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1C32AA" w14:textId="77777777" w:rsidR="0093274D" w:rsidRDefault="0093274D">
      <w:pPr>
        <w:pStyle w:val="Heading8"/>
      </w:pPr>
      <w:bookmarkStart w:id="0" w:name="_Toc415085563"/>
      <w:r w:rsidRPr="00E9040D">
        <w:t>Annex A (informative):</w:t>
      </w:r>
      <w:r w:rsidRPr="00E9040D">
        <w:br/>
        <w:t>Change history</w:t>
      </w:r>
      <w:bookmarkEnd w:id="0"/>
    </w:p>
    <w:p w14:paraId="63D089E2"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883F512" w14:textId="77777777">
        <w:trPr>
          <w:tblHeader/>
        </w:trPr>
        <w:tc>
          <w:tcPr>
            <w:tcW w:w="9455" w:type="dxa"/>
            <w:gridSpan w:val="8"/>
            <w:tcBorders>
              <w:bottom w:val="nil"/>
            </w:tcBorders>
            <w:shd w:val="solid" w:color="FFFFFF" w:fill="auto"/>
          </w:tcPr>
          <w:p w14:paraId="5246930B" w14:textId="77777777" w:rsidR="0093274D" w:rsidRPr="00E9040D" w:rsidRDefault="0093274D">
            <w:pPr>
              <w:pStyle w:val="TAL"/>
              <w:jc w:val="center"/>
              <w:rPr>
                <w:b/>
                <w:sz w:val="16"/>
              </w:rPr>
            </w:pPr>
            <w:r w:rsidRPr="00E9040D">
              <w:rPr>
                <w:b/>
              </w:rPr>
              <w:t>Change history</w:t>
            </w:r>
          </w:p>
        </w:tc>
      </w:tr>
      <w:tr w:rsidR="0093274D" w:rsidRPr="00E9040D" w14:paraId="2EC22C43" w14:textId="77777777" w:rsidTr="00ED0681">
        <w:trPr>
          <w:tblHeader/>
        </w:trPr>
        <w:tc>
          <w:tcPr>
            <w:tcW w:w="800" w:type="dxa"/>
            <w:shd w:val="pct10" w:color="auto" w:fill="FFFFFF"/>
          </w:tcPr>
          <w:p w14:paraId="795D98D7" w14:textId="77777777" w:rsidR="0093274D" w:rsidRPr="00E9040D" w:rsidRDefault="0093274D">
            <w:pPr>
              <w:pStyle w:val="TAL"/>
              <w:rPr>
                <w:b/>
                <w:sz w:val="16"/>
              </w:rPr>
            </w:pPr>
            <w:r w:rsidRPr="00E9040D">
              <w:rPr>
                <w:b/>
                <w:sz w:val="16"/>
              </w:rPr>
              <w:t>Date</w:t>
            </w:r>
          </w:p>
        </w:tc>
        <w:tc>
          <w:tcPr>
            <w:tcW w:w="800" w:type="dxa"/>
            <w:shd w:val="pct10" w:color="auto" w:fill="FFFFFF"/>
          </w:tcPr>
          <w:p w14:paraId="16BD6020" w14:textId="77777777" w:rsidR="0093274D" w:rsidRPr="00E9040D" w:rsidRDefault="0093274D">
            <w:pPr>
              <w:pStyle w:val="TAL"/>
              <w:rPr>
                <w:b/>
                <w:sz w:val="16"/>
              </w:rPr>
            </w:pPr>
            <w:r w:rsidRPr="00E9040D">
              <w:rPr>
                <w:b/>
                <w:sz w:val="16"/>
              </w:rPr>
              <w:t>TSG #</w:t>
            </w:r>
          </w:p>
        </w:tc>
        <w:tc>
          <w:tcPr>
            <w:tcW w:w="901" w:type="dxa"/>
            <w:shd w:val="pct10" w:color="auto" w:fill="FFFFFF"/>
          </w:tcPr>
          <w:p w14:paraId="7A1D7461" w14:textId="77777777" w:rsidR="0093274D" w:rsidRPr="00E9040D" w:rsidRDefault="0093274D">
            <w:pPr>
              <w:pStyle w:val="TAL"/>
              <w:rPr>
                <w:b/>
                <w:sz w:val="16"/>
              </w:rPr>
            </w:pPr>
            <w:r w:rsidRPr="00E9040D">
              <w:rPr>
                <w:b/>
                <w:sz w:val="16"/>
              </w:rPr>
              <w:t>TSG Doc.</w:t>
            </w:r>
          </w:p>
        </w:tc>
        <w:tc>
          <w:tcPr>
            <w:tcW w:w="525" w:type="dxa"/>
            <w:shd w:val="pct10" w:color="auto" w:fill="FFFFFF"/>
          </w:tcPr>
          <w:p w14:paraId="57069563" w14:textId="77777777" w:rsidR="0093274D" w:rsidRPr="00E9040D" w:rsidRDefault="0093274D">
            <w:pPr>
              <w:pStyle w:val="TAL"/>
              <w:rPr>
                <w:b/>
                <w:sz w:val="16"/>
              </w:rPr>
            </w:pPr>
            <w:r w:rsidRPr="00E9040D">
              <w:rPr>
                <w:b/>
                <w:sz w:val="16"/>
              </w:rPr>
              <w:t>CR</w:t>
            </w:r>
          </w:p>
        </w:tc>
        <w:tc>
          <w:tcPr>
            <w:tcW w:w="428" w:type="dxa"/>
            <w:shd w:val="pct10" w:color="auto" w:fill="FFFFFF"/>
          </w:tcPr>
          <w:p w14:paraId="329DE363" w14:textId="77777777" w:rsidR="0093274D" w:rsidRPr="00E9040D" w:rsidRDefault="0093274D">
            <w:pPr>
              <w:pStyle w:val="TAL"/>
              <w:rPr>
                <w:b/>
                <w:sz w:val="16"/>
              </w:rPr>
            </w:pPr>
            <w:r w:rsidRPr="00E9040D">
              <w:rPr>
                <w:b/>
                <w:sz w:val="16"/>
              </w:rPr>
              <w:t>Rev</w:t>
            </w:r>
          </w:p>
        </w:tc>
        <w:tc>
          <w:tcPr>
            <w:tcW w:w="4626" w:type="dxa"/>
            <w:shd w:val="pct10" w:color="auto" w:fill="FFFFFF"/>
          </w:tcPr>
          <w:p w14:paraId="6E29206F"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3ACE2980" w14:textId="77777777" w:rsidR="0093274D" w:rsidRPr="00E9040D" w:rsidRDefault="0093274D">
            <w:pPr>
              <w:pStyle w:val="TAL"/>
              <w:rPr>
                <w:b/>
                <w:sz w:val="16"/>
              </w:rPr>
            </w:pPr>
            <w:r w:rsidRPr="00E9040D">
              <w:rPr>
                <w:b/>
                <w:sz w:val="16"/>
              </w:rPr>
              <w:t>Old</w:t>
            </w:r>
          </w:p>
        </w:tc>
        <w:tc>
          <w:tcPr>
            <w:tcW w:w="666" w:type="dxa"/>
            <w:shd w:val="pct10" w:color="auto" w:fill="FFFFFF"/>
          </w:tcPr>
          <w:p w14:paraId="121AF1FD" w14:textId="77777777" w:rsidR="0093274D" w:rsidRPr="00E9040D" w:rsidRDefault="0093274D">
            <w:pPr>
              <w:pStyle w:val="TAL"/>
              <w:rPr>
                <w:b/>
                <w:sz w:val="16"/>
              </w:rPr>
            </w:pPr>
            <w:r w:rsidRPr="00E9040D">
              <w:rPr>
                <w:b/>
                <w:sz w:val="16"/>
              </w:rPr>
              <w:t>New</w:t>
            </w:r>
          </w:p>
        </w:tc>
      </w:tr>
      <w:tr w:rsidR="0093274D" w:rsidRPr="00E9040D" w14:paraId="7412A6D8" w14:textId="77777777" w:rsidTr="00ED0681">
        <w:tc>
          <w:tcPr>
            <w:tcW w:w="800" w:type="dxa"/>
            <w:shd w:val="solid" w:color="FFFFFF" w:fill="auto"/>
          </w:tcPr>
          <w:p w14:paraId="6A28C6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395042D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223C9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7BC6B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2846F51"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DAF5F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BFA179A"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46865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13CB813C" w14:textId="77777777" w:rsidTr="00ED0681">
        <w:tc>
          <w:tcPr>
            <w:tcW w:w="800" w:type="dxa"/>
            <w:shd w:val="solid" w:color="FFFFFF" w:fill="auto"/>
          </w:tcPr>
          <w:p w14:paraId="0A97A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761607A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631A66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AAC7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F48322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FB87D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3ABAD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C3CCE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3DDFB62" w14:textId="77777777" w:rsidTr="00ED0681">
        <w:tc>
          <w:tcPr>
            <w:tcW w:w="800" w:type="dxa"/>
            <w:shd w:val="solid" w:color="FFFFFF" w:fill="auto"/>
          </w:tcPr>
          <w:p w14:paraId="0129A8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623987C"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E9DA4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0ADD4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7B9AA5D"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C987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166BB1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C8135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788790A4" w14:textId="77777777" w:rsidTr="00ED0681">
        <w:tc>
          <w:tcPr>
            <w:tcW w:w="800" w:type="dxa"/>
            <w:shd w:val="solid" w:color="FFFFFF" w:fill="auto"/>
          </w:tcPr>
          <w:p w14:paraId="3601C4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7CDC63E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DF162F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06F8E9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2BE8C1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31199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5345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639F7C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5FC86D89" w14:textId="77777777" w:rsidTr="00ED0681">
        <w:tc>
          <w:tcPr>
            <w:tcW w:w="800" w:type="dxa"/>
            <w:shd w:val="solid" w:color="FFFFFF" w:fill="auto"/>
          </w:tcPr>
          <w:p w14:paraId="03C4E4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38E5F8A"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7F4010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6D7755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2BCFBF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71C2F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6F51F8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36C287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D472940" w14:textId="77777777" w:rsidTr="00ED0681">
        <w:tc>
          <w:tcPr>
            <w:tcW w:w="800" w:type="dxa"/>
            <w:shd w:val="solid" w:color="FFFFFF" w:fill="auto"/>
          </w:tcPr>
          <w:p w14:paraId="271F16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6EB6F3D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BB59A5B"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0EF7CB0"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E8F2781"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4EB69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663030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61CE2A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3BC80118" w14:textId="77777777" w:rsidTr="00ED0681">
        <w:tc>
          <w:tcPr>
            <w:tcW w:w="800" w:type="dxa"/>
            <w:shd w:val="solid" w:color="FFFFFF" w:fill="auto"/>
          </w:tcPr>
          <w:p w14:paraId="6E065B4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04E7D91C"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D80AA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C185F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E244E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1F0E5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518FC2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132634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2002176F" w14:textId="77777777" w:rsidTr="00ED0681">
        <w:tc>
          <w:tcPr>
            <w:tcW w:w="800" w:type="dxa"/>
            <w:shd w:val="solid" w:color="FFFFFF" w:fill="auto"/>
          </w:tcPr>
          <w:p w14:paraId="02DECF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38D0527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AF9810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0D8689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9319B1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F185F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351D6B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44B64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52F5D14C" w14:textId="77777777" w:rsidTr="00ED0681">
        <w:tc>
          <w:tcPr>
            <w:tcW w:w="800" w:type="dxa"/>
            <w:shd w:val="solid" w:color="FFFFFF" w:fill="auto"/>
          </w:tcPr>
          <w:p w14:paraId="0B49D16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F2E1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65D0A5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10611FD0"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90E169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C84DF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006F5F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4BB0A6A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01C24205" w14:textId="77777777" w:rsidTr="00ED0681">
        <w:tc>
          <w:tcPr>
            <w:tcW w:w="800" w:type="dxa"/>
            <w:shd w:val="solid" w:color="FFFFFF" w:fill="auto"/>
          </w:tcPr>
          <w:p w14:paraId="3B6B2F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1A00472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B7412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4BF4D2"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FC133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9796F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02B987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2285CA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195DAF13" w14:textId="77777777" w:rsidTr="00ED0681">
        <w:tc>
          <w:tcPr>
            <w:tcW w:w="800" w:type="dxa"/>
            <w:shd w:val="solid" w:color="FFFFFF" w:fill="auto"/>
          </w:tcPr>
          <w:p w14:paraId="146B63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6D9D89A"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E5776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C78044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3490B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018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6FCE672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5C573A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069BBCF2" w14:textId="77777777" w:rsidTr="00ED0681">
        <w:tc>
          <w:tcPr>
            <w:tcW w:w="800" w:type="dxa"/>
            <w:shd w:val="solid" w:color="FFFFFF" w:fill="auto"/>
          </w:tcPr>
          <w:p w14:paraId="3A12306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66D72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608B23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6A9BE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8FEECA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6C991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DE80B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5A0ED8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006D4DAF" w14:textId="77777777" w:rsidTr="00ED0681">
        <w:tc>
          <w:tcPr>
            <w:tcW w:w="800" w:type="dxa"/>
            <w:shd w:val="solid" w:color="FFFFFF" w:fill="auto"/>
          </w:tcPr>
          <w:p w14:paraId="1FAC3D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2DC7AED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08ADAB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F4DD2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1D49F4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EFEB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6331D1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09363A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78F49645" w14:textId="77777777" w:rsidTr="00ED0681">
        <w:tc>
          <w:tcPr>
            <w:tcW w:w="800" w:type="dxa"/>
            <w:shd w:val="solid" w:color="FFFFFF" w:fill="auto"/>
          </w:tcPr>
          <w:p w14:paraId="7C49E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3A646E6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9EBA44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00B241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6748BCD"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02424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59BBA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624E829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1F611E26" w14:textId="77777777" w:rsidTr="00ED0681">
        <w:tc>
          <w:tcPr>
            <w:tcW w:w="800" w:type="dxa"/>
            <w:shd w:val="solid" w:color="FFFFFF" w:fill="auto"/>
          </w:tcPr>
          <w:p w14:paraId="5A35D6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5E7FE70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BCEA0C0"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0F9E2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D67D9D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41D6E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832F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2686E0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360ECFB" w14:textId="77777777" w:rsidTr="00ED0681">
        <w:tc>
          <w:tcPr>
            <w:tcW w:w="800" w:type="dxa"/>
            <w:shd w:val="solid" w:color="FFFFFF" w:fill="auto"/>
          </w:tcPr>
          <w:p w14:paraId="6BCE4F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64D1935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0DCE10"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A71FC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17A87E1"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BBAF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F3E6B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08A4BF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1DCF3643" w14:textId="77777777" w:rsidTr="00ED0681">
        <w:tc>
          <w:tcPr>
            <w:tcW w:w="800" w:type="dxa"/>
            <w:shd w:val="solid" w:color="FFFFFF" w:fill="auto"/>
          </w:tcPr>
          <w:p w14:paraId="28702A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7217ADB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1707929"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2E4E3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FA60E7"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645F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4EA1327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191A37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5C369A9B" w14:textId="77777777" w:rsidTr="00ED0681">
        <w:tc>
          <w:tcPr>
            <w:tcW w:w="800" w:type="dxa"/>
            <w:shd w:val="solid" w:color="FFFFFF" w:fill="auto"/>
          </w:tcPr>
          <w:p w14:paraId="3161743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02B5487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FA8C9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94070CA"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833B4B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2A7FD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1A7E8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6188E7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7B886D3D" w14:textId="77777777" w:rsidTr="00ED0681">
        <w:tc>
          <w:tcPr>
            <w:tcW w:w="800" w:type="dxa"/>
            <w:shd w:val="solid" w:color="FFFFFF" w:fill="auto"/>
          </w:tcPr>
          <w:p w14:paraId="35D62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732BDE2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4F5A54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ED36AF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FBC5B07"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7FD03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08389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714191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0C3EAE54" w14:textId="77777777" w:rsidTr="00ED0681">
        <w:tc>
          <w:tcPr>
            <w:tcW w:w="800" w:type="dxa"/>
            <w:shd w:val="solid" w:color="FFFFFF" w:fill="auto"/>
          </w:tcPr>
          <w:p w14:paraId="3BD3C14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5A9E3C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95461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6AE4AD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77A620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D0EFE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34A61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678249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6F5E366A" w14:textId="77777777" w:rsidTr="00ED0681">
        <w:tc>
          <w:tcPr>
            <w:tcW w:w="800" w:type="dxa"/>
            <w:shd w:val="solid" w:color="FFFFFF" w:fill="auto"/>
          </w:tcPr>
          <w:p w14:paraId="5BB27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7BD1DC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D2C264B"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1C604A2"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4AC7838"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8CCD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3FA5E16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59C4D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6344AAE6" w14:textId="77777777" w:rsidTr="00ED0681">
        <w:tc>
          <w:tcPr>
            <w:tcW w:w="800" w:type="dxa"/>
            <w:shd w:val="solid" w:color="FFFFFF" w:fill="auto"/>
          </w:tcPr>
          <w:p w14:paraId="0C5A76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587693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6DB6C4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AD65DE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CDC320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67897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B55283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CF522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655F6519" w14:textId="77777777" w:rsidTr="00ED0681">
        <w:tc>
          <w:tcPr>
            <w:tcW w:w="800" w:type="dxa"/>
            <w:shd w:val="solid" w:color="FFFFFF" w:fill="auto"/>
          </w:tcPr>
          <w:p w14:paraId="5C5D1B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7AFFCCE0"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63AB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C79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FE05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86EC4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3C855E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638E4E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485E7607" w14:textId="77777777" w:rsidTr="00ED0681">
        <w:tc>
          <w:tcPr>
            <w:tcW w:w="800" w:type="dxa"/>
            <w:shd w:val="solid" w:color="FFFFFF" w:fill="auto"/>
          </w:tcPr>
          <w:p w14:paraId="17B64A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758933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2C158C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51AFDF0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30C2E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680E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6406C1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724126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73C049C6" w14:textId="77777777" w:rsidTr="00ED0681">
        <w:tc>
          <w:tcPr>
            <w:tcW w:w="800" w:type="dxa"/>
            <w:shd w:val="solid" w:color="FFFFFF" w:fill="auto"/>
          </w:tcPr>
          <w:p w14:paraId="6AE2BD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780C1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419362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4E354DCA"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6211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65F45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5FEB75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671034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6AE98F52" w14:textId="77777777" w:rsidTr="00ED0681">
        <w:tc>
          <w:tcPr>
            <w:tcW w:w="800" w:type="dxa"/>
            <w:shd w:val="solid" w:color="FFFFFF" w:fill="auto"/>
          </w:tcPr>
          <w:p w14:paraId="32DB14B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19B7480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27537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47E304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6B2D40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2145B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2217FA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0CE291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073EAB25" w14:textId="77777777" w:rsidTr="00ED0681">
        <w:tc>
          <w:tcPr>
            <w:tcW w:w="800" w:type="dxa"/>
            <w:shd w:val="solid" w:color="FFFFFF" w:fill="auto"/>
          </w:tcPr>
          <w:p w14:paraId="1D2C1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3FF9C9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6CC07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2E05CEA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2FD6C8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5DCED2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62683F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545621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745460DC" w14:textId="77777777" w:rsidTr="00ED0681">
        <w:tc>
          <w:tcPr>
            <w:tcW w:w="800" w:type="dxa"/>
            <w:shd w:val="solid" w:color="FFFFFF" w:fill="auto"/>
          </w:tcPr>
          <w:p w14:paraId="0A385F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2FB42F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2E88791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449A3D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6C3433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9A0F89A"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1F6DE7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565775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6C9EFFE3" w14:textId="77777777" w:rsidTr="00ED0681">
        <w:tc>
          <w:tcPr>
            <w:tcW w:w="800" w:type="dxa"/>
            <w:shd w:val="solid" w:color="FFFFFF" w:fill="auto"/>
          </w:tcPr>
          <w:p w14:paraId="6414CE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D4705B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8B355E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2F2AA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0282C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6E6739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91139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4DD660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9854231" w14:textId="77777777" w:rsidTr="00ED0681">
        <w:tc>
          <w:tcPr>
            <w:tcW w:w="800" w:type="dxa"/>
            <w:shd w:val="solid" w:color="FFFFFF" w:fill="auto"/>
          </w:tcPr>
          <w:p w14:paraId="2ACBAB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7616A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7502B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9AB8D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1562B0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60F253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0E12A2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BE7DF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4910E5" w14:textId="77777777" w:rsidTr="00ED0681">
        <w:tc>
          <w:tcPr>
            <w:tcW w:w="800" w:type="dxa"/>
            <w:shd w:val="solid" w:color="FFFFFF" w:fill="auto"/>
          </w:tcPr>
          <w:p w14:paraId="5848F7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256DDB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85A8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79669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6059D7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A3690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2500DC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D19F1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75E893B" w14:textId="77777777" w:rsidTr="00ED0681">
        <w:tc>
          <w:tcPr>
            <w:tcW w:w="800" w:type="dxa"/>
            <w:shd w:val="solid" w:color="FFFFFF" w:fill="auto"/>
          </w:tcPr>
          <w:p w14:paraId="291A09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6EDDA7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DE3CC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73A2A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4D6DAD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B1EF44"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5C34A9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B6A48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343D4F5" w14:textId="77777777" w:rsidTr="00ED0681">
        <w:tc>
          <w:tcPr>
            <w:tcW w:w="800" w:type="dxa"/>
            <w:shd w:val="solid" w:color="FFFFFF" w:fill="auto"/>
          </w:tcPr>
          <w:p w14:paraId="30C39B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402C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7EBBC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9BC80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0FA45B1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F470ED8"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541142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53592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FCF8447" w14:textId="77777777" w:rsidTr="00ED0681">
        <w:tc>
          <w:tcPr>
            <w:tcW w:w="800" w:type="dxa"/>
            <w:shd w:val="solid" w:color="FFFFFF" w:fill="auto"/>
          </w:tcPr>
          <w:p w14:paraId="3C4D9B8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853C8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144B2B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389C5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7789AE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DAA3A5"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56C4DF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AF29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5E94F3C" w14:textId="77777777" w:rsidTr="00ED0681">
        <w:tc>
          <w:tcPr>
            <w:tcW w:w="800" w:type="dxa"/>
            <w:shd w:val="solid" w:color="FFFFFF" w:fill="auto"/>
          </w:tcPr>
          <w:p w14:paraId="4712587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D850F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6A763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EACBF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44095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CC64F6C"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2EE18D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F187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7CCAE1B" w14:textId="77777777" w:rsidTr="00ED0681">
        <w:tc>
          <w:tcPr>
            <w:tcW w:w="800" w:type="dxa"/>
            <w:shd w:val="solid" w:color="FFFFFF" w:fill="auto"/>
          </w:tcPr>
          <w:p w14:paraId="7291A1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DBDA3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84F6B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9D1D5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51F00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06F7724"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4F3A47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9DE14B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26695CA" w14:textId="77777777" w:rsidTr="00ED0681">
        <w:tc>
          <w:tcPr>
            <w:tcW w:w="800" w:type="dxa"/>
            <w:shd w:val="solid" w:color="FFFFFF" w:fill="auto"/>
          </w:tcPr>
          <w:p w14:paraId="724019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021049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DBA3B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C866F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2C7FF0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340C4B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26C74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5D047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EEDCDB" w14:textId="77777777" w:rsidTr="00ED0681">
        <w:tc>
          <w:tcPr>
            <w:tcW w:w="800" w:type="dxa"/>
            <w:shd w:val="solid" w:color="FFFFFF" w:fill="auto"/>
          </w:tcPr>
          <w:p w14:paraId="148D61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ED9435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FF9786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08D2E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232FAD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731878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4228A1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BD8EC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56F90B3" w14:textId="77777777" w:rsidTr="00ED0681">
        <w:tc>
          <w:tcPr>
            <w:tcW w:w="800" w:type="dxa"/>
            <w:shd w:val="solid" w:color="FFFFFF" w:fill="auto"/>
          </w:tcPr>
          <w:p w14:paraId="559B99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D6DB1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438CA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1B38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2F618D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4C7EE94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3BC73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4810A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075A1B" w14:textId="77777777" w:rsidTr="00ED0681">
        <w:tc>
          <w:tcPr>
            <w:tcW w:w="800" w:type="dxa"/>
            <w:shd w:val="solid" w:color="FFFFFF" w:fill="auto"/>
          </w:tcPr>
          <w:p w14:paraId="640EF9A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D8C07E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01733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52E233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1609E52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4A8B96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27DE3D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3DDB2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E27354A" w14:textId="77777777" w:rsidTr="00ED0681">
        <w:tc>
          <w:tcPr>
            <w:tcW w:w="800" w:type="dxa"/>
            <w:shd w:val="solid" w:color="FFFFFF" w:fill="auto"/>
          </w:tcPr>
          <w:p w14:paraId="241887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C1488C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D03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1DC86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441706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27010CD"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604156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5969D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67A9185" w14:textId="77777777" w:rsidTr="00ED0681">
        <w:tc>
          <w:tcPr>
            <w:tcW w:w="800" w:type="dxa"/>
            <w:shd w:val="solid" w:color="FFFFFF" w:fill="auto"/>
          </w:tcPr>
          <w:p w14:paraId="013436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B1C4F9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826A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99D4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317FF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1595DC9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313B2C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61C4B1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AE5881" w14:textId="77777777" w:rsidTr="00ED0681">
        <w:tc>
          <w:tcPr>
            <w:tcW w:w="800" w:type="dxa"/>
            <w:shd w:val="solid" w:color="FFFFFF" w:fill="auto"/>
          </w:tcPr>
          <w:p w14:paraId="672D6A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44AE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826D9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57167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4A9789B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28C1CE2"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443CE2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C229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3D80100" w14:textId="77777777" w:rsidTr="00ED0681">
        <w:tc>
          <w:tcPr>
            <w:tcW w:w="800" w:type="dxa"/>
            <w:shd w:val="solid" w:color="FFFFFF" w:fill="auto"/>
          </w:tcPr>
          <w:p w14:paraId="208612E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290BB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56AA1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6B1E7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620E3A3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6DCFA58"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767CE7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0B8927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84B377E" w14:textId="77777777" w:rsidTr="00ED0681">
        <w:tc>
          <w:tcPr>
            <w:tcW w:w="800" w:type="dxa"/>
            <w:shd w:val="solid" w:color="FFFFFF" w:fill="auto"/>
          </w:tcPr>
          <w:p w14:paraId="00AB3D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523D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1FCAB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550521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256A35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68298A0"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0B262E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2E438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0733C3B" w14:textId="77777777" w:rsidTr="00ED0681">
        <w:tc>
          <w:tcPr>
            <w:tcW w:w="800" w:type="dxa"/>
            <w:shd w:val="solid" w:color="FFFFFF" w:fill="auto"/>
          </w:tcPr>
          <w:p w14:paraId="189C91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995F6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90E28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F3CF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700255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486403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4D59A1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2A49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3C7654C" w14:textId="77777777" w:rsidTr="00ED0681">
        <w:tc>
          <w:tcPr>
            <w:tcW w:w="800" w:type="dxa"/>
            <w:shd w:val="solid" w:color="FFFFFF" w:fill="auto"/>
          </w:tcPr>
          <w:p w14:paraId="5FDA566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30F23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9286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2004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45540A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421AD20"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5AFB8C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F3D753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800D89" w14:textId="77777777" w:rsidTr="00ED0681">
        <w:tc>
          <w:tcPr>
            <w:tcW w:w="800" w:type="dxa"/>
            <w:shd w:val="solid" w:color="FFFFFF" w:fill="auto"/>
          </w:tcPr>
          <w:p w14:paraId="438601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E2637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60E20E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711D8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629933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A51D1A3"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1FE42A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F467E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9110703" w14:textId="77777777" w:rsidTr="00ED0681">
        <w:tc>
          <w:tcPr>
            <w:tcW w:w="800" w:type="dxa"/>
            <w:shd w:val="solid" w:color="FFFFFF" w:fill="auto"/>
          </w:tcPr>
          <w:p w14:paraId="319406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6CB47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F6FC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D8BAA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21155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DFD1C7F"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223B38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4E38F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C63398" w14:textId="77777777" w:rsidTr="00ED0681">
        <w:tc>
          <w:tcPr>
            <w:tcW w:w="800" w:type="dxa"/>
            <w:shd w:val="solid" w:color="FFFFFF" w:fill="auto"/>
          </w:tcPr>
          <w:p w14:paraId="5D46DF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0749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998A52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00498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4B649E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E12D0B8"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62DE19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77E6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36B719E" w14:textId="77777777" w:rsidTr="00ED0681">
        <w:tc>
          <w:tcPr>
            <w:tcW w:w="800" w:type="dxa"/>
            <w:shd w:val="solid" w:color="FFFFFF" w:fill="auto"/>
          </w:tcPr>
          <w:p w14:paraId="7DB65A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ABC2C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5D42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BCF4D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3ACDC0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2658BB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0CAD7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B8F3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2308470" w14:textId="77777777" w:rsidTr="00ED0681">
        <w:tc>
          <w:tcPr>
            <w:tcW w:w="800" w:type="dxa"/>
            <w:shd w:val="solid" w:color="FFFFFF" w:fill="auto"/>
          </w:tcPr>
          <w:p w14:paraId="5BF28E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5343A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C578A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3558F9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316406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55898E2"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12EE02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FF201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7400BBA" w14:textId="77777777" w:rsidTr="00ED0681">
        <w:tc>
          <w:tcPr>
            <w:tcW w:w="800" w:type="dxa"/>
            <w:shd w:val="solid" w:color="FFFFFF" w:fill="auto"/>
          </w:tcPr>
          <w:p w14:paraId="6A5576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BB401C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B632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2FBA2D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148100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403679B"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01AA63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0C095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F54F3B9" w14:textId="77777777" w:rsidTr="00ED0681">
        <w:tc>
          <w:tcPr>
            <w:tcW w:w="800" w:type="dxa"/>
            <w:shd w:val="solid" w:color="FFFFFF" w:fill="auto"/>
          </w:tcPr>
          <w:p w14:paraId="6F0ED42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6ECBC7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3082B2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6B666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724480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8FB89C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74E175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875EE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3BC2100" w14:textId="77777777" w:rsidTr="00ED0681">
        <w:tc>
          <w:tcPr>
            <w:tcW w:w="800" w:type="dxa"/>
            <w:shd w:val="solid" w:color="FFFFFF" w:fill="auto"/>
          </w:tcPr>
          <w:p w14:paraId="6916CD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AE904D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86C03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2DE6D3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5A0FB41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277C8E5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06CFA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FCAD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BA2644" w14:textId="77777777" w:rsidTr="00ED0681">
        <w:tc>
          <w:tcPr>
            <w:tcW w:w="800" w:type="dxa"/>
            <w:shd w:val="solid" w:color="FFFFFF" w:fill="auto"/>
          </w:tcPr>
          <w:p w14:paraId="234AE2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AE4137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ACBE7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7D95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0BE24A3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346A63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4863F5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DC98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DFF7F76" w14:textId="77777777" w:rsidTr="00ED0681">
        <w:tc>
          <w:tcPr>
            <w:tcW w:w="800" w:type="dxa"/>
            <w:shd w:val="solid" w:color="FFFFFF" w:fill="auto"/>
          </w:tcPr>
          <w:p w14:paraId="5E5B05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64EED0A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8C73F4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ED371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20C41AC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1E4428E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37E2BD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088DF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001E236" w14:textId="77777777" w:rsidTr="00ED0681">
        <w:tc>
          <w:tcPr>
            <w:tcW w:w="800" w:type="dxa"/>
            <w:shd w:val="solid" w:color="FFFFFF" w:fill="auto"/>
          </w:tcPr>
          <w:p w14:paraId="7DC9BB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F2E75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44E8F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4EDB2E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2DF464F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13D1270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59D3EB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06F56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3795B31" w14:textId="77777777" w:rsidTr="00ED0681">
        <w:tc>
          <w:tcPr>
            <w:tcW w:w="800" w:type="dxa"/>
            <w:shd w:val="solid" w:color="FFFFFF" w:fill="auto"/>
          </w:tcPr>
          <w:p w14:paraId="735011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1B76E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5289A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1AF7CC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14529C4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41722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29C45A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CC6D8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2811955" w14:textId="77777777" w:rsidTr="00ED0681">
        <w:tc>
          <w:tcPr>
            <w:tcW w:w="800" w:type="dxa"/>
            <w:shd w:val="solid" w:color="FFFFFF" w:fill="auto"/>
          </w:tcPr>
          <w:p w14:paraId="01AC2B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0849F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A0AE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8DBC3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3B7A9C1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9C2FFD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78DD9AA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8286F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319B84A" w14:textId="77777777" w:rsidTr="00ED0681">
        <w:tc>
          <w:tcPr>
            <w:tcW w:w="800" w:type="dxa"/>
            <w:shd w:val="solid" w:color="FFFFFF" w:fill="auto"/>
          </w:tcPr>
          <w:p w14:paraId="5DB5BD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2185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11684D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F288D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E777E8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93F1C7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653436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F2395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3FB1D04" w14:textId="77777777" w:rsidTr="00ED0681">
        <w:tc>
          <w:tcPr>
            <w:tcW w:w="800" w:type="dxa"/>
            <w:shd w:val="solid" w:color="FFFFFF" w:fill="auto"/>
          </w:tcPr>
          <w:p w14:paraId="7CBFBA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734A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C049F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863C9A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073BA4C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62CEDA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54A5586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63D97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F5F904" w14:textId="77777777" w:rsidTr="00ED0681">
        <w:tc>
          <w:tcPr>
            <w:tcW w:w="800" w:type="dxa"/>
            <w:shd w:val="solid" w:color="FFFFFF" w:fill="auto"/>
          </w:tcPr>
          <w:p w14:paraId="339517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A78C7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BC5818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30639D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0E67A6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4F26DD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36D13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A7F83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EADAF8E" w14:textId="77777777" w:rsidTr="00ED0681">
        <w:tc>
          <w:tcPr>
            <w:tcW w:w="800" w:type="dxa"/>
            <w:shd w:val="solid" w:color="FFFFFF" w:fill="auto"/>
          </w:tcPr>
          <w:p w14:paraId="5F5ECC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2C987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861C7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A3D90D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6E9CE3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297D1B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45544D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E28CF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EDA7A41" w14:textId="77777777" w:rsidTr="00ED0681">
        <w:tc>
          <w:tcPr>
            <w:tcW w:w="800" w:type="dxa"/>
            <w:shd w:val="solid" w:color="FFFFFF" w:fill="auto"/>
          </w:tcPr>
          <w:p w14:paraId="3834A1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62BEB9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FA4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57A970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3B01249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5E5730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3E7B64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BA5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D9D0D9B" w14:textId="77777777" w:rsidTr="00ED0681">
        <w:tc>
          <w:tcPr>
            <w:tcW w:w="800" w:type="dxa"/>
            <w:shd w:val="solid" w:color="FFFFFF" w:fill="auto"/>
          </w:tcPr>
          <w:p w14:paraId="4E90FC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B4157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4C55E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C2632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166317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284A4E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65B702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8E393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8C043D6" w14:textId="77777777" w:rsidTr="00ED0681">
        <w:tc>
          <w:tcPr>
            <w:tcW w:w="800" w:type="dxa"/>
            <w:shd w:val="solid" w:color="FFFFFF" w:fill="auto"/>
          </w:tcPr>
          <w:p w14:paraId="5D1FB0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CF6D5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7A353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B580B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7117133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D49FEA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3ABA16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FFEB0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29C5C87" w14:textId="77777777" w:rsidTr="00ED0681">
        <w:tc>
          <w:tcPr>
            <w:tcW w:w="800" w:type="dxa"/>
            <w:shd w:val="solid" w:color="FFFFFF" w:fill="auto"/>
          </w:tcPr>
          <w:p w14:paraId="42F74C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42F2F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1395C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0B0BA4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26E675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22B36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7EC5EC6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A0B67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1CE60" w14:textId="77777777" w:rsidTr="00ED0681">
        <w:tc>
          <w:tcPr>
            <w:tcW w:w="800" w:type="dxa"/>
            <w:shd w:val="solid" w:color="FFFFFF" w:fill="auto"/>
          </w:tcPr>
          <w:p w14:paraId="73969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789AC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D659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28C71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626A240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1CF5119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00B16B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169B7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012A322" w14:textId="77777777" w:rsidTr="00ED0681">
        <w:tc>
          <w:tcPr>
            <w:tcW w:w="800" w:type="dxa"/>
            <w:shd w:val="solid" w:color="FFFFFF" w:fill="auto"/>
          </w:tcPr>
          <w:p w14:paraId="0916FE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231FA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273B9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CADA7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7D067C9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7CE7EB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684B24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5B4B1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8B2733" w14:textId="77777777" w:rsidTr="00ED0681">
        <w:tc>
          <w:tcPr>
            <w:tcW w:w="800" w:type="dxa"/>
            <w:shd w:val="solid" w:color="FFFFFF" w:fill="auto"/>
          </w:tcPr>
          <w:p w14:paraId="060907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509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61E46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296158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52C3B55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9102B9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3C6502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A251B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763B8C" w14:textId="77777777" w:rsidTr="00ED0681">
        <w:tc>
          <w:tcPr>
            <w:tcW w:w="800" w:type="dxa"/>
            <w:shd w:val="solid" w:color="FFFFFF" w:fill="auto"/>
          </w:tcPr>
          <w:p w14:paraId="116B9D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892A0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2D3A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E2ABB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585CD7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CC8896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344D5AA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B0E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F15154B" w14:textId="77777777" w:rsidTr="00ED0681">
        <w:tc>
          <w:tcPr>
            <w:tcW w:w="800" w:type="dxa"/>
            <w:shd w:val="solid" w:color="FFFFFF" w:fill="auto"/>
          </w:tcPr>
          <w:p w14:paraId="33D740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3C8C1A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7B9D4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F17FC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7648E5D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5A7100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551E8D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02BE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5D88EC" w14:textId="77777777" w:rsidTr="00ED0681">
        <w:tc>
          <w:tcPr>
            <w:tcW w:w="800" w:type="dxa"/>
            <w:shd w:val="solid" w:color="FFFFFF" w:fill="auto"/>
          </w:tcPr>
          <w:p w14:paraId="66DEED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13EF9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80898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D423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316DEB4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0E7D6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390B0F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86DFB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0A02194" w14:textId="77777777" w:rsidTr="00ED0681">
        <w:tc>
          <w:tcPr>
            <w:tcW w:w="800" w:type="dxa"/>
            <w:shd w:val="solid" w:color="FFFFFF" w:fill="auto"/>
          </w:tcPr>
          <w:p w14:paraId="555A94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FF2F3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EC32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FA7D3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7468381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D3CF5F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06B3F6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113689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9F8B75" w14:textId="77777777" w:rsidTr="00ED0681">
        <w:tc>
          <w:tcPr>
            <w:tcW w:w="800" w:type="dxa"/>
            <w:shd w:val="solid" w:color="FFFFFF" w:fill="auto"/>
          </w:tcPr>
          <w:p w14:paraId="3A34F1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C2180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C5D1F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8C86E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920E72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E50675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3D9A03F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89823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EECE792" w14:textId="77777777" w:rsidTr="00ED0681">
        <w:tc>
          <w:tcPr>
            <w:tcW w:w="800" w:type="dxa"/>
            <w:shd w:val="solid" w:color="FFFFFF" w:fill="auto"/>
          </w:tcPr>
          <w:p w14:paraId="06B5EF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CA3A6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D448E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A2907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23167B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08A4A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444FA6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EAA1B7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947716" w14:textId="77777777" w:rsidTr="00ED0681">
        <w:tc>
          <w:tcPr>
            <w:tcW w:w="800" w:type="dxa"/>
            <w:shd w:val="solid" w:color="FFFFFF" w:fill="auto"/>
          </w:tcPr>
          <w:p w14:paraId="017C942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4B391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7D8DF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6010C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21471C1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0D4FB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59B8AD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EB79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D4324DE" w14:textId="77777777" w:rsidTr="00ED0681">
        <w:tc>
          <w:tcPr>
            <w:tcW w:w="800" w:type="dxa"/>
            <w:shd w:val="solid" w:color="FFFFFF" w:fill="auto"/>
          </w:tcPr>
          <w:p w14:paraId="2AA942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A5FD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90111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911B50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75AD10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12645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56A14E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53B41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879B9E6" w14:textId="77777777" w:rsidTr="00ED0681">
        <w:tc>
          <w:tcPr>
            <w:tcW w:w="800" w:type="dxa"/>
            <w:shd w:val="solid" w:color="FFFFFF" w:fill="auto"/>
          </w:tcPr>
          <w:p w14:paraId="23EA32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AA856B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12B7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41DD0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06DA57D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169477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3EE6C6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669EB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ED6A519" w14:textId="77777777" w:rsidTr="00ED0681">
        <w:tc>
          <w:tcPr>
            <w:tcW w:w="800" w:type="dxa"/>
            <w:shd w:val="solid" w:color="FFFFFF" w:fill="auto"/>
          </w:tcPr>
          <w:p w14:paraId="10DD65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885FB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70A3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489A2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124EA8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EA04A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166133F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147B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5C09084" w14:textId="77777777" w:rsidTr="00ED0681">
        <w:tc>
          <w:tcPr>
            <w:tcW w:w="800" w:type="dxa"/>
            <w:shd w:val="solid" w:color="FFFFFF" w:fill="auto"/>
          </w:tcPr>
          <w:p w14:paraId="3B88AE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94F5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E9FF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A42F9A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167009E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338D06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159F4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A5A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185045B" w14:textId="77777777" w:rsidTr="00ED0681">
        <w:tc>
          <w:tcPr>
            <w:tcW w:w="800" w:type="dxa"/>
            <w:shd w:val="solid" w:color="FFFFFF" w:fill="auto"/>
          </w:tcPr>
          <w:p w14:paraId="6774E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A05A6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C1BF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4E281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4082597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3AEF3F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49D1F4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8B1A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83A66C1" w14:textId="77777777" w:rsidTr="00ED0681">
        <w:tc>
          <w:tcPr>
            <w:tcW w:w="800" w:type="dxa"/>
            <w:shd w:val="solid" w:color="FFFFFF" w:fill="auto"/>
          </w:tcPr>
          <w:p w14:paraId="1704FF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B9C0C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225A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62D6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6CC885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3AB474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3CD94BF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74474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86C04BC" w14:textId="77777777" w:rsidTr="00ED0681">
        <w:tc>
          <w:tcPr>
            <w:tcW w:w="800" w:type="dxa"/>
            <w:shd w:val="solid" w:color="FFFFFF" w:fill="auto"/>
          </w:tcPr>
          <w:p w14:paraId="1384CB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870D89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C314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A4B07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4B693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FB086F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523568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60427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C24EE2" w14:textId="77777777" w:rsidTr="00ED0681">
        <w:tc>
          <w:tcPr>
            <w:tcW w:w="800" w:type="dxa"/>
            <w:shd w:val="solid" w:color="FFFFFF" w:fill="auto"/>
          </w:tcPr>
          <w:p w14:paraId="72FE72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683CF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B056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E9D21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612D3A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F2F2BF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6FB5CD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C9DCC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CBFE31C" w14:textId="77777777" w:rsidTr="00ED0681">
        <w:tc>
          <w:tcPr>
            <w:tcW w:w="800" w:type="dxa"/>
            <w:shd w:val="solid" w:color="FFFFFF" w:fill="auto"/>
          </w:tcPr>
          <w:p w14:paraId="055910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E8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948D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E12013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3C576D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96D0A7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17377AC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66F09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905EEAC" w14:textId="77777777" w:rsidTr="00ED0681">
        <w:tc>
          <w:tcPr>
            <w:tcW w:w="800" w:type="dxa"/>
            <w:shd w:val="solid" w:color="FFFFFF" w:fill="auto"/>
          </w:tcPr>
          <w:p w14:paraId="587861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5054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6CD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498A90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0F99A00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39DEE2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2CC57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FB049A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AE04B39" w14:textId="77777777" w:rsidTr="00ED0681">
        <w:tc>
          <w:tcPr>
            <w:tcW w:w="800" w:type="dxa"/>
            <w:shd w:val="solid" w:color="FFFFFF" w:fill="auto"/>
          </w:tcPr>
          <w:p w14:paraId="13A20B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8D335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5F7E5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2E34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31A4E4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DE81CF9"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6CAC4F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609F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25ED08" w14:textId="77777777" w:rsidTr="00ED0681">
        <w:tc>
          <w:tcPr>
            <w:tcW w:w="800" w:type="dxa"/>
            <w:shd w:val="solid" w:color="FFFFFF" w:fill="auto"/>
          </w:tcPr>
          <w:p w14:paraId="09B2C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A9425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7C9F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053E0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1C2A730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8AD7F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208CCA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4500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2313FAD" w14:textId="77777777" w:rsidTr="00ED0681">
        <w:tc>
          <w:tcPr>
            <w:tcW w:w="800" w:type="dxa"/>
            <w:shd w:val="solid" w:color="FFFFFF" w:fill="auto"/>
          </w:tcPr>
          <w:p w14:paraId="28034EC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F31B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669BE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1C9495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0F4F0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0583AED"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33D97F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9FB21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14FFEA2" w14:textId="77777777" w:rsidTr="00ED0681">
        <w:tc>
          <w:tcPr>
            <w:tcW w:w="800" w:type="dxa"/>
            <w:shd w:val="solid" w:color="FFFFFF" w:fill="auto"/>
          </w:tcPr>
          <w:p w14:paraId="6664C54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2F067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BAFCF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BFC08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514A8F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46B51E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143116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A2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C1D67A" w14:textId="77777777" w:rsidTr="00ED0681">
        <w:tc>
          <w:tcPr>
            <w:tcW w:w="800" w:type="dxa"/>
            <w:shd w:val="solid" w:color="FFFFFF" w:fill="auto"/>
          </w:tcPr>
          <w:p w14:paraId="54E88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2AB2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C18A7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E095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7AD162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B0EBB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174F6CF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146D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96D3E83" w14:textId="77777777" w:rsidTr="00ED0681">
        <w:tc>
          <w:tcPr>
            <w:tcW w:w="800" w:type="dxa"/>
            <w:shd w:val="solid" w:color="FFFFFF" w:fill="auto"/>
          </w:tcPr>
          <w:p w14:paraId="6E4DE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EA59F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2D7B0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79538F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2B77F0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48FF4F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41B5C3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145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B076DAE" w14:textId="77777777" w:rsidTr="00ED0681">
        <w:tc>
          <w:tcPr>
            <w:tcW w:w="800" w:type="dxa"/>
            <w:shd w:val="solid" w:color="FFFFFF" w:fill="auto"/>
          </w:tcPr>
          <w:p w14:paraId="5F03E5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8A5AB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DC802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D24A7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6233C63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748D6A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405F52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3EDF6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B31B05D" w14:textId="77777777" w:rsidTr="00ED0681">
        <w:tc>
          <w:tcPr>
            <w:tcW w:w="800" w:type="dxa"/>
            <w:shd w:val="solid" w:color="FFFFFF" w:fill="auto"/>
          </w:tcPr>
          <w:p w14:paraId="6707A0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AA244F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E3BDF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9F8B3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64FC6C6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7717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5E292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C0EB4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5F579B" w14:textId="77777777" w:rsidTr="00ED0681">
        <w:tc>
          <w:tcPr>
            <w:tcW w:w="800" w:type="dxa"/>
            <w:shd w:val="solid" w:color="FFFFFF" w:fill="auto"/>
          </w:tcPr>
          <w:p w14:paraId="0C478E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025CB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50882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93261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022A484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B24B8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3AC2CF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E9717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4808613" w14:textId="77777777" w:rsidTr="00ED0681">
        <w:tc>
          <w:tcPr>
            <w:tcW w:w="800" w:type="dxa"/>
            <w:shd w:val="solid" w:color="FFFFFF" w:fill="auto"/>
          </w:tcPr>
          <w:p w14:paraId="15B0B0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66FD4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2A91B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25FA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6B1AB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7B98773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232359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33CE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CBE7AF" w14:textId="77777777" w:rsidTr="00ED0681">
        <w:tc>
          <w:tcPr>
            <w:tcW w:w="800" w:type="dxa"/>
            <w:shd w:val="solid" w:color="FFFFFF" w:fill="auto"/>
          </w:tcPr>
          <w:p w14:paraId="11A45A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3FF4C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9E84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511F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6C321D0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990AA33"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1DDE4E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800E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CBCDA2" w14:textId="77777777" w:rsidTr="00ED0681">
        <w:tc>
          <w:tcPr>
            <w:tcW w:w="800" w:type="dxa"/>
            <w:shd w:val="solid" w:color="FFFFFF" w:fill="auto"/>
          </w:tcPr>
          <w:p w14:paraId="7C8414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1114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420B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CF6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640099A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0614BD19"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64A718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96333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F5E2F0" w14:textId="77777777" w:rsidTr="00ED0681">
        <w:tc>
          <w:tcPr>
            <w:tcW w:w="800" w:type="dxa"/>
            <w:shd w:val="solid" w:color="FFFFFF" w:fill="auto"/>
          </w:tcPr>
          <w:p w14:paraId="3E9CA5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A75D96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21A5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3C78CC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9702F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3FDACB04"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47AB34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E19D4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AD39163" w14:textId="77777777" w:rsidTr="00ED0681">
        <w:tc>
          <w:tcPr>
            <w:tcW w:w="800" w:type="dxa"/>
            <w:shd w:val="solid" w:color="FFFFFF" w:fill="auto"/>
          </w:tcPr>
          <w:p w14:paraId="670FC6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331FCD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BDBE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D3526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B2516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8EB1897"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4E1B3F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6E919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43721C0" w14:textId="77777777" w:rsidTr="00ED0681">
        <w:tc>
          <w:tcPr>
            <w:tcW w:w="800" w:type="dxa"/>
            <w:shd w:val="solid" w:color="FFFFFF" w:fill="auto"/>
          </w:tcPr>
          <w:p w14:paraId="017D6C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3C260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30E9B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269C2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1E4EF2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C11C0F"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C5E48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07F4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011E87C" w14:textId="77777777" w:rsidTr="00ED0681">
        <w:tc>
          <w:tcPr>
            <w:tcW w:w="800" w:type="dxa"/>
            <w:shd w:val="solid" w:color="FFFFFF" w:fill="auto"/>
          </w:tcPr>
          <w:p w14:paraId="3216AD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B1D008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2A9F1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91F1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25EE14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998731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288426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0D254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EAECE80" w14:textId="77777777" w:rsidTr="00ED0681">
        <w:tc>
          <w:tcPr>
            <w:tcW w:w="800" w:type="dxa"/>
            <w:shd w:val="solid" w:color="FFFFFF" w:fill="auto"/>
          </w:tcPr>
          <w:p w14:paraId="5A10C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FC063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2A555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BD480C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625DFFB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4B2878CF"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6AAF68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5464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DBE4B97" w14:textId="77777777" w:rsidTr="00ED0681">
        <w:tc>
          <w:tcPr>
            <w:tcW w:w="800" w:type="dxa"/>
            <w:shd w:val="solid" w:color="FFFFFF" w:fill="auto"/>
          </w:tcPr>
          <w:p w14:paraId="2334D84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59ABC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1ED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792A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296EAF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5C842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645A23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86D8C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339D26" w14:textId="77777777" w:rsidTr="00ED0681">
        <w:tc>
          <w:tcPr>
            <w:tcW w:w="800" w:type="dxa"/>
            <w:shd w:val="solid" w:color="FFFFFF" w:fill="auto"/>
          </w:tcPr>
          <w:p w14:paraId="1866BA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0E51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69506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3F5E4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6911C8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3576C3"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01A0C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57C5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0958EC" w14:textId="77777777" w:rsidTr="00ED0681">
        <w:tc>
          <w:tcPr>
            <w:tcW w:w="800" w:type="dxa"/>
            <w:shd w:val="solid" w:color="FFFFFF" w:fill="auto"/>
          </w:tcPr>
          <w:p w14:paraId="032079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EE3D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1C9FE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D37F93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676156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C4429B0"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7E00134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3F1BD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F4DCA" w14:textId="77777777" w:rsidTr="00ED0681">
        <w:tc>
          <w:tcPr>
            <w:tcW w:w="800" w:type="dxa"/>
            <w:shd w:val="solid" w:color="FFFFFF" w:fill="auto"/>
          </w:tcPr>
          <w:p w14:paraId="1DA53E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55329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82EA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74B96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67FA066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D470A9"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59F2FC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9BB83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03806E" w14:textId="77777777" w:rsidTr="00ED0681">
        <w:tc>
          <w:tcPr>
            <w:tcW w:w="800" w:type="dxa"/>
            <w:shd w:val="solid" w:color="FFFFFF" w:fill="auto"/>
          </w:tcPr>
          <w:p w14:paraId="254804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F075B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1E1E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9468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75F70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B92CFE9"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5A3F0D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0077A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270F77B" w14:textId="77777777" w:rsidTr="00ED0681">
        <w:tc>
          <w:tcPr>
            <w:tcW w:w="800" w:type="dxa"/>
            <w:shd w:val="solid" w:color="FFFFFF" w:fill="auto"/>
          </w:tcPr>
          <w:p w14:paraId="7362ED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4BA1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1848AC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CE01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2E1ECD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EBAA4F5"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0957423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39411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7AF182" w14:textId="77777777" w:rsidTr="00ED0681">
        <w:tc>
          <w:tcPr>
            <w:tcW w:w="800" w:type="dxa"/>
            <w:shd w:val="solid" w:color="FFFFFF" w:fill="auto"/>
          </w:tcPr>
          <w:p w14:paraId="12D2ED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E823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4ABCF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E42413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7ECC13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62343D3"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41EDF2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07F29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66FACA" w14:textId="77777777" w:rsidTr="00ED0681">
        <w:tc>
          <w:tcPr>
            <w:tcW w:w="800" w:type="dxa"/>
            <w:shd w:val="solid" w:color="FFFFFF" w:fill="auto"/>
          </w:tcPr>
          <w:p w14:paraId="4C8FC1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20C6F7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1CBC3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36E36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4636F5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56418B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2C14FD4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C45234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A6498C4" w14:textId="77777777" w:rsidTr="00ED0681">
        <w:tc>
          <w:tcPr>
            <w:tcW w:w="800" w:type="dxa"/>
            <w:shd w:val="solid" w:color="FFFFFF" w:fill="auto"/>
          </w:tcPr>
          <w:p w14:paraId="60AFE0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3F267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FB3F6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5F9FC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2248E3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14154D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2260041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8892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E56209A" w14:textId="77777777" w:rsidTr="00ED0681">
        <w:tc>
          <w:tcPr>
            <w:tcW w:w="800" w:type="dxa"/>
            <w:shd w:val="solid" w:color="FFFFFF" w:fill="auto"/>
          </w:tcPr>
          <w:p w14:paraId="50453E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B7D1BD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A1A3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8FEE02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54E9FE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FE78940"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60891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BF92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3C54576" w14:textId="77777777" w:rsidTr="00ED0681">
        <w:tc>
          <w:tcPr>
            <w:tcW w:w="800" w:type="dxa"/>
            <w:shd w:val="solid" w:color="FFFFFF" w:fill="auto"/>
          </w:tcPr>
          <w:p w14:paraId="492DB6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9C3C33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624B3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8F7C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44A1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68717E0"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37ABE5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8EA7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5ED40AD" w14:textId="77777777" w:rsidTr="00ED0681">
        <w:tc>
          <w:tcPr>
            <w:tcW w:w="800" w:type="dxa"/>
            <w:shd w:val="solid" w:color="FFFFFF" w:fill="auto"/>
          </w:tcPr>
          <w:p w14:paraId="7206B7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6B013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EAB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64F5D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0DCDCFF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BAF4E4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7F5AF2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F04CB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21EC693" w14:textId="77777777" w:rsidTr="00ED0681">
        <w:tc>
          <w:tcPr>
            <w:tcW w:w="800" w:type="dxa"/>
            <w:shd w:val="solid" w:color="FFFFFF" w:fill="auto"/>
          </w:tcPr>
          <w:p w14:paraId="09D7201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CF6D3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426F5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5B811C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218EC6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60FF3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0D2C23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6606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5B07CA" w14:textId="77777777" w:rsidTr="00ED0681">
        <w:tc>
          <w:tcPr>
            <w:tcW w:w="800" w:type="dxa"/>
            <w:shd w:val="solid" w:color="FFFFFF" w:fill="auto"/>
          </w:tcPr>
          <w:p w14:paraId="21B4DD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32B2B5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CF9FC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D6B897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5184A6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9016A6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765D067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9CE74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07DC31" w14:textId="77777777" w:rsidTr="00ED0681">
        <w:tc>
          <w:tcPr>
            <w:tcW w:w="800" w:type="dxa"/>
            <w:shd w:val="solid" w:color="FFFFFF" w:fill="auto"/>
          </w:tcPr>
          <w:p w14:paraId="2F46A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4C680D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E496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DC2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65323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F0708D"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6D1AB4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499E5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EB3E5B4" w14:textId="77777777" w:rsidTr="00ED0681">
        <w:tc>
          <w:tcPr>
            <w:tcW w:w="800" w:type="dxa"/>
            <w:shd w:val="solid" w:color="FFFFFF" w:fill="auto"/>
          </w:tcPr>
          <w:p w14:paraId="3B96FD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205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2C9F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F9E8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5155E5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543128"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23EEAA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617160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6A249C" w14:textId="77777777" w:rsidTr="00ED0681">
        <w:tc>
          <w:tcPr>
            <w:tcW w:w="800" w:type="dxa"/>
            <w:shd w:val="solid" w:color="FFFFFF" w:fill="auto"/>
          </w:tcPr>
          <w:p w14:paraId="267FEC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4AE457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CAB60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59A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296504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373A8D1"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272031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23FB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84D882" w14:textId="77777777" w:rsidTr="00ED0681">
        <w:tc>
          <w:tcPr>
            <w:tcW w:w="800" w:type="dxa"/>
            <w:shd w:val="solid" w:color="FFFFFF" w:fill="auto"/>
          </w:tcPr>
          <w:p w14:paraId="470B392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49C8E1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0505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CBFD2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25F658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AD5BF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73AD37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72488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9A91F44" w14:textId="77777777" w:rsidTr="00ED0681">
        <w:tc>
          <w:tcPr>
            <w:tcW w:w="800" w:type="dxa"/>
            <w:shd w:val="solid" w:color="FFFFFF" w:fill="auto"/>
          </w:tcPr>
          <w:p w14:paraId="1672AF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B12A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FC03E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19E3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053E35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E9B7C4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6DFAE0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9560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567C70" w14:textId="77777777" w:rsidTr="00ED0681">
        <w:tc>
          <w:tcPr>
            <w:tcW w:w="800" w:type="dxa"/>
            <w:shd w:val="solid" w:color="FFFFFF" w:fill="auto"/>
          </w:tcPr>
          <w:p w14:paraId="0821233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A5088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8759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98C54C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079C36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EEE086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5CC5DD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CD19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54714A" w14:textId="77777777" w:rsidTr="00ED0681">
        <w:tc>
          <w:tcPr>
            <w:tcW w:w="800" w:type="dxa"/>
            <w:shd w:val="solid" w:color="FFFFFF" w:fill="auto"/>
          </w:tcPr>
          <w:p w14:paraId="00F0B3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D30598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2E79E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AA9662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4FC013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6AFB899"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E4995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7F775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2D46F3E" w14:textId="77777777" w:rsidTr="00ED0681">
        <w:tc>
          <w:tcPr>
            <w:tcW w:w="800" w:type="dxa"/>
            <w:shd w:val="solid" w:color="FFFFFF" w:fill="auto"/>
          </w:tcPr>
          <w:p w14:paraId="418AED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A6F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2B69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A805C9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696E016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C388464"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5F3BBE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F8DA1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0F8FF" w14:textId="77777777" w:rsidTr="00ED0681">
        <w:tc>
          <w:tcPr>
            <w:tcW w:w="800" w:type="dxa"/>
            <w:shd w:val="solid" w:color="FFFFFF" w:fill="auto"/>
          </w:tcPr>
          <w:p w14:paraId="7ABC55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343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179F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3C9D5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3D6C1B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7584C7F"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117B89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B5FF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084154C" w14:textId="77777777" w:rsidTr="00ED0681">
        <w:tc>
          <w:tcPr>
            <w:tcW w:w="800" w:type="dxa"/>
            <w:shd w:val="solid" w:color="FFFFFF" w:fill="auto"/>
          </w:tcPr>
          <w:p w14:paraId="3ADD3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2B9D2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D635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D94D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748EB5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1E2DCEA"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1741AE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CBDA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54D4E49" w14:textId="77777777" w:rsidTr="00ED0681">
        <w:tc>
          <w:tcPr>
            <w:tcW w:w="800" w:type="dxa"/>
            <w:shd w:val="solid" w:color="FFFFFF" w:fill="auto"/>
          </w:tcPr>
          <w:p w14:paraId="0631C8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DFB99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E016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C900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6C1301B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364012"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2C44C3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1F85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6F6291E" w14:textId="77777777" w:rsidTr="00ED0681">
        <w:tc>
          <w:tcPr>
            <w:tcW w:w="800" w:type="dxa"/>
            <w:shd w:val="solid" w:color="FFFFFF" w:fill="auto"/>
          </w:tcPr>
          <w:p w14:paraId="01C0EA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0FBF7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5521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5EAD3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1CBDB1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4469882"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35571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DE87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E5870A" w14:textId="77777777" w:rsidTr="00ED0681">
        <w:tc>
          <w:tcPr>
            <w:tcW w:w="800" w:type="dxa"/>
            <w:shd w:val="solid" w:color="FFFFFF" w:fill="auto"/>
          </w:tcPr>
          <w:p w14:paraId="4C9419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93AC9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4504AB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74FE5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6F165D8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8101BBA"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2D0494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3B821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51E4D07" w14:textId="77777777" w:rsidTr="00ED0681">
        <w:tc>
          <w:tcPr>
            <w:tcW w:w="800" w:type="dxa"/>
            <w:shd w:val="solid" w:color="FFFFFF" w:fill="auto"/>
          </w:tcPr>
          <w:p w14:paraId="257A6D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4CED7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E36A56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17542E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4A947E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D6DA6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7684E4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35028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EAB774" w14:textId="77777777" w:rsidTr="00ED0681">
        <w:tc>
          <w:tcPr>
            <w:tcW w:w="800" w:type="dxa"/>
            <w:shd w:val="solid" w:color="FFFFFF" w:fill="auto"/>
          </w:tcPr>
          <w:p w14:paraId="467DBD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0CDDF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4FF42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B1FBD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4A17A4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FE4A7E"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417C723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E370C9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E65FF33" w14:textId="77777777" w:rsidTr="00ED0681">
        <w:tc>
          <w:tcPr>
            <w:tcW w:w="800" w:type="dxa"/>
            <w:shd w:val="solid" w:color="FFFFFF" w:fill="auto"/>
          </w:tcPr>
          <w:p w14:paraId="478C92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6D40C3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FE5E3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682F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44EDBD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F7B8E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721282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B1C79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784C105" w14:textId="77777777" w:rsidTr="00ED0681">
        <w:tc>
          <w:tcPr>
            <w:tcW w:w="800" w:type="dxa"/>
            <w:shd w:val="solid" w:color="FFFFFF" w:fill="auto"/>
          </w:tcPr>
          <w:p w14:paraId="49FC0F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5FB22F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E78C52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A3053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AF459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B1BDBB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66C830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8F2D9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A31A993" w14:textId="77777777" w:rsidTr="00ED0681">
        <w:tc>
          <w:tcPr>
            <w:tcW w:w="800" w:type="dxa"/>
            <w:shd w:val="solid" w:color="FFFFFF" w:fill="auto"/>
          </w:tcPr>
          <w:p w14:paraId="0AED97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7E1F21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2122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DFA9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686892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EC77E2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16405E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E8407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2DB9EAA" w14:textId="77777777" w:rsidTr="00ED0681">
        <w:tc>
          <w:tcPr>
            <w:tcW w:w="800" w:type="dxa"/>
            <w:shd w:val="solid" w:color="FFFFFF" w:fill="auto"/>
          </w:tcPr>
          <w:p w14:paraId="0E4364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A6E163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C56C1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74DFC5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5D5CBC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5F8548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42CFD6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A5DFD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34CA54" w14:textId="77777777" w:rsidTr="00ED0681">
        <w:tc>
          <w:tcPr>
            <w:tcW w:w="800" w:type="dxa"/>
            <w:shd w:val="solid" w:color="FFFFFF" w:fill="auto"/>
          </w:tcPr>
          <w:p w14:paraId="7E62AE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4E7C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EFCC5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34F4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64A1C4C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06FCFB"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0023F83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EF6E17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55D0BB" w14:textId="77777777" w:rsidTr="00ED0681">
        <w:tc>
          <w:tcPr>
            <w:tcW w:w="800" w:type="dxa"/>
            <w:shd w:val="solid" w:color="FFFFFF" w:fill="auto"/>
          </w:tcPr>
          <w:p w14:paraId="6442EB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663D27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E8F5B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C694C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3947402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74330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6DD5F20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3B3AF3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7B1A321" w14:textId="77777777" w:rsidTr="00ED0681">
        <w:tc>
          <w:tcPr>
            <w:tcW w:w="800" w:type="dxa"/>
            <w:shd w:val="solid" w:color="FFFFFF" w:fill="auto"/>
          </w:tcPr>
          <w:p w14:paraId="7A358A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31002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3A28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A2BD2C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7E42D9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5ABDF2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0D9CB1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4366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7A83DE3" w14:textId="77777777" w:rsidTr="00ED0681">
        <w:tc>
          <w:tcPr>
            <w:tcW w:w="800" w:type="dxa"/>
            <w:shd w:val="solid" w:color="FFFFFF" w:fill="auto"/>
          </w:tcPr>
          <w:p w14:paraId="24CC0A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2AC24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0F368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5054D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6777849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F259D3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110C5D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7C5A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65097C6" w14:textId="77777777" w:rsidTr="00ED0681">
        <w:tc>
          <w:tcPr>
            <w:tcW w:w="800" w:type="dxa"/>
            <w:shd w:val="solid" w:color="FFFFFF" w:fill="auto"/>
          </w:tcPr>
          <w:p w14:paraId="2C5AE41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D09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19D76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0D810D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2C0A3FF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442A4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721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927C8D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752970E" w14:textId="77777777" w:rsidTr="00ED0681">
        <w:tc>
          <w:tcPr>
            <w:tcW w:w="800" w:type="dxa"/>
            <w:shd w:val="solid" w:color="FFFFFF" w:fill="auto"/>
          </w:tcPr>
          <w:p w14:paraId="3CDB8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9F97B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8D10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BCCDB0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3CFAA4B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68D8A71"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F0517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5C91C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73BAE9" w14:textId="77777777" w:rsidTr="00ED0681">
        <w:tc>
          <w:tcPr>
            <w:tcW w:w="800" w:type="dxa"/>
            <w:shd w:val="solid" w:color="FFFFFF" w:fill="auto"/>
          </w:tcPr>
          <w:p w14:paraId="0679BA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6F270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DCEA96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44F4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1C65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B93B1BD"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1C168C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80E94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BA252D" w14:textId="77777777" w:rsidTr="00ED0681">
        <w:tc>
          <w:tcPr>
            <w:tcW w:w="800" w:type="dxa"/>
            <w:shd w:val="solid" w:color="FFFFFF" w:fill="auto"/>
          </w:tcPr>
          <w:p w14:paraId="3CD657A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5EEA2A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EE29E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6E6CF4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1FAA43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1F9444E"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32BE3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73058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16A1F25" w14:textId="77777777" w:rsidTr="00ED0681">
        <w:tc>
          <w:tcPr>
            <w:tcW w:w="800" w:type="dxa"/>
            <w:shd w:val="solid" w:color="FFFFFF" w:fill="auto"/>
          </w:tcPr>
          <w:p w14:paraId="1430F6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7A07C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589D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4D727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3D21017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42AE5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372808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CB40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B50D3C" w14:textId="77777777" w:rsidTr="00ED0681">
        <w:tc>
          <w:tcPr>
            <w:tcW w:w="800" w:type="dxa"/>
            <w:shd w:val="solid" w:color="FFFFFF" w:fill="auto"/>
          </w:tcPr>
          <w:p w14:paraId="4F39A0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D471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00A4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B5D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4A08B9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BC96118"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079EB7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EFB24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43DB66" w14:textId="77777777" w:rsidTr="00ED0681">
        <w:tc>
          <w:tcPr>
            <w:tcW w:w="800" w:type="dxa"/>
            <w:shd w:val="solid" w:color="FFFFFF" w:fill="auto"/>
          </w:tcPr>
          <w:p w14:paraId="43C987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659E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67AD0F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0AFCE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239004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09333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66FE65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88B2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60CFDFD" w14:textId="77777777" w:rsidTr="00ED0681">
        <w:tc>
          <w:tcPr>
            <w:tcW w:w="800" w:type="dxa"/>
            <w:shd w:val="solid" w:color="FFFFFF" w:fill="auto"/>
          </w:tcPr>
          <w:p w14:paraId="2944BA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B6E0D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DD45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9D2F4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1CFE447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195232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317289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212CB4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777C56" w14:textId="77777777" w:rsidTr="00ED0681">
        <w:tc>
          <w:tcPr>
            <w:tcW w:w="800" w:type="dxa"/>
            <w:shd w:val="solid" w:color="FFFFFF" w:fill="auto"/>
          </w:tcPr>
          <w:p w14:paraId="6B78D0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4E8F5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23D1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186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3F2C9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5611E2"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59F8C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909EA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DE96A0" w14:textId="77777777" w:rsidTr="00ED0681">
        <w:tc>
          <w:tcPr>
            <w:tcW w:w="800" w:type="dxa"/>
            <w:shd w:val="solid" w:color="FFFFFF" w:fill="auto"/>
          </w:tcPr>
          <w:p w14:paraId="1EE9BE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446E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44770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3B604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78E3FB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D36357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03AD65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2B22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F7FEE9" w14:textId="77777777" w:rsidTr="00ED0681">
        <w:tc>
          <w:tcPr>
            <w:tcW w:w="800" w:type="dxa"/>
            <w:shd w:val="solid" w:color="FFFFFF" w:fill="auto"/>
          </w:tcPr>
          <w:p w14:paraId="414546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99D36F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F527E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BFFD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1260D6A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818AC8D"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55A060C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4AEB8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8ED07C" w14:textId="77777777" w:rsidTr="00ED0681">
        <w:tc>
          <w:tcPr>
            <w:tcW w:w="800" w:type="dxa"/>
            <w:shd w:val="solid" w:color="FFFFFF" w:fill="auto"/>
          </w:tcPr>
          <w:p w14:paraId="6DFB02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1A316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964F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97E7A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443517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3D2EB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0DA840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ACB33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904D0B" w14:textId="77777777" w:rsidTr="00ED0681">
        <w:tc>
          <w:tcPr>
            <w:tcW w:w="800" w:type="dxa"/>
            <w:shd w:val="solid" w:color="FFFFFF" w:fill="auto"/>
          </w:tcPr>
          <w:p w14:paraId="71E0E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B356E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EEB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A84E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76CD84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45703B34"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7D9C17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82C38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3177149" w14:textId="77777777" w:rsidTr="00ED0681">
        <w:tc>
          <w:tcPr>
            <w:tcW w:w="800" w:type="dxa"/>
            <w:shd w:val="solid" w:color="FFFFFF" w:fill="auto"/>
          </w:tcPr>
          <w:p w14:paraId="51E83E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5C27F6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9DAD6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9129B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9D2BF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4FCF47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373A7D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9F6FB6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2878FC" w14:textId="77777777" w:rsidTr="00ED0681">
        <w:tc>
          <w:tcPr>
            <w:tcW w:w="800" w:type="dxa"/>
            <w:shd w:val="solid" w:color="FFFFFF" w:fill="auto"/>
          </w:tcPr>
          <w:p w14:paraId="6561F9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AB43AE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F45E1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6F8372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5B68C41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D374F9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DF443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ED8A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5B9F3F9" w14:textId="77777777" w:rsidTr="00ED0681">
        <w:tc>
          <w:tcPr>
            <w:tcW w:w="800" w:type="dxa"/>
            <w:shd w:val="solid" w:color="FFFFFF" w:fill="auto"/>
          </w:tcPr>
          <w:p w14:paraId="10B617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9EBD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608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04FBC6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3DFC01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C23CB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419F70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9C5D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70A7B50" w14:textId="77777777" w:rsidTr="00ED0681">
        <w:tc>
          <w:tcPr>
            <w:tcW w:w="800" w:type="dxa"/>
            <w:shd w:val="solid" w:color="FFFFFF" w:fill="auto"/>
          </w:tcPr>
          <w:p w14:paraId="39D160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064DF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E94E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97463D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2127919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0A11B3"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4B55B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21EEA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2B0A3F" w14:textId="77777777" w:rsidTr="00ED0681">
        <w:tc>
          <w:tcPr>
            <w:tcW w:w="800" w:type="dxa"/>
            <w:shd w:val="solid" w:color="FFFFFF" w:fill="auto"/>
          </w:tcPr>
          <w:p w14:paraId="1829AA6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17AA1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96A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72AE3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037445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EADD74D"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0E2957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FC67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022BF1" w14:textId="77777777" w:rsidTr="00ED0681">
        <w:tc>
          <w:tcPr>
            <w:tcW w:w="800" w:type="dxa"/>
            <w:shd w:val="solid" w:color="FFFFFF" w:fill="auto"/>
          </w:tcPr>
          <w:p w14:paraId="7634D9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49BCD9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2A543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1AEED8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57F616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6C25E98"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39B39F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061F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9C9136D" w14:textId="77777777" w:rsidTr="00ED0681">
        <w:tc>
          <w:tcPr>
            <w:tcW w:w="800" w:type="dxa"/>
            <w:shd w:val="solid" w:color="FFFFFF" w:fill="auto"/>
          </w:tcPr>
          <w:p w14:paraId="6F5CACA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158059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DB4E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507237A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48CD98D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26C8F00"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69B6BD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874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71B5054" w14:textId="77777777" w:rsidTr="00ED0681">
        <w:tc>
          <w:tcPr>
            <w:tcW w:w="800" w:type="dxa"/>
            <w:shd w:val="solid" w:color="FFFFFF" w:fill="auto"/>
          </w:tcPr>
          <w:p w14:paraId="71FB09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6AD0E7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111F9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3F578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B2F3E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E6D59A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641489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2FBF6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45E8BFE" w14:textId="77777777" w:rsidTr="00ED0681">
        <w:tc>
          <w:tcPr>
            <w:tcW w:w="800" w:type="dxa"/>
            <w:shd w:val="solid" w:color="FFFFFF" w:fill="auto"/>
          </w:tcPr>
          <w:p w14:paraId="0DE566C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4A5D7D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55EE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BAF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307C03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209BC47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12CBC8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EE0E2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462AB8C" w14:textId="77777777" w:rsidTr="00ED0681">
        <w:tc>
          <w:tcPr>
            <w:tcW w:w="800" w:type="dxa"/>
            <w:shd w:val="solid" w:color="FFFFFF" w:fill="auto"/>
          </w:tcPr>
          <w:p w14:paraId="3A2D3E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4D3F8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DE9D3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1418F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3B1DE5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F55750"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53235D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ED31F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E04799" w14:textId="77777777" w:rsidTr="00ED0681">
        <w:tc>
          <w:tcPr>
            <w:tcW w:w="800" w:type="dxa"/>
            <w:shd w:val="solid" w:color="FFFFFF" w:fill="auto"/>
          </w:tcPr>
          <w:p w14:paraId="685BF6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16C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3C600F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E1EA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7A15C6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07EBCE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09210B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3B4F9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AC8301" w14:textId="77777777" w:rsidTr="00ED0681">
        <w:tc>
          <w:tcPr>
            <w:tcW w:w="800" w:type="dxa"/>
            <w:shd w:val="solid" w:color="FFFFFF" w:fill="auto"/>
          </w:tcPr>
          <w:p w14:paraId="1727AAC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CF40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4F8AE2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33D49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13DB7C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C0C395"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791C06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34517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CC91A7" w14:textId="77777777" w:rsidTr="00ED0681">
        <w:tc>
          <w:tcPr>
            <w:tcW w:w="800" w:type="dxa"/>
            <w:shd w:val="solid" w:color="FFFFFF" w:fill="auto"/>
          </w:tcPr>
          <w:p w14:paraId="112A92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539E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80514F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600F4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2D9FB8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3673A7A"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0A3B43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E9A20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981630" w14:textId="77777777" w:rsidTr="00ED0681">
        <w:tc>
          <w:tcPr>
            <w:tcW w:w="800" w:type="dxa"/>
            <w:shd w:val="solid" w:color="FFFFFF" w:fill="auto"/>
          </w:tcPr>
          <w:p w14:paraId="57FC81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D12D9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73AEEC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AE74FE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36F1950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CEE2EC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0884E2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CE4E0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0C0D6C1" w14:textId="77777777" w:rsidTr="00ED0681">
        <w:tc>
          <w:tcPr>
            <w:tcW w:w="800" w:type="dxa"/>
            <w:shd w:val="solid" w:color="FFFFFF" w:fill="auto"/>
          </w:tcPr>
          <w:p w14:paraId="1C9805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A40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2EC0D6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4CC191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74EA6E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9B2FDA"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3C879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19E0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6E8450F" w14:textId="77777777" w:rsidTr="00ED0681">
        <w:tc>
          <w:tcPr>
            <w:tcW w:w="800" w:type="dxa"/>
            <w:shd w:val="solid" w:color="FFFFFF" w:fill="auto"/>
          </w:tcPr>
          <w:p w14:paraId="70FB7FD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B63E06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A58B8A"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6E7142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69FD39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28EA82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25D50A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8F33F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757439B" w14:textId="77777777" w:rsidTr="00ED0681">
        <w:tc>
          <w:tcPr>
            <w:tcW w:w="800" w:type="dxa"/>
            <w:shd w:val="solid" w:color="FFFFFF" w:fill="auto"/>
          </w:tcPr>
          <w:p w14:paraId="37AE21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E57390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3340F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F38C8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206A61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C362DFE"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58F38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26AD4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C5FD39" w14:textId="77777777" w:rsidTr="00ED0681">
        <w:tc>
          <w:tcPr>
            <w:tcW w:w="800" w:type="dxa"/>
            <w:shd w:val="solid" w:color="FFFFFF" w:fill="auto"/>
          </w:tcPr>
          <w:p w14:paraId="19C975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0AFF08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8AA3A8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5938F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58F603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0DE632D"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1E8FB4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0995D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26F33F9" w14:textId="77777777" w:rsidTr="00ED0681">
        <w:tc>
          <w:tcPr>
            <w:tcW w:w="800" w:type="dxa"/>
            <w:shd w:val="solid" w:color="FFFFFF" w:fill="auto"/>
          </w:tcPr>
          <w:p w14:paraId="42903C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3266A34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692A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6810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2A5573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B2E73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3003B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9F619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07C8AD2" w14:textId="77777777" w:rsidTr="00ED0681">
        <w:tc>
          <w:tcPr>
            <w:tcW w:w="800" w:type="dxa"/>
            <w:shd w:val="solid" w:color="FFFFFF" w:fill="auto"/>
          </w:tcPr>
          <w:p w14:paraId="4F299C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A6D05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3861D9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2AE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586C47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CF7091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3C24AE3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63B6AC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230F33B" w14:textId="77777777" w:rsidTr="00ED0681">
        <w:tc>
          <w:tcPr>
            <w:tcW w:w="800" w:type="dxa"/>
            <w:shd w:val="solid" w:color="FFFFFF" w:fill="auto"/>
          </w:tcPr>
          <w:p w14:paraId="14E66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4FF8A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6A3D1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8B651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2570EDC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5DA8A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3C1B06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3C4DB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4973090" w14:textId="77777777" w:rsidTr="00ED0681">
        <w:tc>
          <w:tcPr>
            <w:tcW w:w="800" w:type="dxa"/>
            <w:shd w:val="solid" w:color="FFFFFF" w:fill="auto"/>
          </w:tcPr>
          <w:p w14:paraId="0AEFFB4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38761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C4B57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724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6003D0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66AA2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369A0D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EF693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A53FAD" w14:textId="77777777" w:rsidTr="00ED0681">
        <w:tc>
          <w:tcPr>
            <w:tcW w:w="800" w:type="dxa"/>
            <w:shd w:val="solid" w:color="FFFFFF" w:fill="auto"/>
          </w:tcPr>
          <w:p w14:paraId="172EE93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DB6BC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671FC5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DE968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E58C0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CB5B27"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2D74D11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5873F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8C6FB30" w14:textId="77777777" w:rsidTr="00ED0681">
        <w:tc>
          <w:tcPr>
            <w:tcW w:w="800" w:type="dxa"/>
            <w:shd w:val="solid" w:color="FFFFFF" w:fill="auto"/>
          </w:tcPr>
          <w:p w14:paraId="3E88C0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40EF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93CCF4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CE808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7CA90A1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F4B4D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75CBC8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5E7CD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02BE5" w14:textId="77777777" w:rsidTr="00ED0681">
        <w:tc>
          <w:tcPr>
            <w:tcW w:w="800" w:type="dxa"/>
            <w:shd w:val="solid" w:color="FFFFFF" w:fill="auto"/>
          </w:tcPr>
          <w:p w14:paraId="149F38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B43AAB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DF8625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E201E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75706B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4D6841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6495A5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BF6DB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DCB481C" w14:textId="77777777" w:rsidTr="00ED0681">
        <w:tc>
          <w:tcPr>
            <w:tcW w:w="800" w:type="dxa"/>
            <w:shd w:val="solid" w:color="FFFFFF" w:fill="auto"/>
          </w:tcPr>
          <w:p w14:paraId="40E0B3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550D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4EEFDF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F9170E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49A614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36E767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3FC41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05A93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76E8AC" w14:textId="77777777" w:rsidTr="00ED0681">
        <w:tc>
          <w:tcPr>
            <w:tcW w:w="800" w:type="dxa"/>
            <w:shd w:val="solid" w:color="FFFFFF" w:fill="auto"/>
          </w:tcPr>
          <w:p w14:paraId="4A9A1B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2F724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83FD35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39B06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D57EC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1206AD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53AE9A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C7B8A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787DC95" w14:textId="77777777" w:rsidTr="00ED0681">
        <w:tc>
          <w:tcPr>
            <w:tcW w:w="800" w:type="dxa"/>
            <w:shd w:val="solid" w:color="FFFFFF" w:fill="auto"/>
          </w:tcPr>
          <w:p w14:paraId="1EC8E9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F073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8582DA"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7F9E1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184432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B5F37FA"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5EF32B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1D65BA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A5EDF4" w14:textId="77777777" w:rsidTr="00ED0681">
        <w:tc>
          <w:tcPr>
            <w:tcW w:w="800" w:type="dxa"/>
            <w:shd w:val="solid" w:color="FFFFFF" w:fill="auto"/>
          </w:tcPr>
          <w:p w14:paraId="022606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DC5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42BAB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D01105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0CDC30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76437FC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168A2B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DABBE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0A0F96C" w14:textId="77777777" w:rsidTr="00ED0681">
        <w:tc>
          <w:tcPr>
            <w:tcW w:w="800" w:type="dxa"/>
            <w:shd w:val="solid" w:color="FFFFFF" w:fill="auto"/>
          </w:tcPr>
          <w:p w14:paraId="08A69A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A842F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C1FFDC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5763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D9220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9FAEAF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3A144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828C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115DC72" w14:textId="77777777" w:rsidTr="00ED0681">
        <w:tc>
          <w:tcPr>
            <w:tcW w:w="800" w:type="dxa"/>
            <w:shd w:val="solid" w:color="FFFFFF" w:fill="auto"/>
          </w:tcPr>
          <w:p w14:paraId="0A8D52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A9BBC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38C00A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D0193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208691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90FF3B"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069C6D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30E6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80513E3" w14:textId="77777777" w:rsidTr="00ED0681">
        <w:tc>
          <w:tcPr>
            <w:tcW w:w="800" w:type="dxa"/>
            <w:shd w:val="solid" w:color="FFFFFF" w:fill="auto"/>
          </w:tcPr>
          <w:p w14:paraId="3EB6B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27CFE0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2ACF4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5EA4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2ACB15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BF63AA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033E9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8B609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DC3C33C" w14:textId="77777777" w:rsidTr="00ED0681">
        <w:tc>
          <w:tcPr>
            <w:tcW w:w="800" w:type="dxa"/>
            <w:shd w:val="solid" w:color="FFFFFF" w:fill="auto"/>
          </w:tcPr>
          <w:p w14:paraId="55D8CA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8DF49F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925017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BB5F46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5E6D89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B309B8F"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02CC87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B858E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D8024" w14:textId="77777777" w:rsidTr="00ED0681">
        <w:tc>
          <w:tcPr>
            <w:tcW w:w="800" w:type="dxa"/>
            <w:shd w:val="solid" w:color="FFFFFF" w:fill="auto"/>
          </w:tcPr>
          <w:p w14:paraId="6A25BC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4B49D5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0549F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5F301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169493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CFBE6E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46D5224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990BD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1CC412C" w14:textId="77777777" w:rsidTr="00ED0681">
        <w:tc>
          <w:tcPr>
            <w:tcW w:w="800" w:type="dxa"/>
            <w:shd w:val="solid" w:color="FFFFFF" w:fill="auto"/>
          </w:tcPr>
          <w:p w14:paraId="26B9C0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F28CB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B1AB38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6B37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00FF992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3142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534821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12EF7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0F87CAF" w14:textId="77777777" w:rsidTr="00ED0681">
        <w:tc>
          <w:tcPr>
            <w:tcW w:w="800" w:type="dxa"/>
            <w:shd w:val="solid" w:color="FFFFFF" w:fill="auto"/>
          </w:tcPr>
          <w:p w14:paraId="23ED23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B66A3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B97A60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C8F4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F5773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FA3316"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18694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2FDE2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C49DAF3" w14:textId="77777777" w:rsidTr="00ED0681">
        <w:tc>
          <w:tcPr>
            <w:tcW w:w="800" w:type="dxa"/>
            <w:shd w:val="solid" w:color="FFFFFF" w:fill="auto"/>
          </w:tcPr>
          <w:p w14:paraId="07D441C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4ED5B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EE14A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89B49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586620C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035AB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58BBE6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B8EB1D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FDF7B6A" w14:textId="77777777" w:rsidTr="00ED0681">
        <w:tc>
          <w:tcPr>
            <w:tcW w:w="800" w:type="dxa"/>
            <w:shd w:val="solid" w:color="FFFFFF" w:fill="auto"/>
          </w:tcPr>
          <w:p w14:paraId="686185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04D54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19C85C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CC4EDD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09E57BC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3CAEC0B"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5ACE3E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502D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8D3403A" w14:textId="77777777" w:rsidTr="00ED0681">
        <w:tc>
          <w:tcPr>
            <w:tcW w:w="800" w:type="dxa"/>
            <w:shd w:val="solid" w:color="FFFFFF" w:fill="auto"/>
          </w:tcPr>
          <w:p w14:paraId="1B8E6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248C08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C0F394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1586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27D4D1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A87838A"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BCE0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B2E43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032A4FA" w14:textId="77777777" w:rsidTr="00ED0681">
        <w:tc>
          <w:tcPr>
            <w:tcW w:w="800" w:type="dxa"/>
            <w:shd w:val="solid" w:color="FFFFFF" w:fill="auto"/>
          </w:tcPr>
          <w:p w14:paraId="3B53E41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61F2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4AEDE1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38A7E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231B61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C87BB5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2E2B3C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C719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D3E133E" w14:textId="77777777" w:rsidTr="00ED0681">
        <w:tc>
          <w:tcPr>
            <w:tcW w:w="800" w:type="dxa"/>
            <w:shd w:val="solid" w:color="FFFFFF" w:fill="auto"/>
          </w:tcPr>
          <w:p w14:paraId="21EFCB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5864C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51F0B8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309D6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5B71A0F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386B2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5C73D8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342302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62772EB" w14:textId="77777777" w:rsidTr="00ED0681">
        <w:tc>
          <w:tcPr>
            <w:tcW w:w="800" w:type="dxa"/>
            <w:shd w:val="solid" w:color="FFFFFF" w:fill="auto"/>
          </w:tcPr>
          <w:p w14:paraId="517531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8073E1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8E49D9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57D8E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5CD1BC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38F36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24DDC6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B19C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551B870" w14:textId="77777777" w:rsidTr="00ED0681">
        <w:tc>
          <w:tcPr>
            <w:tcW w:w="800" w:type="dxa"/>
            <w:shd w:val="solid" w:color="FFFFFF" w:fill="auto"/>
          </w:tcPr>
          <w:p w14:paraId="42708B6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2A07C5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CF80A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0877F8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93437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3C8BAD"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74C762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0AB1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8C19785" w14:textId="77777777" w:rsidTr="00ED0681">
        <w:tc>
          <w:tcPr>
            <w:tcW w:w="800" w:type="dxa"/>
            <w:shd w:val="solid" w:color="FFFFFF" w:fill="auto"/>
          </w:tcPr>
          <w:p w14:paraId="3B1D88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70BE68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7C56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F7DA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538EF9E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6677E"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98D0C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31E34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9AC35B" w14:textId="77777777" w:rsidTr="00ED0681">
        <w:tc>
          <w:tcPr>
            <w:tcW w:w="800" w:type="dxa"/>
            <w:shd w:val="solid" w:color="FFFFFF" w:fill="auto"/>
          </w:tcPr>
          <w:p w14:paraId="75DEAD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AB2CC5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856BC9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28CC3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1D3E2B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0F72A6"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6CAE30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1767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D32A1BD" w14:textId="77777777" w:rsidTr="00ED0681">
        <w:tc>
          <w:tcPr>
            <w:tcW w:w="800" w:type="dxa"/>
            <w:shd w:val="solid" w:color="FFFFFF" w:fill="auto"/>
          </w:tcPr>
          <w:p w14:paraId="71455C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F261B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99C8E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0E6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415A64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3D16ED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5496D9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2C367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D00811A" w14:textId="77777777" w:rsidTr="00ED0681">
        <w:tc>
          <w:tcPr>
            <w:tcW w:w="800" w:type="dxa"/>
            <w:shd w:val="solid" w:color="FFFFFF" w:fill="auto"/>
          </w:tcPr>
          <w:p w14:paraId="2A73AB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276C27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0ED21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09E1F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4D25DA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4D5D8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730A64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0BC90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3298793" w14:textId="77777777" w:rsidTr="00ED0681">
        <w:tc>
          <w:tcPr>
            <w:tcW w:w="800" w:type="dxa"/>
            <w:shd w:val="solid" w:color="FFFFFF" w:fill="auto"/>
          </w:tcPr>
          <w:p w14:paraId="67658C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3DDF089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058C5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89D67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299EA6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653EFA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1D1E7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582BA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A20ADA7" w14:textId="77777777" w:rsidTr="00ED0681">
        <w:tc>
          <w:tcPr>
            <w:tcW w:w="800" w:type="dxa"/>
            <w:shd w:val="solid" w:color="FFFFFF" w:fill="auto"/>
          </w:tcPr>
          <w:p w14:paraId="1B430B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616C2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623737E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B6920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0B1FA1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7872B3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7792E0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8B606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B7960CA" w14:textId="77777777" w:rsidTr="00ED0681">
        <w:tc>
          <w:tcPr>
            <w:tcW w:w="800" w:type="dxa"/>
            <w:shd w:val="solid" w:color="FFFFFF" w:fill="auto"/>
          </w:tcPr>
          <w:p w14:paraId="32B2D2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14C36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3CC931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4A33FF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7DC93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4073DD3"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54DBB9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0C7B264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1D729D02" w14:textId="77777777" w:rsidTr="00ED0681">
        <w:tc>
          <w:tcPr>
            <w:tcW w:w="800" w:type="dxa"/>
            <w:shd w:val="solid" w:color="FFFFFF" w:fill="auto"/>
          </w:tcPr>
          <w:p w14:paraId="2A8319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26892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0D103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868F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5E4618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2179C9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1EDF7C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C317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228636" w14:textId="77777777" w:rsidTr="00ED0681">
        <w:tc>
          <w:tcPr>
            <w:tcW w:w="800" w:type="dxa"/>
            <w:shd w:val="solid" w:color="FFFFFF" w:fill="auto"/>
          </w:tcPr>
          <w:p w14:paraId="50FE06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3C40E6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0E09F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4438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0CCC176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AA35E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78E228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72AF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4E43F10" w14:textId="77777777" w:rsidTr="00ED0681">
        <w:tc>
          <w:tcPr>
            <w:tcW w:w="800" w:type="dxa"/>
            <w:shd w:val="solid" w:color="FFFFFF" w:fill="auto"/>
          </w:tcPr>
          <w:p w14:paraId="5583C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3A6B84E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9D70F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A6E091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4A5F85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9A309F"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2F482D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F1432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9801E54" w14:textId="77777777" w:rsidTr="00ED0681">
        <w:tc>
          <w:tcPr>
            <w:tcW w:w="800" w:type="dxa"/>
            <w:shd w:val="solid" w:color="FFFFFF" w:fill="auto"/>
          </w:tcPr>
          <w:p w14:paraId="03541B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4CB9BE3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CC3FF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61CA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23FADC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9E59EA6"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29043A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248AF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F4D1D10" w14:textId="77777777" w:rsidTr="00ED0681">
        <w:tc>
          <w:tcPr>
            <w:tcW w:w="800" w:type="dxa"/>
            <w:shd w:val="solid" w:color="FFFFFF" w:fill="auto"/>
          </w:tcPr>
          <w:p w14:paraId="23185B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88A69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0F1253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E2E3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7D528D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3015C2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46398C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8D3C5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7F9C7AB" w14:textId="77777777" w:rsidTr="00ED0681">
        <w:tc>
          <w:tcPr>
            <w:tcW w:w="800" w:type="dxa"/>
            <w:shd w:val="solid" w:color="FFFFFF" w:fill="auto"/>
          </w:tcPr>
          <w:p w14:paraId="2C60CC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8A258F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3BF6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42767A6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5643441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D97414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5EB0195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4C9AC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3929E88" w14:textId="77777777" w:rsidTr="00ED0681">
        <w:tc>
          <w:tcPr>
            <w:tcW w:w="800" w:type="dxa"/>
            <w:shd w:val="solid" w:color="FFFFFF" w:fill="auto"/>
          </w:tcPr>
          <w:p w14:paraId="746DD1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33FB8E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486D24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33F05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3B95F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98A4B9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7982BD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27A4AD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8B2F21A" w14:textId="77777777" w:rsidTr="00ED0681">
        <w:tc>
          <w:tcPr>
            <w:tcW w:w="800" w:type="dxa"/>
            <w:shd w:val="solid" w:color="FFFFFF" w:fill="auto"/>
          </w:tcPr>
          <w:p w14:paraId="5AD8B5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46B9BCA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E8782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FA4549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2E4CE9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7A802B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637CE7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9B967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0036993B" w14:textId="77777777" w:rsidTr="00ED0681">
        <w:tc>
          <w:tcPr>
            <w:tcW w:w="800" w:type="dxa"/>
            <w:shd w:val="solid" w:color="FFFFFF" w:fill="auto"/>
          </w:tcPr>
          <w:p w14:paraId="33FEB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4E070C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F6F65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6F93BC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11A7DF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7024A6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4908E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749481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75DEB2F" w14:textId="77777777" w:rsidTr="00ED0681">
        <w:tc>
          <w:tcPr>
            <w:tcW w:w="800" w:type="dxa"/>
            <w:shd w:val="solid" w:color="FFFFFF" w:fill="auto"/>
          </w:tcPr>
          <w:p w14:paraId="49A123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45DBF91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22F0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0C2D4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4D4DE7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BC4E2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30F0F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3DB19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1E74D980" w14:textId="77777777" w:rsidTr="00ED0681">
        <w:tc>
          <w:tcPr>
            <w:tcW w:w="800" w:type="dxa"/>
            <w:shd w:val="solid" w:color="FFFFFF" w:fill="auto"/>
          </w:tcPr>
          <w:p w14:paraId="791438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17C94D5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20A8C2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53580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07FDA6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EB934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2F7D61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780CCF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9DDB5B8" w14:textId="77777777" w:rsidTr="00ED0681">
        <w:tc>
          <w:tcPr>
            <w:tcW w:w="800" w:type="dxa"/>
            <w:shd w:val="solid" w:color="FFFFFF" w:fill="auto"/>
          </w:tcPr>
          <w:p w14:paraId="03C8C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8E9466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83F5E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7207D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30E0EA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89C353"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23170CD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65444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66FFDFB7" w14:textId="77777777" w:rsidTr="00ED0681">
        <w:tc>
          <w:tcPr>
            <w:tcW w:w="800" w:type="dxa"/>
            <w:shd w:val="solid" w:color="FFFFFF" w:fill="auto"/>
          </w:tcPr>
          <w:p w14:paraId="39910A0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C3A21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D2FBA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B0BB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2B8B8FE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1D5C8D"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157464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D4C66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A4D6AF9" w14:textId="77777777" w:rsidTr="00ED0681">
        <w:tc>
          <w:tcPr>
            <w:tcW w:w="800" w:type="dxa"/>
            <w:shd w:val="solid" w:color="FFFFFF" w:fill="auto"/>
          </w:tcPr>
          <w:p w14:paraId="013658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CFAA5B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56B347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36CF9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562D8A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2C1C15B5"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4C797D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6BC89D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652B1C10" w14:textId="77777777" w:rsidTr="00ED0681">
        <w:tc>
          <w:tcPr>
            <w:tcW w:w="800" w:type="dxa"/>
            <w:shd w:val="solid" w:color="FFFFFF" w:fill="auto"/>
          </w:tcPr>
          <w:p w14:paraId="570D8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3C2B7B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6B24571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C2DC5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32EF55A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B6C8F5"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594823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3F7ACD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FA765BF" w14:textId="77777777" w:rsidTr="00ED0681">
        <w:tc>
          <w:tcPr>
            <w:tcW w:w="800" w:type="dxa"/>
            <w:shd w:val="solid" w:color="FFFFFF" w:fill="auto"/>
          </w:tcPr>
          <w:p w14:paraId="41E08D3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5E967D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E55AD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7DB28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3DB5485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A558B1"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584880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08028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4B5CAC84" w14:textId="77777777" w:rsidTr="00ED0681">
        <w:tc>
          <w:tcPr>
            <w:tcW w:w="800" w:type="dxa"/>
            <w:shd w:val="solid" w:color="FFFFFF" w:fill="auto"/>
          </w:tcPr>
          <w:p w14:paraId="53F74C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512F0A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4AD5C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59D064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2AA3B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CB9DC7"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7270D0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6D009B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7646CFA" w14:textId="77777777" w:rsidTr="00ED0681">
        <w:tc>
          <w:tcPr>
            <w:tcW w:w="800" w:type="dxa"/>
            <w:shd w:val="solid" w:color="FFFFFF" w:fill="auto"/>
          </w:tcPr>
          <w:p w14:paraId="3D532F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3B56E7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00142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1B56F8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2948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73BD1A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5CE785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39060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32C3759F" w14:textId="77777777" w:rsidTr="00ED0681">
        <w:tc>
          <w:tcPr>
            <w:tcW w:w="800" w:type="dxa"/>
            <w:shd w:val="solid" w:color="FFFFFF" w:fill="auto"/>
          </w:tcPr>
          <w:p w14:paraId="22B581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846F39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44FA9C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D4735E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FEBD5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579E9D7"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110CBE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30FB46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9DF9202" w14:textId="77777777" w:rsidTr="00ED0681">
        <w:tc>
          <w:tcPr>
            <w:tcW w:w="800" w:type="dxa"/>
            <w:shd w:val="solid" w:color="FFFFFF" w:fill="auto"/>
          </w:tcPr>
          <w:p w14:paraId="0F8423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B47AF4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81BF6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13C8D5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ABE7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6E877CC"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489D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4FDAD9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44E8CC5" w14:textId="77777777" w:rsidTr="00ED0681">
        <w:tc>
          <w:tcPr>
            <w:tcW w:w="800" w:type="dxa"/>
            <w:shd w:val="solid" w:color="FFFFFF" w:fill="auto"/>
          </w:tcPr>
          <w:p w14:paraId="30F11D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D09BD1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9A7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49EC332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057273B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2CE47E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0EA9AF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1EB802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2B94442" w14:textId="77777777" w:rsidTr="00ED0681">
        <w:tc>
          <w:tcPr>
            <w:tcW w:w="800" w:type="dxa"/>
            <w:shd w:val="solid" w:color="FFFFFF" w:fill="auto"/>
          </w:tcPr>
          <w:p w14:paraId="247B0F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2002E2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29C1EE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0FD5CD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18264A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014217D"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6F557A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3D409C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285E610E" w14:textId="77777777" w:rsidTr="00ED0681">
        <w:tc>
          <w:tcPr>
            <w:tcW w:w="800" w:type="dxa"/>
            <w:shd w:val="solid" w:color="FFFFFF" w:fill="auto"/>
          </w:tcPr>
          <w:p w14:paraId="487C95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6E8812C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754618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1D20A1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07E9A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A5D621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5B880F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0DD10F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1AAC14A2" w14:textId="77777777" w:rsidTr="00ED0681">
        <w:tc>
          <w:tcPr>
            <w:tcW w:w="800" w:type="dxa"/>
            <w:shd w:val="solid" w:color="FFFFFF" w:fill="auto"/>
          </w:tcPr>
          <w:p w14:paraId="47BE264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64CE99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64E1CB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4537E91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CF5439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2EA87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710272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5EE1B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34DBF9EB" w14:textId="77777777" w:rsidTr="00ED0681">
        <w:tc>
          <w:tcPr>
            <w:tcW w:w="800" w:type="dxa"/>
            <w:shd w:val="solid" w:color="FFFFFF" w:fill="auto"/>
          </w:tcPr>
          <w:p w14:paraId="56A049F1"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5E417A24"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10F79DE2"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0670A2AC"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2A1D6379"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7DDB45"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2B51B66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8CEE960"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BD65C71" w14:textId="77777777" w:rsidTr="00ED0681">
        <w:tc>
          <w:tcPr>
            <w:tcW w:w="800" w:type="dxa"/>
            <w:shd w:val="solid" w:color="FFFFFF" w:fill="auto"/>
          </w:tcPr>
          <w:p w14:paraId="760F7187"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49833AFC"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A7AA199"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5D96526E"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6AE53CB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575B39"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D5387A0"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3886F0F3"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69407EBB" w14:textId="77777777" w:rsidTr="00ED0681">
        <w:tc>
          <w:tcPr>
            <w:tcW w:w="800" w:type="dxa"/>
            <w:shd w:val="solid" w:color="FFFFFF" w:fill="auto"/>
          </w:tcPr>
          <w:p w14:paraId="59A51D70"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E6728FB"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469BF0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67575496"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1C54E658"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0158E5F"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5603822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5FA5732D"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6E989342" w14:textId="77777777" w:rsidTr="00ED0681">
        <w:tc>
          <w:tcPr>
            <w:tcW w:w="800" w:type="dxa"/>
            <w:shd w:val="solid" w:color="FFFFFF" w:fill="auto"/>
          </w:tcPr>
          <w:p w14:paraId="6A4AAFA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4E41DD88"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4FDC7CE7"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58B0833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6A75C0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354F5"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125F2CF9"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684D0A7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AF283B5" w14:textId="77777777" w:rsidTr="00ED0681">
        <w:tc>
          <w:tcPr>
            <w:tcW w:w="800" w:type="dxa"/>
            <w:shd w:val="solid" w:color="FFFFFF" w:fill="auto"/>
          </w:tcPr>
          <w:p w14:paraId="6E56451B"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7EA62001"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4626C8AA"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58ECF6C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15C4F689"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329400"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6F64A09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2726DF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D616BD8" w14:textId="77777777" w:rsidTr="00ED0681">
        <w:tc>
          <w:tcPr>
            <w:tcW w:w="800" w:type="dxa"/>
            <w:shd w:val="solid" w:color="FFFFFF" w:fill="auto"/>
          </w:tcPr>
          <w:p w14:paraId="44B3C02D"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EE04DD9"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3E174C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EF025A7"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7DE1388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444384F7"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6D50C86D"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25EF7D"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0097142B" w14:textId="77777777" w:rsidTr="00ED0681">
        <w:tc>
          <w:tcPr>
            <w:tcW w:w="800" w:type="dxa"/>
            <w:shd w:val="solid" w:color="FFFFFF" w:fill="auto"/>
          </w:tcPr>
          <w:p w14:paraId="1D732AB7"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3A8206"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6D9B0E52"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0816070"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2E5DA43F"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972CC98"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241FB68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FAAA55F"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24D0FE09" w14:textId="77777777" w:rsidTr="00ED0681">
        <w:tc>
          <w:tcPr>
            <w:tcW w:w="800" w:type="dxa"/>
            <w:shd w:val="solid" w:color="FFFFFF" w:fill="auto"/>
          </w:tcPr>
          <w:p w14:paraId="3EED6367"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0B3F96"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E932247"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5D96CDE4"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D65845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A92AF49"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285B477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0D209D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123A1B1" w14:textId="77777777" w:rsidTr="00ED0681">
        <w:tc>
          <w:tcPr>
            <w:tcW w:w="800" w:type="dxa"/>
            <w:shd w:val="solid" w:color="FFFFFF" w:fill="auto"/>
          </w:tcPr>
          <w:p w14:paraId="00AE733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F85E31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E64A2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BAC4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2914C8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D614797"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38043EC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5EA1B3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2E91B" w14:textId="77777777" w:rsidTr="00ED0681">
        <w:tc>
          <w:tcPr>
            <w:tcW w:w="800" w:type="dxa"/>
            <w:shd w:val="solid" w:color="FFFFFF" w:fill="auto"/>
          </w:tcPr>
          <w:p w14:paraId="5EFED56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14E6D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8BB276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EE3689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252F6DD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9507E7"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1B5CF10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965C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C055E67" w14:textId="77777777" w:rsidTr="00ED0681">
        <w:tc>
          <w:tcPr>
            <w:tcW w:w="800" w:type="dxa"/>
            <w:shd w:val="solid" w:color="FFFFFF" w:fill="auto"/>
          </w:tcPr>
          <w:p w14:paraId="596599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9B83AA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BAE09C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EBA089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41E82E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34E726D"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7388709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45495D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8C928A7" w14:textId="77777777" w:rsidTr="00ED0681">
        <w:tc>
          <w:tcPr>
            <w:tcW w:w="800" w:type="dxa"/>
            <w:shd w:val="solid" w:color="FFFFFF" w:fill="auto"/>
          </w:tcPr>
          <w:p w14:paraId="0503749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09C1F7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06FFF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3BA364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29C16CC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7C76FB7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7B99D0A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6E6A15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A5DF30A" w14:textId="77777777" w:rsidTr="00ED0681">
        <w:tc>
          <w:tcPr>
            <w:tcW w:w="800" w:type="dxa"/>
            <w:shd w:val="solid" w:color="FFFFFF" w:fill="auto"/>
          </w:tcPr>
          <w:p w14:paraId="08296D8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85BAC3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EB4B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70C0D3B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30874C8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190B03D"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6C5E70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13CF3B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B901875" w14:textId="77777777" w:rsidTr="00ED0681">
        <w:tc>
          <w:tcPr>
            <w:tcW w:w="800" w:type="dxa"/>
            <w:shd w:val="solid" w:color="FFFFFF" w:fill="auto"/>
          </w:tcPr>
          <w:p w14:paraId="0141BEB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23F5F7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43DDC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443ED3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2CF0FDF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4C17DE"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63C746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84A0AE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0502EDF" w14:textId="77777777" w:rsidTr="00ED0681">
        <w:tc>
          <w:tcPr>
            <w:tcW w:w="800" w:type="dxa"/>
            <w:shd w:val="solid" w:color="FFFFFF" w:fill="auto"/>
          </w:tcPr>
          <w:p w14:paraId="3206F54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FFB93A8"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15C741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2DE6A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39B9C8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5CA54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283C5A9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E6C6AF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7E1421B" w14:textId="77777777" w:rsidTr="00ED0681">
        <w:tc>
          <w:tcPr>
            <w:tcW w:w="800" w:type="dxa"/>
            <w:shd w:val="solid" w:color="FFFFFF" w:fill="auto"/>
          </w:tcPr>
          <w:p w14:paraId="6F22C9C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4A383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FB85B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F461CE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1FD02FE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10C9695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19D9D9B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582D9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981F3" w14:textId="77777777" w:rsidTr="00ED0681">
        <w:tc>
          <w:tcPr>
            <w:tcW w:w="800" w:type="dxa"/>
            <w:shd w:val="solid" w:color="FFFFFF" w:fill="auto"/>
          </w:tcPr>
          <w:p w14:paraId="37B1C2A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985470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902A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4D50B6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7C221B6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382C4E4"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0AC843C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C36A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0130806" w14:textId="77777777" w:rsidTr="00ED0681">
        <w:tc>
          <w:tcPr>
            <w:tcW w:w="800" w:type="dxa"/>
            <w:shd w:val="solid" w:color="FFFFFF" w:fill="auto"/>
          </w:tcPr>
          <w:p w14:paraId="196B4CF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73E1E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CAEAD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44197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236991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3EE8A0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1132BE8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2C44EE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DFA21CB" w14:textId="77777777" w:rsidTr="00ED0681">
        <w:tc>
          <w:tcPr>
            <w:tcW w:w="800" w:type="dxa"/>
            <w:shd w:val="solid" w:color="FFFFFF" w:fill="auto"/>
          </w:tcPr>
          <w:p w14:paraId="1527927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29BEB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8709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3D7C314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607C338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7D0E89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4477544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0E7F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AB0034A" w14:textId="77777777" w:rsidTr="00ED0681">
        <w:tc>
          <w:tcPr>
            <w:tcW w:w="800" w:type="dxa"/>
            <w:shd w:val="solid" w:color="FFFFFF" w:fill="auto"/>
          </w:tcPr>
          <w:p w14:paraId="0FEF4E3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A97D21E"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D64AFB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AB547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17966B5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0A14486"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45CE809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E27749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518930E" w14:textId="77777777" w:rsidTr="00ED0681">
        <w:tc>
          <w:tcPr>
            <w:tcW w:w="800" w:type="dxa"/>
            <w:shd w:val="solid" w:color="FFFFFF" w:fill="auto"/>
          </w:tcPr>
          <w:p w14:paraId="7D7B308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A02AF6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40FA09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769188A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4834D59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F32187"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35A14C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1DCF7B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0C3B2B4" w14:textId="77777777" w:rsidTr="00ED0681">
        <w:tc>
          <w:tcPr>
            <w:tcW w:w="800" w:type="dxa"/>
            <w:shd w:val="solid" w:color="FFFFFF" w:fill="auto"/>
          </w:tcPr>
          <w:p w14:paraId="7ACE5CE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CFA598"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E10ACB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30BF6D1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3AC88EB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B185614"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2FAB154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15D3B9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80B3395" w14:textId="77777777" w:rsidTr="00ED0681">
        <w:tc>
          <w:tcPr>
            <w:tcW w:w="800" w:type="dxa"/>
            <w:shd w:val="solid" w:color="FFFFFF" w:fill="auto"/>
          </w:tcPr>
          <w:p w14:paraId="6EAB424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B19D7E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7BF2D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320C22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2AC44E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80518AF"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0690DF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E090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C1D5B39" w14:textId="77777777" w:rsidTr="00ED0681">
        <w:tc>
          <w:tcPr>
            <w:tcW w:w="800" w:type="dxa"/>
            <w:shd w:val="solid" w:color="FFFFFF" w:fill="auto"/>
          </w:tcPr>
          <w:p w14:paraId="30C69B7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E480BB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CF718C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E7DFF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72BFCBB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2F6C27C"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0F8FDFE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D8D2DA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E696444" w14:textId="77777777" w:rsidTr="00ED0681">
        <w:tc>
          <w:tcPr>
            <w:tcW w:w="800" w:type="dxa"/>
            <w:shd w:val="solid" w:color="FFFFFF" w:fill="auto"/>
          </w:tcPr>
          <w:p w14:paraId="1D4187B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FFD0B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F7E66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E4E240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6C9061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8FABF1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68204C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FD8F2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670FBE6" w14:textId="77777777" w:rsidTr="00ED0681">
        <w:tc>
          <w:tcPr>
            <w:tcW w:w="800" w:type="dxa"/>
            <w:shd w:val="solid" w:color="FFFFFF" w:fill="auto"/>
          </w:tcPr>
          <w:p w14:paraId="0C387F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E7233E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E3E557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860F4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A9160B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373FFE"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309EB7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3DFA95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4139DDB" w14:textId="77777777" w:rsidTr="00ED0681">
        <w:tc>
          <w:tcPr>
            <w:tcW w:w="800" w:type="dxa"/>
            <w:shd w:val="solid" w:color="FFFFFF" w:fill="auto"/>
          </w:tcPr>
          <w:p w14:paraId="777C795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D48408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7E00B7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24329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0CB58F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C48D732"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017463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925394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EA00974" w14:textId="77777777" w:rsidTr="00ED0681">
        <w:tc>
          <w:tcPr>
            <w:tcW w:w="800" w:type="dxa"/>
            <w:shd w:val="solid" w:color="FFFFFF" w:fill="auto"/>
          </w:tcPr>
          <w:p w14:paraId="0F9BB4E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3789DD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54B643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84FA3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022D838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1CB3C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1329C74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CF453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2A48C7E" w14:textId="77777777" w:rsidTr="00ED0681">
        <w:tc>
          <w:tcPr>
            <w:tcW w:w="800" w:type="dxa"/>
            <w:shd w:val="solid" w:color="FFFFFF" w:fill="auto"/>
          </w:tcPr>
          <w:p w14:paraId="3C978E3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D38B7F8"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3F6579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3C8B4C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46FE80E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CA4F3D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4F2A6C1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981C66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CE6B4E2" w14:textId="77777777" w:rsidTr="00ED0681">
        <w:tc>
          <w:tcPr>
            <w:tcW w:w="800" w:type="dxa"/>
            <w:shd w:val="solid" w:color="FFFFFF" w:fill="auto"/>
          </w:tcPr>
          <w:p w14:paraId="2DAEB7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BDFC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D9DC1A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581B198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22AF459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90E24E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6EAB54D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DE388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15F74E3" w14:textId="77777777" w:rsidTr="00ED0681">
        <w:tc>
          <w:tcPr>
            <w:tcW w:w="800" w:type="dxa"/>
            <w:shd w:val="solid" w:color="FFFFFF" w:fill="auto"/>
          </w:tcPr>
          <w:p w14:paraId="19B626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BEA4C3E"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67BE8E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3AA29B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0B3405B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CD231C"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09C8E84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B82BB7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12AF8B6" w14:textId="77777777" w:rsidTr="00ED0681">
        <w:tc>
          <w:tcPr>
            <w:tcW w:w="800" w:type="dxa"/>
            <w:shd w:val="solid" w:color="FFFFFF" w:fill="auto"/>
          </w:tcPr>
          <w:p w14:paraId="2614179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BD9974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58D6B1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6D5130C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5EC95F0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500288"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0E7E1DE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74F1D7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9BDCF9D" w14:textId="77777777" w:rsidTr="00ED0681">
        <w:tc>
          <w:tcPr>
            <w:tcW w:w="800" w:type="dxa"/>
            <w:shd w:val="solid" w:color="FFFFFF" w:fill="auto"/>
          </w:tcPr>
          <w:p w14:paraId="78942FB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7F751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DDD4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2CEE451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4BDD062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940EF1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4B21FE2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221120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DEF3AF7" w14:textId="77777777" w:rsidTr="00ED0681">
        <w:tc>
          <w:tcPr>
            <w:tcW w:w="800" w:type="dxa"/>
            <w:shd w:val="solid" w:color="FFFFFF" w:fill="auto"/>
          </w:tcPr>
          <w:p w14:paraId="01D2AD0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A459E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BE4E2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6E0E3F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7C9741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1A88E7E"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4A6F617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DFC2A4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2733758" w14:textId="77777777" w:rsidTr="00ED0681">
        <w:tc>
          <w:tcPr>
            <w:tcW w:w="800" w:type="dxa"/>
            <w:shd w:val="solid" w:color="FFFFFF" w:fill="auto"/>
          </w:tcPr>
          <w:p w14:paraId="1DB5E6A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5E751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0BF378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2C1B1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6BBC85F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A6CDD4E"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7D72BB3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584606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63173AF" w14:textId="77777777" w:rsidTr="00ED0681">
        <w:tc>
          <w:tcPr>
            <w:tcW w:w="800" w:type="dxa"/>
            <w:shd w:val="solid" w:color="FFFFFF" w:fill="auto"/>
          </w:tcPr>
          <w:p w14:paraId="091F02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A96F2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019800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7D50B4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1C3AC1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51ECCE2"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59A6AB1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9FEFCB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AA36E90" w14:textId="77777777" w:rsidTr="00ED0681">
        <w:tc>
          <w:tcPr>
            <w:tcW w:w="800" w:type="dxa"/>
            <w:shd w:val="solid" w:color="FFFFFF" w:fill="auto"/>
          </w:tcPr>
          <w:p w14:paraId="622FE8C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302CD6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D8F96F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9FE07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78741C5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970E66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1B4447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5668FB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5A67A9F" w14:textId="77777777" w:rsidTr="00ED0681">
        <w:tc>
          <w:tcPr>
            <w:tcW w:w="800" w:type="dxa"/>
            <w:shd w:val="solid" w:color="FFFFFF" w:fill="auto"/>
          </w:tcPr>
          <w:p w14:paraId="1AD56E6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F9CC2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18A5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3692942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304A05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B4FF2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ADBF1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889484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76EBE5" w14:textId="77777777" w:rsidTr="00ED0681">
        <w:tc>
          <w:tcPr>
            <w:tcW w:w="800" w:type="dxa"/>
            <w:shd w:val="solid" w:color="FFFFFF" w:fill="auto"/>
          </w:tcPr>
          <w:p w14:paraId="0EBB13C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9F1C5D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B3F33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12A2D02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0B183F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C4FFC68"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639307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A05F5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B54AF52" w14:textId="77777777" w:rsidTr="00ED0681">
        <w:tc>
          <w:tcPr>
            <w:tcW w:w="800" w:type="dxa"/>
            <w:shd w:val="solid" w:color="FFFFFF" w:fill="auto"/>
          </w:tcPr>
          <w:p w14:paraId="0E446EC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259D5A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B6644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D70240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7222DCD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7FC63A"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46E484E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7CB3FA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F34609A" w14:textId="77777777" w:rsidTr="00ED0681">
        <w:tc>
          <w:tcPr>
            <w:tcW w:w="800" w:type="dxa"/>
            <w:shd w:val="solid" w:color="FFFFFF" w:fill="auto"/>
          </w:tcPr>
          <w:p w14:paraId="5AD6C09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BA75E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EF2D1B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4653F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5B4FD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05CDA65"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53322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5CF5D2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E4D5D5" w14:textId="77777777" w:rsidTr="00ED0681">
        <w:tc>
          <w:tcPr>
            <w:tcW w:w="800" w:type="dxa"/>
            <w:shd w:val="solid" w:color="FFFFFF" w:fill="auto"/>
          </w:tcPr>
          <w:p w14:paraId="476AD4D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8739D9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672464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8FF25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4F4D93A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277CA9"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7BE6424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B8A54D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B3E7723" w14:textId="77777777" w:rsidTr="00ED0681">
        <w:tc>
          <w:tcPr>
            <w:tcW w:w="800" w:type="dxa"/>
            <w:shd w:val="solid" w:color="FFFFFF" w:fill="auto"/>
          </w:tcPr>
          <w:p w14:paraId="29EC022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E1C6238"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1F0F17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36B0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0C4B61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2F8D7DB"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5F7DB1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417AC6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666CC32" w14:textId="77777777" w:rsidTr="00ED0681">
        <w:tc>
          <w:tcPr>
            <w:tcW w:w="800" w:type="dxa"/>
            <w:shd w:val="solid" w:color="FFFFFF" w:fill="auto"/>
          </w:tcPr>
          <w:p w14:paraId="366D53B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31000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1D9D12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5C396D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235565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3F1D47"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5753116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D033F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407C576" w14:textId="77777777" w:rsidTr="00ED0681">
        <w:tc>
          <w:tcPr>
            <w:tcW w:w="800" w:type="dxa"/>
            <w:shd w:val="solid" w:color="FFFFFF" w:fill="auto"/>
          </w:tcPr>
          <w:p w14:paraId="40B473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CD5C4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25A8AE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68EA7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19B1BB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27D901E"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60EAC0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BEAA6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3D59054" w14:textId="77777777" w:rsidTr="00ED0681">
        <w:tc>
          <w:tcPr>
            <w:tcW w:w="800" w:type="dxa"/>
            <w:shd w:val="solid" w:color="FFFFFF" w:fill="auto"/>
          </w:tcPr>
          <w:p w14:paraId="592EF8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9F8001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A28E1C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4D6969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00BC7C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EFB8731"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527E263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C8DB7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3E764254" w14:textId="77777777" w:rsidTr="00ED0681">
        <w:tc>
          <w:tcPr>
            <w:tcW w:w="800" w:type="dxa"/>
            <w:shd w:val="solid" w:color="FFFFFF" w:fill="auto"/>
          </w:tcPr>
          <w:p w14:paraId="630EDE2D"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C6E41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CCD43A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9AA2FF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00FF1B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5BDB962"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6A7DC183"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575ACE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300EA4D" w14:textId="77777777" w:rsidTr="00ED0681">
        <w:tc>
          <w:tcPr>
            <w:tcW w:w="800" w:type="dxa"/>
            <w:shd w:val="solid" w:color="FFFFFF" w:fill="auto"/>
          </w:tcPr>
          <w:p w14:paraId="59DB5D7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F9D8C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6182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848848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51100C8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FBD4B57"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4C00409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0B9CD2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8E8CA43" w14:textId="77777777" w:rsidTr="00ED0681">
        <w:tc>
          <w:tcPr>
            <w:tcW w:w="800" w:type="dxa"/>
            <w:shd w:val="solid" w:color="FFFFFF" w:fill="auto"/>
          </w:tcPr>
          <w:p w14:paraId="4529533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6AC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579784D"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009066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754679F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BC325C6"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788CE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FA21AB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2BA2ED0" w14:textId="77777777" w:rsidTr="00ED0681">
        <w:tc>
          <w:tcPr>
            <w:tcW w:w="800" w:type="dxa"/>
            <w:shd w:val="solid" w:color="FFFFFF" w:fill="auto"/>
          </w:tcPr>
          <w:p w14:paraId="35A41AA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39F0F8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234A8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CEE84B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56552D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28DCF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29B1290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C7EACD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26EB8A0" w14:textId="77777777" w:rsidTr="00ED0681">
        <w:tc>
          <w:tcPr>
            <w:tcW w:w="800" w:type="dxa"/>
            <w:shd w:val="solid" w:color="FFFFFF" w:fill="auto"/>
          </w:tcPr>
          <w:p w14:paraId="6BA2D8E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68BD3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A2F94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5E65164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6713F04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2F5381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1474DC7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62397C9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E98B16D" w14:textId="77777777" w:rsidTr="00ED0681">
        <w:tc>
          <w:tcPr>
            <w:tcW w:w="800" w:type="dxa"/>
            <w:shd w:val="solid" w:color="FFFFFF" w:fill="auto"/>
          </w:tcPr>
          <w:p w14:paraId="7CADBC4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01D983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A6518F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37BDBA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11A57AF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46A4605"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4C0CF8D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8B2635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3E581D1" w14:textId="77777777" w:rsidTr="00ED0681">
        <w:tc>
          <w:tcPr>
            <w:tcW w:w="800" w:type="dxa"/>
            <w:shd w:val="solid" w:color="FFFFFF" w:fill="auto"/>
          </w:tcPr>
          <w:p w14:paraId="22DB99B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A593C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423AC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78CA91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A3EE76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40991C"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4B3EAB93"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E490F8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8A2B84" w14:textId="77777777" w:rsidTr="00ED0681">
        <w:tc>
          <w:tcPr>
            <w:tcW w:w="800" w:type="dxa"/>
            <w:shd w:val="solid" w:color="FFFFFF" w:fill="auto"/>
          </w:tcPr>
          <w:p w14:paraId="66B1E53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1B4962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7F2129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CC007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2DE58D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A7E20C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33BD5A2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23933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D486519" w14:textId="77777777" w:rsidTr="00ED0681">
        <w:tc>
          <w:tcPr>
            <w:tcW w:w="800" w:type="dxa"/>
            <w:shd w:val="solid" w:color="FFFFFF" w:fill="auto"/>
          </w:tcPr>
          <w:p w14:paraId="3AB4630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548395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CBCB9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B4E40A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641387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3ABB76"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54368EE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16445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CE937DE" w14:textId="77777777" w:rsidTr="00ED0681">
        <w:tc>
          <w:tcPr>
            <w:tcW w:w="800" w:type="dxa"/>
            <w:shd w:val="solid" w:color="FFFFFF" w:fill="auto"/>
          </w:tcPr>
          <w:p w14:paraId="2D5B18F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ADAA8D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18CB89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1E9178C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4DD4406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80A95"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497ADB6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940FAF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6A3BC" w14:textId="77777777" w:rsidTr="00ED0681">
        <w:tc>
          <w:tcPr>
            <w:tcW w:w="800" w:type="dxa"/>
            <w:shd w:val="solid" w:color="FFFFFF" w:fill="auto"/>
          </w:tcPr>
          <w:p w14:paraId="3A10FA7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86597A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C769A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5D09AF1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578F1DF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87E2676"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0A965583"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5B317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AEEDB92" w14:textId="77777777" w:rsidTr="00ED0681">
        <w:tc>
          <w:tcPr>
            <w:tcW w:w="800" w:type="dxa"/>
            <w:shd w:val="solid" w:color="FFFFFF" w:fill="auto"/>
          </w:tcPr>
          <w:p w14:paraId="3D4451E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01067591"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FD8F81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71B18D7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438C621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9C3384"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3271585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158137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DCD36EE" w14:textId="77777777" w:rsidTr="00ED0681">
        <w:tc>
          <w:tcPr>
            <w:tcW w:w="800" w:type="dxa"/>
            <w:shd w:val="solid" w:color="FFFFFF" w:fill="auto"/>
          </w:tcPr>
          <w:p w14:paraId="686A641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8F213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1FA512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B0785D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7AA6E9BD"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061E6E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76E5084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B7AB7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538FA44" w14:textId="77777777" w:rsidTr="00ED0681">
        <w:tc>
          <w:tcPr>
            <w:tcW w:w="800" w:type="dxa"/>
            <w:shd w:val="solid" w:color="FFFFFF" w:fill="auto"/>
          </w:tcPr>
          <w:p w14:paraId="04C10D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D37393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A9A946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273BE7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402CAF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D6236CE"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0BDD27B3"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E48AD9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E1B776E" w14:textId="77777777" w:rsidTr="00ED0681">
        <w:tc>
          <w:tcPr>
            <w:tcW w:w="800" w:type="dxa"/>
            <w:shd w:val="solid" w:color="FFFFFF" w:fill="auto"/>
          </w:tcPr>
          <w:p w14:paraId="75E5A5D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0618309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90C60D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1AEB6E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54F325C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EFE6BF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181911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2A70FF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86734D2" w14:textId="77777777" w:rsidTr="00ED0681">
        <w:tc>
          <w:tcPr>
            <w:tcW w:w="800" w:type="dxa"/>
            <w:shd w:val="solid" w:color="FFFFFF" w:fill="auto"/>
          </w:tcPr>
          <w:p w14:paraId="4EC1799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F61C23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4655CB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FA318D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7EFC14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7ACF3B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310D5CA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68A8A24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50D57E" w14:textId="77777777" w:rsidTr="00ED0681">
        <w:tc>
          <w:tcPr>
            <w:tcW w:w="800" w:type="dxa"/>
            <w:shd w:val="solid" w:color="FFFFFF" w:fill="auto"/>
          </w:tcPr>
          <w:p w14:paraId="1A6235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4B5024F"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F2658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D17813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9C591D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B79DEE5"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7D68CAB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8367C7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0A80BD0" w14:textId="77777777" w:rsidTr="00ED0681">
        <w:tc>
          <w:tcPr>
            <w:tcW w:w="800" w:type="dxa"/>
            <w:shd w:val="solid" w:color="FFFFFF" w:fill="auto"/>
          </w:tcPr>
          <w:p w14:paraId="411AFF7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C7570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16205AD"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388093C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37B2935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8CB13BF"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1C1677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3AC363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F4A7FE8" w14:textId="77777777" w:rsidTr="00ED0681">
        <w:tc>
          <w:tcPr>
            <w:tcW w:w="800" w:type="dxa"/>
            <w:shd w:val="solid" w:color="FFFFFF" w:fill="auto"/>
          </w:tcPr>
          <w:p w14:paraId="39D9E77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792270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CEF62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6B3DB6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7CF57B3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085345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4136BAF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6BAF4D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390DE66A" w14:textId="77777777" w:rsidTr="00ED0681">
        <w:tc>
          <w:tcPr>
            <w:tcW w:w="800" w:type="dxa"/>
            <w:shd w:val="solid" w:color="FFFFFF" w:fill="auto"/>
          </w:tcPr>
          <w:p w14:paraId="2819CD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0F57E36"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4F78ED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082FDB4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EFBD37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DEC3734"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3A0E777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0B000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1441ACA" w14:textId="77777777" w:rsidTr="00ED0681">
        <w:tc>
          <w:tcPr>
            <w:tcW w:w="800" w:type="dxa"/>
            <w:shd w:val="solid" w:color="FFFFFF" w:fill="auto"/>
          </w:tcPr>
          <w:p w14:paraId="654D355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E052E3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7CAD05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AA87E91"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7D0C410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27F79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4A526FD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95AF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5622A46" w14:textId="77777777" w:rsidTr="00ED0681">
        <w:tc>
          <w:tcPr>
            <w:tcW w:w="800" w:type="dxa"/>
            <w:shd w:val="solid" w:color="FFFFFF" w:fill="auto"/>
          </w:tcPr>
          <w:p w14:paraId="1CC4756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7D9995C"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1DD323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DDB5E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33C4AF5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B874C7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308E0D8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4A9139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5959EE" w14:textId="77777777" w:rsidTr="00ED0681">
        <w:tc>
          <w:tcPr>
            <w:tcW w:w="800" w:type="dxa"/>
            <w:shd w:val="solid" w:color="FFFFFF" w:fill="auto"/>
          </w:tcPr>
          <w:p w14:paraId="51FCC12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889F902"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022C2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09637B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3DE4138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CE677A"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1664A51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E1D267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17AE682" w14:textId="77777777" w:rsidTr="00ED0681">
        <w:tc>
          <w:tcPr>
            <w:tcW w:w="800" w:type="dxa"/>
            <w:shd w:val="solid" w:color="FFFFFF" w:fill="auto"/>
          </w:tcPr>
          <w:p w14:paraId="11DBC9D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7DC0B49"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FA9CDD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04B1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5BF163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84D690"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41283F5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01284B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CAEEB24" w14:textId="77777777" w:rsidTr="00ED0681">
        <w:tc>
          <w:tcPr>
            <w:tcW w:w="800" w:type="dxa"/>
            <w:shd w:val="solid" w:color="FFFFFF" w:fill="auto"/>
          </w:tcPr>
          <w:p w14:paraId="02E9C44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D1B6A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FBE612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45A2469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7D7B3A3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B7539A0"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5B30B3D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6F738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BD55A21" w14:textId="77777777" w:rsidTr="00ED0681">
        <w:tc>
          <w:tcPr>
            <w:tcW w:w="800" w:type="dxa"/>
            <w:shd w:val="solid" w:color="FFFFFF" w:fill="auto"/>
          </w:tcPr>
          <w:p w14:paraId="4D7F7E72"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F22C85C"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46D4F4E"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088540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90C719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D6DF6DD"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4EA423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9EBF2F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C510525" w14:textId="77777777" w:rsidTr="00ED0681">
        <w:tc>
          <w:tcPr>
            <w:tcW w:w="800" w:type="dxa"/>
            <w:shd w:val="solid" w:color="FFFFFF" w:fill="auto"/>
          </w:tcPr>
          <w:p w14:paraId="02EF80C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92B1AA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5A9FE1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5849FA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6BED9C7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598500F"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0F44063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FAF8A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D370090" w14:textId="77777777" w:rsidTr="00ED0681">
        <w:tc>
          <w:tcPr>
            <w:tcW w:w="800" w:type="dxa"/>
            <w:shd w:val="solid" w:color="FFFFFF" w:fill="auto"/>
          </w:tcPr>
          <w:p w14:paraId="5B3F3B2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3CD116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D2236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7489E8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699D467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1A51294"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44C69F5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2DAC15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7C3FA53" w14:textId="77777777" w:rsidTr="00ED0681">
        <w:tc>
          <w:tcPr>
            <w:tcW w:w="800" w:type="dxa"/>
            <w:shd w:val="solid" w:color="FFFFFF" w:fill="auto"/>
          </w:tcPr>
          <w:p w14:paraId="721D80B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0E07FD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F95495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D2AD67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7F732B1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048D53F"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052974E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275AEE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C5C457F" w14:textId="77777777" w:rsidTr="00ED0681">
        <w:tc>
          <w:tcPr>
            <w:tcW w:w="800" w:type="dxa"/>
            <w:shd w:val="solid" w:color="FFFFFF" w:fill="auto"/>
          </w:tcPr>
          <w:p w14:paraId="5466EEFF"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BEB8E9C"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6CAA9E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7E5A5D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1018F50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7D4DBC"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1BFB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E9099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52C6E7F" w14:textId="77777777" w:rsidTr="00ED0681">
        <w:tc>
          <w:tcPr>
            <w:tcW w:w="800" w:type="dxa"/>
            <w:shd w:val="solid" w:color="FFFFFF" w:fill="auto"/>
          </w:tcPr>
          <w:p w14:paraId="1AE2D5C2"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B2F24E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AA893CE"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03B1B6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69728E5"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0890F0"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23AD266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A7D1E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C58F718" w14:textId="77777777" w:rsidTr="00ED0681">
        <w:tc>
          <w:tcPr>
            <w:tcW w:w="800" w:type="dxa"/>
            <w:shd w:val="solid" w:color="FFFFFF" w:fill="auto"/>
          </w:tcPr>
          <w:p w14:paraId="4497E75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292A8FC"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697DC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D09FD0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733DAE71"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05A1346"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3AA21F6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89B640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BF45977" w14:textId="77777777" w:rsidTr="00ED0681">
        <w:tc>
          <w:tcPr>
            <w:tcW w:w="800" w:type="dxa"/>
            <w:shd w:val="solid" w:color="FFFFFF" w:fill="auto"/>
          </w:tcPr>
          <w:p w14:paraId="7C0C477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E1F2BF2"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CE5E34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A4C876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14F2B915"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EB3257C"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79B1CB2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4CA9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1C9277D" w14:textId="77777777" w:rsidTr="00ED0681">
        <w:tc>
          <w:tcPr>
            <w:tcW w:w="800" w:type="dxa"/>
            <w:shd w:val="solid" w:color="FFFFFF" w:fill="auto"/>
          </w:tcPr>
          <w:p w14:paraId="48190AB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03BDCC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362D94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2236420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168EBF3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D4B3457"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4923DBC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FB22F2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EFDFC57" w14:textId="77777777" w:rsidTr="00ED0681">
        <w:tc>
          <w:tcPr>
            <w:tcW w:w="800" w:type="dxa"/>
            <w:shd w:val="solid" w:color="FFFFFF" w:fill="auto"/>
          </w:tcPr>
          <w:p w14:paraId="4CFCEBB5"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EB5DF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981879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3B1C5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BBB452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595D5C"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115F6AF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4983A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E69A724" w14:textId="77777777" w:rsidTr="00ED0681">
        <w:tc>
          <w:tcPr>
            <w:tcW w:w="800" w:type="dxa"/>
            <w:shd w:val="solid" w:color="FFFFFF" w:fill="auto"/>
          </w:tcPr>
          <w:p w14:paraId="60C65D7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4FC592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FF3F19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5C89482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19A2403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0862001"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3486654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2E962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D4FE2BE" w14:textId="77777777" w:rsidTr="00ED0681">
        <w:tc>
          <w:tcPr>
            <w:tcW w:w="800" w:type="dxa"/>
            <w:shd w:val="solid" w:color="FFFFFF" w:fill="auto"/>
          </w:tcPr>
          <w:p w14:paraId="663DF963"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295435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3468FBE"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5054C2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5747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B8A4F35"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40D91F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7A4EE1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45A04CD" w14:textId="77777777" w:rsidTr="00ED0681">
        <w:tc>
          <w:tcPr>
            <w:tcW w:w="800" w:type="dxa"/>
            <w:shd w:val="solid" w:color="FFFFFF" w:fill="auto"/>
          </w:tcPr>
          <w:p w14:paraId="5CBA77C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892D91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49E936E"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28AC1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6031CDD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1B39BD5"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126E209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5E4C4A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2D5F10CC" w14:textId="77777777" w:rsidTr="00ED0681">
        <w:tc>
          <w:tcPr>
            <w:tcW w:w="800" w:type="dxa"/>
            <w:shd w:val="solid" w:color="FFFFFF" w:fill="auto"/>
          </w:tcPr>
          <w:p w14:paraId="1C771227"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1F00284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416EC69"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5E785B33"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4A4F925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9ACD848"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26F23E77"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36531BD2"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5482640A" w14:textId="77777777" w:rsidTr="00ED0681">
        <w:tc>
          <w:tcPr>
            <w:tcW w:w="800" w:type="dxa"/>
            <w:shd w:val="solid" w:color="FFFFFF" w:fill="auto"/>
          </w:tcPr>
          <w:p w14:paraId="33141CDB"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25A3C09F"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16215D0B"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18FB3B3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791AE2F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178172CD"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C1DD2F3"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F32A21E"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74D19C8" w14:textId="77777777" w:rsidTr="00ED0681">
        <w:tc>
          <w:tcPr>
            <w:tcW w:w="800" w:type="dxa"/>
            <w:shd w:val="solid" w:color="FFFFFF" w:fill="auto"/>
          </w:tcPr>
          <w:p w14:paraId="2944B950"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C85F832"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4A8F709A"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7BDFA6FF"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E1689C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1B0B551"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0328C157"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4D8DE31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79917EEE" w14:textId="77777777" w:rsidTr="00ED0681">
        <w:tc>
          <w:tcPr>
            <w:tcW w:w="800" w:type="dxa"/>
            <w:shd w:val="solid" w:color="FFFFFF" w:fill="auto"/>
          </w:tcPr>
          <w:p w14:paraId="43E302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6D9F6A3"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22D7BD8F"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498FD19E"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2D697CDB"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2E7AAF6"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C966B32"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419B301C"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EB67DAE" w14:textId="77777777" w:rsidTr="00ED0681">
        <w:tc>
          <w:tcPr>
            <w:tcW w:w="800" w:type="dxa"/>
            <w:shd w:val="solid" w:color="FFFFFF" w:fill="auto"/>
          </w:tcPr>
          <w:p w14:paraId="5DBF6BB7"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394440B"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3A031770"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23A6FB6E"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58087956"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823B1EE"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6C6DE18F"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4E730C95"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0C9CA399" w14:textId="77777777" w:rsidTr="00ED0681">
        <w:tc>
          <w:tcPr>
            <w:tcW w:w="800" w:type="dxa"/>
            <w:shd w:val="solid" w:color="FFFFFF" w:fill="auto"/>
          </w:tcPr>
          <w:p w14:paraId="2A0055FA"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69EF2286"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160C4C31"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70D3C1A6"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06B8F2F2"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04CE84A"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2177FF1B"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3826656"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4A9887B2" w14:textId="77777777" w:rsidTr="00ED0681">
        <w:tc>
          <w:tcPr>
            <w:tcW w:w="800" w:type="dxa"/>
            <w:shd w:val="solid" w:color="FFFFFF" w:fill="auto"/>
          </w:tcPr>
          <w:p w14:paraId="703CDA74"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699584F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281B804E"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4215F22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5EF67B88"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0EDFC4E"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4F50564"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6DCAAFD"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0BDAD1AE" w14:textId="77777777" w:rsidTr="00ED0681">
        <w:tc>
          <w:tcPr>
            <w:tcW w:w="800" w:type="dxa"/>
            <w:shd w:val="solid" w:color="FFFFFF" w:fill="auto"/>
          </w:tcPr>
          <w:p w14:paraId="589AA50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3FBB11C8"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06A5FDA0"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28FFA00B"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71AB9352"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E3F9C03"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950F63B"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20318CA"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656D285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4AAC0F2"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901B9"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83C8B6"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B7B1ED"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31B9B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ADD16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66FC5"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3ACA3C"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3297BF7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B0F1C3"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7981C"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D354F2"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E9B89"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51A585"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847B57D"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A2B8B"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3530A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3FC8B80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985747"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8F09F"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413D59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F5B37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F272C9"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B2A5659"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F5930"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4D83DE"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13152E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24909B0"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54E"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0C15F0"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B25F4B"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FEA88D"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894D6B4"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D9B0C"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C31E52A"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788FDDA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453450"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4D234"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C3104D5"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9347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291285"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B8490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D5E9FC"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7E1F9E"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5E8EBF8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236ED57"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BF9BF"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E8F7B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750852"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CF287"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80FC7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2F9EA"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1A49D1"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42B5B7F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5566766"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98739"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558760"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7367B"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31E6E6"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273D3B5"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8B8A"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12EFD3C"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77E6851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5E8DE3"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62889"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FDFF4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3691F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8AAEC3"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5F3640"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0ECB2"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8755263"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664FD0D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8DB1FA"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1BB2F"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BA6BB1D"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65147E"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CFC7CA"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307C0E"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3FFAD"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445A79"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552A059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F0C8055"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412BF"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A70095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244F2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FCD272"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24C5D"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8434F"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AF806"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48E11A2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24BA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43732"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6640D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37E5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A25C1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B4D18D"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7E23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80E550A"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682B495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EB61D5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18401"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81E0BA"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96E22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702222"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4DA2BF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5BD16"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C3AF5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5D81489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FAA7908"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2189A"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7A6869D"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7177D"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9D0A2E"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9C2C2D"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78D4B"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D45302"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396C1A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3CBCDE2"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633EF"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235A0E"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272D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DC029"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601B4FE"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954C9"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18654B3"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6B11362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514C37"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59F36"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9D487"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FB1DD4"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B41F3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1F3D1A"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7F56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40E138F"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77A223B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568062"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7F4C3"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C5A96B"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139C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123AD7"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B68491B"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98C70"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11D99CD"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38FC09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240FFF2"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7A016"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3B5362B"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EC091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252EF7"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878662"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B3079"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BBF67C0"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21C45F2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0F75F3"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CCBA3"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8CF653"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273EB"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B5C6D4"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997F4C"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B536A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FDF59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3D6EFE6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58424B5"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0E1B0"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05EDDA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B0D49"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E9A8C0"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1FB91B7"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1C34A"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7DD55B"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57C70D0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6231A2C"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FF8E0"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EBA2FC"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D86FE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6F9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4A038A"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69442"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27AA0"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0640CEF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A4B1179"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9F937"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70A9DE7"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58888D"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7B56B3"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B9E3D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5E479"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BFAF975"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157058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502B1F"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34537"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9D319AF"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D2C16"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E115D8"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0FCEBF"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B2F9B"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DE2C52"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5AC1AB3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27CE22A"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4D55"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8C9B2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2A23BC"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A985B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7A9916"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FDBA7"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AA5669"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4AB3D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D28292"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80536"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CD138"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931AB3"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1832"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D127D4"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1DEFB"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443D5"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078EAFC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73E7E5"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40F83"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823EDD5"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7C4AB"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0A81F"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6E5221"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17D8E"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4A6196"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241F09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7F94720"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A3919"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DD1679"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B4081B"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A7EB8B"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041786"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75C54"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E6DC4AE"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0F832F3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C009DF"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7A14E"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03F964"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8332D0"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414C52"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19E22C"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6798B"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718EE2"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4738D7F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6B75D3F"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114ED"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0C962B"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9FA2A"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EF18D"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9F59553"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E6897"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AF6816"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66F38A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AC17BD0"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7C20A"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9BCD8D"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2984D9"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A3E97"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9A004D1"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5973A"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E7429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7F8466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0AC364"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69185"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396C03"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1A0F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B99A9E"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6D8CA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B96955"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0AE874"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4957DBD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555B912"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9AF66"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CBA96F3"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3DB947"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999D5"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8F4D5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7E42"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7695A5"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6E337E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A98CAF3"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EA6F0"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1473D25"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01AD3B"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5F5C6B"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69403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2A6C0"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53E2E0"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0C90FB0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766D11"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30AB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FE79F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9941F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D5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D96D2D3"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2BD8B"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CE75F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19A1D86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0FACAC1"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1231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EBB5B7"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A72C8F"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65462F"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64269EA"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E624F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4256509"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D80501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0F86C04"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4CBEB"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1FB09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C66FDD"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BE5769"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2C4717"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FFF38"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6DED438"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107D211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8E7EB0"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F2670"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392844F"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9AA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3BA4E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3105A8"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E788"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691CA8"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253389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B6C2556"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118E0"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C8431E6"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B2D62"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8C080"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DB54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1642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8DB03F5"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63D27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3A4601"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C679B"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3F9DF1"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B1154"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470D9"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09A0A8E"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3A0C5"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8B8A15"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64F3185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333DF03"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F6896"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BE495"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D1AC6"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8CE1C"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67DA25"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288C57"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9CC9B6"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29D1A87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FAB267"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F49C"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BA6BA53"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46B7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032F8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F439A39"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0556D"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959EC79"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126775F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B37994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0AC76"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7E4F90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31F99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41590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01DB81"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EBBE7"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8B77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372F53C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AF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93D94"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EC1F4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979D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4498D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A7E7CA"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40400"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CA691C"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28CAAEE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DADD5D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10C5F"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A7450A2"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463291"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0EB033"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8A9854"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29579"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2D1D5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32A649B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A3AA49"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85D01"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0A4C8D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B9593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A0518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653508"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0778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E761F8"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37D3650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066335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D60BB"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04DFF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1E8F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242A52"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7861A9"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74A0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EF491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7C382BB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3D67795"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66D04"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80FCC9"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6E65AF"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3FF365"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9373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91F4B"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B224BC"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3605716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1F31B13"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275E7"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51FC2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425654"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6B45A"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871A062"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2B894"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10FCBAC"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165FF6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9DB85A9"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35BB1"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017117"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5C4662"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05254C"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74ACA6"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0468E"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6F7EC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714A296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92CEBA"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1A3B6"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C27DEB"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658381"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72AB41"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20A9B7"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1BA7C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1208B"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0D28F51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22EAAC"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1A060"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C25F2F"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CA85E3"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7F19F2"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61359DD"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B645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5F5AE35"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3B8711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4FDC14"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AF236"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7EAE0B4"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BB2020"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CC3116"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D83DB15"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8700D"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6F57C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409E5BE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B6919F"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6DB"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F9DE1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C9B341"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EEA67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752BFA"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4DC4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22799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475EAF9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37CD6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F1219"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F63FB2"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657D2"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3EA0E"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E8701F7"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3234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4CCCEF"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BB6434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82E144"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8A407"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4896E79"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5FC7D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823935"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95F46"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8E30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9AAB9C"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372E987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A3F0EAB"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B235"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1B46F1"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D3B0F"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4F6812"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58482B"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D553F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F03FDD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3B387C2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19B17BF"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AB50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30BC8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BDEDE6"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C5C62"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F50EE8C"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DC4D9F"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49AA1A9"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4EF4357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FFC102"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9C1F39"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66C21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30155D"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B06F1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A3C609"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135F1"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AF1CE3"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7574F4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9B3D998"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F5B02"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9433DD0"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6FF1E"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628B1"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3A405CF"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FCB8A"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FB031D8"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5EA6632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2D87636"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CD5B"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24210CC"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8B3BCC"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81EB36"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2931E3"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B9EF1"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4BD5659"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4879D64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036D2AB"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CBB7E"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F1B4A7"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AC4962"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87D87E"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38933D6"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67F53"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59F39D2"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3CBD095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51E2E7B"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9E040"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4CE09A"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13669"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1120B"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3DF6CD"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2094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E9A33AB"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4ED629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1CA08E"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83FC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2C3871D"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234ADC"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FBC658"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F4F171"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F3CDD"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52EC8B1"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6B3851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8FF6555"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F2C9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BE9E55"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CCF7ED"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4FF8CB"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808585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31DE37"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B26D14E"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2A342EE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A952C54"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2757E"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F260F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E45FB"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4FAA1E"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63E0529"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8BB95"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20F3C2"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7125DD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EF7E3B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83CEB"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760838"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262822"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E6763"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30FBEE"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D7CA"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8C43D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66F2A7D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6A64AA1"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8A00AC"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487578"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CF2BCD"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01B95"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BF013C"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F6064"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641D76F"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401CD54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61EFB18"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37C77"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1ADCA3"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8F3958"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7E6E5"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1B7D4"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63BA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BDB1E0F"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08DDD51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D2DF41C"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350"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2464B"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7F8A1C"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E20600"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F0CFFD2"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F029E"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D42D63"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115388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14531BE"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2410"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7E2BB6"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FE446"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C50E59"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C439A8"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4CD42"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A30DC2"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00CAA23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A737E3"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7E691"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5201F"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DDF7C3"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6DE03"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83001B1"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DACA8"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B957C35"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66DDBF5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8BD20B1"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C1FEA"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810B88"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42ABC"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084F53"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DD82BF8"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BBD01"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82ECF90"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6BF510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40292B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3916E"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AF1B1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AE9A3F"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01D68"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954F34D"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6A69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32C67A"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1F9A29A6"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64F"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055D9"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FA34CF"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8ADE8"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C48CC6"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596C8F"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6819E"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C751CE"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6A9E2786"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783C88AA"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3C6E9"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A02BAE0"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8023D"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0A8FFD"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142AEBB"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62343"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5F3876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7140CB3A"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505F26DB"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27DF7"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8767D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7675E"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3546E9"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E103D"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1EBD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4F0B447"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6E336312"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5DC15C31"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A1D6"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F6701"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BF9085"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17FB3C"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0DFA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1627B"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F6C061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3F838EC2"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446C8FF7"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BDC43"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9DAE88"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3DA07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413E29"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FA7153"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A7378"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D8C6EC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32F8907"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35086BB0"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1628"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16C07D"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371F2"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97388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160E7FD"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0B74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747EC0"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F6E6447"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A8C65B"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E71B8"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ED5F75"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3ED83"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B848C"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2C8AD0C"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39C6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B4A6C3"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083EE7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909BEAD"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E"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9618BA"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3FA077"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BC9AD"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274C0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AA3E2"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3DC86E"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2601D9D7"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704B794B"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2616"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B6ECF0"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C8FF2"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B322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160941C"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EACA5"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0D211CE"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6791D667"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300EC3F4"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03FFB"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235FF0"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247FA3"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415706"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B44D9C"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217A3"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21AA5F"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46719349"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60DB09BA"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11C61"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7AA017"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C4694"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0C8CC2"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80D07B"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AEF00"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3FB78E"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4B3B4B90"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230D"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60CB"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338FD"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7E3BAC"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3EF6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4C42BEB"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5A6A0"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6600D9"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50C5016E"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3CCEBF23"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763C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0C9140"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D4607"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E4451A"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3B9FA7"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8C61F"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858826"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45C53BCB"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30D4BAD2"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FC64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4378B22"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E1674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44C78B"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A7FFC8"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5ECA"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99D61F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7093190C"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3A93B184"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DD577"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C31F21"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8E1A3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90990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4B94B5"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4C491"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4595DE"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307079C0"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5634D26D"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97D2F"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448E5"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2D4458"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A3C4EE"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C69396"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B304"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986BE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3A65F28A"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65FB85C0"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71021"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42CC15"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C127A"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7DABCA"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341336"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EC9D"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D6F1ADA"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11D5F3A2"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74166DB3"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B5681"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B24AAF"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E801C8"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98FFD6"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9BBF0F"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D8846"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C61DFDD"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313913C3"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57F0593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BFBEF"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1CCEF4"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3C12E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ECEFD"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477EED"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1AB9"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56EFC4"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74DABD1B"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75B7E658"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CBB4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7854B4"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5637AE"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31A8D"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F3E754D"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70255"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915E48"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789565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0695A38E"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0440C"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2F4272"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4F133"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E694"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1B8651"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CC75C"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7910E1"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0FB50AA2"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C20FD7"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627A"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E5CC514"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01532E"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E0C70F"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B413888"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228815"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CB5CD4"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279917F7"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2F65A59F"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F8426"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D9945"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7DC263"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970D07"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DBC72C"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9FC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2216E8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507657BF"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3739350C"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4F0CA"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8650A5"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0ACE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86B18E"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D564391"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AE73F"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D361FFE"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4F950AD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711199E"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0BD6F"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0088B"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947F56"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5BA9F"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3517F8"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54408"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6FD6ED"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2857C65D"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23CE3559"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15D3E"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8C2D90F"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0DDD82"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77B85"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D4A9F78"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485B3"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1A0C53"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1CCC3F14"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4A619B14"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71813"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2B3412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D77479"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9C10B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B3AE0C7"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DFC07"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4A41D4"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40F5EF0D"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629CACAB"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9041F"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3FF799"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A765B"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6B6FBA"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5AA1746"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BB710"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BACA76"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2272484"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35E0ABED"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073A6"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D164E5"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88AD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94532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468CE1"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76DE"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B80867"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51E0C915"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12B0D8A3"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A249"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257F6B"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60EDB"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C4990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D2EDD7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1C0E4"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81D54E"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727491E"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378F09DD"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A37F5"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C16F39"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4A08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1FCF3B"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5E095D"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A033C"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B7AF575"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779C883F"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192CE5E8"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CBF3C"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C1455A"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8E5E64"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C81438"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BC85C8"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5108A"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C385187"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05EE411B"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4B23E1C8"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98A1A"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53D61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4A3276"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EB27B"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91FBCF"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64051"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C8E30AD"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07C3B7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0445DA3"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8EBDC"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C0D5939"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24B4C1"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3709C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8801ECB"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2A2E6F"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B442640"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85D141C"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79032D3B"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B362F"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F8A6565"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608FA3"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731FAD"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932A47"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DE5B"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640693"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05D966CB"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14:paraId="126154FE" w14:textId="77777777" w:rsidTr="00AF61F9">
        <w:trPr>
          <w:cantSplit/>
          <w:jc w:val="center"/>
        </w:trPr>
        <w:tc>
          <w:tcPr>
            <w:tcW w:w="9498" w:type="dxa"/>
            <w:gridSpan w:val="8"/>
            <w:tcBorders>
              <w:bottom w:val="nil"/>
            </w:tcBorders>
            <w:shd w:val="solid" w:color="FFFFFF" w:fill="auto"/>
          </w:tcPr>
          <w:p w14:paraId="00492D73"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225CE17C" w14:textId="77777777" w:rsidTr="00AF61F9">
        <w:trPr>
          <w:jc w:val="center"/>
        </w:trPr>
        <w:tc>
          <w:tcPr>
            <w:tcW w:w="800" w:type="dxa"/>
            <w:shd w:val="pct10" w:color="auto" w:fill="FFFFFF"/>
          </w:tcPr>
          <w:p w14:paraId="3B06614D" w14:textId="77777777" w:rsidR="00014242" w:rsidRPr="00235394" w:rsidRDefault="00014242" w:rsidP="00810846">
            <w:pPr>
              <w:pStyle w:val="TAL"/>
              <w:jc w:val="center"/>
              <w:rPr>
                <w:b/>
                <w:sz w:val="16"/>
              </w:rPr>
            </w:pPr>
            <w:r w:rsidRPr="00235394">
              <w:rPr>
                <w:b/>
                <w:sz w:val="16"/>
              </w:rPr>
              <w:t>Date</w:t>
            </w:r>
          </w:p>
        </w:tc>
        <w:tc>
          <w:tcPr>
            <w:tcW w:w="800" w:type="dxa"/>
            <w:shd w:val="pct10" w:color="auto" w:fill="FFFFFF"/>
          </w:tcPr>
          <w:p w14:paraId="7ECFA4B0" w14:textId="77777777" w:rsidR="00014242" w:rsidRPr="00235394" w:rsidRDefault="00014242" w:rsidP="00810846">
            <w:pPr>
              <w:pStyle w:val="TAL"/>
              <w:jc w:val="center"/>
              <w:rPr>
                <w:b/>
                <w:sz w:val="16"/>
              </w:rPr>
            </w:pPr>
            <w:r>
              <w:rPr>
                <w:b/>
                <w:sz w:val="16"/>
              </w:rPr>
              <w:t>Meeting</w:t>
            </w:r>
          </w:p>
        </w:tc>
        <w:tc>
          <w:tcPr>
            <w:tcW w:w="1094" w:type="dxa"/>
            <w:shd w:val="pct10" w:color="auto" w:fill="FFFFFF"/>
          </w:tcPr>
          <w:p w14:paraId="7EEDDE8F"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6800013" w14:textId="77777777" w:rsidR="00014242" w:rsidRPr="00235394" w:rsidRDefault="00014242" w:rsidP="00810846">
            <w:pPr>
              <w:pStyle w:val="TAL"/>
              <w:jc w:val="center"/>
              <w:rPr>
                <w:b/>
                <w:sz w:val="16"/>
              </w:rPr>
            </w:pPr>
            <w:r w:rsidRPr="00235394">
              <w:rPr>
                <w:b/>
                <w:sz w:val="16"/>
              </w:rPr>
              <w:t>CR</w:t>
            </w:r>
          </w:p>
        </w:tc>
        <w:tc>
          <w:tcPr>
            <w:tcW w:w="283" w:type="dxa"/>
            <w:shd w:val="pct10" w:color="auto" w:fill="FFFFFF"/>
          </w:tcPr>
          <w:p w14:paraId="778F9092"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59AA2FAB" w14:textId="77777777" w:rsidR="00014242" w:rsidRPr="00235394" w:rsidRDefault="00014242" w:rsidP="00810846">
            <w:pPr>
              <w:pStyle w:val="TAL"/>
              <w:jc w:val="center"/>
              <w:rPr>
                <w:b/>
                <w:sz w:val="16"/>
              </w:rPr>
            </w:pPr>
            <w:r>
              <w:rPr>
                <w:b/>
                <w:sz w:val="16"/>
              </w:rPr>
              <w:t>Cat</w:t>
            </w:r>
          </w:p>
        </w:tc>
        <w:tc>
          <w:tcPr>
            <w:tcW w:w="4820" w:type="dxa"/>
            <w:shd w:val="pct10" w:color="auto" w:fill="FFFFFF"/>
          </w:tcPr>
          <w:p w14:paraId="70F38C0F"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4A510C97"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21B5DE0D" w14:textId="77777777" w:rsidTr="00AF61F9">
        <w:trPr>
          <w:jc w:val="center"/>
        </w:trPr>
        <w:tc>
          <w:tcPr>
            <w:tcW w:w="800" w:type="dxa"/>
            <w:shd w:val="solid" w:color="FFFFFF" w:fill="auto"/>
            <w:vAlign w:val="center"/>
          </w:tcPr>
          <w:p w14:paraId="604329B6"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BA418E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15B9A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223A592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14:paraId="337B125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37AB5E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59FFCEF"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45B73D4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A8F003" w14:textId="77777777" w:rsidTr="00AF61F9">
        <w:trPr>
          <w:jc w:val="center"/>
        </w:trPr>
        <w:tc>
          <w:tcPr>
            <w:tcW w:w="800" w:type="dxa"/>
            <w:shd w:val="solid" w:color="FFFFFF" w:fill="auto"/>
            <w:vAlign w:val="center"/>
          </w:tcPr>
          <w:p w14:paraId="591460B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DCFAEC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3705DF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28D1683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14:paraId="04986C5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667FFA7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6B8E3C0"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0E0616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0947CB" w14:textId="77777777" w:rsidTr="00AF61F9">
        <w:trPr>
          <w:jc w:val="center"/>
        </w:trPr>
        <w:tc>
          <w:tcPr>
            <w:tcW w:w="800" w:type="dxa"/>
            <w:shd w:val="solid" w:color="FFFFFF" w:fill="auto"/>
            <w:vAlign w:val="center"/>
          </w:tcPr>
          <w:p w14:paraId="5E0C6BF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D97E55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746DE7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24D0CE6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14:paraId="798BED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827547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7E0F894"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3CAD364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58F95B3" w14:textId="77777777" w:rsidTr="00AF61F9">
        <w:trPr>
          <w:jc w:val="center"/>
        </w:trPr>
        <w:tc>
          <w:tcPr>
            <w:tcW w:w="800" w:type="dxa"/>
            <w:shd w:val="solid" w:color="FFFFFF" w:fill="auto"/>
            <w:vAlign w:val="center"/>
          </w:tcPr>
          <w:p w14:paraId="6B14217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E53DF1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2A1621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43E1C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14:paraId="4DC8C70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2A87DFC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9A0FB1C"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6FCE39E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A83C333" w14:textId="77777777" w:rsidTr="00AF61F9">
        <w:trPr>
          <w:jc w:val="center"/>
        </w:trPr>
        <w:tc>
          <w:tcPr>
            <w:tcW w:w="800" w:type="dxa"/>
            <w:shd w:val="solid" w:color="FFFFFF" w:fill="auto"/>
            <w:vAlign w:val="center"/>
          </w:tcPr>
          <w:p w14:paraId="006EE4F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951E77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62A7C8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6F73A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14:paraId="05999CC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71215BF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7D2A186"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568B568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CB3298A" w14:textId="77777777" w:rsidTr="00AF61F9">
        <w:trPr>
          <w:jc w:val="center"/>
        </w:trPr>
        <w:tc>
          <w:tcPr>
            <w:tcW w:w="800" w:type="dxa"/>
            <w:shd w:val="solid" w:color="FFFFFF" w:fill="auto"/>
            <w:vAlign w:val="center"/>
          </w:tcPr>
          <w:p w14:paraId="6BE457E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20D846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B9E09F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8F0F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14:paraId="20336CF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FE8E7D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51343A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5F18279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7B6871C" w14:textId="77777777" w:rsidTr="00AF61F9">
        <w:trPr>
          <w:jc w:val="center"/>
        </w:trPr>
        <w:tc>
          <w:tcPr>
            <w:tcW w:w="800" w:type="dxa"/>
            <w:shd w:val="solid" w:color="FFFFFF" w:fill="auto"/>
            <w:vAlign w:val="center"/>
          </w:tcPr>
          <w:p w14:paraId="404D65A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440AAC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FE5681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4ED730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14:paraId="3072E2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272607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8EB2785"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057E9F1"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9ADFAA4" w14:textId="77777777" w:rsidTr="00AF61F9">
        <w:trPr>
          <w:jc w:val="center"/>
        </w:trPr>
        <w:tc>
          <w:tcPr>
            <w:tcW w:w="800" w:type="dxa"/>
            <w:shd w:val="solid" w:color="FFFFFF" w:fill="auto"/>
            <w:vAlign w:val="center"/>
          </w:tcPr>
          <w:p w14:paraId="706A1EB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229B27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4AF70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96A2B6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14:paraId="59105E0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3F4B25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D6ADED1"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7F2D3A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8BC1161" w14:textId="77777777" w:rsidTr="00AF61F9">
        <w:trPr>
          <w:jc w:val="center"/>
        </w:trPr>
        <w:tc>
          <w:tcPr>
            <w:tcW w:w="800" w:type="dxa"/>
            <w:shd w:val="solid" w:color="FFFFFF" w:fill="auto"/>
            <w:vAlign w:val="center"/>
          </w:tcPr>
          <w:p w14:paraId="32754B0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8CC497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02C73F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468A01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14:paraId="2CD3884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A1EC19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8F481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71E194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EEDED12" w14:textId="77777777" w:rsidTr="00AF61F9">
        <w:trPr>
          <w:jc w:val="center"/>
        </w:trPr>
        <w:tc>
          <w:tcPr>
            <w:tcW w:w="800" w:type="dxa"/>
            <w:shd w:val="solid" w:color="FFFFFF" w:fill="auto"/>
            <w:vAlign w:val="center"/>
          </w:tcPr>
          <w:p w14:paraId="41F3A1C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A91826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B450E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23549B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14:paraId="7FEB861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84B572"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3317ECD"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5CDA54A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B72A17" w14:textId="77777777" w:rsidTr="00AF61F9">
        <w:trPr>
          <w:jc w:val="center"/>
        </w:trPr>
        <w:tc>
          <w:tcPr>
            <w:tcW w:w="800" w:type="dxa"/>
            <w:shd w:val="solid" w:color="FFFFFF" w:fill="auto"/>
            <w:vAlign w:val="center"/>
          </w:tcPr>
          <w:p w14:paraId="48ACAF0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3C41B3B"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5555EE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2727A8A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14:paraId="377D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31A02B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7E7D2A5"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2388D09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87E254E" w14:textId="77777777" w:rsidTr="00AF61F9">
        <w:trPr>
          <w:jc w:val="center"/>
        </w:trPr>
        <w:tc>
          <w:tcPr>
            <w:tcW w:w="800" w:type="dxa"/>
            <w:shd w:val="solid" w:color="FFFFFF" w:fill="auto"/>
            <w:vAlign w:val="center"/>
          </w:tcPr>
          <w:p w14:paraId="57D68A26"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7EACD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2B8C60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59227A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14:paraId="530715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51D44B57"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85B1F12"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3AC3E6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E3853C1" w14:textId="77777777" w:rsidTr="00AF61F9">
        <w:trPr>
          <w:jc w:val="center"/>
        </w:trPr>
        <w:tc>
          <w:tcPr>
            <w:tcW w:w="800" w:type="dxa"/>
            <w:shd w:val="solid" w:color="FFFFFF" w:fill="auto"/>
            <w:vAlign w:val="center"/>
          </w:tcPr>
          <w:p w14:paraId="6A69DEB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A91702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888CD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34A3E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14:paraId="024CA91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1FFA31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7213527"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3000EAB1"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B9E44FA" w14:textId="77777777" w:rsidTr="00AF61F9">
        <w:trPr>
          <w:jc w:val="center"/>
        </w:trPr>
        <w:tc>
          <w:tcPr>
            <w:tcW w:w="800" w:type="dxa"/>
            <w:shd w:val="solid" w:color="FFFFFF" w:fill="auto"/>
            <w:vAlign w:val="center"/>
          </w:tcPr>
          <w:p w14:paraId="41F1E99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89AC42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4631F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B7633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14:paraId="1B67124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35C01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517A520"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472683E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800D54" w14:textId="77777777" w:rsidTr="00AF61F9">
        <w:trPr>
          <w:jc w:val="center"/>
        </w:trPr>
        <w:tc>
          <w:tcPr>
            <w:tcW w:w="800" w:type="dxa"/>
            <w:shd w:val="solid" w:color="FFFFFF" w:fill="auto"/>
            <w:vAlign w:val="center"/>
          </w:tcPr>
          <w:p w14:paraId="71C8F66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5A271A3"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3EE635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B65D4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14:paraId="3C9143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BD9B95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AA70F46"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601C8C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C224E89" w14:textId="77777777" w:rsidTr="00AF61F9">
        <w:trPr>
          <w:jc w:val="center"/>
        </w:trPr>
        <w:tc>
          <w:tcPr>
            <w:tcW w:w="800" w:type="dxa"/>
            <w:shd w:val="solid" w:color="FFFFFF" w:fill="auto"/>
            <w:vAlign w:val="center"/>
          </w:tcPr>
          <w:p w14:paraId="548C083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B24D2E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EBB60A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577A8C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14:paraId="7A91D60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7CD4D5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A1D11CC"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384077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61D4014" w14:textId="77777777" w:rsidTr="00AF61F9">
        <w:trPr>
          <w:jc w:val="center"/>
        </w:trPr>
        <w:tc>
          <w:tcPr>
            <w:tcW w:w="800" w:type="dxa"/>
            <w:shd w:val="solid" w:color="FFFFFF" w:fill="auto"/>
            <w:vAlign w:val="center"/>
          </w:tcPr>
          <w:p w14:paraId="6B2BAA3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2D247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FDDD80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B47D3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14:paraId="6334CB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7F087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3741212"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26E624C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3DF7B0D" w14:textId="77777777" w:rsidTr="00AF61F9">
        <w:trPr>
          <w:jc w:val="center"/>
        </w:trPr>
        <w:tc>
          <w:tcPr>
            <w:tcW w:w="800" w:type="dxa"/>
            <w:shd w:val="solid" w:color="FFFFFF" w:fill="auto"/>
            <w:vAlign w:val="center"/>
          </w:tcPr>
          <w:p w14:paraId="0B30270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1569A6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26F21B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6E16D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14:paraId="266F256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F9BA9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77880E8"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44F631C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E222A28" w14:textId="77777777" w:rsidTr="00AF61F9">
        <w:trPr>
          <w:jc w:val="center"/>
        </w:trPr>
        <w:tc>
          <w:tcPr>
            <w:tcW w:w="800" w:type="dxa"/>
            <w:shd w:val="solid" w:color="FFFFFF" w:fill="auto"/>
            <w:vAlign w:val="center"/>
          </w:tcPr>
          <w:p w14:paraId="1F80759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E2B1F5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75DC9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40F15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14:paraId="31ACD1B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DF730C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F180CF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78B5B65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33B0BB" w14:textId="77777777" w:rsidTr="00AF61F9">
        <w:trPr>
          <w:jc w:val="center"/>
        </w:trPr>
        <w:tc>
          <w:tcPr>
            <w:tcW w:w="800" w:type="dxa"/>
            <w:shd w:val="solid" w:color="FFFFFF" w:fill="auto"/>
            <w:vAlign w:val="center"/>
          </w:tcPr>
          <w:p w14:paraId="2FB84408"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B16B85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1AB3F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1B1921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14:paraId="743E209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E764A4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B0D6461"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7BD0D97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471B584" w14:textId="77777777" w:rsidTr="00AF61F9">
        <w:trPr>
          <w:jc w:val="center"/>
        </w:trPr>
        <w:tc>
          <w:tcPr>
            <w:tcW w:w="800" w:type="dxa"/>
            <w:shd w:val="solid" w:color="FFFFFF" w:fill="auto"/>
            <w:vAlign w:val="center"/>
          </w:tcPr>
          <w:p w14:paraId="580FAB3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C27EFB6"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2402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78817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14:paraId="2AFDED2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F96DB"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CB3769"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7E19878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0852A13" w14:textId="77777777" w:rsidTr="00AF61F9">
        <w:trPr>
          <w:jc w:val="center"/>
        </w:trPr>
        <w:tc>
          <w:tcPr>
            <w:tcW w:w="800" w:type="dxa"/>
            <w:shd w:val="solid" w:color="FFFFFF" w:fill="auto"/>
            <w:vAlign w:val="center"/>
          </w:tcPr>
          <w:p w14:paraId="094D508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61676F8"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6DF0F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673502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14:paraId="50D73D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C5623A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FA2C896"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62F5F35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4B74E93" w14:textId="77777777" w:rsidTr="00AF61F9">
        <w:trPr>
          <w:jc w:val="center"/>
        </w:trPr>
        <w:tc>
          <w:tcPr>
            <w:tcW w:w="800" w:type="dxa"/>
            <w:shd w:val="solid" w:color="FFFFFF" w:fill="auto"/>
            <w:vAlign w:val="center"/>
          </w:tcPr>
          <w:p w14:paraId="5FABC9B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C66F8E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5688EC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73B9EE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14:paraId="554CAA2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928CC58"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D3449ED"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4A04C99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EEC2BA8" w14:textId="77777777" w:rsidTr="00AF61F9">
        <w:trPr>
          <w:jc w:val="center"/>
        </w:trPr>
        <w:tc>
          <w:tcPr>
            <w:tcW w:w="800" w:type="dxa"/>
            <w:shd w:val="solid" w:color="FFFFFF" w:fill="auto"/>
            <w:vAlign w:val="center"/>
          </w:tcPr>
          <w:p w14:paraId="774E1C4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A9F45C2"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B43CA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12ABB68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14:paraId="6087514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2452B7D"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2A2446E"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562830F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5542D73" w14:textId="77777777" w:rsidTr="00AF61F9">
        <w:trPr>
          <w:jc w:val="center"/>
        </w:trPr>
        <w:tc>
          <w:tcPr>
            <w:tcW w:w="800" w:type="dxa"/>
            <w:shd w:val="solid" w:color="FFFFFF" w:fill="auto"/>
            <w:vAlign w:val="center"/>
          </w:tcPr>
          <w:p w14:paraId="2553AC6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609426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C46687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421F29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14:paraId="1564A3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F1E52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AF22259"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661CAE3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F7FBAB9" w14:textId="77777777" w:rsidTr="00AF61F9">
        <w:trPr>
          <w:jc w:val="center"/>
        </w:trPr>
        <w:tc>
          <w:tcPr>
            <w:tcW w:w="800" w:type="dxa"/>
            <w:shd w:val="solid" w:color="FFFFFF" w:fill="auto"/>
            <w:vAlign w:val="center"/>
          </w:tcPr>
          <w:p w14:paraId="39607AD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45550024"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68F338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5D8B9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14:paraId="7651F1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0A0ADC4"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F3714BD"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2F237D0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24BF22A" w14:textId="77777777" w:rsidTr="00AF61F9">
        <w:trPr>
          <w:jc w:val="center"/>
        </w:trPr>
        <w:tc>
          <w:tcPr>
            <w:tcW w:w="800" w:type="dxa"/>
            <w:shd w:val="solid" w:color="FFFFFF" w:fill="auto"/>
            <w:vAlign w:val="center"/>
          </w:tcPr>
          <w:p w14:paraId="622B34D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2E9793E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081185F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34D4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14:paraId="661F84C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234E51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22464CD3"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7DFDF27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F0D73BA" w14:textId="77777777" w:rsidTr="00AF61F9">
        <w:trPr>
          <w:jc w:val="center"/>
        </w:trPr>
        <w:tc>
          <w:tcPr>
            <w:tcW w:w="800" w:type="dxa"/>
            <w:shd w:val="solid" w:color="FFFFFF" w:fill="auto"/>
            <w:vAlign w:val="center"/>
          </w:tcPr>
          <w:p w14:paraId="0695DF72"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EA9D60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483CA0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1EEACE2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14:paraId="30F2A26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74E12A7"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92E6F74"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576865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7AB98E" w14:textId="77777777" w:rsidTr="00AF61F9">
        <w:trPr>
          <w:jc w:val="center"/>
        </w:trPr>
        <w:tc>
          <w:tcPr>
            <w:tcW w:w="800" w:type="dxa"/>
            <w:shd w:val="solid" w:color="FFFFFF" w:fill="auto"/>
            <w:vAlign w:val="center"/>
          </w:tcPr>
          <w:p w14:paraId="721D8D8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2CB175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44B06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84CD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14:paraId="3F8987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A15F79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7C934AD"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5CF6A73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870758D" w14:textId="77777777" w:rsidTr="00AF61F9">
        <w:trPr>
          <w:jc w:val="center"/>
        </w:trPr>
        <w:tc>
          <w:tcPr>
            <w:tcW w:w="800" w:type="dxa"/>
            <w:shd w:val="solid" w:color="FFFFFF" w:fill="auto"/>
            <w:vAlign w:val="center"/>
          </w:tcPr>
          <w:p w14:paraId="682D7A1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3B1A7C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17EA54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2979E2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14:paraId="7D9A7C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A842C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4159565"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B110EC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BED0168" w14:textId="77777777" w:rsidTr="00AF61F9">
        <w:trPr>
          <w:jc w:val="center"/>
        </w:trPr>
        <w:tc>
          <w:tcPr>
            <w:tcW w:w="800" w:type="dxa"/>
            <w:shd w:val="solid" w:color="FFFFFF" w:fill="auto"/>
            <w:vAlign w:val="center"/>
          </w:tcPr>
          <w:p w14:paraId="0D5AA83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9F3574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769670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A2AF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14:paraId="392D8C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3647FB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18440C8"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29B626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BA1E98F" w14:textId="77777777" w:rsidTr="00AF61F9">
        <w:trPr>
          <w:jc w:val="center"/>
        </w:trPr>
        <w:tc>
          <w:tcPr>
            <w:tcW w:w="800" w:type="dxa"/>
            <w:shd w:val="solid" w:color="FFFFFF" w:fill="auto"/>
            <w:vAlign w:val="center"/>
          </w:tcPr>
          <w:p w14:paraId="5E5BDC8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5272605"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9EA498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13DD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14:paraId="612CAF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A5E905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8D55484"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5B183B2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71C92EC" w14:textId="77777777" w:rsidTr="00AF61F9">
        <w:trPr>
          <w:jc w:val="center"/>
        </w:trPr>
        <w:tc>
          <w:tcPr>
            <w:tcW w:w="800" w:type="dxa"/>
            <w:shd w:val="solid" w:color="FFFFFF" w:fill="auto"/>
            <w:vAlign w:val="center"/>
          </w:tcPr>
          <w:p w14:paraId="1D89FB1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172DA5A"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E2F9A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34A824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14:paraId="1C74951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F886F2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01CA579"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1604F44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0D9AFF4" w14:textId="77777777" w:rsidTr="00AF61F9">
        <w:trPr>
          <w:jc w:val="center"/>
        </w:trPr>
        <w:tc>
          <w:tcPr>
            <w:tcW w:w="800" w:type="dxa"/>
            <w:shd w:val="solid" w:color="FFFFFF" w:fill="auto"/>
            <w:vAlign w:val="center"/>
          </w:tcPr>
          <w:p w14:paraId="7E3D51FB"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17EF9C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4F4026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B0ED7B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14:paraId="3377A46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FEB2AE3"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BD8F8AB"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5DC8866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0AFCCB6" w14:textId="77777777" w:rsidTr="00AF61F9">
        <w:trPr>
          <w:jc w:val="center"/>
        </w:trPr>
        <w:tc>
          <w:tcPr>
            <w:tcW w:w="800" w:type="dxa"/>
            <w:shd w:val="solid" w:color="FFFFFF" w:fill="auto"/>
            <w:vAlign w:val="center"/>
          </w:tcPr>
          <w:p w14:paraId="6A4011DC"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36FA064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0CEC3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731E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14:paraId="209FE1B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0A1E1CC"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4D60262D"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7CA568B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21AD8B" w14:textId="77777777" w:rsidTr="00AF61F9">
        <w:trPr>
          <w:jc w:val="center"/>
        </w:trPr>
        <w:tc>
          <w:tcPr>
            <w:tcW w:w="800" w:type="dxa"/>
            <w:shd w:val="solid" w:color="FFFFFF" w:fill="auto"/>
            <w:vAlign w:val="center"/>
          </w:tcPr>
          <w:p w14:paraId="234D48D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6F0618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ED986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A021C2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14:paraId="6DFED86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4C02E19"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BB550B8"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35E6824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BC0091D" w14:textId="77777777" w:rsidTr="00AF61F9">
        <w:trPr>
          <w:jc w:val="center"/>
        </w:trPr>
        <w:tc>
          <w:tcPr>
            <w:tcW w:w="800" w:type="dxa"/>
            <w:shd w:val="solid" w:color="FFFFFF" w:fill="auto"/>
            <w:vAlign w:val="center"/>
          </w:tcPr>
          <w:p w14:paraId="120BAB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4AEE23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24299B3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B3580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14:paraId="7EA2B0E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26A11F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7A412964"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30DDE5A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32B8338" w14:textId="77777777" w:rsidTr="00AF61F9">
        <w:trPr>
          <w:jc w:val="center"/>
        </w:trPr>
        <w:tc>
          <w:tcPr>
            <w:tcW w:w="800" w:type="dxa"/>
            <w:shd w:val="solid" w:color="FFFFFF" w:fill="auto"/>
            <w:vAlign w:val="center"/>
          </w:tcPr>
          <w:p w14:paraId="212A8863"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77BEF230"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735E0C6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7A0FAE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14:paraId="46A65C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472C96"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0865D73"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3DBBA81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EEA6EA5" w14:textId="77777777" w:rsidTr="00AF61F9">
        <w:trPr>
          <w:jc w:val="center"/>
        </w:trPr>
        <w:tc>
          <w:tcPr>
            <w:tcW w:w="800" w:type="dxa"/>
            <w:shd w:val="solid" w:color="FFFFFF" w:fill="auto"/>
            <w:vAlign w:val="center"/>
          </w:tcPr>
          <w:p w14:paraId="1755E7FE"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5B1BD4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EB7745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EF6C06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14:paraId="5B406C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1966F2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3343059"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542F8AB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F44A154" w14:textId="77777777" w:rsidTr="00AF61F9">
        <w:trPr>
          <w:jc w:val="center"/>
        </w:trPr>
        <w:tc>
          <w:tcPr>
            <w:tcW w:w="800" w:type="dxa"/>
            <w:shd w:val="solid" w:color="FFFFFF" w:fill="auto"/>
            <w:vAlign w:val="center"/>
          </w:tcPr>
          <w:p w14:paraId="42A37EB1"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5402279"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8772B1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EBCCE7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14:paraId="5C4AC0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AC2B515"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5AA9C5C9"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3E15A4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8B52E00" w14:textId="77777777" w:rsidTr="00AF61F9">
        <w:trPr>
          <w:jc w:val="center"/>
        </w:trPr>
        <w:tc>
          <w:tcPr>
            <w:tcW w:w="800" w:type="dxa"/>
            <w:shd w:val="solid" w:color="FFFFFF" w:fill="auto"/>
            <w:vAlign w:val="center"/>
          </w:tcPr>
          <w:p w14:paraId="66EDFC57"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52F673DD"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3C7D2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3E19EE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14:paraId="719AF4C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0ADCB8A"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0666452D"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1C78933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97460B9" w14:textId="77777777" w:rsidTr="00AF61F9">
        <w:trPr>
          <w:jc w:val="center"/>
        </w:trPr>
        <w:tc>
          <w:tcPr>
            <w:tcW w:w="800" w:type="dxa"/>
            <w:shd w:val="solid" w:color="FFFFFF" w:fill="auto"/>
            <w:vAlign w:val="center"/>
          </w:tcPr>
          <w:p w14:paraId="39B2A19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14EE3E21"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2D23FC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6E542D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14:paraId="4442A0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4B1AF3E0"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640AA8D9"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07FC69D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158EF41" w14:textId="77777777" w:rsidTr="00AF61F9">
        <w:trPr>
          <w:jc w:val="center"/>
        </w:trPr>
        <w:tc>
          <w:tcPr>
            <w:tcW w:w="800" w:type="dxa"/>
            <w:shd w:val="solid" w:color="FFFFFF" w:fill="auto"/>
            <w:vAlign w:val="center"/>
          </w:tcPr>
          <w:p w14:paraId="00AF8555"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89AC58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4998A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162C1A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14:paraId="24AC71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9C2CEE"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30745C09"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7AFB9A3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8B0A1" w14:textId="77777777" w:rsidTr="00AF61F9">
        <w:trPr>
          <w:jc w:val="center"/>
        </w:trPr>
        <w:tc>
          <w:tcPr>
            <w:tcW w:w="800" w:type="dxa"/>
            <w:shd w:val="solid" w:color="FFFFFF" w:fill="auto"/>
            <w:vAlign w:val="center"/>
          </w:tcPr>
          <w:p w14:paraId="6BDF430A"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F1BB9D6"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15B533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384254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14:paraId="5F973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85FA37F" w14:textId="77777777" w:rsidR="00014242" w:rsidRPr="006B0D02" w:rsidRDefault="00014242" w:rsidP="00014242">
            <w:pPr>
              <w:pStyle w:val="TAC"/>
              <w:rPr>
                <w:sz w:val="16"/>
                <w:szCs w:val="16"/>
              </w:rPr>
            </w:pPr>
            <w:r>
              <w:rPr>
                <w:sz w:val="16"/>
                <w:szCs w:val="16"/>
              </w:rPr>
              <w:t>F</w:t>
            </w:r>
          </w:p>
        </w:tc>
        <w:tc>
          <w:tcPr>
            <w:tcW w:w="4820" w:type="dxa"/>
            <w:shd w:val="solid" w:color="FFFFFF" w:fill="auto"/>
          </w:tcPr>
          <w:p w14:paraId="18102C89"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3F893EB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D56529" w14:textId="77777777" w:rsidTr="00AF61F9">
        <w:trPr>
          <w:jc w:val="center"/>
        </w:trPr>
        <w:tc>
          <w:tcPr>
            <w:tcW w:w="800" w:type="dxa"/>
            <w:shd w:val="solid" w:color="FFFFFF" w:fill="auto"/>
            <w:vAlign w:val="center"/>
          </w:tcPr>
          <w:p w14:paraId="0CDCCD69"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0DC0DC1C"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3AC8E3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47BA80F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14:paraId="58F2ACD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DDB2E2" w14:textId="77777777" w:rsidR="00014242" w:rsidRPr="006B0D02" w:rsidRDefault="000129C8" w:rsidP="00014242">
            <w:pPr>
              <w:pStyle w:val="TAC"/>
              <w:rPr>
                <w:sz w:val="16"/>
                <w:szCs w:val="16"/>
              </w:rPr>
            </w:pPr>
            <w:r>
              <w:rPr>
                <w:sz w:val="16"/>
                <w:szCs w:val="16"/>
              </w:rPr>
              <w:t>A</w:t>
            </w:r>
          </w:p>
        </w:tc>
        <w:tc>
          <w:tcPr>
            <w:tcW w:w="4820" w:type="dxa"/>
            <w:shd w:val="solid" w:color="FFFFFF" w:fill="auto"/>
          </w:tcPr>
          <w:p w14:paraId="04246ED5"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04BC960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428060A" w14:textId="77777777" w:rsidTr="00AF61F9">
        <w:trPr>
          <w:jc w:val="center"/>
        </w:trPr>
        <w:tc>
          <w:tcPr>
            <w:tcW w:w="800" w:type="dxa"/>
            <w:shd w:val="solid" w:color="FFFFFF" w:fill="auto"/>
            <w:vAlign w:val="center"/>
          </w:tcPr>
          <w:p w14:paraId="0296BA14" w14:textId="77777777"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14:paraId="6B6D3F1F" w14:textId="77777777"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14:paraId="591B686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0B80DD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14:paraId="69B4FC6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5F43C393" w14:textId="77777777" w:rsidR="00014242" w:rsidRPr="006B0D02" w:rsidRDefault="00014242" w:rsidP="00014242">
            <w:pPr>
              <w:pStyle w:val="TAC"/>
              <w:rPr>
                <w:sz w:val="16"/>
                <w:szCs w:val="16"/>
              </w:rPr>
            </w:pPr>
            <w:r>
              <w:rPr>
                <w:sz w:val="16"/>
                <w:szCs w:val="16"/>
              </w:rPr>
              <w:t>B</w:t>
            </w:r>
          </w:p>
        </w:tc>
        <w:tc>
          <w:tcPr>
            <w:tcW w:w="4820" w:type="dxa"/>
            <w:shd w:val="solid" w:color="FFFFFF" w:fill="auto"/>
          </w:tcPr>
          <w:p w14:paraId="45B2B52B"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73DD197F"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0E9C168F" w14:textId="77777777" w:rsidTr="00AF61F9">
        <w:trPr>
          <w:jc w:val="center"/>
        </w:trPr>
        <w:tc>
          <w:tcPr>
            <w:tcW w:w="800" w:type="dxa"/>
            <w:shd w:val="solid" w:color="FFFFFF" w:fill="auto"/>
            <w:vAlign w:val="center"/>
          </w:tcPr>
          <w:p w14:paraId="0E7C6C80" w14:textId="77777777" w:rsidR="005E6C54" w:rsidRDefault="005E6C54" w:rsidP="00014242">
            <w:pPr>
              <w:pStyle w:val="TAC"/>
              <w:rPr>
                <w:sz w:val="16"/>
                <w:szCs w:val="16"/>
              </w:rPr>
            </w:pPr>
            <w:r>
              <w:rPr>
                <w:sz w:val="16"/>
                <w:szCs w:val="16"/>
              </w:rPr>
              <w:t>2016-03</w:t>
            </w:r>
          </w:p>
        </w:tc>
        <w:tc>
          <w:tcPr>
            <w:tcW w:w="800" w:type="dxa"/>
            <w:shd w:val="solid" w:color="FFFFFF" w:fill="auto"/>
            <w:vAlign w:val="center"/>
          </w:tcPr>
          <w:p w14:paraId="565B2D2F" w14:textId="77777777" w:rsidR="005E6C54" w:rsidRDefault="005E6C54" w:rsidP="005E6C54">
            <w:pPr>
              <w:pStyle w:val="TAC"/>
              <w:rPr>
                <w:sz w:val="16"/>
                <w:szCs w:val="16"/>
              </w:rPr>
            </w:pPr>
            <w:r>
              <w:rPr>
                <w:sz w:val="16"/>
                <w:szCs w:val="16"/>
              </w:rPr>
              <w:t>Post RAN#71</w:t>
            </w:r>
          </w:p>
        </w:tc>
        <w:tc>
          <w:tcPr>
            <w:tcW w:w="1094" w:type="dxa"/>
            <w:shd w:val="solid" w:color="FFFFFF" w:fill="auto"/>
            <w:vAlign w:val="center"/>
          </w:tcPr>
          <w:p w14:paraId="02E1573E"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19DC9FF8" w14:textId="77777777" w:rsidR="005E6C54" w:rsidRDefault="005E6C54" w:rsidP="00014242">
            <w:pPr>
              <w:spacing w:after="0"/>
              <w:jc w:val="center"/>
              <w:rPr>
                <w:rFonts w:ascii="Arial" w:hAnsi="Arial" w:cs="Arial"/>
                <w:sz w:val="16"/>
                <w:szCs w:val="16"/>
              </w:rPr>
            </w:pPr>
          </w:p>
        </w:tc>
        <w:tc>
          <w:tcPr>
            <w:tcW w:w="283" w:type="dxa"/>
            <w:shd w:val="solid" w:color="FFFFFF" w:fill="auto"/>
          </w:tcPr>
          <w:p w14:paraId="3FF1BAA6"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37923CB6" w14:textId="77777777" w:rsidR="005E6C54" w:rsidRDefault="005E6C54" w:rsidP="00014242">
            <w:pPr>
              <w:pStyle w:val="TAC"/>
              <w:rPr>
                <w:sz w:val="16"/>
                <w:szCs w:val="16"/>
              </w:rPr>
            </w:pPr>
          </w:p>
        </w:tc>
        <w:tc>
          <w:tcPr>
            <w:tcW w:w="4820" w:type="dxa"/>
            <w:shd w:val="solid" w:color="FFFFFF" w:fill="auto"/>
          </w:tcPr>
          <w:p w14:paraId="002FD3C2"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45DB717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5EA3CC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1A1C48" w14:textId="77777777"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BAFB4" w14:textId="77777777"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50530D"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ED837"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097C31"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EE1ED8" w14:textId="77777777"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22366"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50593"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21A419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D98BF" w14:textId="77777777"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9BEF0" w14:textId="77777777"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EED813"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43768"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E56D7"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64993" w14:textId="77777777"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17394"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BD340"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468C07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4D8CC" w14:textId="77777777"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DC934" w14:textId="77777777"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9C811E"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242B2"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95AEF5"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65D66E" w14:textId="77777777"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0033D"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E92DBB"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57C9DA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B89CD" w14:textId="77777777"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821E85" w14:textId="77777777"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D98BC3"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3A191"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9F68A"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3F52F" w14:textId="77777777"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01D8E0"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E9EA2E"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38146D1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D505F6" w14:textId="77777777"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2A668" w14:textId="77777777"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C696F5"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112B"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16222"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6E7F14" w14:textId="77777777"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0DFC1B"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8D697B"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5F2920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A94022" w14:textId="77777777"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0DFDBE" w14:textId="77777777"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CC2E00"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ADE2"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4A8EC"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6115EA" w14:textId="77777777"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283FB"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DE0316"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373040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D9998C" w14:textId="77777777"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4741E" w14:textId="77777777"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4757B9"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D3039"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FC749"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D076D" w14:textId="77777777"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29426"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CA4E72"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1011E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E482C" w14:textId="77777777"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3AE93" w14:textId="77777777"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9D417F"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6AE54"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ABCD5"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EB1BEF" w14:textId="77777777"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B7085"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389036"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2DC037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3332F" w14:textId="77777777"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F659F" w14:textId="77777777"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7A4C8A"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4AC9"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5CD636"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92C39C" w14:textId="77777777"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72A62"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1F566"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70E2FD8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19383D" w14:textId="77777777"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F583F" w14:textId="77777777"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394BCC"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D7B97"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B4FAF"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CD8D8" w14:textId="77777777"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7C25E"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D85933"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76CF2F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25E629" w14:textId="77777777"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FB87EF" w14:textId="77777777"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AE23E"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65FA1"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F8E1D"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2BB44B" w14:textId="77777777"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07F35"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0CE58D"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0CA147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00E30" w14:textId="77777777"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3CEB07" w14:textId="77777777"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115019"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9FEF"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1646ED"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ABC74B" w14:textId="77777777"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966E1"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BCAF64"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DFCD0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3922C0" w14:textId="77777777"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F6E80F" w14:textId="77777777"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3145CB"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F3504"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1C41B"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BCF7C8" w14:textId="77777777"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7A816F"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C447A2"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015C33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CBC66F" w14:textId="77777777"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8879FA" w14:textId="77777777"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BC23A5"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30C9"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C3934"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B63D8" w14:textId="77777777"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23B4C"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9A6AD"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195941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D0096" w14:textId="77777777"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C523C" w14:textId="77777777"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6BA1A2"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4BBE3"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8CCDA"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E7BBC9" w14:textId="77777777"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BD9C6"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7E4CE8"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317C328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25BCC8" w14:textId="77777777"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C7F3F0" w14:textId="77777777"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E60945"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4FB1"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18E9"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7C73CB" w14:textId="77777777"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301B9"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15DAEB"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350E18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A3D22" w14:textId="77777777"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F7F2A8" w14:textId="77777777"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24DE6F"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64C7F"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18DDC"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C1613" w14:textId="77777777"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37B8FC"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C06C79"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11650C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C959D" w14:textId="77777777"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C49667" w14:textId="77777777"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CADCB1"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11BBD"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11E64C"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BCB3C6" w14:textId="77777777"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49755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BB7"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7E6591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A7D3FB" w14:textId="77777777"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7C2C08" w14:textId="77777777"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B225D2"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A6F5"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ECB4A"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D997E6" w14:textId="77777777"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50702"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0A90E6"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3A46D8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94AC65" w14:textId="77777777"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A66319" w14:textId="77777777"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34B011"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34AEE"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E3C44"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0AD231" w14:textId="77777777"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EABAA"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7CA15B"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7BF31E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F177A6" w14:textId="77777777"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87E902" w14:textId="77777777"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02B310"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C55A4"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E2C8D"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4FEB00" w14:textId="77777777"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7274F"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ABC009"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09444DE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DD006D" w14:textId="77777777"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663AD4" w14:textId="77777777"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B99B4"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45B30"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B479C"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6F93A" w14:textId="77777777"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3D979"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AC1A9"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A8267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6D8B22" w14:textId="77777777"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7F66A0" w14:textId="77777777"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90E8B4"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C46C3"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38CF8"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3CFBF" w14:textId="77777777"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75C16E"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A7A4C"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082BBC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BE65E5" w14:textId="77777777"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57F5E2" w14:textId="77777777"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80A3F6"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EEB7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3ADDB6"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586789" w14:textId="77777777"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88B322"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4CFA51"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28D93A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C95B6" w14:textId="77777777"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81499" w14:textId="77777777"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7B153E"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A8EF7"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B705A"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91DF46" w14:textId="77777777"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2F4B35"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14BD"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1EB0E5C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93EE31" w14:textId="77777777"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25AADD" w14:textId="77777777"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18AAB0"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909EF"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DF1A86"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95488" w14:textId="77777777"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FCB4AE"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C57CA"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3391FE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6B033F" w14:textId="77777777"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82B1B" w14:textId="77777777"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4A6C86"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20F9F"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E106A"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18A18D" w14:textId="77777777"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A7F8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FC428D"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2D6946D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E327EF" w14:textId="77777777"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7FB871" w14:textId="77777777"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39EDF"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296FE"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78124"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20717" w14:textId="77777777"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E6BBFF"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C6F9C8"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1640C5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EC5F9" w14:textId="77777777"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8DB993" w14:textId="77777777"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150742"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4340F"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E0F6D"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727256" w14:textId="77777777"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90764"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BD3902"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5D349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E9E13D" w14:textId="77777777"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2CCC2" w14:textId="77777777"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260205"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67F7"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2922CE"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91BE4" w14:textId="77777777"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FD89D"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C5D042"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3E55143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C7A353"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170CF"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E17DE0"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701EC"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184D6"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51F83B"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ACDE40"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D72FE4"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107384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F592BE" w14:textId="77777777"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0B5A2A" w14:textId="77777777"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EE09C"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BBB54"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E6CB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7CA0B6" w14:textId="77777777"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2E3ADC"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94F477"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63C63C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95AC" w14:textId="77777777"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BC37F" w14:textId="77777777"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C7BB14"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09CDF"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6EF01B"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DEE2A" w14:textId="77777777"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67722"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351DD4"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4C15396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E69D6"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CF0BDC"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06DDF3"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83D4"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7199B"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34FC"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A3940B"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73446F"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DF7EA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71D05" w14:textId="77777777"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14066" w14:textId="77777777"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80855D"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90172"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96941"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79962" w14:textId="77777777"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643C57"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6B9320"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658A6E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E1CB6"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A04C41"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9A4729"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8B8F4"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C1FEF"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F215F9"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41DEED"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21266"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59E6FA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7A936" w14:textId="77777777"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F3466C" w14:textId="77777777"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E173D9"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64B22"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D4891"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5CE33" w14:textId="77777777"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74471A"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8A2B5"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1E72A5C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12DD8D" w14:textId="77777777"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CA1921" w14:textId="77777777"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32D597"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8CA16"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AD8BBB"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D64154" w14:textId="77777777"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4F66E"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BE954F"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543A7FA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4EB855" w14:textId="77777777"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026413" w14:textId="77777777"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62CE1"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496DE"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0CA867"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A544AA" w14:textId="77777777"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48385F"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A79636"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310FBF7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F913D" w14:textId="77777777"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3C920" w14:textId="77777777"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377CAF"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7EC"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D841D"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21C08" w14:textId="77777777"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DA5466"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E47957"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6ADBBA0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22A27" w14:textId="77777777"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87EACA" w14:textId="77777777"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47324F"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1BBE4"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206B3"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7D7F3" w14:textId="77777777"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A42D5E"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D2972"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3BD930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7C808E" w14:textId="77777777"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5C6B2D" w14:textId="77777777"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8881E7"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C4B9F"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DB7EE"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5DC8A" w14:textId="77777777"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8A4626"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B1FA38"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3BC3DD5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2B54C0" w14:textId="77777777"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5F0F70" w14:textId="77777777"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DFEC5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9B4D9"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B9F02"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AFCFB7" w14:textId="77777777"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07DF7"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AD4885"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3F25B0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F80A9" w14:textId="77777777"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C7D1B9" w14:textId="77777777"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C5897D"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84DBD"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B1084"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59562" w14:textId="77777777"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0AD24"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BEFE11"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4A53A22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F71F1C" w14:textId="77777777"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71353C" w14:textId="77777777"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142440"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82D7"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B58E7"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5E9E36" w14:textId="77777777"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8670A"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C5DA4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4A2D81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042CE" w14:textId="77777777"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F98C0" w14:textId="77777777"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E3D544"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7189"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57AD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45B344" w14:textId="77777777"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FD89"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DD55B2"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33886D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2852D" w14:textId="77777777"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BEEA9" w14:textId="77777777"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7F7EAC"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B4595"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92856"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2D68D2" w14:textId="77777777"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B2A9C"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3E9936"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21C677E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C3299" w14:textId="77777777"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DD399" w14:textId="77777777"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8B8161"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F3630"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EA203"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A0703" w14:textId="77777777"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BC13B"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009E52"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6D1C02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F18146" w14:textId="77777777"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F93D69" w14:textId="77777777"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B5BCF5"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FEB7"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E61C3"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940EA" w14:textId="77777777"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515B"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A1607"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3D83E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87A20F" w14:textId="77777777"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104AB" w14:textId="77777777"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D118D"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72AC2"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03AD3"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DB5A7" w14:textId="77777777"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E8B06"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0870B2"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1081FEE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1B60E" w14:textId="77777777"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1E8E9" w14:textId="77777777"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B12AD4"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EE57"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86BF4"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23C25" w14:textId="77777777"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A1C61"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7F6CEA"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7425B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1D096F" w14:textId="77777777"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FD609" w14:textId="77777777"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C2C5E0"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DFB77"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4F3F4"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DF8473" w14:textId="77777777"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E8FB14"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528A9"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22A596C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A22A1" w14:textId="77777777"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F675C" w14:textId="77777777"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DD0B57"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8D70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2F14BE"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3BA301" w14:textId="77777777"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91901"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712BAE"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50C740F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95ADE7"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D4273"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2AECDA"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D2E13"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D88A8"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209BAD"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1256C"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057787"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413B734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45C83" w14:textId="77777777"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DCF14" w14:textId="77777777"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6E02A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909C7"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8DED9"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A1694" w14:textId="77777777"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10D3F"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260FDE"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6F18F60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C2CE34" w14:textId="77777777"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6D5F14" w14:textId="77777777"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E57954"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C571F"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6FE4E"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6B919" w14:textId="77777777"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D7C7DA"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1AD2E2"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3D95E8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A340C9"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F93B8F"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6E9CF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781AD"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867F33"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CA8797"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0A84F"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05D3AA"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2AB2D5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80FA5" w14:textId="77777777"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D0FB3" w14:textId="77777777"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F008F0"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C0E5"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BE5A3"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56CE4" w14:textId="77777777"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F3608"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88427"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5DED77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B9A39" w14:textId="77777777"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850C7" w14:textId="77777777"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DFB47D"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C0337"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42CB8"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248395" w14:textId="77777777"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C4D1"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037006"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5F7784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A3409" w14:textId="77777777"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4B366D" w14:textId="77777777"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73E8DD"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92408"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7EDCB"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5A68FF" w14:textId="77777777"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B0057"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1C8CD45"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0E41C0A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DDBC0" w14:textId="77777777"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8400CF" w14:textId="77777777"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1FD78C"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CE13D"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9B0A9"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7B1284" w14:textId="77777777"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824AF6"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82A6B1"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07EDD1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886CF6" w14:textId="77777777"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8C5E1" w14:textId="77777777"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5BF82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C62A3"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70D8F6"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035B9" w14:textId="77777777"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9EAAE"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8CBAF9"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61167EB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27413" w14:textId="77777777"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ABCA3B" w14:textId="77777777"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79FE4B"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5A50"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1E8B73"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D89331" w14:textId="77777777"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93A587"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420714"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7FB2CA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07A392" w14:textId="77777777"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AEC42" w14:textId="77777777"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E6801D"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8DBC"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3DC9"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635B8" w14:textId="77777777"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E78453"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CC2BA2"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1F51C9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46818" w14:textId="77777777"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EA1FE1" w14:textId="77777777"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D5FFAA"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D93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434FF3"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5EFB04" w14:textId="77777777"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D084D9"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853BBE"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F37C0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B4DF61" w14:textId="77777777"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EA5AE9" w14:textId="77777777"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AE9235"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BD4F2"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50BA5"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CC0EF" w14:textId="77777777"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284BD"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9B206D"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7A40353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9277B" w14:textId="77777777"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C8DE6" w14:textId="77777777"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C7FE7"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3A878"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2DEA2"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F3BAED" w14:textId="77777777"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6FA47"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CC4A04"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0A4B00B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46A746" w14:textId="77777777"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8BDAB6" w14:textId="77777777"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52270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FDFC7"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28C3E3"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EFB933" w14:textId="77777777"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0BC48"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63FF6F"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7C19F35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68546F" w14:textId="77777777"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7C173F" w14:textId="77777777"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94752D"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FF60C"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6EF4C4"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B0C4D7" w14:textId="77777777"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C4A71"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09ED3"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0F7A94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98757F"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E04169"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3A1C6E"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18625"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641FA5"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ECD7C"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BE185D"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98D9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0B32C5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9381E0" w14:textId="77777777"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A4E0E" w14:textId="77777777"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16DA4"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7FE79"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A5641"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9BBD7A" w14:textId="77777777"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0BE3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4D6BF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70CCC7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E20853" w14:textId="77777777"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661F56" w14:textId="77777777"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CCEF25"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5487"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5AA313"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ED642" w14:textId="77777777"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DE9151"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79CD7C"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17BEA2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4B8BE" w14:textId="77777777"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00581E" w14:textId="77777777"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4163EB"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3133A"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255E47"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EAB33" w14:textId="77777777"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AA277"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76807"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4C578E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30C3A" w14:textId="77777777"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D8CF87" w14:textId="77777777"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E72AC"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D114"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DEC6A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76F60B" w14:textId="77777777"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C9B8AD"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BE6C8F"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3AC3D7E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F45C35" w14:textId="77777777"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823D64" w14:textId="77777777"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79DA88"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14589"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5601A"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949C4B" w14:textId="77777777"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C8A5D"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94F691"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0A992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3F118A" w14:textId="77777777"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09354" w14:textId="77777777"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70E033"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5C079"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5A16C"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E804E" w14:textId="77777777"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D0288"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6FF36"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75E2ACA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0A1CB" w14:textId="77777777"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2BE8CD" w14:textId="77777777"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EC448"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CE6C2"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D69D6"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D1E38D" w14:textId="77777777"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136386"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DDFA94"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2A3038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62E94" w14:textId="77777777"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35A853" w14:textId="77777777"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759B6"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961A1"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730E0B"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E8A73" w14:textId="77777777"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422393"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5B8CAA"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4EF8450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E96362" w14:textId="77777777"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96726F" w14:textId="77777777"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B0B8E8"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2790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A6FE5"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034FF3" w14:textId="77777777"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EFA1D"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6E066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45B9BF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7E074C" w14:textId="77777777"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EAC6F3" w14:textId="77777777"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DF3809"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59080"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57988"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843A24" w14:textId="77777777"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7217D"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C8AE8"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1B1830C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F817D8" w14:textId="77777777"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762FB" w14:textId="77777777"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5D02CB"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0D46E"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239A8"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0AB6A0" w14:textId="77777777"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CF4BC"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15BD9E"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7FC23FC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1384EE" w14:textId="77777777"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DF5B01" w14:textId="77777777"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B30635"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21F16"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3DF8"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A94F07" w14:textId="77777777"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4983CD"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523B85"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3EE516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55C54" w14:textId="77777777"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83F4C9" w14:textId="77777777"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527692"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B97AE"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6CEF1"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0DE07F" w14:textId="77777777"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A462C"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12DE41"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2C06CE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8B60D6" w14:textId="77777777"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0EDE76" w14:textId="77777777"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794448"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8241"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BADA71"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B114A" w14:textId="77777777"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B347D5"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78B47"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14F5A76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ED410" w14:textId="77777777"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8A1F50" w14:textId="77777777"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00E11"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85907"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C1386"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15B513" w14:textId="77777777"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D078FD"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E48A4"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400569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3DC95" w14:textId="77777777"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20285" w14:textId="77777777"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B7593E"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790D1"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AB6DFA"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6F7AC" w14:textId="77777777"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851E3"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EA211E"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9A797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962AD" w14:textId="77777777"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0B41F8" w14:textId="77777777"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E86A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CFE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2BE8"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EC2119" w14:textId="77777777"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E904C"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2BA1B"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3ED27C2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31E9E0"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5F99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A4C6B5"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F814"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4E771"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4F9B2B"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006E2E"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8F9EF9"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7C7CC7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F14812" w14:textId="77777777"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66AFF5" w14:textId="77777777"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79268B"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8627B"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70D87"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4EF632" w14:textId="77777777"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47A345"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4F765E"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1F7154C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13EED" w14:textId="77777777"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A7FA6A" w14:textId="77777777"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3E990F"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CB83"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62C1E"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975855" w14:textId="77777777"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4A220"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6C792C"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1FF053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CDBD7E" w14:textId="77777777"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EB5FE4" w14:textId="77777777"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CA94DC"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D6608"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001DE5"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879DA1" w14:textId="77777777"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6EF3E"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0521D9"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5416A9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B7B5A4" w14:textId="77777777"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C02F2A" w14:textId="77777777"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DE4F3F"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320CA"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DDDCB"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128AB0" w14:textId="77777777"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F68E4"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47BC7B"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72D3236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A25C2" w14:textId="77777777"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72724" w14:textId="77777777"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757B9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38F86"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D3BB"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94C9" w14:textId="77777777"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80B36B"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6FE5E4"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315687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01525A" w14:textId="77777777"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101F7" w14:textId="77777777"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752E35"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A7A0C"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9138C"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FBEFE" w14:textId="77777777"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F0E03"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39469A"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67963C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69512" w14:textId="77777777"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11AD9A" w14:textId="77777777"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3DD386"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888B5"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1571B"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0767FE" w14:textId="77777777"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D7C86"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0F0741"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50A565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8C1B7" w14:textId="77777777"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C4AAB" w14:textId="77777777"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495D02"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1FC3A"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6297E"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629A3F" w14:textId="77777777"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423B2"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9A6870"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462F40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11782" w14:textId="77777777"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FBB4F" w14:textId="77777777"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A17A86"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2B0"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995C3C"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46534" w14:textId="77777777"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B5BF2"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E34DDF"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26D84E9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E0F5" w14:textId="77777777"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AFC6E3" w14:textId="77777777"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6DA890"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87BB3"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E3E45"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B869" w14:textId="77777777"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A485F"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F72F23"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509CED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4CFBCF" w14:textId="77777777"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50A11" w14:textId="77777777"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400E28"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884"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FB70D"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6E3462" w14:textId="77777777"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DC5217"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628ED"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4224935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532CAB" w14:textId="77777777"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E57729" w14:textId="77777777"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192DF9"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56745"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7BCA6"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ED0C70" w14:textId="77777777"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030040"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2D6FBE"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28C94F4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35E0E7" w14:textId="77777777"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01C565" w14:textId="77777777"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FEBED6"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BD70E"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62096"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CCE91" w14:textId="77777777"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D73BD"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DB72E"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48DD1F7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F34DDA" w14:textId="77777777"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E9617" w14:textId="77777777"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D0A76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3EDD9"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84ADD"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CE07F" w14:textId="77777777"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DD244E"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698B4"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63F358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CC52F" w14:textId="77777777"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F59BAE" w14:textId="77777777"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62227F"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25C7F"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33F71"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59A96" w14:textId="77777777"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1960"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524A26"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245D664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C099B" w14:textId="77777777"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5927B2" w14:textId="77777777"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54ADD4"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99DF"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24E385"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392130" w14:textId="77777777"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BAE6F0"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3A3705"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14D4406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972C2" w14:textId="77777777"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44277" w14:textId="77777777"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16755F"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18273"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62D72"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A6D0B" w14:textId="77777777"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9617C9"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1B5D39"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6B24F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884F1" w14:textId="77777777"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D0E83F" w14:textId="77777777"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6A726E"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4D2FC"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0ECC0A"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661D6" w14:textId="77777777"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45684"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07BE86"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3675EB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917ACF" w14:textId="77777777"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1189C" w14:textId="77777777"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BA0876"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975F"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32DEC5"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98FB70" w14:textId="77777777"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F2E9A8"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FA9012"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1BDCE2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EAC87" w14:textId="77777777"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8D93BB" w14:textId="77777777"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693ADC"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E02B"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BB87B7"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27D3B" w14:textId="77777777"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AFCC0"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DF340E"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04DECA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9FF15" w14:textId="77777777"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BB7477" w14:textId="77777777"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6FB6AC"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FBC39"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4CB72"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DAE1A" w14:textId="77777777"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D058C"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A8720"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76CFB2A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0A0A2C" w14:textId="77777777"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353D1D" w14:textId="77777777"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763037"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48E0A"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9EA3B"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B8FB0" w14:textId="77777777"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D3F389"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3282C5"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781283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0554DC" w14:textId="77777777"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54B91" w14:textId="77777777"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80FD1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A9900"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C6494"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BB317F" w14:textId="77777777"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66A3AA"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A18906"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B2AD1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5DA44C" w14:textId="77777777"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74E455" w14:textId="77777777"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6859EF"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F037C"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587D5"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8E3C6" w14:textId="77777777"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70443"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FB564E"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4FBA6E8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B867B9" w14:textId="77777777"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700F6F" w14:textId="77777777"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0CC608"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5D6ED"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40E1"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3CB81A" w14:textId="77777777"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6F9869"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36BB40"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1F21EF8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2FEB11"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59CED4"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8B2F"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60B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23F3E"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B0F84D"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28674"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CD9F1"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21D9C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EF0D58"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DFDA1D"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F48CE"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8B823"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047C"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1E6DC"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24949"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82344F"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6AF8173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47593" w14:textId="77777777"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F8F33" w14:textId="77777777"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5568AC"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D83D2"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6FA83"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554AA8" w14:textId="77777777"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1DEB6B"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D4049"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1022BF3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A0A6D9" w14:textId="77777777"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2DC075" w14:textId="77777777"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3CF204"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D4F0F"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EB07E"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75948A" w14:textId="77777777"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01F8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56CDD3"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5E5E1C3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0E773A" w14:textId="77777777"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0A22B" w14:textId="77777777"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5A2B0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0A7F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8B06E"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8555E8" w14:textId="77777777"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F57"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16A252"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7D9D38D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6CA678" w14:textId="77777777"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3B308B" w14:textId="77777777"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C2345D"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FB4F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E581F"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7788C9" w14:textId="77777777"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753AC"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1C05A"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50127F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DC37" w14:textId="77777777"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FED55D" w14:textId="77777777"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4C3124"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6228C"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820FD"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6525E" w14:textId="77777777"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2AC6D"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ADA7FD"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FD7F07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AAD0D7" w14:textId="77777777"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1AAB75" w14:textId="77777777"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30A24F"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FA5BC"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61302"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E41B47" w14:textId="77777777"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F74DD4"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71B274"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485386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10DC0" w14:textId="77777777"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E956A5" w14:textId="77777777"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ADADE4"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D546"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A6C948"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848363" w14:textId="77777777"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B1113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EDAFA"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78F939E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258DC" w14:textId="77777777"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27C351" w14:textId="77777777"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7CDAA2"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C5B63"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A92F8"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5222A" w14:textId="77777777"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C78A8"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FD7EE0"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5059058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2F4DA7" w14:textId="77777777"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C2C787" w14:textId="77777777"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6D40F1"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1082F"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83DA7A"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14746" w14:textId="77777777"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810D0"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A9C0E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3CB18F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35CFB5" w14:textId="77777777"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E070D" w14:textId="77777777"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1175AF"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A400"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8C5D47"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E35F5C" w14:textId="77777777"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E1BD8"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0F1BFC"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11A3AE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E1C6E1" w14:textId="77777777"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74FDA" w14:textId="77777777"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DF14D3"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E96BA"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5940A0"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118E9" w14:textId="77777777"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F573F2"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6DC176"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36698B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1D2E8" w14:textId="77777777"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B4EBDE" w14:textId="77777777"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97878"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F5EC0"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82A658"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975" w14:textId="77777777"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8C607"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B1E34C"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225BE6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1AF811" w14:textId="77777777"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B49DD" w14:textId="77777777"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D8B24"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F8E1E"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BC48D"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404325" w14:textId="77777777"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CB349"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56F75A"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6FA3340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D506B" w14:textId="77777777"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F2DCFC" w14:textId="77777777"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14674A"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B877B"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194E6E"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E29626" w14:textId="77777777"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6EE86"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193F6D"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650E1A5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0EF609" w14:textId="77777777"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191DB" w14:textId="77777777"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456F8C"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54AC3"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A2132D"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67466" w14:textId="77777777"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6C38B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9494F"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1401BB7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154FBF" w14:textId="77777777"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A151E9" w14:textId="77777777"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D05DB1"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7277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2DE99"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2548B" w14:textId="77777777"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244D7"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7DEF8"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1C8887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1A93C" w14:textId="77777777"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4636F2" w14:textId="77777777"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B694B7"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4102A"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CF35F"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174BB" w14:textId="77777777"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57EF17"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C384C"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50A05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38681" w14:textId="77777777"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BDB81" w14:textId="77777777"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F0B922"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B1BF4"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C27DF"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273BF" w14:textId="77777777"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F4924"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85D35A"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382E22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80F4BC" w14:textId="77777777"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399AD9" w14:textId="77777777"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F66CC5"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797AA"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41FCEC"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90AAFF" w14:textId="77777777"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FCDA7E"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6F628"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58F3843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02DAD" w14:textId="77777777"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53EC8" w14:textId="77777777"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A65EF0"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506C3"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313E22"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296948" w14:textId="77777777"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8BB36"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F2C81C"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5B986A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23BB46" w14:textId="77777777"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D433FD" w14:textId="77777777"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DB364B"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EBCB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5B1179"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A2A00" w14:textId="77777777"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E9E9B6"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B7CF4C"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151E4FA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472727" w14:textId="77777777"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B5B85F" w14:textId="77777777"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6EC6A4"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75469"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E259A"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5362D" w14:textId="77777777"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2C1CCA"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592CF3"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879C9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195CD" w14:textId="77777777"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CA9CB" w14:textId="77777777"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4AC629"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0DE92"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77269"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3D0B27" w14:textId="77777777"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E184F2"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B63771"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1760DD8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42C927" w14:textId="77777777"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BC64A" w14:textId="77777777"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62FF16"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0F903"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BDB20B"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4348C" w14:textId="77777777"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40D612"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14A02"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5F88AF0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207E94" w14:textId="77777777"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4E67B" w14:textId="77777777"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2ADA1F"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E9E25"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5C4D7"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D25F3" w14:textId="77777777"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5BDCE"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CF8E09"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853D2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FB5DA" w14:textId="77777777"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E02DE9" w14:textId="77777777"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4E0296"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5FE25"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3C07D"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EC3662" w14:textId="77777777"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EEFF34"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1512B"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2FDADA1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B80BED" w14:textId="77777777"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AE33CD" w14:textId="77777777"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061BDB"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79F56"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8CF7"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24E10F" w14:textId="77777777"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AC3B5"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92C6A1"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55CF0AB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ED88C2" w14:textId="77777777"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A4639A" w14:textId="77777777"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8DDECA"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8CF09"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B7C70"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81AB62" w14:textId="77777777"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988826"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ABE077"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2D47492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B3EB7" w14:textId="77777777"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01AE59" w14:textId="77777777"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8A6B31"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F25FF"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A17064"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61947A" w14:textId="77777777"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9F898"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2A4C0"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3E90C91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CED45C" w14:textId="77777777"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B589D0" w14:textId="77777777"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74D9D7"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5C887"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9817"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299B46" w14:textId="77777777"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369C13"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E8853"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16F946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7E8730" w14:textId="77777777"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1980" w14:textId="77777777"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00DE8"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23EEA"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49BB5"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E63C9B" w14:textId="77777777"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FD596"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A195B7"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2154D0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041FC0" w14:textId="77777777"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42F8B1" w14:textId="77777777"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4B8686"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4B5EC"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3E04B"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709AFA" w14:textId="77777777"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F63AB9"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376C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257D4F9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C25B68" w14:textId="77777777"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398C8F" w14:textId="77777777"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D21362"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E4A6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326B"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3224A" w14:textId="77777777"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74E9D"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8FE627"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37179FC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63437F" w14:textId="77777777"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2151B4" w14:textId="77777777"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4835D0"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55B15"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C40B78"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F8E870" w14:textId="77777777"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F9F577"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4ABBE8"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3FCA671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596FBC" w14:textId="77777777"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203BFE" w14:textId="77777777"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AA37B2"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78E3"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57268"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12E6BB" w14:textId="77777777"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A83CE"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0F30A7"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663D1F1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95F8" w14:textId="77777777"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E63E0A" w14:textId="77777777"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E6AB2B"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190E5"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0A032"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EE736E" w14:textId="77777777"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F37EC"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A14768"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6FCD39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FC6E5" w14:textId="77777777"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DE28D8" w14:textId="77777777"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19E4B"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26316"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0138A"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A7917" w14:textId="77777777"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1426AB"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1C5A9F"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41C7A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0A9CC" w14:textId="77777777"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EED60A" w14:textId="77777777"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964327"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B2363"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935F3"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8792D3" w14:textId="77777777"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8A9E8"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AE97E"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07035A5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876C9C" w14:textId="77777777"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5DDB" w14:textId="77777777"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439BCF"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D3AC7"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4B15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936624" w14:textId="77777777"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23444"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BEF97"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7B1CFC6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AE417B" w14:textId="77777777"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2DF28" w14:textId="77777777"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7C259"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78861"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7C5FC"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318BC" w14:textId="77777777"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A303"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E2853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3DEC1C3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BAD19" w14:textId="77777777"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C5C0B" w14:textId="77777777"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63E22B"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87319"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945A0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4D9CA0" w14:textId="77777777"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E6BD0"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FABB31"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0895C7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036CE2" w14:textId="77777777"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4DA17" w14:textId="77777777"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DF82D7"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4DE4"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81139"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19990A" w14:textId="77777777"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0EC9A"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18CDD"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3C61053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1796E4" w14:textId="77777777"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04A643" w14:textId="77777777"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6B0E83"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89DF2"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00509"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E05FC" w14:textId="77777777"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B8549D"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92CA2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5FB2B4F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11F5C8" w14:textId="77777777"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0EDB96" w14:textId="77777777"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0AF2EB"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EAA8"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7D4DF"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0E3E70" w14:textId="77777777"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7E224F"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F6FF73"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3C3B066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D47D68" w14:textId="77777777"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BE24A" w14:textId="77777777"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84ECC0"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609D"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618DC"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4A81A" w14:textId="77777777"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FB23"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5C33C7"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042AE7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15E3B" w14:textId="77777777"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38DBD7" w14:textId="77777777"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6C236"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57C3D"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C1C35"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B2F43F" w14:textId="77777777"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0EA4F"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398EDF"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223D048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FAB944" w14:textId="77777777"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A267C8" w14:textId="77777777"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7423B9"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B2F4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24E34"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E155" w14:textId="77777777"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373573"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A3FC4"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51022A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E30C47" w14:textId="77777777"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ACED8" w14:textId="77777777"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BE0025"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76D1"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92EE90"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D704D3" w14:textId="77777777"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0C587"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06B2B2"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4B4F4E9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2B609F" w14:textId="77777777"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269BB0" w14:textId="77777777"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2F864E"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303C"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735BB"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508CB" w14:textId="77777777"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CF46FD"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E31953"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25384E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868445" w14:textId="77777777"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D1240" w14:textId="77777777"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EA28"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0D042"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31A4"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F74D39" w14:textId="77777777"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A6C3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F6FC42"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3E0E749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120D6" w14:textId="77777777"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F5A06A" w14:textId="77777777"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7C0EC"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10356"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9DFC5"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0A6733"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25F92D"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51189"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9F8BE2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C5538" w14:textId="77777777"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7E294C" w14:textId="77777777"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032E49"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39303"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BDAE4"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93FF6" w14:textId="77777777"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E77FC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1D0295"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256423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A3EEEE" w14:textId="77777777"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1F79A" w14:textId="77777777"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54B24D"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90845"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EFFCE"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385948" w14:textId="77777777"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E8AA"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7B7C81"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7EA30E0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C30462" w14:textId="77777777"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8BC972" w14:textId="77777777"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BBC37A"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6E77A"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2B0A17"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2ED4DF" w14:textId="77777777"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9318C"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DEAD16"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05450C1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5E88CC" w14:textId="77777777"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B2DAFE" w14:textId="77777777"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8816C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3F65"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FAA69"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8931C5" w14:textId="77777777"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47322C"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B97F"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593E2B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EE793F" w14:textId="77777777"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E2F05" w14:textId="77777777"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4E9115"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0AA4C"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1ED05"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9043" w14:textId="77777777"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14411"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CFEF8"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7FD45A6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239B7D" w14:textId="77777777"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0D2DF" w14:textId="77777777"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765AED"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B0C7D"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B01CE"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313958" w14:textId="77777777"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71A20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620E88"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33BBDA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C5FC9" w14:textId="77777777"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35100" w14:textId="77777777"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174292"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19F26"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352EA"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0BA3E" w14:textId="77777777"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5B131"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4B8861"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25431AE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B7D56D" w14:textId="77777777"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38F2A" w14:textId="77777777"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80C90"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69CAD"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53A5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BFCDD" w14:textId="77777777"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907B48"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D6608E"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3BEA64A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6BD860" w14:textId="77777777"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8A727" w14:textId="77777777"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115990"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D58"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80679"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1D4A51" w14:textId="77777777"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B8D0A7"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297E9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498BE5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248056" w14:textId="77777777"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5C2E05" w14:textId="77777777"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5E5A4B"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ADF5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6DC41"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0C86AC" w14:textId="77777777"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976541"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143040"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0BFF7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F37945" w14:textId="77777777"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1460" w14:textId="77777777"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9A6536"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CD9D"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1E9C1"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319CA2" w14:textId="77777777"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52AEB8"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05A7B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7C1452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5B3206" w14:textId="77777777"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9AFE7A" w14:textId="77777777"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21502F"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DE7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83D0E"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9B0B84" w14:textId="77777777"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5A118"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1DCE7"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0419B6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BA3861" w14:textId="77777777"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119EE8" w14:textId="77777777"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9F091"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EACB0"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13B6C0"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56C349" w14:textId="77777777"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8E91B4"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8531F"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7D95ED6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8CD37B" w14:textId="77777777"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A06E6" w14:textId="77777777"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079100"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298F8"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C3587C"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264039" w14:textId="77777777"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AA6DE"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607C85"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25014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C1889E" w14:textId="77777777"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A30D82" w14:textId="77777777"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C4A14A8"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76877"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3F8BC0"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E11B97" w14:textId="77777777"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EC5DB3"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D380CF"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6D591FC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B6237" w14:textId="77777777"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E3B68B" w14:textId="77777777"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DEAED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543DF"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98179"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8F965" w14:textId="77777777"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44386"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BF4F7C"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12D8A5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2556C3" w14:textId="77777777"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7E2A51" w14:textId="77777777"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2A3719"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09378"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6572E"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FB71D3" w14:textId="77777777"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A9DFD"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BFA27"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11A9E9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39950" w14:textId="77777777"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5D5FFC" w14:textId="77777777"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384327"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50BA1"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BFEE0"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7D939E" w14:textId="77777777"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94EFBD"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DE93E"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52E239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72CEEC" w14:textId="77777777"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0CC0" w14:textId="77777777"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EAF380"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C2F7F"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6E53F"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547A7" w14:textId="77777777"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EA9A1F"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2789E7"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690071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D7619" w14:textId="77777777"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687439" w14:textId="77777777"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3F9210"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3441B"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E8A6E9"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581017" w14:textId="77777777"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DF4DB"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575FBC"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5CE36D0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133DFF" w14:textId="77777777"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3E2EAF" w14:textId="77777777"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91E19D"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92F68"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EC8DDC"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B0C1D" w14:textId="77777777"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DC6A2F"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E26902"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4FBD5A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DBB18B" w14:textId="77777777"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6D3D9" w14:textId="77777777"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6A0812"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46504"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4396C"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FBBE73" w14:textId="77777777"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C60FEE"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DE23E"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40F053B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585621" w14:textId="77777777"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D0F00" w14:textId="77777777"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532C3"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952C8"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9AABB"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A7AD50" w14:textId="77777777"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B0A6AF"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F7727F"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5FD911B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C79A2C" w14:textId="77777777"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7260E7" w14:textId="77777777"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FC4C5F"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A92CE"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AECED1"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40EF08" w14:textId="77777777"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1EEE36"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53B1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0568F53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8A4977" w14:textId="77777777"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3130D9" w14:textId="77777777"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2BCDC7"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1EFB6"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5D73B"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AEE288" w14:textId="77777777"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524B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D775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2FAA5EE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31A71" w14:textId="77777777"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A1905" w14:textId="77777777"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4EC8F5"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02775"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6A626"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D0AFD6" w14:textId="77777777"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F668C7"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1E7CE6"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7B9D80E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073AC7" w14:textId="77777777"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6B7FD" w14:textId="77777777"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AD3AA1"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F0488"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4DD1A3"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703A59" w14:textId="77777777"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7B43E6"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E880AF"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AA1A2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671B1F" w14:textId="77777777"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88622E" w14:textId="77777777"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2B6A7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FEBFD"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2D087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A9FED1" w14:textId="77777777"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16601"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D2F22E"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EF1B4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F46498" w14:textId="77777777"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C3F6C7" w14:textId="77777777"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F2F26"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8C36"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FD16D"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022C53" w14:textId="77777777"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B2AF1"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5B41A2"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60F4D4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B0F05D" w14:textId="77777777"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01F0EF" w14:textId="77777777"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84CFCC"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B02E"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87C447"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81C377" w14:textId="77777777"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3486BF"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22110C"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41F285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6BBC7" w14:textId="77777777"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E93B8" w14:textId="77777777"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45A5D4"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78164"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2BCF32"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B859ED" w14:textId="77777777"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EABBE"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EF7F47"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3E0D01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26D3" w14:textId="77777777"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523137" w14:textId="77777777"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36C62D"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D72DA"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C127A"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DA0C6" w14:textId="77777777"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7D8639"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31EB0"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780AE9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55AF5" w14:textId="77777777"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2313" w14:textId="77777777"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7160FA"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21ED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573D8"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A1497" w14:textId="77777777"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B4A6A4"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9CDD9"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19D6EF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B573FD" w14:textId="77777777"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F8EA6" w14:textId="77777777"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8032B3"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BFF1"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13BE4"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394A3" w14:textId="77777777"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9FFE3"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2A9D07"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26A2524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A1B4A9" w14:textId="77777777"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9C9D27" w14:textId="77777777"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4587E9"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A599"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CC203"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FBC86D" w14:textId="77777777"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4E78C"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73B98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504F94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3C4C62" w14:textId="77777777"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4B2177" w14:textId="77777777"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FD895"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47377"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E83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82A4A" w14:textId="77777777"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5B10C8"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F8F77"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20D12E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06D55D" w14:textId="77777777"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40C94" w14:textId="77777777"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D361A8"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64659"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56F6A"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205B" w14:textId="77777777"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61DA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C33F0"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0265BFE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C9E1F" w14:textId="77777777"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7ADA28" w14:textId="77777777"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103B00"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43C40"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784781"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5BFB33" w14:textId="77777777"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C0BD7A"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31C52B"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28163F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03DD1" w14:textId="77777777"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D02B2F" w14:textId="77777777"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573A7"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2B5BF"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31F54"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5A32D" w14:textId="77777777"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197AA"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8435F1"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5B40AB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921995" w14:textId="77777777"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EC5CE5" w14:textId="77777777"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B48918"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C37A1"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F1A7F"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D8290B" w14:textId="77777777"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B5998"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90AD1"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04AE2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F8655D" w14:textId="77777777"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558A10" w14:textId="77777777"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9E432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329FA"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E2A7E"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11956" w14:textId="77777777"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5D1EF"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A3818E"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2CD712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F11DAE" w14:textId="77777777"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0C75FA" w14:textId="77777777"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16C287"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6C31"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061A7"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F12F0" w14:textId="77777777"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068822"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15F70"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6A90225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A7EB1" w14:textId="77777777"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0B34C1" w14:textId="77777777"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F38B88"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BBD1"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E31D9"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AFB0B" w14:textId="77777777"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DAB18"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695FE1"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3C4DA24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32BA4" w14:textId="77777777"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2E14F5" w14:textId="77777777"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E6E7CD"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736D"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F3C8CE"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6B671F" w14:textId="77777777"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FD378"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40A02D"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1CC8895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5880E0" w14:textId="77777777"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54D27D" w14:textId="77777777"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1BD955"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D5624"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E68C4"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55D7D5" w14:textId="77777777"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45DBCB"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0DFDA4"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614D17F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4AC0AD" w14:textId="77777777"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CE8B68" w14:textId="77777777"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C6F776"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04C2C"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4719CF"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614A2" w14:textId="77777777"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25D0C"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2F8792B"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4F0B8DA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9E865F" w14:textId="77777777"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95EA91" w14:textId="77777777"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548069"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F1DC8"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B628C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46E05C" w14:textId="77777777"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1A1E9B"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1523CF"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2BA112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5DDCB" w14:textId="77777777"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A68F8" w14:textId="77777777"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79E317"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998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53EEBD"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FABDEC" w14:textId="77777777"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54EAD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C2075C"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0A2CA5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486240" w14:textId="77777777"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E0D43" w14:textId="77777777"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7F9F48"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3BC4"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1780EF"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032C" w14:textId="77777777"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18B196"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1920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115F387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697EA" w14:textId="77777777"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5EE0E5" w14:textId="77777777"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E698D1"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6BC8"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10BA0A"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DD811" w14:textId="77777777"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16D421"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4A232"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3348EDD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556FE" w14:textId="77777777"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E6FF21" w14:textId="77777777"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658F2"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F3274"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F4D40"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38A89" w14:textId="77777777"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066E09"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B7EE97"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6EDF15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D98A42" w14:textId="77777777"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99B316" w14:textId="77777777"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7813CE"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CA43E"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55D9A1"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8AE01C" w14:textId="77777777"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C47E37"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2B0156"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6ADD5F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4ED0ED"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B220E4"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A489FF"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EB3D6"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55D510"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DB82C1"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340BF1"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BAF09F"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538F6AC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F5FBCE" w14:textId="77777777"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A0BF0" w14:textId="77777777"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38EAFF"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C3FBB"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D5F5"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2DD691" w14:textId="77777777"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8D6C37"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7D576B"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002D610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F4182" w14:textId="77777777"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80F86F" w14:textId="77777777"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C79CDA"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951EE"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8DF5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0C07AF" w14:textId="77777777"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F9593"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69E971"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D3B18E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EF2BBE" w14:textId="77777777"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6E03B2" w14:textId="77777777"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90AC90"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8F58B"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09830"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B0FE1" w14:textId="77777777"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ACE52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E109A1"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5B9BE3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36AD88" w14:textId="77777777"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AC17EB" w14:textId="77777777"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1E6038"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E39FB"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332EA"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2527F5" w14:textId="77777777"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7A99AD"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665A1C"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13506E9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CCA70" w14:textId="77777777"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9ED1A7" w14:textId="77777777"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DDB886"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CEA1D"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E108F"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BE165D" w14:textId="77777777"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CD482"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2180A2"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1BDE68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AE6E7F" w14:textId="77777777"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D1ABFE" w14:textId="77777777"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C00F68"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BE459"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3DC75"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FD6232" w14:textId="77777777"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AD155E"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19A512"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2BB9176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6C0737" w14:textId="77777777"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5DAEE2" w14:textId="77777777"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0AEF24"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50627"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49EA59"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B02C8D" w14:textId="77777777"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A9FD5A"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6967A0"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79B8A7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C39FAF" w14:textId="77777777"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1F189" w14:textId="77777777"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2C0371"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CC464"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70EF7"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DD05" w14:textId="77777777"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CC0A3"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5721CE"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5B2C9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217D5" w14:textId="77777777"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592769" w14:textId="77777777"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49C999"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7E659"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CB03B"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61C7B7" w14:textId="77777777"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3769C2"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E10CC0"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413F12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BB724" w14:textId="77777777"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DBDD1" w14:textId="77777777"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57B75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087B4"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2BFBC"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263BF" w14:textId="77777777"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393EB4"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72839"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39BAC5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CA6B5" w14:textId="77777777"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542D24" w14:textId="77777777"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4B18B"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BF7E3"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1A9DD"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6E5A6D" w14:textId="77777777"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FEAF5"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3566F0"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4FB5CF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7EC8A" w14:textId="77777777"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4A42FF" w14:textId="77777777"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F91AC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65FCC"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1604D4"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40C31" w14:textId="77777777"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1458BE"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9D398D"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0B19761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0A7" w14:textId="77777777"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06FB13" w14:textId="77777777"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DB01E3"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43037"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1A8426"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4C7B4D" w14:textId="77777777"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22F61D"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4898C4"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B2A41A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31C00" w14:textId="77777777"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6242F" w14:textId="77777777"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070666"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D6366"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B3311"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530C69" w14:textId="77777777"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FEDEF"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27E933"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271A19A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4EA92" w14:textId="77777777"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7D382" w14:textId="77777777"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89EE5B"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E184"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9D513B"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421AD4" w14:textId="77777777"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BFB0C"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AAF8DD"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72D5A4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567CE0" w14:textId="77777777"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015E1D" w14:textId="77777777"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8455FA"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330AF"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F93C0"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63EEFD" w14:textId="77777777"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4294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3FE8E0"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02DA193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6FBF" w14:textId="77777777"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A9F44" w14:textId="77777777"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CEC56"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38A2B"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B84ED1"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B46E70" w14:textId="77777777"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D7D9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8C92B"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7A8437F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70FDB" w14:textId="77777777"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F7FE1C" w14:textId="77777777"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DC2F76"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58E69"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050758"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F79377" w14:textId="77777777"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0DD33"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92C45E"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0C8FE6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4F00D" w14:textId="77777777"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5A0866" w14:textId="77777777"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011D8C"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784A9"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92A87"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13C6F" w14:textId="77777777"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83B6D"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BC9AE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21159FB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831F4" w14:textId="77777777"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11A43" w14:textId="77777777"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892DCB"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E9A16"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A39ED"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CFD5B" w14:textId="77777777"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40781A"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4C7AF3"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4C7AAE2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9CBE04" w14:textId="77777777"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2826E" w14:textId="77777777"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C2B424"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59E6C"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1B6ACE"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D24F2" w14:textId="77777777"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F3607"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286369"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6F936DE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78D814" w14:textId="77777777"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06480A" w14:textId="77777777"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67A21"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1D4E"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90098"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89717" w14:textId="77777777"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93F53"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8F1132"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7A0492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CF0DF" w14:textId="77777777"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E1517B" w14:textId="77777777"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FFDDE8"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01CC"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EB3F9"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AB082A" w14:textId="77777777"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4E947"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4793"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504F71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7F442B" w14:textId="77777777"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6ECE0" w14:textId="77777777"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9A439C"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A9A4"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8B69E"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22B485" w14:textId="77777777"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44C86"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A89456"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287EE63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B0AFFB" w14:textId="77777777"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BE2C3" w14:textId="77777777"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171D9F"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1AE1"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F378"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8123F" w14:textId="77777777"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B0B196"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29991E6"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3F0866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1C423" w14:textId="77777777"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E407F" w14:textId="77777777"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5CEA15"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CE5F8"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F39B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367E39" w14:textId="77777777"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50888"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75093E"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5ABFC9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2345A" w14:textId="77777777"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7F4D57" w14:textId="77777777"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C6EAFA"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17A00"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0B2C"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3612A" w14:textId="77777777"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83725B"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C6EEB1"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1AD090E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CAA18" w14:textId="77777777"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06032F" w14:textId="77777777"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B4D8DA"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FCE34"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C684C5"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E05848" w14:textId="77777777"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A7660B"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02B46C"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032C1C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345D5" w14:textId="77777777"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AACF66" w14:textId="77777777"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E35FCA"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E72DE"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9881C"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1795BA" w14:textId="77777777"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D7EEA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EADCFA"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0403AB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4884A" w14:textId="77777777"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D5342" w14:textId="77777777"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6FC352"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51168"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99CD8"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22F10C" w14:textId="77777777"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62662"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B734F"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44F5DD4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DB8113" w14:textId="77777777"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F383FA" w14:textId="77777777"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1AF1FF"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BE37"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084A7B"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1E05F6" w14:textId="77777777"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D7677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A90371"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7487BF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366407" w14:textId="77777777"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A830B7" w14:textId="77777777"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61C3F6"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76200"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67653A"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A349FF" w14:textId="77777777"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A9315"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C93F21"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1AE20F0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BD707F" w14:textId="77777777"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1817D" w14:textId="77777777"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2191F1"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8BC5E"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F38B1"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7EB046" w14:textId="77777777"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D3C55"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0469E"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424F751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66CA6B" w14:textId="77777777"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704D08" w14:textId="77777777"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47DD96"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C8760"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B25D72"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B7A3A7" w14:textId="77777777"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0DEADA"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774F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6819DB0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4C8849" w14:textId="77777777"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1565E8" w14:textId="77777777"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F36C31"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A77D5"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3ECA9"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3AF7C5" w14:textId="77777777"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401B75"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6A17A5"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04A7C2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F36DF9" w14:textId="77777777"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CEB8E2" w14:textId="77777777"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977E43"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380BF"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FEDFE6"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E06374" w14:textId="77777777"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43E5F"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E98532"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261FF0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D6F153" w14:textId="77777777"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F4CAB3" w14:textId="77777777"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113528"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10A62"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683D0E"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AE155" w14:textId="77777777"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A349E7"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56FC74"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3DE1671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6093A2" w14:textId="77777777"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0C7A94" w14:textId="77777777"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C7599A"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560FC"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656B9"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D9D35F" w14:textId="77777777"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8EA707"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AA5DE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66FD16D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3DE1F0" w14:textId="77777777"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16736" w14:textId="77777777"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B17735"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F802"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D530B5"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BA4A46" w14:textId="77777777"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033F4"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95C6E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6BDD2FB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611A8F" w14:textId="77777777"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49021" w14:textId="77777777"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5A13F6"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C9345"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A7BCF"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1C8174" w14:textId="77777777"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9EFD09"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5DF717"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7E855DD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CF4DF"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CAE40F"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9BCD24"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9D909"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80AE2"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64710"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D0E4CF"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E6DBA7"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150FD0C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6D3E6B" w14:textId="77777777"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075E6" w14:textId="77777777"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B7C908"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7EE88"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69AD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1F163B" w14:textId="77777777"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8D07"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33D35"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D7990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CA2B4E" w14:textId="77777777"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EC1937" w14:textId="77777777"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903090"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3FF7E"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D764A"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FFD5D7" w14:textId="77777777"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B7498"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4BCBE"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4E482A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86ECA" w14:textId="77777777"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AF0663" w14:textId="77777777"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94D6FD"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86546"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222592"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809A2" w14:textId="77777777"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668384"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D02C80"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3E500D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982D58" w14:textId="77777777"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104E0E" w14:textId="77777777"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8F34B2"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560B1"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B197A"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CD397C" w14:textId="77777777"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230D8E"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CBF3AD"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20C7CA0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EA9D" w14:textId="77777777"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A3C11" w14:textId="77777777"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7F000A"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14B63"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25F7F2"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A5D6BB" w14:textId="77777777"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2B9946"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A40E5D"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79177CE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EF40B" w14:textId="77777777"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0520FE" w14:textId="77777777"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F5F54"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8F60E"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543714"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1B262" w14:textId="77777777"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55BAE"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AE246"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69AD16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1EC1B2" w14:textId="77777777"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F98A2D" w14:textId="77777777"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36C940"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35B1E"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B5097"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2F574B" w14:textId="77777777"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4B90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AC1BA3"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2E7540E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33E8C2" w14:textId="77777777"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7533DD" w14:textId="77777777"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5399DF"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2F221"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FA80A"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EE6F7C" w14:textId="77777777"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37B872"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ABC36E"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2597FC2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6E37C" w14:textId="77777777"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91ED88" w14:textId="77777777"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5239F2"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D3F3"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105B7"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521A8" w14:textId="77777777"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49249E"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0E7B2A"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1114DAD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26FB7" w14:textId="77777777"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494C0" w14:textId="77777777"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7B585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93CED"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A32DD6"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22723" w14:textId="77777777"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42CA1"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70D7D4"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1979BCD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B9F66" w14:textId="77777777"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F0897" w14:textId="77777777"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B937FC"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5A20E"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6AEF4"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2A581" w14:textId="77777777"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40328"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9DF55"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0D2F6B9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4F1CDC" w14:textId="77777777"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1510" w14:textId="77777777"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BEB71"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425CB"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AAB1E"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139DF3" w14:textId="77777777"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F5D73"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D0ED60"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347F923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3F7976" w14:textId="77777777"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239C80" w14:textId="77777777"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37C56B"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A1DE"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78F34"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D714A" w14:textId="77777777"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9014F3"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808BCA"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4A12ACB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9D713" w14:textId="77777777"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5CAE20" w14:textId="77777777"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90BA46"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6CF31"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77ABE"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CB340" w14:textId="77777777"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F56B33"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1E7246"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401EA8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79A92C" w14:textId="77777777"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BE702" w14:textId="77777777"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BA1263"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057ED"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9F199"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2D88" w14:textId="77777777"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1DA806"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C3E46A"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2425E60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7CE19" w14:textId="77777777"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A9C54" w14:textId="77777777"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7C171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69C9"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A0AF9"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3F32E" w14:textId="77777777"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52E4F"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E7D9E"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659C75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7376B" w14:textId="77777777"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15F4A4" w14:textId="77777777"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56F937"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39151"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A9E35"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63F933" w14:textId="77777777"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5BD7DF"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549C9"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5E297B6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65F03D" w14:textId="77777777"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E272E" w14:textId="77777777"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F1F372"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506D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B39F2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ED4E1F" w14:textId="77777777"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DAC285"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653830"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3ECD502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7002E5" w14:textId="77777777"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BFB48" w14:textId="77777777"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3EF2B"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21C2"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1AE0DA"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0C8B7" w14:textId="77777777"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90CCD4"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AB46"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305E5E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87E890" w14:textId="77777777"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1CFB4" w14:textId="77777777"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B9FBBD"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6936"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001781"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92965D" w14:textId="77777777"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9F5A3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5476CC"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7C6F2D2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52BDE7" w14:textId="77777777"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4C1C0A" w14:textId="77777777"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6DC6C4C"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37016"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FB29D"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541AD5" w14:textId="77777777"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64980"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E917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6A95E6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4812B" w14:textId="77777777"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C3174" w14:textId="77777777"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81F904"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1268"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DCE4F"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0A530" w14:textId="77777777"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DD8E9"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273E82"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6E523A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AE3995" w14:textId="77777777" w:rsidR="00D319A2" w:rsidRDefault="00D319A2" w:rsidP="00C96EA1">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E3BBEF" w14:textId="77777777" w:rsidR="00D319A2" w:rsidRDefault="00D319A2" w:rsidP="00C96EA1">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AD7925"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D588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30CD"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C13EB" w14:textId="77777777" w:rsidR="00D319A2" w:rsidRDefault="00D319A2" w:rsidP="00C96E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750A7E"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2061BC"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405D69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9EB621" w14:textId="77777777" w:rsidR="003C6D5F" w:rsidRDefault="003C6D5F"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BDF2D1" w14:textId="77777777" w:rsidR="003C6D5F" w:rsidRDefault="003C6D5F"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192C2B"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04B36"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20513"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59750E" w14:textId="77777777" w:rsidR="003C6D5F" w:rsidRDefault="003C6D5F"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EC7B0C"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39307B"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5915F5A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056A7F" w14:textId="77777777" w:rsidR="00FF05F2" w:rsidRDefault="00FF05F2" w:rsidP="000F74F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D33A51" w14:textId="77777777" w:rsidR="00FF05F2" w:rsidRDefault="00FF05F2" w:rsidP="000F74F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710766"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5A2F4"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B94EBE"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C2A4" w14:textId="77777777" w:rsidR="00FF05F2" w:rsidRDefault="00FF05F2" w:rsidP="000F74F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DCB78"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8395C8"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304CB7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7E7D0F" w14:textId="77777777" w:rsidR="007004C7" w:rsidRDefault="007004C7" w:rsidP="007004C7">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907D6C" w14:textId="77777777" w:rsidR="007004C7" w:rsidRDefault="007004C7" w:rsidP="007004C7">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284AF6"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9816"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739DD"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3C420" w14:textId="77777777" w:rsidR="007004C7" w:rsidRDefault="007004C7"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7EE99"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F9176F"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4599BA0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FECC1C" w14:textId="77777777" w:rsidR="00784CA9" w:rsidRDefault="00784CA9"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E8F7E9" w14:textId="77777777" w:rsidR="00784CA9" w:rsidRDefault="00784CA9"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7B5FCB"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A06D"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5397C"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B1340" w14:textId="77777777" w:rsidR="00784CA9" w:rsidRDefault="00784CA9"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2E69D9"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F7D61"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3FC458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22C1B" w14:textId="77777777" w:rsidR="008E7F28" w:rsidRDefault="008E7F2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2DCED" w14:textId="77777777" w:rsidR="008E7F28" w:rsidRDefault="008E7F2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42571F"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5371A"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F9711"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8350FB" w14:textId="77777777" w:rsidR="008E7F28" w:rsidRDefault="008E7F28"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66396"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72005"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6E33056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7C5ECE" w14:textId="77777777" w:rsidR="005D0362" w:rsidRDefault="005D036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E0710" w14:textId="77777777" w:rsidR="005D0362" w:rsidRDefault="005D036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71BED1"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0EC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D9A46"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4428D4" w14:textId="77777777" w:rsidR="005D0362" w:rsidRDefault="005D0362" w:rsidP="00C55B6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F1CBB"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5E06AD"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34B9BC8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62D8EC" w14:textId="77777777" w:rsidR="00813672" w:rsidRDefault="0081367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289880" w14:textId="77777777" w:rsidR="00813672" w:rsidRDefault="0081367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F13E7"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B87F8"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C0317"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8F8CEF" w14:textId="77777777" w:rsidR="00813672" w:rsidRDefault="0081367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1E5ECD"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27BE3B"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6A3A4B2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82010C" w14:textId="77777777" w:rsidR="005335C7" w:rsidRDefault="005335C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6F152F" w14:textId="77777777" w:rsidR="005335C7" w:rsidRDefault="005335C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C6E2A"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AFCAD"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C5443"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E958E4" w14:textId="77777777" w:rsidR="005335C7" w:rsidRDefault="005335C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0418C4"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36ED4C"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245C7D5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13EFA" w14:textId="77777777" w:rsidR="00A6377D" w:rsidRDefault="00A6377D"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B9DEAE" w14:textId="77777777" w:rsidR="00A6377D" w:rsidRDefault="00A6377D"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A0753B"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1EDF"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31199"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70A73" w14:textId="77777777" w:rsidR="00A6377D" w:rsidRDefault="00A6377D"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BEE3"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FCD88"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430726D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0A55C" w14:textId="77777777" w:rsidR="00EB1892" w:rsidRDefault="00EB189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4637B" w14:textId="77777777" w:rsidR="00EB1892" w:rsidRDefault="00EB189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395435"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025A9"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184E8"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A4A12D" w14:textId="77777777" w:rsidR="00EB1892" w:rsidRDefault="00EB189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846F1"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64E51"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5CE9CDF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699612" w14:textId="77777777" w:rsidR="00245147" w:rsidRDefault="0024514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ED819" w14:textId="77777777" w:rsidR="00245147" w:rsidRDefault="0024514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A533B1"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CC366"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A0FF70"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744E4C" w14:textId="77777777" w:rsidR="00245147" w:rsidRDefault="0024514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EC6E95"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5B3415"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501F69D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F4963" w14:textId="77777777" w:rsidR="00B52F87" w:rsidRDefault="00B52F87"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FF0778" w14:textId="77777777" w:rsidR="00B52F87" w:rsidRDefault="00B52F87"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CE82C0"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AD8C5"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DAA8F4"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052A3" w14:textId="77777777" w:rsidR="00B52F87" w:rsidRDefault="00B52F87"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BF0151"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A272EC"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72316CC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BB64B" w14:textId="77777777" w:rsidR="00D15022" w:rsidRDefault="00D15022"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D3D1B" w14:textId="77777777" w:rsidR="00D15022" w:rsidRDefault="00D15022"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1DF0D4"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BB73"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FFAB9"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28425" w14:textId="77777777" w:rsidR="00D15022" w:rsidRDefault="00D15022"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743983"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CF27AA"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2330513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266408" w14:textId="77777777" w:rsidR="0012591A" w:rsidRDefault="0012591A"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D87606" w14:textId="77777777" w:rsidR="0012591A" w:rsidRDefault="0012591A"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4AC68"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DEBC"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B9AAD"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9CA85" w14:textId="77777777" w:rsidR="0012591A" w:rsidRDefault="0012591A"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EB2AE8"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D9D0E9"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7F6E104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A7706A" w14:textId="77777777" w:rsidR="006E5ECC" w:rsidRDefault="006E5ECC"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03B0C" w14:textId="77777777" w:rsidR="006E5ECC" w:rsidRDefault="006E5ECC"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5F91A"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227B3"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9BBEB"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0B018E" w14:textId="77777777" w:rsidR="006E5ECC" w:rsidRDefault="006E5ECC"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47A6F6"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D074F"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436125A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74596D" w14:textId="77777777" w:rsidR="007E0C58" w:rsidRDefault="007E0C58"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78363" w14:textId="77777777" w:rsidR="007E0C58" w:rsidRDefault="007E0C58"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98502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86E58"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EEF3"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4B6F8" w14:textId="77777777" w:rsidR="007E0C58" w:rsidRDefault="007E0C58"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C2800"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477506"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34B5051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EEFDB2" w14:textId="77777777" w:rsidR="00561ECB" w:rsidRDefault="00561ECB"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8750B5" w14:textId="77777777" w:rsidR="00561ECB" w:rsidRDefault="00561ECB"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300EB1"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060B5"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7AF9BC"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CB9669" w14:textId="77777777" w:rsidR="00561ECB" w:rsidRDefault="00561ECB"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61050"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BCA28E"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5F6DA3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912597" w14:textId="77777777" w:rsidR="00F44FEE" w:rsidRDefault="00F44FEE" w:rsidP="00C55B6B">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5BCA5B" w14:textId="77777777" w:rsidR="00F44FEE" w:rsidRDefault="00F44FEE" w:rsidP="00C55B6B">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6EB6E3"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AF44A"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2A7BD9"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DDF9D0" w14:textId="77777777" w:rsidR="00F44FEE" w:rsidRDefault="00F44FEE" w:rsidP="00C55B6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C5936E"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B5A7E6"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4F26513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1EBB56" w14:textId="77777777" w:rsidR="00ED67A7" w:rsidRDefault="00ED67A7" w:rsidP="00ED67A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05AB08" w14:textId="77777777" w:rsidR="00ED67A7" w:rsidRDefault="00ED67A7" w:rsidP="00ED67A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7F351D"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55FE4"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C9D2C"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8677AD" w14:textId="77777777" w:rsidR="00ED67A7" w:rsidRDefault="00ED67A7" w:rsidP="001030E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AA07C2"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F86422"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368D1C7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062477" w14:textId="77777777" w:rsidR="00903D55" w:rsidRDefault="00903D5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B1A446" w14:textId="77777777" w:rsidR="00903D55" w:rsidRDefault="00903D5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F7F05D"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CFEF1"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D579D"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709BD" w14:textId="77777777" w:rsidR="00903D55" w:rsidRDefault="00903D5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3D5A1F"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B73585"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5CA79FF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AB3D6" w14:textId="77777777" w:rsidR="00F44535" w:rsidRDefault="00F4453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1FD13" w14:textId="77777777" w:rsidR="00F44535" w:rsidRDefault="00F4453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F67DB2"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0ED8F"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E63CE6"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B1500" w14:textId="77777777" w:rsidR="00F44535" w:rsidRDefault="00F44535"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18BD8"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FEDE6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2DDD0AA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AF97B3" w14:textId="77777777" w:rsidR="009F296A" w:rsidRDefault="009F296A" w:rsidP="009961CF">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5B7BE0" w14:textId="77777777" w:rsidR="009F296A" w:rsidRDefault="009F296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AC3603"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0F1AC"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4327D"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1F1E6" w14:textId="77777777" w:rsidR="009F296A" w:rsidRDefault="009F296A"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9F493"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887429"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1896C8C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FA17C" w14:textId="77777777" w:rsidR="002C1DB3" w:rsidRDefault="002C1DB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2D794" w14:textId="77777777" w:rsidR="002C1DB3" w:rsidRDefault="002C1DB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E5382F"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940D0"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27F4"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1A4EA" w14:textId="77777777" w:rsidR="002C1DB3" w:rsidRDefault="002C1DB3"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7086B7"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ECEEED"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61489E3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A12320" w14:textId="77777777" w:rsidR="00581D93" w:rsidRDefault="00581D9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CD829B" w14:textId="77777777" w:rsidR="00581D93" w:rsidRDefault="00581D9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183114"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F8BA7"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D7922"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5CE3BE" w14:textId="77777777" w:rsidR="00581D93" w:rsidRDefault="00581D93"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99DA6C"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5D3861"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3D030A6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B11BB" w14:textId="77777777" w:rsidR="008132FE" w:rsidRDefault="008132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13F3AD" w14:textId="77777777" w:rsidR="008132FE" w:rsidRDefault="008132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77E4ED"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30F7"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1378B"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1C91BB" w14:textId="77777777" w:rsidR="008132FE" w:rsidRDefault="008132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0FA2A7"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FB3D7"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4CC63E9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326AD" w14:textId="77777777" w:rsidR="00975E4E" w:rsidRDefault="00975E4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F8E18" w14:textId="77777777" w:rsidR="00975E4E" w:rsidRDefault="00975E4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5B00FD"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1D4AE"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91132"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6579EA" w14:textId="77777777" w:rsidR="00975E4E" w:rsidRDefault="00975E4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2DC2D"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C57FD7"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402768A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5CC8E7" w14:textId="77777777" w:rsidR="00D91F2E" w:rsidRDefault="00D91F2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9424C7" w14:textId="77777777" w:rsidR="00D91F2E" w:rsidRDefault="00D91F2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53BEA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52C9D"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D3BC1"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FA4836" w14:textId="77777777" w:rsidR="00D91F2E" w:rsidRDefault="00D91F2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B10513"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1C925B"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CBAF2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E5AB7A" w14:textId="77777777" w:rsidR="006863C5" w:rsidRDefault="006863C5"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03518" w14:textId="77777777" w:rsidR="006863C5" w:rsidRDefault="006863C5"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31C863"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162BE"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95F8A1"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6FF7A8" w14:textId="77777777" w:rsidR="006863C5" w:rsidRDefault="006863C5"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7CA03A"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1BB3C1"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0E1662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0A71C8" w14:textId="77777777" w:rsidR="009C6FD3" w:rsidRDefault="009C6FD3"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BFBF8" w14:textId="77777777" w:rsidR="009C6FD3" w:rsidRDefault="009C6FD3"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BE2BAA"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DF90B"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7DE23"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C18E9A" w14:textId="77777777" w:rsidR="009C6FD3" w:rsidRDefault="009C6FD3"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7208"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8B4658"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53E9AFB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19679" w14:textId="77777777" w:rsidR="004920DE" w:rsidRDefault="004920D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866259" w14:textId="77777777" w:rsidR="004920DE" w:rsidRDefault="004920D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77A142"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25246"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CB0432"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6CD7EA" w14:textId="77777777" w:rsidR="004920DE" w:rsidRDefault="004920D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A41F7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583B5B"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7EA537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077014" w14:textId="77777777" w:rsidR="002456FA" w:rsidRDefault="002456F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637AA6" w14:textId="77777777" w:rsidR="002456FA" w:rsidRDefault="002456F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64DB71"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34D2D"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489FE"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5EBC87" w14:textId="77777777" w:rsidR="002456FA" w:rsidRDefault="002456FA"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34636"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593DD0"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60F13C9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4527D5" w14:textId="77777777" w:rsidR="00B46B08" w:rsidRDefault="00B46B0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15D5D8" w14:textId="77777777" w:rsidR="00B46B08" w:rsidRDefault="00B46B0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B99389"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DE75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06564"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BEB267" w14:textId="77777777" w:rsidR="00B46B08" w:rsidRDefault="00B46B08"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CEE3AB"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1178C"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DD348D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E2175" w14:textId="77777777" w:rsidR="00841138" w:rsidRDefault="0084113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464C9D" w14:textId="77777777" w:rsidR="00841138" w:rsidRDefault="0084113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F5E4FA"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DF84D"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0B85A1"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23B4B" w14:textId="77777777" w:rsidR="00841138" w:rsidRDefault="00841138"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7982DD"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313B"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54C1BAD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E9150" w14:textId="77777777" w:rsidR="00C45E81" w:rsidRDefault="00C45E81"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3973DE" w14:textId="77777777" w:rsidR="00C45E81" w:rsidRDefault="00C45E81"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1EE244"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B23A4"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F33BB9"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6E652" w14:textId="77777777" w:rsidR="00C45E81" w:rsidRDefault="00C45E81"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FEC7E3"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6F8C1"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7869F5E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89EF7" w14:textId="77777777" w:rsidR="00301FBA" w:rsidRDefault="00301FBA"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674105" w14:textId="77777777" w:rsidR="00301FBA" w:rsidRDefault="00301FBA"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364E1D"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F543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EF68F"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B5AABC" w14:textId="77777777" w:rsidR="00301FBA" w:rsidRDefault="00301FBA"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63BF85"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72742"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3F62F8B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C74F8" w14:textId="77777777" w:rsidR="00AB1928" w:rsidRDefault="00AB1928"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008EA" w14:textId="77777777" w:rsidR="00AB1928" w:rsidRDefault="00AB1928"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92C309"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11BCB"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0752"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9C70F" w14:textId="77777777" w:rsidR="00AB1928" w:rsidRDefault="00AB1928" w:rsidP="009961C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63E1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583E82"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4AF0B05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D39A2" w14:textId="77777777" w:rsidR="00F62AFE" w:rsidRDefault="00F62AF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8E6EC" w14:textId="77777777" w:rsidR="00F62AFE" w:rsidRDefault="00F62AF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4FDB3A"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A24B2"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7EBEB1"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667A11" w14:textId="77777777" w:rsidR="00F62AFE" w:rsidRDefault="00F62AFE" w:rsidP="009961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65E25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A95A0F"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7EFBFCA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8D61E" w14:textId="77777777" w:rsidR="00600DFB" w:rsidRDefault="00600DFB"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2AE355" w14:textId="77777777" w:rsidR="00600DFB" w:rsidRDefault="00600DFB"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E603B0D"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2F46"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106A32"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C6CADF" w14:textId="77777777" w:rsidR="00600DFB" w:rsidRDefault="00600DFB"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618429"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17E6BF"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0A0EFA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18BFFB" w14:textId="77777777" w:rsidR="006D679E" w:rsidRDefault="006D679E"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89B8E7" w14:textId="77777777" w:rsidR="006D679E" w:rsidRDefault="006D679E"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876304"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E55E9"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2B418"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A3DEA7" w14:textId="77777777" w:rsidR="006D679E" w:rsidRDefault="006D679E"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A16FA7"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54257"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190142F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A4DE4B" w14:textId="77777777" w:rsidR="009961CF" w:rsidRDefault="009961CF" w:rsidP="009961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0D549" w14:textId="77777777" w:rsidR="009961CF" w:rsidRDefault="009961CF" w:rsidP="009961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333D0A"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99BA5"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50240"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842E03" w14:textId="77777777" w:rsidR="009961CF" w:rsidRDefault="009961CF" w:rsidP="009961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5FDFC"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4D7EAB"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3A1E92C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728CDD" w14:textId="77777777" w:rsidR="00EC59B7" w:rsidRDefault="00EC59B7"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2EEA7" w14:textId="77777777" w:rsidR="00EC59B7" w:rsidRDefault="00EC59B7"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DA3385"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7274C"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AB4802"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F62D73" w14:textId="77777777" w:rsidR="00EC59B7" w:rsidRDefault="00EC59B7"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3A5B82"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5760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2D60EA6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2F0FB" w14:textId="77777777" w:rsidR="00DC7ED0" w:rsidRDefault="00DC7ED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A899" w14:textId="77777777" w:rsidR="00DC7ED0" w:rsidRDefault="00DC7ED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37C023"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2CE4A"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0C2FB"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84BF59" w14:textId="77777777" w:rsidR="00DC7ED0" w:rsidRDefault="00DC7ED0"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AD7A9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44FB13"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7A3E6BB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0E78C4" w14:textId="77777777" w:rsidR="00003353" w:rsidRDefault="00003353"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BEC3E" w14:textId="77777777" w:rsidR="00003353" w:rsidRDefault="00003353"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E2D5DF"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3B391"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7633"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F6908" w14:textId="77777777" w:rsidR="00003353" w:rsidRDefault="00003353"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FD1DF7"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736034"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21E58CD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B6B6CD" w14:textId="77777777" w:rsidR="00F74F15" w:rsidRDefault="00F74F15"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FAB37" w14:textId="77777777" w:rsidR="00F74F15" w:rsidRDefault="00F74F15"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A84787"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CEB1E"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4DF73"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DD1ADD" w14:textId="77777777" w:rsidR="00F74F15" w:rsidRDefault="00F74F15"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C7330"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BBEFA7"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16491F5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5916A1" w14:textId="77777777" w:rsidR="00B359ED" w:rsidRDefault="00B359ED"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C61F5E" w14:textId="77777777" w:rsidR="00B359ED" w:rsidRDefault="00B359ED"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AE1CCF"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0BDC"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7EEE1"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42699" w14:textId="77777777" w:rsidR="00B359ED" w:rsidRDefault="00B359ED"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994F9"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4E2AF"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5117FF4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43A57F" w14:textId="77777777" w:rsidR="00443010" w:rsidRDefault="00443010"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30B3A8" w14:textId="77777777" w:rsidR="00443010" w:rsidRDefault="00443010"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69088C"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DEDE"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7B5CD"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B65A6D" w14:textId="77777777" w:rsidR="00443010" w:rsidRDefault="00443010" w:rsidP="008C6AC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B80973"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4F525F"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3EF330F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9D8F5" w14:textId="77777777" w:rsidR="008C6ACF" w:rsidRDefault="008C6ACF" w:rsidP="008C6AC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4FA62" w14:textId="77777777" w:rsidR="008C6ACF" w:rsidRDefault="008C6ACF" w:rsidP="008C6AC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36511B"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22192"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5EB0B0"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AD10D3" w14:textId="77777777" w:rsidR="008C6ACF" w:rsidRDefault="0059117F" w:rsidP="008C6AC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6B5409"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838787"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4FBB32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AA554A" w14:textId="77777777" w:rsidR="007C7F93" w:rsidRDefault="007C7F93"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96BE64" w14:textId="77777777" w:rsidR="007C7F93" w:rsidRDefault="007C7F93"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12D93F"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51456"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A07E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5DE889" w14:textId="77777777" w:rsidR="007C7F93" w:rsidRDefault="007C7F93"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E8B6B"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272B76"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44EE73F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A29EE" w14:textId="77777777" w:rsidR="000231E5" w:rsidRDefault="000231E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7815A" w14:textId="77777777" w:rsidR="000231E5" w:rsidRDefault="000231E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AA3722"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1DA3D"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E0332"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FD4F03" w14:textId="77777777" w:rsidR="000231E5" w:rsidRDefault="000231E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CF941"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31CA3"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618AD21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E33036" w14:textId="77777777" w:rsidR="002A7B8A" w:rsidRDefault="002A7B8A"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BD2F8E" w14:textId="77777777" w:rsidR="002A7B8A" w:rsidRDefault="002A7B8A"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D62D4F"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4F78E"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9E3D7"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6A677" w14:textId="77777777" w:rsidR="002A7B8A" w:rsidRDefault="002A7B8A"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BD0AB4"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5095AC"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60648D19"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AB41DB" w14:textId="77777777" w:rsidR="000F5E49" w:rsidRDefault="000F5E4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0A458D" w14:textId="77777777" w:rsidR="000F5E49" w:rsidRDefault="000F5E4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1B07A4"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0FB1C"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E6DE3"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A7C1A" w14:textId="77777777" w:rsidR="000F5E49" w:rsidRDefault="000F5E4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37B4BB"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1D481E"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332B336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85EEFF" w14:textId="77777777" w:rsidR="002233B5" w:rsidRDefault="002233B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2E6A3B" w14:textId="77777777" w:rsidR="002233B5" w:rsidRDefault="002233B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AE18BF"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43E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10F8B"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E0431" w14:textId="77777777" w:rsidR="002233B5" w:rsidRDefault="002233B5"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38439"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744FEE"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0977848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FDD5F" w14:textId="77777777" w:rsidR="00303969" w:rsidRDefault="00303969"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BC4F04" w14:textId="77777777" w:rsidR="00303969" w:rsidRDefault="00303969"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302D90"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0B060"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B1C27"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3F6BB" w14:textId="77777777" w:rsidR="00303969" w:rsidRDefault="00303969"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D59B9"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D65D"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33B1AE4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4FC19" w14:textId="77777777" w:rsidR="00111227" w:rsidRDefault="00111227"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833FC" w14:textId="77777777" w:rsidR="00111227" w:rsidRDefault="00111227"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1F096A"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8EA32"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FD4CF8"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E8089" w14:textId="77777777" w:rsidR="00111227" w:rsidRDefault="00111227" w:rsidP="00561EA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5FBAE"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654269"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3901F2C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76D3F9" w14:textId="77777777" w:rsidR="008C1305" w:rsidRDefault="008C1305"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AEC18F" w14:textId="77777777" w:rsidR="008C1305" w:rsidRDefault="008C1305"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447D71"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D2081"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4E781"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21641" w14:textId="77777777" w:rsidR="008C1305" w:rsidRDefault="00544234"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ACA603"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69983B"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011B3C3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CC03AE" w14:textId="77777777" w:rsidR="00561EAF" w:rsidRDefault="00561EAF" w:rsidP="00561EA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B5EAF4" w14:textId="77777777" w:rsidR="00561EAF" w:rsidRDefault="00561EAF" w:rsidP="00561EA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0343B9"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C2B6"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F83ED"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503B2" w14:textId="77777777" w:rsidR="00561EAF" w:rsidRDefault="00561EAF" w:rsidP="00561E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BB362"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7D89C6"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58A6F38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E29255" w14:textId="77777777" w:rsidR="00D60408" w:rsidRDefault="00D60408"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473C3" w14:textId="77777777" w:rsidR="00D60408" w:rsidRDefault="00D60408"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9DD9E"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A322"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2A13B1"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21396" w14:textId="77777777" w:rsidR="00D60408" w:rsidRDefault="00D60408"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F65ABA"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03678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7BA2D22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D9E527"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38D1DA"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53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88A7C"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57C35"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7AC9D6"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9DBC48"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CF013"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3AE2DAA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662147" w14:textId="77777777" w:rsidR="00FD4D89" w:rsidRDefault="00FD4D89"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17704A" w14:textId="77777777" w:rsidR="00FD4D89" w:rsidRDefault="00FD4D89"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3BBC5E"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65B28"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3F4D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6561E8" w14:textId="77777777" w:rsidR="00FD4D89" w:rsidRDefault="00FD4D89"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9CDC8"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085CF4"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43A5B39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BF731" w14:textId="77777777" w:rsidR="000B7446" w:rsidRDefault="000B7446"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6CC33" w14:textId="77777777" w:rsidR="000B7446" w:rsidRDefault="000B7446"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4793F"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C52F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785301"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535D0" w14:textId="77777777" w:rsidR="000B7446" w:rsidRDefault="000B7446"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E655A"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42D9AD"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0E9970D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E77781" w14:textId="77777777" w:rsidR="0029376D" w:rsidRDefault="0029376D"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06CED" w14:textId="77777777" w:rsidR="0029376D" w:rsidRDefault="0029376D"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BF8A81"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13881"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164D5"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63384" w14:textId="77777777" w:rsidR="0029376D" w:rsidRDefault="0029376D" w:rsidP="00001D9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33DA0"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FE178"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126BFEE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BB7EF" w14:textId="77777777" w:rsidR="00001D90" w:rsidRDefault="00001D90" w:rsidP="00001D9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1C2A03" w14:textId="77777777" w:rsidR="00001D90" w:rsidRDefault="00001D90" w:rsidP="00001D9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8474EE"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69F03"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EF3AF"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73FE5" w14:textId="77777777" w:rsidR="00001D90" w:rsidRDefault="00636199" w:rsidP="00001D9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AD3F7"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325ECE"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0C613B9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E6CE9" w14:textId="77777777" w:rsidR="001A0476" w:rsidRDefault="001A0476"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F8B1" w14:textId="77777777" w:rsidR="001A0476" w:rsidRDefault="001A0476"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05742C"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6759B"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1A88F0"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04198E" w14:textId="77777777" w:rsidR="001A0476" w:rsidRDefault="001A0476"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554988"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F2C44A"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2E5DB471"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375770" w14:textId="77777777" w:rsidR="002C0FBD" w:rsidRDefault="002C0FBD"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21FC8" w14:textId="77777777" w:rsidR="002C0FBD" w:rsidRDefault="002C0FBD"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A090E"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A5048"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686BD"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FBDD6C" w14:textId="77777777" w:rsidR="002C0FBD" w:rsidRDefault="002C0FBD"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6A6422"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03568"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0C9AB69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E02ED6" w14:textId="77777777" w:rsidR="00FD6771" w:rsidRDefault="00FD6771" w:rsidP="00FD677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71B523" w14:textId="77777777" w:rsidR="00FD6771" w:rsidRDefault="00FD6771" w:rsidP="00FD677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3EE10D"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6153"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3E906E"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7BFA6" w14:textId="77777777" w:rsidR="00FD6771" w:rsidRDefault="00FD6771" w:rsidP="00FD677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02E87"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C5C81D"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6DE8B01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A645E" w14:textId="77777777" w:rsidR="00660D95" w:rsidRDefault="00660D95" w:rsidP="00660D95">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C92A82" w14:textId="77777777" w:rsidR="00660D95" w:rsidRDefault="00660D95" w:rsidP="00660D95">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70BE8D"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14D8"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6B7257"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0E6592" w14:textId="77777777" w:rsidR="00660D95" w:rsidRDefault="00660D9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B7672"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BB62D"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1F7FC49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B94B96" w14:textId="77777777" w:rsidR="00E27267" w:rsidRDefault="00E2726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95877E" w14:textId="77777777" w:rsidR="00E27267" w:rsidRDefault="00E2726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7BC9FC"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A0E3"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9043A"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3DDCA" w14:textId="77777777" w:rsidR="00E27267" w:rsidRDefault="00E2726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B07B7A"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7DE324"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6C1F3D9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A630B3" w14:textId="77777777" w:rsidR="001467DC" w:rsidRDefault="001467DC"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6F3F5" w14:textId="77777777" w:rsidR="001467DC" w:rsidRDefault="001467DC"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E9C8EF"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E44E1"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52D3B"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4DA79" w14:textId="77777777" w:rsidR="001467DC" w:rsidRDefault="001467DC"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0E039C"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D6597"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08B1ED2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B1E6E" w14:textId="77777777" w:rsidR="00514B32" w:rsidRDefault="00514B3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B2193" w14:textId="77777777" w:rsidR="00514B32" w:rsidRDefault="00514B3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E3E669"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B141A"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EE7A2"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D928EB" w14:textId="77777777" w:rsidR="00514B32" w:rsidRDefault="00514B32"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03648A"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34B935"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0C69BA5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32B1D" w14:textId="77777777" w:rsidR="00C910A8" w:rsidRDefault="00C910A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9B162" w14:textId="77777777" w:rsidR="00C910A8" w:rsidRDefault="00C910A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16B8C6"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31F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BE6"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EBA84" w14:textId="77777777" w:rsidR="00C910A8" w:rsidRDefault="00C910A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862A21"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0AF51A"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1FB76C4"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1F6C68" w14:textId="77777777" w:rsidR="00260807" w:rsidRDefault="0026080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8EBDD5" w14:textId="77777777" w:rsidR="00260807" w:rsidRDefault="0026080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154503"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53325"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7EEFA"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E7D32C" w14:textId="77777777" w:rsidR="00260807" w:rsidRDefault="00260807"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1D78"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80604F"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1BD9148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7FC4C" w14:textId="77777777" w:rsidR="00E70EE0" w:rsidRDefault="00E70EE0"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66A0D7" w14:textId="77777777" w:rsidR="00E70EE0" w:rsidRDefault="00E70EE0"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35188C"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B6E6E"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834F2"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41097" w14:textId="77777777" w:rsidR="00E70EE0" w:rsidRDefault="00E70EE0"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1D412E"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A50C2"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786F9DE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4F753" w14:textId="77777777" w:rsidR="00A7793E" w:rsidRDefault="00A7793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11027" w14:textId="77777777" w:rsidR="00A7793E" w:rsidRDefault="00A7793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95A2A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EA003"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D72C5"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8EE0C" w14:textId="77777777" w:rsidR="00A7793E" w:rsidRDefault="00A7793E"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E10D36"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C4BC10"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65ECFB6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0AB7C8" w14:textId="77777777" w:rsidR="00A52F98" w:rsidRDefault="00A52F9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96B77" w14:textId="77777777" w:rsidR="00A52F98" w:rsidRDefault="00A52F9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DC9F27"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27CB9"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7B215"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78043" w14:textId="77777777" w:rsidR="00A52F98" w:rsidRDefault="00A52F9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1039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76B43A"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0988837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63CDE" w14:textId="77777777" w:rsidR="00B93D78" w:rsidRDefault="00B93D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9FA4D" w14:textId="77777777" w:rsidR="00B93D78" w:rsidRDefault="00B93D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413C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838F3"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D92D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768C9B" w14:textId="77777777" w:rsidR="00B93D78" w:rsidRDefault="00B93D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CFBFD"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5BDF0B"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564C14D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271C61" w14:textId="77777777" w:rsidR="008055C4" w:rsidRDefault="008055C4" w:rsidP="00810D31">
            <w:pPr>
              <w:pStyle w:val="TAC"/>
              <w:rPr>
                <w:sz w:val="16"/>
                <w:szCs w:val="16"/>
              </w:rPr>
            </w:pPr>
            <w:r>
              <w:rPr>
                <w:sz w:val="16"/>
                <w:szCs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789405" w14:textId="77777777" w:rsidR="008055C4" w:rsidRDefault="008055C4"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D37B67"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1F45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8545F"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49B061" w14:textId="77777777" w:rsidR="008055C4" w:rsidRDefault="008055C4"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005A6B"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9AB43"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4539B255"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C92EDD" w14:textId="77777777" w:rsidR="00F533CE" w:rsidRDefault="00F533CE"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17A031" w14:textId="77777777" w:rsidR="00F533CE" w:rsidRDefault="00F533CE"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692B5A"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0F457"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A5C8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DBDC31" w14:textId="77777777" w:rsidR="00F533CE" w:rsidRDefault="00F533CE"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9B0C09"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296CA3"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317EB46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7B504D"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C4899F"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E03E9A"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695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D40AB"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6D42F"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6F6C6"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45F2C1"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965C1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A8DAE" w14:textId="77777777" w:rsidR="00D703F5" w:rsidRDefault="00D703F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A3F01" w14:textId="77777777" w:rsidR="00D703F5" w:rsidRDefault="00D703F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CFC753"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EC3AC"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57586"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A7FEE" w14:textId="77777777" w:rsidR="00D703F5" w:rsidRDefault="00D703F5"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CA96D1"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08A31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2F0C6D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B8BB7E" w14:textId="77777777" w:rsidR="00D53A8D" w:rsidRDefault="00D53A8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FDCA62" w14:textId="77777777" w:rsidR="00D53A8D" w:rsidRDefault="00D53A8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49E3F2"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AACA7"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E7887"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E2C888" w14:textId="77777777" w:rsidR="00D53A8D" w:rsidRDefault="00D53A8D"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33DC0D"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8DC5F8"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68BBAFAA"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8D071" w14:textId="77777777" w:rsidR="000D4B78" w:rsidRDefault="000D4B78"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14A94" w14:textId="77777777" w:rsidR="000D4B78" w:rsidRDefault="000D4B78"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06ED34"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6AAC6"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2415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E0ED5B" w14:textId="77777777" w:rsidR="000D4B78" w:rsidRDefault="000D4B78"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FEC4F5"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D69915"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081B029E"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4F0253" w14:textId="77777777" w:rsidR="002A6511" w:rsidRDefault="002A651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8DD68" w14:textId="77777777" w:rsidR="002A6511" w:rsidRDefault="002A651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F29B8E"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6469C"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F8376"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30B37" w14:textId="77777777" w:rsidR="002A6511" w:rsidRDefault="002A6511" w:rsidP="00810D3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4207CB"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1F1EE"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2502C97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021FF" w14:textId="77777777" w:rsidR="006208BF" w:rsidRDefault="006208BF"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4E8C3" w14:textId="77777777" w:rsidR="006208BF" w:rsidRDefault="006208BF"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42525C"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853E"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A4BB4"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70A5E" w14:textId="77777777" w:rsidR="006208BF" w:rsidRDefault="006208BF"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560AF"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9AFDA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604AF51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F7981E" w14:textId="77777777" w:rsidR="00CC0CD5" w:rsidRDefault="00CC0CD5"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3B874" w14:textId="77777777" w:rsidR="00CC0CD5" w:rsidRDefault="00CC0CD5"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17EFDE"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9D431"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2E2CA5"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73B5C4" w14:textId="77777777" w:rsidR="00CC0CD5" w:rsidRDefault="00CC0CD5"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11BE9"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688F36"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78B7AB6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A95177" w14:textId="77777777" w:rsidR="008745D7" w:rsidRDefault="008745D7"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A72178" w14:textId="77777777" w:rsidR="008745D7" w:rsidRDefault="008745D7"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BBA6E6"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EA92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B668D"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8A09F7" w14:textId="77777777" w:rsidR="008745D7" w:rsidRDefault="008745D7"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CFAEE"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23711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78B575FB"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381D0F" w14:textId="77777777" w:rsidR="006C1A02" w:rsidRDefault="006C1A0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BFA596" w14:textId="77777777" w:rsidR="006C1A02" w:rsidRDefault="006C1A0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403CDE"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BCE2A"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0FFF7"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8975A" w14:textId="77777777" w:rsidR="006C1A02" w:rsidRDefault="006C1A0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30B79"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6BE823"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E2B39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C1445" w14:textId="77777777" w:rsidR="00826ADB" w:rsidRDefault="00826ADB"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27F19" w14:textId="77777777" w:rsidR="00826ADB" w:rsidRDefault="00826ADB"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2A85D"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1E029"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15FB5"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1824A" w14:textId="77777777" w:rsidR="00826ADB" w:rsidRDefault="00826ADB"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201B11"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BB07E8"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3ABD7F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5C1ED6" w14:textId="77777777" w:rsidR="00DD74AD" w:rsidRDefault="00DD74A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7CA9E" w14:textId="77777777" w:rsidR="00DD74AD" w:rsidRDefault="00DD74A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C4BED5"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9A407"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698A8"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B1F19" w14:textId="77777777" w:rsidR="00DD74AD" w:rsidRDefault="00DD74A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74F984"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952B53"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4EE998C8"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89A74E" w14:textId="77777777" w:rsidR="00D544E6" w:rsidRDefault="00D544E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E41D1F" w14:textId="77777777" w:rsidR="00D544E6" w:rsidRDefault="00D544E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3E1A88"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CBF4E"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3DC6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7AC5FD" w14:textId="77777777" w:rsidR="00D544E6" w:rsidRDefault="00D544E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0A56B3"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ACD810"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110CD582"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97089F" w14:textId="77777777" w:rsidR="00966889" w:rsidRDefault="0096688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329F0B" w14:textId="77777777" w:rsidR="00966889" w:rsidRDefault="0096688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0C3665"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B2E1"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CE5B0C"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7B81F" w14:textId="77777777" w:rsidR="00966889" w:rsidRDefault="00966889"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AF5228"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F9AA7"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0CAE2B57"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791BA" w14:textId="77777777" w:rsidR="00B20C76" w:rsidRDefault="00B20C7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4E5A93" w14:textId="77777777" w:rsidR="00B20C76" w:rsidRDefault="00B20C7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F57040"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01F96"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8C39C"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E53D44" w14:textId="77777777" w:rsidR="00B20C76" w:rsidRDefault="00B20C7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C54D0"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FE73D3"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4541DD3F"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C1703D" w14:textId="77777777" w:rsidR="00F00C61" w:rsidRDefault="00F00C61"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BA083" w14:textId="77777777" w:rsidR="00F00C61" w:rsidRDefault="00F00C61"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499EF3"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3B68F"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3D1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7EE47" w14:textId="77777777" w:rsidR="00F00C61" w:rsidRDefault="00F00C61"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CFFD8"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2FEA72"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07DC767C"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D19ED2" w14:textId="77777777" w:rsidR="00491183" w:rsidRDefault="0049118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C6851B" w14:textId="77777777" w:rsidR="00491183" w:rsidRDefault="0049118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ED13BC"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ACC3E"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1A4229"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68FE5A" w14:textId="77777777" w:rsidR="00491183" w:rsidRDefault="00491183" w:rsidP="00810D31">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F2AC45"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C7AA48"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72C1289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BA1CEF" w14:textId="77777777" w:rsidR="00E90599" w:rsidRDefault="00E90599"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F4C4E9" w14:textId="77777777" w:rsidR="00E90599" w:rsidRDefault="00E90599"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32C814"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29244"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1FCDD"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EE9309" w14:textId="77777777" w:rsidR="00E90599" w:rsidRDefault="00E90599"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B978F"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423A3D"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0AB53A9D"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3E7740" w14:textId="77777777" w:rsidR="00C511B3" w:rsidRDefault="00C511B3"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1C92A" w14:textId="77777777" w:rsidR="00C511B3" w:rsidRDefault="00C511B3"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F0D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60361"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C889C"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1C9D9" w14:textId="77777777" w:rsidR="00C511B3" w:rsidRDefault="00C511B3"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39695E"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8C0555"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7096CD36"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965D5E" w14:textId="77777777" w:rsidR="008B524D" w:rsidRDefault="008B524D"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88D22A" w14:textId="77777777" w:rsidR="008B524D" w:rsidRDefault="008B524D"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F36821"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FC8"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EC4AB"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9BCC3C" w14:textId="77777777" w:rsidR="008B524D" w:rsidRDefault="008B524D"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6D3DF"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2ABCB9"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70644463"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B7FCF" w14:textId="77777777" w:rsidR="00F36EF2" w:rsidRDefault="00F36EF2"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31751" w14:textId="77777777" w:rsidR="00F36EF2" w:rsidRDefault="00F36EF2"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526694"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01AD"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EB0F62"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EBA8" w14:textId="77777777" w:rsidR="00F36EF2" w:rsidRDefault="00F36EF2"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9269B1"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ED8716"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0C16C9B0" w14:textId="77777777" w:rsidTr="00AF61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06B4C" w14:textId="77777777" w:rsidR="00F40716" w:rsidRDefault="00F40716" w:rsidP="00810D3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11AA7" w14:textId="77777777" w:rsidR="00F40716" w:rsidRDefault="00F40716" w:rsidP="00810D3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A83C8D"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7DCCA"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E1CFC"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BA9CBB" w14:textId="77777777" w:rsidR="00F40716" w:rsidRDefault="00F40716" w:rsidP="00810D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B79B7"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193BC5"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2F8B82" w14:textId="77777777" w:rsidTr="000B6DD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442599" w14:textId="77777777" w:rsidR="000B6DD9" w:rsidRDefault="000B6DD9"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3556C" w14:textId="77777777" w:rsidR="000B6DD9" w:rsidRDefault="000B6DD9"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D0C6DC"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9A95B"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2F42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AE66AC" w14:textId="77777777" w:rsidR="000B6DD9" w:rsidRDefault="000B6DD9"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5A5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D5C692"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4983482E" w14:textId="77777777" w:rsidTr="00810D3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07C41B" w14:textId="77777777" w:rsidR="00810D31" w:rsidRDefault="00810D31" w:rsidP="00810D3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FB1D66" w14:textId="77777777" w:rsidR="00810D31" w:rsidRDefault="00810D31" w:rsidP="00810D3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38082"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5ECBE"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D815FC"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019AC" w14:textId="77777777" w:rsidR="00810D31" w:rsidRDefault="00810D31" w:rsidP="00810D3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75AD01"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7AF12E"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08420AA3"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74D7B7"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845A80"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90C43B"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DC35"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0AFC0"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A33212"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C47D70"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0CDB34"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07B00F80" w14:textId="77777777" w:rsidTr="009055F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B58A" w14:textId="77777777" w:rsidR="009055F9" w:rsidRDefault="009055F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A76654" w14:textId="77777777" w:rsidR="009055F9" w:rsidRDefault="009055F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0D5F7C"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4F004"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48865F"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7B7D7" w14:textId="77777777" w:rsidR="009055F9" w:rsidRDefault="009055F9"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3477F7"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EB15CC"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19A7177F" w14:textId="77777777" w:rsidTr="00360A4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F538E" w14:textId="77777777" w:rsidR="00360A4E" w:rsidRDefault="00360A4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52EF3" w14:textId="77777777" w:rsidR="00360A4E" w:rsidRDefault="00360A4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6FB3E"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140A1"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9948C9"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A413B" w14:textId="77777777" w:rsidR="00360A4E" w:rsidRDefault="00360A4E"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531BA"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1765F"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54C78F75" w14:textId="77777777" w:rsidTr="00FB00E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D15B7" w14:textId="77777777" w:rsidR="00FB00EB" w:rsidRDefault="00FB00EB"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76D842" w14:textId="77777777" w:rsidR="00FB00EB" w:rsidRDefault="00FB00EB"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34074"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C923D"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2D772"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00D79" w14:textId="77777777" w:rsidR="00FB00EB" w:rsidRDefault="00F1765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1CBBA"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B16048"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6DC7B520" w14:textId="77777777" w:rsidTr="004819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76B87" w14:textId="77777777" w:rsidR="00481949" w:rsidRDefault="00481949"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4BC5D" w14:textId="77777777" w:rsidR="00481949" w:rsidRDefault="00481949"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FAF69B"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36256"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068C4"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6FF3DA" w14:textId="77777777" w:rsidR="00481949" w:rsidRDefault="00481949"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AEB6F"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56B0C1"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39C4F083" w14:textId="77777777" w:rsidTr="00DE0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7C84BD" w14:textId="77777777" w:rsidR="00DE06AE" w:rsidRDefault="00DE06AE"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FD00BB" w14:textId="77777777" w:rsidR="00DE06AE" w:rsidRDefault="00DE06AE"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11D702"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2FBB"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E0821"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AA2BE" w14:textId="77777777" w:rsidR="00DE06AE" w:rsidRDefault="00DE06AE"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23B2D"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14F342"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433B51E4"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4B9AA5"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78899B"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43B4B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95755"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812D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97E6CD"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E0364"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54E0A8"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48A15273" w14:textId="77777777" w:rsidTr="000F4E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C16EE5" w14:textId="77777777" w:rsidR="000F4EA1" w:rsidRDefault="000F4EA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C82393" w14:textId="77777777" w:rsidR="000F4EA1" w:rsidRDefault="000F4EA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09BD2F"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B747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EC7A7"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E18C7" w14:textId="77777777" w:rsidR="000F4EA1" w:rsidRDefault="000F4EA1"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E94C3B"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1E4747"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16446243" w14:textId="77777777" w:rsidTr="00DF19B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E4CFBB" w14:textId="77777777" w:rsidR="00DF19B3" w:rsidRDefault="00DF19B3"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021D7D" w14:textId="77777777" w:rsidR="00DF19B3" w:rsidRDefault="00DF19B3"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321542"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65E71"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1EA40"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43A85" w14:textId="77777777" w:rsidR="00DF19B3" w:rsidRDefault="00ED444A"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5CCAC"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89B07C"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3C7B62E9" w14:textId="77777777" w:rsidTr="00D17D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7A5651" w14:textId="77777777" w:rsidR="00D17D8A" w:rsidRDefault="00D17D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E412F" w14:textId="77777777" w:rsidR="00D17D8A" w:rsidRDefault="00D17D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278729"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8F6A1"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9A43F3"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2D835D" w14:textId="77777777" w:rsidR="00D17D8A" w:rsidRDefault="00D17D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56891"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95E16"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25503641" w14:textId="77777777" w:rsidTr="001C608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8E5437" w14:textId="77777777" w:rsidR="001C6087" w:rsidRDefault="001C6087"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41BE70" w14:textId="77777777" w:rsidR="001C6087" w:rsidRDefault="001C6087"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339D36"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083D"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001462"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AAFC4" w14:textId="77777777" w:rsidR="001C6087" w:rsidRDefault="001C6087"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D5ECF0"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EF7B0B"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29C9361B" w14:textId="77777777" w:rsidTr="00E41A7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E2C9D" w14:textId="77777777" w:rsidR="00E41A7F" w:rsidRDefault="00E41A7F"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24413" w14:textId="77777777" w:rsidR="00E41A7F" w:rsidRDefault="00E41A7F"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3A59DB"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5EEF1"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C58DB"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E9CA6F" w14:textId="77777777" w:rsidR="00E41A7F" w:rsidRDefault="00E41A7F"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7EE59"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4FA712"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2DEB329" w14:textId="77777777" w:rsidTr="00BD7F8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D781C" w14:textId="77777777" w:rsidR="00BD7F8A" w:rsidRDefault="00BD7F8A"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659CE5" w14:textId="77777777" w:rsidR="00BD7F8A" w:rsidRDefault="00BD7F8A"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40C50C"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43E9D"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30465"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C7E2B" w14:textId="77777777" w:rsidR="00BD7F8A" w:rsidRDefault="00BD7F8A" w:rsidP="00DB5B2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10B8B"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2497C1"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4410E248" w14:textId="77777777" w:rsidTr="00DB5B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C02E3" w14:textId="77777777" w:rsidR="00DB5B21" w:rsidRDefault="00DB5B21" w:rsidP="00DB5B2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5793E2" w14:textId="77777777" w:rsidR="00DB5B21" w:rsidRDefault="00DB5B21" w:rsidP="00DB5B2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D121A2"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45090"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3A950"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D3256C" w14:textId="77777777" w:rsidR="00DB5B21" w:rsidRDefault="00811226" w:rsidP="00DB5B2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4F8563"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BD090B"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DF914CD" w14:textId="77777777" w:rsidTr="00BD0ED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5C497" w14:textId="77777777" w:rsidR="00BD0ED0" w:rsidRDefault="00BD0ED0"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13A5ED" w14:textId="77777777" w:rsidR="00BD0ED0" w:rsidRDefault="00BD0ED0"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D16378"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BB80"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ED39"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B387BD" w14:textId="77777777" w:rsidR="00BD0ED0" w:rsidRDefault="00BD0ED0"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6B2405"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519CCC"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2D98C25D" w14:textId="77777777" w:rsidTr="00776D2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9FDC62" w14:textId="77777777" w:rsidR="00776D21" w:rsidRDefault="00776D2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D66243" w14:textId="77777777" w:rsidR="00776D21" w:rsidRDefault="00776D2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8462D4"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4B96"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F09AE6"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3487E" w14:textId="77777777" w:rsidR="00776D21" w:rsidRDefault="00523E06"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0C293"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528BD"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77F5B4DB" w14:textId="77777777" w:rsidTr="006B54B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54353" w14:textId="77777777" w:rsidR="006B54BC" w:rsidRDefault="006B54BC"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4A351" w14:textId="77777777" w:rsidR="006B54BC" w:rsidRDefault="006B54BC"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A1DE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B4CEA"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286D9"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0482" w14:textId="77777777" w:rsidR="006B54BC" w:rsidRDefault="006B54BC"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75A241"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E65D7"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6579654F" w14:textId="77777777" w:rsidTr="0037620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827E7" w14:textId="77777777" w:rsidR="00376201" w:rsidRDefault="00376201"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8F8397" w14:textId="77777777" w:rsidR="00376201" w:rsidRDefault="00376201"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B7F3F3"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67EAD"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06A50A"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F64394" w14:textId="77777777" w:rsidR="00376201" w:rsidRDefault="00376201"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8B6187"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294CEF"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2B844A3" w14:textId="77777777" w:rsidTr="00B66BA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306488" w14:textId="77777777" w:rsidR="00662F48" w:rsidRDefault="00662F48" w:rsidP="00662F48">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DB7A2" w14:textId="77777777" w:rsidR="00662F48" w:rsidRPr="00662F48" w:rsidRDefault="00662F48" w:rsidP="00662F48">
            <w:pPr>
              <w:pStyle w:val="TAC"/>
              <w:rPr>
                <w:rFonts w:cs="Arial"/>
                <w:sz w:val="16"/>
                <w:szCs w:val="16"/>
              </w:rPr>
            </w:pPr>
            <w:r w:rsidRPr="00B66B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A9001"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33B25"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0F0E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6AE7F" w14:textId="77777777" w:rsidR="00662F48" w:rsidRPr="00662F48" w:rsidRDefault="00662F48" w:rsidP="00662F48">
            <w:pPr>
              <w:pStyle w:val="TAC"/>
              <w:rPr>
                <w:rFonts w:cs="Arial"/>
                <w:sz w:val="16"/>
                <w:szCs w:val="16"/>
              </w:rPr>
            </w:pPr>
            <w:r w:rsidRPr="00B66BA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014383"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7B85B"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779A05F7" w14:textId="77777777" w:rsidTr="00E0401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E094A" w14:textId="77777777" w:rsidR="00E0401A" w:rsidRDefault="00E0401A"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7412F" w14:textId="77777777" w:rsidR="00E0401A" w:rsidRDefault="00E0401A"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FC9818"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39966"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0BF3C"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B55131" w14:textId="77777777" w:rsidR="00E0401A" w:rsidRDefault="00E0401A" w:rsidP="0028329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F889F5"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16EF2"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6F4A376" w14:textId="77777777" w:rsidTr="0028329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3BC94" w14:textId="77777777" w:rsidR="00283293" w:rsidRDefault="00283293" w:rsidP="0028329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C670AD" w14:textId="77777777" w:rsidR="00283293" w:rsidRDefault="00283293" w:rsidP="0028329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D80E2"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5FE05"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0EEE32"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4B414" w14:textId="77777777" w:rsidR="00283293" w:rsidRDefault="003A25DC" w:rsidP="0028329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D3AC9"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94EA7E"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41A41B76" w14:textId="77777777" w:rsidTr="005701F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2FCED8" w14:textId="77777777" w:rsidR="005701F2" w:rsidRDefault="005701F2"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1EFA61" w14:textId="77777777" w:rsidR="005701F2" w:rsidRDefault="005701F2"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7820C7"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E14FC"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7E536"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B1150A" w14:textId="77777777" w:rsidR="005701F2" w:rsidRDefault="005701F2"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812B54"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67F162"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0CF39472" w14:textId="77777777" w:rsidTr="000F24D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BE560F" w14:textId="77777777" w:rsidR="000F24DA" w:rsidRDefault="000F24DA" w:rsidP="000F24DA">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84F45" w14:textId="77777777" w:rsidR="000F24DA" w:rsidRDefault="000F24DA" w:rsidP="000F24DA">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05F164"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A75AD"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13A81"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E135F" w14:textId="77777777" w:rsidR="000F24DA" w:rsidRDefault="000F24DA" w:rsidP="000F24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9F94E"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DFE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22037841" w14:textId="77777777" w:rsidTr="008A783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29368" w14:textId="77777777" w:rsidR="008A7837" w:rsidRDefault="008A7837"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2DED40" w14:textId="77777777" w:rsidR="008A7837" w:rsidRDefault="008A7837"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37C73"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A3D91"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8ABD5"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4E125" w14:textId="77777777" w:rsidR="008A7837" w:rsidRDefault="008A7837"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E2F52"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A1F67"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5F651E25" w14:textId="77777777" w:rsidTr="0053446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29142D" w14:textId="77777777" w:rsidR="00534460" w:rsidRDefault="00534460" w:rsidP="00E0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7F5E4" w14:textId="77777777" w:rsidR="00534460" w:rsidRDefault="00534460" w:rsidP="00E03663">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A0E2E7"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D7ECD"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651DE"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F91DA" w14:textId="77777777" w:rsidR="00534460" w:rsidRDefault="00534460" w:rsidP="00E0366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6B6117"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7883CD"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068CFDE8" w14:textId="77777777" w:rsidTr="00294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426701" w14:textId="77777777" w:rsidR="00294B50" w:rsidRDefault="00294B50"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66AFB" w14:textId="77777777" w:rsidR="00294B50" w:rsidRDefault="00294B50"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F2DBF4"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CDF08"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350302"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13A0B" w14:textId="77777777" w:rsidR="00294B50" w:rsidRDefault="00294B50"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DC9B6D"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37FDD"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AA611E4" w14:textId="77777777" w:rsidTr="003F197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F55EBB" w14:textId="77777777" w:rsidR="003F1978" w:rsidRDefault="003F1978"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4027A5" w14:textId="77777777" w:rsidR="003F1978" w:rsidRDefault="003F1978"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3D942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939EB"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FA41E"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7F223" w14:textId="77777777" w:rsidR="003F1978" w:rsidRDefault="003F1978"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00D70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45BE65"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7018C231" w14:textId="77777777" w:rsidTr="00C421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93291" w14:textId="77777777" w:rsidR="00C4219F" w:rsidRDefault="00C4219F"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E5BD3E" w14:textId="77777777" w:rsidR="00C4219F" w:rsidRDefault="00C4219F"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99C1D2"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D8E5F"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3BC0BA"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5DA730" w14:textId="77777777" w:rsidR="00C4219F" w:rsidRDefault="00C4219F"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3D3F3"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46E054"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0A563759" w14:textId="77777777" w:rsidTr="00E0366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EBD2D" w14:textId="77777777" w:rsidR="00E03663" w:rsidRDefault="00E03663" w:rsidP="00E03663">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0C260F" w14:textId="77777777" w:rsidR="00E03663" w:rsidRDefault="00E03663" w:rsidP="00E03663">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1D0EEC"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7AAE"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9444C"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7DDE6C" w14:textId="77777777" w:rsidR="00E03663" w:rsidRDefault="00E03663" w:rsidP="00E03663">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CA7B4C"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E8F6F0"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4BFA1C04" w14:textId="77777777" w:rsidTr="00AB5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602DD" w14:textId="77777777" w:rsidR="00AB5F83" w:rsidRDefault="00AB5F83" w:rsidP="004B19C5">
            <w:pPr>
              <w:pStyle w:val="TAC"/>
              <w:rPr>
                <w:sz w:val="16"/>
                <w:szCs w:val="16"/>
              </w:rPr>
            </w:pPr>
            <w:r>
              <w:rPr>
                <w:sz w:val="16"/>
                <w:szCs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F88E3C" w14:textId="77777777" w:rsidR="00AB5F83" w:rsidRDefault="00AB5F8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75653E"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9E65F"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C7A519"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15A114" w14:textId="77777777" w:rsidR="00AB5F83" w:rsidRDefault="00AB5F83"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2C71"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A2E362"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60492E1" w14:textId="77777777" w:rsidTr="00737E1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119121" w14:textId="77777777" w:rsidR="00737E15" w:rsidRDefault="00737E1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F98A5D" w14:textId="77777777" w:rsidR="00737E15" w:rsidRDefault="00737E1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3DD06E"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1B9BF"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F8730"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221C1E" w14:textId="77777777" w:rsidR="00737E15" w:rsidRDefault="00737E15"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9DA960"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77B919"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3219F9AE" w14:textId="77777777" w:rsidTr="0067398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38E51" w14:textId="77777777" w:rsidR="00673988" w:rsidRDefault="00673988"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F79C55" w14:textId="77777777" w:rsidR="00673988" w:rsidRDefault="00673988"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3539BB"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6E08"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2E2477"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39B0DE" w14:textId="77777777" w:rsidR="00673988" w:rsidRDefault="00BB7C31"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2DAA4"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A7C93"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385492DE" w14:textId="77777777" w:rsidTr="00E61F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8C5FBB" w14:textId="77777777" w:rsidR="00E61F6A" w:rsidRDefault="00E61F6A"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14268" w14:textId="77777777" w:rsidR="00E61F6A" w:rsidRDefault="00E61F6A"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9D4F79"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E9791"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981DF"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2CF1" w14:textId="77777777" w:rsidR="00E61F6A" w:rsidRDefault="00E61F6A"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0E6BA"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4ADC"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B518118" w14:textId="77777777" w:rsidTr="00877B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932A4A" w14:textId="77777777" w:rsidR="00877BE7" w:rsidRDefault="00877BE7"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CA11FA" w14:textId="77777777" w:rsidR="00877BE7" w:rsidRDefault="00877BE7"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208D65"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32FB"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F9B87A"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6EC60" w14:textId="77777777" w:rsidR="00877BE7" w:rsidRDefault="00877BE7"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6E05E"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202F"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43284278" w14:textId="77777777" w:rsidTr="001C407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23D47" w14:textId="77777777" w:rsidR="001C4071" w:rsidRDefault="001C4071"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85922D" w14:textId="77777777" w:rsidR="001C4071" w:rsidRDefault="001C4071"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45A9D5"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10FE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C8568"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36DB39" w14:textId="77777777" w:rsidR="001C4071" w:rsidRDefault="001C4071"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4D7AC"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2C3A4"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4C0240B7" w14:textId="77777777" w:rsidTr="00AF45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AD1E7" w14:textId="77777777" w:rsidR="00AF4550" w:rsidRDefault="00AF4550"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A382BB" w14:textId="77777777" w:rsidR="00AF4550" w:rsidRDefault="00AF4550"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DB047F"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83754"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F7E63"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2072E2" w14:textId="77777777" w:rsidR="00AF4550" w:rsidRDefault="00AF4550"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E4168E"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41FFE2"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5F23AFD9" w14:textId="77777777" w:rsidTr="00F7252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798E7D" w14:textId="77777777" w:rsidR="00F7252E" w:rsidRDefault="00F7252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5C1B5E" w14:textId="77777777" w:rsidR="00F7252E" w:rsidRDefault="00F7252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92A356"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1114D"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1A8DC"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803B9" w14:textId="77777777" w:rsidR="00F7252E" w:rsidRDefault="00F7252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43972A"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0B009F"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73923F6F" w14:textId="77777777" w:rsidTr="002F797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DFABC" w14:textId="77777777" w:rsidR="002F7973" w:rsidRDefault="002F7973"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28F582" w14:textId="77777777" w:rsidR="002F7973" w:rsidRDefault="002F7973"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5F55C4"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A1C5D"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F05A9"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18F11F" w14:textId="77777777" w:rsidR="002F7973" w:rsidRDefault="002F7973"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E70C19"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C8131F"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84426C8" w14:textId="77777777" w:rsidTr="00A119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9887DA" w14:textId="77777777" w:rsidR="00A1195E" w:rsidRDefault="00A1195E"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A090C9" w14:textId="77777777" w:rsidR="00A1195E" w:rsidRDefault="00A1195E"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DF39A6"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6BD8"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D35CD"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5EEE3" w14:textId="77777777" w:rsidR="00A1195E" w:rsidRDefault="00A1195E"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EA4625"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91BE74"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2AFDA3A9" w14:textId="77777777" w:rsidTr="00203DA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09ACD" w14:textId="77777777" w:rsidR="00203DA5" w:rsidRDefault="00203DA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8F83A3" w14:textId="77777777" w:rsidR="00203DA5" w:rsidRDefault="00203DA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B9E3E6"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C6AD"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A7F57"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13F1B1" w14:textId="77777777" w:rsidR="00203DA5" w:rsidRDefault="00203DA5" w:rsidP="004B19C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2BD8E8"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2D32AB"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06951944" w14:textId="77777777" w:rsidTr="004B19C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7C668E" w14:textId="77777777" w:rsidR="004B19C5" w:rsidRDefault="004B19C5" w:rsidP="004B19C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773F76" w14:textId="77777777" w:rsidR="004B19C5" w:rsidRDefault="004B19C5" w:rsidP="004B19C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CA5E97"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BC70F"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05C32"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DCA86" w14:textId="77777777" w:rsidR="004B19C5" w:rsidRDefault="00DD6C99" w:rsidP="004B19C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5F40C9"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52B25"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04EBD0F3" w14:textId="77777777" w:rsidTr="00CD49C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F6EB9E" w14:textId="77777777" w:rsidR="00CD49C8" w:rsidRDefault="00CD49C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9E2CB" w14:textId="77777777" w:rsidR="00CD49C8" w:rsidRDefault="00CD49C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3E49C7"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54CD"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3EF977"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F51E87" w14:textId="77777777" w:rsidR="00CD49C8" w:rsidRDefault="00CD49C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0E1C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028D19"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1248D5B7" w14:textId="77777777" w:rsidTr="0038043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BBBE16" w14:textId="77777777" w:rsidR="00380438" w:rsidRDefault="00380438"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83A97" w14:textId="77777777" w:rsidR="00380438" w:rsidRDefault="00380438"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6CA294"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5B4A7"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101694"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3EF02E" w14:textId="77777777" w:rsidR="00380438" w:rsidRDefault="00380438"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0C1F7"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6E15D8"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7A6F4B30" w14:textId="77777777" w:rsidTr="009D291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B8395" w14:textId="77777777" w:rsidR="009D2910" w:rsidRDefault="009D2910"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33A425" w14:textId="77777777" w:rsidR="009D2910" w:rsidRDefault="009D2910"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2D2869"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41F7B"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89BA1"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A7698B" w14:textId="77777777" w:rsidR="009D2910" w:rsidRDefault="009D2910"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8F5A8"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44E0C1"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4A306205" w14:textId="77777777" w:rsidTr="00F7195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A4730A" w14:textId="77777777" w:rsidR="00743CF9" w:rsidRDefault="00743CF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DE1130" w14:textId="77777777" w:rsidR="00743CF9" w:rsidRDefault="00743CF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462E0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FFF2F"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D7C9A"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31E136" w14:textId="77777777" w:rsidR="00743CF9" w:rsidRDefault="002D2E8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99901C"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3A648E"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488F83C4" w14:textId="77777777" w:rsidTr="00C54F9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2D29C4" w14:textId="77777777" w:rsidR="00C54F99" w:rsidRDefault="00C54F99" w:rsidP="00F71954">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A816C7" w14:textId="77777777" w:rsidR="00C54F99" w:rsidRDefault="00C54F99" w:rsidP="00F71954">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7E8A37"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9231E"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50625"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9A7E3" w14:textId="77777777" w:rsidR="00C54F99" w:rsidRDefault="00C54F99"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CA7F44"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811856"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429E852F" w14:textId="77777777" w:rsidTr="000A48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BEDEF4" w14:textId="77777777" w:rsidR="000A486B" w:rsidRDefault="000A486B"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C0DEE" w14:textId="77777777" w:rsidR="000A486B" w:rsidRDefault="000A486B"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F54C0"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33C2A"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B7FF1C"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2A593" w14:textId="77777777" w:rsidR="000A486B" w:rsidRDefault="000A486B"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6A80E"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7A0F03"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7AF9830B"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84486" w14:textId="77777777" w:rsidR="00424B90" w:rsidRDefault="00424B90"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19B5EC" w14:textId="77777777" w:rsidR="00424B90" w:rsidRDefault="00424B90"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65187E"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697A0E"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07C5496"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5CEBD" w14:textId="77777777" w:rsidR="00424B90" w:rsidRDefault="00424B90" w:rsidP="00F7195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99171B"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1836C2"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5019291C"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543A4" w14:textId="77777777" w:rsidR="00F71954" w:rsidRDefault="00F71954" w:rsidP="00F71954">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A0D428" w14:textId="77777777" w:rsidR="00F71954" w:rsidRDefault="00F71954" w:rsidP="00F71954">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F7B363"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A9A0EC"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08F7446"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6C628B" w14:textId="77777777" w:rsidR="00F71954" w:rsidRDefault="00F71954" w:rsidP="00F7195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0D426A"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B9C721"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3A0DA44D"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4AF534" w14:textId="77777777" w:rsidR="00AA4376" w:rsidRDefault="00AA4376"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ADCA86" w14:textId="77777777" w:rsidR="00AA4376" w:rsidRDefault="00AA4376"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3F2941"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1E93C2"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E173798"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BC8BF3" w14:textId="77777777" w:rsidR="00AA4376" w:rsidRDefault="00AA4376"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B51B8EE"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303929"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375D04E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64DF9C" w14:textId="77777777" w:rsidR="00375082" w:rsidRDefault="00375082"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34203" w14:textId="77777777" w:rsidR="00375082" w:rsidRDefault="00375082"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681480"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E7612C"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F879366"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E95A9" w14:textId="77777777" w:rsidR="00375082" w:rsidRDefault="00375082"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0338F"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36D383"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0C412B1E"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921A97" w14:textId="77777777" w:rsidR="00E16FAC" w:rsidRDefault="00E16FA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12D252" w14:textId="77777777" w:rsidR="00E16FAC" w:rsidRDefault="00E16FA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1B67DC"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C351E"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3EA3B3"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1B0821" w14:textId="77777777" w:rsidR="00E16FAC" w:rsidRDefault="00E16FA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13CECC"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F16F22"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73234028"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FE77B" w14:textId="77777777" w:rsidR="00D53C1C" w:rsidRDefault="00D53C1C"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01B65" w14:textId="77777777" w:rsidR="00D53C1C" w:rsidRDefault="00D53C1C"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27D6FE"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6FBE4B"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1E40BED"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A6448" w14:textId="77777777" w:rsidR="00D53C1C" w:rsidRDefault="00D53C1C" w:rsidP="00F804B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D5E82F"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393E99"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4D0E8F2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6130CC" w14:textId="77777777" w:rsidR="00F804B8" w:rsidRDefault="00F804B8" w:rsidP="00F804B8">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99DC19" w14:textId="77777777" w:rsidR="00F804B8" w:rsidRDefault="00F804B8" w:rsidP="00F804B8">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9D8AB1"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E7973"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1E5FFC0"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153D2" w14:textId="77777777" w:rsidR="00F804B8" w:rsidRDefault="00992887" w:rsidP="00F804B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498EC9"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F77349"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31DC537F"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7EBD8" w14:textId="77777777" w:rsidR="00AC35E3" w:rsidRDefault="00AC35E3"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F9B47" w14:textId="77777777" w:rsidR="00AC35E3" w:rsidRDefault="00AC35E3"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34DC8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FC991C"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B8A830A"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1F57D" w14:textId="77777777" w:rsidR="00AC35E3" w:rsidRDefault="00AC35E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C3BAF6"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E867A1"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5DA4989A"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BF7F7" w14:textId="77777777" w:rsidR="00B54289" w:rsidRDefault="00B5428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4ADD9" w14:textId="77777777" w:rsidR="00B54289" w:rsidRDefault="00B5428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EE460E"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027A67"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31E89CD"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42C8" w14:textId="77777777" w:rsidR="00B54289" w:rsidRDefault="00C95E99"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A3CD2B"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02D4A5"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0FA4FAB7"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7F43E9" w14:textId="77777777" w:rsidR="002D5C98" w:rsidRDefault="002D5C98"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5CEDB4" w14:textId="77777777" w:rsidR="002D5C98" w:rsidRDefault="002D5C98"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17E4BC"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AEF20A"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C883921"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049C7B" w14:textId="77777777" w:rsidR="002D5C98" w:rsidRDefault="002D5C98"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F3C6F7"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24D8FB"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794534C4"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2F6AD" w14:textId="77777777" w:rsidR="003A4729" w:rsidRDefault="003A4729" w:rsidP="0091767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2E2D88" w14:textId="77777777" w:rsidR="003A4729" w:rsidRDefault="003A4729" w:rsidP="00917670">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957659"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EA1A29"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2FA6AF8"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E657EE" w14:textId="77777777" w:rsidR="003A4729" w:rsidRDefault="003A4729"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C802E7"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242FA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26706A2F" w14:textId="77777777" w:rsidTr="00AE10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64341" w14:textId="77777777" w:rsidR="00AE100B" w:rsidRDefault="00AE100B"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EFEC9" w14:textId="77777777" w:rsidR="00AE100B" w:rsidRDefault="00AE100B"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914DB2"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E75FD"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139F6"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795E0B" w14:textId="77777777" w:rsidR="00AE100B" w:rsidRDefault="00AE100B"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19B75E"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9C7639"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24A77A88" w14:textId="77777777" w:rsidTr="00894F8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6621E" w14:textId="77777777" w:rsidR="00894F83" w:rsidRDefault="00894F83"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0EF8F5" w14:textId="77777777" w:rsidR="00894F83" w:rsidRDefault="00894F83"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71A39A"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E0132"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0A21F"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7859A1" w14:textId="77777777" w:rsidR="00894F83" w:rsidRDefault="00894F83" w:rsidP="009176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32B36"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6D998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35A88346" w14:textId="77777777" w:rsidTr="009176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146682" w14:textId="77777777" w:rsidR="00917670" w:rsidRDefault="00917670" w:rsidP="00917670">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D5E6B" w14:textId="77777777" w:rsidR="00917670" w:rsidRDefault="00917670" w:rsidP="00917670">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0C1CDF"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C3D01"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D065E"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69F4B2" w14:textId="77777777" w:rsidR="00917670" w:rsidRDefault="00A03E84" w:rsidP="0091767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D3DDA"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9ABF44"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773B8FF3" w14:textId="77777777" w:rsidTr="002959A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C0D9BE" w14:textId="77777777" w:rsidR="00DF202A" w:rsidRDefault="00DF202A" w:rsidP="00DF202A">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6E022D" w14:textId="77777777" w:rsidR="00DF202A" w:rsidRDefault="00DF202A" w:rsidP="00DF202A">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563C01"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8F3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4AE1514"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6B5A43" w14:textId="77777777" w:rsidR="00DF202A" w:rsidRDefault="00DF202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728672"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9C8F8B" w14:textId="77777777" w:rsidR="00DF202A" w:rsidRDefault="00DF202A">
            <w:pPr>
              <w:pStyle w:val="TAC"/>
              <w:jc w:val="left"/>
              <w:rPr>
                <w:snapToGrid w:val="0"/>
                <w:sz w:val="16"/>
                <w:szCs w:val="16"/>
              </w:rPr>
            </w:pPr>
            <w:r>
              <w:rPr>
                <w:snapToGrid w:val="0"/>
                <w:sz w:val="16"/>
                <w:szCs w:val="16"/>
              </w:rPr>
              <w:t>15.7.0</w:t>
            </w:r>
          </w:p>
        </w:tc>
      </w:tr>
      <w:tr w:rsidR="007A7F8C" w:rsidRPr="006B0D02" w14:paraId="686DA11C" w14:textId="77777777" w:rsidTr="007A7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E4FEB" w14:textId="77777777" w:rsidR="007A7F8C" w:rsidRDefault="007A7F8C"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C0EB" w14:textId="77777777" w:rsidR="007A7F8C" w:rsidRDefault="007A7F8C"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21A2FB"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764616"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726B77BB"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D348D" w14:textId="77777777" w:rsidR="007A7F8C" w:rsidRDefault="007A7F8C" w:rsidP="00EA07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435C331"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8DEA99"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440A16A4" w14:textId="77777777" w:rsidTr="00EA070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CA8B7C" w14:textId="77777777" w:rsidR="00EA070B" w:rsidRDefault="00EA070B" w:rsidP="00EA070B">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55E57F" w14:textId="77777777" w:rsidR="00EA070B" w:rsidRDefault="00EA070B" w:rsidP="00EA070B">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51FD9F"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7B975A"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6A2253"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B3A0B2" w14:textId="77777777" w:rsidR="00EA070B" w:rsidRDefault="00D55362" w:rsidP="00EA070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289EA4"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5AA21E"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426C1CE3" w14:textId="77777777" w:rsidTr="00205D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135ED4" w14:textId="77777777" w:rsidR="00205D90" w:rsidRDefault="00205D90" w:rsidP="00CA74E7">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29CF45" w14:textId="77777777" w:rsidR="00205D90" w:rsidRDefault="00205D90" w:rsidP="00CA74E7">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016540"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964A9F"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3B9B810"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712DB" w14:textId="77777777" w:rsidR="00205D90" w:rsidRDefault="00205D90" w:rsidP="00CA74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FB3B9E"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AF0FF"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252EBA4C" w14:textId="77777777" w:rsidTr="002E7C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9CF76C" w14:textId="77777777" w:rsidR="002E7CA8" w:rsidRDefault="002E7CA8"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CCC499" w14:textId="77777777" w:rsidR="002E7CA8" w:rsidRDefault="002E7CA8"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29EFDAB"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766C06"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21B1964"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9EACA" w14:textId="77777777" w:rsidR="002E7CA8" w:rsidRDefault="002E7CA8"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5A142F1"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1DF43"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4A595BB9" w14:textId="77777777" w:rsidTr="00CA74E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ADCEDA" w14:textId="77777777" w:rsidR="00CA74E7" w:rsidRDefault="00CA74E7" w:rsidP="00CA74E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E5417D" w14:textId="77777777" w:rsidR="00CA74E7" w:rsidRDefault="00CA74E7" w:rsidP="00CA74E7">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0E060B"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0A9F3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38B4CA3"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07D784" w14:textId="77777777" w:rsidR="00CA74E7" w:rsidRDefault="00CA74E7" w:rsidP="00CA74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E3B5AC"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BD75B4"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75645D06" w14:textId="77777777" w:rsidTr="00D0577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20A02C" w14:textId="77777777" w:rsidR="00D05770" w:rsidRDefault="00D05770"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AD9B44" w14:textId="77777777" w:rsidR="00D05770" w:rsidRDefault="00D05770"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2A4D08" w14:textId="77777777" w:rsidR="00D05770" w:rsidRDefault="00D05770" w:rsidP="00AB0FE4">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D9F0C5" w14:textId="77777777" w:rsidR="00D05770" w:rsidRDefault="00D05770" w:rsidP="00AB0FE4">
            <w:pPr>
              <w:spacing w:after="0"/>
              <w:jc w:val="cente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EF66645" w14:textId="77777777" w:rsidR="00D05770" w:rsidRDefault="00D05770"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E4174" w14:textId="77777777" w:rsidR="00D05770" w:rsidRDefault="00D05770"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E1D78E" w14:textId="77777777" w:rsidR="00D05770" w:rsidRPr="00CD45AB" w:rsidRDefault="00D05770" w:rsidP="00AB0FE4">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174951" w14:textId="77777777" w:rsidR="00D05770" w:rsidRDefault="00D05770" w:rsidP="00AB0FE4">
            <w:pPr>
              <w:pStyle w:val="TAC"/>
              <w:jc w:val="left"/>
              <w:rPr>
                <w:snapToGrid w:val="0"/>
                <w:sz w:val="16"/>
                <w:szCs w:val="16"/>
              </w:rPr>
            </w:pPr>
            <w:r>
              <w:rPr>
                <w:snapToGrid w:val="0"/>
                <w:sz w:val="16"/>
                <w:szCs w:val="16"/>
              </w:rPr>
              <w:t>15.8.0</w:t>
            </w:r>
          </w:p>
        </w:tc>
      </w:tr>
      <w:tr w:rsidR="006E14CB" w:rsidRPr="006B0D02" w14:paraId="723C0AAE" w14:textId="77777777" w:rsidTr="006E14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19CA7" w14:textId="77777777" w:rsidR="006E14CB" w:rsidRDefault="006E14CB"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F38039" w14:textId="77777777" w:rsidR="006E14CB" w:rsidRDefault="006E14CB"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8ABE1B" w14:textId="77777777" w:rsidR="006E14CB" w:rsidRDefault="006E14CB" w:rsidP="00AB0FE4">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AC02E1" w14:textId="77777777" w:rsidR="006E14CB" w:rsidRDefault="006E14CB" w:rsidP="00AB0FE4">
            <w:pPr>
              <w:spacing w:after="0"/>
              <w:jc w:val="cente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9F728E3" w14:textId="77777777" w:rsidR="006E14CB" w:rsidRDefault="006E14CB"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E85A51" w14:textId="77777777" w:rsidR="006E14CB" w:rsidRDefault="006E14CB"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DA4B4" w14:textId="77777777" w:rsidR="006E14CB" w:rsidRPr="00CD45AB" w:rsidRDefault="006E14CB" w:rsidP="00AB0FE4">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04479C" w14:textId="77777777" w:rsidR="006E14CB" w:rsidRDefault="006E14CB" w:rsidP="00AB0FE4">
            <w:pPr>
              <w:pStyle w:val="TAC"/>
              <w:jc w:val="left"/>
              <w:rPr>
                <w:snapToGrid w:val="0"/>
                <w:sz w:val="16"/>
                <w:szCs w:val="16"/>
              </w:rPr>
            </w:pPr>
            <w:r>
              <w:rPr>
                <w:snapToGrid w:val="0"/>
                <w:sz w:val="16"/>
                <w:szCs w:val="16"/>
              </w:rPr>
              <w:t>15.8.0</w:t>
            </w:r>
          </w:p>
        </w:tc>
      </w:tr>
      <w:tr w:rsidR="009B5CB2" w:rsidRPr="006B0D02" w14:paraId="17E19772" w14:textId="77777777" w:rsidTr="009B5CB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729B58" w14:textId="77777777" w:rsidR="009B5CB2" w:rsidRDefault="009B5CB2"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E2243" w14:textId="77777777" w:rsidR="009B5CB2" w:rsidRDefault="009B5CB2"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352D06" w14:textId="77777777" w:rsidR="009B5CB2" w:rsidRDefault="009B5CB2" w:rsidP="00AB0FE4">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0CF9FF" w14:textId="77777777" w:rsidR="009B5CB2" w:rsidRDefault="009B5CB2" w:rsidP="00AB0FE4">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BDF9C08" w14:textId="77777777" w:rsidR="009B5CB2" w:rsidRDefault="009B5CB2"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1A412" w14:textId="77777777" w:rsidR="009B5CB2" w:rsidRDefault="009B5CB2"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AFECC0" w14:textId="77777777" w:rsidR="009B5CB2" w:rsidRPr="00CD45AB" w:rsidRDefault="00790E36" w:rsidP="00AB0FE4">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1A7404" w14:textId="77777777" w:rsidR="009B5CB2" w:rsidRDefault="009B5CB2" w:rsidP="00AB0FE4">
            <w:pPr>
              <w:pStyle w:val="TAC"/>
              <w:jc w:val="left"/>
              <w:rPr>
                <w:snapToGrid w:val="0"/>
                <w:sz w:val="16"/>
                <w:szCs w:val="16"/>
              </w:rPr>
            </w:pPr>
            <w:r>
              <w:rPr>
                <w:snapToGrid w:val="0"/>
                <w:sz w:val="16"/>
                <w:szCs w:val="16"/>
              </w:rPr>
              <w:t>15.8.0</w:t>
            </w:r>
          </w:p>
        </w:tc>
      </w:tr>
      <w:tr w:rsidR="00374C9F" w:rsidRPr="006B0D02" w14:paraId="3C4A5540" w14:textId="77777777" w:rsidTr="00374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BA9A9" w14:textId="77777777" w:rsidR="00374C9F" w:rsidRDefault="00374C9F"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28898A" w14:textId="77777777" w:rsidR="00374C9F" w:rsidRDefault="00374C9F"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316878" w14:textId="77777777" w:rsidR="00374C9F" w:rsidRDefault="00374C9F" w:rsidP="00AB0FE4">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81AEAC" w14:textId="77777777" w:rsidR="00374C9F" w:rsidRDefault="00374C9F" w:rsidP="00AB0FE4">
            <w:pPr>
              <w:spacing w:after="0"/>
              <w:jc w:val="center"/>
              <w:rPr>
                <w:rFonts w:ascii="Arial" w:hAnsi="Arial" w:cs="Arial"/>
                <w:sz w:val="16"/>
                <w:szCs w:val="16"/>
              </w:rPr>
            </w:pPr>
            <w:r>
              <w:rPr>
                <w:rFonts w:ascii="Arial" w:hAnsi="Arial" w:cs="Arial"/>
                <w:sz w:val="16"/>
                <w:szCs w:val="16"/>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5169F41" w14:textId="77777777" w:rsidR="00374C9F" w:rsidRDefault="00374C9F"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E83EE2" w14:textId="77777777" w:rsidR="00374C9F" w:rsidRDefault="00374C9F"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C11568" w14:textId="77777777" w:rsidR="00374C9F" w:rsidRPr="00CD45AB" w:rsidRDefault="00374C9F" w:rsidP="00AB0FE4">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EFE31" w14:textId="77777777" w:rsidR="00374C9F" w:rsidRDefault="00374C9F" w:rsidP="00AB0FE4">
            <w:pPr>
              <w:pStyle w:val="TAC"/>
              <w:jc w:val="left"/>
              <w:rPr>
                <w:snapToGrid w:val="0"/>
                <w:sz w:val="16"/>
                <w:szCs w:val="16"/>
              </w:rPr>
            </w:pPr>
            <w:r>
              <w:rPr>
                <w:snapToGrid w:val="0"/>
                <w:sz w:val="16"/>
                <w:szCs w:val="16"/>
              </w:rPr>
              <w:t>15.8.0</w:t>
            </w:r>
          </w:p>
        </w:tc>
      </w:tr>
      <w:tr w:rsidR="00394226" w:rsidRPr="006B0D02" w14:paraId="6D78818A" w14:textId="77777777" w:rsidTr="0039422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53B9D" w14:textId="77777777" w:rsidR="00394226" w:rsidRDefault="00394226"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BCB4D3" w14:textId="77777777" w:rsidR="00394226" w:rsidRDefault="00394226"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71E4BD" w14:textId="77777777" w:rsidR="00394226" w:rsidRDefault="00394226" w:rsidP="00AB0FE4">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60D139" w14:textId="77777777" w:rsidR="00394226" w:rsidRDefault="00394226" w:rsidP="00AB0FE4">
            <w:pPr>
              <w:spacing w:after="0"/>
              <w:jc w:val="center"/>
              <w:rPr>
                <w:rFonts w:ascii="Arial" w:hAnsi="Arial" w:cs="Arial"/>
                <w:sz w:val="16"/>
                <w:szCs w:val="16"/>
              </w:rPr>
            </w:pPr>
            <w:r>
              <w:rPr>
                <w:rFonts w:ascii="Arial" w:hAnsi="Arial" w:cs="Arial"/>
                <w:sz w:val="16"/>
                <w:szCs w:val="16"/>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44731C8" w14:textId="77777777" w:rsidR="00394226" w:rsidRDefault="0039422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4D705E" w14:textId="77777777" w:rsidR="00394226" w:rsidRDefault="00394226"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DC8E28" w14:textId="77777777" w:rsidR="00394226" w:rsidRPr="00CD45AB" w:rsidRDefault="00CB7E97" w:rsidP="00AB0FE4">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465D5C" w14:textId="77777777" w:rsidR="00394226" w:rsidRDefault="00394226" w:rsidP="00AB0FE4">
            <w:pPr>
              <w:pStyle w:val="TAC"/>
              <w:jc w:val="left"/>
              <w:rPr>
                <w:snapToGrid w:val="0"/>
                <w:sz w:val="16"/>
                <w:szCs w:val="16"/>
              </w:rPr>
            </w:pPr>
            <w:r>
              <w:rPr>
                <w:snapToGrid w:val="0"/>
                <w:sz w:val="16"/>
                <w:szCs w:val="16"/>
              </w:rPr>
              <w:t>15.8.0</w:t>
            </w:r>
          </w:p>
        </w:tc>
      </w:tr>
      <w:tr w:rsidR="00CB168E" w:rsidRPr="006B0D02" w14:paraId="11976322" w14:textId="77777777" w:rsidTr="00CB168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E735C" w14:textId="77777777" w:rsidR="00CB168E" w:rsidRDefault="00CB168E"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6C5D60" w14:textId="77777777" w:rsidR="00CB168E" w:rsidRDefault="00CB168E"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46F442" w14:textId="77777777" w:rsidR="00CB168E" w:rsidRDefault="00CB168E" w:rsidP="00AB0FE4">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154D49" w14:textId="77777777" w:rsidR="00CB168E" w:rsidRDefault="00CB168E" w:rsidP="00AB0FE4">
            <w:pPr>
              <w:spacing w:after="0"/>
              <w:jc w:val="cente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942C409" w14:textId="77777777" w:rsidR="00CB168E" w:rsidRDefault="00CB168E"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750EE" w14:textId="77777777" w:rsidR="00CB168E" w:rsidRDefault="00CB168E"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98951F" w14:textId="77777777" w:rsidR="00CB168E" w:rsidRPr="00CD45AB" w:rsidRDefault="00CB168E" w:rsidP="00AB0FE4">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9DBE38" w14:textId="77777777" w:rsidR="00CB168E" w:rsidRDefault="00CB168E" w:rsidP="00AB0FE4">
            <w:pPr>
              <w:pStyle w:val="TAC"/>
              <w:jc w:val="left"/>
              <w:rPr>
                <w:snapToGrid w:val="0"/>
                <w:sz w:val="16"/>
                <w:szCs w:val="16"/>
              </w:rPr>
            </w:pPr>
            <w:r>
              <w:rPr>
                <w:snapToGrid w:val="0"/>
                <w:sz w:val="16"/>
                <w:szCs w:val="16"/>
              </w:rPr>
              <w:t>15.8.0</w:t>
            </w:r>
          </w:p>
        </w:tc>
      </w:tr>
      <w:tr w:rsidR="007B1756" w:rsidRPr="006B0D02" w14:paraId="6D7DE847" w14:textId="77777777" w:rsidTr="007B175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2BB55" w14:textId="77777777" w:rsidR="007B1756" w:rsidRDefault="007B1756"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999DA0" w14:textId="77777777" w:rsidR="007B1756" w:rsidRDefault="007B1756"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40AC6A" w14:textId="77777777" w:rsidR="007B1756" w:rsidRDefault="007B1756" w:rsidP="00AB0FE4">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231535" w14:textId="77777777" w:rsidR="007B1756" w:rsidRDefault="007B1756" w:rsidP="00AB0FE4">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F15CA9" w14:textId="77777777" w:rsidR="007B1756" w:rsidRDefault="007B175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C8108" w14:textId="77777777" w:rsidR="007B1756" w:rsidRDefault="00622C9F"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D6EEE3E" w14:textId="77777777" w:rsidR="007B1756" w:rsidRPr="00CD45AB" w:rsidRDefault="000865F3" w:rsidP="00AB0FE4">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B68E4C" w14:textId="77777777" w:rsidR="007B1756" w:rsidRDefault="007B1756" w:rsidP="00AB0FE4">
            <w:pPr>
              <w:pStyle w:val="TAC"/>
              <w:jc w:val="left"/>
              <w:rPr>
                <w:snapToGrid w:val="0"/>
                <w:sz w:val="16"/>
                <w:szCs w:val="16"/>
              </w:rPr>
            </w:pPr>
            <w:r>
              <w:rPr>
                <w:snapToGrid w:val="0"/>
                <w:sz w:val="16"/>
                <w:szCs w:val="16"/>
              </w:rPr>
              <w:t>15.8.0</w:t>
            </w:r>
          </w:p>
        </w:tc>
      </w:tr>
      <w:tr w:rsidR="00622C9F" w:rsidRPr="006B0D02" w14:paraId="22C86DCF" w14:textId="77777777" w:rsidTr="00622C9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4D080" w14:textId="77777777" w:rsidR="00622C9F" w:rsidRDefault="00622C9F" w:rsidP="00AB0FE4">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FF76C5" w14:textId="77777777" w:rsidR="00622C9F" w:rsidRDefault="00622C9F" w:rsidP="00AB0FE4">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7C4D38" w14:textId="77777777" w:rsidR="00622C9F" w:rsidRDefault="00622C9F" w:rsidP="00AB0FE4">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6AB1551" w14:textId="77777777" w:rsidR="00622C9F" w:rsidRDefault="00622C9F" w:rsidP="00AB0FE4">
            <w:pPr>
              <w:spacing w:after="0"/>
              <w:jc w:val="cente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C5D9234" w14:textId="77777777" w:rsidR="00622C9F" w:rsidRDefault="00622C9F"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BE9D33" w14:textId="77777777" w:rsidR="00622C9F" w:rsidRDefault="00622C9F"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7A16BDE" w14:textId="77777777" w:rsidR="00622C9F" w:rsidRPr="00CD45AB" w:rsidRDefault="00622C9F" w:rsidP="00AB0FE4">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B40248" w14:textId="77777777" w:rsidR="00622C9F" w:rsidRDefault="00622C9F" w:rsidP="00AB0FE4">
            <w:pPr>
              <w:pStyle w:val="TAC"/>
              <w:jc w:val="left"/>
              <w:rPr>
                <w:snapToGrid w:val="0"/>
                <w:sz w:val="16"/>
                <w:szCs w:val="16"/>
              </w:rPr>
            </w:pPr>
            <w:r>
              <w:rPr>
                <w:snapToGrid w:val="0"/>
                <w:sz w:val="16"/>
                <w:szCs w:val="16"/>
              </w:rPr>
              <w:t>15.8.0</w:t>
            </w:r>
          </w:p>
        </w:tc>
      </w:tr>
      <w:tr w:rsidR="00026E97" w:rsidRPr="006B0D02" w14:paraId="00222A81" w14:textId="77777777" w:rsidTr="00026E9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295604" w14:textId="77777777" w:rsidR="00026E97" w:rsidRDefault="00026E97"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5E406" w14:textId="77777777" w:rsidR="00026E97" w:rsidRDefault="00026E97"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99645E" w14:textId="77777777" w:rsidR="00026E97" w:rsidRDefault="00026E97" w:rsidP="00AB0FE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AC27BD" w14:textId="77777777" w:rsidR="00026E97" w:rsidRDefault="00026E97" w:rsidP="00AB0FE4">
            <w:pPr>
              <w:spacing w:after="0"/>
              <w:jc w:val="center"/>
              <w:rPr>
                <w:rFonts w:ascii="Arial" w:hAnsi="Arial" w:cs="Arial"/>
                <w:sz w:val="16"/>
                <w:szCs w:val="16"/>
              </w:rPr>
            </w:pPr>
            <w:r>
              <w:rPr>
                <w:rFonts w:ascii="Arial" w:hAnsi="Arial" w:cs="Arial"/>
                <w:sz w:val="16"/>
                <w:szCs w:val="16"/>
              </w:rPr>
              <w:t>1301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47D6358" w14:textId="77777777" w:rsidR="00026E97" w:rsidRDefault="00026E97"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58C6BD" w14:textId="77777777" w:rsidR="00026E97" w:rsidRDefault="00026E97"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DCD1B19" w14:textId="77777777" w:rsidR="00026E97" w:rsidRPr="00CD45AB" w:rsidRDefault="00026E97" w:rsidP="00AB0FE4">
            <w:pPr>
              <w:rPr>
                <w:rFonts w:ascii="Arial" w:hAnsi="Arial" w:cs="Arial"/>
                <w:sz w:val="16"/>
                <w:szCs w:val="16"/>
              </w:rPr>
            </w:pPr>
            <w:r w:rsidRPr="00026E97">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957124" w14:textId="77777777" w:rsidR="00026E97" w:rsidRDefault="00026E97" w:rsidP="00AB0FE4">
            <w:pPr>
              <w:pStyle w:val="TAC"/>
              <w:jc w:val="left"/>
              <w:rPr>
                <w:snapToGrid w:val="0"/>
                <w:sz w:val="16"/>
                <w:szCs w:val="16"/>
              </w:rPr>
            </w:pPr>
            <w:r>
              <w:rPr>
                <w:snapToGrid w:val="0"/>
                <w:sz w:val="16"/>
                <w:szCs w:val="16"/>
              </w:rPr>
              <w:t>15.9.0</w:t>
            </w:r>
          </w:p>
        </w:tc>
      </w:tr>
      <w:tr w:rsidR="004268E6" w:rsidRPr="006B0D02" w14:paraId="53FE589D" w14:textId="77777777" w:rsidTr="004268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541B9" w14:textId="77777777" w:rsidR="004268E6" w:rsidRDefault="004268E6"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7737A6" w14:textId="77777777" w:rsidR="004268E6" w:rsidRDefault="004268E6"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9EBCC8" w14:textId="77777777" w:rsidR="004268E6" w:rsidRDefault="004268E6" w:rsidP="00AB0FE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BD50ED" w14:textId="77777777" w:rsidR="004268E6" w:rsidRDefault="004268E6" w:rsidP="00AB0FE4">
            <w:pPr>
              <w:spacing w:after="0"/>
              <w:jc w:val="center"/>
              <w:rPr>
                <w:rFonts w:ascii="Arial" w:hAnsi="Arial" w:cs="Arial"/>
                <w:sz w:val="16"/>
                <w:szCs w:val="16"/>
              </w:rPr>
            </w:pPr>
            <w:r>
              <w:rPr>
                <w:rFonts w:ascii="Arial" w:hAnsi="Arial" w:cs="Arial"/>
                <w:sz w:val="16"/>
                <w:szCs w:val="16"/>
              </w:rPr>
              <w:t>1302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0D648C5" w14:textId="77777777" w:rsidR="004268E6" w:rsidRDefault="004268E6"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B2A202" w14:textId="77777777" w:rsidR="004268E6" w:rsidRDefault="004268E6"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FDE48B" w14:textId="77777777" w:rsidR="004268E6" w:rsidRPr="00CD45AB" w:rsidRDefault="004268E6" w:rsidP="00AB0FE4">
            <w:pPr>
              <w:rPr>
                <w:rFonts w:ascii="Arial" w:hAnsi="Arial" w:cs="Arial"/>
                <w:sz w:val="16"/>
                <w:szCs w:val="16"/>
              </w:rPr>
            </w:pPr>
            <w:r w:rsidRPr="004268E6">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357CB7" w14:textId="77777777" w:rsidR="004268E6" w:rsidRDefault="004268E6" w:rsidP="00AB0FE4">
            <w:pPr>
              <w:pStyle w:val="TAC"/>
              <w:jc w:val="left"/>
              <w:rPr>
                <w:snapToGrid w:val="0"/>
                <w:sz w:val="16"/>
                <w:szCs w:val="16"/>
              </w:rPr>
            </w:pPr>
            <w:r>
              <w:rPr>
                <w:snapToGrid w:val="0"/>
                <w:sz w:val="16"/>
                <w:szCs w:val="16"/>
              </w:rPr>
              <w:t>15.9.0</w:t>
            </w:r>
          </w:p>
        </w:tc>
      </w:tr>
      <w:tr w:rsidR="00F714C0" w:rsidRPr="006B0D02" w14:paraId="628010CD" w14:textId="77777777" w:rsidTr="00F714C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9A5A99" w14:textId="77777777" w:rsidR="00F714C0" w:rsidRDefault="00F714C0" w:rsidP="00AB0FE4">
            <w:pPr>
              <w:pStyle w:val="TAC"/>
              <w:rPr>
                <w:sz w:val="16"/>
                <w:szCs w:val="16"/>
              </w:rPr>
            </w:pPr>
            <w:r>
              <w:rPr>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27813" w14:textId="77777777" w:rsidR="00F714C0" w:rsidRDefault="00F714C0"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15383B" w14:textId="77777777" w:rsidR="00F714C0" w:rsidRDefault="00F714C0" w:rsidP="00AB0FE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1B2CA3" w14:textId="77777777" w:rsidR="00F714C0" w:rsidRDefault="00F714C0" w:rsidP="00AB0FE4">
            <w:pPr>
              <w:spacing w:after="0"/>
              <w:jc w:val="center"/>
              <w:rPr>
                <w:rFonts w:ascii="Arial" w:hAnsi="Arial" w:cs="Arial"/>
                <w:sz w:val="16"/>
                <w:szCs w:val="16"/>
              </w:rPr>
            </w:pPr>
            <w:r>
              <w:rPr>
                <w:rFonts w:ascii="Arial" w:hAnsi="Arial" w:cs="Arial"/>
                <w:sz w:val="16"/>
                <w:szCs w:val="16"/>
              </w:rPr>
              <w:t>1305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B8C5722" w14:textId="77777777" w:rsidR="00F714C0" w:rsidRDefault="00F714C0"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F79F1A" w14:textId="77777777" w:rsidR="00F714C0" w:rsidRDefault="00F714C0"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9F63B7" w14:textId="77777777" w:rsidR="00F714C0" w:rsidRPr="00CD45AB" w:rsidRDefault="00F714C0" w:rsidP="00AB0FE4">
            <w:pPr>
              <w:rPr>
                <w:rFonts w:ascii="Arial" w:hAnsi="Arial" w:cs="Arial"/>
                <w:sz w:val="16"/>
                <w:szCs w:val="16"/>
              </w:rPr>
            </w:pPr>
            <w:r w:rsidRPr="00F714C0">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C130F5" w14:textId="77777777" w:rsidR="00F714C0" w:rsidRDefault="00F714C0" w:rsidP="00AB0FE4">
            <w:pPr>
              <w:pStyle w:val="TAC"/>
              <w:jc w:val="left"/>
              <w:rPr>
                <w:snapToGrid w:val="0"/>
                <w:sz w:val="16"/>
                <w:szCs w:val="16"/>
              </w:rPr>
            </w:pPr>
            <w:r>
              <w:rPr>
                <w:snapToGrid w:val="0"/>
                <w:sz w:val="16"/>
                <w:szCs w:val="16"/>
              </w:rPr>
              <w:t>15.9.0</w:t>
            </w:r>
          </w:p>
        </w:tc>
      </w:tr>
      <w:tr w:rsidR="008F1827" w:rsidRPr="006B0D02" w14:paraId="60481F68" w14:textId="77777777" w:rsidTr="008F182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117498" w14:textId="77777777" w:rsidR="008F1827" w:rsidRDefault="008F1827" w:rsidP="00AB0F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B2C92E" w14:textId="77777777" w:rsidR="008F1827" w:rsidRDefault="008F1827" w:rsidP="00AB0F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DCBB02" w14:textId="77777777" w:rsidR="008F1827" w:rsidRDefault="008F1827" w:rsidP="00AB0FE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FF18A3" w14:textId="77777777" w:rsidR="008F1827" w:rsidRDefault="008F1827" w:rsidP="00AB0FE4">
            <w:pPr>
              <w:spacing w:after="0"/>
              <w:jc w:val="center"/>
              <w:rPr>
                <w:rFonts w:ascii="Arial" w:hAnsi="Arial" w:cs="Arial"/>
                <w:sz w:val="16"/>
                <w:szCs w:val="16"/>
              </w:rPr>
            </w:pPr>
            <w:r>
              <w:rPr>
                <w:rFonts w:ascii="Arial" w:hAnsi="Arial" w:cs="Arial"/>
                <w:sz w:val="16"/>
                <w:szCs w:val="16"/>
              </w:rPr>
              <w:t>1310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661080C" w14:textId="77777777" w:rsidR="008F1827" w:rsidRDefault="008F1827"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7E7E3D" w14:textId="77777777" w:rsidR="008F1827" w:rsidRDefault="008F1827"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BDC7BE" w14:textId="77777777" w:rsidR="008F1827" w:rsidRPr="00CD45AB" w:rsidRDefault="008F1827" w:rsidP="00AB0FE4">
            <w:pPr>
              <w:rPr>
                <w:rFonts w:ascii="Arial" w:hAnsi="Arial" w:cs="Arial"/>
                <w:sz w:val="16"/>
                <w:szCs w:val="16"/>
              </w:rPr>
            </w:pPr>
            <w:r w:rsidRPr="008F1827">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4BF35" w14:textId="77777777" w:rsidR="008F1827" w:rsidRDefault="008F1827" w:rsidP="00AB0FE4">
            <w:pPr>
              <w:pStyle w:val="TAC"/>
              <w:jc w:val="left"/>
              <w:rPr>
                <w:snapToGrid w:val="0"/>
                <w:sz w:val="16"/>
                <w:szCs w:val="16"/>
              </w:rPr>
            </w:pPr>
            <w:r>
              <w:rPr>
                <w:snapToGrid w:val="0"/>
                <w:sz w:val="16"/>
                <w:szCs w:val="16"/>
              </w:rPr>
              <w:t>15.9.0</w:t>
            </w:r>
          </w:p>
        </w:tc>
      </w:tr>
      <w:tr w:rsidR="00BE13E8" w:rsidRPr="006B0D02" w14:paraId="7F8669C6" w14:textId="77777777" w:rsidTr="00BE13E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9B9BD" w14:textId="77777777" w:rsidR="00BE13E8" w:rsidRDefault="00BE13E8" w:rsidP="00AB0FE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76326" w14:textId="77777777" w:rsidR="00BE13E8" w:rsidRDefault="00BE13E8" w:rsidP="00AB0FE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F37A54" w14:textId="77777777" w:rsidR="00BE13E8" w:rsidRDefault="00BE13E8" w:rsidP="00AB0FE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A8B3F8" w14:textId="77777777" w:rsidR="00BE13E8" w:rsidRDefault="00BE13E8" w:rsidP="00AB0FE4">
            <w:pPr>
              <w:spacing w:after="0"/>
              <w:jc w:val="center"/>
              <w:rPr>
                <w:rFonts w:ascii="Arial" w:hAnsi="Arial" w:cs="Arial"/>
                <w:sz w:val="16"/>
                <w:szCs w:val="16"/>
              </w:rPr>
            </w:pPr>
            <w:r>
              <w:rPr>
                <w:rFonts w:ascii="Arial" w:hAnsi="Arial" w:cs="Arial"/>
                <w:sz w:val="16"/>
                <w:szCs w:val="16"/>
              </w:rPr>
              <w:t>1318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00D0791" w14:textId="77777777" w:rsidR="00BE13E8" w:rsidRDefault="00BE13E8"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E7EA52" w14:textId="77777777" w:rsidR="00BE13E8" w:rsidRDefault="00BE13E8" w:rsidP="00AB0F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14F872" w14:textId="77777777" w:rsidR="00BE13E8" w:rsidRPr="00CD45AB" w:rsidRDefault="00BE13E8" w:rsidP="00AB0FE4">
            <w:pPr>
              <w:rPr>
                <w:rFonts w:ascii="Arial" w:hAnsi="Arial" w:cs="Arial"/>
                <w:sz w:val="16"/>
                <w:szCs w:val="16"/>
              </w:rPr>
            </w:pPr>
            <w:r w:rsidRPr="00BE13E8">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8C1ECD" w14:textId="77777777" w:rsidR="00BE13E8" w:rsidRDefault="00BE13E8" w:rsidP="00AB0FE4">
            <w:pPr>
              <w:pStyle w:val="TAC"/>
              <w:jc w:val="left"/>
              <w:rPr>
                <w:snapToGrid w:val="0"/>
                <w:sz w:val="16"/>
                <w:szCs w:val="16"/>
              </w:rPr>
            </w:pPr>
            <w:r>
              <w:rPr>
                <w:snapToGrid w:val="0"/>
                <w:sz w:val="16"/>
                <w:szCs w:val="16"/>
              </w:rPr>
              <w:t>15.10.0</w:t>
            </w:r>
          </w:p>
        </w:tc>
      </w:tr>
      <w:tr w:rsidR="00AB0FE4" w:rsidRPr="006B0D02" w14:paraId="65E22565" w14:textId="77777777" w:rsidTr="00AB0FE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4BFD2" w14:textId="77777777" w:rsidR="00AB0FE4" w:rsidRDefault="00AB0FE4" w:rsidP="00AB0FE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D4E5" w14:textId="77777777" w:rsidR="00AB0FE4" w:rsidRDefault="00AB0FE4" w:rsidP="00AB0FE4">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E74DD3" w14:textId="77777777" w:rsidR="00AB0FE4" w:rsidRDefault="00AB0FE4" w:rsidP="00AB0FE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A18294" w14:textId="77777777" w:rsidR="00AB0FE4" w:rsidRDefault="00AB0FE4" w:rsidP="00AB0FE4">
            <w:pPr>
              <w:spacing w:after="0"/>
              <w:jc w:val="center"/>
              <w:rPr>
                <w:rFonts w:ascii="Arial" w:hAnsi="Arial" w:cs="Arial"/>
                <w:sz w:val="16"/>
                <w:szCs w:val="16"/>
              </w:rPr>
            </w:pPr>
            <w:r>
              <w:rPr>
                <w:rFonts w:ascii="Arial" w:hAnsi="Arial" w:cs="Arial"/>
                <w:sz w:val="16"/>
                <w:szCs w:val="16"/>
              </w:rPr>
              <w:t>1320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661B22F5" w14:textId="77777777" w:rsidR="00AB0FE4" w:rsidRDefault="00AB0FE4" w:rsidP="00AB0F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8FDE0" w14:textId="77777777" w:rsidR="00AB0FE4" w:rsidRDefault="00AB0FE4" w:rsidP="00AB0F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D0514A" w14:textId="77777777" w:rsidR="00AB0FE4" w:rsidRPr="00CD45AB" w:rsidRDefault="00AB0FE4" w:rsidP="00AB0FE4">
            <w:pPr>
              <w:rPr>
                <w:rFonts w:ascii="Arial" w:hAnsi="Arial" w:cs="Arial"/>
                <w:sz w:val="16"/>
                <w:szCs w:val="16"/>
              </w:rPr>
            </w:pPr>
            <w:r w:rsidRPr="00AB0FE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CB78B2" w14:textId="77777777" w:rsidR="00AB0FE4" w:rsidRDefault="00AB0FE4" w:rsidP="00AB0FE4">
            <w:pPr>
              <w:pStyle w:val="TAC"/>
              <w:jc w:val="left"/>
              <w:rPr>
                <w:snapToGrid w:val="0"/>
                <w:sz w:val="16"/>
                <w:szCs w:val="16"/>
              </w:rPr>
            </w:pPr>
            <w:r>
              <w:rPr>
                <w:snapToGrid w:val="0"/>
                <w:sz w:val="16"/>
                <w:szCs w:val="16"/>
              </w:rPr>
              <w:t>15.10.0</w:t>
            </w:r>
          </w:p>
        </w:tc>
      </w:tr>
      <w:tr w:rsidR="00296DF8" w:rsidRPr="006B0D02" w14:paraId="7BEC4D66" w14:textId="77777777" w:rsidTr="00296D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180A3" w14:textId="77777777" w:rsidR="00296DF8" w:rsidRDefault="00296DF8"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0CB1A" w14:textId="77777777" w:rsidR="00296DF8" w:rsidRDefault="00296DF8"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2C6EC6" w14:textId="77777777" w:rsidR="00296DF8" w:rsidRDefault="00296DF8" w:rsidP="000B7A0F">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2A282F6" w14:textId="77777777" w:rsidR="00296DF8" w:rsidRDefault="00296DF8" w:rsidP="000B7A0F">
            <w:pPr>
              <w:spacing w:after="0"/>
              <w:jc w:val="center"/>
              <w:rPr>
                <w:rFonts w:ascii="Arial" w:hAnsi="Arial" w:cs="Arial"/>
                <w:sz w:val="16"/>
                <w:szCs w:val="16"/>
              </w:rPr>
            </w:pPr>
            <w:r>
              <w:rPr>
                <w:rFonts w:ascii="Arial" w:hAnsi="Arial" w:cs="Arial"/>
                <w:sz w:val="16"/>
                <w:szCs w:val="16"/>
              </w:rPr>
              <w:t>1322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3F86F9D3" w14:textId="77777777" w:rsidR="00296DF8" w:rsidRDefault="00296DF8"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2AE10E" w14:textId="77777777" w:rsidR="00296DF8" w:rsidRDefault="00296DF8" w:rsidP="000B7A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008A1E9" w14:textId="77777777" w:rsidR="00296DF8" w:rsidRPr="00CD45AB" w:rsidRDefault="00296DF8" w:rsidP="000B7A0F">
            <w:pPr>
              <w:rPr>
                <w:rFonts w:ascii="Arial" w:hAnsi="Arial" w:cs="Arial"/>
                <w:sz w:val="16"/>
                <w:szCs w:val="16"/>
              </w:rPr>
            </w:pPr>
            <w:r w:rsidRPr="00296DF8">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860F4" w14:textId="77777777" w:rsidR="00296DF8" w:rsidRDefault="00296DF8" w:rsidP="000B7A0F">
            <w:pPr>
              <w:pStyle w:val="TAC"/>
              <w:jc w:val="left"/>
              <w:rPr>
                <w:snapToGrid w:val="0"/>
                <w:sz w:val="16"/>
                <w:szCs w:val="16"/>
              </w:rPr>
            </w:pPr>
            <w:r>
              <w:rPr>
                <w:snapToGrid w:val="0"/>
                <w:sz w:val="16"/>
                <w:szCs w:val="16"/>
              </w:rPr>
              <w:t>15.10.0</w:t>
            </w:r>
          </w:p>
        </w:tc>
      </w:tr>
      <w:tr w:rsidR="00852ABA" w:rsidRPr="006B0D02" w14:paraId="343F067F" w14:textId="77777777" w:rsidTr="00852AB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623D50" w14:textId="77777777" w:rsidR="00852ABA" w:rsidRDefault="00852ABA"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D6F842" w14:textId="77777777" w:rsidR="00852ABA" w:rsidRDefault="00852ABA"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FEDFC9" w14:textId="77777777" w:rsidR="00852ABA" w:rsidRDefault="00852ABA" w:rsidP="000B7A0F">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DBD365" w14:textId="77777777" w:rsidR="00852ABA" w:rsidRDefault="00852ABA" w:rsidP="000B7A0F">
            <w:pPr>
              <w:spacing w:after="0"/>
              <w:jc w:val="center"/>
              <w:rPr>
                <w:rFonts w:ascii="Arial" w:hAnsi="Arial" w:cs="Arial"/>
                <w:sz w:val="16"/>
                <w:szCs w:val="16"/>
              </w:rPr>
            </w:pPr>
            <w:r>
              <w:rPr>
                <w:rFonts w:ascii="Arial" w:hAnsi="Arial" w:cs="Arial"/>
                <w:sz w:val="16"/>
                <w:szCs w:val="16"/>
              </w:rPr>
              <w:t>1324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0349BE6F" w14:textId="77777777" w:rsidR="00852ABA" w:rsidRDefault="00852ABA"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B5BA7" w14:textId="77777777" w:rsidR="00852ABA" w:rsidRDefault="00852ABA" w:rsidP="000B7A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797D969" w14:textId="77777777" w:rsidR="00852ABA" w:rsidRPr="00CD45AB" w:rsidRDefault="00852ABA" w:rsidP="000B7A0F">
            <w:pPr>
              <w:rPr>
                <w:rFonts w:ascii="Arial" w:hAnsi="Arial" w:cs="Arial"/>
                <w:sz w:val="16"/>
                <w:szCs w:val="16"/>
              </w:rPr>
            </w:pPr>
            <w:r w:rsidRPr="00852ABA">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7C3D0E" w14:textId="77777777" w:rsidR="00852ABA" w:rsidRDefault="00852ABA" w:rsidP="000B7A0F">
            <w:pPr>
              <w:pStyle w:val="TAC"/>
              <w:jc w:val="left"/>
              <w:rPr>
                <w:snapToGrid w:val="0"/>
                <w:sz w:val="16"/>
                <w:szCs w:val="16"/>
              </w:rPr>
            </w:pPr>
            <w:r>
              <w:rPr>
                <w:snapToGrid w:val="0"/>
                <w:sz w:val="16"/>
                <w:szCs w:val="16"/>
              </w:rPr>
              <w:t>15.10.0</w:t>
            </w:r>
          </w:p>
        </w:tc>
      </w:tr>
      <w:tr w:rsidR="006C2F5F" w:rsidRPr="006B0D02" w14:paraId="02454FCB" w14:textId="77777777" w:rsidTr="006C2F5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E909C1" w14:textId="77777777" w:rsidR="006C2F5F" w:rsidRDefault="006C2F5F"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28263A" w14:textId="77777777" w:rsidR="006C2F5F" w:rsidRDefault="006C2F5F"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4F5551" w14:textId="77777777" w:rsidR="006C2F5F" w:rsidRDefault="006C2F5F" w:rsidP="000B7A0F">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88BA85" w14:textId="77777777" w:rsidR="006C2F5F" w:rsidRDefault="006C2F5F" w:rsidP="000B7A0F">
            <w:pPr>
              <w:spacing w:after="0"/>
              <w:jc w:val="center"/>
              <w:rPr>
                <w:rFonts w:ascii="Arial" w:hAnsi="Arial" w:cs="Arial"/>
                <w:sz w:val="16"/>
                <w:szCs w:val="16"/>
              </w:rPr>
            </w:pPr>
            <w:r>
              <w:rPr>
                <w:rFonts w:ascii="Arial" w:hAnsi="Arial" w:cs="Arial"/>
                <w:sz w:val="16"/>
                <w:szCs w:val="16"/>
              </w:rPr>
              <w:t>1326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48688610" w14:textId="77777777" w:rsidR="006C2F5F" w:rsidRDefault="006C2F5F"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EBF67E" w14:textId="77777777" w:rsidR="006C2F5F" w:rsidRDefault="006C2F5F" w:rsidP="000B7A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5C2215" w14:textId="77777777" w:rsidR="006C2F5F" w:rsidRPr="00CD45AB" w:rsidRDefault="006C2F5F" w:rsidP="000B7A0F">
            <w:pPr>
              <w:rPr>
                <w:rFonts w:ascii="Arial" w:hAnsi="Arial" w:cs="Arial"/>
                <w:sz w:val="16"/>
                <w:szCs w:val="16"/>
              </w:rPr>
            </w:pPr>
            <w:r w:rsidRPr="006C2F5F">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943F17" w14:textId="77777777" w:rsidR="006C2F5F" w:rsidRDefault="006C2F5F" w:rsidP="000B7A0F">
            <w:pPr>
              <w:pStyle w:val="TAC"/>
              <w:jc w:val="left"/>
              <w:rPr>
                <w:snapToGrid w:val="0"/>
                <w:sz w:val="16"/>
                <w:szCs w:val="16"/>
              </w:rPr>
            </w:pPr>
            <w:r>
              <w:rPr>
                <w:snapToGrid w:val="0"/>
                <w:sz w:val="16"/>
                <w:szCs w:val="16"/>
              </w:rPr>
              <w:t>15.10.0</w:t>
            </w:r>
          </w:p>
        </w:tc>
      </w:tr>
      <w:tr w:rsidR="006B5929" w:rsidRPr="006B0D02" w14:paraId="25AABDFC" w14:textId="77777777" w:rsidTr="006B592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2CABB" w14:textId="77777777" w:rsidR="006B5929" w:rsidRDefault="006B5929" w:rsidP="000B7A0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83350" w14:textId="77777777" w:rsidR="006B5929" w:rsidRDefault="006B5929" w:rsidP="000B7A0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D56A91" w14:textId="77777777" w:rsidR="006B5929" w:rsidRDefault="006B5929" w:rsidP="000B7A0F">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6602BC" w14:textId="77777777" w:rsidR="006B5929" w:rsidRDefault="006B5929" w:rsidP="000B7A0F">
            <w:pPr>
              <w:spacing w:after="0"/>
              <w:jc w:val="center"/>
              <w:rPr>
                <w:rFonts w:ascii="Arial" w:hAnsi="Arial" w:cs="Arial"/>
                <w:sz w:val="16"/>
                <w:szCs w:val="16"/>
              </w:rPr>
            </w:pPr>
            <w:r>
              <w:rPr>
                <w:rFonts w:ascii="Arial" w:hAnsi="Arial" w:cs="Arial"/>
                <w:sz w:val="16"/>
                <w:szCs w:val="16"/>
              </w:rPr>
              <w:t>1329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D83B9C4" w14:textId="77777777" w:rsidR="006B5929" w:rsidRDefault="006B5929" w:rsidP="000B7A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7A7B62" w14:textId="77777777" w:rsidR="006B5929" w:rsidRDefault="006B5929" w:rsidP="000B7A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DC16A5" w14:textId="77777777" w:rsidR="006B5929" w:rsidRPr="00CD45AB" w:rsidRDefault="006B5929" w:rsidP="000B7A0F">
            <w:pPr>
              <w:rPr>
                <w:rFonts w:ascii="Arial" w:hAnsi="Arial" w:cs="Arial"/>
                <w:sz w:val="16"/>
                <w:szCs w:val="16"/>
              </w:rPr>
            </w:pPr>
            <w:r w:rsidRPr="006B5929">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5DB30E" w14:textId="77777777" w:rsidR="006B5929" w:rsidRDefault="006B5929" w:rsidP="000B7A0F">
            <w:pPr>
              <w:pStyle w:val="TAC"/>
              <w:jc w:val="left"/>
              <w:rPr>
                <w:snapToGrid w:val="0"/>
                <w:sz w:val="16"/>
                <w:szCs w:val="16"/>
              </w:rPr>
            </w:pPr>
            <w:r>
              <w:rPr>
                <w:snapToGrid w:val="0"/>
                <w:sz w:val="16"/>
                <w:szCs w:val="16"/>
              </w:rPr>
              <w:t>15.10.0</w:t>
            </w:r>
          </w:p>
        </w:tc>
      </w:tr>
      <w:tr w:rsidR="001625A8" w:rsidRPr="006B0D02" w14:paraId="4E71A1AD" w14:textId="77777777" w:rsidTr="001625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47323C" w14:textId="77777777" w:rsidR="001625A8" w:rsidRDefault="001625A8"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5EE6D0" w14:textId="77777777" w:rsidR="001625A8" w:rsidRDefault="001625A8"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C98A2F" w14:textId="77777777" w:rsidR="001625A8" w:rsidRDefault="001625A8" w:rsidP="00476C4A">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C71800" w14:textId="77777777" w:rsidR="001625A8" w:rsidRDefault="001625A8" w:rsidP="00476C4A">
            <w:pPr>
              <w:spacing w:after="0"/>
              <w:jc w:val="center"/>
              <w:rPr>
                <w:rFonts w:ascii="Arial" w:hAnsi="Arial" w:cs="Arial"/>
                <w:sz w:val="16"/>
                <w:szCs w:val="16"/>
              </w:rPr>
            </w:pPr>
            <w:r>
              <w:rPr>
                <w:rFonts w:ascii="Arial" w:hAnsi="Arial" w:cs="Arial"/>
                <w:sz w:val="16"/>
                <w:szCs w:val="16"/>
              </w:rPr>
              <w:t>1341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1F07345" w14:textId="77777777" w:rsidR="001625A8" w:rsidRDefault="001625A8"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82EB8B" w14:textId="77777777" w:rsidR="001625A8" w:rsidRDefault="001625A8" w:rsidP="00476C4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93064B" w14:textId="77777777" w:rsidR="001625A8" w:rsidRPr="00CD45AB" w:rsidRDefault="001625A8" w:rsidP="00476C4A">
            <w:pPr>
              <w:rPr>
                <w:rFonts w:ascii="Arial" w:hAnsi="Arial" w:cs="Arial"/>
                <w:sz w:val="16"/>
                <w:szCs w:val="16"/>
              </w:rPr>
            </w:pPr>
            <w:r w:rsidRPr="001625A8">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653A13" w14:textId="77777777" w:rsidR="001625A8" w:rsidRDefault="001625A8" w:rsidP="00476C4A">
            <w:pPr>
              <w:pStyle w:val="TAC"/>
              <w:jc w:val="left"/>
              <w:rPr>
                <w:snapToGrid w:val="0"/>
                <w:sz w:val="16"/>
                <w:szCs w:val="16"/>
              </w:rPr>
            </w:pPr>
            <w:r>
              <w:rPr>
                <w:snapToGrid w:val="0"/>
                <w:sz w:val="16"/>
                <w:szCs w:val="16"/>
              </w:rPr>
              <w:t>15.11.0</w:t>
            </w:r>
          </w:p>
        </w:tc>
      </w:tr>
      <w:tr w:rsidR="00B410EA" w:rsidRPr="006B0D02" w14:paraId="4669271D" w14:textId="77777777" w:rsidTr="00B410E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543B37" w14:textId="77777777" w:rsidR="00B410EA" w:rsidRDefault="00B410EA"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70B739" w14:textId="77777777" w:rsidR="00B410EA" w:rsidRDefault="00B410EA"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31E47E" w14:textId="77777777" w:rsidR="00B410EA" w:rsidRDefault="00B410EA" w:rsidP="00476C4A">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178700" w14:textId="77777777" w:rsidR="00B410EA" w:rsidRDefault="00B410EA" w:rsidP="00476C4A">
            <w:pPr>
              <w:spacing w:after="0"/>
              <w:jc w:val="center"/>
              <w:rPr>
                <w:rFonts w:ascii="Arial" w:hAnsi="Arial" w:cs="Arial"/>
                <w:sz w:val="16"/>
                <w:szCs w:val="16"/>
              </w:rPr>
            </w:pPr>
            <w:r>
              <w:rPr>
                <w:rFonts w:ascii="Arial" w:hAnsi="Arial" w:cs="Arial"/>
                <w:sz w:val="16"/>
                <w:szCs w:val="16"/>
              </w:rPr>
              <w:t>1343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3A2BA95" w14:textId="77777777" w:rsidR="00B410EA" w:rsidRDefault="00B410EA"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CA6B7" w14:textId="77777777" w:rsidR="00B410EA" w:rsidRDefault="00B410EA" w:rsidP="00476C4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FF4AA58" w14:textId="77777777" w:rsidR="00B410EA" w:rsidRPr="00CD45AB" w:rsidRDefault="00B410EA" w:rsidP="00476C4A">
            <w:pPr>
              <w:rPr>
                <w:rFonts w:ascii="Arial" w:hAnsi="Arial" w:cs="Arial"/>
                <w:sz w:val="16"/>
                <w:szCs w:val="16"/>
              </w:rPr>
            </w:pPr>
            <w:r w:rsidRPr="00B410EA">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7F970" w14:textId="77777777" w:rsidR="00B410EA" w:rsidRDefault="00B410EA" w:rsidP="00476C4A">
            <w:pPr>
              <w:pStyle w:val="TAC"/>
              <w:jc w:val="left"/>
              <w:rPr>
                <w:snapToGrid w:val="0"/>
                <w:sz w:val="16"/>
                <w:szCs w:val="16"/>
              </w:rPr>
            </w:pPr>
            <w:r>
              <w:rPr>
                <w:snapToGrid w:val="0"/>
                <w:sz w:val="16"/>
                <w:szCs w:val="16"/>
              </w:rPr>
              <w:t>15.11.0</w:t>
            </w:r>
          </w:p>
        </w:tc>
      </w:tr>
      <w:tr w:rsidR="007D434B" w:rsidRPr="006B0D02" w14:paraId="4F0A1C8E" w14:textId="77777777" w:rsidTr="007D434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E4CD1" w14:textId="77777777" w:rsidR="007D434B" w:rsidRDefault="007D434B" w:rsidP="00476C4A">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A5BA20" w14:textId="77777777" w:rsidR="007D434B" w:rsidRDefault="007D434B" w:rsidP="00476C4A">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E2536A" w14:textId="77777777" w:rsidR="007D434B" w:rsidRDefault="007D434B" w:rsidP="00476C4A">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6D1AA" w14:textId="77777777" w:rsidR="007D434B" w:rsidRDefault="007D434B" w:rsidP="00476C4A">
            <w:pPr>
              <w:spacing w:after="0"/>
              <w:jc w:val="center"/>
              <w:rPr>
                <w:rFonts w:ascii="Arial" w:hAnsi="Arial" w:cs="Arial"/>
                <w:sz w:val="16"/>
                <w:szCs w:val="16"/>
              </w:rPr>
            </w:pPr>
            <w:r>
              <w:rPr>
                <w:rFonts w:ascii="Arial" w:hAnsi="Arial" w:cs="Arial"/>
                <w:sz w:val="16"/>
                <w:szCs w:val="16"/>
              </w:rPr>
              <w:t>1345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1C63D86" w14:textId="77777777" w:rsidR="007D434B" w:rsidRDefault="007D434B" w:rsidP="00476C4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3248F" w14:textId="77777777" w:rsidR="007D434B" w:rsidRDefault="007D434B" w:rsidP="00476C4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0E447C" w14:textId="77777777" w:rsidR="007D434B" w:rsidRPr="00CD45AB" w:rsidRDefault="007D434B" w:rsidP="00476C4A">
            <w:pPr>
              <w:rPr>
                <w:rFonts w:ascii="Arial" w:hAnsi="Arial" w:cs="Arial"/>
                <w:sz w:val="16"/>
                <w:szCs w:val="16"/>
              </w:rPr>
            </w:pPr>
            <w:r w:rsidRPr="007D434B">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662E47" w14:textId="77777777" w:rsidR="007D434B" w:rsidRDefault="007D434B" w:rsidP="00476C4A">
            <w:pPr>
              <w:pStyle w:val="TAC"/>
              <w:jc w:val="left"/>
              <w:rPr>
                <w:snapToGrid w:val="0"/>
                <w:sz w:val="16"/>
                <w:szCs w:val="16"/>
              </w:rPr>
            </w:pPr>
            <w:r>
              <w:rPr>
                <w:snapToGrid w:val="0"/>
                <w:sz w:val="16"/>
                <w:szCs w:val="16"/>
              </w:rPr>
              <w:t>15.11.0</w:t>
            </w:r>
          </w:p>
        </w:tc>
      </w:tr>
      <w:tr w:rsidR="00C00D3C" w:rsidRPr="006B0D02" w14:paraId="33C5B86D" w14:textId="77777777" w:rsidTr="00C00D3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F6475B" w14:textId="77777777" w:rsidR="00C00D3C" w:rsidRDefault="00C00D3C" w:rsidP="002A070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1C4ABE" w14:textId="77777777" w:rsidR="00C00D3C" w:rsidRDefault="00C00D3C" w:rsidP="002A0705">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6C4F51" w14:textId="77777777" w:rsidR="00C00D3C" w:rsidRDefault="00C00D3C" w:rsidP="002A0705">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2B864E" w14:textId="77777777" w:rsidR="00C00D3C" w:rsidRDefault="00C00D3C" w:rsidP="002A0705">
            <w:pPr>
              <w:spacing w:after="0"/>
              <w:jc w:val="center"/>
              <w:rPr>
                <w:rFonts w:ascii="Arial" w:hAnsi="Arial" w:cs="Arial"/>
                <w:sz w:val="16"/>
                <w:szCs w:val="16"/>
              </w:rPr>
            </w:pPr>
            <w:r>
              <w:rPr>
                <w:rFonts w:ascii="Arial" w:hAnsi="Arial" w:cs="Arial"/>
                <w:sz w:val="16"/>
                <w:szCs w:val="16"/>
              </w:rPr>
              <w:t>1361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26CC3ACD" w14:textId="77777777" w:rsidR="00C00D3C" w:rsidRDefault="00C00D3C" w:rsidP="002A070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F8837F" w14:textId="77777777" w:rsidR="00C00D3C" w:rsidRDefault="00C00D3C" w:rsidP="002A07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FD95B60" w14:textId="77777777" w:rsidR="00C00D3C" w:rsidRPr="00CD45AB" w:rsidRDefault="00C00D3C" w:rsidP="002A0705">
            <w:pPr>
              <w:rPr>
                <w:rFonts w:ascii="Arial" w:hAnsi="Arial" w:cs="Arial"/>
                <w:sz w:val="16"/>
                <w:szCs w:val="16"/>
              </w:rPr>
            </w:pPr>
            <w:r w:rsidRPr="00C00D3C">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937394" w14:textId="77777777" w:rsidR="00C00D3C" w:rsidRDefault="00C00D3C" w:rsidP="002A0705">
            <w:pPr>
              <w:pStyle w:val="TAC"/>
              <w:jc w:val="left"/>
              <w:rPr>
                <w:snapToGrid w:val="0"/>
                <w:sz w:val="16"/>
                <w:szCs w:val="16"/>
              </w:rPr>
            </w:pPr>
            <w:r>
              <w:rPr>
                <w:snapToGrid w:val="0"/>
                <w:sz w:val="16"/>
                <w:szCs w:val="16"/>
              </w:rPr>
              <w:t>15.12.0</w:t>
            </w:r>
          </w:p>
        </w:tc>
      </w:tr>
      <w:tr w:rsidR="001250E6" w:rsidRPr="006B0D02" w14:paraId="49956169" w14:textId="77777777" w:rsidTr="00125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410843" w14:textId="77777777" w:rsidR="001250E6" w:rsidRDefault="001250E6" w:rsidP="002A0705">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6CF71" w14:textId="77777777" w:rsidR="001250E6" w:rsidRDefault="001250E6" w:rsidP="002A0705">
            <w:pPr>
              <w:pStyle w:val="TAC"/>
              <w:rPr>
                <w:sz w:val="16"/>
                <w:szCs w:val="16"/>
              </w:rPr>
            </w:pPr>
            <w:r>
              <w:rPr>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B0DCCC" w14:textId="77777777" w:rsidR="001250E6" w:rsidRDefault="001250E6" w:rsidP="002A0705">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3412C" w14:textId="77777777" w:rsidR="001250E6" w:rsidRDefault="001250E6" w:rsidP="002A0705">
            <w:pPr>
              <w:spacing w:after="0"/>
              <w:jc w:val="center"/>
              <w:rPr>
                <w:rFonts w:ascii="Arial" w:hAnsi="Arial" w:cs="Arial"/>
                <w:sz w:val="16"/>
                <w:szCs w:val="16"/>
              </w:rPr>
            </w:pPr>
            <w:r>
              <w:rPr>
                <w:rFonts w:ascii="Arial" w:hAnsi="Arial" w:cs="Arial"/>
                <w:sz w:val="16"/>
                <w:szCs w:val="16"/>
              </w:rPr>
              <w:t>1363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2B7FE44" w14:textId="77777777" w:rsidR="001250E6" w:rsidRDefault="001250E6" w:rsidP="002A070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A242E8" w14:textId="77777777" w:rsidR="001250E6" w:rsidRDefault="001250E6" w:rsidP="002A07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ED8DB4" w14:textId="77777777" w:rsidR="001250E6" w:rsidRPr="00CD45AB" w:rsidRDefault="001250E6" w:rsidP="002A0705">
            <w:pPr>
              <w:rPr>
                <w:rFonts w:ascii="Arial" w:hAnsi="Arial" w:cs="Arial"/>
                <w:sz w:val="16"/>
                <w:szCs w:val="16"/>
              </w:rPr>
            </w:pPr>
            <w:r w:rsidRPr="001250E6">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6220E9" w14:textId="77777777" w:rsidR="001250E6" w:rsidRDefault="001250E6" w:rsidP="002A0705">
            <w:pPr>
              <w:pStyle w:val="TAC"/>
              <w:jc w:val="left"/>
              <w:rPr>
                <w:snapToGrid w:val="0"/>
                <w:sz w:val="16"/>
                <w:szCs w:val="16"/>
              </w:rPr>
            </w:pPr>
            <w:r>
              <w:rPr>
                <w:snapToGrid w:val="0"/>
                <w:sz w:val="16"/>
                <w:szCs w:val="16"/>
              </w:rPr>
              <w:t>15.12.0</w:t>
            </w:r>
          </w:p>
        </w:tc>
      </w:tr>
      <w:tr w:rsidR="00A1796B" w:rsidRPr="006B0D02" w14:paraId="461409A0" w14:textId="77777777" w:rsidTr="00A179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AAB4B4" w14:textId="654AB2E1" w:rsidR="00A1796B" w:rsidRDefault="00A1796B" w:rsidP="00367F9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E32745" w14:textId="654F0D20" w:rsidR="00A1796B" w:rsidRDefault="00A1796B" w:rsidP="00367F95">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665FA8" w14:textId="1D5EA171" w:rsidR="00A1796B" w:rsidRDefault="00A1796B" w:rsidP="00367F95">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705E7D" w14:textId="7516E896" w:rsidR="00A1796B" w:rsidRDefault="00A1796B" w:rsidP="00367F95">
            <w:pPr>
              <w:spacing w:after="0"/>
              <w:jc w:val="center"/>
              <w:rPr>
                <w:rFonts w:ascii="Arial" w:hAnsi="Arial" w:cs="Arial"/>
                <w:sz w:val="16"/>
                <w:szCs w:val="16"/>
              </w:rPr>
            </w:pPr>
            <w:r>
              <w:rPr>
                <w:rFonts w:ascii="Arial" w:hAnsi="Arial" w:cs="Arial"/>
                <w:sz w:val="16"/>
                <w:szCs w:val="16"/>
              </w:rPr>
              <w:t>1375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57E5AC90" w14:textId="77777777" w:rsidR="00A1796B" w:rsidRDefault="00A1796B" w:rsidP="00367F9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19F146" w14:textId="77777777" w:rsidR="00A1796B" w:rsidRDefault="00A1796B" w:rsidP="00367F9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49BF8D" w14:textId="46C28772" w:rsidR="00A1796B" w:rsidRPr="00CD45AB" w:rsidRDefault="00A1796B" w:rsidP="00367F95">
            <w:pPr>
              <w:rPr>
                <w:rFonts w:ascii="Arial" w:hAnsi="Arial" w:cs="Arial"/>
                <w:sz w:val="16"/>
                <w:szCs w:val="16"/>
              </w:rPr>
            </w:pPr>
            <w:r w:rsidRPr="00A1796B">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467C1B" w14:textId="27C4C285" w:rsidR="00A1796B" w:rsidRDefault="00A1796B" w:rsidP="00367F95">
            <w:pPr>
              <w:pStyle w:val="TAC"/>
              <w:jc w:val="left"/>
              <w:rPr>
                <w:snapToGrid w:val="0"/>
                <w:sz w:val="16"/>
                <w:szCs w:val="16"/>
              </w:rPr>
            </w:pPr>
            <w:r>
              <w:rPr>
                <w:snapToGrid w:val="0"/>
                <w:sz w:val="16"/>
                <w:szCs w:val="16"/>
              </w:rPr>
              <w:t>15.13.0</w:t>
            </w:r>
          </w:p>
        </w:tc>
      </w:tr>
      <w:tr w:rsidR="00A1796B" w:rsidRPr="006B0D02" w14:paraId="33331C60" w14:textId="77777777" w:rsidTr="00A1796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C00D43" w14:textId="77777777" w:rsidR="00A1796B" w:rsidRDefault="00A1796B" w:rsidP="00367F9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9C32C" w14:textId="77777777" w:rsidR="00A1796B" w:rsidRDefault="00A1796B" w:rsidP="00367F95">
            <w:pPr>
              <w:pStyle w:val="TAC"/>
              <w:rPr>
                <w:sz w:val="16"/>
                <w:szCs w:val="16"/>
              </w:rPr>
            </w:pPr>
            <w:r>
              <w:rPr>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511DF8" w14:textId="4DB174F8" w:rsidR="00A1796B" w:rsidRDefault="00A1796B" w:rsidP="00367F95">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F7624D" w14:textId="770DD5C5" w:rsidR="00A1796B" w:rsidRDefault="00A1796B" w:rsidP="00367F95">
            <w:pPr>
              <w:spacing w:after="0"/>
              <w:jc w:val="center"/>
              <w:rPr>
                <w:rFonts w:ascii="Arial" w:hAnsi="Arial" w:cs="Arial"/>
                <w:sz w:val="16"/>
                <w:szCs w:val="16"/>
              </w:rPr>
            </w:pPr>
            <w:r>
              <w:rPr>
                <w:rFonts w:ascii="Arial" w:hAnsi="Arial" w:cs="Arial"/>
                <w:sz w:val="16"/>
                <w:szCs w:val="16"/>
              </w:rPr>
              <w:t>1377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14:paraId="1482E816" w14:textId="77777777" w:rsidR="00A1796B" w:rsidRDefault="00A1796B" w:rsidP="00367F9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0E4BBC" w14:textId="77777777" w:rsidR="00A1796B" w:rsidRDefault="00A1796B" w:rsidP="00367F9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7C70E5" w14:textId="437279E8" w:rsidR="00A1796B" w:rsidRPr="00CD45AB" w:rsidRDefault="00A1796B" w:rsidP="00367F95">
            <w:pPr>
              <w:rPr>
                <w:rFonts w:ascii="Arial" w:hAnsi="Arial" w:cs="Arial"/>
                <w:sz w:val="16"/>
                <w:szCs w:val="16"/>
              </w:rPr>
            </w:pPr>
            <w:r w:rsidRPr="00A1796B">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03D5EF" w14:textId="77777777" w:rsidR="00A1796B" w:rsidRDefault="00A1796B" w:rsidP="00367F95">
            <w:pPr>
              <w:pStyle w:val="TAC"/>
              <w:jc w:val="left"/>
              <w:rPr>
                <w:snapToGrid w:val="0"/>
                <w:sz w:val="16"/>
                <w:szCs w:val="16"/>
              </w:rPr>
            </w:pPr>
            <w:r>
              <w:rPr>
                <w:snapToGrid w:val="0"/>
                <w:sz w:val="16"/>
                <w:szCs w:val="16"/>
              </w:rPr>
              <w:t>15.13.0</w:t>
            </w:r>
          </w:p>
        </w:tc>
      </w:tr>
    </w:tbl>
    <w:p w14:paraId="02C6E006" w14:textId="77777777" w:rsidR="00743CF9" w:rsidRPr="00E9040D" w:rsidRDefault="00743CF9" w:rsidP="00F40716"/>
    <w:sectPr w:rsidR="00743CF9" w:rsidRPr="00E9040D" w:rsidSect="00E262CD">
      <w:headerReference w:type="default" r:id="rId8"/>
      <w:footerReference w:type="default" r:id="rId9"/>
      <w:footnotePr>
        <w:numRestart w:val="eachSect"/>
      </w:footnotePr>
      <w:pgSz w:w="11907" w:h="16840" w:code="9"/>
      <w:pgMar w:top="1416" w:right="1133" w:bottom="1133" w:left="1133" w:header="850" w:footer="340" w:gutter="0"/>
      <w:pgNumType w:start="53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CB910" w14:textId="77777777" w:rsidR="00F57E8B" w:rsidRDefault="00F57E8B">
      <w:r>
        <w:separator/>
      </w:r>
    </w:p>
  </w:endnote>
  <w:endnote w:type="continuationSeparator" w:id="0">
    <w:p w14:paraId="6681F1FE" w14:textId="77777777" w:rsidR="00F57E8B" w:rsidRDefault="00F57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35419" w14:textId="77777777" w:rsidR="00AB0FE4" w:rsidRDefault="00AB0F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10052" w14:textId="77777777" w:rsidR="00F57E8B" w:rsidRDefault="00F57E8B">
      <w:r>
        <w:separator/>
      </w:r>
    </w:p>
  </w:footnote>
  <w:footnote w:type="continuationSeparator" w:id="0">
    <w:p w14:paraId="1A8BFE3A" w14:textId="77777777" w:rsidR="00F57E8B" w:rsidRDefault="00F57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463DC" w14:textId="77777777" w:rsidR="00AB0FE4" w:rsidRDefault="00AB0FE4">
    <w:pPr>
      <w:pStyle w:val="Header"/>
      <w:framePr w:wrap="auto" w:vAnchor="text" w:hAnchor="margin" w:xAlign="center" w:y="1"/>
      <w:widowControl/>
    </w:pPr>
    <w:r>
      <w:fldChar w:fldCharType="begin"/>
    </w:r>
    <w:r>
      <w:instrText xml:space="preserve"> PAGE </w:instrText>
    </w:r>
    <w:r>
      <w:fldChar w:fldCharType="separate"/>
    </w:r>
    <w:r>
      <w:t>545</w:t>
    </w:r>
    <w:r>
      <w:fldChar w:fldCharType="end"/>
    </w:r>
  </w:p>
  <w:p w14:paraId="4CC7E6A8" w14:textId="4A40D27F" w:rsidR="002F6BFC" w:rsidRDefault="002F6BFC" w:rsidP="002F6BFC">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w:t>
    </w:r>
    <w:r w:rsidR="00E262CD">
      <w:rPr>
        <w:rFonts w:ascii="Arial" w:hAnsi="Arial"/>
        <w:b/>
        <w:noProof/>
        <w:sz w:val="18"/>
        <w:lang w:eastAsia="en-US"/>
      </w:rPr>
      <w:t>3</w:t>
    </w:r>
    <w:r>
      <w:rPr>
        <w:rFonts w:ascii="Arial" w:hAnsi="Arial"/>
        <w:b/>
        <w:noProof/>
        <w:sz w:val="18"/>
        <w:lang w:eastAsia="en-US"/>
      </w:rPr>
      <w:t>.0 (202</w:t>
    </w:r>
    <w:r w:rsidR="00E262CD">
      <w:rPr>
        <w:rFonts w:ascii="Arial" w:hAnsi="Arial"/>
        <w:b/>
        <w:noProof/>
        <w:sz w:val="18"/>
        <w:lang w:eastAsia="en-US"/>
      </w:rPr>
      <w:t>1</w:t>
    </w:r>
    <w:r>
      <w:rPr>
        <w:rFonts w:ascii="Arial" w:hAnsi="Arial"/>
        <w:b/>
        <w:noProof/>
        <w:sz w:val="18"/>
        <w:lang w:eastAsia="en-US"/>
      </w:rPr>
      <w:t>-</w:t>
    </w:r>
    <w:r w:rsidR="00E262CD">
      <w:rPr>
        <w:rFonts w:ascii="Arial" w:hAnsi="Arial"/>
        <w:b/>
        <w:noProof/>
        <w:sz w:val="18"/>
        <w:lang w:eastAsia="en-US"/>
      </w:rPr>
      <w:t>03</w:t>
    </w:r>
    <w:r>
      <w:rPr>
        <w:rFonts w:ascii="Arial" w:hAnsi="Arial"/>
        <w:b/>
        <w:noProof/>
        <w:sz w:val="18"/>
        <w:lang w:eastAsia="en-US"/>
      </w:rPr>
      <w:t>)</w:t>
    </w:r>
  </w:p>
  <w:p w14:paraId="2BE89F10" w14:textId="77777777" w:rsidR="00AB0FE4" w:rsidRDefault="00AB0FE4" w:rsidP="0028273F">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 w:numId="241">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200D6"/>
    <w:rsid w:val="000231E5"/>
    <w:rsid w:val="00024E1B"/>
    <w:rsid w:val="00025E6A"/>
    <w:rsid w:val="00026C34"/>
    <w:rsid w:val="00026E97"/>
    <w:rsid w:val="000304C8"/>
    <w:rsid w:val="00033949"/>
    <w:rsid w:val="00033DE0"/>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55BA"/>
    <w:rsid w:val="00065F75"/>
    <w:rsid w:val="00071196"/>
    <w:rsid w:val="000719D2"/>
    <w:rsid w:val="000728D7"/>
    <w:rsid w:val="00072A16"/>
    <w:rsid w:val="0007477E"/>
    <w:rsid w:val="00077B48"/>
    <w:rsid w:val="00080037"/>
    <w:rsid w:val="00086548"/>
    <w:rsid w:val="000865F3"/>
    <w:rsid w:val="00092222"/>
    <w:rsid w:val="00096B62"/>
    <w:rsid w:val="00096E64"/>
    <w:rsid w:val="00097BB3"/>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D1021"/>
    <w:rsid w:val="000D1158"/>
    <w:rsid w:val="000D4B78"/>
    <w:rsid w:val="000D505F"/>
    <w:rsid w:val="000D5AC1"/>
    <w:rsid w:val="000D5E5C"/>
    <w:rsid w:val="000D6A4F"/>
    <w:rsid w:val="000D6D1C"/>
    <w:rsid w:val="000E0BC7"/>
    <w:rsid w:val="000E70BC"/>
    <w:rsid w:val="000F0D25"/>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5A84"/>
    <w:rsid w:val="00107AF6"/>
    <w:rsid w:val="00111227"/>
    <w:rsid w:val="00111269"/>
    <w:rsid w:val="0011195A"/>
    <w:rsid w:val="0011276D"/>
    <w:rsid w:val="00114773"/>
    <w:rsid w:val="00117418"/>
    <w:rsid w:val="001175C3"/>
    <w:rsid w:val="00117E40"/>
    <w:rsid w:val="00120EAB"/>
    <w:rsid w:val="00121CB2"/>
    <w:rsid w:val="001250E6"/>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75B2"/>
    <w:rsid w:val="001625A8"/>
    <w:rsid w:val="0016310B"/>
    <w:rsid w:val="00164199"/>
    <w:rsid w:val="00167F8E"/>
    <w:rsid w:val="001752FA"/>
    <w:rsid w:val="00175303"/>
    <w:rsid w:val="0017663A"/>
    <w:rsid w:val="00180424"/>
    <w:rsid w:val="001809CF"/>
    <w:rsid w:val="00190F21"/>
    <w:rsid w:val="00193806"/>
    <w:rsid w:val="00194344"/>
    <w:rsid w:val="00196153"/>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40E2"/>
    <w:rsid w:val="00215563"/>
    <w:rsid w:val="00216E80"/>
    <w:rsid w:val="00216FDD"/>
    <w:rsid w:val="00217136"/>
    <w:rsid w:val="00220FD4"/>
    <w:rsid w:val="00221167"/>
    <w:rsid w:val="002233B5"/>
    <w:rsid w:val="00225E05"/>
    <w:rsid w:val="0023095E"/>
    <w:rsid w:val="00232595"/>
    <w:rsid w:val="002355B6"/>
    <w:rsid w:val="00237DF5"/>
    <w:rsid w:val="00242057"/>
    <w:rsid w:val="00244D80"/>
    <w:rsid w:val="00245147"/>
    <w:rsid w:val="002456FA"/>
    <w:rsid w:val="00247994"/>
    <w:rsid w:val="00247DF6"/>
    <w:rsid w:val="0025130A"/>
    <w:rsid w:val="00251846"/>
    <w:rsid w:val="00255BDA"/>
    <w:rsid w:val="00255C77"/>
    <w:rsid w:val="0025636D"/>
    <w:rsid w:val="002603B7"/>
    <w:rsid w:val="00260807"/>
    <w:rsid w:val="00260EC9"/>
    <w:rsid w:val="0026442C"/>
    <w:rsid w:val="0027124B"/>
    <w:rsid w:val="002714A8"/>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96DF8"/>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757"/>
    <w:rsid w:val="002C7A81"/>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4EBE"/>
    <w:rsid w:val="002F5088"/>
    <w:rsid w:val="002F509A"/>
    <w:rsid w:val="002F66AE"/>
    <w:rsid w:val="002F6BFC"/>
    <w:rsid w:val="002F7973"/>
    <w:rsid w:val="002F7C30"/>
    <w:rsid w:val="00301354"/>
    <w:rsid w:val="00301FBA"/>
    <w:rsid w:val="0030247B"/>
    <w:rsid w:val="00302EC5"/>
    <w:rsid w:val="00303969"/>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022B"/>
    <w:rsid w:val="003411A0"/>
    <w:rsid w:val="00342535"/>
    <w:rsid w:val="00342645"/>
    <w:rsid w:val="00343569"/>
    <w:rsid w:val="00345814"/>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51AF"/>
    <w:rsid w:val="0039609E"/>
    <w:rsid w:val="00397C6A"/>
    <w:rsid w:val="003A144F"/>
    <w:rsid w:val="003A1EB2"/>
    <w:rsid w:val="003A25DC"/>
    <w:rsid w:val="003A4729"/>
    <w:rsid w:val="003A4A71"/>
    <w:rsid w:val="003A4CCC"/>
    <w:rsid w:val="003A6ABE"/>
    <w:rsid w:val="003A701E"/>
    <w:rsid w:val="003B1316"/>
    <w:rsid w:val="003B2789"/>
    <w:rsid w:val="003B56E1"/>
    <w:rsid w:val="003C0021"/>
    <w:rsid w:val="003C2166"/>
    <w:rsid w:val="003C4803"/>
    <w:rsid w:val="003C4D02"/>
    <w:rsid w:val="003C4D7B"/>
    <w:rsid w:val="003C585C"/>
    <w:rsid w:val="003C6685"/>
    <w:rsid w:val="003C6D5F"/>
    <w:rsid w:val="003C6EE8"/>
    <w:rsid w:val="003D0A01"/>
    <w:rsid w:val="003D268E"/>
    <w:rsid w:val="003D6DDB"/>
    <w:rsid w:val="003D6E3F"/>
    <w:rsid w:val="003D7791"/>
    <w:rsid w:val="003D7BF7"/>
    <w:rsid w:val="003E2DEE"/>
    <w:rsid w:val="003E33BF"/>
    <w:rsid w:val="003E3537"/>
    <w:rsid w:val="003E4264"/>
    <w:rsid w:val="003F15BD"/>
    <w:rsid w:val="003F1978"/>
    <w:rsid w:val="003F6F11"/>
    <w:rsid w:val="003F7C09"/>
    <w:rsid w:val="00400B15"/>
    <w:rsid w:val="00400EE7"/>
    <w:rsid w:val="004020FA"/>
    <w:rsid w:val="00402E1E"/>
    <w:rsid w:val="00404119"/>
    <w:rsid w:val="00410F36"/>
    <w:rsid w:val="004123ED"/>
    <w:rsid w:val="00412C55"/>
    <w:rsid w:val="004133C7"/>
    <w:rsid w:val="00415E5C"/>
    <w:rsid w:val="00415EEF"/>
    <w:rsid w:val="00416DA5"/>
    <w:rsid w:val="00420263"/>
    <w:rsid w:val="00420B98"/>
    <w:rsid w:val="00423396"/>
    <w:rsid w:val="0042388A"/>
    <w:rsid w:val="00424B90"/>
    <w:rsid w:val="00425615"/>
    <w:rsid w:val="004268E6"/>
    <w:rsid w:val="00426D05"/>
    <w:rsid w:val="00427255"/>
    <w:rsid w:val="00431709"/>
    <w:rsid w:val="00435157"/>
    <w:rsid w:val="00435A3F"/>
    <w:rsid w:val="00436A67"/>
    <w:rsid w:val="00442138"/>
    <w:rsid w:val="00443010"/>
    <w:rsid w:val="004458DC"/>
    <w:rsid w:val="004478C0"/>
    <w:rsid w:val="00451427"/>
    <w:rsid w:val="00452545"/>
    <w:rsid w:val="00455A14"/>
    <w:rsid w:val="00455BBE"/>
    <w:rsid w:val="0046001A"/>
    <w:rsid w:val="00461CF5"/>
    <w:rsid w:val="0046208B"/>
    <w:rsid w:val="00464883"/>
    <w:rsid w:val="00464D57"/>
    <w:rsid w:val="0046740F"/>
    <w:rsid w:val="004703CD"/>
    <w:rsid w:val="00470720"/>
    <w:rsid w:val="0047485E"/>
    <w:rsid w:val="00477B6E"/>
    <w:rsid w:val="00481949"/>
    <w:rsid w:val="004820C4"/>
    <w:rsid w:val="00485539"/>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BC6"/>
    <w:rsid w:val="00581C7A"/>
    <w:rsid w:val="00581D93"/>
    <w:rsid w:val="00582288"/>
    <w:rsid w:val="005838CD"/>
    <w:rsid w:val="0058579F"/>
    <w:rsid w:val="00585839"/>
    <w:rsid w:val="0058663A"/>
    <w:rsid w:val="005872D2"/>
    <w:rsid w:val="0059117F"/>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0DFB"/>
    <w:rsid w:val="006015A0"/>
    <w:rsid w:val="00601D13"/>
    <w:rsid w:val="00601D6B"/>
    <w:rsid w:val="00605EFF"/>
    <w:rsid w:val="00610B75"/>
    <w:rsid w:val="00611EE7"/>
    <w:rsid w:val="00612C35"/>
    <w:rsid w:val="00617531"/>
    <w:rsid w:val="00617689"/>
    <w:rsid w:val="006208BF"/>
    <w:rsid w:val="00622C9F"/>
    <w:rsid w:val="006241C7"/>
    <w:rsid w:val="00627CAE"/>
    <w:rsid w:val="00627D94"/>
    <w:rsid w:val="00630AAE"/>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0C4"/>
    <w:rsid w:val="00663EF7"/>
    <w:rsid w:val="00665D92"/>
    <w:rsid w:val="00665E53"/>
    <w:rsid w:val="00666089"/>
    <w:rsid w:val="006660A6"/>
    <w:rsid w:val="006660AD"/>
    <w:rsid w:val="00667560"/>
    <w:rsid w:val="00671071"/>
    <w:rsid w:val="00673988"/>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B5929"/>
    <w:rsid w:val="006C032E"/>
    <w:rsid w:val="006C1A02"/>
    <w:rsid w:val="006C2F5F"/>
    <w:rsid w:val="006C58C9"/>
    <w:rsid w:val="006C6EB9"/>
    <w:rsid w:val="006D1F3A"/>
    <w:rsid w:val="006D34DA"/>
    <w:rsid w:val="006D437D"/>
    <w:rsid w:val="006D679E"/>
    <w:rsid w:val="006D7A77"/>
    <w:rsid w:val="006D7CEE"/>
    <w:rsid w:val="006D7D89"/>
    <w:rsid w:val="006E14CB"/>
    <w:rsid w:val="006E5ECC"/>
    <w:rsid w:val="006E62B9"/>
    <w:rsid w:val="006F2B88"/>
    <w:rsid w:val="006F2D0B"/>
    <w:rsid w:val="006F482F"/>
    <w:rsid w:val="006F48FD"/>
    <w:rsid w:val="006F760C"/>
    <w:rsid w:val="007004C7"/>
    <w:rsid w:val="00701A8B"/>
    <w:rsid w:val="00704709"/>
    <w:rsid w:val="007070E8"/>
    <w:rsid w:val="00710BA6"/>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6D21"/>
    <w:rsid w:val="0077779D"/>
    <w:rsid w:val="00782C98"/>
    <w:rsid w:val="00783489"/>
    <w:rsid w:val="00784CA9"/>
    <w:rsid w:val="00790E36"/>
    <w:rsid w:val="00791C1C"/>
    <w:rsid w:val="00797AD1"/>
    <w:rsid w:val="007A049D"/>
    <w:rsid w:val="007A1110"/>
    <w:rsid w:val="007A129A"/>
    <w:rsid w:val="007A1992"/>
    <w:rsid w:val="007A1ABF"/>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F93"/>
    <w:rsid w:val="007D3F46"/>
    <w:rsid w:val="007D434B"/>
    <w:rsid w:val="007D46A2"/>
    <w:rsid w:val="007D5067"/>
    <w:rsid w:val="007D5BAF"/>
    <w:rsid w:val="007D618E"/>
    <w:rsid w:val="007D6251"/>
    <w:rsid w:val="007D6395"/>
    <w:rsid w:val="007D7D4F"/>
    <w:rsid w:val="007E0800"/>
    <w:rsid w:val="007E0C58"/>
    <w:rsid w:val="007E2549"/>
    <w:rsid w:val="007E3801"/>
    <w:rsid w:val="007E42EE"/>
    <w:rsid w:val="007E5617"/>
    <w:rsid w:val="007E73F4"/>
    <w:rsid w:val="007F0EA5"/>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218ED"/>
    <w:rsid w:val="00822F10"/>
    <w:rsid w:val="008230B9"/>
    <w:rsid w:val="008260B9"/>
    <w:rsid w:val="00826ADB"/>
    <w:rsid w:val="00826EA6"/>
    <w:rsid w:val="00832F28"/>
    <w:rsid w:val="008336F0"/>
    <w:rsid w:val="00834691"/>
    <w:rsid w:val="00836354"/>
    <w:rsid w:val="0083674B"/>
    <w:rsid w:val="008367D0"/>
    <w:rsid w:val="00836AFB"/>
    <w:rsid w:val="00836F18"/>
    <w:rsid w:val="00841138"/>
    <w:rsid w:val="008415F4"/>
    <w:rsid w:val="00842BC3"/>
    <w:rsid w:val="008447F7"/>
    <w:rsid w:val="00845E66"/>
    <w:rsid w:val="0085065C"/>
    <w:rsid w:val="008506DA"/>
    <w:rsid w:val="0085154D"/>
    <w:rsid w:val="0085279C"/>
    <w:rsid w:val="00852ABA"/>
    <w:rsid w:val="0085357F"/>
    <w:rsid w:val="00853C98"/>
    <w:rsid w:val="0085691C"/>
    <w:rsid w:val="00857410"/>
    <w:rsid w:val="00861477"/>
    <w:rsid w:val="00862CAA"/>
    <w:rsid w:val="00866935"/>
    <w:rsid w:val="0086765A"/>
    <w:rsid w:val="00870311"/>
    <w:rsid w:val="008712E7"/>
    <w:rsid w:val="008745D7"/>
    <w:rsid w:val="00876199"/>
    <w:rsid w:val="00877BE7"/>
    <w:rsid w:val="00880BF2"/>
    <w:rsid w:val="008818B8"/>
    <w:rsid w:val="00883B1E"/>
    <w:rsid w:val="00884DF8"/>
    <w:rsid w:val="0088529C"/>
    <w:rsid w:val="00885E99"/>
    <w:rsid w:val="00890F6A"/>
    <w:rsid w:val="00894F83"/>
    <w:rsid w:val="008A0813"/>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1E1"/>
    <w:rsid w:val="008D4D1F"/>
    <w:rsid w:val="008D7A27"/>
    <w:rsid w:val="008E101A"/>
    <w:rsid w:val="008E115C"/>
    <w:rsid w:val="008E1A90"/>
    <w:rsid w:val="008E76E8"/>
    <w:rsid w:val="008E7B3D"/>
    <w:rsid w:val="008E7F28"/>
    <w:rsid w:val="008F098E"/>
    <w:rsid w:val="008F13CF"/>
    <w:rsid w:val="008F1827"/>
    <w:rsid w:val="008F2907"/>
    <w:rsid w:val="008F4144"/>
    <w:rsid w:val="008F56E1"/>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9A2"/>
    <w:rsid w:val="0092541A"/>
    <w:rsid w:val="0093274D"/>
    <w:rsid w:val="0093490C"/>
    <w:rsid w:val="00934F33"/>
    <w:rsid w:val="00940B84"/>
    <w:rsid w:val="00941123"/>
    <w:rsid w:val="00951C3D"/>
    <w:rsid w:val="00953547"/>
    <w:rsid w:val="009554A9"/>
    <w:rsid w:val="00961ECE"/>
    <w:rsid w:val="0096283D"/>
    <w:rsid w:val="00963518"/>
    <w:rsid w:val="00966889"/>
    <w:rsid w:val="009716DF"/>
    <w:rsid w:val="00971DEA"/>
    <w:rsid w:val="00973BB6"/>
    <w:rsid w:val="00975788"/>
    <w:rsid w:val="00975C2E"/>
    <w:rsid w:val="00975E4E"/>
    <w:rsid w:val="00976334"/>
    <w:rsid w:val="00980ECF"/>
    <w:rsid w:val="00982486"/>
    <w:rsid w:val="00983ABD"/>
    <w:rsid w:val="00984384"/>
    <w:rsid w:val="009847C4"/>
    <w:rsid w:val="00985902"/>
    <w:rsid w:val="00986262"/>
    <w:rsid w:val="00991D8A"/>
    <w:rsid w:val="00992887"/>
    <w:rsid w:val="00995FF8"/>
    <w:rsid w:val="009961CF"/>
    <w:rsid w:val="00996528"/>
    <w:rsid w:val="00997AB6"/>
    <w:rsid w:val="009A0B0E"/>
    <w:rsid w:val="009A2F19"/>
    <w:rsid w:val="009A5026"/>
    <w:rsid w:val="009A700C"/>
    <w:rsid w:val="009B0818"/>
    <w:rsid w:val="009B22CF"/>
    <w:rsid w:val="009B45EC"/>
    <w:rsid w:val="009B5CB2"/>
    <w:rsid w:val="009B657E"/>
    <w:rsid w:val="009B66D7"/>
    <w:rsid w:val="009B7099"/>
    <w:rsid w:val="009B771C"/>
    <w:rsid w:val="009B7AA2"/>
    <w:rsid w:val="009C0169"/>
    <w:rsid w:val="009C25C3"/>
    <w:rsid w:val="009C3CCA"/>
    <w:rsid w:val="009C6FD3"/>
    <w:rsid w:val="009C704F"/>
    <w:rsid w:val="009C79EB"/>
    <w:rsid w:val="009D27DB"/>
    <w:rsid w:val="009D286D"/>
    <w:rsid w:val="009D2910"/>
    <w:rsid w:val="009D34BF"/>
    <w:rsid w:val="009D415B"/>
    <w:rsid w:val="009E0607"/>
    <w:rsid w:val="009F1DC9"/>
    <w:rsid w:val="009F296A"/>
    <w:rsid w:val="009F33E3"/>
    <w:rsid w:val="00A00E01"/>
    <w:rsid w:val="00A010C9"/>
    <w:rsid w:val="00A03E84"/>
    <w:rsid w:val="00A0669B"/>
    <w:rsid w:val="00A075D1"/>
    <w:rsid w:val="00A113EC"/>
    <w:rsid w:val="00A1195E"/>
    <w:rsid w:val="00A11DAE"/>
    <w:rsid w:val="00A1796B"/>
    <w:rsid w:val="00A20896"/>
    <w:rsid w:val="00A21909"/>
    <w:rsid w:val="00A21EBD"/>
    <w:rsid w:val="00A242D5"/>
    <w:rsid w:val="00A26780"/>
    <w:rsid w:val="00A27DE0"/>
    <w:rsid w:val="00A330A7"/>
    <w:rsid w:val="00A37342"/>
    <w:rsid w:val="00A427F3"/>
    <w:rsid w:val="00A4334D"/>
    <w:rsid w:val="00A45653"/>
    <w:rsid w:val="00A45E24"/>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B0FE4"/>
    <w:rsid w:val="00AB1928"/>
    <w:rsid w:val="00AB1BEF"/>
    <w:rsid w:val="00AB1D8E"/>
    <w:rsid w:val="00AB2779"/>
    <w:rsid w:val="00AB53CD"/>
    <w:rsid w:val="00AB5F83"/>
    <w:rsid w:val="00AB7318"/>
    <w:rsid w:val="00AC1082"/>
    <w:rsid w:val="00AC3005"/>
    <w:rsid w:val="00AC35E3"/>
    <w:rsid w:val="00AC6AD2"/>
    <w:rsid w:val="00AD024C"/>
    <w:rsid w:val="00AD1D27"/>
    <w:rsid w:val="00AD1E5C"/>
    <w:rsid w:val="00AD2CA2"/>
    <w:rsid w:val="00AD3C4F"/>
    <w:rsid w:val="00AD5D26"/>
    <w:rsid w:val="00AD69B0"/>
    <w:rsid w:val="00AD7FFD"/>
    <w:rsid w:val="00AE100B"/>
    <w:rsid w:val="00AE1F95"/>
    <w:rsid w:val="00AE27F6"/>
    <w:rsid w:val="00AE7A54"/>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F8B"/>
    <w:rsid w:val="00B14946"/>
    <w:rsid w:val="00B14E8E"/>
    <w:rsid w:val="00B15FAE"/>
    <w:rsid w:val="00B17354"/>
    <w:rsid w:val="00B20C76"/>
    <w:rsid w:val="00B221DB"/>
    <w:rsid w:val="00B2341C"/>
    <w:rsid w:val="00B27A1A"/>
    <w:rsid w:val="00B30147"/>
    <w:rsid w:val="00B30276"/>
    <w:rsid w:val="00B3044D"/>
    <w:rsid w:val="00B30D11"/>
    <w:rsid w:val="00B3161B"/>
    <w:rsid w:val="00B3265B"/>
    <w:rsid w:val="00B3332B"/>
    <w:rsid w:val="00B33C26"/>
    <w:rsid w:val="00B359ED"/>
    <w:rsid w:val="00B410EA"/>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3DAA"/>
    <w:rsid w:val="00BD0ED0"/>
    <w:rsid w:val="00BD296A"/>
    <w:rsid w:val="00BD7012"/>
    <w:rsid w:val="00BD7F8A"/>
    <w:rsid w:val="00BE13E8"/>
    <w:rsid w:val="00BE2FB4"/>
    <w:rsid w:val="00BE37EF"/>
    <w:rsid w:val="00BF5300"/>
    <w:rsid w:val="00BF5877"/>
    <w:rsid w:val="00C00D3C"/>
    <w:rsid w:val="00C0419D"/>
    <w:rsid w:val="00C04FCF"/>
    <w:rsid w:val="00C0642A"/>
    <w:rsid w:val="00C134F8"/>
    <w:rsid w:val="00C14453"/>
    <w:rsid w:val="00C14BD0"/>
    <w:rsid w:val="00C15EE1"/>
    <w:rsid w:val="00C23CBF"/>
    <w:rsid w:val="00C340E2"/>
    <w:rsid w:val="00C345C5"/>
    <w:rsid w:val="00C370D8"/>
    <w:rsid w:val="00C4219F"/>
    <w:rsid w:val="00C43E33"/>
    <w:rsid w:val="00C45E81"/>
    <w:rsid w:val="00C45FF6"/>
    <w:rsid w:val="00C4619A"/>
    <w:rsid w:val="00C47C52"/>
    <w:rsid w:val="00C511B3"/>
    <w:rsid w:val="00C51B21"/>
    <w:rsid w:val="00C5200B"/>
    <w:rsid w:val="00C52A88"/>
    <w:rsid w:val="00C5310B"/>
    <w:rsid w:val="00C5350B"/>
    <w:rsid w:val="00C54F99"/>
    <w:rsid w:val="00C5509E"/>
    <w:rsid w:val="00C55159"/>
    <w:rsid w:val="00C55B6B"/>
    <w:rsid w:val="00C55D82"/>
    <w:rsid w:val="00C55FF5"/>
    <w:rsid w:val="00C56B0C"/>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90B79"/>
    <w:rsid w:val="00C90E3B"/>
    <w:rsid w:val="00C910A8"/>
    <w:rsid w:val="00C911FB"/>
    <w:rsid w:val="00C95E99"/>
    <w:rsid w:val="00C9649E"/>
    <w:rsid w:val="00C96EA1"/>
    <w:rsid w:val="00C97688"/>
    <w:rsid w:val="00CA3332"/>
    <w:rsid w:val="00CA340B"/>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F0687"/>
    <w:rsid w:val="00CF0ADF"/>
    <w:rsid w:val="00CF0DD7"/>
    <w:rsid w:val="00CF0EF7"/>
    <w:rsid w:val="00CF134F"/>
    <w:rsid w:val="00CF1B12"/>
    <w:rsid w:val="00CF1DFC"/>
    <w:rsid w:val="00CF5A72"/>
    <w:rsid w:val="00D04502"/>
    <w:rsid w:val="00D04DAF"/>
    <w:rsid w:val="00D053CD"/>
    <w:rsid w:val="00D055BB"/>
    <w:rsid w:val="00D05770"/>
    <w:rsid w:val="00D060E0"/>
    <w:rsid w:val="00D10AC8"/>
    <w:rsid w:val="00D11DEB"/>
    <w:rsid w:val="00D130D4"/>
    <w:rsid w:val="00D13A2D"/>
    <w:rsid w:val="00D14116"/>
    <w:rsid w:val="00D15022"/>
    <w:rsid w:val="00D16689"/>
    <w:rsid w:val="00D17734"/>
    <w:rsid w:val="00D17D8A"/>
    <w:rsid w:val="00D20258"/>
    <w:rsid w:val="00D20FB6"/>
    <w:rsid w:val="00D22CFE"/>
    <w:rsid w:val="00D2316D"/>
    <w:rsid w:val="00D23EE6"/>
    <w:rsid w:val="00D2453F"/>
    <w:rsid w:val="00D30218"/>
    <w:rsid w:val="00D319A2"/>
    <w:rsid w:val="00D32920"/>
    <w:rsid w:val="00D3308D"/>
    <w:rsid w:val="00D345BE"/>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11DB"/>
    <w:rsid w:val="00D91F2E"/>
    <w:rsid w:val="00D939EC"/>
    <w:rsid w:val="00D942CD"/>
    <w:rsid w:val="00D95F3D"/>
    <w:rsid w:val="00D9735B"/>
    <w:rsid w:val="00D97EBC"/>
    <w:rsid w:val="00DA2193"/>
    <w:rsid w:val="00DA326B"/>
    <w:rsid w:val="00DA4DBD"/>
    <w:rsid w:val="00DA5B91"/>
    <w:rsid w:val="00DA69D3"/>
    <w:rsid w:val="00DB0D63"/>
    <w:rsid w:val="00DB1C74"/>
    <w:rsid w:val="00DB2294"/>
    <w:rsid w:val="00DB4893"/>
    <w:rsid w:val="00DB5796"/>
    <w:rsid w:val="00DB5B21"/>
    <w:rsid w:val="00DB749F"/>
    <w:rsid w:val="00DC07BB"/>
    <w:rsid w:val="00DC1493"/>
    <w:rsid w:val="00DC1757"/>
    <w:rsid w:val="00DC1A95"/>
    <w:rsid w:val="00DC30C2"/>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64B1"/>
    <w:rsid w:val="00DE6D36"/>
    <w:rsid w:val="00DE78B1"/>
    <w:rsid w:val="00DF19B3"/>
    <w:rsid w:val="00DF1E95"/>
    <w:rsid w:val="00DF202A"/>
    <w:rsid w:val="00DF289C"/>
    <w:rsid w:val="00DF38D3"/>
    <w:rsid w:val="00DF3E25"/>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FAC"/>
    <w:rsid w:val="00E17020"/>
    <w:rsid w:val="00E17C21"/>
    <w:rsid w:val="00E20CAB"/>
    <w:rsid w:val="00E215F9"/>
    <w:rsid w:val="00E262CD"/>
    <w:rsid w:val="00E27031"/>
    <w:rsid w:val="00E27267"/>
    <w:rsid w:val="00E31535"/>
    <w:rsid w:val="00E33057"/>
    <w:rsid w:val="00E3478D"/>
    <w:rsid w:val="00E34CD1"/>
    <w:rsid w:val="00E358AF"/>
    <w:rsid w:val="00E35A3F"/>
    <w:rsid w:val="00E36562"/>
    <w:rsid w:val="00E37509"/>
    <w:rsid w:val="00E40DED"/>
    <w:rsid w:val="00E41A7F"/>
    <w:rsid w:val="00E435E0"/>
    <w:rsid w:val="00E44F43"/>
    <w:rsid w:val="00E4521A"/>
    <w:rsid w:val="00E4531C"/>
    <w:rsid w:val="00E522F7"/>
    <w:rsid w:val="00E52617"/>
    <w:rsid w:val="00E55B18"/>
    <w:rsid w:val="00E55DA0"/>
    <w:rsid w:val="00E56700"/>
    <w:rsid w:val="00E61F6A"/>
    <w:rsid w:val="00E63685"/>
    <w:rsid w:val="00E65109"/>
    <w:rsid w:val="00E65866"/>
    <w:rsid w:val="00E65D21"/>
    <w:rsid w:val="00E65D6D"/>
    <w:rsid w:val="00E66FE5"/>
    <w:rsid w:val="00E70EE0"/>
    <w:rsid w:val="00E73E6C"/>
    <w:rsid w:val="00E75FF0"/>
    <w:rsid w:val="00E774C6"/>
    <w:rsid w:val="00E81D7D"/>
    <w:rsid w:val="00E82451"/>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7FE0"/>
    <w:rsid w:val="00EC3D4C"/>
    <w:rsid w:val="00EC59B7"/>
    <w:rsid w:val="00EC6C16"/>
    <w:rsid w:val="00ED0681"/>
    <w:rsid w:val="00ED444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670E"/>
    <w:rsid w:val="00F078E5"/>
    <w:rsid w:val="00F07C6B"/>
    <w:rsid w:val="00F07CBD"/>
    <w:rsid w:val="00F12533"/>
    <w:rsid w:val="00F13B62"/>
    <w:rsid w:val="00F13F7E"/>
    <w:rsid w:val="00F1765A"/>
    <w:rsid w:val="00F233E2"/>
    <w:rsid w:val="00F23537"/>
    <w:rsid w:val="00F23BD6"/>
    <w:rsid w:val="00F259FD"/>
    <w:rsid w:val="00F27A90"/>
    <w:rsid w:val="00F36EF2"/>
    <w:rsid w:val="00F40716"/>
    <w:rsid w:val="00F44535"/>
    <w:rsid w:val="00F44EC9"/>
    <w:rsid w:val="00F44FEE"/>
    <w:rsid w:val="00F47E55"/>
    <w:rsid w:val="00F51218"/>
    <w:rsid w:val="00F533CE"/>
    <w:rsid w:val="00F548E9"/>
    <w:rsid w:val="00F55707"/>
    <w:rsid w:val="00F56B7F"/>
    <w:rsid w:val="00F57984"/>
    <w:rsid w:val="00F57E8B"/>
    <w:rsid w:val="00F605A1"/>
    <w:rsid w:val="00F60D2A"/>
    <w:rsid w:val="00F62AFE"/>
    <w:rsid w:val="00F62B21"/>
    <w:rsid w:val="00F6744E"/>
    <w:rsid w:val="00F67956"/>
    <w:rsid w:val="00F714C0"/>
    <w:rsid w:val="00F71954"/>
    <w:rsid w:val="00F721ED"/>
    <w:rsid w:val="00F7252E"/>
    <w:rsid w:val="00F74F15"/>
    <w:rsid w:val="00F7520D"/>
    <w:rsid w:val="00F77E14"/>
    <w:rsid w:val="00F804B8"/>
    <w:rsid w:val="00F8170C"/>
    <w:rsid w:val="00F820B1"/>
    <w:rsid w:val="00F8687E"/>
    <w:rsid w:val="00F90163"/>
    <w:rsid w:val="00F91533"/>
    <w:rsid w:val="00F936A9"/>
    <w:rsid w:val="00F94A79"/>
    <w:rsid w:val="00F96FA6"/>
    <w:rsid w:val="00FA1077"/>
    <w:rsid w:val="00FA18F6"/>
    <w:rsid w:val="00FA38E5"/>
    <w:rsid w:val="00FA51B7"/>
    <w:rsid w:val="00FA6441"/>
    <w:rsid w:val="00FB00EB"/>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5D5FD707"/>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2C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62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62C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62CD"/>
    <w:pPr>
      <w:spacing w:before="120"/>
      <w:outlineLvl w:val="2"/>
    </w:pPr>
    <w:rPr>
      <w:sz w:val="28"/>
    </w:rPr>
  </w:style>
  <w:style w:type="paragraph" w:styleId="Heading4">
    <w:name w:val="heading 4"/>
    <w:aliases w:val="h4"/>
    <w:basedOn w:val="Heading3"/>
    <w:next w:val="Normal"/>
    <w:link w:val="Heading4Char"/>
    <w:qFormat/>
    <w:rsid w:val="00E262CD"/>
    <w:pPr>
      <w:ind w:left="1418" w:hanging="1418"/>
      <w:outlineLvl w:val="3"/>
    </w:pPr>
    <w:rPr>
      <w:sz w:val="24"/>
    </w:rPr>
  </w:style>
  <w:style w:type="paragraph" w:styleId="Heading5">
    <w:name w:val="heading 5"/>
    <w:aliases w:val="h5,Heading5"/>
    <w:basedOn w:val="Heading4"/>
    <w:next w:val="Normal"/>
    <w:link w:val="Heading5Char"/>
    <w:qFormat/>
    <w:rsid w:val="00E262CD"/>
    <w:pPr>
      <w:ind w:left="1701" w:hanging="1701"/>
      <w:outlineLvl w:val="4"/>
    </w:pPr>
    <w:rPr>
      <w:sz w:val="22"/>
    </w:rPr>
  </w:style>
  <w:style w:type="paragraph" w:styleId="Heading6">
    <w:name w:val="heading 6"/>
    <w:basedOn w:val="H6"/>
    <w:next w:val="Normal"/>
    <w:link w:val="Heading6Char"/>
    <w:qFormat/>
    <w:rsid w:val="00E262CD"/>
    <w:pPr>
      <w:outlineLvl w:val="5"/>
    </w:pPr>
  </w:style>
  <w:style w:type="paragraph" w:styleId="Heading7">
    <w:name w:val="heading 7"/>
    <w:basedOn w:val="H6"/>
    <w:next w:val="Normal"/>
    <w:link w:val="Heading7Char"/>
    <w:qFormat/>
    <w:rsid w:val="00E262CD"/>
    <w:pPr>
      <w:outlineLvl w:val="6"/>
    </w:pPr>
  </w:style>
  <w:style w:type="paragraph" w:styleId="Heading8">
    <w:name w:val="heading 8"/>
    <w:basedOn w:val="Heading1"/>
    <w:next w:val="Normal"/>
    <w:link w:val="Heading8Char"/>
    <w:qFormat/>
    <w:rsid w:val="00E262CD"/>
    <w:pPr>
      <w:ind w:left="0" w:firstLine="0"/>
      <w:outlineLvl w:val="7"/>
    </w:pPr>
  </w:style>
  <w:style w:type="paragraph" w:styleId="Heading9">
    <w:name w:val="heading 9"/>
    <w:basedOn w:val="Heading8"/>
    <w:next w:val="Normal"/>
    <w:link w:val="Heading9Char"/>
    <w:qFormat/>
    <w:rsid w:val="00E262CD"/>
    <w:pPr>
      <w:outlineLvl w:val="8"/>
    </w:pPr>
  </w:style>
  <w:style w:type="character" w:default="1" w:styleId="DefaultParagraphFont">
    <w:name w:val="Default Paragraph Font"/>
    <w:semiHidden/>
    <w:rsid w:val="00E262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62CD"/>
  </w:style>
  <w:style w:type="paragraph" w:customStyle="1" w:styleId="H6">
    <w:name w:val="H6"/>
    <w:basedOn w:val="Heading5"/>
    <w:next w:val="Normal"/>
    <w:rsid w:val="00E262CD"/>
    <w:pPr>
      <w:ind w:left="1985" w:hanging="1985"/>
      <w:outlineLvl w:val="9"/>
    </w:pPr>
    <w:rPr>
      <w:sz w:val="20"/>
    </w:rPr>
  </w:style>
  <w:style w:type="paragraph" w:styleId="TOC9">
    <w:name w:val="toc 9"/>
    <w:basedOn w:val="TOC8"/>
    <w:rsid w:val="00E262CD"/>
    <w:pPr>
      <w:ind w:left="1418" w:hanging="1418"/>
    </w:pPr>
  </w:style>
  <w:style w:type="paragraph" w:styleId="TOC8">
    <w:name w:val="toc 8"/>
    <w:basedOn w:val="TOC1"/>
    <w:rsid w:val="00E262CD"/>
    <w:pPr>
      <w:spacing w:before="180"/>
      <w:ind w:left="2693" w:hanging="2693"/>
    </w:pPr>
    <w:rPr>
      <w:b/>
    </w:rPr>
  </w:style>
  <w:style w:type="paragraph" w:styleId="TOC1">
    <w:name w:val="toc 1"/>
    <w:rsid w:val="00E262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62CD"/>
    <w:pPr>
      <w:keepLines/>
      <w:tabs>
        <w:tab w:val="center" w:pos="4536"/>
        <w:tab w:val="right" w:pos="9072"/>
      </w:tabs>
    </w:pPr>
    <w:rPr>
      <w:noProof/>
    </w:rPr>
  </w:style>
  <w:style w:type="character" w:customStyle="1" w:styleId="ZGSM">
    <w:name w:val="ZGSM"/>
    <w:rsid w:val="00E262C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62C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62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62CD"/>
    <w:pPr>
      <w:ind w:left="1701" w:hanging="1701"/>
    </w:pPr>
  </w:style>
  <w:style w:type="paragraph" w:styleId="TOC4">
    <w:name w:val="toc 4"/>
    <w:basedOn w:val="TOC3"/>
    <w:rsid w:val="00E262CD"/>
    <w:pPr>
      <w:ind w:left="1418" w:hanging="1418"/>
    </w:pPr>
  </w:style>
  <w:style w:type="paragraph" w:styleId="TOC3">
    <w:name w:val="toc 3"/>
    <w:basedOn w:val="TOC2"/>
    <w:rsid w:val="00E262CD"/>
    <w:pPr>
      <w:ind w:left="1134" w:hanging="1134"/>
    </w:pPr>
  </w:style>
  <w:style w:type="paragraph" w:styleId="TOC2">
    <w:name w:val="toc 2"/>
    <w:basedOn w:val="TOC1"/>
    <w:rsid w:val="00E262CD"/>
    <w:pPr>
      <w:keepNext w:val="0"/>
      <w:spacing w:before="0"/>
      <w:ind w:left="851" w:hanging="851"/>
    </w:pPr>
    <w:rPr>
      <w:sz w:val="20"/>
    </w:rPr>
  </w:style>
  <w:style w:type="paragraph" w:styleId="Index1">
    <w:name w:val="index 1"/>
    <w:basedOn w:val="Normal"/>
    <w:semiHidden/>
    <w:rsid w:val="00E262CD"/>
    <w:pPr>
      <w:keepLines/>
      <w:spacing w:after="0"/>
    </w:pPr>
  </w:style>
  <w:style w:type="paragraph" w:styleId="Index2">
    <w:name w:val="index 2"/>
    <w:basedOn w:val="Index1"/>
    <w:semiHidden/>
    <w:rsid w:val="00E262CD"/>
    <w:pPr>
      <w:ind w:left="284"/>
    </w:pPr>
  </w:style>
  <w:style w:type="paragraph" w:customStyle="1" w:styleId="TT">
    <w:name w:val="TT"/>
    <w:basedOn w:val="Heading1"/>
    <w:next w:val="Normal"/>
    <w:rsid w:val="00E262CD"/>
    <w:pPr>
      <w:outlineLvl w:val="9"/>
    </w:pPr>
  </w:style>
  <w:style w:type="paragraph" w:styleId="Footer">
    <w:name w:val="footer"/>
    <w:basedOn w:val="Header"/>
    <w:link w:val="FooterChar"/>
    <w:rsid w:val="00E262CD"/>
    <w:pPr>
      <w:jc w:val="center"/>
    </w:pPr>
    <w:rPr>
      <w:i/>
    </w:rPr>
  </w:style>
  <w:style w:type="character" w:styleId="FootnoteReference">
    <w:name w:val="footnote reference"/>
    <w:semiHidden/>
    <w:rsid w:val="00E262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62CD"/>
    <w:pPr>
      <w:keepLines/>
      <w:spacing w:after="0"/>
      <w:ind w:left="454" w:hanging="454"/>
    </w:pPr>
    <w:rPr>
      <w:sz w:val="16"/>
    </w:rPr>
  </w:style>
  <w:style w:type="paragraph" w:customStyle="1" w:styleId="NF">
    <w:name w:val="NF"/>
    <w:basedOn w:val="NO"/>
    <w:rsid w:val="00E262CD"/>
    <w:pPr>
      <w:keepNext/>
      <w:spacing w:after="0"/>
    </w:pPr>
    <w:rPr>
      <w:rFonts w:ascii="Arial" w:hAnsi="Arial"/>
      <w:sz w:val="18"/>
    </w:rPr>
  </w:style>
  <w:style w:type="paragraph" w:customStyle="1" w:styleId="NO">
    <w:name w:val="NO"/>
    <w:basedOn w:val="Normal"/>
    <w:rsid w:val="00E262CD"/>
    <w:pPr>
      <w:keepLines/>
      <w:ind w:left="1135" w:hanging="851"/>
    </w:pPr>
  </w:style>
  <w:style w:type="paragraph" w:customStyle="1" w:styleId="PL">
    <w:name w:val="PL"/>
    <w:link w:val="PLChar"/>
    <w:rsid w:val="00E262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62CD"/>
    <w:pPr>
      <w:jc w:val="right"/>
    </w:pPr>
  </w:style>
  <w:style w:type="paragraph" w:customStyle="1" w:styleId="TAL">
    <w:name w:val="TAL"/>
    <w:basedOn w:val="Normal"/>
    <w:rsid w:val="00E262CD"/>
    <w:pPr>
      <w:keepNext/>
      <w:keepLines/>
      <w:spacing w:after="0"/>
    </w:pPr>
    <w:rPr>
      <w:rFonts w:ascii="Arial" w:hAnsi="Arial"/>
      <w:sz w:val="18"/>
    </w:rPr>
  </w:style>
  <w:style w:type="paragraph" w:styleId="ListNumber2">
    <w:name w:val="List Number 2"/>
    <w:basedOn w:val="ListNumber"/>
    <w:rsid w:val="00E262CD"/>
    <w:pPr>
      <w:ind w:left="851"/>
    </w:pPr>
  </w:style>
  <w:style w:type="paragraph" w:styleId="ListNumber">
    <w:name w:val="List Number"/>
    <w:basedOn w:val="List"/>
    <w:rsid w:val="00E262CD"/>
  </w:style>
  <w:style w:type="paragraph" w:styleId="List">
    <w:name w:val="List"/>
    <w:basedOn w:val="Normal"/>
    <w:link w:val="ListChar"/>
    <w:rsid w:val="00E262CD"/>
    <w:pPr>
      <w:ind w:left="568" w:hanging="284"/>
    </w:pPr>
  </w:style>
  <w:style w:type="paragraph" w:customStyle="1" w:styleId="TAH">
    <w:name w:val="TAH"/>
    <w:basedOn w:val="TAC"/>
    <w:rsid w:val="00E262CD"/>
    <w:rPr>
      <w:b/>
    </w:rPr>
  </w:style>
  <w:style w:type="paragraph" w:customStyle="1" w:styleId="TAC">
    <w:name w:val="TAC"/>
    <w:basedOn w:val="TAL"/>
    <w:rsid w:val="00E262CD"/>
    <w:pPr>
      <w:jc w:val="center"/>
    </w:pPr>
  </w:style>
  <w:style w:type="paragraph" w:customStyle="1" w:styleId="LD">
    <w:name w:val="LD"/>
    <w:rsid w:val="00E262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62CD"/>
    <w:pPr>
      <w:keepLines/>
      <w:ind w:left="1702" w:hanging="1418"/>
    </w:pPr>
  </w:style>
  <w:style w:type="paragraph" w:customStyle="1" w:styleId="FP">
    <w:name w:val="FP"/>
    <w:basedOn w:val="Normal"/>
    <w:rsid w:val="00E262CD"/>
    <w:pPr>
      <w:spacing w:after="0"/>
    </w:pPr>
  </w:style>
  <w:style w:type="paragraph" w:customStyle="1" w:styleId="NW">
    <w:name w:val="NW"/>
    <w:basedOn w:val="NO"/>
    <w:rsid w:val="00E262CD"/>
    <w:pPr>
      <w:spacing w:after="0"/>
    </w:pPr>
  </w:style>
  <w:style w:type="paragraph" w:customStyle="1" w:styleId="EW">
    <w:name w:val="EW"/>
    <w:basedOn w:val="EX"/>
    <w:rsid w:val="00E262CD"/>
    <w:pPr>
      <w:spacing w:after="0"/>
    </w:pPr>
  </w:style>
  <w:style w:type="paragraph" w:customStyle="1" w:styleId="B1">
    <w:name w:val="B1"/>
    <w:basedOn w:val="List"/>
    <w:link w:val="B1Char1"/>
    <w:rsid w:val="00E262CD"/>
  </w:style>
  <w:style w:type="character" w:customStyle="1" w:styleId="B1Char1">
    <w:name w:val="B1 Char1"/>
    <w:link w:val="B1"/>
    <w:rsid w:val="00E152C3"/>
    <w:rPr>
      <w:rFonts w:eastAsia="Times New Roman"/>
    </w:rPr>
  </w:style>
  <w:style w:type="paragraph" w:styleId="TOC6">
    <w:name w:val="toc 6"/>
    <w:basedOn w:val="TOC5"/>
    <w:next w:val="Normal"/>
    <w:rsid w:val="00E262CD"/>
    <w:pPr>
      <w:ind w:left="1985" w:hanging="1985"/>
    </w:pPr>
  </w:style>
  <w:style w:type="paragraph" w:styleId="TOC7">
    <w:name w:val="toc 7"/>
    <w:basedOn w:val="TOC6"/>
    <w:next w:val="Normal"/>
    <w:rsid w:val="00E262CD"/>
    <w:pPr>
      <w:ind w:left="2268" w:hanging="2268"/>
    </w:pPr>
  </w:style>
  <w:style w:type="paragraph" w:styleId="ListBullet2">
    <w:name w:val="List Bullet 2"/>
    <w:basedOn w:val="ListBullet"/>
    <w:rsid w:val="00E262CD"/>
    <w:pPr>
      <w:ind w:left="851"/>
    </w:pPr>
  </w:style>
  <w:style w:type="paragraph" w:styleId="ListBullet">
    <w:name w:val="List Bullet"/>
    <w:basedOn w:val="List"/>
    <w:rsid w:val="00E262CD"/>
  </w:style>
  <w:style w:type="paragraph" w:customStyle="1" w:styleId="EditorsNote">
    <w:name w:val="Editor's Note"/>
    <w:basedOn w:val="NO"/>
    <w:rsid w:val="00E262CD"/>
    <w:rPr>
      <w:color w:val="FF0000"/>
    </w:rPr>
  </w:style>
  <w:style w:type="paragraph" w:customStyle="1" w:styleId="TH">
    <w:name w:val="TH"/>
    <w:basedOn w:val="Normal"/>
    <w:link w:val="THChar"/>
    <w:rsid w:val="00E262C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62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62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62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62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62CD"/>
    <w:pPr>
      <w:ind w:left="851" w:hanging="851"/>
    </w:pPr>
  </w:style>
  <w:style w:type="paragraph" w:customStyle="1" w:styleId="ZH">
    <w:name w:val="ZH"/>
    <w:rsid w:val="00E262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62CD"/>
    <w:pPr>
      <w:keepNext w:val="0"/>
      <w:spacing w:before="0" w:after="240"/>
    </w:pPr>
  </w:style>
  <w:style w:type="paragraph" w:customStyle="1" w:styleId="ZG">
    <w:name w:val="ZG"/>
    <w:rsid w:val="00E262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62CD"/>
    <w:pPr>
      <w:ind w:left="1135"/>
    </w:pPr>
  </w:style>
  <w:style w:type="paragraph" w:styleId="List2">
    <w:name w:val="List 2"/>
    <w:basedOn w:val="List"/>
    <w:link w:val="List2Char"/>
    <w:rsid w:val="00E262CD"/>
    <w:pPr>
      <w:ind w:left="851"/>
    </w:pPr>
  </w:style>
  <w:style w:type="paragraph" w:styleId="List3">
    <w:name w:val="List 3"/>
    <w:basedOn w:val="List2"/>
    <w:link w:val="List3Char"/>
    <w:rsid w:val="00E262CD"/>
    <w:pPr>
      <w:ind w:left="1135"/>
    </w:pPr>
  </w:style>
  <w:style w:type="paragraph" w:styleId="List4">
    <w:name w:val="List 4"/>
    <w:basedOn w:val="List3"/>
    <w:rsid w:val="00E262CD"/>
    <w:pPr>
      <w:ind w:left="1418"/>
    </w:pPr>
  </w:style>
  <w:style w:type="paragraph" w:styleId="List5">
    <w:name w:val="List 5"/>
    <w:basedOn w:val="List4"/>
    <w:rsid w:val="00E262CD"/>
    <w:pPr>
      <w:ind w:left="1702"/>
    </w:pPr>
  </w:style>
  <w:style w:type="paragraph" w:styleId="ListBullet4">
    <w:name w:val="List Bullet 4"/>
    <w:basedOn w:val="ListBullet3"/>
    <w:rsid w:val="00E262CD"/>
    <w:pPr>
      <w:ind w:left="1418"/>
    </w:pPr>
  </w:style>
  <w:style w:type="paragraph" w:styleId="ListBullet5">
    <w:name w:val="List Bullet 5"/>
    <w:basedOn w:val="ListBullet4"/>
    <w:rsid w:val="00E262CD"/>
    <w:pPr>
      <w:ind w:left="1702"/>
    </w:pPr>
  </w:style>
  <w:style w:type="paragraph" w:customStyle="1" w:styleId="B2">
    <w:name w:val="B2"/>
    <w:basedOn w:val="List2"/>
    <w:rsid w:val="00E262CD"/>
  </w:style>
  <w:style w:type="paragraph" w:customStyle="1" w:styleId="B3">
    <w:name w:val="B3"/>
    <w:basedOn w:val="List3"/>
    <w:link w:val="B3Char"/>
    <w:rsid w:val="00E262CD"/>
  </w:style>
  <w:style w:type="paragraph" w:customStyle="1" w:styleId="B4">
    <w:name w:val="B4"/>
    <w:basedOn w:val="List4"/>
    <w:rsid w:val="00E262CD"/>
  </w:style>
  <w:style w:type="paragraph" w:customStyle="1" w:styleId="B5">
    <w:name w:val="B5"/>
    <w:basedOn w:val="List5"/>
    <w:rsid w:val="00E262CD"/>
  </w:style>
  <w:style w:type="paragraph" w:customStyle="1" w:styleId="ZTD">
    <w:name w:val="ZTD"/>
    <w:basedOn w:val="ZB"/>
    <w:rsid w:val="00E262CD"/>
    <w:pPr>
      <w:framePr w:hRule="auto" w:wrap="notBeside" w:y="852"/>
    </w:pPr>
    <w:rPr>
      <w:i w:val="0"/>
      <w:sz w:val="40"/>
    </w:rPr>
  </w:style>
  <w:style w:type="paragraph" w:customStyle="1" w:styleId="ZV">
    <w:name w:val="ZV"/>
    <w:basedOn w:val="ZU"/>
    <w:rsid w:val="00E262C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77740556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114A2-EB20-4490-B2E1-3352F125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13537</Words>
  <Characters>77161</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90517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CR1377</cp:lastModifiedBy>
  <cp:revision>4</cp:revision>
  <cp:lastPrinted>2007-03-03T11:31:00Z</cp:lastPrinted>
  <dcterms:created xsi:type="dcterms:W3CDTF">2021-03-16T19:03:00Z</dcterms:created>
  <dcterms:modified xsi:type="dcterms:W3CDTF">2021-03-16T19:26:00Z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