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6938F3" w14:textId="6494E41F"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0429A3">
        <w:t>14</w:t>
      </w:r>
      <w:r w:rsidRPr="00980883">
        <w:t>.</w:t>
      </w:r>
      <w:r w:rsidR="00515640">
        <w:t>0</w:t>
      </w:r>
      <w:r w:rsidR="00515640" w:rsidRPr="00980883">
        <w:t xml:space="preserve"> </w:t>
      </w:r>
      <w:r w:rsidRPr="00980883">
        <w:rPr>
          <w:sz w:val="32"/>
        </w:rPr>
        <w:t>(</w:t>
      </w:r>
      <w:r w:rsidR="0000164B" w:rsidRPr="00980883">
        <w:rPr>
          <w:sz w:val="32"/>
        </w:rPr>
        <w:t>20</w:t>
      </w:r>
      <w:r w:rsidR="0000164B">
        <w:rPr>
          <w:sz w:val="32"/>
        </w:rPr>
        <w:t>21</w:t>
      </w:r>
      <w:r w:rsidRPr="00980883">
        <w:rPr>
          <w:sz w:val="32"/>
        </w:rPr>
        <w:t>-</w:t>
      </w:r>
      <w:r w:rsidR="000429A3">
        <w:rPr>
          <w:sz w:val="32"/>
        </w:rPr>
        <w:t>06</w:t>
      </w:r>
      <w:r w:rsidRPr="00980883">
        <w:rPr>
          <w:sz w:val="32"/>
        </w:rPr>
        <w:t>)</w:t>
      </w:r>
    </w:p>
    <w:p w14:paraId="19BA7BDD" w14:textId="77777777" w:rsidR="009F7A98" w:rsidRDefault="009F7A98">
      <w:pPr>
        <w:pStyle w:val="ZB"/>
        <w:framePr w:wrap="notBeside"/>
      </w:pPr>
      <w:r>
        <w:t>Technical Specification</w:t>
      </w:r>
    </w:p>
    <w:p w14:paraId="222E8440" w14:textId="77777777" w:rsidR="009F7A98" w:rsidRDefault="009F7A98">
      <w:pPr>
        <w:pStyle w:val="ZT"/>
        <w:framePr w:wrap="notBeside"/>
      </w:pPr>
      <w:r>
        <w:t>3</w:t>
      </w:r>
      <w:r>
        <w:rPr>
          <w:vertAlign w:val="superscript"/>
        </w:rPr>
        <w:t>rd</w:t>
      </w:r>
      <w:r>
        <w:t xml:space="preserve"> Generation Partnership Project;</w:t>
      </w:r>
    </w:p>
    <w:p w14:paraId="6D944B80" w14:textId="77777777" w:rsidR="009F7A98" w:rsidRDefault="009F7A98">
      <w:pPr>
        <w:pStyle w:val="ZT"/>
        <w:framePr w:wrap="notBeside"/>
      </w:pPr>
      <w:r>
        <w:t>Technical Specification Group Radio Access Network;</w:t>
      </w:r>
    </w:p>
    <w:p w14:paraId="6D215131" w14:textId="77777777" w:rsidR="009F7A98" w:rsidRDefault="009F7A98">
      <w:pPr>
        <w:pStyle w:val="ZT"/>
        <w:framePr w:wrap="notBeside"/>
      </w:pPr>
      <w:r>
        <w:t>Evolved Universal Terrestrial Radio Access (E-UTRA);</w:t>
      </w:r>
    </w:p>
    <w:p w14:paraId="3234A562" w14:textId="77777777" w:rsidR="009F7A98" w:rsidRDefault="009F7A98">
      <w:pPr>
        <w:pStyle w:val="ZT"/>
        <w:framePr w:wrap="notBeside"/>
      </w:pPr>
      <w:r>
        <w:t>Multiplexing and channel coding</w:t>
      </w:r>
    </w:p>
    <w:p w14:paraId="28B97FB0" w14:textId="77777777" w:rsidR="009F7A98" w:rsidRDefault="009F7A98">
      <w:pPr>
        <w:pStyle w:val="ZT"/>
        <w:framePr w:wrap="notBeside"/>
      </w:pPr>
      <w:r>
        <w:t>(</w:t>
      </w:r>
      <w:r>
        <w:rPr>
          <w:rStyle w:val="ZGSM"/>
        </w:rPr>
        <w:t xml:space="preserve">Release </w:t>
      </w:r>
      <w:r w:rsidR="00C956AC">
        <w:rPr>
          <w:rStyle w:val="ZGSM"/>
        </w:rPr>
        <w:t>15</w:t>
      </w:r>
      <w:r>
        <w:t>)</w:t>
      </w:r>
    </w:p>
    <w:p w14:paraId="6F6449AB" w14:textId="77777777" w:rsidR="009F7A98" w:rsidRDefault="009F7A98">
      <w:pPr>
        <w:pStyle w:val="ZT"/>
        <w:framePr w:wrap="notBeside"/>
      </w:pPr>
    </w:p>
    <w:p w14:paraId="756B10F1" w14:textId="77777777" w:rsidR="009F7A98" w:rsidRDefault="009F7A98">
      <w:pPr>
        <w:pStyle w:val="ZT"/>
        <w:framePr w:wrap="notBeside"/>
        <w:rPr>
          <w:i/>
          <w:sz w:val="28"/>
        </w:rPr>
      </w:pPr>
    </w:p>
    <w:p w14:paraId="2775D614" w14:textId="77777777" w:rsidR="00786BFB" w:rsidRPr="00235394" w:rsidRDefault="00535058" w:rsidP="00786BFB">
      <w:pPr>
        <w:pStyle w:val="ZU"/>
        <w:framePr w:wrap="notBeside"/>
        <w:tabs>
          <w:tab w:val="right" w:pos="10206"/>
        </w:tabs>
        <w:jc w:val="left"/>
      </w:pPr>
      <w:r>
        <w:rPr>
          <w:i/>
          <w:lang w:eastAsia="en-GB"/>
        </w:rPr>
        <w:drawing>
          <wp:inline distT="0" distB="0" distL="0" distR="0" wp14:anchorId="080C606C" wp14:editId="5DDBBD9D">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52061A95" wp14:editId="4F36AB35">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EA27FB9" w14:textId="77777777" w:rsidR="009F7A98" w:rsidRDefault="009F7A98">
      <w:pPr>
        <w:pStyle w:val="ZU"/>
        <w:framePr w:wrap="notBeside"/>
        <w:tabs>
          <w:tab w:val="right" w:pos="10206"/>
        </w:tabs>
        <w:jc w:val="left"/>
      </w:pPr>
    </w:p>
    <w:p w14:paraId="6B0AE0D4" w14:textId="77777777"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14:paraId="1B601257" w14:textId="77777777" w:rsidR="009F7A98" w:rsidRDefault="009F7A98">
      <w:pPr>
        <w:pStyle w:val="ZV"/>
        <w:framePr w:wrap="notBeside"/>
      </w:pPr>
    </w:p>
    <w:p w14:paraId="4FAC47AE" w14:textId="77777777" w:rsidR="009F7A98" w:rsidRDefault="009F7A98"/>
    <w:bookmarkEnd w:id="0"/>
    <w:p w14:paraId="1F46C145" w14:textId="77777777" w:rsidR="009F7A98" w:rsidRDefault="009F7A98">
      <w:pPr>
        <w:sectPr w:rsidR="009F7A98">
          <w:footnotePr>
            <w:numRestart w:val="eachSect"/>
          </w:footnotePr>
          <w:pgSz w:w="11907" w:h="16840"/>
          <w:pgMar w:top="2268" w:right="851" w:bottom="10773" w:left="851" w:header="0" w:footer="0" w:gutter="0"/>
          <w:cols w:space="720"/>
        </w:sectPr>
      </w:pPr>
    </w:p>
    <w:p w14:paraId="78712C7C" w14:textId="77777777" w:rsidR="009F7A98" w:rsidRDefault="009F7A98">
      <w:bookmarkStart w:id="1" w:name="page2"/>
    </w:p>
    <w:p w14:paraId="28C488A2" w14:textId="77777777" w:rsidR="009F7A98" w:rsidRDefault="009F7A98">
      <w:pPr>
        <w:pStyle w:val="FP"/>
        <w:framePr w:wrap="notBeside" w:hAnchor="margin" w:y="1419"/>
        <w:pBdr>
          <w:bottom w:val="single" w:sz="6" w:space="1" w:color="auto"/>
        </w:pBdr>
        <w:spacing w:before="240"/>
        <w:ind w:left="2835" w:right="2835"/>
        <w:jc w:val="center"/>
      </w:pPr>
      <w:r>
        <w:t>Keywords</w:t>
      </w:r>
    </w:p>
    <w:p w14:paraId="16BA84CC"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C8546B3" w14:textId="77777777" w:rsidR="009F7A98" w:rsidRDefault="009F7A98"/>
    <w:p w14:paraId="6FF60A88"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4CFEE483" w14:textId="77777777" w:rsidR="009F7A98" w:rsidRDefault="009F7A98">
      <w:pPr>
        <w:pStyle w:val="FP"/>
        <w:framePr w:wrap="notBeside" w:hAnchor="margin" w:yAlign="center"/>
        <w:pBdr>
          <w:bottom w:val="single" w:sz="6" w:space="1" w:color="auto"/>
        </w:pBdr>
        <w:ind w:left="2835" w:right="2835"/>
        <w:jc w:val="center"/>
      </w:pPr>
      <w:r>
        <w:t>Postal address</w:t>
      </w:r>
    </w:p>
    <w:p w14:paraId="69915F03" w14:textId="77777777" w:rsidR="009F7A98" w:rsidRDefault="009F7A98">
      <w:pPr>
        <w:pStyle w:val="FP"/>
        <w:framePr w:wrap="notBeside" w:hAnchor="margin" w:yAlign="center"/>
        <w:ind w:left="2835" w:right="2835"/>
        <w:jc w:val="center"/>
        <w:rPr>
          <w:rFonts w:ascii="Arial" w:hAnsi="Arial"/>
          <w:sz w:val="18"/>
        </w:rPr>
      </w:pPr>
    </w:p>
    <w:p w14:paraId="08F6E5BD"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02D82981"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9BCE2ED"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E5A6642"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D11B963"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7C01C2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6A8C1FDE" w14:textId="77777777" w:rsidR="009F7A98" w:rsidRPr="00473E5A" w:rsidRDefault="009F7A98"/>
    <w:p w14:paraId="1CAF6CE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10F0B66D"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D934065" w14:textId="77777777" w:rsidR="009F7A98" w:rsidRDefault="009F7A98">
      <w:pPr>
        <w:pStyle w:val="FP"/>
        <w:framePr w:wrap="notBeside" w:hAnchor="margin" w:yAlign="bottom"/>
        <w:jc w:val="center"/>
        <w:rPr>
          <w:noProof/>
        </w:rPr>
      </w:pPr>
    </w:p>
    <w:p w14:paraId="151A69DD" w14:textId="6C35150E"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00164B" w:rsidRPr="004D3578">
        <w:rPr>
          <w:noProof/>
          <w:sz w:val="18"/>
        </w:rPr>
        <w:t>20</w:t>
      </w:r>
      <w:r w:rsidR="0000164B">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15C10D6" w14:textId="77777777" w:rsidR="009F7A98" w:rsidRDefault="009F7A98">
      <w:pPr>
        <w:pStyle w:val="FP"/>
        <w:framePr w:wrap="notBeside" w:hAnchor="margin" w:yAlign="bottom"/>
        <w:jc w:val="center"/>
        <w:rPr>
          <w:noProof/>
          <w:sz w:val="18"/>
        </w:rPr>
      </w:pPr>
      <w:r>
        <w:rPr>
          <w:noProof/>
          <w:sz w:val="18"/>
        </w:rPr>
        <w:t>All rights reserved.</w:t>
      </w:r>
    </w:p>
    <w:p w14:paraId="33FEBB82" w14:textId="77777777" w:rsidR="00A50C13" w:rsidRDefault="00A50C13">
      <w:pPr>
        <w:pStyle w:val="FP"/>
        <w:framePr w:wrap="notBeside" w:hAnchor="margin" w:yAlign="bottom"/>
        <w:jc w:val="center"/>
        <w:rPr>
          <w:noProof/>
          <w:sz w:val="18"/>
        </w:rPr>
      </w:pPr>
    </w:p>
    <w:p w14:paraId="4E6C34E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28376BF9"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135FD4E"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14:paraId="3F438EF9" w14:textId="77777777" w:rsidR="009F7A98" w:rsidRDefault="009F7A98">
      <w:pPr>
        <w:pStyle w:val="TT"/>
      </w:pPr>
      <w:r>
        <w:br w:type="page"/>
      </w:r>
      <w:r>
        <w:lastRenderedPageBreak/>
        <w:t>Contents</w:t>
      </w:r>
    </w:p>
    <w:p w14:paraId="0A45BF63" w14:textId="78E70E3F" w:rsidR="00BA5B0E" w:rsidRDefault="00507D6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A5B0E">
        <w:t>Foreword</w:t>
      </w:r>
      <w:r w:rsidR="00BA5B0E">
        <w:tab/>
      </w:r>
      <w:r w:rsidR="00BA5B0E">
        <w:fldChar w:fldCharType="begin" w:fldLock="1"/>
      </w:r>
      <w:r w:rsidR="00BA5B0E">
        <w:instrText xml:space="preserve"> PAGEREF _Toc74564268 \h </w:instrText>
      </w:r>
      <w:r w:rsidR="00BA5B0E">
        <w:fldChar w:fldCharType="separate"/>
      </w:r>
      <w:r w:rsidR="00BA5B0E">
        <w:t>6</w:t>
      </w:r>
      <w:r w:rsidR="00BA5B0E">
        <w:fldChar w:fldCharType="end"/>
      </w:r>
    </w:p>
    <w:p w14:paraId="30CBF0B6" w14:textId="3605B8FA" w:rsidR="00BA5B0E" w:rsidRDefault="00BA5B0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_Toc74564269 \h </w:instrText>
      </w:r>
      <w:r>
        <w:fldChar w:fldCharType="separate"/>
      </w:r>
      <w:r>
        <w:t>7</w:t>
      </w:r>
      <w:r>
        <w:fldChar w:fldCharType="end"/>
      </w:r>
    </w:p>
    <w:p w14:paraId="1ADE555B" w14:textId="5BD9F8A6" w:rsidR="00BA5B0E" w:rsidRDefault="00BA5B0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_Toc74564270 \h </w:instrText>
      </w:r>
      <w:r>
        <w:fldChar w:fldCharType="separate"/>
      </w:r>
      <w:r>
        <w:t>7</w:t>
      </w:r>
      <w:r>
        <w:fldChar w:fldCharType="end"/>
      </w:r>
    </w:p>
    <w:p w14:paraId="5E7D325D" w14:textId="24B57A92" w:rsidR="00BA5B0E" w:rsidRDefault="00BA5B0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_Toc74564271 \h </w:instrText>
      </w:r>
      <w:r>
        <w:fldChar w:fldCharType="separate"/>
      </w:r>
      <w:r>
        <w:t>7</w:t>
      </w:r>
      <w:r>
        <w:fldChar w:fldCharType="end"/>
      </w:r>
    </w:p>
    <w:p w14:paraId="0401FD5E" w14:textId="7FDFA04A" w:rsidR="00BA5B0E" w:rsidRDefault="00BA5B0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_Toc74564272 \h </w:instrText>
      </w:r>
      <w:r>
        <w:fldChar w:fldCharType="separate"/>
      </w:r>
      <w:r>
        <w:t>7</w:t>
      </w:r>
      <w:r>
        <w:fldChar w:fldCharType="end"/>
      </w:r>
    </w:p>
    <w:p w14:paraId="5B61C1FC" w14:textId="75A26BC7" w:rsidR="00BA5B0E" w:rsidRDefault="00BA5B0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_Toc74564273 \h </w:instrText>
      </w:r>
      <w:r>
        <w:fldChar w:fldCharType="separate"/>
      </w:r>
      <w:r>
        <w:t>7</w:t>
      </w:r>
      <w:r>
        <w:fldChar w:fldCharType="end"/>
      </w:r>
    </w:p>
    <w:p w14:paraId="505BBB49" w14:textId="2EBAE2B0" w:rsidR="00BA5B0E" w:rsidRDefault="00BA5B0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_Toc74564274 \h </w:instrText>
      </w:r>
      <w:r>
        <w:fldChar w:fldCharType="separate"/>
      </w:r>
      <w:r>
        <w:t>8</w:t>
      </w:r>
      <w:r>
        <w:fldChar w:fldCharType="end"/>
      </w:r>
    </w:p>
    <w:p w14:paraId="6A2CB815" w14:textId="6F7BA1FD" w:rsidR="00BA5B0E" w:rsidRDefault="00BA5B0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_Toc74564275 \h </w:instrText>
      </w:r>
      <w:r>
        <w:fldChar w:fldCharType="separate"/>
      </w:r>
      <w:r>
        <w:t>9</w:t>
      </w:r>
      <w:r>
        <w:fldChar w:fldCharType="end"/>
      </w:r>
    </w:p>
    <w:p w14:paraId="509EF24B" w14:textId="2FDF3AEB" w:rsidR="00BA5B0E" w:rsidRDefault="00BA5B0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_Toc74564276 \h </w:instrText>
      </w:r>
      <w:r>
        <w:fldChar w:fldCharType="separate"/>
      </w:r>
      <w:r>
        <w:t>9</w:t>
      </w:r>
      <w:r>
        <w:fldChar w:fldCharType="end"/>
      </w:r>
    </w:p>
    <w:p w14:paraId="7CC1F9F7" w14:textId="7CE41885" w:rsidR="00BA5B0E" w:rsidRDefault="00BA5B0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_Toc74564277 \h </w:instrText>
      </w:r>
      <w:r>
        <w:fldChar w:fldCharType="separate"/>
      </w:r>
      <w:r>
        <w:t>9</w:t>
      </w:r>
      <w:r>
        <w:fldChar w:fldCharType="end"/>
      </w:r>
    </w:p>
    <w:p w14:paraId="389F66F3" w14:textId="4B2A8871" w:rsidR="00BA5B0E" w:rsidRDefault="00BA5B0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_Toc74564278 \h </w:instrText>
      </w:r>
      <w:r>
        <w:fldChar w:fldCharType="separate"/>
      </w:r>
      <w:r>
        <w:t>9</w:t>
      </w:r>
      <w:r>
        <w:fldChar w:fldCharType="end"/>
      </w:r>
    </w:p>
    <w:p w14:paraId="563D599C" w14:textId="76AB072E" w:rsidR="00BA5B0E" w:rsidRDefault="00BA5B0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_Toc74564279 \h </w:instrText>
      </w:r>
      <w:r>
        <w:fldChar w:fldCharType="separate"/>
      </w:r>
      <w:r>
        <w:t>10</w:t>
      </w:r>
      <w:r>
        <w:fldChar w:fldCharType="end"/>
      </w:r>
    </w:p>
    <w:p w14:paraId="0AA38DA4" w14:textId="6A5E1BDF" w:rsidR="00BA5B0E" w:rsidRDefault="00BA5B0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_Toc74564280 \h </w:instrText>
      </w:r>
      <w:r>
        <w:fldChar w:fldCharType="separate"/>
      </w:r>
      <w:r>
        <w:t>10</w:t>
      </w:r>
      <w:r>
        <w:fldChar w:fldCharType="end"/>
      </w:r>
    </w:p>
    <w:p w14:paraId="3F7D897F" w14:textId="6B70C825" w:rsidR="00BA5B0E" w:rsidRDefault="00BA5B0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_Toc74564281 \h </w:instrText>
      </w:r>
      <w:r>
        <w:fldChar w:fldCharType="separate"/>
      </w:r>
      <w:r>
        <w:t>10</w:t>
      </w:r>
      <w:r>
        <w:fldChar w:fldCharType="end"/>
      </w:r>
    </w:p>
    <w:p w14:paraId="4E109A76" w14:textId="4F85150A" w:rsidR="00BA5B0E" w:rsidRDefault="00BA5B0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_Toc74564282 \h </w:instrText>
      </w:r>
      <w:r>
        <w:fldChar w:fldCharType="separate"/>
      </w:r>
      <w:r>
        <w:t>11</w:t>
      </w:r>
      <w:r>
        <w:fldChar w:fldCharType="end"/>
      </w:r>
    </w:p>
    <w:p w14:paraId="6E028C16" w14:textId="7A53B4CE" w:rsidR="00BA5B0E" w:rsidRDefault="00BA5B0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_Toc74564283 \h </w:instrText>
      </w:r>
      <w:r>
        <w:fldChar w:fldCharType="separate"/>
      </w:r>
      <w:r>
        <w:t>12</w:t>
      </w:r>
      <w:r>
        <w:fldChar w:fldCharType="end"/>
      </w:r>
    </w:p>
    <w:p w14:paraId="72C5256B" w14:textId="6923D671" w:rsidR="00BA5B0E" w:rsidRDefault="00BA5B0E">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_Toc74564284 \h </w:instrText>
      </w:r>
      <w:r>
        <w:fldChar w:fldCharType="separate"/>
      </w:r>
      <w:r>
        <w:t>13</w:t>
      </w:r>
      <w:r>
        <w:fldChar w:fldCharType="end"/>
      </w:r>
    </w:p>
    <w:p w14:paraId="10397CC6" w14:textId="36DC7BE2" w:rsidR="00BA5B0E" w:rsidRDefault="00BA5B0E">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_Toc74564285 \h </w:instrText>
      </w:r>
      <w:r>
        <w:fldChar w:fldCharType="separate"/>
      </w:r>
      <w:r>
        <w:t>14</w:t>
      </w:r>
      <w:r>
        <w:fldChar w:fldCharType="end"/>
      </w:r>
    </w:p>
    <w:p w14:paraId="087477FF" w14:textId="17E819F7" w:rsidR="00BA5B0E" w:rsidRDefault="00BA5B0E">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_Toc74564286 \h </w:instrText>
      </w:r>
      <w:r>
        <w:fldChar w:fldCharType="separate"/>
      </w:r>
      <w:r>
        <w:t>14</w:t>
      </w:r>
      <w:r>
        <w:fldChar w:fldCharType="end"/>
      </w:r>
    </w:p>
    <w:p w14:paraId="772C30B9" w14:textId="4A823ED1" w:rsidR="00BA5B0E" w:rsidRDefault="00BA5B0E">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_Toc74564287 \h </w:instrText>
      </w:r>
      <w:r>
        <w:fldChar w:fldCharType="separate"/>
      </w:r>
      <w:r>
        <w:t>15</w:t>
      </w:r>
      <w:r>
        <w:fldChar w:fldCharType="end"/>
      </w:r>
    </w:p>
    <w:p w14:paraId="75562729" w14:textId="2F4BDF5E" w:rsidR="00BA5B0E" w:rsidRDefault="00BA5B0E">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_Toc74564288 \h </w:instrText>
      </w:r>
      <w:r>
        <w:fldChar w:fldCharType="separate"/>
      </w:r>
      <w:r>
        <w:t>15</w:t>
      </w:r>
      <w:r>
        <w:fldChar w:fldCharType="end"/>
      </w:r>
    </w:p>
    <w:p w14:paraId="052936C6" w14:textId="7210A7DB" w:rsidR="00BA5B0E" w:rsidRDefault="00BA5B0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_Toc74564289 \h </w:instrText>
      </w:r>
      <w:r>
        <w:fldChar w:fldCharType="separate"/>
      </w:r>
      <w:r>
        <w:t>17</w:t>
      </w:r>
      <w:r>
        <w:fldChar w:fldCharType="end"/>
      </w:r>
    </w:p>
    <w:p w14:paraId="19270C8B" w14:textId="24A61C68" w:rsidR="00BA5B0E" w:rsidRDefault="00BA5B0E">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_Toc74564290 \h </w:instrText>
      </w:r>
      <w:r>
        <w:fldChar w:fldCharType="separate"/>
      </w:r>
      <w:r>
        <w:t>17</w:t>
      </w:r>
      <w:r>
        <w:fldChar w:fldCharType="end"/>
      </w:r>
    </w:p>
    <w:p w14:paraId="0A18F655" w14:textId="72A3A47A" w:rsidR="00BA5B0E" w:rsidRDefault="00BA5B0E">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_Toc74564291 \h </w:instrText>
      </w:r>
      <w:r>
        <w:fldChar w:fldCharType="separate"/>
      </w:r>
      <w:r>
        <w:t>17</w:t>
      </w:r>
      <w:r>
        <w:fldChar w:fldCharType="end"/>
      </w:r>
    </w:p>
    <w:p w14:paraId="7AAED971" w14:textId="78D384B1" w:rsidR="00BA5B0E" w:rsidRDefault="00BA5B0E">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_Toc74564292 \h </w:instrText>
      </w:r>
      <w:r>
        <w:fldChar w:fldCharType="separate"/>
      </w:r>
      <w:r>
        <w:t>18</w:t>
      </w:r>
      <w:r>
        <w:fldChar w:fldCharType="end"/>
      </w:r>
    </w:p>
    <w:p w14:paraId="20D8B798" w14:textId="1F4F6BBD" w:rsidR="00BA5B0E" w:rsidRDefault="00BA5B0E">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_Toc74564293 \h </w:instrText>
      </w:r>
      <w:r>
        <w:fldChar w:fldCharType="separate"/>
      </w:r>
      <w:r>
        <w:t>21</w:t>
      </w:r>
      <w:r>
        <w:fldChar w:fldCharType="end"/>
      </w:r>
    </w:p>
    <w:p w14:paraId="3507F94B" w14:textId="59886CEB" w:rsidR="00BA5B0E" w:rsidRDefault="00BA5B0E">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_Toc74564294 \h </w:instrText>
      </w:r>
      <w:r>
        <w:fldChar w:fldCharType="separate"/>
      </w:r>
      <w:r>
        <w:t>22</w:t>
      </w:r>
      <w:r>
        <w:fldChar w:fldCharType="end"/>
      </w:r>
    </w:p>
    <w:p w14:paraId="0DF37922" w14:textId="197D900C" w:rsidR="00BA5B0E" w:rsidRDefault="00BA5B0E">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_Toc74564295 \h </w:instrText>
      </w:r>
      <w:r>
        <w:fldChar w:fldCharType="separate"/>
      </w:r>
      <w:r>
        <w:t>23</w:t>
      </w:r>
      <w:r>
        <w:fldChar w:fldCharType="end"/>
      </w:r>
    </w:p>
    <w:p w14:paraId="507ABA62" w14:textId="422C71B1" w:rsidR="00BA5B0E" w:rsidRDefault="00BA5B0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_Toc74564296 \h </w:instrText>
      </w:r>
      <w:r>
        <w:fldChar w:fldCharType="separate"/>
      </w:r>
      <w:r>
        <w:t>23</w:t>
      </w:r>
      <w:r>
        <w:fldChar w:fldCharType="end"/>
      </w:r>
    </w:p>
    <w:p w14:paraId="0F4D21D0" w14:textId="7A853D40" w:rsidR="00BA5B0E" w:rsidRDefault="00BA5B0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_Toc74564297 \h </w:instrText>
      </w:r>
      <w:r>
        <w:fldChar w:fldCharType="separate"/>
      </w:r>
      <w:r>
        <w:t>24</w:t>
      </w:r>
      <w:r>
        <w:fldChar w:fldCharType="end"/>
      </w:r>
    </w:p>
    <w:p w14:paraId="1D16E4BB" w14:textId="0BF89E8A" w:rsidR="00BA5B0E" w:rsidRDefault="00BA5B0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_Toc74564298 \h </w:instrText>
      </w:r>
      <w:r>
        <w:fldChar w:fldCharType="separate"/>
      </w:r>
      <w:r>
        <w:t>24</w:t>
      </w:r>
      <w:r>
        <w:fldChar w:fldCharType="end"/>
      </w:r>
    </w:p>
    <w:p w14:paraId="1251AE4E" w14:textId="373D2A34" w:rsidR="00BA5B0E" w:rsidRDefault="00BA5B0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_Toc74564299 \h </w:instrText>
      </w:r>
      <w:r>
        <w:fldChar w:fldCharType="separate"/>
      </w:r>
      <w:r>
        <w:t>24</w:t>
      </w:r>
      <w:r>
        <w:fldChar w:fldCharType="end"/>
      </w:r>
    </w:p>
    <w:p w14:paraId="6298AE0A" w14:textId="73CF3EDE" w:rsidR="00BA5B0E" w:rsidRDefault="00BA5B0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_Toc74564300 \h </w:instrText>
      </w:r>
      <w:r>
        <w:fldChar w:fldCharType="separate"/>
      </w:r>
      <w:r>
        <w:t>25</w:t>
      </w:r>
      <w:r>
        <w:fldChar w:fldCharType="end"/>
      </w:r>
    </w:p>
    <w:p w14:paraId="1659AF52" w14:textId="59A2E9CC" w:rsidR="00BA5B0E" w:rsidRDefault="00BA5B0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_Toc74564301 \h </w:instrText>
      </w:r>
      <w:r>
        <w:fldChar w:fldCharType="separate"/>
      </w:r>
      <w:r>
        <w:t>25</w:t>
      </w:r>
      <w:r>
        <w:fldChar w:fldCharType="end"/>
      </w:r>
    </w:p>
    <w:p w14:paraId="09A78FAB" w14:textId="41753A87" w:rsidR="00BA5B0E" w:rsidRDefault="00BA5B0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_Toc74564302 \h </w:instrText>
      </w:r>
      <w:r>
        <w:fldChar w:fldCharType="separate"/>
      </w:r>
      <w:r>
        <w:t>26</w:t>
      </w:r>
      <w:r>
        <w:fldChar w:fldCharType="end"/>
      </w:r>
    </w:p>
    <w:p w14:paraId="7C3F5368" w14:textId="566DA88F" w:rsidR="00BA5B0E" w:rsidRDefault="00BA5B0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_Toc74564303 \h </w:instrText>
      </w:r>
      <w:r>
        <w:fldChar w:fldCharType="separate"/>
      </w:r>
      <w:r>
        <w:t>26</w:t>
      </w:r>
      <w:r>
        <w:fldChar w:fldCharType="end"/>
      </w:r>
    </w:p>
    <w:p w14:paraId="246FB724" w14:textId="3FA232B0" w:rsidR="00BA5B0E" w:rsidRDefault="00BA5B0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_Toc74564304 \h </w:instrText>
      </w:r>
      <w:r>
        <w:fldChar w:fldCharType="separate"/>
      </w:r>
      <w:r>
        <w:t>26</w:t>
      </w:r>
      <w:r>
        <w:fldChar w:fldCharType="end"/>
      </w:r>
    </w:p>
    <w:p w14:paraId="6CD1AB61" w14:textId="3F9F7914" w:rsidR="00BA5B0E" w:rsidRDefault="00BA5B0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_Toc74564305 \h </w:instrText>
      </w:r>
      <w:r>
        <w:fldChar w:fldCharType="separate"/>
      </w:r>
      <w:r>
        <w:t>26</w:t>
      </w:r>
      <w:r>
        <w:fldChar w:fldCharType="end"/>
      </w:r>
    </w:p>
    <w:p w14:paraId="42A89722" w14:textId="175FDBE0" w:rsidR="00BA5B0E" w:rsidRDefault="00BA5B0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_Toc74564306 \h </w:instrText>
      </w:r>
      <w:r>
        <w:fldChar w:fldCharType="separate"/>
      </w:r>
      <w:r>
        <w:t>44</w:t>
      </w:r>
      <w:r>
        <w:fldChar w:fldCharType="end"/>
      </w:r>
    </w:p>
    <w:p w14:paraId="58BAC699" w14:textId="3C1977F9" w:rsidR="00BA5B0E" w:rsidRDefault="00BA5B0E">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_Toc74564307 \h </w:instrText>
      </w:r>
      <w:r>
        <w:fldChar w:fldCharType="separate"/>
      </w:r>
      <w:r>
        <w:t>67</w:t>
      </w:r>
      <w:r>
        <w:fldChar w:fldCharType="end"/>
      </w:r>
    </w:p>
    <w:p w14:paraId="1061ADDB" w14:textId="51480B2E" w:rsidR="00BA5B0E" w:rsidRDefault="00BA5B0E">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_Toc74564308 \h </w:instrText>
      </w:r>
      <w:r>
        <w:fldChar w:fldCharType="separate"/>
      </w:r>
      <w:r>
        <w:t>98</w:t>
      </w:r>
      <w:r>
        <w:fldChar w:fldCharType="end"/>
      </w:r>
    </w:p>
    <w:p w14:paraId="0E576EF9" w14:textId="5E922CBE" w:rsidR="00BA5B0E" w:rsidRDefault="00BA5B0E">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_Toc74564309 \h </w:instrText>
      </w:r>
      <w:r>
        <w:fldChar w:fldCharType="separate"/>
      </w:r>
      <w:r>
        <w:t>120</w:t>
      </w:r>
      <w:r>
        <w:fldChar w:fldCharType="end"/>
      </w:r>
    </w:p>
    <w:p w14:paraId="4B48F3B7" w14:textId="7CE63C21" w:rsidR="00BA5B0E" w:rsidRDefault="00BA5B0E">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_Toc74564310 \h </w:instrText>
      </w:r>
      <w:r>
        <w:fldChar w:fldCharType="separate"/>
      </w:r>
      <w:r>
        <w:t>121</w:t>
      </w:r>
      <w:r>
        <w:fldChar w:fldCharType="end"/>
      </w:r>
    </w:p>
    <w:p w14:paraId="48BA823B" w14:textId="47DC0ED6" w:rsidR="00BA5B0E" w:rsidRDefault="00BA5B0E">
      <w:pPr>
        <w:pStyle w:val="TOC4"/>
        <w:rPr>
          <w:rFonts w:asciiTheme="minorHAnsi" w:eastAsiaTheme="minorEastAsia" w:hAnsiTheme="minorHAnsi" w:cstheme="minorBidi"/>
          <w:sz w:val="22"/>
          <w:szCs w:val="22"/>
          <w:lang w:eastAsia="en-GB"/>
        </w:rPr>
      </w:pPr>
      <w:r w:rsidRPr="00BA5B0E">
        <w:t>5.2.2.6A</w:t>
      </w:r>
      <w:r w:rsidRPr="00BA5B0E">
        <w:rPr>
          <w:rFonts w:asciiTheme="minorHAnsi" w:hAnsiTheme="minorHAnsi" w:cstheme="minorBidi"/>
          <w:sz w:val="22"/>
          <w:szCs w:val="22"/>
          <w:lang w:eastAsia="en-GB"/>
        </w:rPr>
        <w:tab/>
      </w:r>
      <w:r w:rsidRPr="00E04222">
        <w:rPr>
          <w:rFonts w:eastAsia="SimSun"/>
        </w:rPr>
        <w:t>Channel coding of AUL-UCI</w:t>
      </w:r>
      <w:r>
        <w:tab/>
      </w:r>
      <w:r>
        <w:fldChar w:fldCharType="begin" w:fldLock="1"/>
      </w:r>
      <w:r>
        <w:instrText xml:space="preserve"> PAGEREF _Toc74564311 \h </w:instrText>
      </w:r>
      <w:r>
        <w:fldChar w:fldCharType="separate"/>
      </w:r>
      <w:r>
        <w:t>122</w:t>
      </w:r>
      <w:r>
        <w:fldChar w:fldCharType="end"/>
      </w:r>
    </w:p>
    <w:p w14:paraId="3622E79A" w14:textId="224821F6" w:rsidR="00BA5B0E" w:rsidRDefault="00BA5B0E">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_Toc74564312 \h </w:instrText>
      </w:r>
      <w:r>
        <w:fldChar w:fldCharType="separate"/>
      </w:r>
      <w:r>
        <w:t>123</w:t>
      </w:r>
      <w:r>
        <w:fldChar w:fldCharType="end"/>
      </w:r>
    </w:p>
    <w:p w14:paraId="741BD470" w14:textId="40EF5EC9" w:rsidR="00BA5B0E" w:rsidRDefault="00BA5B0E">
      <w:pPr>
        <w:pStyle w:val="TOC4"/>
        <w:rPr>
          <w:rFonts w:asciiTheme="minorHAnsi" w:eastAsiaTheme="minorEastAsia" w:hAnsiTheme="minorHAnsi" w:cstheme="minorBidi"/>
          <w:sz w:val="22"/>
          <w:szCs w:val="22"/>
          <w:lang w:eastAsia="en-GB"/>
        </w:rPr>
      </w:pPr>
      <w:r w:rsidRPr="00BA5B0E">
        <w:t>5.2.2.7A</w:t>
      </w:r>
      <w:r w:rsidRPr="00BA5B0E">
        <w:rPr>
          <w:rFonts w:asciiTheme="minorHAnsi" w:hAnsiTheme="minorHAnsi" w:cstheme="minorBidi"/>
          <w:sz w:val="22"/>
          <w:szCs w:val="22"/>
          <w:lang w:eastAsia="en-GB"/>
        </w:rPr>
        <w:tab/>
      </w:r>
      <w:r w:rsidRPr="00E04222">
        <w:rPr>
          <w:rFonts w:eastAsia="SimSun"/>
        </w:rPr>
        <w:t>Data and control multiplexing for Partial PUSCH Mode 1</w:t>
      </w:r>
      <w:r>
        <w:tab/>
      </w:r>
      <w:r>
        <w:fldChar w:fldCharType="begin" w:fldLock="1"/>
      </w:r>
      <w:r>
        <w:instrText xml:space="preserve"> PAGEREF _Toc74564313 \h </w:instrText>
      </w:r>
      <w:r>
        <w:fldChar w:fldCharType="separate"/>
      </w:r>
      <w:r>
        <w:t>124</w:t>
      </w:r>
      <w:r>
        <w:fldChar w:fldCharType="end"/>
      </w:r>
    </w:p>
    <w:p w14:paraId="6AB1B031" w14:textId="229F371F" w:rsidR="00BA5B0E" w:rsidRDefault="00BA5B0E">
      <w:pPr>
        <w:pStyle w:val="TOC4"/>
        <w:rPr>
          <w:rFonts w:asciiTheme="minorHAnsi" w:eastAsiaTheme="minorEastAsia" w:hAnsiTheme="minorHAnsi" w:cstheme="minorBidi"/>
          <w:sz w:val="22"/>
          <w:szCs w:val="22"/>
          <w:lang w:eastAsia="en-GB"/>
        </w:rPr>
      </w:pPr>
      <w:r w:rsidRPr="00BA5B0E">
        <w:t>5.2.2.7B</w:t>
      </w:r>
      <w:r w:rsidRPr="00BA5B0E">
        <w:rPr>
          <w:rFonts w:asciiTheme="minorHAnsi" w:hAnsiTheme="minorHAnsi" w:cstheme="minorBidi"/>
          <w:sz w:val="22"/>
          <w:szCs w:val="22"/>
          <w:lang w:eastAsia="en-GB"/>
        </w:rPr>
        <w:tab/>
      </w:r>
      <w:r w:rsidRPr="00E04222">
        <w:rPr>
          <w:rFonts w:eastAsia="SimSun"/>
        </w:rPr>
        <w:t>Data and control multiplexing for AUL PUSCH</w:t>
      </w:r>
      <w:r>
        <w:tab/>
      </w:r>
      <w:r>
        <w:fldChar w:fldCharType="begin" w:fldLock="1"/>
      </w:r>
      <w:r>
        <w:instrText xml:space="preserve"> PAGEREF _Toc74564314 \h </w:instrText>
      </w:r>
      <w:r>
        <w:fldChar w:fldCharType="separate"/>
      </w:r>
      <w:r>
        <w:t>125</w:t>
      </w:r>
      <w:r>
        <w:fldChar w:fldCharType="end"/>
      </w:r>
    </w:p>
    <w:p w14:paraId="3DC12A08" w14:textId="236D59D1" w:rsidR="00BA5B0E" w:rsidRDefault="00BA5B0E">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_Toc74564315 \h </w:instrText>
      </w:r>
      <w:r>
        <w:fldChar w:fldCharType="separate"/>
      </w:r>
      <w:r>
        <w:t>126</w:t>
      </w:r>
      <w:r>
        <w:fldChar w:fldCharType="end"/>
      </w:r>
    </w:p>
    <w:p w14:paraId="367653C4" w14:textId="05A5B460" w:rsidR="00BA5B0E" w:rsidRDefault="00BA5B0E">
      <w:pPr>
        <w:pStyle w:val="TOC3"/>
        <w:rPr>
          <w:rFonts w:asciiTheme="minorHAnsi" w:eastAsiaTheme="minorEastAsia" w:hAnsiTheme="minorHAnsi" w:cstheme="minorBidi"/>
          <w:sz w:val="22"/>
          <w:szCs w:val="22"/>
          <w:lang w:eastAsia="en-GB"/>
        </w:rPr>
      </w:pPr>
      <w:r w:rsidRPr="00BA5B0E">
        <w:t>5.2.3</w:t>
      </w:r>
      <w:r w:rsidRPr="00BA5B0E">
        <w:rPr>
          <w:rFonts w:asciiTheme="minorHAnsi" w:eastAsiaTheme="minorEastAsia" w:hAnsiTheme="minorHAnsi" w:cstheme="minorBidi"/>
          <w:sz w:val="22"/>
          <w:szCs w:val="22"/>
          <w:lang w:eastAsia="en-GB"/>
        </w:rPr>
        <w:tab/>
      </w:r>
      <w:r w:rsidRPr="00E04222">
        <w:rPr>
          <w:iCs/>
        </w:rPr>
        <w:t>Uplink control information on PUCCH</w:t>
      </w:r>
      <w:r>
        <w:tab/>
      </w:r>
      <w:r>
        <w:fldChar w:fldCharType="begin" w:fldLock="1"/>
      </w:r>
      <w:r>
        <w:instrText xml:space="preserve"> PAGEREF _Toc74564316 \h </w:instrText>
      </w:r>
      <w:r>
        <w:fldChar w:fldCharType="separate"/>
      </w:r>
      <w:r>
        <w:t>131</w:t>
      </w:r>
      <w:r>
        <w:fldChar w:fldCharType="end"/>
      </w:r>
    </w:p>
    <w:p w14:paraId="74785E64" w14:textId="2E6B7A8C" w:rsidR="00BA5B0E" w:rsidRDefault="00BA5B0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_Toc74564317 \h </w:instrText>
      </w:r>
      <w:r>
        <w:fldChar w:fldCharType="separate"/>
      </w:r>
      <w:r>
        <w:t>132</w:t>
      </w:r>
      <w:r>
        <w:fldChar w:fldCharType="end"/>
      </w:r>
    </w:p>
    <w:p w14:paraId="48CA1A83" w14:textId="6526806F" w:rsidR="00BA5B0E" w:rsidRDefault="00BA5B0E">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_Toc74564318 \h </w:instrText>
      </w:r>
      <w:r>
        <w:fldChar w:fldCharType="separate"/>
      </w:r>
      <w:r>
        <w:t>138</w:t>
      </w:r>
      <w:r>
        <w:fldChar w:fldCharType="end"/>
      </w:r>
    </w:p>
    <w:p w14:paraId="0C67FAEB" w14:textId="29FB506A" w:rsidR="00BA5B0E" w:rsidRDefault="00BA5B0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_Toc74564319 \h </w:instrText>
      </w:r>
      <w:r>
        <w:fldChar w:fldCharType="separate"/>
      </w:r>
      <w:r>
        <w:t>141</w:t>
      </w:r>
      <w:r>
        <w:fldChar w:fldCharType="end"/>
      </w:r>
    </w:p>
    <w:p w14:paraId="0C11CF5C" w14:textId="058A4D6F" w:rsidR="00BA5B0E" w:rsidRDefault="00BA5B0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_Toc74564320 \h </w:instrText>
      </w:r>
      <w:r>
        <w:fldChar w:fldCharType="separate"/>
      </w:r>
      <w:r>
        <w:t>141</w:t>
      </w:r>
      <w:r>
        <w:fldChar w:fldCharType="end"/>
      </w:r>
    </w:p>
    <w:p w14:paraId="224CA290" w14:textId="6E480037" w:rsidR="00BA5B0E" w:rsidRDefault="00BA5B0E">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_Toc74564321 \h </w:instrText>
      </w:r>
      <w:r>
        <w:fldChar w:fldCharType="separate"/>
      </w:r>
      <w:r>
        <w:t>142</w:t>
      </w:r>
      <w:r>
        <w:fldChar w:fldCharType="end"/>
      </w:r>
    </w:p>
    <w:p w14:paraId="7105333E" w14:textId="536DC689" w:rsidR="00BA5B0E" w:rsidRDefault="00BA5B0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_Toc74564322 \h </w:instrText>
      </w:r>
      <w:r>
        <w:fldChar w:fldCharType="separate"/>
      </w:r>
      <w:r>
        <w:t>155</w:t>
      </w:r>
      <w:r>
        <w:fldChar w:fldCharType="end"/>
      </w:r>
    </w:p>
    <w:p w14:paraId="6F8BD5EB" w14:textId="295568DE" w:rsidR="00BA5B0E" w:rsidRDefault="00BA5B0E">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_Toc74564323 \h </w:instrText>
      </w:r>
      <w:r>
        <w:fldChar w:fldCharType="separate"/>
      </w:r>
      <w:r>
        <w:t>170</w:t>
      </w:r>
      <w:r>
        <w:fldChar w:fldCharType="end"/>
      </w:r>
    </w:p>
    <w:p w14:paraId="629A9713" w14:textId="677C0974" w:rsidR="00BA5B0E" w:rsidRDefault="00BA5B0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_Toc74564324 \h </w:instrText>
      </w:r>
      <w:r>
        <w:fldChar w:fldCharType="separate"/>
      </w:r>
      <w:r>
        <w:t>171</w:t>
      </w:r>
      <w:r>
        <w:fldChar w:fldCharType="end"/>
      </w:r>
    </w:p>
    <w:p w14:paraId="5FA293BC" w14:textId="21DA1530" w:rsidR="00BA5B0E" w:rsidRDefault="00BA5B0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_Toc74564325 \h </w:instrText>
      </w:r>
      <w:r>
        <w:fldChar w:fldCharType="separate"/>
      </w:r>
      <w:r>
        <w:t>171</w:t>
      </w:r>
      <w:r>
        <w:fldChar w:fldCharType="end"/>
      </w:r>
    </w:p>
    <w:p w14:paraId="7B0A7959" w14:textId="7A9873F4" w:rsidR="00BA5B0E" w:rsidRDefault="00BA5B0E">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_Toc74564326 \h </w:instrText>
      </w:r>
      <w:r>
        <w:fldChar w:fldCharType="separate"/>
      </w:r>
      <w:r>
        <w:t>173</w:t>
      </w:r>
      <w:r>
        <w:fldChar w:fldCharType="end"/>
      </w:r>
    </w:p>
    <w:p w14:paraId="5BDE344E" w14:textId="09CF7D33" w:rsidR="00BA5B0E" w:rsidRDefault="00BA5B0E">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_Toc74564327 \h </w:instrText>
      </w:r>
      <w:r>
        <w:fldChar w:fldCharType="separate"/>
      </w:r>
      <w:r>
        <w:t>173</w:t>
      </w:r>
      <w:r>
        <w:fldChar w:fldCharType="end"/>
      </w:r>
    </w:p>
    <w:p w14:paraId="7689809B" w14:textId="4887CA7F" w:rsidR="00BA5B0E" w:rsidRDefault="00BA5B0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_Toc74564328 \h </w:instrText>
      </w:r>
      <w:r>
        <w:fldChar w:fldCharType="separate"/>
      </w:r>
      <w:r>
        <w:t>173</w:t>
      </w:r>
      <w:r>
        <w:fldChar w:fldCharType="end"/>
      </w:r>
    </w:p>
    <w:p w14:paraId="1417A635" w14:textId="58B72236" w:rsidR="00BA5B0E" w:rsidRDefault="00BA5B0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_Toc74564329 \h </w:instrText>
      </w:r>
      <w:r>
        <w:fldChar w:fldCharType="separate"/>
      </w:r>
      <w:r>
        <w:t>173</w:t>
      </w:r>
      <w:r>
        <w:fldChar w:fldCharType="end"/>
      </w:r>
    </w:p>
    <w:p w14:paraId="6A50084F" w14:textId="0D7C43F1" w:rsidR="00BA5B0E" w:rsidRDefault="00BA5B0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_Toc74564330 \h </w:instrText>
      </w:r>
      <w:r>
        <w:fldChar w:fldCharType="separate"/>
      </w:r>
      <w:r>
        <w:t>174</w:t>
      </w:r>
      <w:r>
        <w:fldChar w:fldCharType="end"/>
      </w:r>
    </w:p>
    <w:p w14:paraId="1B5B9C5D" w14:textId="1AF02455" w:rsidR="00BA5B0E" w:rsidRDefault="00BA5B0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_Toc74564331 \h </w:instrText>
      </w:r>
      <w:r>
        <w:fldChar w:fldCharType="separate"/>
      </w:r>
      <w:r>
        <w:t>174</w:t>
      </w:r>
      <w:r>
        <w:fldChar w:fldCharType="end"/>
      </w:r>
    </w:p>
    <w:p w14:paraId="248A5136" w14:textId="52638C8F" w:rsidR="00BA5B0E" w:rsidRDefault="00BA5B0E">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_Toc74564332 \h </w:instrText>
      </w:r>
      <w:r>
        <w:fldChar w:fldCharType="separate"/>
      </w:r>
      <w:r>
        <w:t>175</w:t>
      </w:r>
      <w:r>
        <w:fldChar w:fldCharType="end"/>
      </w:r>
    </w:p>
    <w:p w14:paraId="695A4BA6" w14:textId="08C52599" w:rsidR="00BA5B0E" w:rsidRDefault="00BA5B0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_Toc74564333 \h </w:instrText>
      </w:r>
      <w:r>
        <w:fldChar w:fldCharType="separate"/>
      </w:r>
      <w:r>
        <w:t>175</w:t>
      </w:r>
      <w:r>
        <w:fldChar w:fldCharType="end"/>
      </w:r>
    </w:p>
    <w:p w14:paraId="481500A3" w14:textId="77A6123D" w:rsidR="00BA5B0E" w:rsidRDefault="00BA5B0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_Toc74564334 \h </w:instrText>
      </w:r>
      <w:r>
        <w:fldChar w:fldCharType="separate"/>
      </w:r>
      <w:r>
        <w:t>176</w:t>
      </w:r>
      <w:r>
        <w:fldChar w:fldCharType="end"/>
      </w:r>
    </w:p>
    <w:p w14:paraId="68C6452E" w14:textId="4498DE98" w:rsidR="00BA5B0E" w:rsidRDefault="00BA5B0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_Toc74564335 \h </w:instrText>
      </w:r>
      <w:r>
        <w:fldChar w:fldCharType="separate"/>
      </w:r>
      <w:r>
        <w:t>176</w:t>
      </w:r>
      <w:r>
        <w:fldChar w:fldCharType="end"/>
      </w:r>
    </w:p>
    <w:p w14:paraId="1958D8FE" w14:textId="2C0816D8" w:rsidR="00BA5B0E" w:rsidRDefault="00BA5B0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_Toc74564336 \h </w:instrText>
      </w:r>
      <w:r>
        <w:fldChar w:fldCharType="separate"/>
      </w:r>
      <w:r>
        <w:t>176</w:t>
      </w:r>
      <w:r>
        <w:fldChar w:fldCharType="end"/>
      </w:r>
    </w:p>
    <w:p w14:paraId="0089559B" w14:textId="3742FBCA" w:rsidR="00BA5B0E" w:rsidRDefault="00BA5B0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_Toc74564337 \h </w:instrText>
      </w:r>
      <w:r>
        <w:fldChar w:fldCharType="separate"/>
      </w:r>
      <w:r>
        <w:t>176</w:t>
      </w:r>
      <w:r>
        <w:fldChar w:fldCharType="end"/>
      </w:r>
    </w:p>
    <w:p w14:paraId="2FA5B9CE" w14:textId="72340F05" w:rsidR="00BA5B0E" w:rsidRDefault="00BA5B0E">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_Toc74564338 \h </w:instrText>
      </w:r>
      <w:r>
        <w:fldChar w:fldCharType="separate"/>
      </w:r>
      <w:r>
        <w:t>176</w:t>
      </w:r>
      <w:r>
        <w:fldChar w:fldCharType="end"/>
      </w:r>
    </w:p>
    <w:p w14:paraId="03D5EAE8" w14:textId="68AADD8B" w:rsidR="00BA5B0E" w:rsidRDefault="00BA5B0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_Toc74564339 \h </w:instrText>
      </w:r>
      <w:r>
        <w:fldChar w:fldCharType="separate"/>
      </w:r>
      <w:r>
        <w:t>177</w:t>
      </w:r>
      <w:r>
        <w:fldChar w:fldCharType="end"/>
      </w:r>
    </w:p>
    <w:p w14:paraId="40A187CE" w14:textId="4C349CC0" w:rsidR="00BA5B0E" w:rsidRDefault="00BA5B0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_Toc74564340 \h </w:instrText>
      </w:r>
      <w:r>
        <w:fldChar w:fldCharType="separate"/>
      </w:r>
      <w:r>
        <w:t>177</w:t>
      </w:r>
      <w:r>
        <w:fldChar w:fldCharType="end"/>
      </w:r>
    </w:p>
    <w:p w14:paraId="0FE3D0E7" w14:textId="01ED911D" w:rsidR="00BA5B0E" w:rsidRDefault="00BA5B0E">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_Toc74564341 \h </w:instrText>
      </w:r>
      <w:r>
        <w:fldChar w:fldCharType="separate"/>
      </w:r>
      <w:r>
        <w:t>177</w:t>
      </w:r>
      <w:r>
        <w:fldChar w:fldCharType="end"/>
      </w:r>
    </w:p>
    <w:p w14:paraId="31D1EEA8" w14:textId="2BF1278C" w:rsidR="00BA5B0E" w:rsidRDefault="00BA5B0E">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_Toc74564342 \h </w:instrText>
      </w:r>
      <w:r>
        <w:fldChar w:fldCharType="separate"/>
      </w:r>
      <w:r>
        <w:t>179</w:t>
      </w:r>
      <w:r>
        <w:fldChar w:fldCharType="end"/>
      </w:r>
    </w:p>
    <w:p w14:paraId="5DBD7A79" w14:textId="78BC7C27" w:rsidR="00BA5B0E" w:rsidRDefault="00BA5B0E">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_Toc74564343 \h </w:instrText>
      </w:r>
      <w:r>
        <w:fldChar w:fldCharType="separate"/>
      </w:r>
      <w:r>
        <w:t>181</w:t>
      </w:r>
      <w:r>
        <w:fldChar w:fldCharType="end"/>
      </w:r>
    </w:p>
    <w:p w14:paraId="49104CD2" w14:textId="4F90513B" w:rsidR="00BA5B0E" w:rsidRDefault="00BA5B0E">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_Toc74564344 \h </w:instrText>
      </w:r>
      <w:r>
        <w:fldChar w:fldCharType="separate"/>
      </w:r>
      <w:r>
        <w:t>183</w:t>
      </w:r>
      <w:r>
        <w:fldChar w:fldCharType="end"/>
      </w:r>
    </w:p>
    <w:p w14:paraId="115FFE77" w14:textId="434A5035" w:rsidR="00BA5B0E" w:rsidRDefault="00BA5B0E">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_Toc74564345 \h </w:instrText>
      </w:r>
      <w:r>
        <w:fldChar w:fldCharType="separate"/>
      </w:r>
      <w:r>
        <w:t>184</w:t>
      </w:r>
      <w:r>
        <w:fldChar w:fldCharType="end"/>
      </w:r>
    </w:p>
    <w:p w14:paraId="2AB1DD78" w14:textId="510536FA" w:rsidR="00BA5B0E" w:rsidRDefault="00BA5B0E">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_Toc74564346 \h </w:instrText>
      </w:r>
      <w:r>
        <w:fldChar w:fldCharType="separate"/>
      </w:r>
      <w:r>
        <w:t>186</w:t>
      </w:r>
      <w:r>
        <w:fldChar w:fldCharType="end"/>
      </w:r>
    </w:p>
    <w:p w14:paraId="048A0DF4" w14:textId="1F9DC4DA" w:rsidR="00BA5B0E" w:rsidRDefault="00BA5B0E">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_Toc74564347 \h </w:instrText>
      </w:r>
      <w:r>
        <w:fldChar w:fldCharType="separate"/>
      </w:r>
      <w:r>
        <w:t>189</w:t>
      </w:r>
      <w:r>
        <w:fldChar w:fldCharType="end"/>
      </w:r>
    </w:p>
    <w:p w14:paraId="3F45F673" w14:textId="0B01E649" w:rsidR="00BA5B0E" w:rsidRDefault="00BA5B0E">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_Toc74564348 \h </w:instrText>
      </w:r>
      <w:r>
        <w:fldChar w:fldCharType="separate"/>
      </w:r>
      <w:r>
        <w:t>190</w:t>
      </w:r>
      <w:r>
        <w:fldChar w:fldCharType="end"/>
      </w:r>
    </w:p>
    <w:p w14:paraId="7A0C6514" w14:textId="72E1F644" w:rsidR="00BA5B0E" w:rsidRDefault="00BA5B0E">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_Toc74564349 \h </w:instrText>
      </w:r>
      <w:r>
        <w:fldChar w:fldCharType="separate"/>
      </w:r>
      <w:r>
        <w:t>191</w:t>
      </w:r>
      <w:r>
        <w:fldChar w:fldCharType="end"/>
      </w:r>
    </w:p>
    <w:p w14:paraId="488E9F29" w14:textId="53BFB5B6" w:rsidR="00BA5B0E" w:rsidRDefault="00BA5B0E">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_Toc74564350 \h </w:instrText>
      </w:r>
      <w:r>
        <w:fldChar w:fldCharType="separate"/>
      </w:r>
      <w:r>
        <w:t>192</w:t>
      </w:r>
      <w:r>
        <w:fldChar w:fldCharType="end"/>
      </w:r>
    </w:p>
    <w:p w14:paraId="227CBB24" w14:textId="2EF9CD34" w:rsidR="00BA5B0E" w:rsidRDefault="00BA5B0E">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_Toc74564351 \h </w:instrText>
      </w:r>
      <w:r>
        <w:fldChar w:fldCharType="separate"/>
      </w:r>
      <w:r>
        <w:t>196</w:t>
      </w:r>
      <w:r>
        <w:fldChar w:fldCharType="end"/>
      </w:r>
    </w:p>
    <w:p w14:paraId="2624265A" w14:textId="286EB85F" w:rsidR="00BA5B0E" w:rsidRDefault="00BA5B0E">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_Toc74564352 \h </w:instrText>
      </w:r>
      <w:r>
        <w:fldChar w:fldCharType="separate"/>
      </w:r>
      <w:r>
        <w:t>198</w:t>
      </w:r>
      <w:r>
        <w:fldChar w:fldCharType="end"/>
      </w:r>
    </w:p>
    <w:p w14:paraId="53E00F1B" w14:textId="5822DDD5" w:rsidR="00BA5B0E" w:rsidRDefault="00BA5B0E">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_Toc74564353 \h </w:instrText>
      </w:r>
      <w:r>
        <w:fldChar w:fldCharType="separate"/>
      </w:r>
      <w:r>
        <w:t>200</w:t>
      </w:r>
      <w:r>
        <w:fldChar w:fldCharType="end"/>
      </w:r>
    </w:p>
    <w:p w14:paraId="55B0526D" w14:textId="4D957D5D" w:rsidR="00BA5B0E" w:rsidRDefault="00BA5B0E">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_Toc74564354 \h </w:instrText>
      </w:r>
      <w:r>
        <w:fldChar w:fldCharType="separate"/>
      </w:r>
      <w:r>
        <w:t>203</w:t>
      </w:r>
      <w:r>
        <w:fldChar w:fldCharType="end"/>
      </w:r>
    </w:p>
    <w:p w14:paraId="685714B5" w14:textId="792983F4" w:rsidR="00BA5B0E" w:rsidRDefault="00BA5B0E">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_Toc74564355 \h </w:instrText>
      </w:r>
      <w:r>
        <w:fldChar w:fldCharType="separate"/>
      </w:r>
      <w:r>
        <w:t>205</w:t>
      </w:r>
      <w:r>
        <w:fldChar w:fldCharType="end"/>
      </w:r>
    </w:p>
    <w:p w14:paraId="6FC26048" w14:textId="2318A666" w:rsidR="00BA5B0E" w:rsidRDefault="00BA5B0E">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_Toc74564356 \h </w:instrText>
      </w:r>
      <w:r>
        <w:fldChar w:fldCharType="separate"/>
      </w:r>
      <w:r>
        <w:t>206</w:t>
      </w:r>
      <w:r>
        <w:fldChar w:fldCharType="end"/>
      </w:r>
    </w:p>
    <w:p w14:paraId="0EF4A604" w14:textId="423B89F0" w:rsidR="00BA5B0E" w:rsidRDefault="00BA5B0E">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_Toc74564357 \h </w:instrText>
      </w:r>
      <w:r>
        <w:fldChar w:fldCharType="separate"/>
      </w:r>
      <w:r>
        <w:t>206</w:t>
      </w:r>
      <w:r>
        <w:fldChar w:fldCharType="end"/>
      </w:r>
    </w:p>
    <w:p w14:paraId="5A91A4AB" w14:textId="0005B7BC" w:rsidR="00BA5B0E" w:rsidRDefault="00BA5B0E">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_Toc74564358 \h </w:instrText>
      </w:r>
      <w:r>
        <w:fldChar w:fldCharType="separate"/>
      </w:r>
      <w:r>
        <w:t>207</w:t>
      </w:r>
      <w:r>
        <w:fldChar w:fldCharType="end"/>
      </w:r>
    </w:p>
    <w:p w14:paraId="20671D53" w14:textId="67044036" w:rsidR="00BA5B0E" w:rsidRDefault="00BA5B0E">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_Toc74564359 \h </w:instrText>
      </w:r>
      <w:r>
        <w:fldChar w:fldCharType="separate"/>
      </w:r>
      <w:r>
        <w:t>209</w:t>
      </w:r>
      <w:r>
        <w:fldChar w:fldCharType="end"/>
      </w:r>
    </w:p>
    <w:p w14:paraId="2EDCAD87" w14:textId="24AA6FFE" w:rsidR="00BA5B0E" w:rsidRDefault="00BA5B0E">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_Toc74564360 \h </w:instrText>
      </w:r>
      <w:r>
        <w:fldChar w:fldCharType="separate"/>
      </w:r>
      <w:r>
        <w:t>211</w:t>
      </w:r>
      <w:r>
        <w:fldChar w:fldCharType="end"/>
      </w:r>
    </w:p>
    <w:p w14:paraId="62F9EC9B" w14:textId="2E534EC4" w:rsidR="00BA5B0E" w:rsidRDefault="00BA5B0E">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_Toc74564361 \h </w:instrText>
      </w:r>
      <w:r>
        <w:fldChar w:fldCharType="separate"/>
      </w:r>
      <w:r>
        <w:t>213</w:t>
      </w:r>
      <w:r>
        <w:fldChar w:fldCharType="end"/>
      </w:r>
    </w:p>
    <w:p w14:paraId="28F6EAF9" w14:textId="244DE1F9" w:rsidR="00BA5B0E" w:rsidRDefault="00BA5B0E">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_Toc74564362 \h </w:instrText>
      </w:r>
      <w:r>
        <w:fldChar w:fldCharType="separate"/>
      </w:r>
      <w:r>
        <w:t>213</w:t>
      </w:r>
      <w:r>
        <w:fldChar w:fldCharType="end"/>
      </w:r>
    </w:p>
    <w:p w14:paraId="23A1252E" w14:textId="60A836D4" w:rsidR="00BA5B0E" w:rsidRDefault="00BA5B0E">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_Toc74564363 \h </w:instrText>
      </w:r>
      <w:r>
        <w:fldChar w:fldCharType="separate"/>
      </w:r>
      <w:r>
        <w:t>214</w:t>
      </w:r>
      <w:r>
        <w:fldChar w:fldCharType="end"/>
      </w:r>
    </w:p>
    <w:p w14:paraId="781C1D90" w14:textId="34B8C745" w:rsidR="00BA5B0E" w:rsidRDefault="00BA5B0E">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_Toc74564364 \h </w:instrText>
      </w:r>
      <w:r>
        <w:fldChar w:fldCharType="separate"/>
      </w:r>
      <w:r>
        <w:t>215</w:t>
      </w:r>
      <w:r>
        <w:fldChar w:fldCharType="end"/>
      </w:r>
    </w:p>
    <w:p w14:paraId="69A724EE" w14:textId="21DAAC0E" w:rsidR="00BA5B0E" w:rsidRDefault="00BA5B0E">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_Toc74564365 \h </w:instrText>
      </w:r>
      <w:r>
        <w:fldChar w:fldCharType="separate"/>
      </w:r>
      <w:r>
        <w:t>216</w:t>
      </w:r>
      <w:r>
        <w:fldChar w:fldCharType="end"/>
      </w:r>
    </w:p>
    <w:p w14:paraId="4C40B5F9" w14:textId="7B17D70D" w:rsidR="00BA5B0E" w:rsidRDefault="00BA5B0E">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_Toc74564366 \h </w:instrText>
      </w:r>
      <w:r>
        <w:fldChar w:fldCharType="separate"/>
      </w:r>
      <w:r>
        <w:t>219</w:t>
      </w:r>
      <w:r>
        <w:fldChar w:fldCharType="end"/>
      </w:r>
    </w:p>
    <w:p w14:paraId="6991E06E" w14:textId="3C92AD52" w:rsidR="00BA5B0E" w:rsidRDefault="00BA5B0E">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_Toc74564367 \h </w:instrText>
      </w:r>
      <w:r>
        <w:fldChar w:fldCharType="separate"/>
      </w:r>
      <w:r>
        <w:t>221</w:t>
      </w:r>
      <w:r>
        <w:fldChar w:fldCharType="end"/>
      </w:r>
    </w:p>
    <w:p w14:paraId="1C5BC709" w14:textId="72D931BD" w:rsidR="00BA5B0E" w:rsidRDefault="00BA5B0E">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_Toc74564368 \h </w:instrText>
      </w:r>
      <w:r>
        <w:fldChar w:fldCharType="separate"/>
      </w:r>
      <w:r>
        <w:t>222</w:t>
      </w:r>
      <w:r>
        <w:fldChar w:fldCharType="end"/>
      </w:r>
    </w:p>
    <w:p w14:paraId="07EF6D67" w14:textId="6FE6D86C" w:rsidR="00BA5B0E" w:rsidRDefault="00BA5B0E">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_Toc74564369 \h </w:instrText>
      </w:r>
      <w:r>
        <w:fldChar w:fldCharType="separate"/>
      </w:r>
      <w:r>
        <w:t>223</w:t>
      </w:r>
      <w:r>
        <w:fldChar w:fldCharType="end"/>
      </w:r>
    </w:p>
    <w:p w14:paraId="0744C6B0" w14:textId="58735E26" w:rsidR="00BA5B0E" w:rsidRDefault="00BA5B0E">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_Toc74564370 \h </w:instrText>
      </w:r>
      <w:r>
        <w:fldChar w:fldCharType="separate"/>
      </w:r>
      <w:r>
        <w:t>224</w:t>
      </w:r>
      <w:r>
        <w:fldChar w:fldCharType="end"/>
      </w:r>
    </w:p>
    <w:p w14:paraId="7486FF3D" w14:textId="459AB7C0" w:rsidR="00BA5B0E" w:rsidRDefault="00BA5B0E">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_Toc74564371 \h </w:instrText>
      </w:r>
      <w:r>
        <w:fldChar w:fldCharType="separate"/>
      </w:r>
      <w:r>
        <w:t>225</w:t>
      </w:r>
      <w:r>
        <w:fldChar w:fldCharType="end"/>
      </w:r>
    </w:p>
    <w:p w14:paraId="79FAB4ED" w14:textId="33BE39D9" w:rsidR="00BA5B0E" w:rsidRDefault="00BA5B0E">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_Toc74564372 \h </w:instrText>
      </w:r>
      <w:r>
        <w:fldChar w:fldCharType="separate"/>
      </w:r>
      <w:r>
        <w:t>226</w:t>
      </w:r>
      <w:r>
        <w:fldChar w:fldCharType="end"/>
      </w:r>
    </w:p>
    <w:p w14:paraId="21FBEC59" w14:textId="0B6DE4E5" w:rsidR="00BA5B0E" w:rsidRDefault="00BA5B0E">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_Toc74564373 \h </w:instrText>
      </w:r>
      <w:r>
        <w:fldChar w:fldCharType="separate"/>
      </w:r>
      <w:r>
        <w:t>228</w:t>
      </w:r>
      <w:r>
        <w:fldChar w:fldCharType="end"/>
      </w:r>
    </w:p>
    <w:p w14:paraId="58A6DCBC" w14:textId="0A427F06" w:rsidR="00BA5B0E" w:rsidRDefault="00BA5B0E">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_Toc74564374 \h </w:instrText>
      </w:r>
      <w:r>
        <w:fldChar w:fldCharType="separate"/>
      </w:r>
      <w:r>
        <w:t>230</w:t>
      </w:r>
      <w:r>
        <w:fldChar w:fldCharType="end"/>
      </w:r>
    </w:p>
    <w:p w14:paraId="146F004D" w14:textId="2496F01D" w:rsidR="00BA5B0E" w:rsidRDefault="00BA5B0E">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_Toc74564375 \h </w:instrText>
      </w:r>
      <w:r>
        <w:fldChar w:fldCharType="separate"/>
      </w:r>
      <w:r>
        <w:t>230</w:t>
      </w:r>
      <w:r>
        <w:fldChar w:fldCharType="end"/>
      </w:r>
    </w:p>
    <w:p w14:paraId="016B41F3" w14:textId="4106EDD4" w:rsidR="00BA5B0E" w:rsidRDefault="00BA5B0E">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_Toc74564376 \h </w:instrText>
      </w:r>
      <w:r>
        <w:fldChar w:fldCharType="separate"/>
      </w:r>
      <w:r>
        <w:t>231</w:t>
      </w:r>
      <w:r>
        <w:fldChar w:fldCharType="end"/>
      </w:r>
    </w:p>
    <w:p w14:paraId="0ACDAEB1" w14:textId="2FA8EBC0" w:rsidR="00BA5B0E" w:rsidRDefault="00BA5B0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_Toc74564377 \h </w:instrText>
      </w:r>
      <w:r>
        <w:fldChar w:fldCharType="separate"/>
      </w:r>
      <w:r>
        <w:t>232</w:t>
      </w:r>
      <w:r>
        <w:fldChar w:fldCharType="end"/>
      </w:r>
    </w:p>
    <w:p w14:paraId="0FB3849C" w14:textId="7292B022" w:rsidR="00BA5B0E" w:rsidRDefault="00BA5B0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_Toc74564378 \h </w:instrText>
      </w:r>
      <w:r>
        <w:fldChar w:fldCharType="separate"/>
      </w:r>
      <w:r>
        <w:t>233</w:t>
      </w:r>
      <w:r>
        <w:fldChar w:fldCharType="end"/>
      </w:r>
    </w:p>
    <w:p w14:paraId="74F31E83" w14:textId="231D0E86" w:rsidR="00BA5B0E" w:rsidRDefault="00BA5B0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_Toc74564379 \h </w:instrText>
      </w:r>
      <w:r>
        <w:fldChar w:fldCharType="separate"/>
      </w:r>
      <w:r>
        <w:t>233</w:t>
      </w:r>
      <w:r>
        <w:fldChar w:fldCharType="end"/>
      </w:r>
    </w:p>
    <w:p w14:paraId="2DE674E0" w14:textId="7792C199" w:rsidR="00BA5B0E" w:rsidRDefault="00BA5B0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_Toc74564380 \h </w:instrText>
      </w:r>
      <w:r>
        <w:fldChar w:fldCharType="separate"/>
      </w:r>
      <w:r>
        <w:t>233</w:t>
      </w:r>
      <w:r>
        <w:fldChar w:fldCharType="end"/>
      </w:r>
    </w:p>
    <w:p w14:paraId="7D1E792F" w14:textId="42D75DD9" w:rsidR="00BA5B0E" w:rsidRDefault="00BA5B0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_Toc74564381 \h </w:instrText>
      </w:r>
      <w:r>
        <w:fldChar w:fldCharType="separate"/>
      </w:r>
      <w:r>
        <w:t>233</w:t>
      </w:r>
      <w:r>
        <w:fldChar w:fldCharType="end"/>
      </w:r>
    </w:p>
    <w:p w14:paraId="151BE8AD" w14:textId="4A5FA801" w:rsidR="00BA5B0E" w:rsidRDefault="00BA5B0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_Toc74564382 \h </w:instrText>
      </w:r>
      <w:r>
        <w:fldChar w:fldCharType="separate"/>
      </w:r>
      <w:r>
        <w:t>234</w:t>
      </w:r>
      <w:r>
        <w:fldChar w:fldCharType="end"/>
      </w:r>
    </w:p>
    <w:p w14:paraId="6AB9FE33" w14:textId="76217A1F" w:rsidR="00BA5B0E" w:rsidRDefault="00BA5B0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_Toc74564383 \h </w:instrText>
      </w:r>
      <w:r>
        <w:fldChar w:fldCharType="separate"/>
      </w:r>
      <w:r>
        <w:t>234</w:t>
      </w:r>
      <w:r>
        <w:fldChar w:fldCharType="end"/>
      </w:r>
    </w:p>
    <w:p w14:paraId="7C59E40F" w14:textId="7C1CF151" w:rsidR="00BA5B0E" w:rsidRDefault="00BA5B0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_Toc74564384 \h </w:instrText>
      </w:r>
      <w:r>
        <w:fldChar w:fldCharType="separate"/>
      </w:r>
      <w:r>
        <w:t>234</w:t>
      </w:r>
      <w:r>
        <w:fldChar w:fldCharType="end"/>
      </w:r>
    </w:p>
    <w:p w14:paraId="1F8F051E" w14:textId="00617C35" w:rsidR="00BA5B0E" w:rsidRDefault="00BA5B0E">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_Toc74564385 \h </w:instrText>
      </w:r>
      <w:r>
        <w:fldChar w:fldCharType="separate"/>
      </w:r>
      <w:r>
        <w:t>234</w:t>
      </w:r>
      <w:r>
        <w:fldChar w:fldCharType="end"/>
      </w:r>
    </w:p>
    <w:p w14:paraId="4CC41881" w14:textId="6EE40C73" w:rsidR="00BA5B0E" w:rsidRDefault="00BA5B0E">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_Toc74564386 \h </w:instrText>
      </w:r>
      <w:r>
        <w:fldChar w:fldCharType="separate"/>
      </w:r>
      <w:r>
        <w:t>235</w:t>
      </w:r>
      <w:r>
        <w:fldChar w:fldCharType="end"/>
      </w:r>
    </w:p>
    <w:p w14:paraId="19ECE714" w14:textId="38C00690" w:rsidR="00BA5B0E" w:rsidRDefault="00BA5B0E">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_Toc74564387 \h </w:instrText>
      </w:r>
      <w:r>
        <w:fldChar w:fldCharType="separate"/>
      </w:r>
      <w:r>
        <w:t>235</w:t>
      </w:r>
      <w:r>
        <w:fldChar w:fldCharType="end"/>
      </w:r>
    </w:p>
    <w:p w14:paraId="3069B86B" w14:textId="398F7735" w:rsidR="00BA5B0E" w:rsidRDefault="00BA5B0E">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_Toc74564388 \h </w:instrText>
      </w:r>
      <w:r>
        <w:fldChar w:fldCharType="separate"/>
      </w:r>
      <w:r>
        <w:t>235</w:t>
      </w:r>
      <w:r>
        <w:fldChar w:fldCharType="end"/>
      </w:r>
    </w:p>
    <w:p w14:paraId="62D4A5A7" w14:textId="4DFC1841" w:rsidR="00BA5B0E" w:rsidRDefault="00BA5B0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_Toc74564389 \h </w:instrText>
      </w:r>
      <w:r>
        <w:fldChar w:fldCharType="separate"/>
      </w:r>
      <w:r>
        <w:t>235</w:t>
      </w:r>
      <w:r>
        <w:fldChar w:fldCharType="end"/>
      </w:r>
    </w:p>
    <w:p w14:paraId="12E3EE22" w14:textId="098202A5" w:rsidR="00BA5B0E" w:rsidRDefault="00BA5B0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_Toc74564390 \h </w:instrText>
      </w:r>
      <w:r>
        <w:fldChar w:fldCharType="separate"/>
      </w:r>
      <w:r>
        <w:t>236</w:t>
      </w:r>
      <w:r>
        <w:fldChar w:fldCharType="end"/>
      </w:r>
    </w:p>
    <w:p w14:paraId="4D33487F" w14:textId="54D19049" w:rsidR="00BA5B0E" w:rsidRDefault="00BA5B0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_Toc74564391 \h </w:instrText>
      </w:r>
      <w:r>
        <w:fldChar w:fldCharType="separate"/>
      </w:r>
      <w:r>
        <w:t>236</w:t>
      </w:r>
      <w:r>
        <w:fldChar w:fldCharType="end"/>
      </w:r>
    </w:p>
    <w:p w14:paraId="4371082D" w14:textId="1CD6A8CC" w:rsidR="00BA5B0E" w:rsidRDefault="00BA5B0E">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_Toc74564392 \h </w:instrText>
      </w:r>
      <w:r>
        <w:fldChar w:fldCharType="separate"/>
      </w:r>
      <w:r>
        <w:t>236</w:t>
      </w:r>
      <w:r>
        <w:fldChar w:fldCharType="end"/>
      </w:r>
    </w:p>
    <w:p w14:paraId="62539098" w14:textId="7A37551D" w:rsidR="00BA5B0E" w:rsidRDefault="00BA5B0E">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_Toc74564393 \h </w:instrText>
      </w:r>
      <w:r>
        <w:fldChar w:fldCharType="separate"/>
      </w:r>
      <w:r>
        <w:t>237</w:t>
      </w:r>
      <w:r>
        <w:fldChar w:fldCharType="end"/>
      </w:r>
    </w:p>
    <w:p w14:paraId="3ADF06CA" w14:textId="21015ABE" w:rsidR="00BA5B0E" w:rsidRDefault="00BA5B0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_Toc74564394 \h </w:instrText>
      </w:r>
      <w:r>
        <w:fldChar w:fldCharType="separate"/>
      </w:r>
      <w:r>
        <w:t>237</w:t>
      </w:r>
      <w:r>
        <w:fldChar w:fldCharType="end"/>
      </w:r>
    </w:p>
    <w:p w14:paraId="1914389F" w14:textId="0E423AEE" w:rsidR="00BA5B0E" w:rsidRDefault="00BA5B0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_Toc74564395 \h </w:instrText>
      </w:r>
      <w:r>
        <w:fldChar w:fldCharType="separate"/>
      </w:r>
      <w:r>
        <w:t>237</w:t>
      </w:r>
      <w:r>
        <w:fldChar w:fldCharType="end"/>
      </w:r>
    </w:p>
    <w:p w14:paraId="37CCD8F2" w14:textId="5FD80233" w:rsidR="00BA5B0E" w:rsidRDefault="00BA5B0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_Toc74564396 \h </w:instrText>
      </w:r>
      <w:r>
        <w:fldChar w:fldCharType="separate"/>
      </w:r>
      <w:r>
        <w:t>237</w:t>
      </w:r>
      <w:r>
        <w:fldChar w:fldCharType="end"/>
      </w:r>
    </w:p>
    <w:p w14:paraId="48AB83B2" w14:textId="6752DFB8" w:rsidR="00BA5B0E" w:rsidRDefault="00BA5B0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_Toc74564397 \h </w:instrText>
      </w:r>
      <w:r>
        <w:fldChar w:fldCharType="separate"/>
      </w:r>
      <w:r>
        <w:t>238</w:t>
      </w:r>
      <w:r>
        <w:fldChar w:fldCharType="end"/>
      </w:r>
    </w:p>
    <w:p w14:paraId="76E81DF3" w14:textId="1FA5C9E8" w:rsidR="00BA5B0E" w:rsidRDefault="00BA5B0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_Toc74564398 \h </w:instrText>
      </w:r>
      <w:r>
        <w:fldChar w:fldCharType="separate"/>
      </w:r>
      <w:r>
        <w:t>238</w:t>
      </w:r>
      <w:r>
        <w:fldChar w:fldCharType="end"/>
      </w:r>
    </w:p>
    <w:p w14:paraId="41D1EEC2" w14:textId="2CD20DBA" w:rsidR="00BA5B0E" w:rsidRDefault="00BA5B0E">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_Toc74564399 \h </w:instrText>
      </w:r>
      <w:r>
        <w:fldChar w:fldCharType="separate"/>
      </w:r>
      <w:r>
        <w:t>238</w:t>
      </w:r>
      <w:r>
        <w:fldChar w:fldCharType="end"/>
      </w:r>
    </w:p>
    <w:p w14:paraId="2DC16F81" w14:textId="5BD145D4" w:rsidR="00BA5B0E" w:rsidRDefault="00BA5B0E">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_Toc74564400 \h </w:instrText>
      </w:r>
      <w:r>
        <w:fldChar w:fldCharType="separate"/>
      </w:r>
      <w:r>
        <w:t>238</w:t>
      </w:r>
      <w:r>
        <w:fldChar w:fldCharType="end"/>
      </w:r>
    </w:p>
    <w:p w14:paraId="70DF7855" w14:textId="43F46157" w:rsidR="00BA5B0E" w:rsidRDefault="00BA5B0E">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_Toc74564401 \h </w:instrText>
      </w:r>
      <w:r>
        <w:fldChar w:fldCharType="separate"/>
      </w:r>
      <w:r>
        <w:t>239</w:t>
      </w:r>
      <w:r>
        <w:fldChar w:fldCharType="end"/>
      </w:r>
    </w:p>
    <w:p w14:paraId="4818583A" w14:textId="5CDA4FD4" w:rsidR="00BA5B0E" w:rsidRDefault="00BA5B0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_Toc74564402 \h </w:instrText>
      </w:r>
      <w:r>
        <w:fldChar w:fldCharType="separate"/>
      </w:r>
      <w:r>
        <w:t>240</w:t>
      </w:r>
      <w:r>
        <w:fldChar w:fldCharType="end"/>
      </w:r>
    </w:p>
    <w:p w14:paraId="68FD92F1" w14:textId="2AEF64D6" w:rsidR="00BA5B0E" w:rsidRDefault="00BA5B0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_Toc74564403 \h </w:instrText>
      </w:r>
      <w:r>
        <w:fldChar w:fldCharType="separate"/>
      </w:r>
      <w:r>
        <w:t>240</w:t>
      </w:r>
      <w:r>
        <w:fldChar w:fldCharType="end"/>
      </w:r>
    </w:p>
    <w:p w14:paraId="62FB1AA4" w14:textId="40F278CD" w:rsidR="00BA5B0E" w:rsidRDefault="00BA5B0E">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_Toc74564404 \h </w:instrText>
      </w:r>
      <w:r>
        <w:fldChar w:fldCharType="separate"/>
      </w:r>
      <w:r>
        <w:t>240</w:t>
      </w:r>
      <w:r>
        <w:fldChar w:fldCharType="end"/>
      </w:r>
    </w:p>
    <w:p w14:paraId="5639DF6B" w14:textId="61ACD366" w:rsidR="00BA5B0E" w:rsidRDefault="00BA5B0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_Toc74564405 \h </w:instrText>
      </w:r>
      <w:r>
        <w:fldChar w:fldCharType="separate"/>
      </w:r>
      <w:r>
        <w:t>240</w:t>
      </w:r>
      <w:r>
        <w:fldChar w:fldCharType="end"/>
      </w:r>
    </w:p>
    <w:p w14:paraId="053CDD8C" w14:textId="1542F41E" w:rsidR="00BA5B0E" w:rsidRDefault="00BA5B0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_Toc74564406 \h </w:instrText>
      </w:r>
      <w:r>
        <w:fldChar w:fldCharType="separate"/>
      </w:r>
      <w:r>
        <w:t>241</w:t>
      </w:r>
      <w:r>
        <w:fldChar w:fldCharType="end"/>
      </w:r>
    </w:p>
    <w:p w14:paraId="0B0BF6E4" w14:textId="08F6B866" w:rsidR="00BA5B0E" w:rsidRDefault="00BA5B0E">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_Toc74564407 \h </w:instrText>
      </w:r>
      <w:r>
        <w:fldChar w:fldCharType="separate"/>
      </w:r>
      <w:r>
        <w:t>241</w:t>
      </w:r>
      <w:r>
        <w:fldChar w:fldCharType="end"/>
      </w:r>
    </w:p>
    <w:p w14:paraId="650B30B0" w14:textId="6A3BD150" w:rsidR="00BA5B0E" w:rsidRPr="00BA5B0E" w:rsidRDefault="00BA5B0E">
      <w:pPr>
        <w:pStyle w:val="TOC4"/>
        <w:rPr>
          <w:rFonts w:asciiTheme="minorHAnsi" w:eastAsiaTheme="minorEastAsia" w:hAnsiTheme="minorHAnsi" w:cstheme="minorBidi"/>
          <w:sz w:val="22"/>
          <w:szCs w:val="22"/>
          <w:lang w:val="fr-FR" w:eastAsia="en-GB"/>
        </w:rPr>
      </w:pPr>
      <w:r w:rsidRPr="00BA5B0E">
        <w:t>6.4.</w:t>
      </w:r>
      <w:r w:rsidRPr="00BA5B0E">
        <w:rPr>
          <w:lang w:eastAsia="zh-CN"/>
        </w:rPr>
        <w:t>3</w:t>
      </w:r>
      <w:r w:rsidRPr="00BA5B0E">
        <w:t>.</w:t>
      </w:r>
      <w:r w:rsidRPr="00BA5B0E">
        <w:rPr>
          <w:lang w:eastAsia="zh-CN"/>
        </w:rPr>
        <w:t>2</w:t>
      </w:r>
      <w:r w:rsidRPr="00BA5B0E">
        <w:rPr>
          <w:rFonts w:asciiTheme="minorHAnsi" w:eastAsiaTheme="minorEastAsia" w:hAnsiTheme="minorHAnsi" w:cstheme="minorBidi"/>
          <w:sz w:val="22"/>
          <w:szCs w:val="22"/>
          <w:lang w:eastAsia="en-GB"/>
        </w:rPr>
        <w:tab/>
      </w:r>
      <w:r w:rsidRPr="00BA5B0E">
        <w:rPr>
          <w:lang w:val="fr-FR" w:eastAsia="zh-CN"/>
        </w:rPr>
        <w:t xml:space="preserve">DCI </w:t>
      </w:r>
      <w:r w:rsidRPr="00BA5B0E">
        <w:rPr>
          <w:lang w:val="fr-FR"/>
        </w:rPr>
        <w:t>Format</w:t>
      </w:r>
      <w:r w:rsidRPr="00BA5B0E">
        <w:rPr>
          <w:lang w:val="fr-FR" w:eastAsia="zh-CN"/>
        </w:rPr>
        <w:t xml:space="preserve"> N1</w:t>
      </w:r>
      <w:r w:rsidRPr="00BA5B0E">
        <w:rPr>
          <w:lang w:val="fr-FR"/>
        </w:rPr>
        <w:tab/>
      </w:r>
      <w:r>
        <w:fldChar w:fldCharType="begin" w:fldLock="1"/>
      </w:r>
      <w:r w:rsidRPr="00BA5B0E">
        <w:rPr>
          <w:lang w:val="fr-FR"/>
        </w:rPr>
        <w:instrText xml:space="preserve"> PAGEREF _Toc74564408 \h </w:instrText>
      </w:r>
      <w:r>
        <w:fldChar w:fldCharType="separate"/>
      </w:r>
      <w:r w:rsidRPr="00BA5B0E">
        <w:rPr>
          <w:lang w:val="fr-FR"/>
        </w:rPr>
        <w:t>241</w:t>
      </w:r>
      <w:r>
        <w:fldChar w:fldCharType="end"/>
      </w:r>
    </w:p>
    <w:p w14:paraId="7957C20D" w14:textId="04EBBF7D" w:rsidR="00BA5B0E" w:rsidRPr="00BA5B0E" w:rsidRDefault="00BA5B0E">
      <w:pPr>
        <w:pStyle w:val="TOC4"/>
        <w:rPr>
          <w:rFonts w:asciiTheme="minorHAnsi" w:eastAsiaTheme="minorEastAsia" w:hAnsiTheme="minorHAnsi" w:cstheme="minorBidi"/>
          <w:sz w:val="22"/>
          <w:szCs w:val="22"/>
          <w:lang w:val="fr-FR" w:eastAsia="en-GB"/>
        </w:rPr>
      </w:pPr>
      <w:r w:rsidRPr="00BA5B0E">
        <w:t>6.4.</w:t>
      </w:r>
      <w:r w:rsidRPr="00BA5B0E">
        <w:rPr>
          <w:lang w:eastAsia="zh-CN"/>
        </w:rPr>
        <w:t>3</w:t>
      </w:r>
      <w:r w:rsidRPr="00BA5B0E">
        <w:t>.</w:t>
      </w:r>
      <w:r w:rsidRPr="00BA5B0E">
        <w:rPr>
          <w:lang w:eastAsia="zh-CN"/>
        </w:rPr>
        <w:t>3</w:t>
      </w:r>
      <w:r w:rsidRPr="00BA5B0E">
        <w:rPr>
          <w:rFonts w:asciiTheme="minorHAnsi" w:eastAsiaTheme="minorEastAsia" w:hAnsiTheme="minorHAnsi" w:cstheme="minorBidi"/>
          <w:sz w:val="22"/>
          <w:szCs w:val="22"/>
          <w:lang w:eastAsia="en-GB"/>
        </w:rPr>
        <w:tab/>
      </w:r>
      <w:r w:rsidRPr="00BA5B0E">
        <w:rPr>
          <w:lang w:val="fr-FR" w:eastAsia="zh-CN"/>
        </w:rPr>
        <w:t xml:space="preserve">DCI </w:t>
      </w:r>
      <w:r w:rsidRPr="00BA5B0E">
        <w:rPr>
          <w:lang w:val="fr-FR"/>
        </w:rPr>
        <w:t>Format</w:t>
      </w:r>
      <w:r w:rsidRPr="00BA5B0E">
        <w:rPr>
          <w:lang w:val="fr-FR" w:eastAsia="zh-CN"/>
        </w:rPr>
        <w:t xml:space="preserve"> N2</w:t>
      </w:r>
      <w:r w:rsidRPr="00BA5B0E">
        <w:rPr>
          <w:lang w:val="fr-FR"/>
        </w:rPr>
        <w:tab/>
      </w:r>
      <w:r>
        <w:fldChar w:fldCharType="begin" w:fldLock="1"/>
      </w:r>
      <w:r w:rsidRPr="00BA5B0E">
        <w:rPr>
          <w:lang w:val="fr-FR"/>
        </w:rPr>
        <w:instrText xml:space="preserve"> PAGEREF _Toc74564409 \h </w:instrText>
      </w:r>
      <w:r>
        <w:fldChar w:fldCharType="separate"/>
      </w:r>
      <w:r w:rsidRPr="00BA5B0E">
        <w:rPr>
          <w:lang w:val="fr-FR"/>
        </w:rPr>
        <w:t>242</w:t>
      </w:r>
      <w:r>
        <w:fldChar w:fldCharType="end"/>
      </w:r>
    </w:p>
    <w:p w14:paraId="36BC5F10" w14:textId="09111CF4" w:rsidR="00BA5B0E" w:rsidRDefault="00BA5B0E" w:rsidP="00BA5B0E">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_Toc74564410 \h </w:instrText>
      </w:r>
      <w:r>
        <w:fldChar w:fldCharType="separate"/>
      </w:r>
      <w:r>
        <w:t>244</w:t>
      </w:r>
      <w:r>
        <w:fldChar w:fldCharType="end"/>
      </w:r>
    </w:p>
    <w:p w14:paraId="765F4840" w14:textId="7397C9D8" w:rsidR="009F7A98" w:rsidRDefault="00507D6E">
      <w:r>
        <w:rPr>
          <w:noProof/>
          <w:sz w:val="22"/>
        </w:rPr>
        <w:fldChar w:fldCharType="end"/>
      </w:r>
    </w:p>
    <w:p w14:paraId="4063A467" w14:textId="77777777" w:rsidR="009F7A98" w:rsidRDefault="009F7A98">
      <w:pPr>
        <w:pStyle w:val="Heading1"/>
      </w:pPr>
      <w:r>
        <w:br w:type="page"/>
      </w:r>
      <w:bookmarkStart w:id="3" w:name="_Toc10818698"/>
      <w:bookmarkStart w:id="4" w:name="_Toc20409108"/>
      <w:bookmarkStart w:id="5" w:name="_Toc74564268"/>
      <w:r>
        <w:lastRenderedPageBreak/>
        <w:t>Foreword</w:t>
      </w:r>
      <w:bookmarkEnd w:id="3"/>
      <w:bookmarkEnd w:id="4"/>
      <w:bookmarkEnd w:id="5"/>
    </w:p>
    <w:p w14:paraId="49A6E5A6" w14:textId="77777777" w:rsidR="009F7A98" w:rsidRDefault="009F7A98">
      <w:r>
        <w:t>This Technical Specification has been produced by the 3</w:t>
      </w:r>
      <w:r>
        <w:rPr>
          <w:vertAlign w:val="superscript"/>
        </w:rPr>
        <w:t>rd</w:t>
      </w:r>
      <w:r>
        <w:t xml:space="preserve"> Generation Partnership Project (3GPP).</w:t>
      </w:r>
    </w:p>
    <w:p w14:paraId="22C4F02A"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3E5372" w14:textId="77777777" w:rsidR="009F7A98" w:rsidRDefault="009F7A98">
      <w:pPr>
        <w:pStyle w:val="B1"/>
        <w:rPr>
          <w:lang w:val="en-US"/>
        </w:rPr>
      </w:pPr>
      <w:r>
        <w:rPr>
          <w:lang w:val="en-US"/>
        </w:rPr>
        <w:t>Version x.y.z</w:t>
      </w:r>
    </w:p>
    <w:p w14:paraId="0A14349A" w14:textId="77777777" w:rsidR="009F7A98" w:rsidRDefault="009F7A98">
      <w:pPr>
        <w:pStyle w:val="B1"/>
      </w:pPr>
      <w:r>
        <w:t>where:</w:t>
      </w:r>
    </w:p>
    <w:p w14:paraId="4432B8E9" w14:textId="77777777" w:rsidR="009F7A98" w:rsidRDefault="009F7A98">
      <w:pPr>
        <w:pStyle w:val="B2"/>
      </w:pPr>
      <w:r>
        <w:t>x</w:t>
      </w:r>
      <w:r>
        <w:tab/>
        <w:t>the first digit:</w:t>
      </w:r>
    </w:p>
    <w:p w14:paraId="68EC88A0" w14:textId="77777777" w:rsidR="009F7A98" w:rsidRDefault="009F7A98">
      <w:pPr>
        <w:pStyle w:val="B3"/>
      </w:pPr>
      <w:r>
        <w:t>1</w:t>
      </w:r>
      <w:r>
        <w:tab/>
        <w:t>presented to TSG for information;</w:t>
      </w:r>
    </w:p>
    <w:p w14:paraId="554254FD" w14:textId="77777777" w:rsidR="009F7A98" w:rsidRDefault="009F7A98">
      <w:pPr>
        <w:pStyle w:val="B3"/>
      </w:pPr>
      <w:r>
        <w:t>2</w:t>
      </w:r>
      <w:r>
        <w:tab/>
        <w:t>presented to TSG for approval;</w:t>
      </w:r>
    </w:p>
    <w:p w14:paraId="6CC35934" w14:textId="77777777" w:rsidR="009F7A98" w:rsidRDefault="009F7A98">
      <w:pPr>
        <w:pStyle w:val="B3"/>
      </w:pPr>
      <w:r>
        <w:t>3</w:t>
      </w:r>
      <w:r>
        <w:tab/>
        <w:t>or greater indicates TSG approved document under change control.</w:t>
      </w:r>
    </w:p>
    <w:p w14:paraId="1D42244B" w14:textId="77777777" w:rsidR="009F7A98" w:rsidRDefault="009F7A98">
      <w:pPr>
        <w:pStyle w:val="B2"/>
      </w:pPr>
      <w:r>
        <w:t>Y</w:t>
      </w:r>
      <w:r>
        <w:tab/>
        <w:t>the second digit is incremented for all changes of substance, i.e. technical enhancements, corrections, updates, etc.</w:t>
      </w:r>
    </w:p>
    <w:p w14:paraId="0D77033A" w14:textId="77777777" w:rsidR="009F7A98" w:rsidRDefault="009F7A98">
      <w:pPr>
        <w:pStyle w:val="B2"/>
      </w:pPr>
      <w:r>
        <w:t>z</w:t>
      </w:r>
      <w:r>
        <w:tab/>
        <w:t>the third digit is incremented when editorial only changes have been incorporated in the document.</w:t>
      </w:r>
    </w:p>
    <w:p w14:paraId="29C38178" w14:textId="77777777" w:rsidR="009F7A98" w:rsidRDefault="009F7A98">
      <w:pPr>
        <w:pStyle w:val="Heading1"/>
      </w:pPr>
      <w:r>
        <w:br w:type="page"/>
      </w:r>
      <w:bookmarkStart w:id="6" w:name="_Toc10818699"/>
      <w:bookmarkStart w:id="7" w:name="_Toc20409109"/>
      <w:bookmarkStart w:id="8" w:name="_Toc74564269"/>
      <w:r>
        <w:lastRenderedPageBreak/>
        <w:t>1</w:t>
      </w:r>
      <w:r>
        <w:tab/>
        <w:t>Scope</w:t>
      </w:r>
      <w:bookmarkEnd w:id="6"/>
      <w:bookmarkEnd w:id="7"/>
      <w:bookmarkEnd w:id="8"/>
    </w:p>
    <w:p w14:paraId="4C4A9150" w14:textId="77777777" w:rsidR="009F7A98" w:rsidRDefault="009F7A98">
      <w:r>
        <w:t>The present document specifies the coding, multiplexing and mapping to physical channels for E-UTRA.</w:t>
      </w:r>
    </w:p>
    <w:p w14:paraId="63B59728" w14:textId="77777777" w:rsidR="009F7A98" w:rsidRDefault="009F7A98">
      <w:pPr>
        <w:pStyle w:val="Heading1"/>
      </w:pPr>
      <w:bookmarkStart w:id="9" w:name="_Toc10818700"/>
      <w:bookmarkStart w:id="10" w:name="_Toc20409110"/>
      <w:bookmarkStart w:id="11" w:name="_Toc74564270"/>
      <w:r>
        <w:t>2</w:t>
      </w:r>
      <w:r>
        <w:tab/>
        <w:t>References</w:t>
      </w:r>
      <w:bookmarkEnd w:id="9"/>
      <w:bookmarkEnd w:id="10"/>
      <w:bookmarkEnd w:id="11"/>
    </w:p>
    <w:p w14:paraId="4874C55A" w14:textId="77777777" w:rsidR="009F7A98" w:rsidRDefault="009F7A98">
      <w:r>
        <w:t>The following documents contain provisions which, through reference in this text, constitute provisions of the present document.</w:t>
      </w:r>
    </w:p>
    <w:p w14:paraId="42C3F625"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72C6CB38" w14:textId="77777777" w:rsidR="009F7A98" w:rsidRDefault="001B1658" w:rsidP="001B1658">
      <w:pPr>
        <w:pStyle w:val="B1"/>
      </w:pPr>
      <w:r>
        <w:t>-</w:t>
      </w:r>
      <w:r>
        <w:tab/>
      </w:r>
      <w:r w:rsidR="009F7A98">
        <w:t>For a specific reference, subsequent revisions do not apply.</w:t>
      </w:r>
    </w:p>
    <w:p w14:paraId="4F6F251E"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75EFE0D0" w14:textId="77777777" w:rsidR="009F7A98" w:rsidRDefault="009F7A98">
      <w:pPr>
        <w:pStyle w:val="EX"/>
      </w:pPr>
      <w:r>
        <w:t>[1]</w:t>
      </w:r>
      <w:r>
        <w:tab/>
        <w:t>3GPP TR 21.905: "Vocabulary for 3GPP Specifications".</w:t>
      </w:r>
    </w:p>
    <w:p w14:paraId="0E908181" w14:textId="77777777" w:rsidR="009F7A98" w:rsidRDefault="009F7A98">
      <w:pPr>
        <w:pStyle w:val="EX"/>
      </w:pPr>
      <w:r>
        <w:t>[2]</w:t>
      </w:r>
      <w:r>
        <w:tab/>
        <w:t>3GPP TS 36.211: "Evolved Universal Terrestrial Radio Access (E-UTRA); Physical channels and modulation".</w:t>
      </w:r>
    </w:p>
    <w:p w14:paraId="58C4E1BE" w14:textId="77777777" w:rsidR="009F7A98" w:rsidRDefault="009F7A98">
      <w:pPr>
        <w:pStyle w:val="EX"/>
      </w:pPr>
      <w:r>
        <w:t>[3]</w:t>
      </w:r>
      <w:r>
        <w:tab/>
        <w:t>3GPP TS 36.213: "Evolved Universal Terrestrial Radio Access (E-UTRA); Physical layer procedures".</w:t>
      </w:r>
    </w:p>
    <w:p w14:paraId="1415127D" w14:textId="77777777" w:rsidR="009F7A98" w:rsidRDefault="009F7A98">
      <w:pPr>
        <w:pStyle w:val="EX"/>
      </w:pPr>
      <w:r>
        <w:t>[4]</w:t>
      </w:r>
      <w:r>
        <w:tab/>
        <w:t>3GPP TS 36.306: "Evolved Universal Terrestrial Radio Access (E-UTRA); User Equipment (UE) radio access capabilities".</w:t>
      </w:r>
    </w:p>
    <w:p w14:paraId="0772FE6F"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6197A491"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11912A04"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09059F0B"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37B31654" w14:textId="77777777" w:rsidR="009F7A98" w:rsidRDefault="009F7A98"/>
    <w:p w14:paraId="6C6C6A3B" w14:textId="77777777" w:rsidR="009F7A98" w:rsidRDefault="009F7A98">
      <w:pPr>
        <w:pStyle w:val="Heading1"/>
      </w:pPr>
      <w:bookmarkStart w:id="12" w:name="_Toc10818701"/>
      <w:bookmarkStart w:id="13" w:name="_Toc20409111"/>
      <w:bookmarkStart w:id="14" w:name="_Toc74564271"/>
      <w:r>
        <w:t>3</w:t>
      </w:r>
      <w:r>
        <w:tab/>
        <w:t>Definitions, symbols and abbreviations</w:t>
      </w:r>
      <w:bookmarkEnd w:id="12"/>
      <w:bookmarkEnd w:id="13"/>
      <w:bookmarkEnd w:id="14"/>
    </w:p>
    <w:p w14:paraId="163451D9" w14:textId="77777777" w:rsidR="009F7A98" w:rsidRDefault="00944C62">
      <w:pPr>
        <w:pStyle w:val="Heading2"/>
      </w:pPr>
      <w:bookmarkStart w:id="15" w:name="_Toc10818702"/>
      <w:bookmarkStart w:id="16" w:name="_Toc20409112"/>
      <w:bookmarkStart w:id="17" w:name="_Toc74564272"/>
      <w:r>
        <w:t>3.1</w:t>
      </w:r>
      <w:r w:rsidR="009F7A98">
        <w:tab/>
        <w:t>Definitions</w:t>
      </w:r>
      <w:bookmarkEnd w:id="15"/>
      <w:bookmarkEnd w:id="16"/>
      <w:bookmarkEnd w:id="17"/>
    </w:p>
    <w:p w14:paraId="7034A169"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2E212019"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47D928BD"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70FCA357" w14:textId="77777777" w:rsidR="009F7A98" w:rsidRDefault="009F7A98" w:rsidP="00481070">
      <w:pPr>
        <w:pStyle w:val="Heading2"/>
      </w:pPr>
      <w:bookmarkStart w:id="18" w:name="_Toc10818703"/>
      <w:bookmarkStart w:id="19" w:name="_Toc20409113"/>
      <w:bookmarkStart w:id="20" w:name="_Toc74564273"/>
      <w:r>
        <w:t>3.2</w:t>
      </w:r>
      <w:r>
        <w:tab/>
        <w:t>Symbols</w:t>
      </w:r>
      <w:bookmarkEnd w:id="18"/>
      <w:bookmarkEnd w:id="19"/>
      <w:bookmarkEnd w:id="20"/>
    </w:p>
    <w:p w14:paraId="271321CA" w14:textId="77777777" w:rsidR="009F7A98" w:rsidRDefault="009F7A98" w:rsidP="00422414">
      <w:r>
        <w:t>For the purposes of the present document, the following symbols apply:</w:t>
      </w:r>
    </w:p>
    <w:p w14:paraId="24040C7D" w14:textId="77777777" w:rsidR="009F7A98" w:rsidRDefault="000429A3">
      <w:pPr>
        <w:pStyle w:val="EW"/>
      </w:pPr>
      <w:r>
        <w:rPr>
          <w:position w:val="-10"/>
        </w:rPr>
        <w:pict w14:anchorId="7F52E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14:paraId="4A5FE389" w14:textId="77777777" w:rsidR="009F7A98" w:rsidRDefault="000429A3">
      <w:pPr>
        <w:pStyle w:val="EW"/>
      </w:pPr>
      <w:r>
        <w:rPr>
          <w:position w:val="-10"/>
        </w:rPr>
        <w:lastRenderedPageBreak/>
        <w:pict w14:anchorId="2B1C4A32">
          <v:shape id="_x0000_i1026" type="#_x0000_t75" style="width:22.6pt;height:16.75pt">
            <v:imagedata r:id="rId11" o:title=""/>
          </v:shape>
        </w:pict>
      </w:r>
      <w:r w:rsidR="009F7A98">
        <w:tab/>
        <w:t>Uplink bandwidth configuration, expressed in number of resource blocks [2]</w:t>
      </w:r>
    </w:p>
    <w:p w14:paraId="5BA8ED96" w14:textId="77777777" w:rsidR="00A43E74" w:rsidRDefault="000429A3" w:rsidP="00A43E74">
      <w:pPr>
        <w:pStyle w:val="EW"/>
      </w:pPr>
      <w:r>
        <w:rPr>
          <w:position w:val="-10"/>
        </w:rPr>
        <w:pict w14:anchorId="775719EE">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14:paraId="7AAF8621" w14:textId="77777777" w:rsidR="0003630B" w:rsidRDefault="000429A3" w:rsidP="00A43E74">
      <w:pPr>
        <w:pStyle w:val="EW"/>
      </w:pPr>
      <w:r>
        <w:rPr>
          <w:position w:val="-10"/>
        </w:rPr>
        <w:pict w14:anchorId="638AC162">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14:paraId="3AB99CBF" w14:textId="77777777" w:rsidR="007048E7" w:rsidRDefault="000429A3" w:rsidP="007048E7">
      <w:pPr>
        <w:pStyle w:val="EW"/>
      </w:pPr>
      <w:r>
        <w:rPr>
          <w:position w:val="-10"/>
        </w:rPr>
        <w:pict w14:anchorId="5D29CB9B">
          <v:shape id="_x0000_i1029" type="#_x0000_t75" style="width:22.6pt;height:16.75pt">
            <v:imagedata r:id="rId14" o:title=""/>
          </v:shape>
        </w:pict>
      </w:r>
      <w:r w:rsidR="007048E7">
        <w:tab/>
      </w:r>
      <w:r w:rsidR="007048E7" w:rsidRPr="00C12953">
        <w:t>Resource block size in the frequency domain, expressed as a number of subcarriers</w:t>
      </w:r>
    </w:p>
    <w:p w14:paraId="7DBF0F7E" w14:textId="77777777" w:rsidR="009F7A98" w:rsidRDefault="000429A3">
      <w:pPr>
        <w:pStyle w:val="EW"/>
      </w:pPr>
      <w:r>
        <w:rPr>
          <w:position w:val="-14"/>
        </w:rPr>
        <w:pict w14:anchorId="2774CE94">
          <v:shape id="_x0000_i1030" type="#_x0000_t75" style="width:36.85pt;height:19.25pt">
            <v:imagedata r:id="rId15" o:title=""/>
          </v:shape>
        </w:pict>
      </w:r>
      <w:r w:rsidR="009F7A98">
        <w:tab/>
        <w:t>Number of SC-FDMA symbols carrying PUSCH in a subframe</w:t>
      </w:r>
    </w:p>
    <w:p w14:paraId="25C25940" w14:textId="77777777" w:rsidR="009F7A98" w:rsidRDefault="000429A3">
      <w:pPr>
        <w:pStyle w:val="EW"/>
        <w:rPr>
          <w:lang w:eastAsia="ko-KR"/>
        </w:rPr>
      </w:pPr>
      <w:r>
        <w:rPr>
          <w:position w:val="-14"/>
        </w:rPr>
        <w:pict w14:anchorId="4725D25E">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2BE6A51F" w14:textId="77777777" w:rsidR="0003630B" w:rsidRDefault="000429A3" w:rsidP="0003630B">
      <w:pPr>
        <w:pStyle w:val="EW"/>
      </w:pPr>
      <w:r>
        <w:rPr>
          <w:position w:val="-14"/>
        </w:rPr>
        <w:pict w14:anchorId="11042862">
          <v:shape id="_x0000_i1032" type="#_x0000_t75" style="width:26.8pt;height:19.25pt">
            <v:imagedata r:id="rId17" o:title=""/>
          </v:shape>
        </w:pict>
      </w:r>
      <w:r w:rsidR="009F7A98">
        <w:tab/>
        <w:t xml:space="preserve">Number of SC-FDMA symbols in an uplink slot </w:t>
      </w:r>
    </w:p>
    <w:p w14:paraId="4A596AEE" w14:textId="77777777" w:rsidR="009F7A98" w:rsidRDefault="000429A3" w:rsidP="0003630B">
      <w:pPr>
        <w:pStyle w:val="EW"/>
      </w:pPr>
      <w:r>
        <w:rPr>
          <w:position w:val="-14"/>
        </w:rPr>
        <w:pict w14:anchorId="678DEEF9">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14:paraId="6368100A" w14:textId="77777777" w:rsidR="009F7A98" w:rsidRDefault="000429A3">
      <w:pPr>
        <w:pStyle w:val="EW"/>
      </w:pPr>
      <w:r>
        <w:rPr>
          <w:position w:val="-10"/>
        </w:rPr>
        <w:pict w14:anchorId="4B15A936">
          <v:shape id="_x0000_i1034" type="#_x0000_t75" style="width:24.3pt;height:15.05pt">
            <v:imagedata r:id="rId19" o:title=""/>
          </v:shape>
        </w:pict>
      </w:r>
      <w:r w:rsidR="009F7A98">
        <w:tab/>
        <w:t xml:space="preserve">Number of SC-FDMA symbols used for SRS transmission in a subframe (0 or 1). </w:t>
      </w:r>
    </w:p>
    <w:p w14:paraId="2A3C38D5" w14:textId="77777777" w:rsidR="009F7A98" w:rsidRDefault="009F7A98"/>
    <w:p w14:paraId="635D1E1E" w14:textId="77777777" w:rsidR="009F7A98" w:rsidRDefault="00944C62">
      <w:pPr>
        <w:pStyle w:val="Heading2"/>
      </w:pPr>
      <w:bookmarkStart w:id="21" w:name="_Toc10818704"/>
      <w:bookmarkStart w:id="22" w:name="_Toc20409114"/>
      <w:bookmarkStart w:id="23" w:name="_Toc74564274"/>
      <w:r>
        <w:t>3.3</w:t>
      </w:r>
      <w:r w:rsidR="009F7A98">
        <w:tab/>
        <w:t>Abbreviations</w:t>
      </w:r>
      <w:bookmarkEnd w:id="21"/>
      <w:bookmarkEnd w:id="22"/>
      <w:bookmarkEnd w:id="23"/>
    </w:p>
    <w:p w14:paraId="06593D78" w14:textId="77777777" w:rsidR="009F7A98" w:rsidRDefault="009F7A98" w:rsidP="00422414">
      <w:r>
        <w:t>For the purposes of the present document, the following abbreviations apply:</w:t>
      </w:r>
    </w:p>
    <w:p w14:paraId="2897CC88"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628E5020"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08A4C9D9"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34E044BA" w14:textId="77777777" w:rsidR="009F7A98" w:rsidRDefault="009F7A98">
      <w:pPr>
        <w:pStyle w:val="EW"/>
      </w:pPr>
      <w:r>
        <w:t>BCH</w:t>
      </w:r>
      <w:r>
        <w:tab/>
        <w:t>Broadcast channel</w:t>
      </w:r>
    </w:p>
    <w:p w14:paraId="1AB96492" w14:textId="77777777" w:rsidR="009F7A98" w:rsidRDefault="009F7A98">
      <w:pPr>
        <w:pStyle w:val="EW"/>
      </w:pPr>
      <w:r>
        <w:t>CFI</w:t>
      </w:r>
      <w:r>
        <w:tab/>
        <w:t>Control Format Indicator</w:t>
      </w:r>
    </w:p>
    <w:p w14:paraId="5553F613"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11142A38" w14:textId="77777777" w:rsidR="009F7A98" w:rsidRDefault="009F7A98">
      <w:pPr>
        <w:pStyle w:val="EW"/>
      </w:pPr>
      <w:r>
        <w:t>CP</w:t>
      </w:r>
      <w:r>
        <w:tab/>
        <w:t>Cyclic Prefix</w:t>
      </w:r>
    </w:p>
    <w:p w14:paraId="4DA46EB9"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38389AE1" w14:textId="77777777" w:rsidR="009F7A98" w:rsidRDefault="009F7A98">
      <w:pPr>
        <w:pStyle w:val="EW"/>
      </w:pPr>
      <w:r>
        <w:t>DCI</w:t>
      </w:r>
      <w:r>
        <w:tab/>
        <w:t>Downlink Control Information</w:t>
      </w:r>
    </w:p>
    <w:p w14:paraId="6E9A8440" w14:textId="77777777" w:rsidR="009F7A98" w:rsidRDefault="009F7A98">
      <w:pPr>
        <w:pStyle w:val="EW"/>
      </w:pPr>
      <w:r>
        <w:t>DL-SCH</w:t>
      </w:r>
      <w:r>
        <w:tab/>
        <w:t>Downlink Shared channel</w:t>
      </w:r>
    </w:p>
    <w:p w14:paraId="38D07546"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02FD92B" w14:textId="77777777" w:rsidR="0090445F" w:rsidRDefault="00772966">
      <w:pPr>
        <w:pStyle w:val="EW"/>
      </w:pPr>
      <w:r>
        <w:t>EPDCCH</w:t>
      </w:r>
      <w:r>
        <w:tab/>
        <w:t xml:space="preserve">Enhanced Physical Downlink Control channel </w:t>
      </w:r>
    </w:p>
    <w:p w14:paraId="36AB1F30" w14:textId="77777777" w:rsidR="009F7A98" w:rsidRDefault="009F7A98">
      <w:pPr>
        <w:pStyle w:val="EW"/>
      </w:pPr>
      <w:r>
        <w:t>FDD</w:t>
      </w:r>
      <w:r>
        <w:tab/>
        <w:t>Frequency Division Duplexing</w:t>
      </w:r>
    </w:p>
    <w:p w14:paraId="5DD842BC" w14:textId="77777777" w:rsidR="009318C6" w:rsidRDefault="009F7A98" w:rsidP="009318C6">
      <w:pPr>
        <w:pStyle w:val="EW"/>
      </w:pPr>
      <w:r>
        <w:t>HI</w:t>
      </w:r>
      <w:r>
        <w:tab/>
        <w:t>HARQ indicator</w:t>
      </w:r>
      <w:r w:rsidR="009318C6" w:rsidRPr="009318C6">
        <w:t xml:space="preserve"> </w:t>
      </w:r>
    </w:p>
    <w:p w14:paraId="4C851F61" w14:textId="77777777" w:rsidR="009F7A98" w:rsidRDefault="009318C6" w:rsidP="009318C6">
      <w:pPr>
        <w:pStyle w:val="EW"/>
      </w:pPr>
      <w:r>
        <w:t>LAA</w:t>
      </w:r>
      <w:r>
        <w:tab/>
        <w:t>Licensed-Assisted Access</w:t>
      </w:r>
    </w:p>
    <w:p w14:paraId="2A11BA76" w14:textId="77777777" w:rsidR="009F7A98" w:rsidRDefault="009F7A98">
      <w:pPr>
        <w:pStyle w:val="EW"/>
      </w:pPr>
      <w:r>
        <w:t>MCH</w:t>
      </w:r>
      <w:r>
        <w:tab/>
        <w:t>Multicast channel</w:t>
      </w:r>
    </w:p>
    <w:p w14:paraId="052AFBC4"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5D0938D6"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45D65125"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49F3C564"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27E87C13"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CECAA37"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E4AB422"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52ED4003"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72BD8DC0" w14:textId="77777777" w:rsidR="009F7A98" w:rsidRDefault="009F7A98" w:rsidP="006477ED">
      <w:pPr>
        <w:pStyle w:val="EW"/>
      </w:pPr>
      <w:r>
        <w:t>PBCH</w:t>
      </w:r>
      <w:r>
        <w:tab/>
        <w:t>Physical Broadcast channel</w:t>
      </w:r>
    </w:p>
    <w:p w14:paraId="6CF3F6B5" w14:textId="77777777" w:rsidR="009F7A98" w:rsidRDefault="009F7A98">
      <w:pPr>
        <w:pStyle w:val="EW"/>
      </w:pPr>
      <w:r>
        <w:t>PCFICH</w:t>
      </w:r>
      <w:r>
        <w:tab/>
        <w:t>Physical Control Format Indicator channel</w:t>
      </w:r>
    </w:p>
    <w:p w14:paraId="664C769C" w14:textId="77777777" w:rsidR="009F7A98" w:rsidRDefault="009F7A98">
      <w:pPr>
        <w:pStyle w:val="EW"/>
      </w:pPr>
      <w:r>
        <w:t>PCH</w:t>
      </w:r>
      <w:r>
        <w:tab/>
        <w:t>Paging channel</w:t>
      </w:r>
    </w:p>
    <w:p w14:paraId="1E6F3E6D" w14:textId="77777777" w:rsidR="009F7A98" w:rsidRDefault="009F7A98">
      <w:pPr>
        <w:pStyle w:val="EW"/>
      </w:pPr>
      <w:r>
        <w:t>PDCCH</w:t>
      </w:r>
      <w:r w:rsidR="00D054B0">
        <w:tab/>
      </w:r>
      <w:r>
        <w:t>Physical Downlink Control channel</w:t>
      </w:r>
    </w:p>
    <w:p w14:paraId="2CBAA9D3" w14:textId="77777777" w:rsidR="009F7A98" w:rsidRDefault="009F7A98">
      <w:pPr>
        <w:pStyle w:val="EW"/>
      </w:pPr>
      <w:r>
        <w:t>PDSCH</w:t>
      </w:r>
      <w:r>
        <w:tab/>
        <w:t>Physical Downlink Shared channel</w:t>
      </w:r>
    </w:p>
    <w:p w14:paraId="1011CF68" w14:textId="77777777" w:rsidR="009F7A98" w:rsidRDefault="009F7A98">
      <w:pPr>
        <w:pStyle w:val="EW"/>
      </w:pPr>
      <w:r>
        <w:t>PHICH</w:t>
      </w:r>
      <w:r>
        <w:tab/>
        <w:t>Physical HARQ indicator channel</w:t>
      </w:r>
    </w:p>
    <w:p w14:paraId="164E94C3" w14:textId="77777777" w:rsidR="009F7A98" w:rsidRDefault="009F7A98">
      <w:pPr>
        <w:pStyle w:val="EW"/>
      </w:pPr>
      <w:r>
        <w:t>PMCH</w:t>
      </w:r>
      <w:r>
        <w:tab/>
        <w:t>Physical Multicast channel</w:t>
      </w:r>
    </w:p>
    <w:p w14:paraId="5FADB75B" w14:textId="77777777" w:rsidR="009F7A98" w:rsidRDefault="009F7A98">
      <w:pPr>
        <w:pStyle w:val="EW"/>
      </w:pPr>
      <w:r>
        <w:t>PMI</w:t>
      </w:r>
      <w:r>
        <w:tab/>
        <w:t>Precoding Matrix Indicator</w:t>
      </w:r>
    </w:p>
    <w:p w14:paraId="266018F1" w14:textId="77777777" w:rsidR="009F7A98" w:rsidRDefault="009F7A98">
      <w:pPr>
        <w:pStyle w:val="EW"/>
      </w:pPr>
      <w:r>
        <w:t>PRACH</w:t>
      </w:r>
      <w:r>
        <w:tab/>
        <w:t>Physical Random Access channel</w:t>
      </w:r>
    </w:p>
    <w:p w14:paraId="4FA9AB31" w14:textId="77777777" w:rsidR="0003630B" w:rsidRDefault="0003630B" w:rsidP="0003630B">
      <w:pPr>
        <w:pStyle w:val="EW"/>
      </w:pPr>
      <w:r>
        <w:t>PSBCH</w:t>
      </w:r>
      <w:r>
        <w:tab/>
        <w:t>Physical Sidelink Broadcast Channel</w:t>
      </w:r>
    </w:p>
    <w:p w14:paraId="3B19683E" w14:textId="77777777" w:rsidR="0003630B" w:rsidRDefault="0003630B" w:rsidP="0003630B">
      <w:pPr>
        <w:pStyle w:val="EW"/>
      </w:pPr>
      <w:r>
        <w:t>PSCCH</w:t>
      </w:r>
      <w:r>
        <w:tab/>
        <w:t>Physical Sidelink Control Channel</w:t>
      </w:r>
    </w:p>
    <w:p w14:paraId="58C0EC83" w14:textId="77777777" w:rsidR="0003630B" w:rsidRDefault="0003630B" w:rsidP="0003630B">
      <w:pPr>
        <w:pStyle w:val="EW"/>
      </w:pPr>
      <w:r>
        <w:t>PSDCH</w:t>
      </w:r>
      <w:r>
        <w:tab/>
        <w:t>Physical Sidelink Discovery Channel</w:t>
      </w:r>
    </w:p>
    <w:p w14:paraId="7C3E3D32" w14:textId="77777777" w:rsidR="006477ED" w:rsidRDefault="0003630B" w:rsidP="0003630B">
      <w:pPr>
        <w:pStyle w:val="EW"/>
      </w:pPr>
      <w:r>
        <w:t>PSSCH</w:t>
      </w:r>
      <w:r>
        <w:tab/>
        <w:t xml:space="preserve">Physical Sidelink Shared Channel </w:t>
      </w:r>
    </w:p>
    <w:p w14:paraId="7ABE9EAC" w14:textId="77777777" w:rsidR="009F7A98" w:rsidRDefault="009F7A98" w:rsidP="0003630B">
      <w:pPr>
        <w:pStyle w:val="EW"/>
      </w:pPr>
      <w:r>
        <w:t>PUCCH</w:t>
      </w:r>
      <w:r>
        <w:tab/>
        <w:t>Physical Uplink Control channel</w:t>
      </w:r>
    </w:p>
    <w:p w14:paraId="7DDA21E5" w14:textId="77777777" w:rsidR="009F7A98" w:rsidRDefault="009F7A98">
      <w:pPr>
        <w:pStyle w:val="EW"/>
      </w:pPr>
      <w:r>
        <w:t>PUSCH</w:t>
      </w:r>
      <w:r>
        <w:tab/>
        <w:t>Physical Uplink Shared channel</w:t>
      </w:r>
    </w:p>
    <w:p w14:paraId="3453404F" w14:textId="77777777" w:rsidR="009F7A98" w:rsidRDefault="009F7A98">
      <w:pPr>
        <w:pStyle w:val="EW"/>
      </w:pPr>
      <w:r>
        <w:t>RACH</w:t>
      </w:r>
      <w:r>
        <w:tab/>
        <w:t>Random Access channel</w:t>
      </w:r>
    </w:p>
    <w:p w14:paraId="78D6E2C0" w14:textId="77777777" w:rsidR="00B3251B" w:rsidRDefault="009F7A98" w:rsidP="00B3251B">
      <w:pPr>
        <w:pStyle w:val="EW"/>
      </w:pPr>
      <w:r>
        <w:t>RI</w:t>
      </w:r>
      <w:r>
        <w:tab/>
        <w:t>Rank Indication</w:t>
      </w:r>
      <w:r w:rsidR="00B3251B" w:rsidRPr="00B3251B">
        <w:t xml:space="preserve"> </w:t>
      </w:r>
    </w:p>
    <w:p w14:paraId="66C5C799" w14:textId="77777777" w:rsidR="0003630B" w:rsidRDefault="0003630B" w:rsidP="0003630B">
      <w:pPr>
        <w:pStyle w:val="EW"/>
      </w:pPr>
      <w:r>
        <w:t>SCI</w:t>
      </w:r>
      <w:r>
        <w:tab/>
        <w:t>Sidelink Control Information</w:t>
      </w:r>
    </w:p>
    <w:p w14:paraId="4C872F7E" w14:textId="77777777" w:rsidR="0003630B" w:rsidRDefault="0003630B" w:rsidP="0003630B">
      <w:pPr>
        <w:pStyle w:val="EW"/>
      </w:pPr>
      <w:r w:rsidRPr="008B31EB">
        <w:lastRenderedPageBreak/>
        <w:t>SL-BCH</w:t>
      </w:r>
      <w:r w:rsidRPr="008B31EB">
        <w:tab/>
        <w:t>Sidelink Broadcast Channel</w:t>
      </w:r>
    </w:p>
    <w:p w14:paraId="7935D8BA" w14:textId="77777777" w:rsidR="0003630B" w:rsidRDefault="0003630B" w:rsidP="0003630B">
      <w:pPr>
        <w:pStyle w:val="EW"/>
      </w:pPr>
      <w:r>
        <w:t>SL-DCH</w:t>
      </w:r>
      <w:r>
        <w:tab/>
        <w:t>Sidelink Discovery Channel</w:t>
      </w:r>
    </w:p>
    <w:p w14:paraId="21C83D40" w14:textId="77777777" w:rsidR="0003630B" w:rsidRDefault="0003630B" w:rsidP="0003630B">
      <w:pPr>
        <w:pStyle w:val="EW"/>
      </w:pPr>
      <w:r>
        <w:t>SL-SCH</w:t>
      </w:r>
      <w:r>
        <w:tab/>
        <w:t>Sidelink Shared Channel</w:t>
      </w:r>
    </w:p>
    <w:p w14:paraId="19E28676" w14:textId="77777777" w:rsidR="00007237" w:rsidRDefault="00007237" w:rsidP="00007237">
      <w:pPr>
        <w:pStyle w:val="EW"/>
      </w:pPr>
      <w:r>
        <w:t>SPDCCH</w:t>
      </w:r>
      <w:r>
        <w:tab/>
        <w:t>Short Physical Downlink Control channel</w:t>
      </w:r>
    </w:p>
    <w:p w14:paraId="224D17EA" w14:textId="77777777" w:rsidR="00007237" w:rsidRDefault="00007237" w:rsidP="00007237">
      <w:pPr>
        <w:pStyle w:val="EW"/>
      </w:pPr>
      <w:r>
        <w:t>SPUCCH</w:t>
      </w:r>
      <w:r>
        <w:tab/>
        <w:t>Short Physical Uplink Control channel</w:t>
      </w:r>
    </w:p>
    <w:p w14:paraId="029B2495" w14:textId="77777777" w:rsidR="009F7A98" w:rsidRDefault="00B3251B" w:rsidP="00B3251B">
      <w:pPr>
        <w:pStyle w:val="EW"/>
      </w:pPr>
      <w:r>
        <w:t>SR</w:t>
      </w:r>
      <w:r>
        <w:tab/>
        <w:t>Scheduling Request</w:t>
      </w:r>
    </w:p>
    <w:p w14:paraId="14D720ED" w14:textId="77777777" w:rsidR="009F7A98" w:rsidRDefault="009F7A98">
      <w:pPr>
        <w:pStyle w:val="EW"/>
      </w:pPr>
      <w:r>
        <w:t>SRS</w:t>
      </w:r>
      <w:r>
        <w:tab/>
        <w:t>Sounding Reference Signal</w:t>
      </w:r>
    </w:p>
    <w:p w14:paraId="1C16F1CE" w14:textId="77777777" w:rsidR="009F7A98" w:rsidRDefault="009F7A98">
      <w:pPr>
        <w:pStyle w:val="EW"/>
      </w:pPr>
      <w:r>
        <w:t>TDD</w:t>
      </w:r>
      <w:r>
        <w:tab/>
        <w:t>Time Division Duplexing</w:t>
      </w:r>
    </w:p>
    <w:p w14:paraId="37471DD0" w14:textId="77777777" w:rsidR="009F7A98" w:rsidRDefault="009F7A98">
      <w:pPr>
        <w:pStyle w:val="EW"/>
      </w:pPr>
      <w:r>
        <w:t>TPMI</w:t>
      </w:r>
      <w:r>
        <w:tab/>
        <w:t>Transmitted Precoding Matrix Indicator</w:t>
      </w:r>
    </w:p>
    <w:p w14:paraId="3E4F9452" w14:textId="77777777" w:rsidR="009F7A98" w:rsidRDefault="009F7A98">
      <w:pPr>
        <w:pStyle w:val="EW"/>
      </w:pPr>
      <w:r>
        <w:t>UCI</w:t>
      </w:r>
      <w:r w:rsidR="00D054B0">
        <w:tab/>
      </w:r>
      <w:r>
        <w:t>Uplink Control Information</w:t>
      </w:r>
    </w:p>
    <w:p w14:paraId="0DF9ECE0" w14:textId="77777777" w:rsidR="009F7A98" w:rsidRDefault="009F7A98">
      <w:pPr>
        <w:pStyle w:val="EW"/>
      </w:pPr>
      <w:r>
        <w:t>UL-SCH</w:t>
      </w:r>
      <w:r>
        <w:tab/>
        <w:t>Uplink Shared channel</w:t>
      </w:r>
    </w:p>
    <w:p w14:paraId="4801141B" w14:textId="77777777" w:rsidR="009F7A98" w:rsidRDefault="009F7A98" w:rsidP="00422414"/>
    <w:p w14:paraId="6C6D3BA1" w14:textId="77777777" w:rsidR="009F7A98" w:rsidRDefault="009F7A98">
      <w:pPr>
        <w:pStyle w:val="Heading1"/>
      </w:pPr>
      <w:bookmarkStart w:id="24" w:name="_Toc10818705"/>
      <w:bookmarkStart w:id="25" w:name="_Toc20409115"/>
      <w:bookmarkStart w:id="26" w:name="_Toc74564275"/>
      <w:r>
        <w:t>4</w:t>
      </w:r>
      <w:r>
        <w:tab/>
        <w:t>Mapping to physical channels</w:t>
      </w:r>
      <w:bookmarkEnd w:id="24"/>
      <w:bookmarkEnd w:id="25"/>
      <w:bookmarkEnd w:id="26"/>
    </w:p>
    <w:p w14:paraId="359577F0" w14:textId="77777777" w:rsidR="006477ED" w:rsidRPr="006477ED" w:rsidRDefault="006477ED" w:rsidP="00F10ED6">
      <w:r>
        <w:t xml:space="preserve">The mapping to physical channels for Narrowband IoT is provided in </w:t>
      </w:r>
      <w:r w:rsidR="00DF4FBD">
        <w:t>clause</w:t>
      </w:r>
      <w:r>
        <w:t xml:space="preserve"> 6.1.</w:t>
      </w:r>
    </w:p>
    <w:p w14:paraId="4227141E" w14:textId="77777777" w:rsidR="009F7A98" w:rsidRDefault="009F7A98">
      <w:pPr>
        <w:pStyle w:val="Heading2"/>
      </w:pPr>
      <w:bookmarkStart w:id="27" w:name="_Toc10818706"/>
      <w:bookmarkStart w:id="28" w:name="_Toc20409116"/>
      <w:bookmarkStart w:id="29" w:name="_Toc74564276"/>
      <w:r>
        <w:t>4.1</w:t>
      </w:r>
      <w:r>
        <w:tab/>
        <w:t>Uplink</w:t>
      </w:r>
      <w:bookmarkEnd w:id="27"/>
      <w:bookmarkEnd w:id="28"/>
      <w:bookmarkEnd w:id="29"/>
    </w:p>
    <w:p w14:paraId="703BAC3F"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3C4BD590"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3583DF46" w14:textId="77777777">
        <w:trPr>
          <w:jc w:val="center"/>
        </w:trPr>
        <w:tc>
          <w:tcPr>
            <w:tcW w:w="3285" w:type="dxa"/>
          </w:tcPr>
          <w:p w14:paraId="444CC5B6" w14:textId="77777777" w:rsidR="009F7A98" w:rsidRDefault="009F7A98">
            <w:pPr>
              <w:pStyle w:val="TAL"/>
              <w:rPr>
                <w:b/>
                <w:bCs/>
              </w:rPr>
            </w:pPr>
            <w:r>
              <w:rPr>
                <w:b/>
                <w:bCs/>
              </w:rPr>
              <w:t>TrCH</w:t>
            </w:r>
          </w:p>
        </w:tc>
        <w:tc>
          <w:tcPr>
            <w:tcW w:w="3286" w:type="dxa"/>
          </w:tcPr>
          <w:p w14:paraId="5049AD22" w14:textId="77777777" w:rsidR="009F7A98" w:rsidRDefault="009F7A98">
            <w:pPr>
              <w:pStyle w:val="TAL"/>
              <w:rPr>
                <w:b/>
                <w:bCs/>
              </w:rPr>
            </w:pPr>
            <w:r>
              <w:rPr>
                <w:b/>
                <w:bCs/>
              </w:rPr>
              <w:t>Physical Channel</w:t>
            </w:r>
          </w:p>
        </w:tc>
      </w:tr>
      <w:tr w:rsidR="009F7A98" w14:paraId="11C571E7" w14:textId="77777777">
        <w:trPr>
          <w:jc w:val="center"/>
        </w:trPr>
        <w:tc>
          <w:tcPr>
            <w:tcW w:w="3285" w:type="dxa"/>
          </w:tcPr>
          <w:p w14:paraId="1F1945D1" w14:textId="77777777" w:rsidR="009F7A98" w:rsidRDefault="009F7A98">
            <w:pPr>
              <w:pStyle w:val="TAL"/>
              <w:rPr>
                <w:lang w:val="de-DE"/>
              </w:rPr>
            </w:pPr>
            <w:r>
              <w:rPr>
                <w:lang w:val="de-DE"/>
              </w:rPr>
              <w:t>UL-SCH</w:t>
            </w:r>
          </w:p>
        </w:tc>
        <w:tc>
          <w:tcPr>
            <w:tcW w:w="3286" w:type="dxa"/>
          </w:tcPr>
          <w:p w14:paraId="27981E0C" w14:textId="77777777" w:rsidR="009F7A98" w:rsidRDefault="009F7A98">
            <w:pPr>
              <w:pStyle w:val="TAL"/>
              <w:rPr>
                <w:lang w:val="de-DE"/>
              </w:rPr>
            </w:pPr>
            <w:r>
              <w:rPr>
                <w:lang w:val="de-DE"/>
              </w:rPr>
              <w:t>PUSCH</w:t>
            </w:r>
          </w:p>
        </w:tc>
      </w:tr>
      <w:tr w:rsidR="009F7A98" w14:paraId="70F7D96C" w14:textId="77777777">
        <w:trPr>
          <w:jc w:val="center"/>
        </w:trPr>
        <w:tc>
          <w:tcPr>
            <w:tcW w:w="3285" w:type="dxa"/>
          </w:tcPr>
          <w:p w14:paraId="5EAF5F97" w14:textId="77777777" w:rsidR="009F7A98" w:rsidRDefault="009F7A98">
            <w:pPr>
              <w:pStyle w:val="TAL"/>
            </w:pPr>
            <w:r>
              <w:t>RACH</w:t>
            </w:r>
          </w:p>
        </w:tc>
        <w:tc>
          <w:tcPr>
            <w:tcW w:w="3286" w:type="dxa"/>
          </w:tcPr>
          <w:p w14:paraId="08F3184C" w14:textId="77777777" w:rsidR="009F7A98" w:rsidRDefault="009F7A98">
            <w:pPr>
              <w:pStyle w:val="TAL"/>
            </w:pPr>
            <w:r>
              <w:t>PRACH</w:t>
            </w:r>
          </w:p>
        </w:tc>
      </w:tr>
    </w:tbl>
    <w:p w14:paraId="6F5CFED1" w14:textId="77777777" w:rsidR="009F7A98" w:rsidRDefault="009F7A98">
      <w:pPr>
        <w:pStyle w:val="TH"/>
      </w:pPr>
    </w:p>
    <w:p w14:paraId="5DA8780F"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3B354F5A" w14:textId="77777777">
        <w:trPr>
          <w:jc w:val="center"/>
        </w:trPr>
        <w:tc>
          <w:tcPr>
            <w:tcW w:w="3285" w:type="dxa"/>
          </w:tcPr>
          <w:p w14:paraId="2312B317" w14:textId="77777777" w:rsidR="009F7A98" w:rsidRDefault="009F7A98">
            <w:pPr>
              <w:pStyle w:val="TAL"/>
              <w:rPr>
                <w:b/>
                <w:bCs/>
              </w:rPr>
            </w:pPr>
            <w:r>
              <w:rPr>
                <w:b/>
                <w:bCs/>
              </w:rPr>
              <w:t>Control information</w:t>
            </w:r>
          </w:p>
        </w:tc>
        <w:tc>
          <w:tcPr>
            <w:tcW w:w="3286" w:type="dxa"/>
          </w:tcPr>
          <w:p w14:paraId="1F6D3274" w14:textId="77777777" w:rsidR="009F7A98" w:rsidRDefault="009F7A98">
            <w:pPr>
              <w:pStyle w:val="TAL"/>
              <w:rPr>
                <w:b/>
                <w:bCs/>
              </w:rPr>
            </w:pPr>
            <w:r>
              <w:rPr>
                <w:b/>
                <w:bCs/>
              </w:rPr>
              <w:t>Physical Channel</w:t>
            </w:r>
          </w:p>
        </w:tc>
      </w:tr>
      <w:tr w:rsidR="009F7A98" w14:paraId="23BEB445" w14:textId="77777777">
        <w:trPr>
          <w:jc w:val="center"/>
        </w:trPr>
        <w:tc>
          <w:tcPr>
            <w:tcW w:w="3285" w:type="dxa"/>
          </w:tcPr>
          <w:p w14:paraId="073206EA" w14:textId="77777777" w:rsidR="009F7A98" w:rsidRDefault="009F7A98">
            <w:pPr>
              <w:pStyle w:val="TAL"/>
            </w:pPr>
            <w:r>
              <w:t>UCI</w:t>
            </w:r>
          </w:p>
        </w:tc>
        <w:tc>
          <w:tcPr>
            <w:tcW w:w="3286" w:type="dxa"/>
          </w:tcPr>
          <w:p w14:paraId="254002F8" w14:textId="77777777" w:rsidR="009F7A98" w:rsidRDefault="009F7A98">
            <w:pPr>
              <w:pStyle w:val="TAL"/>
            </w:pPr>
            <w:r>
              <w:t>PUCCH, PUSCH</w:t>
            </w:r>
            <w:r w:rsidR="00007237">
              <w:t>, SPUCCH</w:t>
            </w:r>
          </w:p>
        </w:tc>
      </w:tr>
    </w:tbl>
    <w:p w14:paraId="66167C2D" w14:textId="77777777" w:rsidR="009F7A98" w:rsidRDefault="009F7A98"/>
    <w:p w14:paraId="07A6C4A2" w14:textId="77777777" w:rsidR="009F7A98" w:rsidRDefault="009F7A98">
      <w:pPr>
        <w:pStyle w:val="Heading2"/>
      </w:pPr>
      <w:bookmarkStart w:id="30" w:name="_Toc10818707"/>
      <w:bookmarkStart w:id="31" w:name="_Toc20409117"/>
      <w:bookmarkStart w:id="32" w:name="_Toc74564277"/>
      <w:r>
        <w:t>4.2</w:t>
      </w:r>
      <w:r>
        <w:tab/>
        <w:t>Downlink</w:t>
      </w:r>
      <w:bookmarkEnd w:id="30"/>
      <w:bookmarkEnd w:id="31"/>
      <w:bookmarkEnd w:id="32"/>
    </w:p>
    <w:p w14:paraId="23D23F1D"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53CC0138"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10CC5FEF" w14:textId="77777777">
        <w:trPr>
          <w:jc w:val="center"/>
        </w:trPr>
        <w:tc>
          <w:tcPr>
            <w:tcW w:w="3285" w:type="dxa"/>
          </w:tcPr>
          <w:p w14:paraId="54579856" w14:textId="77777777" w:rsidR="009F7A98" w:rsidRDefault="009F7A98">
            <w:pPr>
              <w:pStyle w:val="TAL"/>
              <w:rPr>
                <w:b/>
                <w:bCs/>
              </w:rPr>
            </w:pPr>
            <w:r>
              <w:rPr>
                <w:b/>
                <w:bCs/>
              </w:rPr>
              <w:t>TrCH</w:t>
            </w:r>
          </w:p>
        </w:tc>
        <w:tc>
          <w:tcPr>
            <w:tcW w:w="3286" w:type="dxa"/>
          </w:tcPr>
          <w:p w14:paraId="3F7BF0A9" w14:textId="77777777" w:rsidR="009F7A98" w:rsidRDefault="009F7A98">
            <w:pPr>
              <w:pStyle w:val="TAL"/>
              <w:rPr>
                <w:b/>
                <w:bCs/>
              </w:rPr>
            </w:pPr>
            <w:r>
              <w:rPr>
                <w:b/>
                <w:bCs/>
              </w:rPr>
              <w:t>Physical Channel</w:t>
            </w:r>
          </w:p>
        </w:tc>
      </w:tr>
      <w:tr w:rsidR="009F7A98" w14:paraId="72313512" w14:textId="77777777">
        <w:trPr>
          <w:jc w:val="center"/>
        </w:trPr>
        <w:tc>
          <w:tcPr>
            <w:tcW w:w="3285" w:type="dxa"/>
          </w:tcPr>
          <w:p w14:paraId="0B8913D1" w14:textId="77777777" w:rsidR="009F7A98" w:rsidRDefault="009F7A98">
            <w:pPr>
              <w:pStyle w:val="TAL"/>
              <w:rPr>
                <w:lang w:val="de-DE"/>
              </w:rPr>
            </w:pPr>
            <w:r>
              <w:rPr>
                <w:lang w:val="de-DE"/>
              </w:rPr>
              <w:t>DL-SCH</w:t>
            </w:r>
          </w:p>
        </w:tc>
        <w:tc>
          <w:tcPr>
            <w:tcW w:w="3286" w:type="dxa"/>
          </w:tcPr>
          <w:p w14:paraId="24C9F10D" w14:textId="77777777" w:rsidR="009F7A98" w:rsidRDefault="009F7A98">
            <w:pPr>
              <w:pStyle w:val="TAL"/>
              <w:rPr>
                <w:lang w:val="de-DE"/>
              </w:rPr>
            </w:pPr>
            <w:r>
              <w:rPr>
                <w:lang w:val="de-DE"/>
              </w:rPr>
              <w:t>PDSCH</w:t>
            </w:r>
          </w:p>
        </w:tc>
      </w:tr>
      <w:tr w:rsidR="009F7A98" w14:paraId="6AA2C889" w14:textId="77777777">
        <w:trPr>
          <w:jc w:val="center"/>
        </w:trPr>
        <w:tc>
          <w:tcPr>
            <w:tcW w:w="3285" w:type="dxa"/>
          </w:tcPr>
          <w:p w14:paraId="64CDD9F7" w14:textId="77777777" w:rsidR="009F7A98" w:rsidRDefault="009F7A98">
            <w:pPr>
              <w:pStyle w:val="TAL"/>
              <w:rPr>
                <w:lang w:val="de-DE"/>
              </w:rPr>
            </w:pPr>
            <w:r>
              <w:rPr>
                <w:lang w:val="de-DE"/>
              </w:rPr>
              <w:t>BCH</w:t>
            </w:r>
          </w:p>
        </w:tc>
        <w:tc>
          <w:tcPr>
            <w:tcW w:w="3286" w:type="dxa"/>
          </w:tcPr>
          <w:p w14:paraId="482FBE42" w14:textId="77777777" w:rsidR="009F7A98" w:rsidRDefault="009F7A98">
            <w:pPr>
              <w:pStyle w:val="TAL"/>
              <w:rPr>
                <w:lang w:val="de-DE"/>
              </w:rPr>
            </w:pPr>
            <w:r>
              <w:rPr>
                <w:lang w:val="de-DE"/>
              </w:rPr>
              <w:t>PBCH</w:t>
            </w:r>
          </w:p>
        </w:tc>
      </w:tr>
      <w:tr w:rsidR="009F7A98" w14:paraId="15611376" w14:textId="77777777">
        <w:trPr>
          <w:jc w:val="center"/>
        </w:trPr>
        <w:tc>
          <w:tcPr>
            <w:tcW w:w="3285" w:type="dxa"/>
          </w:tcPr>
          <w:p w14:paraId="01F41274" w14:textId="77777777" w:rsidR="009F7A98" w:rsidRDefault="009F7A98">
            <w:pPr>
              <w:pStyle w:val="TAL"/>
              <w:rPr>
                <w:lang w:val="de-DE"/>
              </w:rPr>
            </w:pPr>
            <w:r>
              <w:rPr>
                <w:lang w:val="de-DE"/>
              </w:rPr>
              <w:t>PCH</w:t>
            </w:r>
          </w:p>
        </w:tc>
        <w:tc>
          <w:tcPr>
            <w:tcW w:w="3286" w:type="dxa"/>
          </w:tcPr>
          <w:p w14:paraId="0B74A816" w14:textId="77777777" w:rsidR="009F7A98" w:rsidRDefault="009F7A98">
            <w:pPr>
              <w:pStyle w:val="TAL"/>
              <w:rPr>
                <w:lang w:val="de-DE"/>
              </w:rPr>
            </w:pPr>
            <w:r>
              <w:rPr>
                <w:lang w:val="de-DE"/>
              </w:rPr>
              <w:t>PDSCH</w:t>
            </w:r>
          </w:p>
        </w:tc>
      </w:tr>
      <w:tr w:rsidR="009F7A98" w14:paraId="172ACC9C" w14:textId="77777777">
        <w:trPr>
          <w:jc w:val="center"/>
        </w:trPr>
        <w:tc>
          <w:tcPr>
            <w:tcW w:w="3285" w:type="dxa"/>
          </w:tcPr>
          <w:p w14:paraId="48345A91" w14:textId="77777777" w:rsidR="009F7A98" w:rsidRDefault="009F7A98">
            <w:pPr>
              <w:pStyle w:val="TAL"/>
              <w:rPr>
                <w:lang w:val="de-DE"/>
              </w:rPr>
            </w:pPr>
            <w:r>
              <w:rPr>
                <w:lang w:val="de-DE"/>
              </w:rPr>
              <w:t>MCH</w:t>
            </w:r>
          </w:p>
        </w:tc>
        <w:tc>
          <w:tcPr>
            <w:tcW w:w="3286" w:type="dxa"/>
          </w:tcPr>
          <w:p w14:paraId="1B834CEC" w14:textId="77777777" w:rsidR="009F7A98" w:rsidRDefault="009F7A98">
            <w:pPr>
              <w:pStyle w:val="TAL"/>
              <w:rPr>
                <w:lang w:val="de-DE"/>
              </w:rPr>
            </w:pPr>
            <w:r>
              <w:rPr>
                <w:lang w:val="de-DE"/>
              </w:rPr>
              <w:t>PMCH</w:t>
            </w:r>
          </w:p>
        </w:tc>
      </w:tr>
    </w:tbl>
    <w:p w14:paraId="5FF82C1A" w14:textId="77777777" w:rsidR="009F7A98" w:rsidRDefault="009F7A98">
      <w:pPr>
        <w:pStyle w:val="TH"/>
        <w:rPr>
          <w:lang w:val="de-DE"/>
        </w:rPr>
      </w:pPr>
    </w:p>
    <w:p w14:paraId="4EC0BA76"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172579CC" w14:textId="77777777">
        <w:trPr>
          <w:jc w:val="center"/>
        </w:trPr>
        <w:tc>
          <w:tcPr>
            <w:tcW w:w="3285" w:type="dxa"/>
          </w:tcPr>
          <w:p w14:paraId="52BE129D" w14:textId="77777777" w:rsidR="009F7A98" w:rsidRDefault="009F7A98">
            <w:pPr>
              <w:pStyle w:val="TAL"/>
              <w:rPr>
                <w:b/>
                <w:bCs/>
              </w:rPr>
            </w:pPr>
            <w:r>
              <w:rPr>
                <w:b/>
                <w:bCs/>
              </w:rPr>
              <w:t>Control information</w:t>
            </w:r>
          </w:p>
        </w:tc>
        <w:tc>
          <w:tcPr>
            <w:tcW w:w="3286" w:type="dxa"/>
          </w:tcPr>
          <w:p w14:paraId="60DCF164" w14:textId="77777777" w:rsidR="009F7A98" w:rsidRDefault="009F7A98">
            <w:pPr>
              <w:pStyle w:val="TAL"/>
              <w:rPr>
                <w:b/>
                <w:bCs/>
              </w:rPr>
            </w:pPr>
            <w:r>
              <w:rPr>
                <w:b/>
                <w:bCs/>
              </w:rPr>
              <w:t>Physical Channel</w:t>
            </w:r>
          </w:p>
        </w:tc>
      </w:tr>
      <w:tr w:rsidR="009F7A98" w14:paraId="23D960AD" w14:textId="77777777">
        <w:trPr>
          <w:jc w:val="center"/>
        </w:trPr>
        <w:tc>
          <w:tcPr>
            <w:tcW w:w="3285" w:type="dxa"/>
          </w:tcPr>
          <w:p w14:paraId="13BE533D" w14:textId="77777777" w:rsidR="009F7A98" w:rsidRDefault="009F7A98">
            <w:pPr>
              <w:pStyle w:val="TAL"/>
              <w:rPr>
                <w:bCs/>
              </w:rPr>
            </w:pPr>
            <w:r>
              <w:rPr>
                <w:bCs/>
              </w:rPr>
              <w:t>CFI</w:t>
            </w:r>
          </w:p>
        </w:tc>
        <w:tc>
          <w:tcPr>
            <w:tcW w:w="3286" w:type="dxa"/>
          </w:tcPr>
          <w:p w14:paraId="078C139F" w14:textId="77777777" w:rsidR="009F7A98" w:rsidRDefault="009F7A98">
            <w:pPr>
              <w:pStyle w:val="TAL"/>
              <w:rPr>
                <w:bCs/>
              </w:rPr>
            </w:pPr>
            <w:r>
              <w:rPr>
                <w:bCs/>
              </w:rPr>
              <w:t>PCFICH</w:t>
            </w:r>
          </w:p>
        </w:tc>
      </w:tr>
      <w:tr w:rsidR="009F7A98" w14:paraId="4ADE5617" w14:textId="77777777">
        <w:trPr>
          <w:jc w:val="center"/>
        </w:trPr>
        <w:tc>
          <w:tcPr>
            <w:tcW w:w="3285" w:type="dxa"/>
          </w:tcPr>
          <w:p w14:paraId="655EA33D" w14:textId="77777777" w:rsidR="009F7A98" w:rsidRDefault="009F7A98">
            <w:pPr>
              <w:pStyle w:val="TAL"/>
              <w:rPr>
                <w:bCs/>
              </w:rPr>
            </w:pPr>
            <w:r>
              <w:rPr>
                <w:bCs/>
              </w:rPr>
              <w:t>HI</w:t>
            </w:r>
          </w:p>
        </w:tc>
        <w:tc>
          <w:tcPr>
            <w:tcW w:w="3286" w:type="dxa"/>
          </w:tcPr>
          <w:p w14:paraId="7AA9458E" w14:textId="77777777" w:rsidR="009F7A98" w:rsidRDefault="009F7A98">
            <w:pPr>
              <w:pStyle w:val="TAL"/>
              <w:rPr>
                <w:bCs/>
              </w:rPr>
            </w:pPr>
            <w:r>
              <w:rPr>
                <w:bCs/>
              </w:rPr>
              <w:t>PHICH</w:t>
            </w:r>
          </w:p>
        </w:tc>
      </w:tr>
      <w:tr w:rsidR="009F7A98" w14:paraId="1FEBEA24" w14:textId="77777777">
        <w:trPr>
          <w:jc w:val="center"/>
        </w:trPr>
        <w:tc>
          <w:tcPr>
            <w:tcW w:w="3285" w:type="dxa"/>
          </w:tcPr>
          <w:p w14:paraId="4E9993C9" w14:textId="77777777" w:rsidR="009F7A98" w:rsidRDefault="009F7A98">
            <w:pPr>
              <w:pStyle w:val="TAL"/>
            </w:pPr>
            <w:r>
              <w:t>DCI</w:t>
            </w:r>
          </w:p>
        </w:tc>
        <w:tc>
          <w:tcPr>
            <w:tcW w:w="3286" w:type="dxa"/>
          </w:tcPr>
          <w:p w14:paraId="74C76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3882189B" w14:textId="77777777" w:rsidR="009F7A98" w:rsidRDefault="009F7A98"/>
    <w:p w14:paraId="71F6CE9E" w14:textId="77777777" w:rsidR="0003630B" w:rsidRDefault="0003630B" w:rsidP="0003630B">
      <w:pPr>
        <w:pStyle w:val="Heading2"/>
      </w:pPr>
      <w:bookmarkStart w:id="33" w:name="_Toc10818708"/>
      <w:bookmarkStart w:id="34" w:name="_Toc20409118"/>
      <w:bookmarkStart w:id="35" w:name="_Toc74564278"/>
      <w:r>
        <w:t>4.3</w:t>
      </w:r>
      <w:r>
        <w:tab/>
        <w:t>Sidelink</w:t>
      </w:r>
      <w:bookmarkEnd w:id="33"/>
      <w:bookmarkEnd w:id="34"/>
      <w:bookmarkEnd w:id="35"/>
    </w:p>
    <w:p w14:paraId="24617B36"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4AC08B2D"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5D11CC4C" w14:textId="77777777" w:rsidTr="00D52390">
        <w:trPr>
          <w:jc w:val="center"/>
        </w:trPr>
        <w:tc>
          <w:tcPr>
            <w:tcW w:w="3285" w:type="dxa"/>
          </w:tcPr>
          <w:p w14:paraId="57A81EE7" w14:textId="77777777" w:rsidR="0003630B" w:rsidRPr="003E600F" w:rsidRDefault="0003630B" w:rsidP="00D52390">
            <w:pPr>
              <w:pStyle w:val="TAL"/>
              <w:rPr>
                <w:b/>
                <w:bCs/>
              </w:rPr>
            </w:pPr>
            <w:r w:rsidRPr="003E600F">
              <w:rPr>
                <w:b/>
                <w:bCs/>
              </w:rPr>
              <w:t>TrCH</w:t>
            </w:r>
          </w:p>
        </w:tc>
        <w:tc>
          <w:tcPr>
            <w:tcW w:w="3286" w:type="dxa"/>
          </w:tcPr>
          <w:p w14:paraId="67B670C9" w14:textId="77777777" w:rsidR="0003630B" w:rsidRPr="003E600F" w:rsidRDefault="0003630B" w:rsidP="00D52390">
            <w:pPr>
              <w:pStyle w:val="TAL"/>
              <w:rPr>
                <w:b/>
                <w:bCs/>
              </w:rPr>
            </w:pPr>
            <w:r w:rsidRPr="003E600F">
              <w:rPr>
                <w:b/>
                <w:bCs/>
              </w:rPr>
              <w:t>Physical Channel</w:t>
            </w:r>
          </w:p>
        </w:tc>
      </w:tr>
      <w:tr w:rsidR="0003630B" w:rsidRPr="003E600F" w14:paraId="08C597CF" w14:textId="77777777" w:rsidTr="00D52390">
        <w:trPr>
          <w:jc w:val="center"/>
        </w:trPr>
        <w:tc>
          <w:tcPr>
            <w:tcW w:w="3285" w:type="dxa"/>
          </w:tcPr>
          <w:p w14:paraId="0ED7746D" w14:textId="77777777" w:rsidR="0003630B" w:rsidRPr="003E600F" w:rsidRDefault="0003630B" w:rsidP="00D52390">
            <w:pPr>
              <w:pStyle w:val="TAL"/>
              <w:rPr>
                <w:lang w:val="de-DE"/>
              </w:rPr>
            </w:pPr>
            <w:r w:rsidRPr="003E600F">
              <w:rPr>
                <w:lang w:val="de-DE"/>
              </w:rPr>
              <w:t>SL-SCH</w:t>
            </w:r>
          </w:p>
        </w:tc>
        <w:tc>
          <w:tcPr>
            <w:tcW w:w="3286" w:type="dxa"/>
          </w:tcPr>
          <w:p w14:paraId="7A9A33E3" w14:textId="77777777" w:rsidR="0003630B" w:rsidRPr="003E600F" w:rsidRDefault="0003630B" w:rsidP="00D52390">
            <w:pPr>
              <w:pStyle w:val="TAL"/>
              <w:rPr>
                <w:lang w:val="de-DE"/>
              </w:rPr>
            </w:pPr>
            <w:r w:rsidRPr="003E600F">
              <w:rPr>
                <w:lang w:val="de-DE"/>
              </w:rPr>
              <w:t>PSSCH</w:t>
            </w:r>
          </w:p>
        </w:tc>
      </w:tr>
      <w:tr w:rsidR="0003630B" w:rsidRPr="003E600F" w14:paraId="7DA8B8AD" w14:textId="77777777" w:rsidTr="00D52390">
        <w:trPr>
          <w:jc w:val="center"/>
        </w:trPr>
        <w:tc>
          <w:tcPr>
            <w:tcW w:w="3285" w:type="dxa"/>
          </w:tcPr>
          <w:p w14:paraId="1F5D9BEB" w14:textId="77777777" w:rsidR="0003630B" w:rsidRPr="003E600F" w:rsidRDefault="0003630B" w:rsidP="00D52390">
            <w:pPr>
              <w:pStyle w:val="TAL"/>
              <w:rPr>
                <w:lang w:val="de-DE"/>
              </w:rPr>
            </w:pPr>
            <w:r w:rsidRPr="003E600F">
              <w:rPr>
                <w:lang w:val="de-DE"/>
              </w:rPr>
              <w:t>SL-BCH</w:t>
            </w:r>
          </w:p>
        </w:tc>
        <w:tc>
          <w:tcPr>
            <w:tcW w:w="3286" w:type="dxa"/>
          </w:tcPr>
          <w:p w14:paraId="6533574B" w14:textId="77777777" w:rsidR="0003630B" w:rsidRPr="003E600F" w:rsidRDefault="0003630B" w:rsidP="00D52390">
            <w:pPr>
              <w:pStyle w:val="TAL"/>
              <w:rPr>
                <w:lang w:val="de-DE"/>
              </w:rPr>
            </w:pPr>
            <w:r w:rsidRPr="003E600F">
              <w:rPr>
                <w:lang w:val="de-DE"/>
              </w:rPr>
              <w:t>PSBCH</w:t>
            </w:r>
          </w:p>
        </w:tc>
      </w:tr>
      <w:tr w:rsidR="0003630B" w:rsidRPr="003E600F" w14:paraId="07FD379E" w14:textId="77777777" w:rsidTr="00D52390">
        <w:trPr>
          <w:jc w:val="center"/>
        </w:trPr>
        <w:tc>
          <w:tcPr>
            <w:tcW w:w="3285" w:type="dxa"/>
          </w:tcPr>
          <w:p w14:paraId="4CC1BC48" w14:textId="77777777" w:rsidR="0003630B" w:rsidRPr="003E600F" w:rsidRDefault="0003630B" w:rsidP="00D52390">
            <w:pPr>
              <w:pStyle w:val="TAL"/>
              <w:rPr>
                <w:lang w:val="de-DE"/>
              </w:rPr>
            </w:pPr>
            <w:r w:rsidRPr="003E600F">
              <w:rPr>
                <w:lang w:val="de-DE"/>
              </w:rPr>
              <w:t>SL-DCH</w:t>
            </w:r>
          </w:p>
        </w:tc>
        <w:tc>
          <w:tcPr>
            <w:tcW w:w="3286" w:type="dxa"/>
          </w:tcPr>
          <w:p w14:paraId="3F6104AD" w14:textId="77777777" w:rsidR="0003630B" w:rsidRPr="003E600F" w:rsidRDefault="0003630B" w:rsidP="00D52390">
            <w:pPr>
              <w:pStyle w:val="TAL"/>
              <w:rPr>
                <w:lang w:val="de-DE"/>
              </w:rPr>
            </w:pPr>
            <w:r w:rsidRPr="003E600F">
              <w:rPr>
                <w:lang w:val="de-DE"/>
              </w:rPr>
              <w:t>PSDCH</w:t>
            </w:r>
          </w:p>
        </w:tc>
      </w:tr>
    </w:tbl>
    <w:p w14:paraId="184B68EA" w14:textId="77777777" w:rsidR="0003630B" w:rsidRDefault="0003630B" w:rsidP="0003630B">
      <w:pPr>
        <w:pStyle w:val="TH"/>
        <w:rPr>
          <w:lang w:val="de-DE"/>
        </w:rPr>
      </w:pPr>
    </w:p>
    <w:p w14:paraId="20049B8C"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3523D2EE" w14:textId="77777777" w:rsidTr="00D52390">
        <w:trPr>
          <w:jc w:val="center"/>
        </w:trPr>
        <w:tc>
          <w:tcPr>
            <w:tcW w:w="3285" w:type="dxa"/>
          </w:tcPr>
          <w:p w14:paraId="6BD008B9" w14:textId="77777777" w:rsidR="0003630B" w:rsidRPr="003E600F" w:rsidRDefault="0003630B" w:rsidP="00D52390">
            <w:pPr>
              <w:pStyle w:val="TAL"/>
              <w:rPr>
                <w:b/>
                <w:bCs/>
              </w:rPr>
            </w:pPr>
            <w:r w:rsidRPr="003E600F">
              <w:rPr>
                <w:b/>
                <w:bCs/>
              </w:rPr>
              <w:t>Control information</w:t>
            </w:r>
          </w:p>
        </w:tc>
        <w:tc>
          <w:tcPr>
            <w:tcW w:w="3286" w:type="dxa"/>
          </w:tcPr>
          <w:p w14:paraId="26EB8A42" w14:textId="77777777" w:rsidR="0003630B" w:rsidRPr="003E600F" w:rsidRDefault="0003630B" w:rsidP="00D52390">
            <w:pPr>
              <w:pStyle w:val="TAL"/>
              <w:rPr>
                <w:b/>
                <w:bCs/>
              </w:rPr>
            </w:pPr>
            <w:r w:rsidRPr="003E600F">
              <w:rPr>
                <w:b/>
                <w:bCs/>
              </w:rPr>
              <w:t>Physical Channel</w:t>
            </w:r>
          </w:p>
        </w:tc>
      </w:tr>
      <w:tr w:rsidR="0003630B" w:rsidRPr="003E600F" w14:paraId="74B8FFCE" w14:textId="77777777" w:rsidTr="00D52390">
        <w:trPr>
          <w:jc w:val="center"/>
        </w:trPr>
        <w:tc>
          <w:tcPr>
            <w:tcW w:w="3285" w:type="dxa"/>
          </w:tcPr>
          <w:p w14:paraId="3A5FBCD8" w14:textId="77777777" w:rsidR="0003630B" w:rsidRPr="003E600F" w:rsidRDefault="0003630B" w:rsidP="00D52390">
            <w:pPr>
              <w:pStyle w:val="TAL"/>
              <w:rPr>
                <w:bCs/>
              </w:rPr>
            </w:pPr>
            <w:r w:rsidRPr="003E600F">
              <w:rPr>
                <w:bCs/>
              </w:rPr>
              <w:t>SCI</w:t>
            </w:r>
          </w:p>
        </w:tc>
        <w:tc>
          <w:tcPr>
            <w:tcW w:w="3286" w:type="dxa"/>
          </w:tcPr>
          <w:p w14:paraId="05DC6FC8" w14:textId="77777777" w:rsidR="0003630B" w:rsidRPr="003E600F" w:rsidRDefault="0003630B" w:rsidP="00D52390">
            <w:pPr>
              <w:pStyle w:val="TAL"/>
              <w:rPr>
                <w:bCs/>
              </w:rPr>
            </w:pPr>
            <w:r w:rsidRPr="003E600F">
              <w:rPr>
                <w:bCs/>
              </w:rPr>
              <w:t>PSCCH</w:t>
            </w:r>
          </w:p>
        </w:tc>
      </w:tr>
    </w:tbl>
    <w:p w14:paraId="783A6BDB" w14:textId="77777777" w:rsidR="0003630B" w:rsidRDefault="0003630B"/>
    <w:p w14:paraId="7448B1A8" w14:textId="77777777" w:rsidR="009F7A98" w:rsidRDefault="009F7A98">
      <w:pPr>
        <w:pStyle w:val="Heading1"/>
      </w:pPr>
      <w:bookmarkStart w:id="36" w:name="_Toc10818709"/>
      <w:bookmarkStart w:id="37" w:name="_Toc20409119"/>
      <w:bookmarkStart w:id="38" w:name="_Toc74564279"/>
      <w:r>
        <w:t>5</w:t>
      </w:r>
      <w:r>
        <w:tab/>
        <w:t>Channel coding, multiplexing and interleaving</w:t>
      </w:r>
      <w:bookmarkEnd w:id="36"/>
      <w:bookmarkEnd w:id="37"/>
      <w:bookmarkEnd w:id="38"/>
    </w:p>
    <w:p w14:paraId="23D47909"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2934239D" w14:textId="77777777" w:rsidR="009F7A98" w:rsidRDefault="009F7A98">
      <w:pPr>
        <w:pStyle w:val="Heading2"/>
      </w:pPr>
      <w:bookmarkStart w:id="39" w:name="_Toc10818710"/>
      <w:bookmarkStart w:id="40" w:name="_Toc20409120"/>
      <w:bookmarkStart w:id="41" w:name="_Toc74564280"/>
      <w:r>
        <w:t>5.1</w:t>
      </w:r>
      <w:r>
        <w:tab/>
        <w:t>Generic procedures</w:t>
      </w:r>
      <w:bookmarkEnd w:id="39"/>
      <w:bookmarkEnd w:id="40"/>
      <w:bookmarkEnd w:id="41"/>
    </w:p>
    <w:p w14:paraId="5047139A" w14:textId="77777777" w:rsidR="009F7A98" w:rsidRDefault="009F7A98">
      <w:r>
        <w:t xml:space="preserve">This </w:t>
      </w:r>
      <w:r w:rsidR="00DF4FBD">
        <w:t>clause</w:t>
      </w:r>
      <w:r>
        <w:t xml:space="preserve"> contains coding procedures which are used for more than one transport channel or control information type.</w:t>
      </w:r>
    </w:p>
    <w:p w14:paraId="51C7E56B" w14:textId="77777777" w:rsidR="009F7A98" w:rsidRDefault="009F7A98">
      <w:pPr>
        <w:pStyle w:val="Heading3"/>
      </w:pPr>
      <w:bookmarkStart w:id="42" w:name="_Toc10818711"/>
      <w:bookmarkStart w:id="43" w:name="_Toc20409121"/>
      <w:bookmarkStart w:id="44" w:name="_Toc74564281"/>
      <w:r>
        <w:t>5.1.1</w:t>
      </w:r>
      <w:r>
        <w:tab/>
        <w:t>CRC calculation</w:t>
      </w:r>
      <w:bookmarkEnd w:id="42"/>
      <w:bookmarkEnd w:id="43"/>
      <w:bookmarkEnd w:id="44"/>
    </w:p>
    <w:p w14:paraId="7CB917FA" w14:textId="77777777" w:rsidR="009F7A98" w:rsidRDefault="009F7A98">
      <w:r>
        <w:t>Denote the input bits to the CRC computation by</w:t>
      </w:r>
      <w:r w:rsidR="000429A3">
        <w:rPr>
          <w:position w:val="-10"/>
        </w:rPr>
        <w:pict w14:anchorId="190965E5">
          <v:shape id="_x0000_i1035" type="#_x0000_t75" style="width:88.75pt;height:15.05pt">
            <v:imagedata r:id="rId20" o:title=""/>
          </v:shape>
        </w:pict>
      </w:r>
      <w:r>
        <w:t>, and the parity bits by</w:t>
      </w:r>
      <w:r w:rsidR="000429A3">
        <w:rPr>
          <w:position w:val="-10"/>
        </w:rPr>
        <w:pict w14:anchorId="1896BD8A">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63D9D76A"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3729F89E"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60338995"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431FE35"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7CF2125D" w14:textId="77777777" w:rsidR="009F7A98" w:rsidRDefault="009F7A98">
      <w:r>
        <w:t>The encoding is performed in a systematic form, which means that in GF(2), the polynomial:</w:t>
      </w:r>
    </w:p>
    <w:p w14:paraId="6DB77531" w14:textId="77777777" w:rsidR="009F7A98" w:rsidRDefault="000429A3">
      <w:r>
        <w:rPr>
          <w:position w:val="-10"/>
        </w:rPr>
        <w:pict w14:anchorId="69F20536">
          <v:shape id="_x0000_i1037" type="#_x0000_t75" style="width:294.7pt;height:16.75pt">
            <v:imagedata r:id="rId22" o:title=""/>
          </v:shape>
        </w:pict>
      </w:r>
    </w:p>
    <w:p w14:paraId="3217B8EF"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531E8476" w14:textId="77777777" w:rsidR="009F7A98" w:rsidRDefault="000429A3">
      <w:r>
        <w:rPr>
          <w:position w:val="-10"/>
        </w:rPr>
        <w:pict w14:anchorId="04BEDDA9">
          <v:shape id="_x0000_i1038" type="#_x0000_t75" style="width:289.65pt;height:16.75pt">
            <v:imagedata r:id="rId23" o:title=""/>
          </v:shape>
        </w:pict>
      </w:r>
    </w:p>
    <w:p w14:paraId="54CC8253" w14:textId="77777777" w:rsidR="009F7A98" w:rsidRDefault="009F7A98">
      <w:r>
        <w:t>yields a remainder equal to 0 when divided by g</w:t>
      </w:r>
      <w:r>
        <w:rPr>
          <w:vertAlign w:val="subscript"/>
        </w:rPr>
        <w:t>CRC16</w:t>
      </w:r>
      <w:r>
        <w:t>(</w:t>
      </w:r>
      <w:r>
        <w:rPr>
          <w:i/>
        </w:rPr>
        <w:t>D</w:t>
      </w:r>
      <w:r>
        <w:t xml:space="preserve">), and the polynomial: </w:t>
      </w:r>
    </w:p>
    <w:p w14:paraId="44B093BA" w14:textId="77777777" w:rsidR="009F7A98" w:rsidRDefault="000429A3">
      <w:r>
        <w:rPr>
          <w:position w:val="-10"/>
        </w:rPr>
        <w:pict w14:anchorId="294A453B">
          <v:shape id="_x0000_i1039" type="#_x0000_t75" style="width:274.6pt;height:18.4pt">
            <v:imagedata r:id="rId24" o:title=""/>
          </v:shape>
        </w:pict>
      </w:r>
    </w:p>
    <w:p w14:paraId="45201DC9" w14:textId="77777777" w:rsidR="009F7A98" w:rsidRDefault="009F7A98">
      <w:pPr>
        <w:rPr>
          <w:position w:val="-14"/>
        </w:rPr>
      </w:pPr>
      <w:r>
        <w:t>yields a remainder equal to 0 when divided by g</w:t>
      </w:r>
      <w:r>
        <w:rPr>
          <w:vertAlign w:val="subscript"/>
        </w:rPr>
        <w:t>CRC8</w:t>
      </w:r>
      <w:r>
        <w:t>(</w:t>
      </w:r>
      <w:r>
        <w:rPr>
          <w:i/>
        </w:rPr>
        <w:t>D</w:t>
      </w:r>
      <w:r>
        <w:t>).</w:t>
      </w:r>
    </w:p>
    <w:p w14:paraId="7C239257" w14:textId="77777777" w:rsidR="009F7A98" w:rsidRDefault="009F7A98">
      <w:pPr>
        <w:rPr>
          <w:lang w:val="en-US"/>
        </w:rPr>
      </w:pPr>
      <w:r>
        <w:t>The bits after CRC attachment are denoted by</w:t>
      </w:r>
      <w:r w:rsidR="000429A3">
        <w:rPr>
          <w:position w:val="-10"/>
        </w:rPr>
        <w:pict w14:anchorId="214EC20D">
          <v:shape id="_x0000_i1040" type="#_x0000_t75" style="width:84.55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7BB20A24" w14:textId="77777777" w:rsidR="009F7A98" w:rsidRDefault="000429A3">
      <w:pPr>
        <w:pStyle w:val="B1"/>
        <w:rPr>
          <w:lang w:val="en-US"/>
        </w:rPr>
      </w:pPr>
      <w:r>
        <w:rPr>
          <w:position w:val="-10"/>
        </w:rPr>
        <w:pict w14:anchorId="6577297D">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783BEEB3" w14:textId="77777777" w:rsidR="009F7A98" w:rsidRDefault="000429A3">
      <w:pPr>
        <w:pStyle w:val="B1"/>
        <w:rPr>
          <w:lang w:val="en-US"/>
        </w:rPr>
      </w:pPr>
      <w:r>
        <w:rPr>
          <w:position w:val="-10"/>
          <w:lang w:val="it-IT"/>
        </w:rPr>
        <w:pict w14:anchorId="277F862A">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2E415153" w14:textId="77777777" w:rsidR="009F7A98" w:rsidRDefault="009F7A98">
      <w:pPr>
        <w:pStyle w:val="B1"/>
        <w:rPr>
          <w:i/>
          <w:lang w:val="en-US"/>
        </w:rPr>
      </w:pPr>
    </w:p>
    <w:p w14:paraId="1AD9A037" w14:textId="77777777" w:rsidR="009F7A98" w:rsidRDefault="009F7A98">
      <w:pPr>
        <w:pStyle w:val="Heading3"/>
      </w:pPr>
      <w:bookmarkStart w:id="45" w:name="_Toc10818712"/>
      <w:bookmarkStart w:id="46" w:name="_Toc20409122"/>
      <w:bookmarkStart w:id="47" w:name="_Toc74564282"/>
      <w:r>
        <w:lastRenderedPageBreak/>
        <w:t>5.1.2</w:t>
      </w:r>
      <w:r>
        <w:tab/>
        <w:t>Code block segmentation and code block CRC attachment</w:t>
      </w:r>
      <w:bookmarkEnd w:id="45"/>
      <w:bookmarkEnd w:id="46"/>
      <w:bookmarkEnd w:id="47"/>
    </w:p>
    <w:p w14:paraId="29E42743" w14:textId="77777777" w:rsidR="009F7A98" w:rsidRDefault="009F7A98">
      <w:r>
        <w:t>The input bit sequence to the code block segmentation is denoted by</w:t>
      </w:r>
      <w:r w:rsidR="000429A3">
        <w:rPr>
          <w:position w:val="-10"/>
        </w:rPr>
        <w:pict w14:anchorId="624AC65B">
          <v:shape id="_x0000_i1043" type="#_x0000_t75" style="width:84.55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30C3018B"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441F00EC" w14:textId="77777777" w:rsidR="009F7A98" w:rsidRDefault="009F7A98">
      <w:r>
        <w:t xml:space="preserve">If the number of filler bits </w:t>
      </w:r>
      <w:r>
        <w:rPr>
          <w:i/>
        </w:rPr>
        <w:t>F</w:t>
      </w:r>
      <w:r>
        <w:t xml:space="preserve"> calculated below is not 0, filler bits are added to the beginning of the first block. </w:t>
      </w:r>
    </w:p>
    <w:p w14:paraId="747325E3" w14:textId="77777777" w:rsidR="009F7A98" w:rsidRDefault="009F7A98">
      <w:pPr>
        <w:ind w:left="284" w:firstLine="284"/>
      </w:pPr>
      <w:r>
        <w:t xml:space="preserve">Note that if </w:t>
      </w:r>
      <w:r>
        <w:rPr>
          <w:i/>
        </w:rPr>
        <w:t>B &lt;</w:t>
      </w:r>
      <w:r>
        <w:t xml:space="preserve"> 40, filler bits are added to the beginning of the code block. </w:t>
      </w:r>
    </w:p>
    <w:p w14:paraId="00817299" w14:textId="77777777" w:rsidR="009F7A98" w:rsidRDefault="009F7A98">
      <w:r>
        <w:t>The filler bits shall be set to &lt;</w:t>
      </w:r>
      <w:r>
        <w:rPr>
          <w:i/>
        </w:rPr>
        <w:t>NULL</w:t>
      </w:r>
      <w:r>
        <w:t xml:space="preserve">&gt; at the input to the encoder. </w:t>
      </w:r>
    </w:p>
    <w:p w14:paraId="01161840" w14:textId="77777777" w:rsidR="009F7A98" w:rsidRDefault="009F7A98" w:rsidP="000F6B50">
      <w:r>
        <w:t xml:space="preserve">Total number of code blocks </w:t>
      </w:r>
      <w:r>
        <w:rPr>
          <w:i/>
        </w:rPr>
        <w:t>C</w:t>
      </w:r>
      <w:r>
        <w:t xml:space="preserve"> is determined by:</w:t>
      </w:r>
    </w:p>
    <w:p w14:paraId="47ACF95C" w14:textId="77777777" w:rsidR="009F7A98" w:rsidRDefault="009F7A98" w:rsidP="00312E83">
      <w:pPr>
        <w:pStyle w:val="B1"/>
      </w:pPr>
      <w:r>
        <w:t xml:space="preserve">if </w:t>
      </w:r>
      <w:r w:rsidR="000429A3">
        <w:rPr>
          <w:position w:val="-4"/>
        </w:rPr>
        <w:pict w14:anchorId="69A88DBD">
          <v:shape id="_x0000_i1044" type="#_x0000_t75" style="width:28.45pt;height:10.9pt">
            <v:imagedata r:id="rId29" o:title=""/>
          </v:shape>
        </w:pict>
      </w:r>
    </w:p>
    <w:p w14:paraId="51E726E8" w14:textId="77777777" w:rsidR="009F7A98" w:rsidRDefault="009F7A98" w:rsidP="00312E83">
      <w:pPr>
        <w:pStyle w:val="B2"/>
      </w:pPr>
      <w:r>
        <w:rPr>
          <w:i/>
        </w:rPr>
        <w:t>L</w:t>
      </w:r>
      <w:r>
        <w:t xml:space="preserve"> = 0</w:t>
      </w:r>
    </w:p>
    <w:p w14:paraId="2BCC73C4" w14:textId="77777777" w:rsidR="009F7A98" w:rsidRDefault="009F7A98" w:rsidP="00312E83">
      <w:pPr>
        <w:pStyle w:val="B2"/>
      </w:pPr>
      <w:r>
        <w:t xml:space="preserve">Number of code blocks: </w:t>
      </w:r>
      <w:r w:rsidR="000429A3">
        <w:rPr>
          <w:position w:val="-6"/>
        </w:rPr>
        <w:pict w14:anchorId="02526F18">
          <v:shape id="_x0000_i1045" type="#_x0000_t75" style="width:24.3pt;height:12.55pt">
            <v:imagedata r:id="rId30" o:title=""/>
          </v:shape>
        </w:pict>
      </w:r>
    </w:p>
    <w:p w14:paraId="5D81E5BE" w14:textId="77777777" w:rsidR="009F7A98" w:rsidRDefault="000429A3" w:rsidP="00312E83">
      <w:pPr>
        <w:pStyle w:val="B2"/>
      </w:pPr>
      <w:r>
        <w:rPr>
          <w:position w:val="-4"/>
        </w:rPr>
        <w:pict w14:anchorId="2F7CA09F">
          <v:shape id="_x0000_i1046" type="#_x0000_t75" style="width:31pt;height:12.55pt">
            <v:imagedata r:id="rId31" o:title=""/>
          </v:shape>
        </w:pict>
      </w:r>
    </w:p>
    <w:p w14:paraId="5B57850F" w14:textId="77777777" w:rsidR="009F7A98" w:rsidRDefault="009F7A98" w:rsidP="00312E83">
      <w:pPr>
        <w:pStyle w:val="B1"/>
      </w:pPr>
      <w:r>
        <w:t>else</w:t>
      </w:r>
    </w:p>
    <w:p w14:paraId="479884E3" w14:textId="77777777" w:rsidR="009F7A98" w:rsidRDefault="009F7A98" w:rsidP="00312E83">
      <w:pPr>
        <w:pStyle w:val="B2"/>
      </w:pPr>
      <w:r>
        <w:rPr>
          <w:i/>
        </w:rPr>
        <w:t>L</w:t>
      </w:r>
      <w:r>
        <w:t xml:space="preserve"> = 24</w:t>
      </w:r>
    </w:p>
    <w:p w14:paraId="412EDCA5" w14:textId="77777777" w:rsidR="009F7A98" w:rsidRDefault="009F7A98" w:rsidP="00312E83">
      <w:pPr>
        <w:pStyle w:val="B2"/>
      </w:pPr>
      <w:r>
        <w:t xml:space="preserve">Number of code blocks: </w:t>
      </w:r>
      <w:r w:rsidR="000429A3">
        <w:rPr>
          <w:position w:val="-10"/>
        </w:rPr>
        <w:pict w14:anchorId="5B2AB061">
          <v:shape id="_x0000_i1047" type="#_x0000_t75" style="width:68.65pt;height:15.05pt">
            <v:imagedata r:id="rId32" o:title=""/>
          </v:shape>
        </w:pict>
      </w:r>
      <w:r>
        <w:t>.</w:t>
      </w:r>
    </w:p>
    <w:p w14:paraId="3DD37A29" w14:textId="77777777" w:rsidR="009F7A98" w:rsidRDefault="000429A3" w:rsidP="00312E83">
      <w:pPr>
        <w:pStyle w:val="B2"/>
      </w:pPr>
      <w:r>
        <w:rPr>
          <w:position w:val="-6"/>
        </w:rPr>
        <w:pict w14:anchorId="0FBD680F">
          <v:shape id="_x0000_i1048" type="#_x0000_t75" style="width:58.6pt;height:13.4pt">
            <v:imagedata r:id="rId33" o:title=""/>
          </v:shape>
        </w:pict>
      </w:r>
    </w:p>
    <w:p w14:paraId="75025706" w14:textId="77777777" w:rsidR="009F7A98" w:rsidRDefault="009F7A98" w:rsidP="00312E83">
      <w:pPr>
        <w:pStyle w:val="B1"/>
      </w:pPr>
      <w:r>
        <w:t>end if</w:t>
      </w:r>
    </w:p>
    <w:p w14:paraId="75D1831A" w14:textId="77777777" w:rsidR="009F7A98" w:rsidRDefault="009F7A98">
      <w:r>
        <w:t xml:space="preserve">The bits output from code block segmentation, for </w:t>
      </w:r>
      <w:r>
        <w:rPr>
          <w:i/>
        </w:rPr>
        <w:t>C</w:t>
      </w:r>
      <w:r>
        <w:t> </w:t>
      </w:r>
      <w:r>
        <w:sym w:font="Symbol" w:char="F0B9"/>
      </w:r>
      <w:r>
        <w:t> 0, are denoted by</w:t>
      </w:r>
      <w:r w:rsidR="000429A3">
        <w:rPr>
          <w:position w:val="-14"/>
        </w:rPr>
        <w:pict w14:anchorId="704DD3B9">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019F7B74"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5E4FC01F" w14:textId="77777777" w:rsidR="009F7A98" w:rsidRDefault="009F7A98" w:rsidP="000F6B50">
      <w:pPr>
        <w:pStyle w:val="B2"/>
      </w:pPr>
      <w:r>
        <w:t xml:space="preserve">First segmentation size: </w:t>
      </w:r>
      <w:r w:rsidR="000429A3">
        <w:rPr>
          <w:position w:val="-10"/>
        </w:rPr>
        <w:pict w14:anchorId="74C05CF6">
          <v:shape id="_x0000_i1050" type="#_x0000_t75" style="width:16.75pt;height:15.05pt">
            <v:imagedata r:id="rId35" o:title=""/>
          </v:shape>
        </w:pict>
      </w:r>
      <w:r>
        <w:t xml:space="preserve">= minimum </w:t>
      </w:r>
      <w:r>
        <w:rPr>
          <w:i/>
        </w:rPr>
        <w:t>K</w:t>
      </w:r>
      <w:r>
        <w:t xml:space="preserve"> in table 5.1.3-3 such that </w:t>
      </w:r>
      <w:r w:rsidR="000429A3">
        <w:rPr>
          <w:position w:val="-6"/>
        </w:rPr>
        <w:pict w14:anchorId="12BB33D8">
          <v:shape id="_x0000_i1051" type="#_x0000_t75" style="width:43.55pt;height:13.4pt">
            <v:imagedata r:id="rId36" o:title=""/>
          </v:shape>
        </w:pict>
      </w:r>
    </w:p>
    <w:p w14:paraId="348A3AD5" w14:textId="77777777" w:rsidR="009F7A98" w:rsidRDefault="009F7A98" w:rsidP="000F6B50">
      <w:pPr>
        <w:pStyle w:val="B2"/>
      </w:pPr>
      <w:r>
        <w:t xml:space="preserve">if </w:t>
      </w:r>
      <w:r w:rsidR="000429A3">
        <w:rPr>
          <w:position w:val="-6"/>
        </w:rPr>
        <w:pict w14:anchorId="32C09D4B">
          <v:shape id="_x0000_i1052" type="#_x0000_t75" style="width:24.3pt;height:12.55pt">
            <v:imagedata r:id="rId37" o:title=""/>
          </v:shape>
        </w:pict>
      </w:r>
    </w:p>
    <w:p w14:paraId="35FFCCF4" w14:textId="77777777" w:rsidR="009F7A98" w:rsidRDefault="009F7A98" w:rsidP="000F6B50">
      <w:pPr>
        <w:pStyle w:val="B3"/>
        <w:rPr>
          <w:rFonts w:eastAsia="?? ??"/>
          <w:lang w:val="en-US"/>
        </w:rPr>
      </w:pPr>
      <w:r>
        <w:t xml:space="preserve">the number of code blocks with length </w:t>
      </w:r>
      <w:r w:rsidR="000429A3">
        <w:rPr>
          <w:position w:val="-10"/>
        </w:rPr>
        <w:pict w14:anchorId="225F0616">
          <v:shape id="_x0000_i1053" type="#_x0000_t75" style="width:16.75pt;height:15.05pt">
            <v:imagedata r:id="rId35" o:title=""/>
          </v:shape>
        </w:pict>
      </w:r>
      <w:r>
        <w:t xml:space="preserve"> is </w:t>
      </w:r>
      <w:r w:rsidR="000429A3">
        <w:rPr>
          <w:position w:val="-10"/>
        </w:rPr>
        <w:pict w14:anchorId="32794A8B">
          <v:shape id="_x0000_i1054" type="#_x0000_t75" style="width:15.05pt;height:15.05pt">
            <v:imagedata r:id="rId38" o:title=""/>
          </v:shape>
        </w:pict>
      </w:r>
      <w:r>
        <w:t xml:space="preserve">=1, </w:t>
      </w:r>
      <w:r w:rsidR="000429A3">
        <w:rPr>
          <w:position w:val="-10"/>
        </w:rPr>
        <w:pict w14:anchorId="722D7416">
          <v:shape id="_x0000_i1055" type="#_x0000_t75" style="width:32.65pt;height:15.05pt">
            <v:imagedata r:id="rId39" o:title=""/>
          </v:shape>
        </w:pict>
      </w:r>
      <w:r>
        <w:t xml:space="preserve">, </w:t>
      </w:r>
      <w:r w:rsidR="000429A3">
        <w:rPr>
          <w:position w:val="-10"/>
        </w:rPr>
        <w:pict w14:anchorId="54CB55AB">
          <v:shape id="_x0000_i1056" type="#_x0000_t75" style="width:31.8pt;height:15.05pt">
            <v:imagedata r:id="rId40" o:title=""/>
          </v:shape>
        </w:pict>
      </w:r>
    </w:p>
    <w:p w14:paraId="316682BC" w14:textId="77777777" w:rsidR="009F7A98" w:rsidRDefault="009F7A98" w:rsidP="000F6B50">
      <w:pPr>
        <w:pStyle w:val="B2"/>
      </w:pPr>
      <w:r>
        <w:rPr>
          <w:rFonts w:eastAsia="?? ??"/>
          <w:lang w:val="en-US"/>
        </w:rPr>
        <w:t>else i</w:t>
      </w:r>
      <w:r>
        <w:t xml:space="preserve">f </w:t>
      </w:r>
      <w:r w:rsidR="000429A3">
        <w:rPr>
          <w:position w:val="-6"/>
        </w:rPr>
        <w:pict w14:anchorId="17A26DB2">
          <v:shape id="_x0000_i1057" type="#_x0000_t75" style="width:24.3pt;height:12.55pt">
            <v:imagedata r:id="rId41" o:title=""/>
          </v:shape>
        </w:pict>
      </w:r>
    </w:p>
    <w:p w14:paraId="44B234D2" w14:textId="77777777" w:rsidR="009F7A98" w:rsidRDefault="009F7A98" w:rsidP="000F6B50">
      <w:pPr>
        <w:pStyle w:val="B3"/>
      </w:pPr>
      <w:r>
        <w:t xml:space="preserve">Second segmentation size: </w:t>
      </w:r>
      <w:r w:rsidR="000429A3">
        <w:rPr>
          <w:position w:val="-10"/>
        </w:rPr>
        <w:pict w14:anchorId="4D5700B5">
          <v:shape id="_x0000_i1058" type="#_x0000_t75" style="width:16.75pt;height:15.05pt">
            <v:imagedata r:id="rId42" o:title=""/>
          </v:shape>
        </w:pict>
      </w:r>
      <w:r>
        <w:t xml:space="preserve">= maximum </w:t>
      </w:r>
      <w:r>
        <w:rPr>
          <w:i/>
        </w:rPr>
        <w:t>K</w:t>
      </w:r>
      <w:r>
        <w:t xml:space="preserve"> in table 5.1.3-3 such that </w:t>
      </w:r>
      <w:r w:rsidR="000429A3">
        <w:rPr>
          <w:position w:val="-10"/>
        </w:rPr>
        <w:pict w14:anchorId="1DC2FEB1">
          <v:shape id="_x0000_i1059" type="#_x0000_t75" style="width:34.35pt;height:15.05pt">
            <v:imagedata r:id="rId43" o:title=""/>
          </v:shape>
        </w:pict>
      </w:r>
      <w:r>
        <w:t xml:space="preserve"> </w:t>
      </w:r>
    </w:p>
    <w:p w14:paraId="03A143EB" w14:textId="77777777" w:rsidR="009F7A98" w:rsidRDefault="000429A3" w:rsidP="000F6B50">
      <w:pPr>
        <w:pStyle w:val="B3"/>
      </w:pPr>
      <w:r>
        <w:rPr>
          <w:position w:val="-10"/>
        </w:rPr>
        <w:pict w14:anchorId="5CB18518">
          <v:shape id="_x0000_i1060" type="#_x0000_t75" style="width:64.45pt;height:15.05pt">
            <v:imagedata r:id="rId44" o:title=""/>
          </v:shape>
        </w:pict>
      </w:r>
    </w:p>
    <w:p w14:paraId="5CB749DD" w14:textId="77777777" w:rsidR="009F7A98" w:rsidRDefault="009F7A98" w:rsidP="000F6B50">
      <w:pPr>
        <w:pStyle w:val="B4"/>
      </w:pPr>
      <w:r>
        <w:t>Number of segments of size</w:t>
      </w:r>
      <w:r w:rsidR="000429A3">
        <w:rPr>
          <w:position w:val="-10"/>
        </w:rPr>
        <w:pict w14:anchorId="214BDDC9">
          <v:shape id="_x0000_i1061" type="#_x0000_t75" style="width:16.75pt;height:15.05pt">
            <v:imagedata r:id="rId42" o:title=""/>
          </v:shape>
        </w:pict>
      </w:r>
      <w:r>
        <w:t xml:space="preserve">: </w:t>
      </w:r>
      <w:r w:rsidR="000429A3">
        <w:rPr>
          <w:position w:val="-28"/>
        </w:rPr>
        <w:pict w14:anchorId="7688295B">
          <v:shape id="_x0000_i1062" type="#_x0000_t75" style="width:82.9pt;height:32.65pt">
            <v:imagedata r:id="rId45" o:title=""/>
          </v:shape>
        </w:pict>
      </w:r>
      <w:r>
        <w:t>.</w:t>
      </w:r>
    </w:p>
    <w:p w14:paraId="7E9985AA" w14:textId="77777777" w:rsidR="009F7A98" w:rsidRDefault="009F7A98" w:rsidP="000F6B50">
      <w:pPr>
        <w:pStyle w:val="B4"/>
      </w:pPr>
      <w:r>
        <w:t>Number of segments of size</w:t>
      </w:r>
      <w:r w:rsidR="000429A3">
        <w:rPr>
          <w:position w:val="-10"/>
        </w:rPr>
        <w:pict w14:anchorId="60A770E2">
          <v:shape id="_x0000_i1063" type="#_x0000_t75" style="width:16.75pt;height:15.05pt">
            <v:imagedata r:id="rId46" o:title=""/>
          </v:shape>
        </w:pict>
      </w:r>
      <w:r>
        <w:rPr>
          <w:i/>
        </w:rPr>
        <w:t>:</w:t>
      </w:r>
      <w:r>
        <w:t xml:space="preserve"> </w:t>
      </w:r>
      <w:r w:rsidR="000429A3">
        <w:rPr>
          <w:position w:val="-10"/>
        </w:rPr>
        <w:pict w14:anchorId="12A26C70">
          <v:shape id="_x0000_i1064" type="#_x0000_t75" style="width:54.4pt;height:15.05pt">
            <v:imagedata r:id="rId47" o:title=""/>
          </v:shape>
        </w:pict>
      </w:r>
      <w:r>
        <w:t>.</w:t>
      </w:r>
    </w:p>
    <w:p w14:paraId="62A9B78D" w14:textId="77777777" w:rsidR="009F7A98" w:rsidRDefault="009F7A98" w:rsidP="000F6B50">
      <w:pPr>
        <w:pStyle w:val="B2"/>
      </w:pPr>
      <w:r>
        <w:t>end if</w:t>
      </w:r>
    </w:p>
    <w:p w14:paraId="23F39289" w14:textId="77777777" w:rsidR="009F7A98" w:rsidRDefault="009F7A98">
      <w:pPr>
        <w:pStyle w:val="B2"/>
      </w:pPr>
      <w:r>
        <w:t xml:space="preserve">Number of filler bits: </w:t>
      </w:r>
      <w:r w:rsidR="000429A3">
        <w:rPr>
          <w:position w:val="-10"/>
        </w:rPr>
        <w:pict w14:anchorId="7C26D276">
          <v:shape id="_x0000_i1065" type="#_x0000_t75" style="width:112.2pt;height:15.05pt">
            <v:imagedata r:id="rId48" o:title=""/>
          </v:shape>
        </w:pict>
      </w:r>
    </w:p>
    <w:p w14:paraId="52496457"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649B3DE3" w14:textId="77777777" w:rsidR="009F7A98" w:rsidRDefault="000429A3" w:rsidP="000F6B50">
      <w:pPr>
        <w:pStyle w:val="B3"/>
        <w:rPr>
          <w:kern w:val="2"/>
          <w:lang w:val="en-US"/>
        </w:rPr>
      </w:pPr>
      <w:r>
        <w:rPr>
          <w:position w:val="-10"/>
        </w:rPr>
        <w:pict w14:anchorId="7864E788">
          <v:shape id="_x0000_i1066" type="#_x0000_t75" style="width:68.65pt;height:15.05pt">
            <v:imagedata r:id="rId49" o:title=""/>
          </v:shape>
        </w:pict>
      </w:r>
    </w:p>
    <w:p w14:paraId="32A216F7" w14:textId="77777777" w:rsidR="009F7A98" w:rsidRPr="00AF55BB" w:rsidRDefault="009F7A98">
      <w:pPr>
        <w:pStyle w:val="B2"/>
        <w:rPr>
          <w:kern w:val="2"/>
        </w:rPr>
      </w:pPr>
      <w:r w:rsidRPr="00AF55BB">
        <w:rPr>
          <w:kern w:val="2"/>
        </w:rPr>
        <w:lastRenderedPageBreak/>
        <w:t>end for</w:t>
      </w:r>
    </w:p>
    <w:p w14:paraId="0F57D1F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371F5244" w14:textId="77777777" w:rsidR="009F7A98" w:rsidRPr="00AF55BB" w:rsidRDefault="009F7A98">
      <w:pPr>
        <w:pStyle w:val="B2"/>
        <w:rPr>
          <w:kern w:val="2"/>
        </w:rPr>
      </w:pPr>
      <w:r w:rsidRPr="00AF55BB">
        <w:rPr>
          <w:i/>
          <w:kern w:val="2"/>
        </w:rPr>
        <w:t xml:space="preserve">s </w:t>
      </w:r>
      <w:r w:rsidRPr="00AF55BB">
        <w:rPr>
          <w:kern w:val="2"/>
        </w:rPr>
        <w:t>= 0</w:t>
      </w:r>
    </w:p>
    <w:p w14:paraId="47A3CA80"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719C7B7F" w14:textId="77777777" w:rsidR="009F7A98" w:rsidRPr="00AF55BB" w:rsidRDefault="009F7A98" w:rsidP="000F6B50">
      <w:pPr>
        <w:pStyle w:val="B3"/>
        <w:rPr>
          <w:kern w:val="2"/>
        </w:rPr>
      </w:pPr>
      <w:r w:rsidRPr="00AF55BB">
        <w:rPr>
          <w:kern w:val="2"/>
        </w:rPr>
        <w:t xml:space="preserve">if </w:t>
      </w:r>
      <w:r w:rsidR="000429A3">
        <w:rPr>
          <w:position w:val="-10"/>
        </w:rPr>
        <w:pict w14:anchorId="5213578C">
          <v:shape id="_x0000_i1067" type="#_x0000_t75" style="width:31pt;height:15.05pt">
            <v:imagedata r:id="rId50" o:title=""/>
          </v:shape>
        </w:pict>
      </w:r>
      <w:r w:rsidRPr="00AF55BB">
        <w:rPr>
          <w:kern w:val="2"/>
        </w:rPr>
        <w:t xml:space="preserve"> </w:t>
      </w:r>
    </w:p>
    <w:p w14:paraId="1B3A9FAA" w14:textId="77777777" w:rsidR="009F7A98" w:rsidRDefault="000429A3" w:rsidP="000F6B50">
      <w:pPr>
        <w:pStyle w:val="B4"/>
        <w:rPr>
          <w:lang w:val="da-DK"/>
        </w:rPr>
      </w:pPr>
      <w:r>
        <w:rPr>
          <w:position w:val="-10"/>
          <w:lang w:val="da-DK"/>
        </w:rPr>
        <w:pict w14:anchorId="4B127B89">
          <v:shape id="_x0000_i1068" type="#_x0000_t75" style="width:40.2pt;height:15.05pt">
            <v:imagedata r:id="rId51" o:title=""/>
          </v:shape>
        </w:pict>
      </w:r>
    </w:p>
    <w:p w14:paraId="330BFF38" w14:textId="77777777" w:rsidR="009F7A98" w:rsidRDefault="009F7A98" w:rsidP="000F6B50">
      <w:pPr>
        <w:pStyle w:val="B3"/>
        <w:rPr>
          <w:lang w:val="da-DK"/>
        </w:rPr>
      </w:pPr>
      <w:r>
        <w:rPr>
          <w:lang w:val="da-DK"/>
        </w:rPr>
        <w:t>else</w:t>
      </w:r>
    </w:p>
    <w:p w14:paraId="6E4AE59A" w14:textId="77777777" w:rsidR="009F7A98" w:rsidRDefault="000429A3" w:rsidP="000F6B50">
      <w:pPr>
        <w:pStyle w:val="B4"/>
        <w:rPr>
          <w:lang w:val="da-DK"/>
        </w:rPr>
      </w:pPr>
      <w:r>
        <w:rPr>
          <w:position w:val="-10"/>
          <w:lang w:val="da-DK"/>
        </w:rPr>
        <w:pict w14:anchorId="1F1A2345">
          <v:shape id="_x0000_i1069" type="#_x0000_t75" style="width:40.2pt;height:15.05pt">
            <v:imagedata r:id="rId52" o:title=""/>
          </v:shape>
        </w:pict>
      </w:r>
    </w:p>
    <w:p w14:paraId="4A57321E" w14:textId="77777777" w:rsidR="009F7A98" w:rsidRDefault="009F7A98" w:rsidP="000F6B50">
      <w:pPr>
        <w:pStyle w:val="B3"/>
        <w:rPr>
          <w:lang w:val="da-DK"/>
        </w:rPr>
      </w:pPr>
      <w:r>
        <w:rPr>
          <w:lang w:val="da-DK"/>
        </w:rPr>
        <w:t>end if</w:t>
      </w:r>
    </w:p>
    <w:p w14:paraId="0E2A7567" w14:textId="77777777" w:rsidR="009F7A98" w:rsidRDefault="009F7A98" w:rsidP="00952F85">
      <w:pPr>
        <w:pStyle w:val="B3"/>
        <w:rPr>
          <w:lang w:val="da-DK"/>
        </w:rPr>
      </w:pPr>
      <w:r>
        <w:rPr>
          <w:lang w:val="da-DK"/>
        </w:rPr>
        <w:t xml:space="preserve">while </w:t>
      </w:r>
      <w:r w:rsidR="000429A3">
        <w:rPr>
          <w:position w:val="-10"/>
          <w:lang w:val="da-DK"/>
        </w:rPr>
        <w:pict w14:anchorId="48C7C224">
          <v:shape id="_x0000_i1070" type="#_x0000_t75" style="width:46.9pt;height:15.05pt">
            <v:imagedata r:id="rId53" o:title=""/>
          </v:shape>
        </w:pict>
      </w:r>
    </w:p>
    <w:p w14:paraId="0DE6B55B" w14:textId="77777777" w:rsidR="009F7A98" w:rsidRDefault="000429A3" w:rsidP="00952F85">
      <w:pPr>
        <w:pStyle w:val="B3"/>
        <w:rPr>
          <w:lang w:val="da-DK"/>
        </w:rPr>
      </w:pPr>
      <w:r>
        <w:rPr>
          <w:position w:val="-10"/>
          <w:lang w:val="da-DK"/>
        </w:rPr>
        <w:pict w14:anchorId="326FC222">
          <v:shape id="_x0000_i1071" type="#_x0000_t75" style="width:34.35pt;height:15.05pt">
            <v:imagedata r:id="rId54" o:title=""/>
          </v:shape>
        </w:pict>
      </w:r>
    </w:p>
    <w:p w14:paraId="66C81BBA" w14:textId="77777777" w:rsidR="009F7A98" w:rsidRDefault="000429A3" w:rsidP="00952F85">
      <w:pPr>
        <w:pStyle w:val="B3"/>
        <w:rPr>
          <w:lang w:val="da-DK"/>
        </w:rPr>
      </w:pPr>
      <w:r>
        <w:rPr>
          <w:position w:val="-6"/>
          <w:lang w:val="da-DK"/>
        </w:rPr>
        <w:pict w14:anchorId="04777124">
          <v:shape id="_x0000_i1072" type="#_x0000_t75" style="width:37.65pt;height:13.4pt">
            <v:imagedata r:id="rId55" o:title=""/>
          </v:shape>
        </w:pict>
      </w:r>
    </w:p>
    <w:p w14:paraId="25DCAD33" w14:textId="77777777" w:rsidR="009F7A98" w:rsidRDefault="000429A3" w:rsidP="00952F85">
      <w:pPr>
        <w:pStyle w:val="B3"/>
        <w:rPr>
          <w:lang w:val="da-DK"/>
        </w:rPr>
      </w:pPr>
      <w:r>
        <w:rPr>
          <w:position w:val="-6"/>
          <w:lang w:val="da-DK"/>
        </w:rPr>
        <w:pict w14:anchorId="753C1CEF">
          <v:shape id="_x0000_i1073" type="#_x0000_t75" style="width:34.35pt;height:12.55pt">
            <v:imagedata r:id="rId56" o:title=""/>
          </v:shape>
        </w:pict>
      </w:r>
    </w:p>
    <w:p w14:paraId="1DED5652" w14:textId="77777777" w:rsidR="009F7A98" w:rsidRPr="00AF55BB" w:rsidRDefault="009F7A98" w:rsidP="00952F85">
      <w:pPr>
        <w:pStyle w:val="B3"/>
      </w:pPr>
      <w:r w:rsidRPr="00AF55BB">
        <w:t>end while</w:t>
      </w:r>
    </w:p>
    <w:p w14:paraId="351544A2"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0BF6C136" w14:textId="77777777" w:rsidR="009F7A98" w:rsidRDefault="009F7A98" w:rsidP="00952F85">
      <w:pPr>
        <w:pStyle w:val="B4"/>
      </w:pPr>
      <w:r>
        <w:t xml:space="preserve">The sequence </w:t>
      </w:r>
      <w:r w:rsidR="000429A3">
        <w:rPr>
          <w:position w:val="-14"/>
        </w:rPr>
        <w:pict w14:anchorId="1E2EF922">
          <v:shape id="_x0000_i1074" type="#_x0000_t75" style="width:104.65pt;height:15.9pt">
            <v:imagedata r:id="rId57" o:title=""/>
          </v:shape>
        </w:pict>
      </w:r>
      <w:r>
        <w:t xml:space="preserve"> is used to calculate the CRC parity bits </w:t>
      </w:r>
      <w:r w:rsidR="000429A3">
        <w:rPr>
          <w:position w:val="-12"/>
        </w:rPr>
        <w:pict w14:anchorId="0B184E05">
          <v:shape id="_x0000_i1075" type="#_x0000_t75" style="width:85.4pt;height:14.2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14:paraId="145EFD9A" w14:textId="77777777" w:rsidR="009F7A98" w:rsidRDefault="009F7A98" w:rsidP="00952F85">
      <w:pPr>
        <w:pStyle w:val="B4"/>
      </w:pPr>
      <w:r>
        <w:t>while</w:t>
      </w:r>
      <w:r w:rsidR="000429A3">
        <w:rPr>
          <w:kern w:val="2"/>
          <w:position w:val="-10"/>
        </w:rPr>
        <w:pict w14:anchorId="3E75BFED">
          <v:shape id="_x0000_i1076" type="#_x0000_t75" style="width:31.8pt;height:15.05pt">
            <v:imagedata r:id="rId59" o:title=""/>
          </v:shape>
        </w:pict>
      </w:r>
    </w:p>
    <w:p w14:paraId="1B33AD47" w14:textId="77777777" w:rsidR="009F7A98" w:rsidRDefault="000429A3" w:rsidP="00952F85">
      <w:pPr>
        <w:pStyle w:val="B5"/>
      </w:pPr>
      <w:r>
        <w:rPr>
          <w:position w:val="-14"/>
        </w:rPr>
        <w:pict w14:anchorId="4650C415">
          <v:shape id="_x0000_i1077" type="#_x0000_t75" style="width:61.1pt;height:15.9pt">
            <v:imagedata r:id="rId60" o:title=""/>
          </v:shape>
        </w:pict>
      </w:r>
    </w:p>
    <w:p w14:paraId="288B3657" w14:textId="77777777" w:rsidR="009F7A98" w:rsidRDefault="000429A3" w:rsidP="00952F85">
      <w:pPr>
        <w:pStyle w:val="B5"/>
      </w:pPr>
      <w:r>
        <w:rPr>
          <w:position w:val="-6"/>
        </w:rPr>
        <w:pict w14:anchorId="237F436E">
          <v:shape id="_x0000_i1078" type="#_x0000_t75" style="width:37.65pt;height:12.55pt">
            <v:imagedata r:id="rId61" o:title=""/>
          </v:shape>
        </w:pict>
      </w:r>
    </w:p>
    <w:p w14:paraId="7FB06E42" w14:textId="77777777" w:rsidR="009F7A98" w:rsidRDefault="009F7A98" w:rsidP="00952F85">
      <w:pPr>
        <w:pStyle w:val="B4"/>
      </w:pPr>
      <w:r>
        <w:t>end while</w:t>
      </w:r>
    </w:p>
    <w:p w14:paraId="2E82E532" w14:textId="77777777" w:rsidR="009F7A98" w:rsidRDefault="009F7A98" w:rsidP="00952F85">
      <w:pPr>
        <w:pStyle w:val="B3"/>
        <w:rPr>
          <w:kern w:val="2"/>
          <w:lang w:val="da-DK"/>
        </w:rPr>
      </w:pPr>
      <w:r>
        <w:t>end if</w:t>
      </w:r>
    </w:p>
    <w:p w14:paraId="6E9F7585" w14:textId="77777777" w:rsidR="009F7A98" w:rsidRDefault="000429A3" w:rsidP="00952F85">
      <w:pPr>
        <w:pStyle w:val="B3"/>
        <w:rPr>
          <w:lang w:val="da-DK"/>
        </w:rPr>
      </w:pPr>
      <w:r>
        <w:rPr>
          <w:position w:val="-6"/>
          <w:lang w:val="da-DK"/>
        </w:rPr>
        <w:pict w14:anchorId="644A98B8">
          <v:shape id="_x0000_i1079" type="#_x0000_t75" style="width:24.3pt;height:13.4pt">
            <v:imagedata r:id="rId62" o:title=""/>
          </v:shape>
        </w:pict>
      </w:r>
    </w:p>
    <w:p w14:paraId="766C5EA8" w14:textId="77777777" w:rsidR="009F7A98" w:rsidRPr="00AF55BB" w:rsidRDefault="009F7A98">
      <w:pPr>
        <w:pStyle w:val="B2"/>
        <w:rPr>
          <w:kern w:val="2"/>
        </w:rPr>
      </w:pPr>
      <w:r w:rsidRPr="00AF55BB">
        <w:rPr>
          <w:kern w:val="2"/>
        </w:rPr>
        <w:t>end for</w:t>
      </w:r>
    </w:p>
    <w:p w14:paraId="3678503D" w14:textId="77777777" w:rsidR="009F7A98" w:rsidRDefault="009F7A98">
      <w:pPr>
        <w:pStyle w:val="Heading3"/>
      </w:pPr>
      <w:bookmarkStart w:id="48" w:name="_Toc10818713"/>
      <w:bookmarkStart w:id="49" w:name="_Toc20409123"/>
      <w:bookmarkStart w:id="50" w:name="_Toc74564283"/>
      <w:r>
        <w:t>5.1.3</w:t>
      </w:r>
      <w:r>
        <w:tab/>
        <w:t>Channel coding</w:t>
      </w:r>
      <w:bookmarkEnd w:id="48"/>
      <w:bookmarkEnd w:id="49"/>
      <w:bookmarkEnd w:id="50"/>
    </w:p>
    <w:p w14:paraId="40AAFBB8" w14:textId="77777777" w:rsidR="009F7A98" w:rsidRDefault="009F7A98">
      <w:r>
        <w:t>The bit sequence input for a given code block to channel coding is denoted by</w:t>
      </w:r>
      <w:r w:rsidR="000429A3">
        <w:rPr>
          <w:position w:val="-10"/>
        </w:rPr>
        <w:pict w14:anchorId="1CD1A8CE">
          <v:shape id="_x0000_i1080" type="#_x0000_t75" style="width:85.4pt;height:15.05pt">
            <v:imagedata r:id="rId63" o:title=""/>
          </v:shape>
        </w:pict>
      </w:r>
      <w:r>
        <w:t xml:space="preserve">, where </w:t>
      </w:r>
      <w:r>
        <w:rPr>
          <w:i/>
        </w:rPr>
        <w:t>K</w:t>
      </w:r>
      <w:r>
        <w:t xml:space="preserve"> is the number of bits to encode. After encoding the bits are denoted by</w:t>
      </w:r>
      <w:r w:rsidR="000429A3">
        <w:rPr>
          <w:position w:val="-12"/>
        </w:rPr>
        <w:pict w14:anchorId="3245B822">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0429A3">
        <w:rPr>
          <w:position w:val="-10"/>
        </w:rPr>
        <w:pict w14:anchorId="37B5CD43">
          <v:shape id="_x0000_i1082" type="#_x0000_t75" style="width:13.4pt;height:15.05pt">
            <v:imagedata r:id="rId65" o:title=""/>
          </v:shape>
        </w:pict>
      </w:r>
      <w:r>
        <w:t xml:space="preserve"> and </w:t>
      </w:r>
      <w:r w:rsidR="000429A3">
        <w:rPr>
          <w:position w:val="-12"/>
        </w:rPr>
        <w:pict w14:anchorId="5490662B">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14:paraId="7A878739" w14:textId="77777777" w:rsidR="009F7A98" w:rsidRDefault="009F7A98">
      <w:r>
        <w:t>The following channel coding schemes can be applied to TrCHs:</w:t>
      </w:r>
    </w:p>
    <w:p w14:paraId="3C5B9D8D" w14:textId="77777777" w:rsidR="009F7A98" w:rsidRDefault="009F7A98">
      <w:pPr>
        <w:pStyle w:val="B1"/>
      </w:pPr>
      <w:r>
        <w:t>-</w:t>
      </w:r>
      <w:r>
        <w:tab/>
        <w:t>tail biting convolutional coding;</w:t>
      </w:r>
    </w:p>
    <w:p w14:paraId="21B81034" w14:textId="77777777" w:rsidR="009F7A98" w:rsidRDefault="009F7A98">
      <w:pPr>
        <w:pStyle w:val="B1"/>
      </w:pPr>
      <w:r>
        <w:t>-</w:t>
      </w:r>
      <w:r>
        <w:tab/>
        <w:t>turbo coding.</w:t>
      </w:r>
    </w:p>
    <w:p w14:paraId="2D525689" w14:textId="77777777" w:rsidR="009F7A98" w:rsidRDefault="009F7A98">
      <w:r>
        <w:lastRenderedPageBreak/>
        <w:t>Usage of coding scheme and coding rate for the different types of TrCH is shown in table 5.1.3-1. Usage of coding scheme and coding rate for the different control information types is shown in table 5.1.3-2.</w:t>
      </w:r>
    </w:p>
    <w:p w14:paraId="4ACE8FB9" w14:textId="77777777" w:rsidR="009F7A98" w:rsidRDefault="009F7A98">
      <w:r>
        <w:t xml:space="preserve">The values of </w:t>
      </w:r>
      <w:r>
        <w:rPr>
          <w:i/>
        </w:rPr>
        <w:t>D</w:t>
      </w:r>
      <w:r>
        <w:t xml:space="preserve"> in connection with each coding scheme:</w:t>
      </w:r>
    </w:p>
    <w:p w14:paraId="716C90C2" w14:textId="77777777" w:rsidR="009F7A98" w:rsidRDefault="009F7A98">
      <w:pPr>
        <w:pStyle w:val="B1"/>
      </w:pPr>
      <w:r>
        <w:t>-</w:t>
      </w:r>
      <w:r>
        <w:tab/>
        <w:t xml:space="preserve">tail biting convolutional coding with rate 1/3: </w:t>
      </w:r>
      <w:r>
        <w:rPr>
          <w:i/>
        </w:rPr>
        <w:t>D = K</w:t>
      </w:r>
      <w:r>
        <w:t>;</w:t>
      </w:r>
    </w:p>
    <w:p w14:paraId="6CFA5989" w14:textId="77777777" w:rsidR="009F7A98" w:rsidRDefault="009F7A98">
      <w:pPr>
        <w:pStyle w:val="B1"/>
      </w:pPr>
      <w:r>
        <w:t>-</w:t>
      </w:r>
      <w:r>
        <w:tab/>
        <w:t xml:space="preserve">turbo coding with rate 1/3: </w:t>
      </w:r>
      <w:r>
        <w:rPr>
          <w:i/>
        </w:rPr>
        <w:t>D</w:t>
      </w:r>
      <w:r>
        <w:t xml:space="preserve"> = </w:t>
      </w:r>
      <w:r>
        <w:rPr>
          <w:i/>
        </w:rPr>
        <w:t xml:space="preserve">K </w:t>
      </w:r>
      <w:r>
        <w:t>+ 4.</w:t>
      </w:r>
    </w:p>
    <w:p w14:paraId="5B49CEBC"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98CE6C7"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5400728A" w14:textId="77777777" w:rsidTr="00382E1D">
        <w:trPr>
          <w:cantSplit/>
          <w:jc w:val="center"/>
        </w:trPr>
        <w:tc>
          <w:tcPr>
            <w:tcW w:w="3600" w:type="dxa"/>
            <w:vAlign w:val="center"/>
          </w:tcPr>
          <w:p w14:paraId="6D7E2A05" w14:textId="77777777" w:rsidR="00382E1D" w:rsidRPr="00A569D4" w:rsidRDefault="00382E1D" w:rsidP="00382E1D">
            <w:pPr>
              <w:pStyle w:val="TAH"/>
            </w:pPr>
            <w:r w:rsidRPr="00A569D4">
              <w:t>TrCH</w:t>
            </w:r>
          </w:p>
        </w:tc>
        <w:tc>
          <w:tcPr>
            <w:tcW w:w="1548" w:type="dxa"/>
            <w:vAlign w:val="center"/>
          </w:tcPr>
          <w:p w14:paraId="1C1EF7D5" w14:textId="77777777" w:rsidR="00382E1D" w:rsidRPr="00A569D4" w:rsidRDefault="00382E1D" w:rsidP="00382E1D">
            <w:pPr>
              <w:pStyle w:val="TAH"/>
            </w:pPr>
            <w:r w:rsidRPr="00A569D4">
              <w:t>Coding scheme</w:t>
            </w:r>
          </w:p>
        </w:tc>
        <w:tc>
          <w:tcPr>
            <w:tcW w:w="1216" w:type="dxa"/>
            <w:vAlign w:val="center"/>
          </w:tcPr>
          <w:p w14:paraId="6B165D26" w14:textId="77777777" w:rsidR="00382E1D" w:rsidRPr="00A569D4" w:rsidRDefault="00382E1D" w:rsidP="00382E1D">
            <w:pPr>
              <w:pStyle w:val="TAH"/>
            </w:pPr>
            <w:r w:rsidRPr="00A569D4">
              <w:t>Coding rate</w:t>
            </w:r>
          </w:p>
        </w:tc>
      </w:tr>
      <w:tr w:rsidR="00382E1D" w:rsidRPr="00A569D4" w14:paraId="1110190B" w14:textId="77777777" w:rsidTr="00382E1D">
        <w:trPr>
          <w:cantSplit/>
          <w:jc w:val="center"/>
        </w:trPr>
        <w:tc>
          <w:tcPr>
            <w:tcW w:w="3600" w:type="dxa"/>
            <w:vAlign w:val="center"/>
          </w:tcPr>
          <w:p w14:paraId="3036FC2A"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48749D8A"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3CCC9F82" w14:textId="77777777" w:rsidR="00382E1D" w:rsidRPr="00A569D4" w:rsidRDefault="00382E1D" w:rsidP="008051E8">
            <w:pPr>
              <w:pStyle w:val="TAC"/>
              <w:rPr>
                <w:lang w:val="de-DE"/>
              </w:rPr>
            </w:pPr>
            <w:r w:rsidRPr="00A569D4">
              <w:rPr>
                <w:lang w:val="de-DE"/>
              </w:rPr>
              <w:t>1/3</w:t>
            </w:r>
          </w:p>
        </w:tc>
      </w:tr>
      <w:tr w:rsidR="00382E1D" w:rsidRPr="00A569D4" w14:paraId="00F1BB61" w14:textId="77777777" w:rsidTr="00382E1D">
        <w:trPr>
          <w:cantSplit/>
          <w:jc w:val="center"/>
        </w:trPr>
        <w:tc>
          <w:tcPr>
            <w:tcW w:w="3600" w:type="dxa"/>
            <w:vAlign w:val="center"/>
          </w:tcPr>
          <w:p w14:paraId="319D742B"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007E5FCE" w14:textId="77777777" w:rsidR="00382E1D" w:rsidRPr="00A569D4" w:rsidRDefault="00382E1D" w:rsidP="008051E8">
            <w:pPr>
              <w:pStyle w:val="TAC"/>
              <w:rPr>
                <w:lang w:val="de-DE"/>
              </w:rPr>
            </w:pPr>
          </w:p>
        </w:tc>
        <w:tc>
          <w:tcPr>
            <w:tcW w:w="1216" w:type="dxa"/>
            <w:vMerge/>
            <w:vAlign w:val="center"/>
          </w:tcPr>
          <w:p w14:paraId="0B2E0E92" w14:textId="77777777" w:rsidR="00382E1D" w:rsidRPr="00A569D4" w:rsidRDefault="00382E1D" w:rsidP="008051E8">
            <w:pPr>
              <w:pStyle w:val="TAC"/>
              <w:rPr>
                <w:lang w:val="de-DE"/>
              </w:rPr>
            </w:pPr>
          </w:p>
        </w:tc>
      </w:tr>
      <w:tr w:rsidR="00382E1D" w:rsidRPr="00A569D4" w14:paraId="23143DC3" w14:textId="77777777" w:rsidTr="00382E1D">
        <w:trPr>
          <w:cantSplit/>
          <w:jc w:val="center"/>
        </w:trPr>
        <w:tc>
          <w:tcPr>
            <w:tcW w:w="3600" w:type="dxa"/>
            <w:vAlign w:val="center"/>
          </w:tcPr>
          <w:p w14:paraId="54AE2A07" w14:textId="77777777" w:rsidR="00382E1D" w:rsidRPr="00A569D4" w:rsidRDefault="00382E1D" w:rsidP="008051E8">
            <w:pPr>
              <w:pStyle w:val="TAC"/>
              <w:rPr>
                <w:lang w:val="de-DE"/>
              </w:rPr>
            </w:pPr>
            <w:r w:rsidRPr="00A569D4">
              <w:rPr>
                <w:lang w:val="de-DE"/>
              </w:rPr>
              <w:t>PCH</w:t>
            </w:r>
          </w:p>
        </w:tc>
        <w:tc>
          <w:tcPr>
            <w:tcW w:w="1548" w:type="dxa"/>
            <w:vMerge/>
            <w:vAlign w:val="center"/>
          </w:tcPr>
          <w:p w14:paraId="388F3010" w14:textId="77777777" w:rsidR="00382E1D" w:rsidRPr="00A569D4" w:rsidRDefault="00382E1D" w:rsidP="008051E8">
            <w:pPr>
              <w:pStyle w:val="TAC"/>
              <w:rPr>
                <w:lang w:val="de-DE"/>
              </w:rPr>
            </w:pPr>
          </w:p>
        </w:tc>
        <w:tc>
          <w:tcPr>
            <w:tcW w:w="1216" w:type="dxa"/>
            <w:vMerge/>
            <w:vAlign w:val="center"/>
          </w:tcPr>
          <w:p w14:paraId="6833B784" w14:textId="77777777" w:rsidR="00382E1D" w:rsidRPr="00A569D4" w:rsidRDefault="00382E1D" w:rsidP="008051E8">
            <w:pPr>
              <w:pStyle w:val="TAC"/>
              <w:rPr>
                <w:lang w:val="de-DE"/>
              </w:rPr>
            </w:pPr>
          </w:p>
        </w:tc>
      </w:tr>
      <w:tr w:rsidR="00382E1D" w:rsidRPr="00A569D4" w14:paraId="46A7A7C9" w14:textId="77777777" w:rsidTr="00382E1D">
        <w:trPr>
          <w:cantSplit/>
          <w:jc w:val="center"/>
        </w:trPr>
        <w:tc>
          <w:tcPr>
            <w:tcW w:w="3600" w:type="dxa"/>
            <w:vAlign w:val="center"/>
          </w:tcPr>
          <w:p w14:paraId="5A923083" w14:textId="77777777" w:rsidR="00382E1D" w:rsidRPr="00A569D4" w:rsidRDefault="00382E1D" w:rsidP="008051E8">
            <w:pPr>
              <w:pStyle w:val="TAC"/>
              <w:rPr>
                <w:lang w:val="de-DE"/>
              </w:rPr>
            </w:pPr>
            <w:r w:rsidRPr="00A569D4">
              <w:rPr>
                <w:lang w:val="de-DE"/>
              </w:rPr>
              <w:t>MCH</w:t>
            </w:r>
          </w:p>
        </w:tc>
        <w:tc>
          <w:tcPr>
            <w:tcW w:w="1548" w:type="dxa"/>
            <w:vMerge/>
            <w:vAlign w:val="center"/>
          </w:tcPr>
          <w:p w14:paraId="355C0727" w14:textId="77777777" w:rsidR="00382E1D" w:rsidRPr="00A569D4" w:rsidRDefault="00382E1D" w:rsidP="008051E8">
            <w:pPr>
              <w:pStyle w:val="TAC"/>
              <w:rPr>
                <w:lang w:val="de-DE"/>
              </w:rPr>
            </w:pPr>
          </w:p>
        </w:tc>
        <w:tc>
          <w:tcPr>
            <w:tcW w:w="1216" w:type="dxa"/>
            <w:vMerge/>
            <w:vAlign w:val="center"/>
          </w:tcPr>
          <w:p w14:paraId="268B3CC9" w14:textId="77777777" w:rsidR="00382E1D" w:rsidRPr="00A569D4" w:rsidRDefault="00382E1D" w:rsidP="008051E8">
            <w:pPr>
              <w:pStyle w:val="TAC"/>
              <w:rPr>
                <w:lang w:val="de-DE"/>
              </w:rPr>
            </w:pPr>
          </w:p>
        </w:tc>
      </w:tr>
      <w:tr w:rsidR="00382E1D" w:rsidRPr="00A569D4" w14:paraId="6D3A1F22" w14:textId="77777777" w:rsidTr="00382E1D">
        <w:trPr>
          <w:cantSplit/>
          <w:jc w:val="center"/>
        </w:trPr>
        <w:tc>
          <w:tcPr>
            <w:tcW w:w="3600" w:type="dxa"/>
            <w:vAlign w:val="center"/>
          </w:tcPr>
          <w:p w14:paraId="28DCAFC6"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35500C08" w14:textId="77777777" w:rsidR="00382E1D" w:rsidRPr="00A569D4" w:rsidRDefault="00382E1D" w:rsidP="008051E8">
            <w:pPr>
              <w:pStyle w:val="TAC"/>
              <w:rPr>
                <w:lang w:val="de-DE"/>
              </w:rPr>
            </w:pPr>
          </w:p>
        </w:tc>
        <w:tc>
          <w:tcPr>
            <w:tcW w:w="1216" w:type="dxa"/>
            <w:vMerge/>
            <w:vAlign w:val="center"/>
          </w:tcPr>
          <w:p w14:paraId="5AEA6539" w14:textId="77777777" w:rsidR="00382E1D" w:rsidRPr="00A569D4" w:rsidRDefault="00382E1D" w:rsidP="008051E8">
            <w:pPr>
              <w:pStyle w:val="TAC"/>
              <w:rPr>
                <w:lang w:val="de-DE"/>
              </w:rPr>
            </w:pPr>
          </w:p>
        </w:tc>
      </w:tr>
      <w:tr w:rsidR="00382E1D" w:rsidRPr="00A569D4" w14:paraId="6FE3BD28" w14:textId="77777777" w:rsidTr="00382E1D">
        <w:trPr>
          <w:cantSplit/>
          <w:jc w:val="center"/>
        </w:trPr>
        <w:tc>
          <w:tcPr>
            <w:tcW w:w="3600" w:type="dxa"/>
            <w:vAlign w:val="center"/>
          </w:tcPr>
          <w:p w14:paraId="69C95CFA"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6D00C5F3" w14:textId="77777777" w:rsidR="00382E1D" w:rsidRPr="00A569D4" w:rsidRDefault="00382E1D" w:rsidP="008051E8">
            <w:pPr>
              <w:pStyle w:val="TAC"/>
              <w:rPr>
                <w:lang w:val="de-DE"/>
              </w:rPr>
            </w:pPr>
          </w:p>
        </w:tc>
        <w:tc>
          <w:tcPr>
            <w:tcW w:w="1216" w:type="dxa"/>
            <w:vMerge/>
            <w:vAlign w:val="center"/>
          </w:tcPr>
          <w:p w14:paraId="51B6E107" w14:textId="77777777" w:rsidR="00382E1D" w:rsidRPr="00A569D4" w:rsidRDefault="00382E1D" w:rsidP="008051E8">
            <w:pPr>
              <w:pStyle w:val="TAC"/>
              <w:rPr>
                <w:lang w:val="de-DE"/>
              </w:rPr>
            </w:pPr>
          </w:p>
        </w:tc>
      </w:tr>
      <w:tr w:rsidR="00382E1D" w:rsidRPr="00A569D4" w14:paraId="21D75A6C" w14:textId="77777777" w:rsidTr="00382E1D">
        <w:trPr>
          <w:cantSplit/>
          <w:jc w:val="center"/>
        </w:trPr>
        <w:tc>
          <w:tcPr>
            <w:tcW w:w="3600" w:type="dxa"/>
            <w:vAlign w:val="center"/>
          </w:tcPr>
          <w:p w14:paraId="0EDC8BCA"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3DEB795C" w14:textId="77777777" w:rsidR="00382E1D" w:rsidRPr="00A569D4" w:rsidRDefault="00382E1D" w:rsidP="008051E8">
            <w:pPr>
              <w:pStyle w:val="TAC"/>
            </w:pPr>
            <w:r w:rsidRPr="00A569D4">
              <w:t>Tail biting convolutional coding</w:t>
            </w:r>
          </w:p>
        </w:tc>
        <w:tc>
          <w:tcPr>
            <w:tcW w:w="1216" w:type="dxa"/>
            <w:vMerge w:val="restart"/>
            <w:vAlign w:val="center"/>
          </w:tcPr>
          <w:p w14:paraId="0D9B8203" w14:textId="77777777" w:rsidR="00382E1D" w:rsidRPr="00A569D4" w:rsidRDefault="00382E1D" w:rsidP="008051E8">
            <w:pPr>
              <w:pStyle w:val="TAC"/>
            </w:pPr>
            <w:r w:rsidRPr="00A569D4">
              <w:t>1/3</w:t>
            </w:r>
          </w:p>
        </w:tc>
      </w:tr>
      <w:tr w:rsidR="00382E1D" w:rsidRPr="00A569D4" w14:paraId="3C1F7FF8" w14:textId="77777777" w:rsidTr="00382E1D">
        <w:trPr>
          <w:cantSplit/>
          <w:jc w:val="center"/>
        </w:trPr>
        <w:tc>
          <w:tcPr>
            <w:tcW w:w="3600" w:type="dxa"/>
            <w:vAlign w:val="center"/>
          </w:tcPr>
          <w:p w14:paraId="5DB4B6F3"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78DB80AF" w14:textId="77777777" w:rsidR="00382E1D" w:rsidRPr="00A569D4" w:rsidRDefault="00382E1D" w:rsidP="008051E8">
            <w:pPr>
              <w:pStyle w:val="TAC"/>
            </w:pPr>
          </w:p>
        </w:tc>
        <w:tc>
          <w:tcPr>
            <w:tcW w:w="1216" w:type="dxa"/>
            <w:vMerge/>
            <w:vAlign w:val="center"/>
          </w:tcPr>
          <w:p w14:paraId="17E4B5CF" w14:textId="77777777" w:rsidR="00382E1D" w:rsidRPr="00A569D4" w:rsidRDefault="00382E1D" w:rsidP="008051E8">
            <w:pPr>
              <w:pStyle w:val="TAC"/>
            </w:pPr>
          </w:p>
        </w:tc>
      </w:tr>
    </w:tbl>
    <w:p w14:paraId="1F7D28A9" w14:textId="77777777" w:rsidR="00382E1D" w:rsidRDefault="00382E1D"/>
    <w:p w14:paraId="1F8D8D86"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1372871E" w14:textId="77777777" w:rsidTr="00382E1D">
        <w:trPr>
          <w:cantSplit/>
          <w:jc w:val="center"/>
        </w:trPr>
        <w:tc>
          <w:tcPr>
            <w:tcW w:w="3600" w:type="dxa"/>
            <w:vAlign w:val="center"/>
          </w:tcPr>
          <w:p w14:paraId="147B1504" w14:textId="77777777" w:rsidR="009F7A98" w:rsidRDefault="009F7A98">
            <w:pPr>
              <w:pStyle w:val="TAH"/>
            </w:pPr>
            <w:r>
              <w:t>Control Information</w:t>
            </w:r>
          </w:p>
        </w:tc>
        <w:tc>
          <w:tcPr>
            <w:tcW w:w="1548" w:type="dxa"/>
            <w:vAlign w:val="center"/>
          </w:tcPr>
          <w:p w14:paraId="50E1EAEE" w14:textId="77777777" w:rsidR="009F7A98" w:rsidRDefault="009F7A98">
            <w:pPr>
              <w:pStyle w:val="TAH"/>
            </w:pPr>
            <w:r>
              <w:t>Coding scheme</w:t>
            </w:r>
          </w:p>
        </w:tc>
        <w:tc>
          <w:tcPr>
            <w:tcW w:w="1216" w:type="dxa"/>
            <w:vAlign w:val="center"/>
          </w:tcPr>
          <w:p w14:paraId="05FE9A4F" w14:textId="77777777" w:rsidR="009F7A98" w:rsidRDefault="009F7A98">
            <w:pPr>
              <w:pStyle w:val="TAH"/>
            </w:pPr>
            <w:r>
              <w:t>Coding rate</w:t>
            </w:r>
          </w:p>
        </w:tc>
      </w:tr>
      <w:tr w:rsidR="009F7A98" w14:paraId="2C9C9E50" w14:textId="77777777" w:rsidTr="00382E1D">
        <w:trPr>
          <w:cantSplit/>
          <w:jc w:val="center"/>
        </w:trPr>
        <w:tc>
          <w:tcPr>
            <w:tcW w:w="3600" w:type="dxa"/>
            <w:vAlign w:val="center"/>
          </w:tcPr>
          <w:p w14:paraId="2BB64924" w14:textId="77777777" w:rsidR="009F7A98" w:rsidRDefault="009F7A98">
            <w:pPr>
              <w:pStyle w:val="TAC"/>
            </w:pPr>
            <w:r>
              <w:t>DCI</w:t>
            </w:r>
          </w:p>
        </w:tc>
        <w:tc>
          <w:tcPr>
            <w:tcW w:w="1548" w:type="dxa"/>
            <w:vAlign w:val="center"/>
          </w:tcPr>
          <w:p w14:paraId="0B20A93F" w14:textId="77777777" w:rsidR="009F7A98" w:rsidRDefault="009F7A98">
            <w:pPr>
              <w:pStyle w:val="TAC"/>
            </w:pPr>
            <w:r>
              <w:t>Tail biting convolutional coding</w:t>
            </w:r>
          </w:p>
        </w:tc>
        <w:tc>
          <w:tcPr>
            <w:tcW w:w="1216" w:type="dxa"/>
            <w:vAlign w:val="center"/>
          </w:tcPr>
          <w:p w14:paraId="7F098E14" w14:textId="77777777" w:rsidR="009F7A98" w:rsidRDefault="009F7A98">
            <w:pPr>
              <w:pStyle w:val="TAC"/>
              <w:rPr>
                <w:lang w:val="de-DE"/>
              </w:rPr>
            </w:pPr>
            <w:r>
              <w:rPr>
                <w:lang w:val="de-DE"/>
              </w:rPr>
              <w:t>1/3</w:t>
            </w:r>
          </w:p>
        </w:tc>
      </w:tr>
      <w:tr w:rsidR="009F7A98" w14:paraId="48BD3369" w14:textId="77777777" w:rsidTr="00382E1D">
        <w:trPr>
          <w:cantSplit/>
          <w:jc w:val="center"/>
        </w:trPr>
        <w:tc>
          <w:tcPr>
            <w:tcW w:w="3600" w:type="dxa"/>
          </w:tcPr>
          <w:p w14:paraId="0F721F15" w14:textId="77777777" w:rsidR="009F7A98" w:rsidRDefault="009F7A98">
            <w:pPr>
              <w:pStyle w:val="TAC"/>
              <w:rPr>
                <w:lang w:val="de-DE"/>
              </w:rPr>
            </w:pPr>
            <w:r>
              <w:rPr>
                <w:lang w:val="de-DE"/>
              </w:rPr>
              <w:t>CFI</w:t>
            </w:r>
          </w:p>
        </w:tc>
        <w:tc>
          <w:tcPr>
            <w:tcW w:w="1548" w:type="dxa"/>
            <w:vAlign w:val="center"/>
          </w:tcPr>
          <w:p w14:paraId="281F2F10" w14:textId="77777777" w:rsidR="009F7A98" w:rsidRDefault="009F7A98">
            <w:pPr>
              <w:pStyle w:val="TAC"/>
              <w:rPr>
                <w:lang w:val="de-DE"/>
              </w:rPr>
            </w:pPr>
            <w:r>
              <w:rPr>
                <w:lang w:val="de-DE"/>
              </w:rPr>
              <w:t>Block code</w:t>
            </w:r>
          </w:p>
        </w:tc>
        <w:tc>
          <w:tcPr>
            <w:tcW w:w="1216" w:type="dxa"/>
            <w:vAlign w:val="center"/>
          </w:tcPr>
          <w:p w14:paraId="4F5D48C3" w14:textId="77777777" w:rsidR="009F7A98" w:rsidRDefault="009F7A98">
            <w:pPr>
              <w:pStyle w:val="TAC"/>
              <w:rPr>
                <w:lang w:val="fr-FR"/>
              </w:rPr>
            </w:pPr>
            <w:r>
              <w:rPr>
                <w:lang w:val="fr-FR"/>
              </w:rPr>
              <w:t>1/16</w:t>
            </w:r>
          </w:p>
        </w:tc>
      </w:tr>
      <w:tr w:rsidR="009F7A98" w14:paraId="1F3B9DF6" w14:textId="77777777" w:rsidTr="00382E1D">
        <w:trPr>
          <w:cantSplit/>
          <w:jc w:val="center"/>
        </w:trPr>
        <w:tc>
          <w:tcPr>
            <w:tcW w:w="3600" w:type="dxa"/>
          </w:tcPr>
          <w:p w14:paraId="1D6A236E" w14:textId="77777777" w:rsidR="009F7A98" w:rsidRDefault="009F7A98">
            <w:pPr>
              <w:pStyle w:val="TAC"/>
              <w:rPr>
                <w:lang w:val="fr-FR"/>
              </w:rPr>
            </w:pPr>
            <w:r>
              <w:rPr>
                <w:lang w:val="fr-FR"/>
              </w:rPr>
              <w:t>HI</w:t>
            </w:r>
          </w:p>
        </w:tc>
        <w:tc>
          <w:tcPr>
            <w:tcW w:w="1548" w:type="dxa"/>
            <w:vAlign w:val="center"/>
          </w:tcPr>
          <w:p w14:paraId="0BDDF61A" w14:textId="77777777" w:rsidR="009F7A98" w:rsidRDefault="009F7A98">
            <w:pPr>
              <w:pStyle w:val="TAC"/>
              <w:rPr>
                <w:lang w:val="fr-FR"/>
              </w:rPr>
            </w:pPr>
            <w:r>
              <w:rPr>
                <w:lang w:val="fr-FR"/>
              </w:rPr>
              <w:t>Repetition code</w:t>
            </w:r>
          </w:p>
        </w:tc>
        <w:tc>
          <w:tcPr>
            <w:tcW w:w="1216" w:type="dxa"/>
            <w:vAlign w:val="center"/>
          </w:tcPr>
          <w:p w14:paraId="5D36ED54" w14:textId="77777777" w:rsidR="009F7A98" w:rsidRDefault="009F7A98">
            <w:pPr>
              <w:pStyle w:val="TAC"/>
              <w:rPr>
                <w:lang w:val="fr-FR"/>
              </w:rPr>
            </w:pPr>
            <w:r>
              <w:rPr>
                <w:lang w:val="fr-FR"/>
              </w:rPr>
              <w:t>1/3</w:t>
            </w:r>
          </w:p>
        </w:tc>
      </w:tr>
      <w:tr w:rsidR="009F7A98" w14:paraId="13DA6978" w14:textId="77777777" w:rsidTr="00382E1D">
        <w:trPr>
          <w:cantSplit/>
          <w:jc w:val="center"/>
        </w:trPr>
        <w:tc>
          <w:tcPr>
            <w:tcW w:w="3600" w:type="dxa"/>
            <w:vMerge w:val="restart"/>
            <w:vAlign w:val="center"/>
          </w:tcPr>
          <w:p w14:paraId="4D27B62A" w14:textId="77777777" w:rsidR="009F7A98" w:rsidRDefault="009F7A98">
            <w:pPr>
              <w:pStyle w:val="TAC"/>
              <w:rPr>
                <w:lang w:val="fr-FR"/>
              </w:rPr>
            </w:pPr>
            <w:r>
              <w:rPr>
                <w:lang w:val="fr-FR"/>
              </w:rPr>
              <w:t>UCI</w:t>
            </w:r>
          </w:p>
        </w:tc>
        <w:tc>
          <w:tcPr>
            <w:tcW w:w="1548" w:type="dxa"/>
            <w:vAlign w:val="center"/>
          </w:tcPr>
          <w:p w14:paraId="07845442" w14:textId="77777777" w:rsidR="009F7A98" w:rsidRDefault="009F7A98">
            <w:pPr>
              <w:pStyle w:val="TAC"/>
              <w:rPr>
                <w:lang w:val="fr-FR"/>
              </w:rPr>
            </w:pPr>
            <w:r>
              <w:rPr>
                <w:lang w:val="fr-FR"/>
              </w:rPr>
              <w:t>Block code</w:t>
            </w:r>
          </w:p>
        </w:tc>
        <w:tc>
          <w:tcPr>
            <w:tcW w:w="1216" w:type="dxa"/>
            <w:vAlign w:val="center"/>
          </w:tcPr>
          <w:p w14:paraId="7AA12A23" w14:textId="77777777" w:rsidR="009F7A98" w:rsidRDefault="009F7A98">
            <w:pPr>
              <w:pStyle w:val="TAC"/>
              <w:rPr>
                <w:lang w:val="fr-FR"/>
              </w:rPr>
            </w:pPr>
            <w:r>
              <w:rPr>
                <w:lang w:val="fr-FR"/>
              </w:rPr>
              <w:t>variable</w:t>
            </w:r>
          </w:p>
        </w:tc>
      </w:tr>
      <w:tr w:rsidR="009F7A98" w14:paraId="46676977" w14:textId="77777777" w:rsidTr="00382E1D">
        <w:trPr>
          <w:cantSplit/>
          <w:jc w:val="center"/>
        </w:trPr>
        <w:tc>
          <w:tcPr>
            <w:tcW w:w="3600" w:type="dxa"/>
            <w:vMerge/>
          </w:tcPr>
          <w:p w14:paraId="3D0CD1AC" w14:textId="77777777" w:rsidR="009F7A98" w:rsidRDefault="009F7A98">
            <w:pPr>
              <w:pStyle w:val="TAC"/>
              <w:rPr>
                <w:lang w:val="fr-FR"/>
              </w:rPr>
            </w:pPr>
          </w:p>
        </w:tc>
        <w:tc>
          <w:tcPr>
            <w:tcW w:w="1548" w:type="dxa"/>
            <w:vAlign w:val="center"/>
          </w:tcPr>
          <w:p w14:paraId="2FD48C5A" w14:textId="77777777" w:rsidR="009F7A98" w:rsidRDefault="009F7A98">
            <w:pPr>
              <w:pStyle w:val="TAC"/>
            </w:pPr>
            <w:r>
              <w:t>Tail biting convolutional coding</w:t>
            </w:r>
          </w:p>
        </w:tc>
        <w:tc>
          <w:tcPr>
            <w:tcW w:w="1216" w:type="dxa"/>
            <w:vAlign w:val="center"/>
          </w:tcPr>
          <w:p w14:paraId="08191C82" w14:textId="77777777" w:rsidR="009F7A98" w:rsidRDefault="009F7A98">
            <w:pPr>
              <w:pStyle w:val="TAC"/>
            </w:pPr>
            <w:r>
              <w:t>1/3</w:t>
            </w:r>
          </w:p>
        </w:tc>
      </w:tr>
      <w:tr w:rsidR="0003630B" w:rsidRPr="003E600F" w14:paraId="5A79836B" w14:textId="77777777" w:rsidTr="00382E1D">
        <w:trPr>
          <w:cantSplit/>
          <w:jc w:val="center"/>
        </w:trPr>
        <w:tc>
          <w:tcPr>
            <w:tcW w:w="3600" w:type="dxa"/>
          </w:tcPr>
          <w:p w14:paraId="0845C397" w14:textId="77777777" w:rsidR="0003630B" w:rsidRPr="003E600F" w:rsidRDefault="0003630B" w:rsidP="00D52390">
            <w:pPr>
              <w:pStyle w:val="TAC"/>
              <w:rPr>
                <w:lang w:val="fr-FR"/>
              </w:rPr>
            </w:pPr>
            <w:r w:rsidRPr="003E600F">
              <w:rPr>
                <w:lang w:val="fr-FR"/>
              </w:rPr>
              <w:t>SCI</w:t>
            </w:r>
          </w:p>
        </w:tc>
        <w:tc>
          <w:tcPr>
            <w:tcW w:w="1548" w:type="dxa"/>
            <w:vAlign w:val="center"/>
          </w:tcPr>
          <w:p w14:paraId="776D24A9" w14:textId="77777777" w:rsidR="0003630B" w:rsidRPr="003E600F" w:rsidRDefault="0003630B" w:rsidP="00D52390">
            <w:pPr>
              <w:pStyle w:val="TAC"/>
            </w:pPr>
            <w:r w:rsidRPr="003E600F">
              <w:t>Tail biting convolutional coding</w:t>
            </w:r>
          </w:p>
        </w:tc>
        <w:tc>
          <w:tcPr>
            <w:tcW w:w="1216" w:type="dxa"/>
            <w:vAlign w:val="center"/>
          </w:tcPr>
          <w:p w14:paraId="31245910" w14:textId="77777777" w:rsidR="0003630B" w:rsidRPr="003E600F" w:rsidRDefault="0003630B" w:rsidP="00D52390">
            <w:pPr>
              <w:pStyle w:val="TAC"/>
            </w:pPr>
            <w:r w:rsidRPr="003E600F">
              <w:t>1/3</w:t>
            </w:r>
          </w:p>
        </w:tc>
      </w:tr>
    </w:tbl>
    <w:p w14:paraId="02B37A17" w14:textId="77777777" w:rsidR="0003630B" w:rsidRDefault="0003630B"/>
    <w:p w14:paraId="3A5F6C25" w14:textId="77777777" w:rsidR="009F7A98" w:rsidRDefault="009F7A98">
      <w:pPr>
        <w:pStyle w:val="Heading4"/>
      </w:pPr>
      <w:bookmarkStart w:id="51" w:name="_Toc10818714"/>
      <w:bookmarkStart w:id="52" w:name="_Toc20409124"/>
      <w:bookmarkStart w:id="53" w:name="_Toc74564284"/>
      <w:r>
        <w:t>5.1.3.1</w:t>
      </w:r>
      <w:r>
        <w:tab/>
        <w:t>Tail biting convolutional coding</w:t>
      </w:r>
      <w:bookmarkEnd w:id="51"/>
      <w:bookmarkEnd w:id="52"/>
      <w:bookmarkEnd w:id="53"/>
    </w:p>
    <w:p w14:paraId="79C48C3A" w14:textId="77777777" w:rsidR="009F7A98" w:rsidRDefault="009F7A98" w:rsidP="00952F85">
      <w:r>
        <w:t>A tail biting convolutional code with constraint length 7 and coding rate 1/3 is defined.</w:t>
      </w:r>
    </w:p>
    <w:p w14:paraId="0444742D" w14:textId="77777777" w:rsidR="009F7A98" w:rsidRDefault="009F7A98" w:rsidP="00952F85">
      <w:r>
        <w:t>The configuration of the convolutional encoder is presented in figure 5.1.3-1.</w:t>
      </w:r>
    </w:p>
    <w:p w14:paraId="5129936D"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0429A3">
        <w:rPr>
          <w:position w:val="-10"/>
        </w:rPr>
        <w:pict w14:anchorId="42AC6FDD">
          <v:shape id="_x0000_i1084" type="#_x0000_t75" style="width:61.1pt;height:15.05pt">
            <v:imagedata r:id="rId67" o:title=""/>
          </v:shape>
        </w:pict>
      </w:r>
      <w:r>
        <w:t>, then the initial value of the shift register shall be set to</w:t>
      </w:r>
    </w:p>
    <w:p w14:paraId="43099576" w14:textId="77777777" w:rsidR="009F7A98" w:rsidRDefault="00952F85" w:rsidP="00952F85">
      <w:pPr>
        <w:pStyle w:val="EQ"/>
      </w:pPr>
      <w:r>
        <w:tab/>
      </w:r>
      <w:r w:rsidR="000429A3">
        <w:rPr>
          <w:position w:val="-12"/>
        </w:rPr>
        <w:pict w14:anchorId="6C4C4EDE">
          <v:shape id="_x0000_i1085" type="#_x0000_t75" style="width:51.05pt;height:16.75pt">
            <v:imagedata r:id="rId68" o:title=""/>
          </v:shape>
        </w:pict>
      </w:r>
    </w:p>
    <w:p w14:paraId="61B7BA0A" w14:textId="77777777" w:rsidR="009F7A98" w:rsidRDefault="000429A3">
      <w:pPr>
        <w:pStyle w:val="TH"/>
      </w:pPr>
      <w:r>
        <w:pict w14:anchorId="467A95D5">
          <v:shape id="_x0000_i1086" type="#_x0000_t75" style="width:481.4pt;height:106.35pt">
            <v:imagedata r:id="rId69" o:title=""/>
          </v:shape>
        </w:pict>
      </w:r>
    </w:p>
    <w:p w14:paraId="6068FA3B" w14:textId="77777777" w:rsidR="009F7A98" w:rsidRDefault="009F7A98">
      <w:pPr>
        <w:pStyle w:val="TF"/>
      </w:pPr>
      <w:bookmarkStart w:id="54" w:name="_Ref443560933"/>
      <w:r>
        <w:t xml:space="preserve">Figure </w:t>
      </w:r>
      <w:bookmarkEnd w:id="54"/>
      <w:r>
        <w:t>5.1.3-1: Rate 1/3 ta</w:t>
      </w:r>
      <w:r w:rsidR="00422414">
        <w:t>il biting convolutional encoder</w:t>
      </w:r>
    </w:p>
    <w:p w14:paraId="36549927" w14:textId="77777777" w:rsidR="009F7A98" w:rsidRDefault="009F7A98">
      <w:r>
        <w:lastRenderedPageBreak/>
        <w:t>The encoder output streams</w:t>
      </w:r>
      <w:r w:rsidR="000429A3">
        <w:rPr>
          <w:position w:val="-12"/>
        </w:rPr>
        <w:pict w14:anchorId="67D2D788">
          <v:shape id="_x0000_i1087" type="#_x0000_t75" style="width:19.25pt;height:19.25pt">
            <v:imagedata r:id="rId70" o:title=""/>
          </v:shape>
        </w:pict>
      </w:r>
      <w:r>
        <w:t xml:space="preserve">, </w:t>
      </w:r>
      <w:r w:rsidR="000429A3">
        <w:rPr>
          <w:position w:val="-12"/>
        </w:rPr>
        <w:pict w14:anchorId="1EA35D5E">
          <v:shape id="_x0000_i1088" type="#_x0000_t75" style="width:18.4pt;height:19.25pt">
            <v:imagedata r:id="rId71" o:title=""/>
          </v:shape>
        </w:pict>
      </w:r>
      <w:r>
        <w:t xml:space="preserve"> and </w:t>
      </w:r>
      <w:r w:rsidR="000429A3">
        <w:rPr>
          <w:position w:val="-12"/>
        </w:rPr>
        <w:pict w14:anchorId="7C419445">
          <v:shape id="_x0000_i1089" type="#_x0000_t75" style="width:19.25pt;height:19.25pt">
            <v:imagedata r:id="rId72" o:title=""/>
          </v:shape>
        </w:pict>
      </w:r>
      <w:r>
        <w:t xml:space="preserve"> correspond to the first, second and third parity streams, respectively as shown in Figure 5.1.3-1. </w:t>
      </w:r>
    </w:p>
    <w:p w14:paraId="66844056" w14:textId="77777777" w:rsidR="009F7A98" w:rsidRDefault="009F7A98">
      <w:pPr>
        <w:pStyle w:val="Heading4"/>
      </w:pPr>
      <w:bookmarkStart w:id="55" w:name="_Toc10818715"/>
      <w:bookmarkStart w:id="56" w:name="_Toc20409125"/>
      <w:bookmarkStart w:id="57" w:name="_Toc74564285"/>
      <w:r>
        <w:t>5.1.3.2</w:t>
      </w:r>
      <w:r>
        <w:tab/>
        <w:t>Turbo coding</w:t>
      </w:r>
      <w:bookmarkEnd w:id="55"/>
      <w:bookmarkEnd w:id="56"/>
      <w:bookmarkEnd w:id="57"/>
    </w:p>
    <w:p w14:paraId="7AA514E8" w14:textId="77777777" w:rsidR="009F7A98" w:rsidRDefault="009F7A98">
      <w:pPr>
        <w:pStyle w:val="Heading5"/>
      </w:pPr>
      <w:bookmarkStart w:id="58" w:name="_Ref461261601"/>
      <w:bookmarkStart w:id="59" w:name="_Toc10818716"/>
      <w:bookmarkStart w:id="60" w:name="_Toc20409126"/>
      <w:bookmarkStart w:id="61" w:name="_Toc74564286"/>
      <w:r>
        <w:t>5.1.3.2.1</w:t>
      </w:r>
      <w:r>
        <w:tab/>
        <w:t>Turbo encoder</w:t>
      </w:r>
      <w:bookmarkEnd w:id="58"/>
      <w:bookmarkEnd w:id="59"/>
      <w:bookmarkEnd w:id="60"/>
      <w:bookmarkEnd w:id="61"/>
    </w:p>
    <w:p w14:paraId="2A1FF72D"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275A4C98" w14:textId="77777777" w:rsidR="009F7A98" w:rsidRDefault="009F7A98">
      <w:r>
        <w:t>The transfer function of the 8-state constituent code for the PCCC is:</w:t>
      </w:r>
    </w:p>
    <w:p w14:paraId="4E39357D" w14:textId="77777777"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7AE212F3" wp14:editId="4DFDE61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03C5E730" w14:textId="77777777" w:rsidR="009F7A98" w:rsidRDefault="009F7A98">
      <w:r>
        <w:t>where</w:t>
      </w:r>
    </w:p>
    <w:p w14:paraId="5A42C9B1"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4F40806A"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788B38AC" w14:textId="77777777" w:rsidR="009F7A98" w:rsidRDefault="009F7A98" w:rsidP="00952F85">
      <w:r>
        <w:t>The initial value of the shift registers of the 8-state constituent encoders shall be all zeros when starting to encode the input bits.</w:t>
      </w:r>
    </w:p>
    <w:p w14:paraId="100A1A58" w14:textId="77777777" w:rsidR="009F7A98" w:rsidRDefault="009F7A98" w:rsidP="00952F85">
      <w:r>
        <w:t>The output from the turbo encoder is</w:t>
      </w:r>
    </w:p>
    <w:p w14:paraId="6EA15F2F" w14:textId="77777777" w:rsidR="009F7A98" w:rsidRDefault="00952F85" w:rsidP="00952F85">
      <w:pPr>
        <w:pStyle w:val="EQ"/>
      </w:pPr>
      <w:r>
        <w:tab/>
      </w:r>
      <w:r w:rsidR="000429A3">
        <w:rPr>
          <w:position w:val="-12"/>
        </w:rPr>
        <w:pict w14:anchorId="2070FD43">
          <v:shape id="_x0000_i1090" type="#_x0000_t75" style="width:40.2pt;height:19.25pt">
            <v:imagedata r:id="rId74" o:title=""/>
          </v:shape>
        </w:pict>
      </w:r>
    </w:p>
    <w:p w14:paraId="3FCD7746" w14:textId="77777777" w:rsidR="009F7A98" w:rsidRDefault="00952F85" w:rsidP="00952F85">
      <w:pPr>
        <w:pStyle w:val="EQ"/>
      </w:pPr>
      <w:r>
        <w:tab/>
      </w:r>
      <w:r w:rsidR="000429A3">
        <w:rPr>
          <w:position w:val="-12"/>
        </w:rPr>
        <w:pict w14:anchorId="29B0C550">
          <v:shape id="_x0000_i1091" type="#_x0000_t75" style="width:39.35pt;height:19.25pt">
            <v:imagedata r:id="rId75" o:title=""/>
          </v:shape>
        </w:pict>
      </w:r>
    </w:p>
    <w:p w14:paraId="4865932B" w14:textId="77777777" w:rsidR="009F7A98" w:rsidRDefault="00952F85" w:rsidP="00952F85">
      <w:pPr>
        <w:pStyle w:val="EQ"/>
      </w:pPr>
      <w:r>
        <w:tab/>
      </w:r>
      <w:r w:rsidR="000429A3">
        <w:rPr>
          <w:position w:val="-12"/>
        </w:rPr>
        <w:pict w14:anchorId="7D8E5CF5">
          <v:shape id="_x0000_i1092" type="#_x0000_t75" style="width:40.2pt;height:19.25pt">
            <v:imagedata r:id="rId76" o:title=""/>
          </v:shape>
        </w:pict>
      </w:r>
    </w:p>
    <w:p w14:paraId="7BCBB12F" w14:textId="77777777" w:rsidR="009F7A98" w:rsidRDefault="009F7A98">
      <w:r>
        <w:t xml:space="preserve">for </w:t>
      </w:r>
      <w:r w:rsidR="000429A3">
        <w:rPr>
          <w:position w:val="-8"/>
        </w:rPr>
        <w:pict w14:anchorId="59912D78">
          <v:shape id="_x0000_i1093" type="#_x0000_t75" style="width:1in;height:13.4pt">
            <v:imagedata r:id="rId77" o:title=""/>
          </v:shape>
        </w:pict>
      </w:r>
      <w:r>
        <w:t>.</w:t>
      </w:r>
    </w:p>
    <w:p w14:paraId="50594CBD"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0429A3">
        <w:rPr>
          <w:position w:val="-12"/>
        </w:rPr>
        <w:pict w14:anchorId="318A4836">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0429A3">
        <w:rPr>
          <w:position w:val="-12"/>
        </w:rPr>
        <w:pict w14:anchorId="2100FD83">
          <v:shape id="_x0000_i1095" type="#_x0000_t75" style="width:70.35pt;height:19.25pt">
            <v:imagedata r:id="rId79" o:title=""/>
          </v:shape>
        </w:pict>
      </w:r>
      <w:r>
        <w:t xml:space="preserve">, </w:t>
      </w:r>
      <w:r>
        <w:rPr>
          <w:i/>
        </w:rPr>
        <w:t>k</w:t>
      </w:r>
      <w:r>
        <w:t xml:space="preserve"> = 0,…,(</w:t>
      </w:r>
      <w:r>
        <w:rPr>
          <w:i/>
        </w:rPr>
        <w:t>F</w:t>
      </w:r>
      <w:r>
        <w:t xml:space="preserve">-1) at its output. </w:t>
      </w:r>
    </w:p>
    <w:p w14:paraId="0CE1C176" w14:textId="77777777" w:rsidR="009F7A98" w:rsidRDefault="009F7A98">
      <w:r>
        <w:t>The bits input to the turbo encoder are denoted by</w:t>
      </w:r>
      <w:r w:rsidR="000429A3">
        <w:rPr>
          <w:position w:val="-10"/>
        </w:rPr>
        <w:pict w14:anchorId="3E0A3F6A">
          <v:shape id="_x0000_i1096" type="#_x0000_t75" style="width:85.4pt;height:15.05pt">
            <v:imagedata r:id="rId63" o:title=""/>
          </v:shape>
        </w:pict>
      </w:r>
      <w:r>
        <w:t xml:space="preserve">, and the bits output from the first and second 8-state constituent encoders are denoted by </w:t>
      </w:r>
      <w:r w:rsidR="000429A3">
        <w:rPr>
          <w:position w:val="-10"/>
        </w:rPr>
        <w:pict w14:anchorId="2A2FA185">
          <v:shape id="_x0000_i1097" type="#_x0000_t75" style="width:87.05pt;height:15.05pt">
            <v:imagedata r:id="rId80" o:title=""/>
          </v:shape>
        </w:pict>
      </w:r>
      <w:r>
        <w:t>and</w:t>
      </w:r>
      <w:r w:rsidR="000429A3">
        <w:rPr>
          <w:position w:val="-10"/>
        </w:rPr>
        <w:pict w14:anchorId="00544742">
          <v:shape id="_x0000_i1098" type="#_x0000_t75" style="width:87.05pt;height:15.05pt">
            <v:imagedata r:id="rId81" o:title=""/>
          </v:shape>
        </w:pict>
      </w:r>
      <w:r>
        <w:t>, respectively. The bits output from the turbo code internal interleaver are denoted by</w:t>
      </w:r>
      <w:r w:rsidR="000429A3">
        <w:rPr>
          <w:position w:val="-10"/>
        </w:rPr>
        <w:pict w14:anchorId="3C3E5D95">
          <v:shape id="_x0000_i1099" type="#_x0000_t75" style="width:55.25pt;height:15.05pt">
            <v:imagedata r:id="rId82" o:title=""/>
          </v:shape>
        </w:pict>
      </w:r>
      <w:r>
        <w:t>, and these bits are to be the input to the second 8-state constituent encoder.</w:t>
      </w:r>
    </w:p>
    <w:p w14:paraId="4BC77454" w14:textId="77777777" w:rsidR="009F7A98" w:rsidRDefault="009F7A98">
      <w:pPr>
        <w:pStyle w:val="TH"/>
      </w:pPr>
    </w:p>
    <w:p w14:paraId="3DC697A7" w14:textId="77777777" w:rsidR="009F7A98" w:rsidRDefault="000429A3">
      <w:pPr>
        <w:pStyle w:val="TH"/>
      </w:pPr>
      <w:r>
        <w:pict w14:anchorId="3F98F638">
          <v:shape id="_x0000_i1100" type="#_x0000_t75" style="width:475.55pt;height:349.1pt">
            <v:imagedata r:id="rId83" o:title=""/>
          </v:shape>
        </w:pict>
      </w:r>
    </w:p>
    <w:p w14:paraId="06B4B30B" w14:textId="77777777" w:rsidR="009F7A98" w:rsidRDefault="009F7A98">
      <w:pPr>
        <w:pStyle w:val="TF"/>
      </w:pPr>
      <w:r>
        <w:t>Figure 5.1.3-2: Structure of rate 1/3 turbo encoder (dotted lines apply for trelli</w:t>
      </w:r>
      <w:r w:rsidR="00422414">
        <w:t>s termination only)</w:t>
      </w:r>
    </w:p>
    <w:p w14:paraId="5D456A83" w14:textId="77777777" w:rsidR="009F7A98" w:rsidRDefault="009F7A98">
      <w:pPr>
        <w:pStyle w:val="Heading5"/>
      </w:pPr>
      <w:bookmarkStart w:id="62" w:name="_Toc10818717"/>
      <w:bookmarkStart w:id="63" w:name="_Toc20409127"/>
      <w:bookmarkStart w:id="64" w:name="_Toc74564287"/>
      <w:r>
        <w:t>5.1.3.2.2</w:t>
      </w:r>
      <w:r>
        <w:tab/>
        <w:t>Trellis termination for turbo encoder</w:t>
      </w:r>
      <w:bookmarkEnd w:id="62"/>
      <w:bookmarkEnd w:id="63"/>
      <w:bookmarkEnd w:id="64"/>
    </w:p>
    <w:p w14:paraId="4B14024D" w14:textId="77777777" w:rsidR="009F7A98" w:rsidRDefault="009F7A98">
      <w:r>
        <w:t>Trellis termination is performed by taking the tail bits from the shift register feedback after all information bits are encoded. Tail bits are padded after the encoding of information bits.</w:t>
      </w:r>
    </w:p>
    <w:p w14:paraId="59A90E3A"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4593A122" w14:textId="77777777" w:rsidR="009F7A98" w:rsidRDefault="009F7A98">
      <w:r>
        <w:t>The transmitted bits for trellis termination shall then be:</w:t>
      </w:r>
    </w:p>
    <w:p w14:paraId="4B997BEE" w14:textId="77777777" w:rsidR="009F7A98" w:rsidRDefault="000429A3" w:rsidP="00312E83">
      <w:pPr>
        <w:pStyle w:val="B1"/>
      </w:pPr>
      <w:r>
        <w:rPr>
          <w:position w:val="-10"/>
        </w:rPr>
        <w:pict w14:anchorId="6A2AA971">
          <v:shape id="_x0000_i1101" type="#_x0000_t75" style="width:43.55pt;height:18.4pt">
            <v:imagedata r:id="rId84" o:title=""/>
          </v:shape>
        </w:pict>
      </w:r>
      <w:r w:rsidR="009F7A98">
        <w:t xml:space="preserve">, </w:t>
      </w:r>
      <w:r>
        <w:rPr>
          <w:position w:val="-12"/>
        </w:rPr>
        <w:pict w14:anchorId="01B351DC">
          <v:shape id="_x0000_i1102" type="#_x0000_t75" style="width:52.75pt;height:19.25pt">
            <v:imagedata r:id="rId85" o:title=""/>
          </v:shape>
        </w:pict>
      </w:r>
      <w:r w:rsidR="009F7A98">
        <w:t xml:space="preserve">, </w:t>
      </w:r>
      <w:r>
        <w:rPr>
          <w:position w:val="-12"/>
        </w:rPr>
        <w:pict w14:anchorId="5758176C">
          <v:shape id="_x0000_i1103" type="#_x0000_t75" style="width:46.9pt;height:19.25pt">
            <v:imagedata r:id="rId86" o:title=""/>
          </v:shape>
        </w:pict>
      </w:r>
      <w:r w:rsidR="009F7A98">
        <w:t xml:space="preserve">, </w:t>
      </w:r>
      <w:r>
        <w:rPr>
          <w:position w:val="-12"/>
        </w:rPr>
        <w:pict w14:anchorId="69877468">
          <v:shape id="_x0000_i1104" type="#_x0000_t75" style="width:52.75pt;height:19.25pt">
            <v:imagedata r:id="rId87" o:title=""/>
          </v:shape>
        </w:pict>
      </w:r>
    </w:p>
    <w:p w14:paraId="5A34267C" w14:textId="77777777" w:rsidR="009F7A98" w:rsidRDefault="000429A3" w:rsidP="00312E83">
      <w:pPr>
        <w:pStyle w:val="B1"/>
      </w:pPr>
      <w:r>
        <w:rPr>
          <w:position w:val="-10"/>
        </w:rPr>
        <w:pict w14:anchorId="0C89B963">
          <v:shape id="_x0000_i1105" type="#_x0000_t75" style="width:40.2pt;height:18.4pt">
            <v:imagedata r:id="rId88" o:title=""/>
          </v:shape>
        </w:pict>
      </w:r>
      <w:r w:rsidR="009F7A98">
        <w:t xml:space="preserve">, </w:t>
      </w:r>
      <w:r>
        <w:rPr>
          <w:position w:val="-12"/>
        </w:rPr>
        <w:pict w14:anchorId="1A99CB42">
          <v:shape id="_x0000_i1106" type="#_x0000_t75" style="width:54.4pt;height:19.25pt">
            <v:imagedata r:id="rId89" o:title=""/>
          </v:shape>
        </w:pict>
      </w:r>
      <w:r w:rsidR="009F7A98">
        <w:t xml:space="preserve">, </w:t>
      </w:r>
      <w:r>
        <w:rPr>
          <w:position w:val="-10"/>
        </w:rPr>
        <w:pict w14:anchorId="1917509C">
          <v:shape id="_x0000_i1107" type="#_x0000_t75" style="width:46.9pt;height:18.4pt">
            <v:imagedata r:id="rId90" o:title=""/>
          </v:shape>
        </w:pict>
      </w:r>
      <w:r w:rsidR="009F7A98">
        <w:t xml:space="preserve">, </w:t>
      </w:r>
      <w:r>
        <w:rPr>
          <w:position w:val="-12"/>
        </w:rPr>
        <w:pict w14:anchorId="2E7C3BE7">
          <v:shape id="_x0000_i1108" type="#_x0000_t75" style="width:55.25pt;height:19.25pt">
            <v:imagedata r:id="rId91" o:title=""/>
          </v:shape>
        </w:pict>
      </w:r>
    </w:p>
    <w:p w14:paraId="1DB558C3" w14:textId="77777777" w:rsidR="009F7A98" w:rsidRDefault="000429A3" w:rsidP="00312E83">
      <w:pPr>
        <w:pStyle w:val="B1"/>
      </w:pPr>
      <w:r>
        <w:rPr>
          <w:position w:val="-10"/>
        </w:rPr>
        <w:pict w14:anchorId="6F12CE7A">
          <v:shape id="_x0000_i1109" type="#_x0000_t75" style="width:49.4pt;height:18.4pt">
            <v:imagedata r:id="rId92" o:title=""/>
          </v:shape>
        </w:pict>
      </w:r>
      <w:r w:rsidR="009F7A98">
        <w:t xml:space="preserve">, </w:t>
      </w:r>
      <w:r>
        <w:rPr>
          <w:position w:val="-12"/>
        </w:rPr>
        <w:pict w14:anchorId="3F881C0D">
          <v:shape id="_x0000_i1110" type="#_x0000_t75" style="width:54.4pt;height:19.25pt">
            <v:imagedata r:id="rId93" o:title=""/>
          </v:shape>
        </w:pict>
      </w:r>
      <w:r w:rsidR="009F7A98">
        <w:t xml:space="preserve">, </w:t>
      </w:r>
      <w:r>
        <w:rPr>
          <w:position w:val="-10"/>
        </w:rPr>
        <w:pict w14:anchorId="63A8F0C4">
          <v:shape id="_x0000_i1111" type="#_x0000_t75" style="width:54.4pt;height:18.4pt">
            <v:imagedata r:id="rId94" o:title=""/>
          </v:shape>
        </w:pict>
      </w:r>
      <w:r w:rsidR="009F7A98">
        <w:t xml:space="preserve">, </w:t>
      </w:r>
      <w:r>
        <w:rPr>
          <w:position w:val="-10"/>
        </w:rPr>
        <w:pict w14:anchorId="63298B6F">
          <v:shape id="_x0000_i1112" type="#_x0000_t75" style="width:54.4pt;height:16.75pt">
            <v:imagedata r:id="rId95" o:title=""/>
          </v:shape>
        </w:pict>
      </w:r>
    </w:p>
    <w:p w14:paraId="511AF207" w14:textId="77777777" w:rsidR="009F7A98" w:rsidRDefault="009F7A98">
      <w:pPr>
        <w:pStyle w:val="Heading5"/>
      </w:pPr>
      <w:bookmarkStart w:id="65" w:name="_Toc10818718"/>
      <w:bookmarkStart w:id="66" w:name="_Toc20409128"/>
      <w:bookmarkStart w:id="67" w:name="_Toc74564288"/>
      <w:r>
        <w:t>5.1.3.2.3</w:t>
      </w:r>
      <w:r>
        <w:tab/>
        <w:t>Turbo code internal interleaver</w:t>
      </w:r>
      <w:bookmarkEnd w:id="65"/>
      <w:bookmarkEnd w:id="66"/>
      <w:bookmarkEnd w:id="67"/>
    </w:p>
    <w:p w14:paraId="11C3D16F" w14:textId="77777777" w:rsidR="009F7A98" w:rsidRDefault="009F7A98">
      <w:r>
        <w:t>The bits input to the turbo code internal interleaver are denoted by</w:t>
      </w:r>
      <w:r w:rsidR="000429A3">
        <w:rPr>
          <w:position w:val="-10"/>
        </w:rPr>
        <w:pict w14:anchorId="4BD7014F">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0429A3">
        <w:rPr>
          <w:position w:val="-10"/>
        </w:rPr>
        <w:pict w14:anchorId="125A0154">
          <v:shape id="_x0000_i1114" type="#_x0000_t75" style="width:55.25pt;height:15.05pt">
            <v:imagedata r:id="rId82" o:title=""/>
          </v:shape>
        </w:pict>
      </w:r>
      <w:r>
        <w:t xml:space="preserve">. </w:t>
      </w:r>
    </w:p>
    <w:p w14:paraId="20464F77" w14:textId="77777777" w:rsidR="009F7A98" w:rsidRDefault="009F7A98">
      <w:r>
        <w:t>The relationship between the input and output bits is as follows:</w:t>
      </w:r>
    </w:p>
    <w:p w14:paraId="44634E4A" w14:textId="77777777" w:rsidR="009F7A98" w:rsidRDefault="00952F85" w:rsidP="00952F85">
      <w:pPr>
        <w:pStyle w:val="EQ"/>
      </w:pPr>
      <w:r>
        <w:tab/>
      </w:r>
      <w:r w:rsidR="000429A3">
        <w:rPr>
          <w:position w:val="-12"/>
        </w:rPr>
        <w:pict w14:anchorId="21F1ADE3">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14:paraId="30BF405B" w14:textId="77777777" w:rsidR="009F7A98" w:rsidRDefault="009F7A98">
      <w:r>
        <w:lastRenderedPageBreak/>
        <w:t xml:space="preserve">where the relationship between the output index </w:t>
      </w:r>
      <w:r>
        <w:rPr>
          <w:i/>
        </w:rPr>
        <w:t>i</w:t>
      </w:r>
      <w:r>
        <w:t xml:space="preserve"> and the input index </w:t>
      </w:r>
      <w:r w:rsidR="000429A3">
        <w:rPr>
          <w:position w:val="-10"/>
        </w:rPr>
        <w:pict w14:anchorId="4FA8A40C">
          <v:shape id="_x0000_i1116" type="#_x0000_t75" style="width:22.6pt;height:15.05pt">
            <v:imagedata r:id="rId98" o:title=""/>
          </v:shape>
        </w:pict>
      </w:r>
      <w:r>
        <w:t xml:space="preserve"> satisfies the following quadratic form:</w:t>
      </w:r>
    </w:p>
    <w:p w14:paraId="3414A3DF" w14:textId="77777777" w:rsidR="009F7A98" w:rsidRDefault="00952F85" w:rsidP="00952F85">
      <w:pPr>
        <w:pStyle w:val="EQ"/>
      </w:pPr>
      <w:r>
        <w:tab/>
      </w:r>
      <w:r w:rsidR="000429A3">
        <w:rPr>
          <w:position w:val="-10"/>
        </w:rPr>
        <w:pict w14:anchorId="13AA3E3F">
          <v:shape id="_x0000_i1117" type="#_x0000_t75" style="width:117.2pt;height:16.75pt">
            <v:imagedata r:id="rId99" o:title=""/>
          </v:shape>
        </w:pict>
      </w:r>
    </w:p>
    <w:p w14:paraId="16DF806D" w14:textId="77777777" w:rsidR="009F7A98" w:rsidRDefault="009F7A98">
      <w:r>
        <w:t xml:space="preserve">The parameters </w:t>
      </w:r>
      <w:r w:rsidR="000429A3">
        <w:rPr>
          <w:position w:val="-10"/>
        </w:rPr>
        <w:pict w14:anchorId="0522C138">
          <v:shape id="_x0000_i1118" type="#_x0000_t75" style="width:12.55pt;height:15.05pt">
            <v:imagedata r:id="rId100" o:title=""/>
          </v:shape>
        </w:pict>
      </w:r>
      <w:r>
        <w:t xml:space="preserve"> and </w:t>
      </w:r>
      <w:r w:rsidR="000429A3">
        <w:rPr>
          <w:position w:val="-10"/>
        </w:rPr>
        <w:pict w14:anchorId="215B3C04">
          <v:shape id="_x0000_i1119" type="#_x0000_t75" style="width:13.4pt;height:15.05pt">
            <v:imagedata r:id="rId101" o:title=""/>
          </v:shape>
        </w:pict>
      </w:r>
      <w:r>
        <w:t xml:space="preserve"> depend on the block size </w:t>
      </w:r>
      <w:r>
        <w:rPr>
          <w:i/>
        </w:rPr>
        <w:t>K</w:t>
      </w:r>
      <w:r>
        <w:t xml:space="preserve"> and are summarized in Table 5.1.3-3.</w:t>
      </w:r>
    </w:p>
    <w:p w14:paraId="174E83FB"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096542F3" w14:textId="77777777">
        <w:trPr>
          <w:jc w:val="center"/>
        </w:trPr>
        <w:tc>
          <w:tcPr>
            <w:tcW w:w="0" w:type="auto"/>
            <w:shd w:val="clear" w:color="auto" w:fill="E6E6E6"/>
            <w:vAlign w:val="center"/>
          </w:tcPr>
          <w:p w14:paraId="3A29F85E" w14:textId="77777777" w:rsidR="009F7A98" w:rsidRDefault="009F7A98">
            <w:pPr>
              <w:pStyle w:val="TAH"/>
              <w:rPr>
                <w:i/>
              </w:rPr>
            </w:pPr>
            <w:r>
              <w:rPr>
                <w:i/>
              </w:rPr>
              <w:t>i</w:t>
            </w:r>
          </w:p>
        </w:tc>
        <w:tc>
          <w:tcPr>
            <w:tcW w:w="0" w:type="auto"/>
            <w:vAlign w:val="center"/>
          </w:tcPr>
          <w:p w14:paraId="772A1339" w14:textId="77777777" w:rsidR="009F7A98" w:rsidRDefault="009F7A98">
            <w:pPr>
              <w:pStyle w:val="TAH"/>
              <w:rPr>
                <w:i/>
              </w:rPr>
            </w:pPr>
            <w:r>
              <w:rPr>
                <w:i/>
              </w:rPr>
              <w:t>K</w:t>
            </w:r>
          </w:p>
        </w:tc>
        <w:tc>
          <w:tcPr>
            <w:tcW w:w="0" w:type="auto"/>
            <w:vAlign w:val="center"/>
          </w:tcPr>
          <w:p w14:paraId="2430732F" w14:textId="77777777" w:rsidR="009F7A98" w:rsidRDefault="000429A3">
            <w:pPr>
              <w:pStyle w:val="TAH"/>
              <w:rPr>
                <w:i/>
              </w:rPr>
            </w:pPr>
            <w:r>
              <w:rPr>
                <w:i/>
                <w:position w:val="-10"/>
              </w:rPr>
              <w:pict w14:anchorId="441A218C">
                <v:shape id="_x0000_i1120" type="#_x0000_t75" style="width:12.55pt;height:15.05pt">
                  <v:imagedata r:id="rId102" o:title=""/>
                </v:shape>
              </w:pict>
            </w:r>
          </w:p>
        </w:tc>
        <w:tc>
          <w:tcPr>
            <w:tcW w:w="0" w:type="auto"/>
            <w:vAlign w:val="center"/>
          </w:tcPr>
          <w:p w14:paraId="71BFA71D" w14:textId="77777777" w:rsidR="009F7A98" w:rsidRDefault="000429A3">
            <w:pPr>
              <w:pStyle w:val="TAH"/>
              <w:rPr>
                <w:i/>
              </w:rPr>
            </w:pPr>
            <w:r>
              <w:rPr>
                <w:i/>
                <w:position w:val="-10"/>
              </w:rPr>
              <w:pict w14:anchorId="3985C543">
                <v:shape id="_x0000_i1121" type="#_x0000_t75" style="width:13.4pt;height:15.05pt">
                  <v:imagedata r:id="rId103" o:title=""/>
                </v:shape>
              </w:pict>
            </w:r>
          </w:p>
        </w:tc>
        <w:tc>
          <w:tcPr>
            <w:tcW w:w="0" w:type="auto"/>
            <w:shd w:val="clear" w:color="auto" w:fill="E6E6E6"/>
            <w:vAlign w:val="center"/>
          </w:tcPr>
          <w:p w14:paraId="607B09F4" w14:textId="77777777" w:rsidR="009F7A98" w:rsidRDefault="009F7A98">
            <w:pPr>
              <w:pStyle w:val="TAH"/>
              <w:rPr>
                <w:i/>
              </w:rPr>
            </w:pPr>
            <w:r>
              <w:rPr>
                <w:i/>
              </w:rPr>
              <w:t>i</w:t>
            </w:r>
          </w:p>
        </w:tc>
        <w:tc>
          <w:tcPr>
            <w:tcW w:w="0" w:type="auto"/>
            <w:vAlign w:val="center"/>
          </w:tcPr>
          <w:p w14:paraId="6B39D0BF" w14:textId="77777777" w:rsidR="009F7A98" w:rsidRDefault="009F7A98">
            <w:pPr>
              <w:pStyle w:val="TAH"/>
              <w:rPr>
                <w:i/>
              </w:rPr>
            </w:pPr>
            <w:r>
              <w:rPr>
                <w:i/>
              </w:rPr>
              <w:t>K</w:t>
            </w:r>
          </w:p>
        </w:tc>
        <w:tc>
          <w:tcPr>
            <w:tcW w:w="0" w:type="auto"/>
            <w:vAlign w:val="center"/>
          </w:tcPr>
          <w:p w14:paraId="240A19F0" w14:textId="77777777" w:rsidR="009F7A98" w:rsidRDefault="000429A3">
            <w:pPr>
              <w:pStyle w:val="TAH"/>
              <w:rPr>
                <w:i/>
              </w:rPr>
            </w:pPr>
            <w:r>
              <w:rPr>
                <w:i/>
                <w:position w:val="-10"/>
              </w:rPr>
              <w:pict w14:anchorId="5BED672A">
                <v:shape id="_x0000_i1122" type="#_x0000_t75" style="width:12.55pt;height:15.05pt">
                  <v:imagedata r:id="rId104" o:title=""/>
                </v:shape>
              </w:pict>
            </w:r>
          </w:p>
        </w:tc>
        <w:tc>
          <w:tcPr>
            <w:tcW w:w="0" w:type="auto"/>
            <w:vAlign w:val="center"/>
          </w:tcPr>
          <w:p w14:paraId="3291CB0E" w14:textId="77777777" w:rsidR="009F7A98" w:rsidRDefault="000429A3">
            <w:pPr>
              <w:pStyle w:val="TAH"/>
              <w:rPr>
                <w:i/>
              </w:rPr>
            </w:pPr>
            <w:r>
              <w:rPr>
                <w:i/>
                <w:position w:val="-10"/>
              </w:rPr>
              <w:pict w14:anchorId="3D9BAF91">
                <v:shape id="_x0000_i1123" type="#_x0000_t75" style="width:13.4pt;height:15.05pt">
                  <v:imagedata r:id="rId105" o:title=""/>
                </v:shape>
              </w:pict>
            </w:r>
          </w:p>
        </w:tc>
        <w:tc>
          <w:tcPr>
            <w:tcW w:w="0" w:type="auto"/>
            <w:shd w:val="clear" w:color="auto" w:fill="E6E6E6"/>
            <w:vAlign w:val="center"/>
          </w:tcPr>
          <w:p w14:paraId="1E279AC6" w14:textId="77777777" w:rsidR="009F7A98" w:rsidRDefault="009F7A98">
            <w:pPr>
              <w:pStyle w:val="TAH"/>
              <w:rPr>
                <w:i/>
              </w:rPr>
            </w:pPr>
            <w:r>
              <w:rPr>
                <w:i/>
              </w:rPr>
              <w:t>i</w:t>
            </w:r>
          </w:p>
        </w:tc>
        <w:tc>
          <w:tcPr>
            <w:tcW w:w="0" w:type="auto"/>
            <w:vAlign w:val="center"/>
          </w:tcPr>
          <w:p w14:paraId="70696ABB" w14:textId="77777777" w:rsidR="009F7A98" w:rsidRDefault="009F7A98">
            <w:pPr>
              <w:pStyle w:val="TAH"/>
              <w:rPr>
                <w:i/>
              </w:rPr>
            </w:pPr>
            <w:r>
              <w:rPr>
                <w:i/>
              </w:rPr>
              <w:t>K</w:t>
            </w:r>
          </w:p>
        </w:tc>
        <w:tc>
          <w:tcPr>
            <w:tcW w:w="0" w:type="auto"/>
            <w:vAlign w:val="center"/>
          </w:tcPr>
          <w:p w14:paraId="173068BE" w14:textId="77777777" w:rsidR="009F7A98" w:rsidRDefault="000429A3">
            <w:pPr>
              <w:pStyle w:val="TAH"/>
              <w:rPr>
                <w:i/>
              </w:rPr>
            </w:pPr>
            <w:r>
              <w:rPr>
                <w:i/>
                <w:position w:val="-10"/>
              </w:rPr>
              <w:pict w14:anchorId="18AB2A71">
                <v:shape id="_x0000_i1124" type="#_x0000_t75" style="width:12.55pt;height:15.05pt">
                  <v:imagedata r:id="rId106" o:title=""/>
                </v:shape>
              </w:pict>
            </w:r>
          </w:p>
        </w:tc>
        <w:tc>
          <w:tcPr>
            <w:tcW w:w="0" w:type="auto"/>
            <w:vAlign w:val="center"/>
          </w:tcPr>
          <w:p w14:paraId="372F0E93" w14:textId="77777777" w:rsidR="009F7A98" w:rsidRDefault="000429A3">
            <w:pPr>
              <w:pStyle w:val="TAH"/>
              <w:rPr>
                <w:i/>
              </w:rPr>
            </w:pPr>
            <w:r>
              <w:rPr>
                <w:i/>
                <w:position w:val="-10"/>
              </w:rPr>
              <w:pict w14:anchorId="7987DF94">
                <v:shape id="_x0000_i1125" type="#_x0000_t75" style="width:13.4pt;height:15.05pt">
                  <v:imagedata r:id="rId107" o:title=""/>
                </v:shape>
              </w:pict>
            </w:r>
          </w:p>
        </w:tc>
        <w:tc>
          <w:tcPr>
            <w:tcW w:w="0" w:type="auto"/>
            <w:shd w:val="clear" w:color="auto" w:fill="E6E6E6"/>
            <w:vAlign w:val="center"/>
          </w:tcPr>
          <w:p w14:paraId="234EF72B" w14:textId="77777777" w:rsidR="009F7A98" w:rsidRDefault="009F7A98">
            <w:pPr>
              <w:pStyle w:val="TAH"/>
              <w:rPr>
                <w:i/>
              </w:rPr>
            </w:pPr>
            <w:r>
              <w:rPr>
                <w:i/>
              </w:rPr>
              <w:t>i</w:t>
            </w:r>
          </w:p>
        </w:tc>
        <w:tc>
          <w:tcPr>
            <w:tcW w:w="0" w:type="auto"/>
            <w:vAlign w:val="center"/>
          </w:tcPr>
          <w:p w14:paraId="276CF754" w14:textId="77777777" w:rsidR="009F7A98" w:rsidRDefault="009F7A98">
            <w:pPr>
              <w:pStyle w:val="TAH"/>
              <w:rPr>
                <w:i/>
              </w:rPr>
            </w:pPr>
            <w:r>
              <w:rPr>
                <w:i/>
              </w:rPr>
              <w:t>K</w:t>
            </w:r>
          </w:p>
        </w:tc>
        <w:tc>
          <w:tcPr>
            <w:tcW w:w="0" w:type="auto"/>
            <w:vAlign w:val="center"/>
          </w:tcPr>
          <w:p w14:paraId="1A5908AA" w14:textId="77777777" w:rsidR="009F7A98" w:rsidRDefault="000429A3">
            <w:pPr>
              <w:pStyle w:val="TAH"/>
              <w:rPr>
                <w:i/>
              </w:rPr>
            </w:pPr>
            <w:r>
              <w:rPr>
                <w:i/>
                <w:position w:val="-10"/>
              </w:rPr>
              <w:pict w14:anchorId="6C99293F">
                <v:shape id="_x0000_i1126" type="#_x0000_t75" style="width:12.55pt;height:15.05pt">
                  <v:imagedata r:id="rId108" o:title=""/>
                </v:shape>
              </w:pict>
            </w:r>
          </w:p>
        </w:tc>
        <w:tc>
          <w:tcPr>
            <w:tcW w:w="0" w:type="auto"/>
            <w:vAlign w:val="center"/>
          </w:tcPr>
          <w:p w14:paraId="64AE2F9B" w14:textId="77777777" w:rsidR="009F7A98" w:rsidRDefault="000429A3">
            <w:pPr>
              <w:pStyle w:val="TAH"/>
              <w:rPr>
                <w:i/>
              </w:rPr>
            </w:pPr>
            <w:r>
              <w:rPr>
                <w:i/>
                <w:position w:val="-10"/>
              </w:rPr>
              <w:pict w14:anchorId="4AD05916">
                <v:shape id="_x0000_i1127" type="#_x0000_t75" style="width:13.4pt;height:15.05pt">
                  <v:imagedata r:id="rId109" o:title=""/>
                </v:shape>
              </w:pict>
            </w:r>
          </w:p>
        </w:tc>
      </w:tr>
      <w:tr w:rsidR="009F7A98" w14:paraId="4E47F086" w14:textId="77777777">
        <w:trPr>
          <w:jc w:val="center"/>
        </w:trPr>
        <w:tc>
          <w:tcPr>
            <w:tcW w:w="0" w:type="auto"/>
            <w:shd w:val="clear" w:color="auto" w:fill="E6E6E6"/>
          </w:tcPr>
          <w:p w14:paraId="0CC61E80" w14:textId="77777777" w:rsidR="009F7A98" w:rsidRDefault="009F7A98">
            <w:pPr>
              <w:pStyle w:val="TAC"/>
            </w:pPr>
            <w:r>
              <w:t>1</w:t>
            </w:r>
          </w:p>
        </w:tc>
        <w:tc>
          <w:tcPr>
            <w:tcW w:w="0" w:type="auto"/>
          </w:tcPr>
          <w:p w14:paraId="278CCD26" w14:textId="77777777" w:rsidR="009F7A98" w:rsidRDefault="009F7A98">
            <w:pPr>
              <w:pStyle w:val="TAC"/>
            </w:pPr>
            <w:r>
              <w:t>40</w:t>
            </w:r>
          </w:p>
        </w:tc>
        <w:tc>
          <w:tcPr>
            <w:tcW w:w="0" w:type="auto"/>
          </w:tcPr>
          <w:p w14:paraId="5FA6EA91" w14:textId="77777777" w:rsidR="009F7A98" w:rsidRDefault="009F7A98">
            <w:pPr>
              <w:pStyle w:val="TAC"/>
            </w:pPr>
            <w:r>
              <w:t>3</w:t>
            </w:r>
          </w:p>
        </w:tc>
        <w:tc>
          <w:tcPr>
            <w:tcW w:w="0" w:type="auto"/>
          </w:tcPr>
          <w:p w14:paraId="2181AC9F" w14:textId="77777777" w:rsidR="009F7A98" w:rsidRDefault="009F7A98">
            <w:pPr>
              <w:pStyle w:val="TAC"/>
            </w:pPr>
            <w:r>
              <w:t>10</w:t>
            </w:r>
          </w:p>
        </w:tc>
        <w:tc>
          <w:tcPr>
            <w:tcW w:w="0" w:type="auto"/>
            <w:shd w:val="clear" w:color="auto" w:fill="E6E6E6"/>
          </w:tcPr>
          <w:p w14:paraId="06C8117A" w14:textId="77777777" w:rsidR="009F7A98" w:rsidRDefault="009F7A98">
            <w:pPr>
              <w:pStyle w:val="TAC"/>
            </w:pPr>
            <w:r>
              <w:t>48</w:t>
            </w:r>
          </w:p>
        </w:tc>
        <w:tc>
          <w:tcPr>
            <w:tcW w:w="0" w:type="auto"/>
          </w:tcPr>
          <w:p w14:paraId="44533443" w14:textId="77777777" w:rsidR="009F7A98" w:rsidRDefault="009F7A98">
            <w:pPr>
              <w:pStyle w:val="TAC"/>
            </w:pPr>
            <w:r>
              <w:t>416</w:t>
            </w:r>
          </w:p>
        </w:tc>
        <w:tc>
          <w:tcPr>
            <w:tcW w:w="0" w:type="auto"/>
          </w:tcPr>
          <w:p w14:paraId="4708B7FF" w14:textId="77777777" w:rsidR="009F7A98" w:rsidRDefault="009F7A98">
            <w:pPr>
              <w:pStyle w:val="TAC"/>
            </w:pPr>
            <w:r>
              <w:t>25</w:t>
            </w:r>
          </w:p>
        </w:tc>
        <w:tc>
          <w:tcPr>
            <w:tcW w:w="0" w:type="auto"/>
          </w:tcPr>
          <w:p w14:paraId="34877A51" w14:textId="77777777" w:rsidR="009F7A98" w:rsidRDefault="009F7A98">
            <w:pPr>
              <w:pStyle w:val="TAC"/>
            </w:pPr>
            <w:r>
              <w:t>52</w:t>
            </w:r>
          </w:p>
        </w:tc>
        <w:tc>
          <w:tcPr>
            <w:tcW w:w="0" w:type="auto"/>
            <w:shd w:val="clear" w:color="auto" w:fill="E6E6E6"/>
          </w:tcPr>
          <w:p w14:paraId="4C6C569B" w14:textId="77777777" w:rsidR="009F7A98" w:rsidRDefault="009F7A98">
            <w:pPr>
              <w:pStyle w:val="TAC"/>
            </w:pPr>
            <w:r>
              <w:t>95</w:t>
            </w:r>
          </w:p>
        </w:tc>
        <w:tc>
          <w:tcPr>
            <w:tcW w:w="0" w:type="auto"/>
          </w:tcPr>
          <w:p w14:paraId="734368B3" w14:textId="77777777" w:rsidR="009F7A98" w:rsidRDefault="009F7A98">
            <w:pPr>
              <w:pStyle w:val="TAC"/>
            </w:pPr>
            <w:r>
              <w:t>1120</w:t>
            </w:r>
          </w:p>
        </w:tc>
        <w:tc>
          <w:tcPr>
            <w:tcW w:w="0" w:type="auto"/>
          </w:tcPr>
          <w:p w14:paraId="7C14868C" w14:textId="77777777" w:rsidR="009F7A98" w:rsidRDefault="009F7A98">
            <w:pPr>
              <w:pStyle w:val="TAC"/>
            </w:pPr>
            <w:r>
              <w:t>67</w:t>
            </w:r>
          </w:p>
        </w:tc>
        <w:tc>
          <w:tcPr>
            <w:tcW w:w="0" w:type="auto"/>
          </w:tcPr>
          <w:p w14:paraId="3A7A9BE0" w14:textId="77777777" w:rsidR="009F7A98" w:rsidRDefault="009F7A98">
            <w:pPr>
              <w:pStyle w:val="TAC"/>
            </w:pPr>
            <w:r>
              <w:t>140</w:t>
            </w:r>
          </w:p>
        </w:tc>
        <w:tc>
          <w:tcPr>
            <w:tcW w:w="0" w:type="auto"/>
            <w:shd w:val="clear" w:color="auto" w:fill="E6E6E6"/>
          </w:tcPr>
          <w:p w14:paraId="0CBAB353" w14:textId="77777777" w:rsidR="009F7A98" w:rsidRDefault="009F7A98">
            <w:pPr>
              <w:pStyle w:val="TAC"/>
            </w:pPr>
            <w:r>
              <w:t>142</w:t>
            </w:r>
          </w:p>
        </w:tc>
        <w:tc>
          <w:tcPr>
            <w:tcW w:w="0" w:type="auto"/>
          </w:tcPr>
          <w:p w14:paraId="717E2D8C" w14:textId="77777777" w:rsidR="009F7A98" w:rsidRDefault="009F7A98">
            <w:pPr>
              <w:pStyle w:val="TAC"/>
            </w:pPr>
            <w:r>
              <w:t>3200</w:t>
            </w:r>
          </w:p>
        </w:tc>
        <w:tc>
          <w:tcPr>
            <w:tcW w:w="0" w:type="auto"/>
          </w:tcPr>
          <w:p w14:paraId="10A64F1F" w14:textId="77777777" w:rsidR="009F7A98" w:rsidRDefault="009F7A98">
            <w:pPr>
              <w:pStyle w:val="TAC"/>
            </w:pPr>
            <w:r>
              <w:t>111</w:t>
            </w:r>
          </w:p>
        </w:tc>
        <w:tc>
          <w:tcPr>
            <w:tcW w:w="0" w:type="auto"/>
          </w:tcPr>
          <w:p w14:paraId="57360418" w14:textId="77777777" w:rsidR="009F7A98" w:rsidRDefault="009F7A98">
            <w:pPr>
              <w:pStyle w:val="TAC"/>
            </w:pPr>
            <w:r>
              <w:t>240</w:t>
            </w:r>
          </w:p>
        </w:tc>
      </w:tr>
      <w:tr w:rsidR="009F7A98" w14:paraId="3FD2214A" w14:textId="77777777">
        <w:trPr>
          <w:jc w:val="center"/>
        </w:trPr>
        <w:tc>
          <w:tcPr>
            <w:tcW w:w="0" w:type="auto"/>
            <w:shd w:val="clear" w:color="auto" w:fill="E6E6E6"/>
          </w:tcPr>
          <w:p w14:paraId="38E31C6C" w14:textId="77777777" w:rsidR="009F7A98" w:rsidRDefault="009F7A98">
            <w:pPr>
              <w:pStyle w:val="TAC"/>
            </w:pPr>
            <w:r>
              <w:t>2</w:t>
            </w:r>
          </w:p>
        </w:tc>
        <w:tc>
          <w:tcPr>
            <w:tcW w:w="0" w:type="auto"/>
          </w:tcPr>
          <w:p w14:paraId="7BC6299B" w14:textId="77777777" w:rsidR="009F7A98" w:rsidRDefault="009F7A98">
            <w:pPr>
              <w:pStyle w:val="TAC"/>
            </w:pPr>
            <w:r>
              <w:t>48</w:t>
            </w:r>
          </w:p>
        </w:tc>
        <w:tc>
          <w:tcPr>
            <w:tcW w:w="0" w:type="auto"/>
          </w:tcPr>
          <w:p w14:paraId="7C371F5C" w14:textId="77777777" w:rsidR="009F7A98" w:rsidRDefault="009F7A98">
            <w:pPr>
              <w:pStyle w:val="TAC"/>
            </w:pPr>
            <w:r>
              <w:t>7</w:t>
            </w:r>
          </w:p>
        </w:tc>
        <w:tc>
          <w:tcPr>
            <w:tcW w:w="0" w:type="auto"/>
          </w:tcPr>
          <w:p w14:paraId="69BAF698" w14:textId="77777777" w:rsidR="009F7A98" w:rsidRDefault="009F7A98">
            <w:pPr>
              <w:pStyle w:val="TAC"/>
            </w:pPr>
            <w:r>
              <w:t>12</w:t>
            </w:r>
          </w:p>
        </w:tc>
        <w:tc>
          <w:tcPr>
            <w:tcW w:w="0" w:type="auto"/>
            <w:shd w:val="clear" w:color="auto" w:fill="E6E6E6"/>
          </w:tcPr>
          <w:p w14:paraId="44930DE5" w14:textId="77777777" w:rsidR="009F7A98" w:rsidRDefault="009F7A98">
            <w:pPr>
              <w:pStyle w:val="TAC"/>
            </w:pPr>
            <w:r>
              <w:t>49</w:t>
            </w:r>
          </w:p>
        </w:tc>
        <w:tc>
          <w:tcPr>
            <w:tcW w:w="0" w:type="auto"/>
          </w:tcPr>
          <w:p w14:paraId="5888DA83" w14:textId="77777777" w:rsidR="009F7A98" w:rsidRDefault="009F7A98">
            <w:pPr>
              <w:pStyle w:val="TAC"/>
            </w:pPr>
            <w:r>
              <w:t>424</w:t>
            </w:r>
          </w:p>
        </w:tc>
        <w:tc>
          <w:tcPr>
            <w:tcW w:w="0" w:type="auto"/>
          </w:tcPr>
          <w:p w14:paraId="1533C901" w14:textId="77777777" w:rsidR="009F7A98" w:rsidRDefault="009F7A98">
            <w:pPr>
              <w:pStyle w:val="TAC"/>
            </w:pPr>
            <w:r>
              <w:t>51</w:t>
            </w:r>
          </w:p>
        </w:tc>
        <w:tc>
          <w:tcPr>
            <w:tcW w:w="0" w:type="auto"/>
          </w:tcPr>
          <w:p w14:paraId="7EB2F70A" w14:textId="77777777" w:rsidR="009F7A98" w:rsidRDefault="009F7A98">
            <w:pPr>
              <w:pStyle w:val="TAC"/>
            </w:pPr>
            <w:r>
              <w:t>106</w:t>
            </w:r>
          </w:p>
        </w:tc>
        <w:tc>
          <w:tcPr>
            <w:tcW w:w="0" w:type="auto"/>
            <w:shd w:val="clear" w:color="auto" w:fill="E6E6E6"/>
          </w:tcPr>
          <w:p w14:paraId="32BC2602" w14:textId="77777777" w:rsidR="009F7A98" w:rsidRDefault="009F7A98">
            <w:pPr>
              <w:pStyle w:val="TAC"/>
            </w:pPr>
            <w:r>
              <w:t>96</w:t>
            </w:r>
          </w:p>
        </w:tc>
        <w:tc>
          <w:tcPr>
            <w:tcW w:w="0" w:type="auto"/>
          </w:tcPr>
          <w:p w14:paraId="770AD970" w14:textId="77777777" w:rsidR="009F7A98" w:rsidRDefault="009F7A98">
            <w:pPr>
              <w:pStyle w:val="TAC"/>
            </w:pPr>
            <w:r>
              <w:t>1152</w:t>
            </w:r>
          </w:p>
        </w:tc>
        <w:tc>
          <w:tcPr>
            <w:tcW w:w="0" w:type="auto"/>
          </w:tcPr>
          <w:p w14:paraId="76449F29" w14:textId="77777777" w:rsidR="009F7A98" w:rsidRDefault="009F7A98">
            <w:pPr>
              <w:pStyle w:val="TAC"/>
            </w:pPr>
            <w:r>
              <w:t>35</w:t>
            </w:r>
          </w:p>
        </w:tc>
        <w:tc>
          <w:tcPr>
            <w:tcW w:w="0" w:type="auto"/>
          </w:tcPr>
          <w:p w14:paraId="419AE34D" w14:textId="77777777" w:rsidR="009F7A98" w:rsidRDefault="009F7A98">
            <w:pPr>
              <w:pStyle w:val="TAC"/>
            </w:pPr>
            <w:r>
              <w:t>72</w:t>
            </w:r>
          </w:p>
        </w:tc>
        <w:tc>
          <w:tcPr>
            <w:tcW w:w="0" w:type="auto"/>
            <w:shd w:val="clear" w:color="auto" w:fill="E6E6E6"/>
          </w:tcPr>
          <w:p w14:paraId="6E0EE11A" w14:textId="77777777" w:rsidR="009F7A98" w:rsidRDefault="009F7A98">
            <w:pPr>
              <w:pStyle w:val="TAC"/>
            </w:pPr>
            <w:r>
              <w:t>143</w:t>
            </w:r>
          </w:p>
        </w:tc>
        <w:tc>
          <w:tcPr>
            <w:tcW w:w="0" w:type="auto"/>
          </w:tcPr>
          <w:p w14:paraId="4BDEA45F" w14:textId="77777777" w:rsidR="009F7A98" w:rsidRDefault="009F7A98">
            <w:pPr>
              <w:pStyle w:val="TAC"/>
            </w:pPr>
            <w:r>
              <w:t>3264</w:t>
            </w:r>
          </w:p>
        </w:tc>
        <w:tc>
          <w:tcPr>
            <w:tcW w:w="0" w:type="auto"/>
          </w:tcPr>
          <w:p w14:paraId="3754A927" w14:textId="77777777" w:rsidR="009F7A98" w:rsidRDefault="009F7A98">
            <w:pPr>
              <w:pStyle w:val="TAC"/>
            </w:pPr>
            <w:r>
              <w:t>443</w:t>
            </w:r>
          </w:p>
        </w:tc>
        <w:tc>
          <w:tcPr>
            <w:tcW w:w="0" w:type="auto"/>
          </w:tcPr>
          <w:p w14:paraId="45EA1270" w14:textId="77777777" w:rsidR="009F7A98" w:rsidRDefault="009F7A98">
            <w:pPr>
              <w:pStyle w:val="TAC"/>
            </w:pPr>
            <w:r>
              <w:t>204</w:t>
            </w:r>
          </w:p>
        </w:tc>
      </w:tr>
      <w:tr w:rsidR="009F7A98" w14:paraId="02E33C05" w14:textId="77777777">
        <w:trPr>
          <w:jc w:val="center"/>
        </w:trPr>
        <w:tc>
          <w:tcPr>
            <w:tcW w:w="0" w:type="auto"/>
            <w:shd w:val="clear" w:color="auto" w:fill="E6E6E6"/>
          </w:tcPr>
          <w:p w14:paraId="7B53DC1C" w14:textId="77777777" w:rsidR="009F7A98" w:rsidRDefault="009F7A98">
            <w:pPr>
              <w:pStyle w:val="TAC"/>
            </w:pPr>
            <w:r>
              <w:t>3</w:t>
            </w:r>
          </w:p>
        </w:tc>
        <w:tc>
          <w:tcPr>
            <w:tcW w:w="0" w:type="auto"/>
          </w:tcPr>
          <w:p w14:paraId="5B302245" w14:textId="77777777" w:rsidR="009F7A98" w:rsidRDefault="009F7A98">
            <w:pPr>
              <w:pStyle w:val="TAC"/>
            </w:pPr>
            <w:r>
              <w:t>56</w:t>
            </w:r>
          </w:p>
        </w:tc>
        <w:tc>
          <w:tcPr>
            <w:tcW w:w="0" w:type="auto"/>
          </w:tcPr>
          <w:p w14:paraId="609F93E5" w14:textId="77777777" w:rsidR="009F7A98" w:rsidRDefault="009F7A98">
            <w:pPr>
              <w:pStyle w:val="TAC"/>
            </w:pPr>
            <w:r>
              <w:t>19</w:t>
            </w:r>
          </w:p>
        </w:tc>
        <w:tc>
          <w:tcPr>
            <w:tcW w:w="0" w:type="auto"/>
          </w:tcPr>
          <w:p w14:paraId="64F9A86F" w14:textId="77777777" w:rsidR="009F7A98" w:rsidRDefault="009F7A98">
            <w:pPr>
              <w:pStyle w:val="TAC"/>
            </w:pPr>
            <w:r>
              <w:t>42</w:t>
            </w:r>
          </w:p>
        </w:tc>
        <w:tc>
          <w:tcPr>
            <w:tcW w:w="0" w:type="auto"/>
            <w:shd w:val="clear" w:color="auto" w:fill="E6E6E6"/>
          </w:tcPr>
          <w:p w14:paraId="58BF87E9" w14:textId="77777777" w:rsidR="009F7A98" w:rsidRDefault="009F7A98">
            <w:pPr>
              <w:pStyle w:val="TAC"/>
            </w:pPr>
            <w:r>
              <w:t>50</w:t>
            </w:r>
          </w:p>
        </w:tc>
        <w:tc>
          <w:tcPr>
            <w:tcW w:w="0" w:type="auto"/>
          </w:tcPr>
          <w:p w14:paraId="46CDCA77" w14:textId="77777777" w:rsidR="009F7A98" w:rsidRDefault="009F7A98">
            <w:pPr>
              <w:pStyle w:val="TAC"/>
            </w:pPr>
            <w:r>
              <w:t>432</w:t>
            </w:r>
          </w:p>
        </w:tc>
        <w:tc>
          <w:tcPr>
            <w:tcW w:w="0" w:type="auto"/>
          </w:tcPr>
          <w:p w14:paraId="5FDD0262" w14:textId="77777777" w:rsidR="009F7A98" w:rsidRDefault="009F7A98">
            <w:pPr>
              <w:pStyle w:val="TAC"/>
            </w:pPr>
            <w:r>
              <w:t>47</w:t>
            </w:r>
          </w:p>
        </w:tc>
        <w:tc>
          <w:tcPr>
            <w:tcW w:w="0" w:type="auto"/>
          </w:tcPr>
          <w:p w14:paraId="3CB14A8F" w14:textId="77777777" w:rsidR="009F7A98" w:rsidRDefault="009F7A98">
            <w:pPr>
              <w:pStyle w:val="TAC"/>
            </w:pPr>
            <w:r>
              <w:t>72</w:t>
            </w:r>
          </w:p>
        </w:tc>
        <w:tc>
          <w:tcPr>
            <w:tcW w:w="0" w:type="auto"/>
            <w:shd w:val="clear" w:color="auto" w:fill="E6E6E6"/>
          </w:tcPr>
          <w:p w14:paraId="78862B6F" w14:textId="77777777" w:rsidR="009F7A98" w:rsidRDefault="009F7A98">
            <w:pPr>
              <w:pStyle w:val="TAC"/>
            </w:pPr>
            <w:r>
              <w:t>97</w:t>
            </w:r>
          </w:p>
        </w:tc>
        <w:tc>
          <w:tcPr>
            <w:tcW w:w="0" w:type="auto"/>
          </w:tcPr>
          <w:p w14:paraId="4E3D3935" w14:textId="77777777" w:rsidR="009F7A98" w:rsidRDefault="009F7A98">
            <w:pPr>
              <w:pStyle w:val="TAC"/>
            </w:pPr>
            <w:r>
              <w:t>1184</w:t>
            </w:r>
          </w:p>
        </w:tc>
        <w:tc>
          <w:tcPr>
            <w:tcW w:w="0" w:type="auto"/>
          </w:tcPr>
          <w:p w14:paraId="1DC89813" w14:textId="77777777" w:rsidR="009F7A98" w:rsidRDefault="009F7A98">
            <w:pPr>
              <w:pStyle w:val="TAC"/>
            </w:pPr>
            <w:r>
              <w:t>19</w:t>
            </w:r>
          </w:p>
        </w:tc>
        <w:tc>
          <w:tcPr>
            <w:tcW w:w="0" w:type="auto"/>
          </w:tcPr>
          <w:p w14:paraId="337EC102" w14:textId="77777777" w:rsidR="009F7A98" w:rsidRDefault="009F7A98">
            <w:pPr>
              <w:pStyle w:val="TAC"/>
            </w:pPr>
            <w:r>
              <w:t>74</w:t>
            </w:r>
          </w:p>
        </w:tc>
        <w:tc>
          <w:tcPr>
            <w:tcW w:w="0" w:type="auto"/>
            <w:shd w:val="clear" w:color="auto" w:fill="E6E6E6"/>
          </w:tcPr>
          <w:p w14:paraId="20BF34BB" w14:textId="77777777" w:rsidR="009F7A98" w:rsidRDefault="009F7A98">
            <w:pPr>
              <w:pStyle w:val="TAC"/>
            </w:pPr>
            <w:r>
              <w:t>144</w:t>
            </w:r>
          </w:p>
        </w:tc>
        <w:tc>
          <w:tcPr>
            <w:tcW w:w="0" w:type="auto"/>
          </w:tcPr>
          <w:p w14:paraId="6256BCF4" w14:textId="77777777" w:rsidR="009F7A98" w:rsidRDefault="009F7A98">
            <w:pPr>
              <w:pStyle w:val="TAC"/>
            </w:pPr>
            <w:r>
              <w:t>3328</w:t>
            </w:r>
          </w:p>
        </w:tc>
        <w:tc>
          <w:tcPr>
            <w:tcW w:w="0" w:type="auto"/>
          </w:tcPr>
          <w:p w14:paraId="349BC05F" w14:textId="77777777" w:rsidR="009F7A98" w:rsidRDefault="009F7A98">
            <w:pPr>
              <w:pStyle w:val="TAC"/>
            </w:pPr>
            <w:r>
              <w:t>51</w:t>
            </w:r>
          </w:p>
        </w:tc>
        <w:tc>
          <w:tcPr>
            <w:tcW w:w="0" w:type="auto"/>
          </w:tcPr>
          <w:p w14:paraId="562FCD49" w14:textId="77777777" w:rsidR="009F7A98" w:rsidRDefault="009F7A98">
            <w:pPr>
              <w:pStyle w:val="TAC"/>
            </w:pPr>
            <w:r>
              <w:t>104</w:t>
            </w:r>
          </w:p>
        </w:tc>
      </w:tr>
      <w:tr w:rsidR="009F7A98" w14:paraId="5A9DDA13" w14:textId="77777777">
        <w:trPr>
          <w:jc w:val="center"/>
        </w:trPr>
        <w:tc>
          <w:tcPr>
            <w:tcW w:w="0" w:type="auto"/>
            <w:shd w:val="clear" w:color="auto" w:fill="E6E6E6"/>
          </w:tcPr>
          <w:p w14:paraId="62823EC4" w14:textId="77777777" w:rsidR="009F7A98" w:rsidRDefault="009F7A98">
            <w:pPr>
              <w:pStyle w:val="TAC"/>
            </w:pPr>
            <w:r>
              <w:t>4</w:t>
            </w:r>
          </w:p>
        </w:tc>
        <w:tc>
          <w:tcPr>
            <w:tcW w:w="0" w:type="auto"/>
          </w:tcPr>
          <w:p w14:paraId="39AED2D4" w14:textId="77777777" w:rsidR="009F7A98" w:rsidRDefault="009F7A98">
            <w:pPr>
              <w:pStyle w:val="TAC"/>
            </w:pPr>
            <w:r>
              <w:t>64</w:t>
            </w:r>
          </w:p>
        </w:tc>
        <w:tc>
          <w:tcPr>
            <w:tcW w:w="0" w:type="auto"/>
          </w:tcPr>
          <w:p w14:paraId="02DACF88" w14:textId="77777777" w:rsidR="009F7A98" w:rsidRDefault="009F7A98">
            <w:pPr>
              <w:pStyle w:val="TAC"/>
            </w:pPr>
            <w:r>
              <w:t>7</w:t>
            </w:r>
          </w:p>
        </w:tc>
        <w:tc>
          <w:tcPr>
            <w:tcW w:w="0" w:type="auto"/>
          </w:tcPr>
          <w:p w14:paraId="1F5856F2" w14:textId="77777777" w:rsidR="009F7A98" w:rsidRDefault="009F7A98">
            <w:pPr>
              <w:pStyle w:val="TAC"/>
            </w:pPr>
            <w:r>
              <w:t>16</w:t>
            </w:r>
          </w:p>
        </w:tc>
        <w:tc>
          <w:tcPr>
            <w:tcW w:w="0" w:type="auto"/>
            <w:shd w:val="clear" w:color="auto" w:fill="E6E6E6"/>
          </w:tcPr>
          <w:p w14:paraId="1B0C40C9" w14:textId="77777777" w:rsidR="009F7A98" w:rsidRDefault="009F7A98">
            <w:pPr>
              <w:pStyle w:val="TAC"/>
            </w:pPr>
            <w:r>
              <w:t>51</w:t>
            </w:r>
          </w:p>
        </w:tc>
        <w:tc>
          <w:tcPr>
            <w:tcW w:w="0" w:type="auto"/>
          </w:tcPr>
          <w:p w14:paraId="401E1259" w14:textId="77777777" w:rsidR="009F7A98" w:rsidRDefault="009F7A98">
            <w:pPr>
              <w:pStyle w:val="TAC"/>
            </w:pPr>
            <w:r>
              <w:t>440</w:t>
            </w:r>
          </w:p>
        </w:tc>
        <w:tc>
          <w:tcPr>
            <w:tcW w:w="0" w:type="auto"/>
          </w:tcPr>
          <w:p w14:paraId="5CB2A411" w14:textId="77777777" w:rsidR="009F7A98" w:rsidRDefault="009F7A98">
            <w:pPr>
              <w:pStyle w:val="TAC"/>
            </w:pPr>
            <w:r>
              <w:t>91</w:t>
            </w:r>
          </w:p>
        </w:tc>
        <w:tc>
          <w:tcPr>
            <w:tcW w:w="0" w:type="auto"/>
          </w:tcPr>
          <w:p w14:paraId="4C4D01CF" w14:textId="77777777" w:rsidR="009F7A98" w:rsidRDefault="009F7A98">
            <w:pPr>
              <w:pStyle w:val="TAC"/>
            </w:pPr>
            <w:r>
              <w:t>110</w:t>
            </w:r>
          </w:p>
        </w:tc>
        <w:tc>
          <w:tcPr>
            <w:tcW w:w="0" w:type="auto"/>
            <w:shd w:val="clear" w:color="auto" w:fill="E6E6E6"/>
          </w:tcPr>
          <w:p w14:paraId="414B2FAD" w14:textId="77777777" w:rsidR="009F7A98" w:rsidRDefault="009F7A98">
            <w:pPr>
              <w:pStyle w:val="TAC"/>
            </w:pPr>
            <w:r>
              <w:t>98</w:t>
            </w:r>
          </w:p>
        </w:tc>
        <w:tc>
          <w:tcPr>
            <w:tcW w:w="0" w:type="auto"/>
          </w:tcPr>
          <w:p w14:paraId="7C70D2A4" w14:textId="77777777" w:rsidR="009F7A98" w:rsidRDefault="009F7A98">
            <w:pPr>
              <w:pStyle w:val="TAC"/>
            </w:pPr>
            <w:r>
              <w:t>1216</w:t>
            </w:r>
          </w:p>
        </w:tc>
        <w:tc>
          <w:tcPr>
            <w:tcW w:w="0" w:type="auto"/>
          </w:tcPr>
          <w:p w14:paraId="0F4DD2C5" w14:textId="77777777" w:rsidR="009F7A98" w:rsidRDefault="009F7A98">
            <w:pPr>
              <w:pStyle w:val="TAC"/>
            </w:pPr>
            <w:r>
              <w:t>39</w:t>
            </w:r>
          </w:p>
        </w:tc>
        <w:tc>
          <w:tcPr>
            <w:tcW w:w="0" w:type="auto"/>
          </w:tcPr>
          <w:p w14:paraId="379B8657" w14:textId="77777777" w:rsidR="009F7A98" w:rsidRDefault="009F7A98">
            <w:pPr>
              <w:pStyle w:val="TAC"/>
            </w:pPr>
            <w:r>
              <w:t>76</w:t>
            </w:r>
          </w:p>
        </w:tc>
        <w:tc>
          <w:tcPr>
            <w:tcW w:w="0" w:type="auto"/>
            <w:shd w:val="clear" w:color="auto" w:fill="E6E6E6"/>
          </w:tcPr>
          <w:p w14:paraId="647D88FA" w14:textId="77777777" w:rsidR="009F7A98" w:rsidRDefault="009F7A98">
            <w:pPr>
              <w:pStyle w:val="TAC"/>
            </w:pPr>
            <w:r>
              <w:t>145</w:t>
            </w:r>
          </w:p>
        </w:tc>
        <w:tc>
          <w:tcPr>
            <w:tcW w:w="0" w:type="auto"/>
          </w:tcPr>
          <w:p w14:paraId="3EFCC2B3" w14:textId="77777777" w:rsidR="009F7A98" w:rsidRDefault="009F7A98">
            <w:pPr>
              <w:pStyle w:val="TAC"/>
            </w:pPr>
            <w:r>
              <w:t>3392</w:t>
            </w:r>
          </w:p>
        </w:tc>
        <w:tc>
          <w:tcPr>
            <w:tcW w:w="0" w:type="auto"/>
          </w:tcPr>
          <w:p w14:paraId="01C62BBE" w14:textId="77777777" w:rsidR="009F7A98" w:rsidRDefault="009F7A98">
            <w:pPr>
              <w:pStyle w:val="TAC"/>
            </w:pPr>
            <w:r>
              <w:t>51</w:t>
            </w:r>
          </w:p>
        </w:tc>
        <w:tc>
          <w:tcPr>
            <w:tcW w:w="0" w:type="auto"/>
          </w:tcPr>
          <w:p w14:paraId="2A88BBEA" w14:textId="77777777" w:rsidR="009F7A98" w:rsidRDefault="009F7A98">
            <w:pPr>
              <w:pStyle w:val="TAC"/>
            </w:pPr>
            <w:r>
              <w:t>212</w:t>
            </w:r>
          </w:p>
        </w:tc>
      </w:tr>
      <w:tr w:rsidR="009F7A98" w14:paraId="657A883B" w14:textId="77777777">
        <w:trPr>
          <w:jc w:val="center"/>
        </w:trPr>
        <w:tc>
          <w:tcPr>
            <w:tcW w:w="0" w:type="auto"/>
            <w:shd w:val="clear" w:color="auto" w:fill="E6E6E6"/>
          </w:tcPr>
          <w:p w14:paraId="74C3E21E" w14:textId="77777777" w:rsidR="009F7A98" w:rsidRDefault="009F7A98">
            <w:pPr>
              <w:pStyle w:val="TAC"/>
            </w:pPr>
            <w:r>
              <w:t>5</w:t>
            </w:r>
          </w:p>
        </w:tc>
        <w:tc>
          <w:tcPr>
            <w:tcW w:w="0" w:type="auto"/>
          </w:tcPr>
          <w:p w14:paraId="19C68339" w14:textId="77777777" w:rsidR="009F7A98" w:rsidRDefault="009F7A98">
            <w:pPr>
              <w:pStyle w:val="TAC"/>
            </w:pPr>
            <w:r>
              <w:t>72</w:t>
            </w:r>
          </w:p>
        </w:tc>
        <w:tc>
          <w:tcPr>
            <w:tcW w:w="0" w:type="auto"/>
          </w:tcPr>
          <w:p w14:paraId="6FA4F1F4" w14:textId="77777777" w:rsidR="009F7A98" w:rsidRDefault="009F7A98">
            <w:pPr>
              <w:pStyle w:val="TAC"/>
            </w:pPr>
            <w:r>
              <w:t>7</w:t>
            </w:r>
          </w:p>
        </w:tc>
        <w:tc>
          <w:tcPr>
            <w:tcW w:w="0" w:type="auto"/>
          </w:tcPr>
          <w:p w14:paraId="25E30C16" w14:textId="77777777" w:rsidR="009F7A98" w:rsidRDefault="009F7A98">
            <w:pPr>
              <w:pStyle w:val="TAC"/>
            </w:pPr>
            <w:r>
              <w:t>18</w:t>
            </w:r>
          </w:p>
        </w:tc>
        <w:tc>
          <w:tcPr>
            <w:tcW w:w="0" w:type="auto"/>
            <w:shd w:val="clear" w:color="auto" w:fill="E6E6E6"/>
          </w:tcPr>
          <w:p w14:paraId="125377F2" w14:textId="77777777" w:rsidR="009F7A98" w:rsidRDefault="009F7A98">
            <w:pPr>
              <w:pStyle w:val="TAC"/>
            </w:pPr>
            <w:r>
              <w:t>52</w:t>
            </w:r>
          </w:p>
        </w:tc>
        <w:tc>
          <w:tcPr>
            <w:tcW w:w="0" w:type="auto"/>
          </w:tcPr>
          <w:p w14:paraId="272D2B20" w14:textId="77777777" w:rsidR="009F7A98" w:rsidRDefault="009F7A98">
            <w:pPr>
              <w:pStyle w:val="TAC"/>
            </w:pPr>
            <w:r>
              <w:t>448</w:t>
            </w:r>
          </w:p>
        </w:tc>
        <w:tc>
          <w:tcPr>
            <w:tcW w:w="0" w:type="auto"/>
          </w:tcPr>
          <w:p w14:paraId="0ADC248C" w14:textId="77777777" w:rsidR="009F7A98" w:rsidRDefault="009F7A98">
            <w:pPr>
              <w:pStyle w:val="TAC"/>
            </w:pPr>
            <w:r>
              <w:t>29</w:t>
            </w:r>
          </w:p>
        </w:tc>
        <w:tc>
          <w:tcPr>
            <w:tcW w:w="0" w:type="auto"/>
          </w:tcPr>
          <w:p w14:paraId="3A72D1FF" w14:textId="77777777" w:rsidR="009F7A98" w:rsidRDefault="009F7A98">
            <w:pPr>
              <w:pStyle w:val="TAC"/>
            </w:pPr>
            <w:r>
              <w:t>168</w:t>
            </w:r>
          </w:p>
        </w:tc>
        <w:tc>
          <w:tcPr>
            <w:tcW w:w="0" w:type="auto"/>
            <w:shd w:val="clear" w:color="auto" w:fill="E6E6E6"/>
          </w:tcPr>
          <w:p w14:paraId="61EEF3E2" w14:textId="77777777" w:rsidR="009F7A98" w:rsidRDefault="009F7A98">
            <w:pPr>
              <w:pStyle w:val="TAC"/>
            </w:pPr>
            <w:r>
              <w:t>99</w:t>
            </w:r>
          </w:p>
        </w:tc>
        <w:tc>
          <w:tcPr>
            <w:tcW w:w="0" w:type="auto"/>
          </w:tcPr>
          <w:p w14:paraId="270F138C" w14:textId="77777777" w:rsidR="009F7A98" w:rsidRDefault="009F7A98">
            <w:pPr>
              <w:pStyle w:val="TAC"/>
            </w:pPr>
            <w:r>
              <w:t>1248</w:t>
            </w:r>
          </w:p>
        </w:tc>
        <w:tc>
          <w:tcPr>
            <w:tcW w:w="0" w:type="auto"/>
          </w:tcPr>
          <w:p w14:paraId="086DB1A9" w14:textId="77777777" w:rsidR="009F7A98" w:rsidRDefault="009F7A98">
            <w:pPr>
              <w:pStyle w:val="TAC"/>
            </w:pPr>
            <w:r>
              <w:t>19</w:t>
            </w:r>
          </w:p>
        </w:tc>
        <w:tc>
          <w:tcPr>
            <w:tcW w:w="0" w:type="auto"/>
          </w:tcPr>
          <w:p w14:paraId="73456507" w14:textId="77777777" w:rsidR="009F7A98" w:rsidRDefault="009F7A98">
            <w:pPr>
              <w:pStyle w:val="TAC"/>
            </w:pPr>
            <w:r>
              <w:t>78</w:t>
            </w:r>
          </w:p>
        </w:tc>
        <w:tc>
          <w:tcPr>
            <w:tcW w:w="0" w:type="auto"/>
            <w:shd w:val="clear" w:color="auto" w:fill="E6E6E6"/>
          </w:tcPr>
          <w:p w14:paraId="4841A611" w14:textId="77777777" w:rsidR="009F7A98" w:rsidRDefault="009F7A98">
            <w:pPr>
              <w:pStyle w:val="TAC"/>
            </w:pPr>
            <w:r>
              <w:t>146</w:t>
            </w:r>
          </w:p>
        </w:tc>
        <w:tc>
          <w:tcPr>
            <w:tcW w:w="0" w:type="auto"/>
          </w:tcPr>
          <w:p w14:paraId="198CC301" w14:textId="77777777" w:rsidR="009F7A98" w:rsidRDefault="009F7A98">
            <w:pPr>
              <w:pStyle w:val="TAC"/>
            </w:pPr>
            <w:r>
              <w:t>3456</w:t>
            </w:r>
          </w:p>
        </w:tc>
        <w:tc>
          <w:tcPr>
            <w:tcW w:w="0" w:type="auto"/>
          </w:tcPr>
          <w:p w14:paraId="4821B542" w14:textId="77777777" w:rsidR="009F7A98" w:rsidRDefault="009F7A98">
            <w:pPr>
              <w:pStyle w:val="TAC"/>
            </w:pPr>
            <w:r>
              <w:t>451</w:t>
            </w:r>
          </w:p>
        </w:tc>
        <w:tc>
          <w:tcPr>
            <w:tcW w:w="0" w:type="auto"/>
          </w:tcPr>
          <w:p w14:paraId="50339225" w14:textId="77777777" w:rsidR="009F7A98" w:rsidRDefault="009F7A98">
            <w:pPr>
              <w:pStyle w:val="TAC"/>
            </w:pPr>
            <w:r>
              <w:t>192</w:t>
            </w:r>
          </w:p>
        </w:tc>
      </w:tr>
      <w:tr w:rsidR="009F7A98" w14:paraId="4A8CE65A" w14:textId="77777777">
        <w:trPr>
          <w:jc w:val="center"/>
        </w:trPr>
        <w:tc>
          <w:tcPr>
            <w:tcW w:w="0" w:type="auto"/>
            <w:shd w:val="clear" w:color="auto" w:fill="E6E6E6"/>
          </w:tcPr>
          <w:p w14:paraId="28C923C4" w14:textId="77777777" w:rsidR="009F7A98" w:rsidRDefault="009F7A98">
            <w:pPr>
              <w:pStyle w:val="TAC"/>
            </w:pPr>
            <w:r>
              <w:t>6</w:t>
            </w:r>
          </w:p>
        </w:tc>
        <w:tc>
          <w:tcPr>
            <w:tcW w:w="0" w:type="auto"/>
          </w:tcPr>
          <w:p w14:paraId="476DD1FF" w14:textId="77777777" w:rsidR="009F7A98" w:rsidRDefault="009F7A98">
            <w:pPr>
              <w:pStyle w:val="TAC"/>
            </w:pPr>
            <w:r>
              <w:t>80</w:t>
            </w:r>
          </w:p>
        </w:tc>
        <w:tc>
          <w:tcPr>
            <w:tcW w:w="0" w:type="auto"/>
          </w:tcPr>
          <w:p w14:paraId="5B1DFB87" w14:textId="77777777" w:rsidR="009F7A98" w:rsidRDefault="009F7A98">
            <w:pPr>
              <w:pStyle w:val="TAC"/>
            </w:pPr>
            <w:r>
              <w:t>11</w:t>
            </w:r>
          </w:p>
        </w:tc>
        <w:tc>
          <w:tcPr>
            <w:tcW w:w="0" w:type="auto"/>
          </w:tcPr>
          <w:p w14:paraId="2847465B" w14:textId="77777777" w:rsidR="009F7A98" w:rsidRDefault="009F7A98">
            <w:pPr>
              <w:pStyle w:val="TAC"/>
            </w:pPr>
            <w:r>
              <w:t>20</w:t>
            </w:r>
          </w:p>
        </w:tc>
        <w:tc>
          <w:tcPr>
            <w:tcW w:w="0" w:type="auto"/>
            <w:shd w:val="clear" w:color="auto" w:fill="E6E6E6"/>
          </w:tcPr>
          <w:p w14:paraId="5162E281" w14:textId="77777777" w:rsidR="009F7A98" w:rsidRDefault="009F7A98">
            <w:pPr>
              <w:pStyle w:val="TAC"/>
            </w:pPr>
            <w:r>
              <w:t>53</w:t>
            </w:r>
          </w:p>
        </w:tc>
        <w:tc>
          <w:tcPr>
            <w:tcW w:w="0" w:type="auto"/>
          </w:tcPr>
          <w:p w14:paraId="599859B6" w14:textId="77777777" w:rsidR="009F7A98" w:rsidRDefault="009F7A98">
            <w:pPr>
              <w:pStyle w:val="TAC"/>
            </w:pPr>
            <w:r>
              <w:t>456</w:t>
            </w:r>
          </w:p>
        </w:tc>
        <w:tc>
          <w:tcPr>
            <w:tcW w:w="0" w:type="auto"/>
          </w:tcPr>
          <w:p w14:paraId="44B675B5" w14:textId="77777777" w:rsidR="009F7A98" w:rsidRDefault="009F7A98">
            <w:pPr>
              <w:pStyle w:val="TAC"/>
            </w:pPr>
            <w:r>
              <w:t>29</w:t>
            </w:r>
          </w:p>
        </w:tc>
        <w:tc>
          <w:tcPr>
            <w:tcW w:w="0" w:type="auto"/>
          </w:tcPr>
          <w:p w14:paraId="26CE6B62" w14:textId="77777777" w:rsidR="009F7A98" w:rsidRDefault="009F7A98">
            <w:pPr>
              <w:pStyle w:val="TAC"/>
            </w:pPr>
            <w:r>
              <w:t>114</w:t>
            </w:r>
          </w:p>
        </w:tc>
        <w:tc>
          <w:tcPr>
            <w:tcW w:w="0" w:type="auto"/>
            <w:shd w:val="clear" w:color="auto" w:fill="E6E6E6"/>
          </w:tcPr>
          <w:p w14:paraId="57FA6525" w14:textId="77777777" w:rsidR="009F7A98" w:rsidRDefault="009F7A98">
            <w:pPr>
              <w:pStyle w:val="TAC"/>
            </w:pPr>
            <w:r>
              <w:t>100</w:t>
            </w:r>
          </w:p>
        </w:tc>
        <w:tc>
          <w:tcPr>
            <w:tcW w:w="0" w:type="auto"/>
          </w:tcPr>
          <w:p w14:paraId="3C070E6A" w14:textId="77777777" w:rsidR="009F7A98" w:rsidRDefault="009F7A98">
            <w:pPr>
              <w:pStyle w:val="TAC"/>
            </w:pPr>
            <w:r>
              <w:t>1280</w:t>
            </w:r>
          </w:p>
        </w:tc>
        <w:tc>
          <w:tcPr>
            <w:tcW w:w="0" w:type="auto"/>
          </w:tcPr>
          <w:p w14:paraId="75C0C768" w14:textId="77777777" w:rsidR="009F7A98" w:rsidRDefault="009F7A98">
            <w:pPr>
              <w:pStyle w:val="TAC"/>
            </w:pPr>
            <w:r>
              <w:t>199</w:t>
            </w:r>
          </w:p>
        </w:tc>
        <w:tc>
          <w:tcPr>
            <w:tcW w:w="0" w:type="auto"/>
          </w:tcPr>
          <w:p w14:paraId="7FAEC4E2" w14:textId="77777777" w:rsidR="009F7A98" w:rsidRDefault="009F7A98">
            <w:pPr>
              <w:pStyle w:val="TAC"/>
            </w:pPr>
            <w:r>
              <w:t>240</w:t>
            </w:r>
          </w:p>
        </w:tc>
        <w:tc>
          <w:tcPr>
            <w:tcW w:w="0" w:type="auto"/>
            <w:shd w:val="clear" w:color="auto" w:fill="E6E6E6"/>
          </w:tcPr>
          <w:p w14:paraId="6EC405B7" w14:textId="77777777" w:rsidR="009F7A98" w:rsidRDefault="009F7A98">
            <w:pPr>
              <w:pStyle w:val="TAC"/>
            </w:pPr>
            <w:r>
              <w:t>147</w:t>
            </w:r>
          </w:p>
        </w:tc>
        <w:tc>
          <w:tcPr>
            <w:tcW w:w="0" w:type="auto"/>
          </w:tcPr>
          <w:p w14:paraId="711C21CF" w14:textId="77777777" w:rsidR="009F7A98" w:rsidRDefault="009F7A98">
            <w:pPr>
              <w:pStyle w:val="TAC"/>
            </w:pPr>
            <w:r>
              <w:t>3520</w:t>
            </w:r>
          </w:p>
        </w:tc>
        <w:tc>
          <w:tcPr>
            <w:tcW w:w="0" w:type="auto"/>
          </w:tcPr>
          <w:p w14:paraId="5F49E46E" w14:textId="77777777" w:rsidR="009F7A98" w:rsidRDefault="009F7A98">
            <w:pPr>
              <w:pStyle w:val="TAC"/>
            </w:pPr>
            <w:r>
              <w:t>257</w:t>
            </w:r>
          </w:p>
        </w:tc>
        <w:tc>
          <w:tcPr>
            <w:tcW w:w="0" w:type="auto"/>
          </w:tcPr>
          <w:p w14:paraId="30CD2EE5" w14:textId="77777777" w:rsidR="009F7A98" w:rsidRDefault="009F7A98">
            <w:pPr>
              <w:pStyle w:val="TAC"/>
            </w:pPr>
            <w:r>
              <w:t>220</w:t>
            </w:r>
          </w:p>
        </w:tc>
      </w:tr>
      <w:tr w:rsidR="009F7A98" w14:paraId="4F52F229" w14:textId="77777777">
        <w:trPr>
          <w:jc w:val="center"/>
        </w:trPr>
        <w:tc>
          <w:tcPr>
            <w:tcW w:w="0" w:type="auto"/>
            <w:shd w:val="clear" w:color="auto" w:fill="E6E6E6"/>
          </w:tcPr>
          <w:p w14:paraId="1A6DD866" w14:textId="77777777" w:rsidR="009F7A98" w:rsidRDefault="009F7A98">
            <w:pPr>
              <w:pStyle w:val="TAC"/>
            </w:pPr>
            <w:r>
              <w:t>7</w:t>
            </w:r>
          </w:p>
        </w:tc>
        <w:tc>
          <w:tcPr>
            <w:tcW w:w="0" w:type="auto"/>
          </w:tcPr>
          <w:p w14:paraId="03138265" w14:textId="77777777" w:rsidR="009F7A98" w:rsidRDefault="009F7A98">
            <w:pPr>
              <w:pStyle w:val="TAC"/>
            </w:pPr>
            <w:r>
              <w:t>88</w:t>
            </w:r>
          </w:p>
        </w:tc>
        <w:tc>
          <w:tcPr>
            <w:tcW w:w="0" w:type="auto"/>
          </w:tcPr>
          <w:p w14:paraId="1E7E1F28" w14:textId="77777777" w:rsidR="009F7A98" w:rsidRDefault="009F7A98">
            <w:pPr>
              <w:pStyle w:val="TAC"/>
            </w:pPr>
            <w:r>
              <w:t>5</w:t>
            </w:r>
          </w:p>
        </w:tc>
        <w:tc>
          <w:tcPr>
            <w:tcW w:w="0" w:type="auto"/>
          </w:tcPr>
          <w:p w14:paraId="677DF96E" w14:textId="77777777" w:rsidR="009F7A98" w:rsidRDefault="009F7A98">
            <w:pPr>
              <w:pStyle w:val="TAC"/>
            </w:pPr>
            <w:r>
              <w:t>22</w:t>
            </w:r>
          </w:p>
        </w:tc>
        <w:tc>
          <w:tcPr>
            <w:tcW w:w="0" w:type="auto"/>
            <w:shd w:val="clear" w:color="auto" w:fill="E6E6E6"/>
          </w:tcPr>
          <w:p w14:paraId="66D6CEC5" w14:textId="77777777" w:rsidR="009F7A98" w:rsidRDefault="009F7A98">
            <w:pPr>
              <w:pStyle w:val="TAC"/>
            </w:pPr>
            <w:r>
              <w:t>54</w:t>
            </w:r>
          </w:p>
        </w:tc>
        <w:tc>
          <w:tcPr>
            <w:tcW w:w="0" w:type="auto"/>
          </w:tcPr>
          <w:p w14:paraId="59C7454A" w14:textId="77777777" w:rsidR="009F7A98" w:rsidRDefault="009F7A98">
            <w:pPr>
              <w:pStyle w:val="TAC"/>
            </w:pPr>
            <w:r>
              <w:t>464</w:t>
            </w:r>
          </w:p>
        </w:tc>
        <w:tc>
          <w:tcPr>
            <w:tcW w:w="0" w:type="auto"/>
          </w:tcPr>
          <w:p w14:paraId="4CBA0D09" w14:textId="77777777" w:rsidR="009F7A98" w:rsidRDefault="009F7A98">
            <w:pPr>
              <w:pStyle w:val="TAC"/>
            </w:pPr>
            <w:r>
              <w:t>247</w:t>
            </w:r>
          </w:p>
        </w:tc>
        <w:tc>
          <w:tcPr>
            <w:tcW w:w="0" w:type="auto"/>
          </w:tcPr>
          <w:p w14:paraId="1892F45A" w14:textId="77777777" w:rsidR="009F7A98" w:rsidRDefault="009F7A98">
            <w:pPr>
              <w:pStyle w:val="TAC"/>
            </w:pPr>
            <w:r>
              <w:t>58</w:t>
            </w:r>
          </w:p>
        </w:tc>
        <w:tc>
          <w:tcPr>
            <w:tcW w:w="0" w:type="auto"/>
            <w:shd w:val="clear" w:color="auto" w:fill="E6E6E6"/>
          </w:tcPr>
          <w:p w14:paraId="58B4F19E" w14:textId="77777777" w:rsidR="009F7A98" w:rsidRDefault="009F7A98">
            <w:pPr>
              <w:pStyle w:val="TAC"/>
            </w:pPr>
            <w:r>
              <w:t>101</w:t>
            </w:r>
          </w:p>
        </w:tc>
        <w:tc>
          <w:tcPr>
            <w:tcW w:w="0" w:type="auto"/>
          </w:tcPr>
          <w:p w14:paraId="30A61AD5" w14:textId="77777777" w:rsidR="009F7A98" w:rsidRDefault="009F7A98">
            <w:pPr>
              <w:pStyle w:val="TAC"/>
            </w:pPr>
            <w:r>
              <w:t>1312</w:t>
            </w:r>
          </w:p>
        </w:tc>
        <w:tc>
          <w:tcPr>
            <w:tcW w:w="0" w:type="auto"/>
          </w:tcPr>
          <w:p w14:paraId="6F602E73" w14:textId="77777777" w:rsidR="009F7A98" w:rsidRDefault="009F7A98">
            <w:pPr>
              <w:pStyle w:val="TAC"/>
            </w:pPr>
            <w:r>
              <w:t>21</w:t>
            </w:r>
          </w:p>
        </w:tc>
        <w:tc>
          <w:tcPr>
            <w:tcW w:w="0" w:type="auto"/>
          </w:tcPr>
          <w:p w14:paraId="57E2E025" w14:textId="77777777" w:rsidR="009F7A98" w:rsidRDefault="009F7A98">
            <w:pPr>
              <w:pStyle w:val="TAC"/>
            </w:pPr>
            <w:r>
              <w:t>82</w:t>
            </w:r>
          </w:p>
        </w:tc>
        <w:tc>
          <w:tcPr>
            <w:tcW w:w="0" w:type="auto"/>
            <w:shd w:val="clear" w:color="auto" w:fill="E6E6E6"/>
          </w:tcPr>
          <w:p w14:paraId="35BDDAB6" w14:textId="77777777" w:rsidR="009F7A98" w:rsidRDefault="009F7A98">
            <w:pPr>
              <w:pStyle w:val="TAC"/>
            </w:pPr>
            <w:r>
              <w:t>148</w:t>
            </w:r>
          </w:p>
        </w:tc>
        <w:tc>
          <w:tcPr>
            <w:tcW w:w="0" w:type="auto"/>
          </w:tcPr>
          <w:p w14:paraId="4F7C47D7" w14:textId="77777777" w:rsidR="009F7A98" w:rsidRDefault="009F7A98">
            <w:pPr>
              <w:pStyle w:val="TAC"/>
            </w:pPr>
            <w:r>
              <w:t>3584</w:t>
            </w:r>
          </w:p>
        </w:tc>
        <w:tc>
          <w:tcPr>
            <w:tcW w:w="0" w:type="auto"/>
          </w:tcPr>
          <w:p w14:paraId="6DDCE722" w14:textId="77777777" w:rsidR="009F7A98" w:rsidRDefault="009F7A98">
            <w:pPr>
              <w:pStyle w:val="TAC"/>
            </w:pPr>
            <w:r>
              <w:t>57</w:t>
            </w:r>
          </w:p>
        </w:tc>
        <w:tc>
          <w:tcPr>
            <w:tcW w:w="0" w:type="auto"/>
          </w:tcPr>
          <w:p w14:paraId="4E9BEFFF" w14:textId="77777777" w:rsidR="009F7A98" w:rsidRDefault="009F7A98">
            <w:pPr>
              <w:pStyle w:val="TAC"/>
            </w:pPr>
            <w:r>
              <w:t>336</w:t>
            </w:r>
          </w:p>
        </w:tc>
      </w:tr>
      <w:tr w:rsidR="009F7A98" w14:paraId="54FF8E62" w14:textId="77777777">
        <w:trPr>
          <w:jc w:val="center"/>
        </w:trPr>
        <w:tc>
          <w:tcPr>
            <w:tcW w:w="0" w:type="auto"/>
            <w:shd w:val="clear" w:color="auto" w:fill="E6E6E6"/>
          </w:tcPr>
          <w:p w14:paraId="3C20F7A5" w14:textId="77777777" w:rsidR="009F7A98" w:rsidRDefault="009F7A98">
            <w:pPr>
              <w:pStyle w:val="TAC"/>
            </w:pPr>
            <w:r>
              <w:t>8</w:t>
            </w:r>
          </w:p>
        </w:tc>
        <w:tc>
          <w:tcPr>
            <w:tcW w:w="0" w:type="auto"/>
          </w:tcPr>
          <w:p w14:paraId="57C94C3B" w14:textId="77777777" w:rsidR="009F7A98" w:rsidRDefault="009F7A98">
            <w:pPr>
              <w:pStyle w:val="TAC"/>
            </w:pPr>
            <w:r>
              <w:t>96</w:t>
            </w:r>
          </w:p>
        </w:tc>
        <w:tc>
          <w:tcPr>
            <w:tcW w:w="0" w:type="auto"/>
          </w:tcPr>
          <w:p w14:paraId="607E64B9" w14:textId="77777777" w:rsidR="009F7A98" w:rsidRDefault="009F7A98">
            <w:pPr>
              <w:pStyle w:val="TAC"/>
            </w:pPr>
            <w:r>
              <w:t>11</w:t>
            </w:r>
          </w:p>
        </w:tc>
        <w:tc>
          <w:tcPr>
            <w:tcW w:w="0" w:type="auto"/>
          </w:tcPr>
          <w:p w14:paraId="6BEAFF9F" w14:textId="77777777" w:rsidR="009F7A98" w:rsidRDefault="009F7A98">
            <w:pPr>
              <w:pStyle w:val="TAC"/>
            </w:pPr>
            <w:r>
              <w:t>24</w:t>
            </w:r>
          </w:p>
        </w:tc>
        <w:tc>
          <w:tcPr>
            <w:tcW w:w="0" w:type="auto"/>
            <w:shd w:val="clear" w:color="auto" w:fill="E6E6E6"/>
          </w:tcPr>
          <w:p w14:paraId="315D5E9D" w14:textId="77777777" w:rsidR="009F7A98" w:rsidRDefault="009F7A98">
            <w:pPr>
              <w:pStyle w:val="TAC"/>
            </w:pPr>
            <w:r>
              <w:t>55</w:t>
            </w:r>
          </w:p>
        </w:tc>
        <w:tc>
          <w:tcPr>
            <w:tcW w:w="0" w:type="auto"/>
          </w:tcPr>
          <w:p w14:paraId="66037D95" w14:textId="77777777" w:rsidR="009F7A98" w:rsidRDefault="009F7A98">
            <w:pPr>
              <w:pStyle w:val="TAC"/>
            </w:pPr>
            <w:r>
              <w:t>472</w:t>
            </w:r>
          </w:p>
        </w:tc>
        <w:tc>
          <w:tcPr>
            <w:tcW w:w="0" w:type="auto"/>
          </w:tcPr>
          <w:p w14:paraId="2EF5A116" w14:textId="77777777" w:rsidR="009F7A98" w:rsidRDefault="009F7A98">
            <w:pPr>
              <w:pStyle w:val="TAC"/>
            </w:pPr>
            <w:r>
              <w:t>29</w:t>
            </w:r>
          </w:p>
        </w:tc>
        <w:tc>
          <w:tcPr>
            <w:tcW w:w="0" w:type="auto"/>
          </w:tcPr>
          <w:p w14:paraId="2031884F" w14:textId="77777777" w:rsidR="009F7A98" w:rsidRDefault="009F7A98">
            <w:pPr>
              <w:pStyle w:val="TAC"/>
            </w:pPr>
            <w:r>
              <w:t>118</w:t>
            </w:r>
          </w:p>
        </w:tc>
        <w:tc>
          <w:tcPr>
            <w:tcW w:w="0" w:type="auto"/>
            <w:shd w:val="clear" w:color="auto" w:fill="E6E6E6"/>
          </w:tcPr>
          <w:p w14:paraId="274704D5" w14:textId="77777777" w:rsidR="009F7A98" w:rsidRDefault="009F7A98">
            <w:pPr>
              <w:pStyle w:val="TAC"/>
            </w:pPr>
            <w:r>
              <w:t>102</w:t>
            </w:r>
          </w:p>
        </w:tc>
        <w:tc>
          <w:tcPr>
            <w:tcW w:w="0" w:type="auto"/>
          </w:tcPr>
          <w:p w14:paraId="6A9139D1" w14:textId="77777777" w:rsidR="009F7A98" w:rsidRDefault="009F7A98">
            <w:pPr>
              <w:pStyle w:val="TAC"/>
            </w:pPr>
            <w:r>
              <w:t>1344</w:t>
            </w:r>
          </w:p>
        </w:tc>
        <w:tc>
          <w:tcPr>
            <w:tcW w:w="0" w:type="auto"/>
          </w:tcPr>
          <w:p w14:paraId="6063E9FB" w14:textId="77777777" w:rsidR="009F7A98" w:rsidRDefault="009F7A98">
            <w:pPr>
              <w:pStyle w:val="TAC"/>
            </w:pPr>
            <w:r>
              <w:t>211</w:t>
            </w:r>
          </w:p>
        </w:tc>
        <w:tc>
          <w:tcPr>
            <w:tcW w:w="0" w:type="auto"/>
          </w:tcPr>
          <w:p w14:paraId="741420F7" w14:textId="77777777" w:rsidR="009F7A98" w:rsidRDefault="009F7A98">
            <w:pPr>
              <w:pStyle w:val="TAC"/>
            </w:pPr>
            <w:r>
              <w:t>252</w:t>
            </w:r>
          </w:p>
        </w:tc>
        <w:tc>
          <w:tcPr>
            <w:tcW w:w="0" w:type="auto"/>
            <w:shd w:val="clear" w:color="auto" w:fill="E6E6E6"/>
          </w:tcPr>
          <w:p w14:paraId="43419B51" w14:textId="77777777" w:rsidR="009F7A98" w:rsidRDefault="009F7A98">
            <w:pPr>
              <w:pStyle w:val="TAC"/>
            </w:pPr>
            <w:r>
              <w:t>149</w:t>
            </w:r>
          </w:p>
        </w:tc>
        <w:tc>
          <w:tcPr>
            <w:tcW w:w="0" w:type="auto"/>
          </w:tcPr>
          <w:p w14:paraId="46F0485E" w14:textId="77777777" w:rsidR="009F7A98" w:rsidRDefault="009F7A98">
            <w:pPr>
              <w:pStyle w:val="TAC"/>
            </w:pPr>
            <w:r>
              <w:t>3648</w:t>
            </w:r>
          </w:p>
        </w:tc>
        <w:tc>
          <w:tcPr>
            <w:tcW w:w="0" w:type="auto"/>
          </w:tcPr>
          <w:p w14:paraId="0B15251A" w14:textId="77777777" w:rsidR="009F7A98" w:rsidRDefault="009F7A98">
            <w:pPr>
              <w:pStyle w:val="TAC"/>
            </w:pPr>
            <w:r>
              <w:t>313</w:t>
            </w:r>
          </w:p>
        </w:tc>
        <w:tc>
          <w:tcPr>
            <w:tcW w:w="0" w:type="auto"/>
          </w:tcPr>
          <w:p w14:paraId="453D1FF3" w14:textId="77777777" w:rsidR="009F7A98" w:rsidRDefault="009F7A98">
            <w:pPr>
              <w:pStyle w:val="TAC"/>
            </w:pPr>
            <w:r>
              <w:t>228</w:t>
            </w:r>
          </w:p>
        </w:tc>
      </w:tr>
      <w:tr w:rsidR="009F7A98" w14:paraId="60089B53" w14:textId="77777777">
        <w:trPr>
          <w:jc w:val="center"/>
        </w:trPr>
        <w:tc>
          <w:tcPr>
            <w:tcW w:w="0" w:type="auto"/>
            <w:shd w:val="clear" w:color="auto" w:fill="E6E6E6"/>
          </w:tcPr>
          <w:p w14:paraId="6B062F06" w14:textId="77777777" w:rsidR="009F7A98" w:rsidRDefault="009F7A98">
            <w:pPr>
              <w:pStyle w:val="TAC"/>
            </w:pPr>
            <w:r>
              <w:t>9</w:t>
            </w:r>
          </w:p>
        </w:tc>
        <w:tc>
          <w:tcPr>
            <w:tcW w:w="0" w:type="auto"/>
          </w:tcPr>
          <w:p w14:paraId="6746E8D2" w14:textId="77777777" w:rsidR="009F7A98" w:rsidRDefault="009F7A98">
            <w:pPr>
              <w:pStyle w:val="TAC"/>
            </w:pPr>
            <w:r>
              <w:t>104</w:t>
            </w:r>
          </w:p>
        </w:tc>
        <w:tc>
          <w:tcPr>
            <w:tcW w:w="0" w:type="auto"/>
          </w:tcPr>
          <w:p w14:paraId="265EB302" w14:textId="77777777" w:rsidR="009F7A98" w:rsidRDefault="009F7A98">
            <w:pPr>
              <w:pStyle w:val="TAC"/>
            </w:pPr>
            <w:r>
              <w:t>7</w:t>
            </w:r>
          </w:p>
        </w:tc>
        <w:tc>
          <w:tcPr>
            <w:tcW w:w="0" w:type="auto"/>
          </w:tcPr>
          <w:p w14:paraId="1A060ABA" w14:textId="77777777" w:rsidR="009F7A98" w:rsidRDefault="009F7A98">
            <w:pPr>
              <w:pStyle w:val="TAC"/>
            </w:pPr>
            <w:r>
              <w:t>26</w:t>
            </w:r>
          </w:p>
        </w:tc>
        <w:tc>
          <w:tcPr>
            <w:tcW w:w="0" w:type="auto"/>
            <w:shd w:val="clear" w:color="auto" w:fill="E6E6E6"/>
          </w:tcPr>
          <w:p w14:paraId="74D6417B" w14:textId="77777777" w:rsidR="009F7A98" w:rsidRDefault="009F7A98">
            <w:pPr>
              <w:pStyle w:val="TAC"/>
            </w:pPr>
            <w:r>
              <w:t>56</w:t>
            </w:r>
          </w:p>
        </w:tc>
        <w:tc>
          <w:tcPr>
            <w:tcW w:w="0" w:type="auto"/>
          </w:tcPr>
          <w:p w14:paraId="5A9B0990" w14:textId="77777777" w:rsidR="009F7A98" w:rsidRDefault="009F7A98">
            <w:pPr>
              <w:pStyle w:val="TAC"/>
            </w:pPr>
            <w:r>
              <w:t>480</w:t>
            </w:r>
          </w:p>
        </w:tc>
        <w:tc>
          <w:tcPr>
            <w:tcW w:w="0" w:type="auto"/>
          </w:tcPr>
          <w:p w14:paraId="08CAB926" w14:textId="77777777" w:rsidR="009F7A98" w:rsidRDefault="009F7A98">
            <w:pPr>
              <w:pStyle w:val="TAC"/>
            </w:pPr>
            <w:r>
              <w:t>89</w:t>
            </w:r>
          </w:p>
        </w:tc>
        <w:tc>
          <w:tcPr>
            <w:tcW w:w="0" w:type="auto"/>
          </w:tcPr>
          <w:p w14:paraId="642DA67E" w14:textId="77777777" w:rsidR="009F7A98" w:rsidRDefault="009F7A98">
            <w:pPr>
              <w:pStyle w:val="TAC"/>
            </w:pPr>
            <w:r>
              <w:t>180</w:t>
            </w:r>
          </w:p>
        </w:tc>
        <w:tc>
          <w:tcPr>
            <w:tcW w:w="0" w:type="auto"/>
            <w:shd w:val="clear" w:color="auto" w:fill="E6E6E6"/>
          </w:tcPr>
          <w:p w14:paraId="465918BF" w14:textId="77777777" w:rsidR="009F7A98" w:rsidRDefault="009F7A98">
            <w:pPr>
              <w:pStyle w:val="TAC"/>
            </w:pPr>
            <w:r>
              <w:t>103</w:t>
            </w:r>
          </w:p>
        </w:tc>
        <w:tc>
          <w:tcPr>
            <w:tcW w:w="0" w:type="auto"/>
          </w:tcPr>
          <w:p w14:paraId="63174395" w14:textId="77777777" w:rsidR="009F7A98" w:rsidRDefault="009F7A98">
            <w:pPr>
              <w:pStyle w:val="TAC"/>
            </w:pPr>
            <w:r>
              <w:t>1376</w:t>
            </w:r>
          </w:p>
        </w:tc>
        <w:tc>
          <w:tcPr>
            <w:tcW w:w="0" w:type="auto"/>
          </w:tcPr>
          <w:p w14:paraId="0E889010" w14:textId="77777777" w:rsidR="009F7A98" w:rsidRDefault="009F7A98">
            <w:pPr>
              <w:pStyle w:val="TAC"/>
            </w:pPr>
            <w:r>
              <w:t>21</w:t>
            </w:r>
          </w:p>
        </w:tc>
        <w:tc>
          <w:tcPr>
            <w:tcW w:w="0" w:type="auto"/>
          </w:tcPr>
          <w:p w14:paraId="280B5CA1" w14:textId="77777777" w:rsidR="009F7A98" w:rsidRDefault="009F7A98">
            <w:pPr>
              <w:pStyle w:val="TAC"/>
            </w:pPr>
            <w:r>
              <w:t>86</w:t>
            </w:r>
          </w:p>
        </w:tc>
        <w:tc>
          <w:tcPr>
            <w:tcW w:w="0" w:type="auto"/>
            <w:shd w:val="clear" w:color="auto" w:fill="E6E6E6"/>
          </w:tcPr>
          <w:p w14:paraId="56ED4369" w14:textId="77777777" w:rsidR="009F7A98" w:rsidRDefault="009F7A98">
            <w:pPr>
              <w:pStyle w:val="TAC"/>
            </w:pPr>
            <w:r>
              <w:t>150</w:t>
            </w:r>
          </w:p>
        </w:tc>
        <w:tc>
          <w:tcPr>
            <w:tcW w:w="0" w:type="auto"/>
          </w:tcPr>
          <w:p w14:paraId="673FF274" w14:textId="77777777" w:rsidR="009F7A98" w:rsidRDefault="009F7A98">
            <w:pPr>
              <w:pStyle w:val="TAC"/>
            </w:pPr>
            <w:r>
              <w:t>3712</w:t>
            </w:r>
          </w:p>
        </w:tc>
        <w:tc>
          <w:tcPr>
            <w:tcW w:w="0" w:type="auto"/>
          </w:tcPr>
          <w:p w14:paraId="1B4527C8" w14:textId="77777777" w:rsidR="009F7A98" w:rsidRDefault="009F7A98">
            <w:pPr>
              <w:pStyle w:val="TAC"/>
            </w:pPr>
            <w:r>
              <w:t>271</w:t>
            </w:r>
          </w:p>
        </w:tc>
        <w:tc>
          <w:tcPr>
            <w:tcW w:w="0" w:type="auto"/>
          </w:tcPr>
          <w:p w14:paraId="4713DCC0" w14:textId="77777777" w:rsidR="009F7A98" w:rsidRDefault="009F7A98">
            <w:pPr>
              <w:pStyle w:val="TAC"/>
            </w:pPr>
            <w:r>
              <w:t>232</w:t>
            </w:r>
          </w:p>
        </w:tc>
      </w:tr>
      <w:tr w:rsidR="009F7A98" w14:paraId="0A669438" w14:textId="77777777">
        <w:trPr>
          <w:jc w:val="center"/>
        </w:trPr>
        <w:tc>
          <w:tcPr>
            <w:tcW w:w="0" w:type="auto"/>
            <w:shd w:val="clear" w:color="auto" w:fill="E6E6E6"/>
          </w:tcPr>
          <w:p w14:paraId="453B965E" w14:textId="77777777" w:rsidR="009F7A98" w:rsidRDefault="009F7A98">
            <w:pPr>
              <w:pStyle w:val="TAC"/>
            </w:pPr>
            <w:r>
              <w:t>10</w:t>
            </w:r>
          </w:p>
        </w:tc>
        <w:tc>
          <w:tcPr>
            <w:tcW w:w="0" w:type="auto"/>
          </w:tcPr>
          <w:p w14:paraId="1A047E79" w14:textId="77777777" w:rsidR="009F7A98" w:rsidRDefault="009F7A98">
            <w:pPr>
              <w:pStyle w:val="TAC"/>
            </w:pPr>
            <w:r>
              <w:t>112</w:t>
            </w:r>
          </w:p>
        </w:tc>
        <w:tc>
          <w:tcPr>
            <w:tcW w:w="0" w:type="auto"/>
          </w:tcPr>
          <w:p w14:paraId="3974B822" w14:textId="77777777" w:rsidR="009F7A98" w:rsidRDefault="009F7A98">
            <w:pPr>
              <w:pStyle w:val="TAC"/>
            </w:pPr>
            <w:r>
              <w:t>41</w:t>
            </w:r>
          </w:p>
        </w:tc>
        <w:tc>
          <w:tcPr>
            <w:tcW w:w="0" w:type="auto"/>
          </w:tcPr>
          <w:p w14:paraId="4DC8B177" w14:textId="77777777" w:rsidR="009F7A98" w:rsidRDefault="009F7A98">
            <w:pPr>
              <w:pStyle w:val="TAC"/>
            </w:pPr>
            <w:r>
              <w:t>84</w:t>
            </w:r>
          </w:p>
        </w:tc>
        <w:tc>
          <w:tcPr>
            <w:tcW w:w="0" w:type="auto"/>
            <w:shd w:val="clear" w:color="auto" w:fill="E6E6E6"/>
          </w:tcPr>
          <w:p w14:paraId="274CF627" w14:textId="77777777" w:rsidR="009F7A98" w:rsidRDefault="009F7A98">
            <w:pPr>
              <w:pStyle w:val="TAC"/>
            </w:pPr>
            <w:r>
              <w:t>57</w:t>
            </w:r>
          </w:p>
        </w:tc>
        <w:tc>
          <w:tcPr>
            <w:tcW w:w="0" w:type="auto"/>
          </w:tcPr>
          <w:p w14:paraId="4E8BFA6D" w14:textId="77777777" w:rsidR="009F7A98" w:rsidRDefault="009F7A98">
            <w:pPr>
              <w:pStyle w:val="TAC"/>
            </w:pPr>
            <w:r>
              <w:t>488</w:t>
            </w:r>
          </w:p>
        </w:tc>
        <w:tc>
          <w:tcPr>
            <w:tcW w:w="0" w:type="auto"/>
          </w:tcPr>
          <w:p w14:paraId="6B1313A4" w14:textId="77777777" w:rsidR="009F7A98" w:rsidRDefault="009F7A98">
            <w:pPr>
              <w:pStyle w:val="TAC"/>
            </w:pPr>
            <w:r>
              <w:t>91</w:t>
            </w:r>
          </w:p>
        </w:tc>
        <w:tc>
          <w:tcPr>
            <w:tcW w:w="0" w:type="auto"/>
          </w:tcPr>
          <w:p w14:paraId="55E577EF" w14:textId="77777777" w:rsidR="009F7A98" w:rsidRDefault="009F7A98">
            <w:pPr>
              <w:pStyle w:val="TAC"/>
            </w:pPr>
            <w:r>
              <w:t>122</w:t>
            </w:r>
          </w:p>
        </w:tc>
        <w:tc>
          <w:tcPr>
            <w:tcW w:w="0" w:type="auto"/>
            <w:shd w:val="clear" w:color="auto" w:fill="E6E6E6"/>
          </w:tcPr>
          <w:p w14:paraId="5F36E151" w14:textId="77777777" w:rsidR="009F7A98" w:rsidRDefault="009F7A98">
            <w:pPr>
              <w:pStyle w:val="TAC"/>
            </w:pPr>
            <w:r>
              <w:t>104</w:t>
            </w:r>
          </w:p>
        </w:tc>
        <w:tc>
          <w:tcPr>
            <w:tcW w:w="0" w:type="auto"/>
          </w:tcPr>
          <w:p w14:paraId="576EC3EE" w14:textId="77777777" w:rsidR="009F7A98" w:rsidRDefault="009F7A98">
            <w:pPr>
              <w:pStyle w:val="TAC"/>
            </w:pPr>
            <w:r>
              <w:t>1408</w:t>
            </w:r>
          </w:p>
        </w:tc>
        <w:tc>
          <w:tcPr>
            <w:tcW w:w="0" w:type="auto"/>
          </w:tcPr>
          <w:p w14:paraId="4F5F63B1" w14:textId="77777777" w:rsidR="009F7A98" w:rsidRDefault="009F7A98">
            <w:pPr>
              <w:pStyle w:val="TAC"/>
            </w:pPr>
            <w:r>
              <w:t>43</w:t>
            </w:r>
          </w:p>
        </w:tc>
        <w:tc>
          <w:tcPr>
            <w:tcW w:w="0" w:type="auto"/>
          </w:tcPr>
          <w:p w14:paraId="19805C2A" w14:textId="77777777" w:rsidR="009F7A98" w:rsidRDefault="009F7A98">
            <w:pPr>
              <w:pStyle w:val="TAC"/>
            </w:pPr>
            <w:r>
              <w:t>88</w:t>
            </w:r>
          </w:p>
        </w:tc>
        <w:tc>
          <w:tcPr>
            <w:tcW w:w="0" w:type="auto"/>
            <w:shd w:val="clear" w:color="auto" w:fill="E6E6E6"/>
          </w:tcPr>
          <w:p w14:paraId="6C5C6915" w14:textId="77777777" w:rsidR="009F7A98" w:rsidRDefault="009F7A98">
            <w:pPr>
              <w:pStyle w:val="TAC"/>
            </w:pPr>
            <w:r>
              <w:t>151</w:t>
            </w:r>
          </w:p>
        </w:tc>
        <w:tc>
          <w:tcPr>
            <w:tcW w:w="0" w:type="auto"/>
          </w:tcPr>
          <w:p w14:paraId="303842D1" w14:textId="77777777" w:rsidR="009F7A98" w:rsidRDefault="009F7A98">
            <w:pPr>
              <w:pStyle w:val="TAC"/>
            </w:pPr>
            <w:r>
              <w:t>3776</w:t>
            </w:r>
          </w:p>
        </w:tc>
        <w:tc>
          <w:tcPr>
            <w:tcW w:w="0" w:type="auto"/>
          </w:tcPr>
          <w:p w14:paraId="79680CE3" w14:textId="77777777" w:rsidR="009F7A98" w:rsidRDefault="009F7A98">
            <w:pPr>
              <w:pStyle w:val="TAC"/>
            </w:pPr>
            <w:r>
              <w:t>179</w:t>
            </w:r>
          </w:p>
        </w:tc>
        <w:tc>
          <w:tcPr>
            <w:tcW w:w="0" w:type="auto"/>
          </w:tcPr>
          <w:p w14:paraId="27C34CD0" w14:textId="77777777" w:rsidR="009F7A98" w:rsidRDefault="009F7A98">
            <w:pPr>
              <w:pStyle w:val="TAC"/>
            </w:pPr>
            <w:r>
              <w:t>236</w:t>
            </w:r>
          </w:p>
        </w:tc>
      </w:tr>
      <w:tr w:rsidR="009F7A98" w14:paraId="0B19B363" w14:textId="77777777">
        <w:trPr>
          <w:jc w:val="center"/>
        </w:trPr>
        <w:tc>
          <w:tcPr>
            <w:tcW w:w="0" w:type="auto"/>
            <w:shd w:val="clear" w:color="auto" w:fill="E6E6E6"/>
          </w:tcPr>
          <w:p w14:paraId="1C50D4DB" w14:textId="77777777" w:rsidR="009F7A98" w:rsidRDefault="009F7A98">
            <w:pPr>
              <w:pStyle w:val="TAC"/>
            </w:pPr>
            <w:r>
              <w:t>11</w:t>
            </w:r>
          </w:p>
        </w:tc>
        <w:tc>
          <w:tcPr>
            <w:tcW w:w="0" w:type="auto"/>
          </w:tcPr>
          <w:p w14:paraId="640284FD" w14:textId="77777777" w:rsidR="009F7A98" w:rsidRDefault="009F7A98">
            <w:pPr>
              <w:pStyle w:val="TAC"/>
            </w:pPr>
            <w:r>
              <w:t>120</w:t>
            </w:r>
          </w:p>
        </w:tc>
        <w:tc>
          <w:tcPr>
            <w:tcW w:w="0" w:type="auto"/>
          </w:tcPr>
          <w:p w14:paraId="4FB4B6ED" w14:textId="77777777" w:rsidR="009F7A98" w:rsidRDefault="009F7A98">
            <w:pPr>
              <w:pStyle w:val="TAC"/>
            </w:pPr>
            <w:r>
              <w:t>103</w:t>
            </w:r>
          </w:p>
        </w:tc>
        <w:tc>
          <w:tcPr>
            <w:tcW w:w="0" w:type="auto"/>
          </w:tcPr>
          <w:p w14:paraId="62DA73D8" w14:textId="77777777" w:rsidR="009F7A98" w:rsidRDefault="009F7A98">
            <w:pPr>
              <w:pStyle w:val="TAC"/>
            </w:pPr>
            <w:r>
              <w:t>90</w:t>
            </w:r>
          </w:p>
        </w:tc>
        <w:tc>
          <w:tcPr>
            <w:tcW w:w="0" w:type="auto"/>
            <w:shd w:val="clear" w:color="auto" w:fill="E6E6E6"/>
          </w:tcPr>
          <w:p w14:paraId="719B05D3" w14:textId="77777777" w:rsidR="009F7A98" w:rsidRDefault="009F7A98">
            <w:pPr>
              <w:pStyle w:val="TAC"/>
            </w:pPr>
            <w:r>
              <w:t>58</w:t>
            </w:r>
          </w:p>
        </w:tc>
        <w:tc>
          <w:tcPr>
            <w:tcW w:w="0" w:type="auto"/>
          </w:tcPr>
          <w:p w14:paraId="633B601E" w14:textId="77777777" w:rsidR="009F7A98" w:rsidRDefault="009F7A98">
            <w:pPr>
              <w:pStyle w:val="TAC"/>
            </w:pPr>
            <w:r>
              <w:t>496</w:t>
            </w:r>
          </w:p>
        </w:tc>
        <w:tc>
          <w:tcPr>
            <w:tcW w:w="0" w:type="auto"/>
          </w:tcPr>
          <w:p w14:paraId="77E35176" w14:textId="77777777" w:rsidR="009F7A98" w:rsidRDefault="009F7A98">
            <w:pPr>
              <w:pStyle w:val="TAC"/>
            </w:pPr>
            <w:r>
              <w:t>157</w:t>
            </w:r>
          </w:p>
        </w:tc>
        <w:tc>
          <w:tcPr>
            <w:tcW w:w="0" w:type="auto"/>
          </w:tcPr>
          <w:p w14:paraId="66B911A7" w14:textId="77777777" w:rsidR="009F7A98" w:rsidRDefault="009F7A98">
            <w:pPr>
              <w:pStyle w:val="TAC"/>
            </w:pPr>
            <w:r>
              <w:t>62</w:t>
            </w:r>
          </w:p>
        </w:tc>
        <w:tc>
          <w:tcPr>
            <w:tcW w:w="0" w:type="auto"/>
            <w:shd w:val="clear" w:color="auto" w:fill="E6E6E6"/>
          </w:tcPr>
          <w:p w14:paraId="64E7222F" w14:textId="77777777" w:rsidR="009F7A98" w:rsidRDefault="009F7A98">
            <w:pPr>
              <w:pStyle w:val="TAC"/>
            </w:pPr>
            <w:r>
              <w:t>105</w:t>
            </w:r>
          </w:p>
        </w:tc>
        <w:tc>
          <w:tcPr>
            <w:tcW w:w="0" w:type="auto"/>
          </w:tcPr>
          <w:p w14:paraId="12176235" w14:textId="77777777" w:rsidR="009F7A98" w:rsidRDefault="009F7A98">
            <w:pPr>
              <w:pStyle w:val="TAC"/>
            </w:pPr>
            <w:r>
              <w:t>1440</w:t>
            </w:r>
          </w:p>
        </w:tc>
        <w:tc>
          <w:tcPr>
            <w:tcW w:w="0" w:type="auto"/>
          </w:tcPr>
          <w:p w14:paraId="261F4BC5" w14:textId="77777777" w:rsidR="009F7A98" w:rsidRDefault="009F7A98">
            <w:pPr>
              <w:pStyle w:val="TAC"/>
            </w:pPr>
            <w:r>
              <w:t>149</w:t>
            </w:r>
          </w:p>
        </w:tc>
        <w:tc>
          <w:tcPr>
            <w:tcW w:w="0" w:type="auto"/>
          </w:tcPr>
          <w:p w14:paraId="19AA871B" w14:textId="77777777" w:rsidR="009F7A98" w:rsidRDefault="009F7A98">
            <w:pPr>
              <w:pStyle w:val="TAC"/>
            </w:pPr>
            <w:r>
              <w:t>60</w:t>
            </w:r>
          </w:p>
        </w:tc>
        <w:tc>
          <w:tcPr>
            <w:tcW w:w="0" w:type="auto"/>
            <w:shd w:val="clear" w:color="auto" w:fill="E6E6E6"/>
          </w:tcPr>
          <w:p w14:paraId="3E0DD5AD" w14:textId="77777777" w:rsidR="009F7A98" w:rsidRDefault="009F7A98">
            <w:pPr>
              <w:pStyle w:val="TAC"/>
            </w:pPr>
            <w:r>
              <w:t>152</w:t>
            </w:r>
          </w:p>
        </w:tc>
        <w:tc>
          <w:tcPr>
            <w:tcW w:w="0" w:type="auto"/>
          </w:tcPr>
          <w:p w14:paraId="33CB1089" w14:textId="77777777" w:rsidR="009F7A98" w:rsidRDefault="009F7A98">
            <w:pPr>
              <w:pStyle w:val="TAC"/>
            </w:pPr>
            <w:r>
              <w:t>3840</w:t>
            </w:r>
          </w:p>
        </w:tc>
        <w:tc>
          <w:tcPr>
            <w:tcW w:w="0" w:type="auto"/>
          </w:tcPr>
          <w:p w14:paraId="10462493" w14:textId="77777777" w:rsidR="009F7A98" w:rsidRDefault="009F7A98">
            <w:pPr>
              <w:pStyle w:val="TAC"/>
            </w:pPr>
            <w:r>
              <w:t>331</w:t>
            </w:r>
          </w:p>
        </w:tc>
        <w:tc>
          <w:tcPr>
            <w:tcW w:w="0" w:type="auto"/>
          </w:tcPr>
          <w:p w14:paraId="6DF5D5D8" w14:textId="77777777" w:rsidR="009F7A98" w:rsidRDefault="009F7A98">
            <w:pPr>
              <w:pStyle w:val="TAC"/>
            </w:pPr>
            <w:r>
              <w:t>120</w:t>
            </w:r>
          </w:p>
        </w:tc>
      </w:tr>
      <w:tr w:rsidR="009F7A98" w14:paraId="11C8FBE6" w14:textId="77777777">
        <w:trPr>
          <w:jc w:val="center"/>
        </w:trPr>
        <w:tc>
          <w:tcPr>
            <w:tcW w:w="0" w:type="auto"/>
            <w:shd w:val="clear" w:color="auto" w:fill="E6E6E6"/>
          </w:tcPr>
          <w:p w14:paraId="74039070" w14:textId="77777777" w:rsidR="009F7A98" w:rsidRDefault="009F7A98">
            <w:pPr>
              <w:pStyle w:val="TAC"/>
            </w:pPr>
            <w:r>
              <w:t>12</w:t>
            </w:r>
          </w:p>
        </w:tc>
        <w:tc>
          <w:tcPr>
            <w:tcW w:w="0" w:type="auto"/>
          </w:tcPr>
          <w:p w14:paraId="47C910B9" w14:textId="77777777" w:rsidR="009F7A98" w:rsidRDefault="009F7A98">
            <w:pPr>
              <w:pStyle w:val="TAC"/>
            </w:pPr>
            <w:r>
              <w:t>128</w:t>
            </w:r>
          </w:p>
        </w:tc>
        <w:tc>
          <w:tcPr>
            <w:tcW w:w="0" w:type="auto"/>
          </w:tcPr>
          <w:p w14:paraId="079362C0" w14:textId="77777777" w:rsidR="009F7A98" w:rsidRDefault="009F7A98">
            <w:pPr>
              <w:pStyle w:val="TAC"/>
            </w:pPr>
            <w:r>
              <w:t>15</w:t>
            </w:r>
          </w:p>
        </w:tc>
        <w:tc>
          <w:tcPr>
            <w:tcW w:w="0" w:type="auto"/>
          </w:tcPr>
          <w:p w14:paraId="3C40158D" w14:textId="77777777" w:rsidR="009F7A98" w:rsidRDefault="009F7A98">
            <w:pPr>
              <w:pStyle w:val="TAC"/>
            </w:pPr>
            <w:r>
              <w:t>32</w:t>
            </w:r>
          </w:p>
        </w:tc>
        <w:tc>
          <w:tcPr>
            <w:tcW w:w="0" w:type="auto"/>
            <w:shd w:val="clear" w:color="auto" w:fill="E6E6E6"/>
          </w:tcPr>
          <w:p w14:paraId="018785BD" w14:textId="77777777" w:rsidR="009F7A98" w:rsidRDefault="009F7A98">
            <w:pPr>
              <w:pStyle w:val="TAC"/>
            </w:pPr>
            <w:r>
              <w:t>59</w:t>
            </w:r>
          </w:p>
        </w:tc>
        <w:tc>
          <w:tcPr>
            <w:tcW w:w="0" w:type="auto"/>
          </w:tcPr>
          <w:p w14:paraId="47224A06" w14:textId="77777777" w:rsidR="009F7A98" w:rsidRDefault="009F7A98">
            <w:pPr>
              <w:pStyle w:val="TAC"/>
            </w:pPr>
            <w:r>
              <w:t>504</w:t>
            </w:r>
          </w:p>
        </w:tc>
        <w:tc>
          <w:tcPr>
            <w:tcW w:w="0" w:type="auto"/>
          </w:tcPr>
          <w:p w14:paraId="097EA206" w14:textId="77777777" w:rsidR="009F7A98" w:rsidRDefault="009F7A98">
            <w:pPr>
              <w:pStyle w:val="TAC"/>
            </w:pPr>
            <w:r>
              <w:t>55</w:t>
            </w:r>
          </w:p>
        </w:tc>
        <w:tc>
          <w:tcPr>
            <w:tcW w:w="0" w:type="auto"/>
          </w:tcPr>
          <w:p w14:paraId="5A1A76F3" w14:textId="77777777" w:rsidR="009F7A98" w:rsidRDefault="009F7A98">
            <w:pPr>
              <w:pStyle w:val="TAC"/>
            </w:pPr>
            <w:r>
              <w:t>84</w:t>
            </w:r>
          </w:p>
        </w:tc>
        <w:tc>
          <w:tcPr>
            <w:tcW w:w="0" w:type="auto"/>
            <w:shd w:val="clear" w:color="auto" w:fill="E6E6E6"/>
          </w:tcPr>
          <w:p w14:paraId="44524003" w14:textId="77777777" w:rsidR="009F7A98" w:rsidRDefault="009F7A98">
            <w:pPr>
              <w:pStyle w:val="TAC"/>
            </w:pPr>
            <w:r>
              <w:t>106</w:t>
            </w:r>
          </w:p>
        </w:tc>
        <w:tc>
          <w:tcPr>
            <w:tcW w:w="0" w:type="auto"/>
          </w:tcPr>
          <w:p w14:paraId="226E96F9" w14:textId="77777777" w:rsidR="009F7A98" w:rsidRDefault="009F7A98">
            <w:pPr>
              <w:pStyle w:val="TAC"/>
            </w:pPr>
            <w:r>
              <w:t>1472</w:t>
            </w:r>
          </w:p>
        </w:tc>
        <w:tc>
          <w:tcPr>
            <w:tcW w:w="0" w:type="auto"/>
          </w:tcPr>
          <w:p w14:paraId="07A286CF" w14:textId="77777777" w:rsidR="009F7A98" w:rsidRDefault="009F7A98">
            <w:pPr>
              <w:pStyle w:val="TAC"/>
            </w:pPr>
            <w:r>
              <w:t>45</w:t>
            </w:r>
          </w:p>
        </w:tc>
        <w:tc>
          <w:tcPr>
            <w:tcW w:w="0" w:type="auto"/>
          </w:tcPr>
          <w:p w14:paraId="011A5718" w14:textId="77777777" w:rsidR="009F7A98" w:rsidRDefault="009F7A98">
            <w:pPr>
              <w:pStyle w:val="TAC"/>
            </w:pPr>
            <w:r>
              <w:t>92</w:t>
            </w:r>
          </w:p>
        </w:tc>
        <w:tc>
          <w:tcPr>
            <w:tcW w:w="0" w:type="auto"/>
            <w:shd w:val="clear" w:color="auto" w:fill="E6E6E6"/>
          </w:tcPr>
          <w:p w14:paraId="6A8BE76B" w14:textId="77777777" w:rsidR="009F7A98" w:rsidRDefault="009F7A98">
            <w:pPr>
              <w:pStyle w:val="TAC"/>
            </w:pPr>
            <w:r>
              <w:t>153</w:t>
            </w:r>
          </w:p>
        </w:tc>
        <w:tc>
          <w:tcPr>
            <w:tcW w:w="0" w:type="auto"/>
          </w:tcPr>
          <w:p w14:paraId="1439DA74" w14:textId="77777777" w:rsidR="009F7A98" w:rsidRDefault="009F7A98">
            <w:pPr>
              <w:pStyle w:val="TAC"/>
            </w:pPr>
            <w:r>
              <w:t>3904</w:t>
            </w:r>
          </w:p>
        </w:tc>
        <w:tc>
          <w:tcPr>
            <w:tcW w:w="0" w:type="auto"/>
          </w:tcPr>
          <w:p w14:paraId="0A7E4645" w14:textId="77777777" w:rsidR="009F7A98" w:rsidRDefault="009F7A98">
            <w:pPr>
              <w:pStyle w:val="TAC"/>
            </w:pPr>
            <w:r>
              <w:t>363</w:t>
            </w:r>
          </w:p>
        </w:tc>
        <w:tc>
          <w:tcPr>
            <w:tcW w:w="0" w:type="auto"/>
          </w:tcPr>
          <w:p w14:paraId="295A8C66" w14:textId="77777777" w:rsidR="009F7A98" w:rsidRDefault="009F7A98">
            <w:pPr>
              <w:pStyle w:val="TAC"/>
            </w:pPr>
            <w:r>
              <w:t>244</w:t>
            </w:r>
          </w:p>
        </w:tc>
      </w:tr>
      <w:tr w:rsidR="009F7A98" w14:paraId="28ECEAB0" w14:textId="77777777">
        <w:trPr>
          <w:jc w:val="center"/>
        </w:trPr>
        <w:tc>
          <w:tcPr>
            <w:tcW w:w="0" w:type="auto"/>
            <w:shd w:val="clear" w:color="auto" w:fill="E6E6E6"/>
          </w:tcPr>
          <w:p w14:paraId="66746E09" w14:textId="77777777" w:rsidR="009F7A98" w:rsidRDefault="009F7A98">
            <w:pPr>
              <w:pStyle w:val="TAC"/>
            </w:pPr>
            <w:r>
              <w:t>13</w:t>
            </w:r>
          </w:p>
        </w:tc>
        <w:tc>
          <w:tcPr>
            <w:tcW w:w="0" w:type="auto"/>
          </w:tcPr>
          <w:p w14:paraId="1BAE340D" w14:textId="77777777" w:rsidR="009F7A98" w:rsidRDefault="009F7A98">
            <w:pPr>
              <w:pStyle w:val="TAC"/>
            </w:pPr>
            <w:r>
              <w:t>136</w:t>
            </w:r>
          </w:p>
        </w:tc>
        <w:tc>
          <w:tcPr>
            <w:tcW w:w="0" w:type="auto"/>
          </w:tcPr>
          <w:p w14:paraId="050F95F7" w14:textId="77777777" w:rsidR="009F7A98" w:rsidRDefault="009F7A98">
            <w:pPr>
              <w:pStyle w:val="TAC"/>
            </w:pPr>
            <w:r>
              <w:t>9</w:t>
            </w:r>
          </w:p>
        </w:tc>
        <w:tc>
          <w:tcPr>
            <w:tcW w:w="0" w:type="auto"/>
          </w:tcPr>
          <w:p w14:paraId="41F8E3E5" w14:textId="77777777" w:rsidR="009F7A98" w:rsidRDefault="009F7A98">
            <w:pPr>
              <w:pStyle w:val="TAC"/>
            </w:pPr>
            <w:r>
              <w:t>34</w:t>
            </w:r>
          </w:p>
        </w:tc>
        <w:tc>
          <w:tcPr>
            <w:tcW w:w="0" w:type="auto"/>
            <w:shd w:val="clear" w:color="auto" w:fill="E6E6E6"/>
          </w:tcPr>
          <w:p w14:paraId="044BA6C1" w14:textId="77777777" w:rsidR="009F7A98" w:rsidRDefault="009F7A98">
            <w:pPr>
              <w:pStyle w:val="TAC"/>
            </w:pPr>
            <w:r>
              <w:t>60</w:t>
            </w:r>
          </w:p>
        </w:tc>
        <w:tc>
          <w:tcPr>
            <w:tcW w:w="0" w:type="auto"/>
          </w:tcPr>
          <w:p w14:paraId="6548F66E" w14:textId="77777777" w:rsidR="009F7A98" w:rsidRDefault="009F7A98">
            <w:pPr>
              <w:pStyle w:val="TAC"/>
            </w:pPr>
            <w:r>
              <w:t>512</w:t>
            </w:r>
          </w:p>
        </w:tc>
        <w:tc>
          <w:tcPr>
            <w:tcW w:w="0" w:type="auto"/>
          </w:tcPr>
          <w:p w14:paraId="3B22BC44" w14:textId="77777777" w:rsidR="009F7A98" w:rsidRDefault="009F7A98">
            <w:pPr>
              <w:pStyle w:val="TAC"/>
            </w:pPr>
            <w:r>
              <w:t>31</w:t>
            </w:r>
          </w:p>
        </w:tc>
        <w:tc>
          <w:tcPr>
            <w:tcW w:w="0" w:type="auto"/>
          </w:tcPr>
          <w:p w14:paraId="3E9D6288" w14:textId="77777777" w:rsidR="009F7A98" w:rsidRDefault="009F7A98">
            <w:pPr>
              <w:pStyle w:val="TAC"/>
            </w:pPr>
            <w:r>
              <w:t>64</w:t>
            </w:r>
          </w:p>
        </w:tc>
        <w:tc>
          <w:tcPr>
            <w:tcW w:w="0" w:type="auto"/>
            <w:shd w:val="clear" w:color="auto" w:fill="E6E6E6"/>
          </w:tcPr>
          <w:p w14:paraId="36D9CF7A" w14:textId="77777777" w:rsidR="009F7A98" w:rsidRDefault="009F7A98">
            <w:pPr>
              <w:pStyle w:val="TAC"/>
            </w:pPr>
            <w:r>
              <w:t>107</w:t>
            </w:r>
          </w:p>
        </w:tc>
        <w:tc>
          <w:tcPr>
            <w:tcW w:w="0" w:type="auto"/>
          </w:tcPr>
          <w:p w14:paraId="5CF94D84" w14:textId="77777777" w:rsidR="009F7A98" w:rsidRDefault="009F7A98">
            <w:pPr>
              <w:pStyle w:val="TAC"/>
            </w:pPr>
            <w:r>
              <w:t>1504</w:t>
            </w:r>
          </w:p>
        </w:tc>
        <w:tc>
          <w:tcPr>
            <w:tcW w:w="0" w:type="auto"/>
          </w:tcPr>
          <w:p w14:paraId="631FA4C1" w14:textId="77777777" w:rsidR="009F7A98" w:rsidRDefault="009F7A98">
            <w:pPr>
              <w:pStyle w:val="TAC"/>
            </w:pPr>
            <w:r>
              <w:t>49</w:t>
            </w:r>
          </w:p>
        </w:tc>
        <w:tc>
          <w:tcPr>
            <w:tcW w:w="0" w:type="auto"/>
          </w:tcPr>
          <w:p w14:paraId="50007E38" w14:textId="77777777" w:rsidR="009F7A98" w:rsidRDefault="009F7A98">
            <w:pPr>
              <w:pStyle w:val="TAC"/>
            </w:pPr>
            <w:r>
              <w:t>846</w:t>
            </w:r>
          </w:p>
        </w:tc>
        <w:tc>
          <w:tcPr>
            <w:tcW w:w="0" w:type="auto"/>
            <w:shd w:val="clear" w:color="auto" w:fill="E6E6E6"/>
          </w:tcPr>
          <w:p w14:paraId="3DF6F8B8" w14:textId="77777777" w:rsidR="009F7A98" w:rsidRDefault="009F7A98">
            <w:pPr>
              <w:pStyle w:val="TAC"/>
            </w:pPr>
            <w:r>
              <w:t>154</w:t>
            </w:r>
          </w:p>
        </w:tc>
        <w:tc>
          <w:tcPr>
            <w:tcW w:w="0" w:type="auto"/>
          </w:tcPr>
          <w:p w14:paraId="46B08488" w14:textId="77777777" w:rsidR="009F7A98" w:rsidRDefault="009F7A98">
            <w:pPr>
              <w:pStyle w:val="TAC"/>
            </w:pPr>
            <w:r>
              <w:t>3968</w:t>
            </w:r>
          </w:p>
        </w:tc>
        <w:tc>
          <w:tcPr>
            <w:tcW w:w="0" w:type="auto"/>
          </w:tcPr>
          <w:p w14:paraId="7CD93F80" w14:textId="77777777" w:rsidR="009F7A98" w:rsidRDefault="009F7A98">
            <w:pPr>
              <w:pStyle w:val="TAC"/>
            </w:pPr>
            <w:r>
              <w:t>375</w:t>
            </w:r>
          </w:p>
        </w:tc>
        <w:tc>
          <w:tcPr>
            <w:tcW w:w="0" w:type="auto"/>
          </w:tcPr>
          <w:p w14:paraId="3566197F" w14:textId="77777777" w:rsidR="009F7A98" w:rsidRDefault="009F7A98">
            <w:pPr>
              <w:pStyle w:val="TAC"/>
            </w:pPr>
            <w:r>
              <w:t>248</w:t>
            </w:r>
          </w:p>
        </w:tc>
      </w:tr>
      <w:tr w:rsidR="009F7A98" w14:paraId="13646A1A" w14:textId="77777777">
        <w:trPr>
          <w:jc w:val="center"/>
        </w:trPr>
        <w:tc>
          <w:tcPr>
            <w:tcW w:w="0" w:type="auto"/>
            <w:shd w:val="clear" w:color="auto" w:fill="E6E6E6"/>
          </w:tcPr>
          <w:p w14:paraId="23F43BB4" w14:textId="77777777" w:rsidR="009F7A98" w:rsidRDefault="009F7A98">
            <w:pPr>
              <w:pStyle w:val="TAC"/>
            </w:pPr>
            <w:r>
              <w:t>14</w:t>
            </w:r>
          </w:p>
        </w:tc>
        <w:tc>
          <w:tcPr>
            <w:tcW w:w="0" w:type="auto"/>
          </w:tcPr>
          <w:p w14:paraId="6BA33317" w14:textId="77777777" w:rsidR="009F7A98" w:rsidRDefault="009F7A98">
            <w:pPr>
              <w:pStyle w:val="TAC"/>
            </w:pPr>
            <w:r>
              <w:t>144</w:t>
            </w:r>
          </w:p>
        </w:tc>
        <w:tc>
          <w:tcPr>
            <w:tcW w:w="0" w:type="auto"/>
          </w:tcPr>
          <w:p w14:paraId="6EEBFD3A" w14:textId="77777777" w:rsidR="009F7A98" w:rsidRDefault="009F7A98">
            <w:pPr>
              <w:pStyle w:val="TAC"/>
            </w:pPr>
            <w:r>
              <w:t>17</w:t>
            </w:r>
          </w:p>
        </w:tc>
        <w:tc>
          <w:tcPr>
            <w:tcW w:w="0" w:type="auto"/>
          </w:tcPr>
          <w:p w14:paraId="6E5E8E48" w14:textId="77777777" w:rsidR="009F7A98" w:rsidRDefault="009F7A98">
            <w:pPr>
              <w:pStyle w:val="TAC"/>
            </w:pPr>
            <w:r>
              <w:t>108</w:t>
            </w:r>
          </w:p>
        </w:tc>
        <w:tc>
          <w:tcPr>
            <w:tcW w:w="0" w:type="auto"/>
            <w:shd w:val="clear" w:color="auto" w:fill="E6E6E6"/>
          </w:tcPr>
          <w:p w14:paraId="3C8555DE" w14:textId="77777777" w:rsidR="009F7A98" w:rsidRDefault="009F7A98">
            <w:pPr>
              <w:pStyle w:val="TAC"/>
            </w:pPr>
            <w:r>
              <w:t>61</w:t>
            </w:r>
          </w:p>
        </w:tc>
        <w:tc>
          <w:tcPr>
            <w:tcW w:w="0" w:type="auto"/>
          </w:tcPr>
          <w:p w14:paraId="623C0D46" w14:textId="77777777" w:rsidR="009F7A98" w:rsidRDefault="009F7A98">
            <w:pPr>
              <w:pStyle w:val="TAC"/>
            </w:pPr>
            <w:r>
              <w:t>528</w:t>
            </w:r>
          </w:p>
        </w:tc>
        <w:tc>
          <w:tcPr>
            <w:tcW w:w="0" w:type="auto"/>
          </w:tcPr>
          <w:p w14:paraId="34D61849" w14:textId="77777777" w:rsidR="009F7A98" w:rsidRDefault="009F7A98">
            <w:pPr>
              <w:pStyle w:val="TAC"/>
            </w:pPr>
            <w:r>
              <w:t>17</w:t>
            </w:r>
          </w:p>
        </w:tc>
        <w:tc>
          <w:tcPr>
            <w:tcW w:w="0" w:type="auto"/>
          </w:tcPr>
          <w:p w14:paraId="146E8AE7" w14:textId="77777777" w:rsidR="009F7A98" w:rsidRDefault="009F7A98">
            <w:pPr>
              <w:pStyle w:val="TAC"/>
            </w:pPr>
            <w:r>
              <w:t>66</w:t>
            </w:r>
          </w:p>
        </w:tc>
        <w:tc>
          <w:tcPr>
            <w:tcW w:w="0" w:type="auto"/>
            <w:shd w:val="clear" w:color="auto" w:fill="E6E6E6"/>
          </w:tcPr>
          <w:p w14:paraId="6FD38659" w14:textId="77777777" w:rsidR="009F7A98" w:rsidRDefault="009F7A98">
            <w:pPr>
              <w:pStyle w:val="TAC"/>
            </w:pPr>
            <w:r>
              <w:t>108</w:t>
            </w:r>
          </w:p>
        </w:tc>
        <w:tc>
          <w:tcPr>
            <w:tcW w:w="0" w:type="auto"/>
          </w:tcPr>
          <w:p w14:paraId="20D5FAA5" w14:textId="77777777" w:rsidR="009F7A98" w:rsidRDefault="009F7A98">
            <w:pPr>
              <w:pStyle w:val="TAC"/>
            </w:pPr>
            <w:r>
              <w:t>1536</w:t>
            </w:r>
          </w:p>
        </w:tc>
        <w:tc>
          <w:tcPr>
            <w:tcW w:w="0" w:type="auto"/>
          </w:tcPr>
          <w:p w14:paraId="4BFD5E96" w14:textId="77777777" w:rsidR="009F7A98" w:rsidRDefault="009F7A98">
            <w:pPr>
              <w:pStyle w:val="TAC"/>
            </w:pPr>
            <w:r>
              <w:t>71</w:t>
            </w:r>
          </w:p>
        </w:tc>
        <w:tc>
          <w:tcPr>
            <w:tcW w:w="0" w:type="auto"/>
          </w:tcPr>
          <w:p w14:paraId="522287BE" w14:textId="77777777" w:rsidR="009F7A98" w:rsidRDefault="009F7A98">
            <w:pPr>
              <w:pStyle w:val="TAC"/>
            </w:pPr>
            <w:r>
              <w:t>48</w:t>
            </w:r>
          </w:p>
        </w:tc>
        <w:tc>
          <w:tcPr>
            <w:tcW w:w="0" w:type="auto"/>
            <w:shd w:val="clear" w:color="auto" w:fill="E6E6E6"/>
          </w:tcPr>
          <w:p w14:paraId="11BE6968" w14:textId="77777777" w:rsidR="009F7A98" w:rsidRDefault="009F7A98">
            <w:pPr>
              <w:pStyle w:val="TAC"/>
            </w:pPr>
            <w:r>
              <w:t>155</w:t>
            </w:r>
          </w:p>
        </w:tc>
        <w:tc>
          <w:tcPr>
            <w:tcW w:w="0" w:type="auto"/>
          </w:tcPr>
          <w:p w14:paraId="50DE650A" w14:textId="77777777" w:rsidR="009F7A98" w:rsidRDefault="009F7A98">
            <w:pPr>
              <w:pStyle w:val="TAC"/>
            </w:pPr>
            <w:r>
              <w:t>4032</w:t>
            </w:r>
          </w:p>
        </w:tc>
        <w:tc>
          <w:tcPr>
            <w:tcW w:w="0" w:type="auto"/>
          </w:tcPr>
          <w:p w14:paraId="7ED71B8D" w14:textId="77777777" w:rsidR="009F7A98" w:rsidRDefault="009F7A98">
            <w:pPr>
              <w:pStyle w:val="TAC"/>
            </w:pPr>
            <w:r>
              <w:t>127</w:t>
            </w:r>
          </w:p>
        </w:tc>
        <w:tc>
          <w:tcPr>
            <w:tcW w:w="0" w:type="auto"/>
          </w:tcPr>
          <w:p w14:paraId="1D48F825" w14:textId="77777777" w:rsidR="009F7A98" w:rsidRDefault="009F7A98">
            <w:pPr>
              <w:pStyle w:val="TAC"/>
            </w:pPr>
            <w:r>
              <w:t>168</w:t>
            </w:r>
          </w:p>
        </w:tc>
      </w:tr>
      <w:tr w:rsidR="009F7A98" w14:paraId="29B986BC" w14:textId="77777777">
        <w:trPr>
          <w:jc w:val="center"/>
        </w:trPr>
        <w:tc>
          <w:tcPr>
            <w:tcW w:w="0" w:type="auto"/>
            <w:shd w:val="clear" w:color="auto" w:fill="E6E6E6"/>
          </w:tcPr>
          <w:p w14:paraId="0E4725F0" w14:textId="77777777" w:rsidR="009F7A98" w:rsidRDefault="009F7A98">
            <w:pPr>
              <w:pStyle w:val="TAC"/>
            </w:pPr>
            <w:r>
              <w:t>15</w:t>
            </w:r>
          </w:p>
        </w:tc>
        <w:tc>
          <w:tcPr>
            <w:tcW w:w="0" w:type="auto"/>
          </w:tcPr>
          <w:p w14:paraId="5A872E65" w14:textId="77777777" w:rsidR="009F7A98" w:rsidRDefault="009F7A98">
            <w:pPr>
              <w:pStyle w:val="TAC"/>
            </w:pPr>
            <w:r>
              <w:t>152</w:t>
            </w:r>
          </w:p>
        </w:tc>
        <w:tc>
          <w:tcPr>
            <w:tcW w:w="0" w:type="auto"/>
          </w:tcPr>
          <w:p w14:paraId="0F0BBA1A" w14:textId="77777777" w:rsidR="009F7A98" w:rsidRDefault="009F7A98">
            <w:pPr>
              <w:pStyle w:val="TAC"/>
            </w:pPr>
            <w:r>
              <w:t>9</w:t>
            </w:r>
          </w:p>
        </w:tc>
        <w:tc>
          <w:tcPr>
            <w:tcW w:w="0" w:type="auto"/>
          </w:tcPr>
          <w:p w14:paraId="4FEF3004" w14:textId="77777777" w:rsidR="009F7A98" w:rsidRDefault="009F7A98">
            <w:pPr>
              <w:pStyle w:val="TAC"/>
            </w:pPr>
            <w:r>
              <w:t>38</w:t>
            </w:r>
          </w:p>
        </w:tc>
        <w:tc>
          <w:tcPr>
            <w:tcW w:w="0" w:type="auto"/>
            <w:shd w:val="clear" w:color="auto" w:fill="E6E6E6"/>
          </w:tcPr>
          <w:p w14:paraId="2611E89D" w14:textId="77777777" w:rsidR="009F7A98" w:rsidRDefault="009F7A98">
            <w:pPr>
              <w:pStyle w:val="TAC"/>
            </w:pPr>
            <w:r>
              <w:t>62</w:t>
            </w:r>
          </w:p>
        </w:tc>
        <w:tc>
          <w:tcPr>
            <w:tcW w:w="0" w:type="auto"/>
          </w:tcPr>
          <w:p w14:paraId="18159CBD" w14:textId="77777777" w:rsidR="009F7A98" w:rsidRDefault="009F7A98">
            <w:pPr>
              <w:pStyle w:val="TAC"/>
            </w:pPr>
            <w:r>
              <w:t>544</w:t>
            </w:r>
          </w:p>
        </w:tc>
        <w:tc>
          <w:tcPr>
            <w:tcW w:w="0" w:type="auto"/>
          </w:tcPr>
          <w:p w14:paraId="102AC000" w14:textId="77777777" w:rsidR="009F7A98" w:rsidRDefault="009F7A98">
            <w:pPr>
              <w:pStyle w:val="TAC"/>
            </w:pPr>
            <w:r>
              <w:t>35</w:t>
            </w:r>
          </w:p>
        </w:tc>
        <w:tc>
          <w:tcPr>
            <w:tcW w:w="0" w:type="auto"/>
          </w:tcPr>
          <w:p w14:paraId="53148276" w14:textId="77777777" w:rsidR="009F7A98" w:rsidRDefault="009F7A98">
            <w:pPr>
              <w:pStyle w:val="TAC"/>
            </w:pPr>
            <w:r>
              <w:t>68</w:t>
            </w:r>
          </w:p>
        </w:tc>
        <w:tc>
          <w:tcPr>
            <w:tcW w:w="0" w:type="auto"/>
            <w:shd w:val="clear" w:color="auto" w:fill="E6E6E6"/>
          </w:tcPr>
          <w:p w14:paraId="54DDC720" w14:textId="77777777" w:rsidR="009F7A98" w:rsidRDefault="009F7A98">
            <w:pPr>
              <w:pStyle w:val="TAC"/>
            </w:pPr>
            <w:r>
              <w:t>109</w:t>
            </w:r>
          </w:p>
        </w:tc>
        <w:tc>
          <w:tcPr>
            <w:tcW w:w="0" w:type="auto"/>
          </w:tcPr>
          <w:p w14:paraId="5B2D03CB" w14:textId="77777777" w:rsidR="009F7A98" w:rsidRDefault="009F7A98">
            <w:pPr>
              <w:pStyle w:val="TAC"/>
            </w:pPr>
            <w:r>
              <w:t>1568</w:t>
            </w:r>
          </w:p>
        </w:tc>
        <w:tc>
          <w:tcPr>
            <w:tcW w:w="0" w:type="auto"/>
          </w:tcPr>
          <w:p w14:paraId="68F77589" w14:textId="77777777" w:rsidR="009F7A98" w:rsidRDefault="009F7A98">
            <w:pPr>
              <w:pStyle w:val="TAC"/>
            </w:pPr>
            <w:r>
              <w:t>13</w:t>
            </w:r>
          </w:p>
        </w:tc>
        <w:tc>
          <w:tcPr>
            <w:tcW w:w="0" w:type="auto"/>
          </w:tcPr>
          <w:p w14:paraId="7864ED18" w14:textId="77777777" w:rsidR="009F7A98" w:rsidRDefault="009F7A98">
            <w:pPr>
              <w:pStyle w:val="TAC"/>
            </w:pPr>
            <w:r>
              <w:t>28</w:t>
            </w:r>
          </w:p>
        </w:tc>
        <w:tc>
          <w:tcPr>
            <w:tcW w:w="0" w:type="auto"/>
            <w:shd w:val="clear" w:color="auto" w:fill="E6E6E6"/>
          </w:tcPr>
          <w:p w14:paraId="52E8BA3D" w14:textId="77777777" w:rsidR="009F7A98" w:rsidRDefault="009F7A98">
            <w:pPr>
              <w:pStyle w:val="TAC"/>
            </w:pPr>
            <w:r>
              <w:t>156</w:t>
            </w:r>
          </w:p>
        </w:tc>
        <w:tc>
          <w:tcPr>
            <w:tcW w:w="0" w:type="auto"/>
          </w:tcPr>
          <w:p w14:paraId="453D8E33" w14:textId="77777777" w:rsidR="009F7A98" w:rsidRDefault="009F7A98">
            <w:pPr>
              <w:pStyle w:val="TAC"/>
            </w:pPr>
            <w:r>
              <w:t>4096</w:t>
            </w:r>
          </w:p>
        </w:tc>
        <w:tc>
          <w:tcPr>
            <w:tcW w:w="0" w:type="auto"/>
          </w:tcPr>
          <w:p w14:paraId="658524C6" w14:textId="77777777" w:rsidR="009F7A98" w:rsidRDefault="009F7A98">
            <w:pPr>
              <w:pStyle w:val="TAC"/>
            </w:pPr>
            <w:r>
              <w:t>31</w:t>
            </w:r>
          </w:p>
        </w:tc>
        <w:tc>
          <w:tcPr>
            <w:tcW w:w="0" w:type="auto"/>
          </w:tcPr>
          <w:p w14:paraId="3FE0AF80" w14:textId="77777777" w:rsidR="009F7A98" w:rsidRDefault="009F7A98">
            <w:pPr>
              <w:pStyle w:val="TAC"/>
            </w:pPr>
            <w:r>
              <w:t>64</w:t>
            </w:r>
          </w:p>
        </w:tc>
      </w:tr>
      <w:tr w:rsidR="009F7A98" w14:paraId="45CDBD50" w14:textId="77777777">
        <w:trPr>
          <w:jc w:val="center"/>
        </w:trPr>
        <w:tc>
          <w:tcPr>
            <w:tcW w:w="0" w:type="auto"/>
            <w:shd w:val="clear" w:color="auto" w:fill="E6E6E6"/>
          </w:tcPr>
          <w:p w14:paraId="4D72ADD7" w14:textId="77777777" w:rsidR="009F7A98" w:rsidRDefault="009F7A98">
            <w:pPr>
              <w:pStyle w:val="TAC"/>
            </w:pPr>
            <w:r>
              <w:t>16</w:t>
            </w:r>
          </w:p>
        </w:tc>
        <w:tc>
          <w:tcPr>
            <w:tcW w:w="0" w:type="auto"/>
          </w:tcPr>
          <w:p w14:paraId="4383FF40" w14:textId="77777777" w:rsidR="009F7A98" w:rsidRDefault="009F7A98">
            <w:pPr>
              <w:pStyle w:val="TAC"/>
            </w:pPr>
            <w:r>
              <w:t>160</w:t>
            </w:r>
          </w:p>
        </w:tc>
        <w:tc>
          <w:tcPr>
            <w:tcW w:w="0" w:type="auto"/>
          </w:tcPr>
          <w:p w14:paraId="39E4148A" w14:textId="77777777" w:rsidR="009F7A98" w:rsidRDefault="009F7A98">
            <w:pPr>
              <w:pStyle w:val="TAC"/>
            </w:pPr>
            <w:r>
              <w:t>21</w:t>
            </w:r>
          </w:p>
        </w:tc>
        <w:tc>
          <w:tcPr>
            <w:tcW w:w="0" w:type="auto"/>
          </w:tcPr>
          <w:p w14:paraId="7DF4C73F" w14:textId="77777777" w:rsidR="009F7A98" w:rsidRDefault="009F7A98">
            <w:pPr>
              <w:pStyle w:val="TAC"/>
            </w:pPr>
            <w:r>
              <w:t>120</w:t>
            </w:r>
          </w:p>
        </w:tc>
        <w:tc>
          <w:tcPr>
            <w:tcW w:w="0" w:type="auto"/>
            <w:shd w:val="clear" w:color="auto" w:fill="E6E6E6"/>
          </w:tcPr>
          <w:p w14:paraId="328CC947" w14:textId="77777777" w:rsidR="009F7A98" w:rsidRDefault="009F7A98">
            <w:pPr>
              <w:pStyle w:val="TAC"/>
            </w:pPr>
            <w:r>
              <w:t>63</w:t>
            </w:r>
          </w:p>
        </w:tc>
        <w:tc>
          <w:tcPr>
            <w:tcW w:w="0" w:type="auto"/>
          </w:tcPr>
          <w:p w14:paraId="5E127957" w14:textId="77777777" w:rsidR="009F7A98" w:rsidRDefault="009F7A98">
            <w:pPr>
              <w:pStyle w:val="TAC"/>
            </w:pPr>
            <w:r>
              <w:t>560</w:t>
            </w:r>
          </w:p>
        </w:tc>
        <w:tc>
          <w:tcPr>
            <w:tcW w:w="0" w:type="auto"/>
          </w:tcPr>
          <w:p w14:paraId="05C5E290" w14:textId="77777777" w:rsidR="009F7A98" w:rsidRDefault="009F7A98">
            <w:pPr>
              <w:pStyle w:val="TAC"/>
            </w:pPr>
            <w:r>
              <w:t>227</w:t>
            </w:r>
          </w:p>
        </w:tc>
        <w:tc>
          <w:tcPr>
            <w:tcW w:w="0" w:type="auto"/>
          </w:tcPr>
          <w:p w14:paraId="13916DA1" w14:textId="77777777" w:rsidR="009F7A98" w:rsidRDefault="009F7A98">
            <w:pPr>
              <w:pStyle w:val="TAC"/>
            </w:pPr>
            <w:r>
              <w:t>420</w:t>
            </w:r>
          </w:p>
        </w:tc>
        <w:tc>
          <w:tcPr>
            <w:tcW w:w="0" w:type="auto"/>
            <w:shd w:val="clear" w:color="auto" w:fill="E6E6E6"/>
          </w:tcPr>
          <w:p w14:paraId="4D277F9F" w14:textId="77777777" w:rsidR="009F7A98" w:rsidRDefault="009F7A98">
            <w:pPr>
              <w:pStyle w:val="TAC"/>
            </w:pPr>
            <w:r>
              <w:t>110</w:t>
            </w:r>
          </w:p>
        </w:tc>
        <w:tc>
          <w:tcPr>
            <w:tcW w:w="0" w:type="auto"/>
          </w:tcPr>
          <w:p w14:paraId="7F57D132" w14:textId="77777777" w:rsidR="009F7A98" w:rsidRDefault="009F7A98">
            <w:pPr>
              <w:pStyle w:val="TAC"/>
            </w:pPr>
            <w:r>
              <w:t>1600</w:t>
            </w:r>
          </w:p>
        </w:tc>
        <w:tc>
          <w:tcPr>
            <w:tcW w:w="0" w:type="auto"/>
          </w:tcPr>
          <w:p w14:paraId="67017495" w14:textId="77777777" w:rsidR="009F7A98" w:rsidRDefault="009F7A98">
            <w:pPr>
              <w:pStyle w:val="TAC"/>
            </w:pPr>
            <w:r>
              <w:t>17</w:t>
            </w:r>
          </w:p>
        </w:tc>
        <w:tc>
          <w:tcPr>
            <w:tcW w:w="0" w:type="auto"/>
          </w:tcPr>
          <w:p w14:paraId="3DE25710" w14:textId="77777777" w:rsidR="009F7A98" w:rsidRDefault="009F7A98">
            <w:pPr>
              <w:pStyle w:val="TAC"/>
            </w:pPr>
            <w:r>
              <w:t>80</w:t>
            </w:r>
          </w:p>
        </w:tc>
        <w:tc>
          <w:tcPr>
            <w:tcW w:w="0" w:type="auto"/>
            <w:shd w:val="clear" w:color="auto" w:fill="E6E6E6"/>
          </w:tcPr>
          <w:p w14:paraId="2F32DFF9" w14:textId="77777777" w:rsidR="009F7A98" w:rsidRDefault="009F7A98">
            <w:pPr>
              <w:pStyle w:val="TAC"/>
            </w:pPr>
            <w:r>
              <w:t>157</w:t>
            </w:r>
          </w:p>
        </w:tc>
        <w:tc>
          <w:tcPr>
            <w:tcW w:w="0" w:type="auto"/>
          </w:tcPr>
          <w:p w14:paraId="4DC72128" w14:textId="77777777" w:rsidR="009F7A98" w:rsidRDefault="009F7A98">
            <w:pPr>
              <w:pStyle w:val="TAC"/>
            </w:pPr>
            <w:r>
              <w:t>4160</w:t>
            </w:r>
          </w:p>
        </w:tc>
        <w:tc>
          <w:tcPr>
            <w:tcW w:w="0" w:type="auto"/>
          </w:tcPr>
          <w:p w14:paraId="6B4FE33B" w14:textId="77777777" w:rsidR="009F7A98" w:rsidRDefault="009F7A98">
            <w:pPr>
              <w:pStyle w:val="TAC"/>
            </w:pPr>
            <w:r>
              <w:t>33</w:t>
            </w:r>
          </w:p>
        </w:tc>
        <w:tc>
          <w:tcPr>
            <w:tcW w:w="0" w:type="auto"/>
          </w:tcPr>
          <w:p w14:paraId="72CD3741" w14:textId="77777777" w:rsidR="009F7A98" w:rsidRDefault="009F7A98">
            <w:pPr>
              <w:pStyle w:val="TAC"/>
            </w:pPr>
            <w:r>
              <w:t>130</w:t>
            </w:r>
          </w:p>
        </w:tc>
      </w:tr>
      <w:tr w:rsidR="009F7A98" w14:paraId="21471972" w14:textId="77777777">
        <w:trPr>
          <w:jc w:val="center"/>
        </w:trPr>
        <w:tc>
          <w:tcPr>
            <w:tcW w:w="0" w:type="auto"/>
            <w:shd w:val="clear" w:color="auto" w:fill="E6E6E6"/>
          </w:tcPr>
          <w:p w14:paraId="00E473EB" w14:textId="77777777" w:rsidR="009F7A98" w:rsidRDefault="009F7A98">
            <w:pPr>
              <w:pStyle w:val="TAC"/>
            </w:pPr>
            <w:r>
              <w:t>17</w:t>
            </w:r>
          </w:p>
        </w:tc>
        <w:tc>
          <w:tcPr>
            <w:tcW w:w="0" w:type="auto"/>
          </w:tcPr>
          <w:p w14:paraId="573FA748" w14:textId="77777777" w:rsidR="009F7A98" w:rsidRDefault="009F7A98">
            <w:pPr>
              <w:pStyle w:val="TAC"/>
            </w:pPr>
            <w:r>
              <w:t>168</w:t>
            </w:r>
          </w:p>
        </w:tc>
        <w:tc>
          <w:tcPr>
            <w:tcW w:w="0" w:type="auto"/>
          </w:tcPr>
          <w:p w14:paraId="400155BE" w14:textId="77777777" w:rsidR="009F7A98" w:rsidRDefault="009F7A98">
            <w:pPr>
              <w:pStyle w:val="TAC"/>
            </w:pPr>
            <w:r>
              <w:t>101</w:t>
            </w:r>
          </w:p>
        </w:tc>
        <w:tc>
          <w:tcPr>
            <w:tcW w:w="0" w:type="auto"/>
          </w:tcPr>
          <w:p w14:paraId="0E431E23" w14:textId="77777777" w:rsidR="009F7A98" w:rsidRDefault="009F7A98">
            <w:pPr>
              <w:pStyle w:val="TAC"/>
            </w:pPr>
            <w:r>
              <w:t>84</w:t>
            </w:r>
          </w:p>
        </w:tc>
        <w:tc>
          <w:tcPr>
            <w:tcW w:w="0" w:type="auto"/>
            <w:shd w:val="clear" w:color="auto" w:fill="E6E6E6"/>
          </w:tcPr>
          <w:p w14:paraId="3FE7DC76" w14:textId="77777777" w:rsidR="009F7A98" w:rsidRDefault="009F7A98">
            <w:pPr>
              <w:pStyle w:val="TAC"/>
            </w:pPr>
            <w:r>
              <w:t>64</w:t>
            </w:r>
          </w:p>
        </w:tc>
        <w:tc>
          <w:tcPr>
            <w:tcW w:w="0" w:type="auto"/>
          </w:tcPr>
          <w:p w14:paraId="3D017A1A" w14:textId="77777777" w:rsidR="009F7A98" w:rsidRDefault="009F7A98">
            <w:pPr>
              <w:pStyle w:val="TAC"/>
            </w:pPr>
            <w:r>
              <w:t>576</w:t>
            </w:r>
          </w:p>
        </w:tc>
        <w:tc>
          <w:tcPr>
            <w:tcW w:w="0" w:type="auto"/>
          </w:tcPr>
          <w:p w14:paraId="7CB60C1C" w14:textId="77777777" w:rsidR="009F7A98" w:rsidRDefault="009F7A98">
            <w:pPr>
              <w:pStyle w:val="TAC"/>
            </w:pPr>
            <w:r>
              <w:t>65</w:t>
            </w:r>
          </w:p>
        </w:tc>
        <w:tc>
          <w:tcPr>
            <w:tcW w:w="0" w:type="auto"/>
          </w:tcPr>
          <w:p w14:paraId="6EFB981D" w14:textId="77777777" w:rsidR="009F7A98" w:rsidRDefault="009F7A98">
            <w:pPr>
              <w:pStyle w:val="TAC"/>
            </w:pPr>
            <w:r>
              <w:t>96</w:t>
            </w:r>
          </w:p>
        </w:tc>
        <w:tc>
          <w:tcPr>
            <w:tcW w:w="0" w:type="auto"/>
            <w:shd w:val="clear" w:color="auto" w:fill="E6E6E6"/>
          </w:tcPr>
          <w:p w14:paraId="450779CF" w14:textId="77777777" w:rsidR="009F7A98" w:rsidRDefault="009F7A98">
            <w:pPr>
              <w:pStyle w:val="TAC"/>
            </w:pPr>
            <w:r>
              <w:t>111</w:t>
            </w:r>
          </w:p>
        </w:tc>
        <w:tc>
          <w:tcPr>
            <w:tcW w:w="0" w:type="auto"/>
          </w:tcPr>
          <w:p w14:paraId="4AD8DBFB" w14:textId="77777777" w:rsidR="009F7A98" w:rsidRDefault="009F7A98">
            <w:pPr>
              <w:pStyle w:val="TAC"/>
            </w:pPr>
            <w:r>
              <w:t>1632</w:t>
            </w:r>
          </w:p>
        </w:tc>
        <w:tc>
          <w:tcPr>
            <w:tcW w:w="0" w:type="auto"/>
          </w:tcPr>
          <w:p w14:paraId="7C7C0798" w14:textId="77777777" w:rsidR="009F7A98" w:rsidRDefault="009F7A98">
            <w:pPr>
              <w:pStyle w:val="TAC"/>
            </w:pPr>
            <w:r>
              <w:t>25</w:t>
            </w:r>
          </w:p>
        </w:tc>
        <w:tc>
          <w:tcPr>
            <w:tcW w:w="0" w:type="auto"/>
          </w:tcPr>
          <w:p w14:paraId="3D3C4323" w14:textId="77777777" w:rsidR="009F7A98" w:rsidRDefault="009F7A98">
            <w:pPr>
              <w:pStyle w:val="TAC"/>
            </w:pPr>
            <w:r>
              <w:t>102</w:t>
            </w:r>
          </w:p>
        </w:tc>
        <w:tc>
          <w:tcPr>
            <w:tcW w:w="0" w:type="auto"/>
            <w:shd w:val="clear" w:color="auto" w:fill="E6E6E6"/>
          </w:tcPr>
          <w:p w14:paraId="4BE8655D" w14:textId="77777777" w:rsidR="009F7A98" w:rsidRDefault="009F7A98">
            <w:pPr>
              <w:pStyle w:val="TAC"/>
            </w:pPr>
            <w:r>
              <w:t>158</w:t>
            </w:r>
          </w:p>
        </w:tc>
        <w:tc>
          <w:tcPr>
            <w:tcW w:w="0" w:type="auto"/>
          </w:tcPr>
          <w:p w14:paraId="2D857DD9" w14:textId="77777777" w:rsidR="009F7A98" w:rsidRDefault="009F7A98">
            <w:pPr>
              <w:pStyle w:val="TAC"/>
            </w:pPr>
            <w:r>
              <w:t>4224</w:t>
            </w:r>
          </w:p>
        </w:tc>
        <w:tc>
          <w:tcPr>
            <w:tcW w:w="0" w:type="auto"/>
          </w:tcPr>
          <w:p w14:paraId="7539B83C" w14:textId="77777777" w:rsidR="009F7A98" w:rsidRDefault="009F7A98">
            <w:pPr>
              <w:pStyle w:val="TAC"/>
            </w:pPr>
            <w:r>
              <w:t>43</w:t>
            </w:r>
          </w:p>
        </w:tc>
        <w:tc>
          <w:tcPr>
            <w:tcW w:w="0" w:type="auto"/>
          </w:tcPr>
          <w:p w14:paraId="425DBDCC" w14:textId="77777777" w:rsidR="009F7A98" w:rsidRDefault="009F7A98">
            <w:pPr>
              <w:pStyle w:val="TAC"/>
            </w:pPr>
            <w:r>
              <w:t>264</w:t>
            </w:r>
          </w:p>
        </w:tc>
      </w:tr>
      <w:tr w:rsidR="009F7A98" w14:paraId="667113E3" w14:textId="77777777">
        <w:trPr>
          <w:jc w:val="center"/>
        </w:trPr>
        <w:tc>
          <w:tcPr>
            <w:tcW w:w="0" w:type="auto"/>
            <w:shd w:val="clear" w:color="auto" w:fill="E6E6E6"/>
          </w:tcPr>
          <w:p w14:paraId="3FA7F831" w14:textId="77777777" w:rsidR="009F7A98" w:rsidRDefault="009F7A98">
            <w:pPr>
              <w:pStyle w:val="TAC"/>
            </w:pPr>
            <w:r>
              <w:t>18</w:t>
            </w:r>
          </w:p>
        </w:tc>
        <w:tc>
          <w:tcPr>
            <w:tcW w:w="0" w:type="auto"/>
          </w:tcPr>
          <w:p w14:paraId="29E9381C" w14:textId="77777777" w:rsidR="009F7A98" w:rsidRDefault="009F7A98">
            <w:pPr>
              <w:pStyle w:val="TAC"/>
            </w:pPr>
            <w:r>
              <w:t>176</w:t>
            </w:r>
          </w:p>
        </w:tc>
        <w:tc>
          <w:tcPr>
            <w:tcW w:w="0" w:type="auto"/>
          </w:tcPr>
          <w:p w14:paraId="731A4882" w14:textId="77777777" w:rsidR="009F7A98" w:rsidRDefault="009F7A98">
            <w:pPr>
              <w:pStyle w:val="TAC"/>
            </w:pPr>
            <w:r>
              <w:t>21</w:t>
            </w:r>
          </w:p>
        </w:tc>
        <w:tc>
          <w:tcPr>
            <w:tcW w:w="0" w:type="auto"/>
          </w:tcPr>
          <w:p w14:paraId="525CA839" w14:textId="77777777" w:rsidR="009F7A98" w:rsidRDefault="009F7A98">
            <w:pPr>
              <w:pStyle w:val="TAC"/>
            </w:pPr>
            <w:r>
              <w:t>44</w:t>
            </w:r>
          </w:p>
        </w:tc>
        <w:tc>
          <w:tcPr>
            <w:tcW w:w="0" w:type="auto"/>
            <w:shd w:val="clear" w:color="auto" w:fill="E6E6E6"/>
          </w:tcPr>
          <w:p w14:paraId="47AE7C6E" w14:textId="77777777" w:rsidR="009F7A98" w:rsidRDefault="009F7A98">
            <w:pPr>
              <w:pStyle w:val="TAC"/>
            </w:pPr>
            <w:r>
              <w:t>65</w:t>
            </w:r>
          </w:p>
        </w:tc>
        <w:tc>
          <w:tcPr>
            <w:tcW w:w="0" w:type="auto"/>
          </w:tcPr>
          <w:p w14:paraId="0BE86D1E" w14:textId="77777777" w:rsidR="009F7A98" w:rsidRDefault="009F7A98">
            <w:pPr>
              <w:pStyle w:val="TAC"/>
            </w:pPr>
            <w:r>
              <w:t>592</w:t>
            </w:r>
          </w:p>
        </w:tc>
        <w:tc>
          <w:tcPr>
            <w:tcW w:w="0" w:type="auto"/>
          </w:tcPr>
          <w:p w14:paraId="6EAED39D" w14:textId="77777777" w:rsidR="009F7A98" w:rsidRDefault="009F7A98">
            <w:pPr>
              <w:pStyle w:val="TAC"/>
            </w:pPr>
            <w:r>
              <w:t>19</w:t>
            </w:r>
          </w:p>
        </w:tc>
        <w:tc>
          <w:tcPr>
            <w:tcW w:w="0" w:type="auto"/>
          </w:tcPr>
          <w:p w14:paraId="43F92552" w14:textId="77777777" w:rsidR="009F7A98" w:rsidRDefault="009F7A98">
            <w:pPr>
              <w:pStyle w:val="TAC"/>
            </w:pPr>
            <w:r>
              <w:t>74</w:t>
            </w:r>
          </w:p>
        </w:tc>
        <w:tc>
          <w:tcPr>
            <w:tcW w:w="0" w:type="auto"/>
            <w:shd w:val="clear" w:color="auto" w:fill="E6E6E6"/>
          </w:tcPr>
          <w:p w14:paraId="48199B39" w14:textId="77777777" w:rsidR="009F7A98" w:rsidRDefault="009F7A98">
            <w:pPr>
              <w:pStyle w:val="TAC"/>
            </w:pPr>
            <w:r>
              <w:t>112</w:t>
            </w:r>
          </w:p>
        </w:tc>
        <w:tc>
          <w:tcPr>
            <w:tcW w:w="0" w:type="auto"/>
          </w:tcPr>
          <w:p w14:paraId="1964AAC8" w14:textId="77777777" w:rsidR="009F7A98" w:rsidRDefault="009F7A98">
            <w:pPr>
              <w:pStyle w:val="TAC"/>
            </w:pPr>
            <w:r>
              <w:t>1664</w:t>
            </w:r>
          </w:p>
        </w:tc>
        <w:tc>
          <w:tcPr>
            <w:tcW w:w="0" w:type="auto"/>
          </w:tcPr>
          <w:p w14:paraId="45F882AA" w14:textId="77777777" w:rsidR="009F7A98" w:rsidRDefault="009F7A98">
            <w:pPr>
              <w:pStyle w:val="TAC"/>
            </w:pPr>
            <w:r>
              <w:t>183</w:t>
            </w:r>
          </w:p>
        </w:tc>
        <w:tc>
          <w:tcPr>
            <w:tcW w:w="0" w:type="auto"/>
          </w:tcPr>
          <w:p w14:paraId="69B97C96" w14:textId="77777777" w:rsidR="009F7A98" w:rsidRDefault="009F7A98">
            <w:pPr>
              <w:pStyle w:val="TAC"/>
            </w:pPr>
            <w:r>
              <w:t>104</w:t>
            </w:r>
          </w:p>
        </w:tc>
        <w:tc>
          <w:tcPr>
            <w:tcW w:w="0" w:type="auto"/>
            <w:shd w:val="clear" w:color="auto" w:fill="E6E6E6"/>
          </w:tcPr>
          <w:p w14:paraId="0BED759D" w14:textId="77777777" w:rsidR="009F7A98" w:rsidRDefault="009F7A98">
            <w:pPr>
              <w:pStyle w:val="TAC"/>
            </w:pPr>
            <w:r>
              <w:t>159</w:t>
            </w:r>
          </w:p>
        </w:tc>
        <w:tc>
          <w:tcPr>
            <w:tcW w:w="0" w:type="auto"/>
          </w:tcPr>
          <w:p w14:paraId="2FC5C9D3" w14:textId="77777777" w:rsidR="009F7A98" w:rsidRDefault="009F7A98">
            <w:pPr>
              <w:pStyle w:val="TAC"/>
            </w:pPr>
            <w:r>
              <w:t>4288</w:t>
            </w:r>
          </w:p>
        </w:tc>
        <w:tc>
          <w:tcPr>
            <w:tcW w:w="0" w:type="auto"/>
          </w:tcPr>
          <w:p w14:paraId="51DC698F" w14:textId="77777777" w:rsidR="009F7A98" w:rsidRDefault="009F7A98">
            <w:pPr>
              <w:pStyle w:val="TAC"/>
            </w:pPr>
            <w:r>
              <w:t>33</w:t>
            </w:r>
          </w:p>
        </w:tc>
        <w:tc>
          <w:tcPr>
            <w:tcW w:w="0" w:type="auto"/>
          </w:tcPr>
          <w:p w14:paraId="0FCA7ED9" w14:textId="77777777" w:rsidR="009F7A98" w:rsidRDefault="009F7A98">
            <w:pPr>
              <w:pStyle w:val="TAC"/>
            </w:pPr>
            <w:r>
              <w:t>134</w:t>
            </w:r>
          </w:p>
        </w:tc>
      </w:tr>
      <w:tr w:rsidR="009F7A98" w14:paraId="2AA811E1" w14:textId="77777777">
        <w:trPr>
          <w:jc w:val="center"/>
        </w:trPr>
        <w:tc>
          <w:tcPr>
            <w:tcW w:w="0" w:type="auto"/>
            <w:shd w:val="clear" w:color="auto" w:fill="E6E6E6"/>
          </w:tcPr>
          <w:p w14:paraId="1B14C921" w14:textId="77777777" w:rsidR="009F7A98" w:rsidRDefault="009F7A98">
            <w:pPr>
              <w:pStyle w:val="TAC"/>
            </w:pPr>
            <w:r>
              <w:t>19</w:t>
            </w:r>
          </w:p>
        </w:tc>
        <w:tc>
          <w:tcPr>
            <w:tcW w:w="0" w:type="auto"/>
          </w:tcPr>
          <w:p w14:paraId="0774AC6A" w14:textId="77777777" w:rsidR="009F7A98" w:rsidRDefault="009F7A98">
            <w:pPr>
              <w:pStyle w:val="TAC"/>
            </w:pPr>
            <w:r>
              <w:t>184</w:t>
            </w:r>
          </w:p>
        </w:tc>
        <w:tc>
          <w:tcPr>
            <w:tcW w:w="0" w:type="auto"/>
          </w:tcPr>
          <w:p w14:paraId="2207258B" w14:textId="77777777" w:rsidR="009F7A98" w:rsidRDefault="009F7A98">
            <w:pPr>
              <w:pStyle w:val="TAC"/>
            </w:pPr>
            <w:r>
              <w:t>57</w:t>
            </w:r>
          </w:p>
        </w:tc>
        <w:tc>
          <w:tcPr>
            <w:tcW w:w="0" w:type="auto"/>
          </w:tcPr>
          <w:p w14:paraId="07380078" w14:textId="77777777" w:rsidR="009F7A98" w:rsidRDefault="009F7A98">
            <w:pPr>
              <w:pStyle w:val="TAC"/>
            </w:pPr>
            <w:r>
              <w:t>46</w:t>
            </w:r>
          </w:p>
        </w:tc>
        <w:tc>
          <w:tcPr>
            <w:tcW w:w="0" w:type="auto"/>
            <w:shd w:val="clear" w:color="auto" w:fill="E6E6E6"/>
          </w:tcPr>
          <w:p w14:paraId="0A76AD33" w14:textId="77777777" w:rsidR="009F7A98" w:rsidRDefault="009F7A98">
            <w:pPr>
              <w:pStyle w:val="TAC"/>
            </w:pPr>
            <w:r>
              <w:t>66</w:t>
            </w:r>
          </w:p>
        </w:tc>
        <w:tc>
          <w:tcPr>
            <w:tcW w:w="0" w:type="auto"/>
          </w:tcPr>
          <w:p w14:paraId="05DF3A73" w14:textId="77777777" w:rsidR="009F7A98" w:rsidRDefault="009F7A98">
            <w:pPr>
              <w:pStyle w:val="TAC"/>
            </w:pPr>
            <w:r>
              <w:t>608</w:t>
            </w:r>
          </w:p>
        </w:tc>
        <w:tc>
          <w:tcPr>
            <w:tcW w:w="0" w:type="auto"/>
          </w:tcPr>
          <w:p w14:paraId="5FD1F4BD" w14:textId="77777777" w:rsidR="009F7A98" w:rsidRDefault="009F7A98">
            <w:pPr>
              <w:pStyle w:val="TAC"/>
            </w:pPr>
            <w:r>
              <w:t>37</w:t>
            </w:r>
          </w:p>
        </w:tc>
        <w:tc>
          <w:tcPr>
            <w:tcW w:w="0" w:type="auto"/>
          </w:tcPr>
          <w:p w14:paraId="14A6E1E3" w14:textId="77777777" w:rsidR="009F7A98" w:rsidRDefault="009F7A98">
            <w:pPr>
              <w:pStyle w:val="TAC"/>
            </w:pPr>
            <w:r>
              <w:t>76</w:t>
            </w:r>
          </w:p>
        </w:tc>
        <w:tc>
          <w:tcPr>
            <w:tcW w:w="0" w:type="auto"/>
            <w:shd w:val="clear" w:color="auto" w:fill="E6E6E6"/>
          </w:tcPr>
          <w:p w14:paraId="6134722B" w14:textId="77777777" w:rsidR="009F7A98" w:rsidRDefault="009F7A98">
            <w:pPr>
              <w:pStyle w:val="TAC"/>
            </w:pPr>
            <w:r>
              <w:t>113</w:t>
            </w:r>
          </w:p>
        </w:tc>
        <w:tc>
          <w:tcPr>
            <w:tcW w:w="0" w:type="auto"/>
          </w:tcPr>
          <w:p w14:paraId="340CB802" w14:textId="77777777" w:rsidR="009F7A98" w:rsidRDefault="009F7A98">
            <w:pPr>
              <w:pStyle w:val="TAC"/>
            </w:pPr>
            <w:r>
              <w:t>1696</w:t>
            </w:r>
          </w:p>
        </w:tc>
        <w:tc>
          <w:tcPr>
            <w:tcW w:w="0" w:type="auto"/>
          </w:tcPr>
          <w:p w14:paraId="66FBFD24" w14:textId="77777777" w:rsidR="009F7A98" w:rsidRDefault="009F7A98">
            <w:pPr>
              <w:pStyle w:val="TAC"/>
            </w:pPr>
            <w:r>
              <w:t>55</w:t>
            </w:r>
          </w:p>
        </w:tc>
        <w:tc>
          <w:tcPr>
            <w:tcW w:w="0" w:type="auto"/>
          </w:tcPr>
          <w:p w14:paraId="6C2B34CD" w14:textId="77777777" w:rsidR="009F7A98" w:rsidRDefault="009F7A98">
            <w:pPr>
              <w:pStyle w:val="TAC"/>
            </w:pPr>
            <w:r>
              <w:t>954</w:t>
            </w:r>
          </w:p>
        </w:tc>
        <w:tc>
          <w:tcPr>
            <w:tcW w:w="0" w:type="auto"/>
            <w:shd w:val="clear" w:color="auto" w:fill="E6E6E6"/>
          </w:tcPr>
          <w:p w14:paraId="50959DCC" w14:textId="77777777" w:rsidR="009F7A98" w:rsidRDefault="009F7A98">
            <w:pPr>
              <w:pStyle w:val="TAC"/>
            </w:pPr>
            <w:r>
              <w:t>160</w:t>
            </w:r>
          </w:p>
        </w:tc>
        <w:tc>
          <w:tcPr>
            <w:tcW w:w="0" w:type="auto"/>
          </w:tcPr>
          <w:p w14:paraId="16D388BB" w14:textId="77777777" w:rsidR="009F7A98" w:rsidRDefault="009F7A98">
            <w:pPr>
              <w:pStyle w:val="TAC"/>
            </w:pPr>
            <w:r>
              <w:t>4352</w:t>
            </w:r>
          </w:p>
        </w:tc>
        <w:tc>
          <w:tcPr>
            <w:tcW w:w="0" w:type="auto"/>
          </w:tcPr>
          <w:p w14:paraId="4C313DCF" w14:textId="77777777" w:rsidR="009F7A98" w:rsidRDefault="009F7A98">
            <w:pPr>
              <w:pStyle w:val="TAC"/>
            </w:pPr>
            <w:r>
              <w:t>477</w:t>
            </w:r>
          </w:p>
        </w:tc>
        <w:tc>
          <w:tcPr>
            <w:tcW w:w="0" w:type="auto"/>
          </w:tcPr>
          <w:p w14:paraId="181CF9CE" w14:textId="77777777" w:rsidR="009F7A98" w:rsidRDefault="009F7A98">
            <w:pPr>
              <w:pStyle w:val="TAC"/>
            </w:pPr>
            <w:r>
              <w:t>408</w:t>
            </w:r>
          </w:p>
        </w:tc>
      </w:tr>
      <w:tr w:rsidR="009F7A98" w14:paraId="7347BB4F" w14:textId="77777777">
        <w:trPr>
          <w:jc w:val="center"/>
        </w:trPr>
        <w:tc>
          <w:tcPr>
            <w:tcW w:w="0" w:type="auto"/>
            <w:shd w:val="clear" w:color="auto" w:fill="E6E6E6"/>
          </w:tcPr>
          <w:p w14:paraId="0CC2A781" w14:textId="77777777" w:rsidR="009F7A98" w:rsidRDefault="009F7A98">
            <w:pPr>
              <w:pStyle w:val="TAC"/>
            </w:pPr>
            <w:r>
              <w:t>20</w:t>
            </w:r>
          </w:p>
        </w:tc>
        <w:tc>
          <w:tcPr>
            <w:tcW w:w="0" w:type="auto"/>
          </w:tcPr>
          <w:p w14:paraId="22A0AD46" w14:textId="77777777" w:rsidR="009F7A98" w:rsidRDefault="009F7A98">
            <w:pPr>
              <w:pStyle w:val="TAC"/>
            </w:pPr>
            <w:r>
              <w:t>192</w:t>
            </w:r>
          </w:p>
        </w:tc>
        <w:tc>
          <w:tcPr>
            <w:tcW w:w="0" w:type="auto"/>
          </w:tcPr>
          <w:p w14:paraId="09240CC2" w14:textId="77777777" w:rsidR="009F7A98" w:rsidRDefault="009F7A98">
            <w:pPr>
              <w:pStyle w:val="TAC"/>
            </w:pPr>
            <w:r>
              <w:t>23</w:t>
            </w:r>
          </w:p>
        </w:tc>
        <w:tc>
          <w:tcPr>
            <w:tcW w:w="0" w:type="auto"/>
          </w:tcPr>
          <w:p w14:paraId="470A160A" w14:textId="77777777" w:rsidR="009F7A98" w:rsidRDefault="009F7A98">
            <w:pPr>
              <w:pStyle w:val="TAC"/>
            </w:pPr>
            <w:r>
              <w:t>48</w:t>
            </w:r>
          </w:p>
        </w:tc>
        <w:tc>
          <w:tcPr>
            <w:tcW w:w="0" w:type="auto"/>
            <w:shd w:val="clear" w:color="auto" w:fill="E6E6E6"/>
          </w:tcPr>
          <w:p w14:paraId="68FC53E0" w14:textId="77777777" w:rsidR="009F7A98" w:rsidRDefault="009F7A98">
            <w:pPr>
              <w:pStyle w:val="TAC"/>
            </w:pPr>
            <w:r>
              <w:t>67</w:t>
            </w:r>
          </w:p>
        </w:tc>
        <w:tc>
          <w:tcPr>
            <w:tcW w:w="0" w:type="auto"/>
          </w:tcPr>
          <w:p w14:paraId="332A94D6" w14:textId="77777777" w:rsidR="009F7A98" w:rsidRDefault="009F7A98">
            <w:pPr>
              <w:pStyle w:val="TAC"/>
            </w:pPr>
            <w:r>
              <w:t>624</w:t>
            </w:r>
          </w:p>
        </w:tc>
        <w:tc>
          <w:tcPr>
            <w:tcW w:w="0" w:type="auto"/>
          </w:tcPr>
          <w:p w14:paraId="039CB521" w14:textId="77777777" w:rsidR="009F7A98" w:rsidRDefault="009F7A98">
            <w:pPr>
              <w:pStyle w:val="TAC"/>
            </w:pPr>
            <w:r>
              <w:t>41</w:t>
            </w:r>
          </w:p>
        </w:tc>
        <w:tc>
          <w:tcPr>
            <w:tcW w:w="0" w:type="auto"/>
          </w:tcPr>
          <w:p w14:paraId="2DDD6F3B" w14:textId="77777777" w:rsidR="009F7A98" w:rsidRDefault="009F7A98">
            <w:pPr>
              <w:pStyle w:val="TAC"/>
            </w:pPr>
            <w:r>
              <w:t>234</w:t>
            </w:r>
          </w:p>
        </w:tc>
        <w:tc>
          <w:tcPr>
            <w:tcW w:w="0" w:type="auto"/>
            <w:shd w:val="clear" w:color="auto" w:fill="E6E6E6"/>
          </w:tcPr>
          <w:p w14:paraId="230105C6" w14:textId="77777777" w:rsidR="009F7A98" w:rsidRDefault="009F7A98">
            <w:pPr>
              <w:pStyle w:val="TAC"/>
            </w:pPr>
            <w:r>
              <w:t>114</w:t>
            </w:r>
          </w:p>
        </w:tc>
        <w:tc>
          <w:tcPr>
            <w:tcW w:w="0" w:type="auto"/>
          </w:tcPr>
          <w:p w14:paraId="79474083" w14:textId="77777777" w:rsidR="009F7A98" w:rsidRDefault="009F7A98">
            <w:pPr>
              <w:pStyle w:val="TAC"/>
            </w:pPr>
            <w:r>
              <w:t>1728</w:t>
            </w:r>
          </w:p>
        </w:tc>
        <w:tc>
          <w:tcPr>
            <w:tcW w:w="0" w:type="auto"/>
          </w:tcPr>
          <w:p w14:paraId="3D82DBA6" w14:textId="77777777" w:rsidR="009F7A98" w:rsidRDefault="009F7A98">
            <w:pPr>
              <w:pStyle w:val="TAC"/>
            </w:pPr>
            <w:r>
              <w:t>127</w:t>
            </w:r>
          </w:p>
        </w:tc>
        <w:tc>
          <w:tcPr>
            <w:tcW w:w="0" w:type="auto"/>
          </w:tcPr>
          <w:p w14:paraId="60314519" w14:textId="77777777" w:rsidR="009F7A98" w:rsidRDefault="009F7A98">
            <w:pPr>
              <w:pStyle w:val="TAC"/>
            </w:pPr>
            <w:r>
              <w:t>96</w:t>
            </w:r>
          </w:p>
        </w:tc>
        <w:tc>
          <w:tcPr>
            <w:tcW w:w="0" w:type="auto"/>
            <w:shd w:val="clear" w:color="auto" w:fill="E6E6E6"/>
          </w:tcPr>
          <w:p w14:paraId="5D34A918" w14:textId="77777777" w:rsidR="009F7A98" w:rsidRDefault="009F7A98">
            <w:pPr>
              <w:pStyle w:val="TAC"/>
            </w:pPr>
            <w:r>
              <w:t>161</w:t>
            </w:r>
          </w:p>
        </w:tc>
        <w:tc>
          <w:tcPr>
            <w:tcW w:w="0" w:type="auto"/>
          </w:tcPr>
          <w:p w14:paraId="4847F5D4" w14:textId="77777777" w:rsidR="009F7A98" w:rsidRDefault="009F7A98">
            <w:pPr>
              <w:pStyle w:val="TAC"/>
            </w:pPr>
            <w:r>
              <w:t>4416</w:t>
            </w:r>
          </w:p>
        </w:tc>
        <w:tc>
          <w:tcPr>
            <w:tcW w:w="0" w:type="auto"/>
          </w:tcPr>
          <w:p w14:paraId="0BAEA660" w14:textId="77777777" w:rsidR="009F7A98" w:rsidRDefault="009F7A98">
            <w:pPr>
              <w:pStyle w:val="TAC"/>
            </w:pPr>
            <w:r>
              <w:t>35</w:t>
            </w:r>
          </w:p>
        </w:tc>
        <w:tc>
          <w:tcPr>
            <w:tcW w:w="0" w:type="auto"/>
          </w:tcPr>
          <w:p w14:paraId="46317AFB" w14:textId="77777777" w:rsidR="009F7A98" w:rsidRDefault="009F7A98">
            <w:pPr>
              <w:pStyle w:val="TAC"/>
            </w:pPr>
            <w:r>
              <w:t>138</w:t>
            </w:r>
          </w:p>
        </w:tc>
      </w:tr>
      <w:tr w:rsidR="009F7A98" w14:paraId="1901378C" w14:textId="77777777">
        <w:trPr>
          <w:jc w:val="center"/>
        </w:trPr>
        <w:tc>
          <w:tcPr>
            <w:tcW w:w="0" w:type="auto"/>
            <w:shd w:val="clear" w:color="auto" w:fill="E6E6E6"/>
          </w:tcPr>
          <w:p w14:paraId="21E9B485" w14:textId="77777777" w:rsidR="009F7A98" w:rsidRDefault="009F7A98">
            <w:pPr>
              <w:pStyle w:val="TAC"/>
            </w:pPr>
            <w:r>
              <w:t>21</w:t>
            </w:r>
          </w:p>
        </w:tc>
        <w:tc>
          <w:tcPr>
            <w:tcW w:w="0" w:type="auto"/>
          </w:tcPr>
          <w:p w14:paraId="1DBF1EAC" w14:textId="77777777" w:rsidR="009F7A98" w:rsidRDefault="009F7A98">
            <w:pPr>
              <w:pStyle w:val="TAC"/>
            </w:pPr>
            <w:r>
              <w:t>200</w:t>
            </w:r>
          </w:p>
        </w:tc>
        <w:tc>
          <w:tcPr>
            <w:tcW w:w="0" w:type="auto"/>
          </w:tcPr>
          <w:p w14:paraId="4808637B" w14:textId="77777777" w:rsidR="009F7A98" w:rsidRDefault="009F7A98">
            <w:pPr>
              <w:pStyle w:val="TAC"/>
            </w:pPr>
            <w:r>
              <w:t>13</w:t>
            </w:r>
          </w:p>
        </w:tc>
        <w:tc>
          <w:tcPr>
            <w:tcW w:w="0" w:type="auto"/>
          </w:tcPr>
          <w:p w14:paraId="04DD4BF7" w14:textId="77777777" w:rsidR="009F7A98" w:rsidRDefault="009F7A98">
            <w:pPr>
              <w:pStyle w:val="TAC"/>
            </w:pPr>
            <w:r>
              <w:t>50</w:t>
            </w:r>
          </w:p>
        </w:tc>
        <w:tc>
          <w:tcPr>
            <w:tcW w:w="0" w:type="auto"/>
            <w:shd w:val="clear" w:color="auto" w:fill="E6E6E6"/>
          </w:tcPr>
          <w:p w14:paraId="38B7F3E2" w14:textId="77777777" w:rsidR="009F7A98" w:rsidRDefault="009F7A98">
            <w:pPr>
              <w:pStyle w:val="TAC"/>
            </w:pPr>
            <w:r>
              <w:t>68</w:t>
            </w:r>
          </w:p>
        </w:tc>
        <w:tc>
          <w:tcPr>
            <w:tcW w:w="0" w:type="auto"/>
          </w:tcPr>
          <w:p w14:paraId="041404F0" w14:textId="77777777" w:rsidR="009F7A98" w:rsidRDefault="009F7A98">
            <w:pPr>
              <w:pStyle w:val="TAC"/>
            </w:pPr>
            <w:r>
              <w:t>640</w:t>
            </w:r>
          </w:p>
        </w:tc>
        <w:tc>
          <w:tcPr>
            <w:tcW w:w="0" w:type="auto"/>
          </w:tcPr>
          <w:p w14:paraId="0F0E2AE1" w14:textId="77777777" w:rsidR="009F7A98" w:rsidRDefault="009F7A98">
            <w:pPr>
              <w:pStyle w:val="TAC"/>
            </w:pPr>
            <w:r>
              <w:t>39</w:t>
            </w:r>
          </w:p>
        </w:tc>
        <w:tc>
          <w:tcPr>
            <w:tcW w:w="0" w:type="auto"/>
          </w:tcPr>
          <w:p w14:paraId="2D8FBC5A" w14:textId="77777777" w:rsidR="009F7A98" w:rsidRDefault="009F7A98">
            <w:pPr>
              <w:pStyle w:val="TAC"/>
            </w:pPr>
            <w:r>
              <w:t>80</w:t>
            </w:r>
          </w:p>
        </w:tc>
        <w:tc>
          <w:tcPr>
            <w:tcW w:w="0" w:type="auto"/>
            <w:shd w:val="clear" w:color="auto" w:fill="E6E6E6"/>
          </w:tcPr>
          <w:p w14:paraId="7E398E86" w14:textId="77777777" w:rsidR="009F7A98" w:rsidRDefault="009F7A98">
            <w:pPr>
              <w:pStyle w:val="TAC"/>
            </w:pPr>
            <w:r>
              <w:t>115</w:t>
            </w:r>
          </w:p>
        </w:tc>
        <w:tc>
          <w:tcPr>
            <w:tcW w:w="0" w:type="auto"/>
          </w:tcPr>
          <w:p w14:paraId="011DB5FA" w14:textId="77777777" w:rsidR="009F7A98" w:rsidRDefault="009F7A98">
            <w:pPr>
              <w:pStyle w:val="TAC"/>
            </w:pPr>
            <w:r>
              <w:t>1760</w:t>
            </w:r>
          </w:p>
        </w:tc>
        <w:tc>
          <w:tcPr>
            <w:tcW w:w="0" w:type="auto"/>
          </w:tcPr>
          <w:p w14:paraId="6BDADEB5" w14:textId="77777777" w:rsidR="009F7A98" w:rsidRDefault="009F7A98">
            <w:pPr>
              <w:pStyle w:val="TAC"/>
            </w:pPr>
            <w:r>
              <w:t>27</w:t>
            </w:r>
          </w:p>
        </w:tc>
        <w:tc>
          <w:tcPr>
            <w:tcW w:w="0" w:type="auto"/>
          </w:tcPr>
          <w:p w14:paraId="469EAA02" w14:textId="77777777" w:rsidR="009F7A98" w:rsidRDefault="009F7A98">
            <w:pPr>
              <w:pStyle w:val="TAC"/>
            </w:pPr>
            <w:r>
              <w:t>110</w:t>
            </w:r>
          </w:p>
        </w:tc>
        <w:tc>
          <w:tcPr>
            <w:tcW w:w="0" w:type="auto"/>
            <w:shd w:val="clear" w:color="auto" w:fill="E6E6E6"/>
          </w:tcPr>
          <w:p w14:paraId="4FECF574" w14:textId="77777777" w:rsidR="009F7A98" w:rsidRDefault="009F7A98">
            <w:pPr>
              <w:pStyle w:val="TAC"/>
            </w:pPr>
            <w:r>
              <w:t>162</w:t>
            </w:r>
          </w:p>
        </w:tc>
        <w:tc>
          <w:tcPr>
            <w:tcW w:w="0" w:type="auto"/>
          </w:tcPr>
          <w:p w14:paraId="50913E1A" w14:textId="77777777" w:rsidR="009F7A98" w:rsidRDefault="009F7A98">
            <w:pPr>
              <w:pStyle w:val="TAC"/>
            </w:pPr>
            <w:r>
              <w:t>4480</w:t>
            </w:r>
          </w:p>
        </w:tc>
        <w:tc>
          <w:tcPr>
            <w:tcW w:w="0" w:type="auto"/>
          </w:tcPr>
          <w:p w14:paraId="6F0858EA" w14:textId="77777777" w:rsidR="009F7A98" w:rsidRDefault="009F7A98">
            <w:pPr>
              <w:pStyle w:val="TAC"/>
            </w:pPr>
            <w:r>
              <w:t>233</w:t>
            </w:r>
          </w:p>
        </w:tc>
        <w:tc>
          <w:tcPr>
            <w:tcW w:w="0" w:type="auto"/>
          </w:tcPr>
          <w:p w14:paraId="2E47F14F" w14:textId="77777777" w:rsidR="009F7A98" w:rsidRDefault="009F7A98">
            <w:pPr>
              <w:pStyle w:val="TAC"/>
            </w:pPr>
            <w:r>
              <w:t>280</w:t>
            </w:r>
          </w:p>
        </w:tc>
      </w:tr>
      <w:tr w:rsidR="009F7A98" w14:paraId="06F4CF7E" w14:textId="77777777">
        <w:trPr>
          <w:jc w:val="center"/>
        </w:trPr>
        <w:tc>
          <w:tcPr>
            <w:tcW w:w="0" w:type="auto"/>
            <w:shd w:val="clear" w:color="auto" w:fill="E6E6E6"/>
          </w:tcPr>
          <w:p w14:paraId="5EBCB326" w14:textId="77777777" w:rsidR="009F7A98" w:rsidRDefault="009F7A98">
            <w:pPr>
              <w:pStyle w:val="TAC"/>
            </w:pPr>
            <w:r>
              <w:t>22</w:t>
            </w:r>
          </w:p>
        </w:tc>
        <w:tc>
          <w:tcPr>
            <w:tcW w:w="0" w:type="auto"/>
          </w:tcPr>
          <w:p w14:paraId="0831A8FA" w14:textId="77777777" w:rsidR="009F7A98" w:rsidRDefault="009F7A98">
            <w:pPr>
              <w:pStyle w:val="TAC"/>
            </w:pPr>
            <w:r>
              <w:t>208</w:t>
            </w:r>
          </w:p>
        </w:tc>
        <w:tc>
          <w:tcPr>
            <w:tcW w:w="0" w:type="auto"/>
          </w:tcPr>
          <w:p w14:paraId="742C2F12" w14:textId="77777777" w:rsidR="009F7A98" w:rsidRDefault="009F7A98">
            <w:pPr>
              <w:pStyle w:val="TAC"/>
            </w:pPr>
            <w:r>
              <w:t>27</w:t>
            </w:r>
          </w:p>
        </w:tc>
        <w:tc>
          <w:tcPr>
            <w:tcW w:w="0" w:type="auto"/>
          </w:tcPr>
          <w:p w14:paraId="5E16C4D7" w14:textId="77777777" w:rsidR="009F7A98" w:rsidRDefault="009F7A98">
            <w:pPr>
              <w:pStyle w:val="TAC"/>
            </w:pPr>
            <w:r>
              <w:t>52</w:t>
            </w:r>
          </w:p>
        </w:tc>
        <w:tc>
          <w:tcPr>
            <w:tcW w:w="0" w:type="auto"/>
            <w:shd w:val="clear" w:color="auto" w:fill="E6E6E6"/>
          </w:tcPr>
          <w:p w14:paraId="2A8A5D53" w14:textId="77777777" w:rsidR="009F7A98" w:rsidRDefault="009F7A98">
            <w:pPr>
              <w:pStyle w:val="TAC"/>
            </w:pPr>
            <w:r>
              <w:t>69</w:t>
            </w:r>
          </w:p>
        </w:tc>
        <w:tc>
          <w:tcPr>
            <w:tcW w:w="0" w:type="auto"/>
          </w:tcPr>
          <w:p w14:paraId="192AFE3D" w14:textId="77777777" w:rsidR="009F7A98" w:rsidRDefault="009F7A98">
            <w:pPr>
              <w:pStyle w:val="TAC"/>
            </w:pPr>
            <w:r>
              <w:t>656</w:t>
            </w:r>
          </w:p>
        </w:tc>
        <w:tc>
          <w:tcPr>
            <w:tcW w:w="0" w:type="auto"/>
          </w:tcPr>
          <w:p w14:paraId="21682FC5" w14:textId="77777777" w:rsidR="009F7A98" w:rsidRDefault="009F7A98">
            <w:pPr>
              <w:pStyle w:val="TAC"/>
            </w:pPr>
            <w:r>
              <w:t>185</w:t>
            </w:r>
          </w:p>
        </w:tc>
        <w:tc>
          <w:tcPr>
            <w:tcW w:w="0" w:type="auto"/>
          </w:tcPr>
          <w:p w14:paraId="34FD6897" w14:textId="77777777" w:rsidR="009F7A98" w:rsidRDefault="009F7A98">
            <w:pPr>
              <w:pStyle w:val="TAC"/>
            </w:pPr>
            <w:r>
              <w:t>82</w:t>
            </w:r>
          </w:p>
        </w:tc>
        <w:tc>
          <w:tcPr>
            <w:tcW w:w="0" w:type="auto"/>
            <w:shd w:val="clear" w:color="auto" w:fill="E6E6E6"/>
          </w:tcPr>
          <w:p w14:paraId="78A24264" w14:textId="77777777" w:rsidR="009F7A98" w:rsidRDefault="009F7A98">
            <w:pPr>
              <w:pStyle w:val="TAC"/>
            </w:pPr>
            <w:r>
              <w:t>116</w:t>
            </w:r>
          </w:p>
        </w:tc>
        <w:tc>
          <w:tcPr>
            <w:tcW w:w="0" w:type="auto"/>
          </w:tcPr>
          <w:p w14:paraId="03D9F8DB" w14:textId="77777777" w:rsidR="009F7A98" w:rsidRDefault="009F7A98">
            <w:pPr>
              <w:pStyle w:val="TAC"/>
            </w:pPr>
            <w:r>
              <w:t>1792</w:t>
            </w:r>
          </w:p>
        </w:tc>
        <w:tc>
          <w:tcPr>
            <w:tcW w:w="0" w:type="auto"/>
          </w:tcPr>
          <w:p w14:paraId="5C2CAD38" w14:textId="77777777" w:rsidR="009F7A98" w:rsidRDefault="009F7A98">
            <w:pPr>
              <w:pStyle w:val="TAC"/>
            </w:pPr>
            <w:r>
              <w:t>29</w:t>
            </w:r>
          </w:p>
        </w:tc>
        <w:tc>
          <w:tcPr>
            <w:tcW w:w="0" w:type="auto"/>
          </w:tcPr>
          <w:p w14:paraId="38FE1802" w14:textId="77777777" w:rsidR="009F7A98" w:rsidRDefault="009F7A98">
            <w:pPr>
              <w:pStyle w:val="TAC"/>
            </w:pPr>
            <w:r>
              <w:t>112</w:t>
            </w:r>
          </w:p>
        </w:tc>
        <w:tc>
          <w:tcPr>
            <w:tcW w:w="0" w:type="auto"/>
            <w:shd w:val="clear" w:color="auto" w:fill="E6E6E6"/>
          </w:tcPr>
          <w:p w14:paraId="06EBD654" w14:textId="77777777" w:rsidR="009F7A98" w:rsidRDefault="009F7A98">
            <w:pPr>
              <w:pStyle w:val="TAC"/>
            </w:pPr>
            <w:r>
              <w:t>163</w:t>
            </w:r>
          </w:p>
        </w:tc>
        <w:tc>
          <w:tcPr>
            <w:tcW w:w="0" w:type="auto"/>
          </w:tcPr>
          <w:p w14:paraId="208A0093" w14:textId="77777777" w:rsidR="009F7A98" w:rsidRDefault="009F7A98">
            <w:pPr>
              <w:pStyle w:val="TAC"/>
            </w:pPr>
            <w:r>
              <w:t>4544</w:t>
            </w:r>
          </w:p>
        </w:tc>
        <w:tc>
          <w:tcPr>
            <w:tcW w:w="0" w:type="auto"/>
          </w:tcPr>
          <w:p w14:paraId="6944D9BF" w14:textId="77777777" w:rsidR="009F7A98" w:rsidRDefault="009F7A98">
            <w:pPr>
              <w:pStyle w:val="TAC"/>
            </w:pPr>
            <w:r>
              <w:t>357</w:t>
            </w:r>
          </w:p>
        </w:tc>
        <w:tc>
          <w:tcPr>
            <w:tcW w:w="0" w:type="auto"/>
          </w:tcPr>
          <w:p w14:paraId="11626622" w14:textId="77777777" w:rsidR="009F7A98" w:rsidRDefault="009F7A98">
            <w:pPr>
              <w:pStyle w:val="TAC"/>
            </w:pPr>
            <w:r>
              <w:t>142</w:t>
            </w:r>
          </w:p>
        </w:tc>
      </w:tr>
      <w:tr w:rsidR="009F7A98" w14:paraId="72709900" w14:textId="77777777">
        <w:trPr>
          <w:jc w:val="center"/>
        </w:trPr>
        <w:tc>
          <w:tcPr>
            <w:tcW w:w="0" w:type="auto"/>
            <w:shd w:val="clear" w:color="auto" w:fill="E6E6E6"/>
          </w:tcPr>
          <w:p w14:paraId="78C8BD88" w14:textId="77777777" w:rsidR="009F7A98" w:rsidRDefault="009F7A98">
            <w:pPr>
              <w:pStyle w:val="TAC"/>
            </w:pPr>
            <w:r>
              <w:t>23</w:t>
            </w:r>
          </w:p>
        </w:tc>
        <w:tc>
          <w:tcPr>
            <w:tcW w:w="0" w:type="auto"/>
          </w:tcPr>
          <w:p w14:paraId="481C036A" w14:textId="77777777" w:rsidR="009F7A98" w:rsidRDefault="009F7A98">
            <w:pPr>
              <w:pStyle w:val="TAC"/>
            </w:pPr>
            <w:r>
              <w:t>216</w:t>
            </w:r>
          </w:p>
        </w:tc>
        <w:tc>
          <w:tcPr>
            <w:tcW w:w="0" w:type="auto"/>
          </w:tcPr>
          <w:p w14:paraId="75BBE0D5" w14:textId="77777777" w:rsidR="009F7A98" w:rsidRDefault="009F7A98">
            <w:pPr>
              <w:pStyle w:val="TAC"/>
            </w:pPr>
            <w:r>
              <w:t>11</w:t>
            </w:r>
          </w:p>
        </w:tc>
        <w:tc>
          <w:tcPr>
            <w:tcW w:w="0" w:type="auto"/>
          </w:tcPr>
          <w:p w14:paraId="43AD37BA" w14:textId="77777777" w:rsidR="009F7A98" w:rsidRDefault="009F7A98">
            <w:pPr>
              <w:pStyle w:val="TAC"/>
            </w:pPr>
            <w:r>
              <w:t>36</w:t>
            </w:r>
          </w:p>
        </w:tc>
        <w:tc>
          <w:tcPr>
            <w:tcW w:w="0" w:type="auto"/>
            <w:shd w:val="clear" w:color="auto" w:fill="E6E6E6"/>
          </w:tcPr>
          <w:p w14:paraId="673FA738" w14:textId="77777777" w:rsidR="009F7A98" w:rsidRDefault="009F7A98">
            <w:pPr>
              <w:pStyle w:val="TAC"/>
            </w:pPr>
            <w:r>
              <w:t>70</w:t>
            </w:r>
          </w:p>
        </w:tc>
        <w:tc>
          <w:tcPr>
            <w:tcW w:w="0" w:type="auto"/>
          </w:tcPr>
          <w:p w14:paraId="0FFF0895" w14:textId="77777777" w:rsidR="009F7A98" w:rsidRDefault="009F7A98">
            <w:pPr>
              <w:pStyle w:val="TAC"/>
            </w:pPr>
            <w:r>
              <w:t>672</w:t>
            </w:r>
          </w:p>
        </w:tc>
        <w:tc>
          <w:tcPr>
            <w:tcW w:w="0" w:type="auto"/>
          </w:tcPr>
          <w:p w14:paraId="45F8EB8F" w14:textId="77777777" w:rsidR="009F7A98" w:rsidRDefault="009F7A98">
            <w:pPr>
              <w:pStyle w:val="TAC"/>
            </w:pPr>
            <w:r>
              <w:t>43</w:t>
            </w:r>
          </w:p>
        </w:tc>
        <w:tc>
          <w:tcPr>
            <w:tcW w:w="0" w:type="auto"/>
          </w:tcPr>
          <w:p w14:paraId="7971A5F6" w14:textId="77777777" w:rsidR="009F7A98" w:rsidRDefault="009F7A98">
            <w:pPr>
              <w:pStyle w:val="TAC"/>
            </w:pPr>
            <w:r>
              <w:t>252</w:t>
            </w:r>
          </w:p>
        </w:tc>
        <w:tc>
          <w:tcPr>
            <w:tcW w:w="0" w:type="auto"/>
            <w:shd w:val="clear" w:color="auto" w:fill="E6E6E6"/>
          </w:tcPr>
          <w:p w14:paraId="17F8C67B" w14:textId="77777777" w:rsidR="009F7A98" w:rsidRDefault="009F7A98">
            <w:pPr>
              <w:pStyle w:val="TAC"/>
            </w:pPr>
            <w:r>
              <w:t>117</w:t>
            </w:r>
          </w:p>
        </w:tc>
        <w:tc>
          <w:tcPr>
            <w:tcW w:w="0" w:type="auto"/>
          </w:tcPr>
          <w:p w14:paraId="3DE316C1" w14:textId="77777777" w:rsidR="009F7A98" w:rsidRDefault="009F7A98">
            <w:pPr>
              <w:pStyle w:val="TAC"/>
            </w:pPr>
            <w:r>
              <w:t>1824</w:t>
            </w:r>
          </w:p>
        </w:tc>
        <w:tc>
          <w:tcPr>
            <w:tcW w:w="0" w:type="auto"/>
          </w:tcPr>
          <w:p w14:paraId="4BECBB2F" w14:textId="77777777" w:rsidR="009F7A98" w:rsidRDefault="009F7A98">
            <w:pPr>
              <w:pStyle w:val="TAC"/>
            </w:pPr>
            <w:r>
              <w:t>29</w:t>
            </w:r>
          </w:p>
        </w:tc>
        <w:tc>
          <w:tcPr>
            <w:tcW w:w="0" w:type="auto"/>
          </w:tcPr>
          <w:p w14:paraId="53D5E871" w14:textId="77777777" w:rsidR="009F7A98" w:rsidRDefault="009F7A98">
            <w:pPr>
              <w:pStyle w:val="TAC"/>
            </w:pPr>
            <w:r>
              <w:t>114</w:t>
            </w:r>
          </w:p>
        </w:tc>
        <w:tc>
          <w:tcPr>
            <w:tcW w:w="0" w:type="auto"/>
            <w:shd w:val="clear" w:color="auto" w:fill="E6E6E6"/>
          </w:tcPr>
          <w:p w14:paraId="5043263E" w14:textId="77777777" w:rsidR="009F7A98" w:rsidRDefault="009F7A98">
            <w:pPr>
              <w:pStyle w:val="TAC"/>
            </w:pPr>
            <w:r>
              <w:t>164</w:t>
            </w:r>
          </w:p>
        </w:tc>
        <w:tc>
          <w:tcPr>
            <w:tcW w:w="0" w:type="auto"/>
          </w:tcPr>
          <w:p w14:paraId="3B1F07A5" w14:textId="77777777" w:rsidR="009F7A98" w:rsidRDefault="009F7A98">
            <w:pPr>
              <w:pStyle w:val="TAC"/>
            </w:pPr>
            <w:r>
              <w:t>4608</w:t>
            </w:r>
          </w:p>
        </w:tc>
        <w:tc>
          <w:tcPr>
            <w:tcW w:w="0" w:type="auto"/>
          </w:tcPr>
          <w:p w14:paraId="307506BB" w14:textId="77777777" w:rsidR="009F7A98" w:rsidRDefault="009F7A98">
            <w:pPr>
              <w:pStyle w:val="TAC"/>
            </w:pPr>
            <w:r>
              <w:t>337</w:t>
            </w:r>
          </w:p>
        </w:tc>
        <w:tc>
          <w:tcPr>
            <w:tcW w:w="0" w:type="auto"/>
          </w:tcPr>
          <w:p w14:paraId="148FF9D8" w14:textId="77777777" w:rsidR="009F7A98" w:rsidRDefault="009F7A98">
            <w:pPr>
              <w:pStyle w:val="TAC"/>
            </w:pPr>
            <w:r>
              <w:t>480</w:t>
            </w:r>
          </w:p>
        </w:tc>
      </w:tr>
      <w:tr w:rsidR="009F7A98" w14:paraId="6D495973" w14:textId="77777777">
        <w:trPr>
          <w:jc w:val="center"/>
        </w:trPr>
        <w:tc>
          <w:tcPr>
            <w:tcW w:w="0" w:type="auto"/>
            <w:shd w:val="clear" w:color="auto" w:fill="E6E6E6"/>
          </w:tcPr>
          <w:p w14:paraId="64AA846B" w14:textId="77777777" w:rsidR="009F7A98" w:rsidRDefault="009F7A98">
            <w:pPr>
              <w:pStyle w:val="TAC"/>
            </w:pPr>
            <w:r>
              <w:t>24</w:t>
            </w:r>
          </w:p>
        </w:tc>
        <w:tc>
          <w:tcPr>
            <w:tcW w:w="0" w:type="auto"/>
          </w:tcPr>
          <w:p w14:paraId="7CA6DA9A" w14:textId="77777777" w:rsidR="009F7A98" w:rsidRDefault="009F7A98">
            <w:pPr>
              <w:pStyle w:val="TAC"/>
            </w:pPr>
            <w:r>
              <w:t>224</w:t>
            </w:r>
          </w:p>
        </w:tc>
        <w:tc>
          <w:tcPr>
            <w:tcW w:w="0" w:type="auto"/>
          </w:tcPr>
          <w:p w14:paraId="281D4F11" w14:textId="77777777" w:rsidR="009F7A98" w:rsidRDefault="009F7A98">
            <w:pPr>
              <w:pStyle w:val="TAC"/>
            </w:pPr>
            <w:r>
              <w:t>27</w:t>
            </w:r>
          </w:p>
        </w:tc>
        <w:tc>
          <w:tcPr>
            <w:tcW w:w="0" w:type="auto"/>
          </w:tcPr>
          <w:p w14:paraId="076F023E" w14:textId="77777777" w:rsidR="009F7A98" w:rsidRDefault="009F7A98">
            <w:pPr>
              <w:pStyle w:val="TAC"/>
            </w:pPr>
            <w:r>
              <w:t>56</w:t>
            </w:r>
          </w:p>
        </w:tc>
        <w:tc>
          <w:tcPr>
            <w:tcW w:w="0" w:type="auto"/>
            <w:shd w:val="clear" w:color="auto" w:fill="E6E6E6"/>
          </w:tcPr>
          <w:p w14:paraId="48B5A771" w14:textId="77777777" w:rsidR="009F7A98" w:rsidRDefault="009F7A98">
            <w:pPr>
              <w:pStyle w:val="TAC"/>
            </w:pPr>
            <w:r>
              <w:t>71</w:t>
            </w:r>
          </w:p>
        </w:tc>
        <w:tc>
          <w:tcPr>
            <w:tcW w:w="0" w:type="auto"/>
          </w:tcPr>
          <w:p w14:paraId="7BE56640" w14:textId="77777777" w:rsidR="009F7A98" w:rsidRDefault="009F7A98">
            <w:pPr>
              <w:pStyle w:val="TAC"/>
            </w:pPr>
            <w:r>
              <w:t>688</w:t>
            </w:r>
          </w:p>
        </w:tc>
        <w:tc>
          <w:tcPr>
            <w:tcW w:w="0" w:type="auto"/>
          </w:tcPr>
          <w:p w14:paraId="2A909B0A" w14:textId="77777777" w:rsidR="009F7A98" w:rsidRDefault="009F7A98">
            <w:pPr>
              <w:pStyle w:val="TAC"/>
            </w:pPr>
            <w:r>
              <w:t>21</w:t>
            </w:r>
          </w:p>
        </w:tc>
        <w:tc>
          <w:tcPr>
            <w:tcW w:w="0" w:type="auto"/>
          </w:tcPr>
          <w:p w14:paraId="089896CB" w14:textId="77777777" w:rsidR="009F7A98" w:rsidRDefault="009F7A98">
            <w:pPr>
              <w:pStyle w:val="TAC"/>
            </w:pPr>
            <w:r>
              <w:t>86</w:t>
            </w:r>
          </w:p>
        </w:tc>
        <w:tc>
          <w:tcPr>
            <w:tcW w:w="0" w:type="auto"/>
            <w:shd w:val="clear" w:color="auto" w:fill="E6E6E6"/>
          </w:tcPr>
          <w:p w14:paraId="60DD9A26" w14:textId="77777777" w:rsidR="009F7A98" w:rsidRDefault="009F7A98">
            <w:pPr>
              <w:pStyle w:val="TAC"/>
            </w:pPr>
            <w:r>
              <w:t>118</w:t>
            </w:r>
          </w:p>
        </w:tc>
        <w:tc>
          <w:tcPr>
            <w:tcW w:w="0" w:type="auto"/>
          </w:tcPr>
          <w:p w14:paraId="306F8AAF" w14:textId="77777777" w:rsidR="009F7A98" w:rsidRDefault="009F7A98">
            <w:pPr>
              <w:pStyle w:val="TAC"/>
            </w:pPr>
            <w:r>
              <w:t>1856</w:t>
            </w:r>
          </w:p>
        </w:tc>
        <w:tc>
          <w:tcPr>
            <w:tcW w:w="0" w:type="auto"/>
          </w:tcPr>
          <w:p w14:paraId="42281E1C" w14:textId="77777777" w:rsidR="009F7A98" w:rsidRDefault="009F7A98">
            <w:pPr>
              <w:pStyle w:val="TAC"/>
            </w:pPr>
            <w:r>
              <w:t>57</w:t>
            </w:r>
          </w:p>
        </w:tc>
        <w:tc>
          <w:tcPr>
            <w:tcW w:w="0" w:type="auto"/>
          </w:tcPr>
          <w:p w14:paraId="1817FD67" w14:textId="77777777" w:rsidR="009F7A98" w:rsidRDefault="009F7A98">
            <w:pPr>
              <w:pStyle w:val="TAC"/>
            </w:pPr>
            <w:r>
              <w:t>116</w:t>
            </w:r>
          </w:p>
        </w:tc>
        <w:tc>
          <w:tcPr>
            <w:tcW w:w="0" w:type="auto"/>
            <w:shd w:val="clear" w:color="auto" w:fill="E6E6E6"/>
          </w:tcPr>
          <w:p w14:paraId="6B611B1A" w14:textId="77777777" w:rsidR="009F7A98" w:rsidRDefault="009F7A98">
            <w:pPr>
              <w:pStyle w:val="TAC"/>
            </w:pPr>
            <w:r>
              <w:t>165</w:t>
            </w:r>
          </w:p>
        </w:tc>
        <w:tc>
          <w:tcPr>
            <w:tcW w:w="0" w:type="auto"/>
          </w:tcPr>
          <w:p w14:paraId="0759A79D" w14:textId="77777777" w:rsidR="009F7A98" w:rsidRDefault="009F7A98">
            <w:pPr>
              <w:pStyle w:val="TAC"/>
            </w:pPr>
            <w:r>
              <w:t>4672</w:t>
            </w:r>
          </w:p>
        </w:tc>
        <w:tc>
          <w:tcPr>
            <w:tcW w:w="0" w:type="auto"/>
          </w:tcPr>
          <w:p w14:paraId="157FEC8F" w14:textId="77777777" w:rsidR="009F7A98" w:rsidRDefault="009F7A98">
            <w:pPr>
              <w:pStyle w:val="TAC"/>
            </w:pPr>
            <w:r>
              <w:t>37</w:t>
            </w:r>
          </w:p>
        </w:tc>
        <w:tc>
          <w:tcPr>
            <w:tcW w:w="0" w:type="auto"/>
          </w:tcPr>
          <w:p w14:paraId="67A2D81A" w14:textId="77777777" w:rsidR="009F7A98" w:rsidRDefault="009F7A98">
            <w:pPr>
              <w:pStyle w:val="TAC"/>
            </w:pPr>
            <w:r>
              <w:t>146</w:t>
            </w:r>
          </w:p>
        </w:tc>
      </w:tr>
      <w:tr w:rsidR="009F7A98" w14:paraId="0EA3F10C" w14:textId="77777777">
        <w:trPr>
          <w:jc w:val="center"/>
        </w:trPr>
        <w:tc>
          <w:tcPr>
            <w:tcW w:w="0" w:type="auto"/>
            <w:shd w:val="clear" w:color="auto" w:fill="E6E6E6"/>
          </w:tcPr>
          <w:p w14:paraId="31F98238" w14:textId="77777777" w:rsidR="009F7A98" w:rsidRDefault="009F7A98">
            <w:pPr>
              <w:pStyle w:val="TAC"/>
            </w:pPr>
            <w:r>
              <w:t>25</w:t>
            </w:r>
          </w:p>
        </w:tc>
        <w:tc>
          <w:tcPr>
            <w:tcW w:w="0" w:type="auto"/>
          </w:tcPr>
          <w:p w14:paraId="4C05787B" w14:textId="77777777" w:rsidR="009F7A98" w:rsidRDefault="009F7A98">
            <w:pPr>
              <w:pStyle w:val="TAC"/>
            </w:pPr>
            <w:r>
              <w:t>232</w:t>
            </w:r>
          </w:p>
        </w:tc>
        <w:tc>
          <w:tcPr>
            <w:tcW w:w="0" w:type="auto"/>
          </w:tcPr>
          <w:p w14:paraId="08EBF43C" w14:textId="77777777" w:rsidR="009F7A98" w:rsidRDefault="009F7A98">
            <w:pPr>
              <w:pStyle w:val="TAC"/>
            </w:pPr>
            <w:r>
              <w:t>85</w:t>
            </w:r>
          </w:p>
        </w:tc>
        <w:tc>
          <w:tcPr>
            <w:tcW w:w="0" w:type="auto"/>
          </w:tcPr>
          <w:p w14:paraId="5F054456" w14:textId="77777777" w:rsidR="009F7A98" w:rsidRDefault="009F7A98">
            <w:pPr>
              <w:pStyle w:val="TAC"/>
            </w:pPr>
            <w:r>
              <w:t>58</w:t>
            </w:r>
          </w:p>
        </w:tc>
        <w:tc>
          <w:tcPr>
            <w:tcW w:w="0" w:type="auto"/>
            <w:shd w:val="clear" w:color="auto" w:fill="E6E6E6"/>
          </w:tcPr>
          <w:p w14:paraId="681B8D54" w14:textId="77777777" w:rsidR="009F7A98" w:rsidRDefault="009F7A98">
            <w:pPr>
              <w:pStyle w:val="TAC"/>
            </w:pPr>
            <w:r>
              <w:t>72</w:t>
            </w:r>
          </w:p>
        </w:tc>
        <w:tc>
          <w:tcPr>
            <w:tcW w:w="0" w:type="auto"/>
          </w:tcPr>
          <w:p w14:paraId="0409B38D" w14:textId="77777777" w:rsidR="009F7A98" w:rsidRDefault="009F7A98">
            <w:pPr>
              <w:pStyle w:val="TAC"/>
            </w:pPr>
            <w:r>
              <w:t>704</w:t>
            </w:r>
          </w:p>
        </w:tc>
        <w:tc>
          <w:tcPr>
            <w:tcW w:w="0" w:type="auto"/>
          </w:tcPr>
          <w:p w14:paraId="0339C825" w14:textId="77777777" w:rsidR="009F7A98" w:rsidRDefault="009F7A98">
            <w:pPr>
              <w:pStyle w:val="TAC"/>
            </w:pPr>
            <w:r>
              <w:t>155</w:t>
            </w:r>
          </w:p>
        </w:tc>
        <w:tc>
          <w:tcPr>
            <w:tcW w:w="0" w:type="auto"/>
          </w:tcPr>
          <w:p w14:paraId="5ABFF574" w14:textId="77777777" w:rsidR="009F7A98" w:rsidRDefault="009F7A98">
            <w:pPr>
              <w:pStyle w:val="TAC"/>
            </w:pPr>
            <w:r>
              <w:t>44</w:t>
            </w:r>
          </w:p>
        </w:tc>
        <w:tc>
          <w:tcPr>
            <w:tcW w:w="0" w:type="auto"/>
            <w:shd w:val="clear" w:color="auto" w:fill="E6E6E6"/>
          </w:tcPr>
          <w:p w14:paraId="11383DF6" w14:textId="77777777" w:rsidR="009F7A98" w:rsidRDefault="009F7A98">
            <w:pPr>
              <w:pStyle w:val="TAC"/>
            </w:pPr>
            <w:r>
              <w:t>119</w:t>
            </w:r>
          </w:p>
        </w:tc>
        <w:tc>
          <w:tcPr>
            <w:tcW w:w="0" w:type="auto"/>
          </w:tcPr>
          <w:p w14:paraId="35ADB02E" w14:textId="77777777" w:rsidR="009F7A98" w:rsidRDefault="009F7A98">
            <w:pPr>
              <w:pStyle w:val="TAC"/>
            </w:pPr>
            <w:r>
              <w:t>1888</w:t>
            </w:r>
          </w:p>
        </w:tc>
        <w:tc>
          <w:tcPr>
            <w:tcW w:w="0" w:type="auto"/>
          </w:tcPr>
          <w:p w14:paraId="634C95D2" w14:textId="77777777" w:rsidR="009F7A98" w:rsidRDefault="009F7A98">
            <w:pPr>
              <w:pStyle w:val="TAC"/>
            </w:pPr>
            <w:r>
              <w:t>45</w:t>
            </w:r>
          </w:p>
        </w:tc>
        <w:tc>
          <w:tcPr>
            <w:tcW w:w="0" w:type="auto"/>
          </w:tcPr>
          <w:p w14:paraId="0C1C9393" w14:textId="77777777" w:rsidR="009F7A98" w:rsidRDefault="009F7A98">
            <w:pPr>
              <w:pStyle w:val="TAC"/>
            </w:pPr>
            <w:r>
              <w:t>354</w:t>
            </w:r>
          </w:p>
        </w:tc>
        <w:tc>
          <w:tcPr>
            <w:tcW w:w="0" w:type="auto"/>
            <w:shd w:val="clear" w:color="auto" w:fill="E6E6E6"/>
          </w:tcPr>
          <w:p w14:paraId="3F5632AA" w14:textId="77777777" w:rsidR="009F7A98" w:rsidRDefault="009F7A98">
            <w:pPr>
              <w:pStyle w:val="TAC"/>
            </w:pPr>
            <w:r>
              <w:t>166</w:t>
            </w:r>
          </w:p>
        </w:tc>
        <w:tc>
          <w:tcPr>
            <w:tcW w:w="0" w:type="auto"/>
          </w:tcPr>
          <w:p w14:paraId="68E26970" w14:textId="77777777" w:rsidR="009F7A98" w:rsidRDefault="009F7A98">
            <w:pPr>
              <w:pStyle w:val="TAC"/>
            </w:pPr>
            <w:r>
              <w:t>4736</w:t>
            </w:r>
          </w:p>
        </w:tc>
        <w:tc>
          <w:tcPr>
            <w:tcW w:w="0" w:type="auto"/>
          </w:tcPr>
          <w:p w14:paraId="50F3EB0B" w14:textId="77777777" w:rsidR="009F7A98" w:rsidRDefault="009F7A98">
            <w:pPr>
              <w:pStyle w:val="TAC"/>
            </w:pPr>
            <w:r>
              <w:t>71</w:t>
            </w:r>
          </w:p>
        </w:tc>
        <w:tc>
          <w:tcPr>
            <w:tcW w:w="0" w:type="auto"/>
          </w:tcPr>
          <w:p w14:paraId="388CDA6A" w14:textId="77777777" w:rsidR="009F7A98" w:rsidRDefault="009F7A98">
            <w:pPr>
              <w:pStyle w:val="TAC"/>
            </w:pPr>
            <w:r>
              <w:t>444</w:t>
            </w:r>
          </w:p>
        </w:tc>
      </w:tr>
      <w:tr w:rsidR="009F7A98" w14:paraId="33372270" w14:textId="77777777">
        <w:trPr>
          <w:jc w:val="center"/>
        </w:trPr>
        <w:tc>
          <w:tcPr>
            <w:tcW w:w="0" w:type="auto"/>
            <w:shd w:val="clear" w:color="auto" w:fill="E6E6E6"/>
          </w:tcPr>
          <w:p w14:paraId="42631959" w14:textId="77777777" w:rsidR="009F7A98" w:rsidRDefault="009F7A98">
            <w:pPr>
              <w:pStyle w:val="TAC"/>
            </w:pPr>
            <w:r>
              <w:t>26</w:t>
            </w:r>
          </w:p>
        </w:tc>
        <w:tc>
          <w:tcPr>
            <w:tcW w:w="0" w:type="auto"/>
          </w:tcPr>
          <w:p w14:paraId="6ED049D0" w14:textId="77777777" w:rsidR="009F7A98" w:rsidRDefault="009F7A98">
            <w:pPr>
              <w:pStyle w:val="TAC"/>
            </w:pPr>
            <w:r>
              <w:t>240</w:t>
            </w:r>
          </w:p>
        </w:tc>
        <w:tc>
          <w:tcPr>
            <w:tcW w:w="0" w:type="auto"/>
          </w:tcPr>
          <w:p w14:paraId="47ACB2A3" w14:textId="77777777" w:rsidR="009F7A98" w:rsidRDefault="009F7A98">
            <w:pPr>
              <w:pStyle w:val="TAC"/>
            </w:pPr>
            <w:r>
              <w:t>29</w:t>
            </w:r>
          </w:p>
        </w:tc>
        <w:tc>
          <w:tcPr>
            <w:tcW w:w="0" w:type="auto"/>
          </w:tcPr>
          <w:p w14:paraId="474DFDA4" w14:textId="77777777" w:rsidR="009F7A98" w:rsidRDefault="009F7A98">
            <w:pPr>
              <w:pStyle w:val="TAC"/>
            </w:pPr>
            <w:r>
              <w:t>60</w:t>
            </w:r>
          </w:p>
        </w:tc>
        <w:tc>
          <w:tcPr>
            <w:tcW w:w="0" w:type="auto"/>
            <w:shd w:val="clear" w:color="auto" w:fill="E6E6E6"/>
          </w:tcPr>
          <w:p w14:paraId="16086209" w14:textId="77777777" w:rsidR="009F7A98" w:rsidRDefault="009F7A98">
            <w:pPr>
              <w:pStyle w:val="TAC"/>
            </w:pPr>
            <w:r>
              <w:t>73</w:t>
            </w:r>
          </w:p>
        </w:tc>
        <w:tc>
          <w:tcPr>
            <w:tcW w:w="0" w:type="auto"/>
          </w:tcPr>
          <w:p w14:paraId="5AA5A47F" w14:textId="77777777" w:rsidR="009F7A98" w:rsidRDefault="009F7A98">
            <w:pPr>
              <w:pStyle w:val="TAC"/>
            </w:pPr>
            <w:r>
              <w:t>720</w:t>
            </w:r>
          </w:p>
        </w:tc>
        <w:tc>
          <w:tcPr>
            <w:tcW w:w="0" w:type="auto"/>
          </w:tcPr>
          <w:p w14:paraId="1FA482F1" w14:textId="77777777" w:rsidR="009F7A98" w:rsidRDefault="009F7A98">
            <w:pPr>
              <w:pStyle w:val="TAC"/>
            </w:pPr>
            <w:r>
              <w:t>79</w:t>
            </w:r>
          </w:p>
        </w:tc>
        <w:tc>
          <w:tcPr>
            <w:tcW w:w="0" w:type="auto"/>
          </w:tcPr>
          <w:p w14:paraId="0540131F" w14:textId="77777777" w:rsidR="009F7A98" w:rsidRDefault="009F7A98">
            <w:pPr>
              <w:pStyle w:val="TAC"/>
            </w:pPr>
            <w:r>
              <w:t>120</w:t>
            </w:r>
          </w:p>
        </w:tc>
        <w:tc>
          <w:tcPr>
            <w:tcW w:w="0" w:type="auto"/>
            <w:shd w:val="clear" w:color="auto" w:fill="E6E6E6"/>
          </w:tcPr>
          <w:p w14:paraId="062A4F40" w14:textId="77777777" w:rsidR="009F7A98" w:rsidRDefault="009F7A98">
            <w:pPr>
              <w:pStyle w:val="TAC"/>
            </w:pPr>
            <w:r>
              <w:t>120</w:t>
            </w:r>
          </w:p>
        </w:tc>
        <w:tc>
          <w:tcPr>
            <w:tcW w:w="0" w:type="auto"/>
          </w:tcPr>
          <w:p w14:paraId="202F0C90" w14:textId="77777777" w:rsidR="009F7A98" w:rsidRDefault="009F7A98">
            <w:pPr>
              <w:pStyle w:val="TAC"/>
            </w:pPr>
            <w:r>
              <w:t>1920</w:t>
            </w:r>
          </w:p>
        </w:tc>
        <w:tc>
          <w:tcPr>
            <w:tcW w:w="0" w:type="auto"/>
          </w:tcPr>
          <w:p w14:paraId="4801C0A3" w14:textId="77777777" w:rsidR="009F7A98" w:rsidRDefault="009F7A98">
            <w:pPr>
              <w:pStyle w:val="TAC"/>
            </w:pPr>
            <w:r>
              <w:t>31</w:t>
            </w:r>
          </w:p>
        </w:tc>
        <w:tc>
          <w:tcPr>
            <w:tcW w:w="0" w:type="auto"/>
          </w:tcPr>
          <w:p w14:paraId="0647FC45" w14:textId="77777777" w:rsidR="009F7A98" w:rsidRDefault="009F7A98">
            <w:pPr>
              <w:pStyle w:val="TAC"/>
            </w:pPr>
            <w:r>
              <w:t>120</w:t>
            </w:r>
          </w:p>
        </w:tc>
        <w:tc>
          <w:tcPr>
            <w:tcW w:w="0" w:type="auto"/>
            <w:shd w:val="clear" w:color="auto" w:fill="E6E6E6"/>
          </w:tcPr>
          <w:p w14:paraId="12A58862" w14:textId="77777777" w:rsidR="009F7A98" w:rsidRDefault="009F7A98">
            <w:pPr>
              <w:pStyle w:val="TAC"/>
            </w:pPr>
            <w:r>
              <w:t>167</w:t>
            </w:r>
          </w:p>
        </w:tc>
        <w:tc>
          <w:tcPr>
            <w:tcW w:w="0" w:type="auto"/>
          </w:tcPr>
          <w:p w14:paraId="736DDC9C" w14:textId="77777777" w:rsidR="009F7A98" w:rsidRDefault="009F7A98">
            <w:pPr>
              <w:pStyle w:val="TAC"/>
            </w:pPr>
            <w:r>
              <w:t>4800</w:t>
            </w:r>
          </w:p>
        </w:tc>
        <w:tc>
          <w:tcPr>
            <w:tcW w:w="0" w:type="auto"/>
          </w:tcPr>
          <w:p w14:paraId="58B531AD" w14:textId="77777777" w:rsidR="009F7A98" w:rsidRDefault="009F7A98">
            <w:pPr>
              <w:pStyle w:val="TAC"/>
            </w:pPr>
            <w:r>
              <w:t>71</w:t>
            </w:r>
          </w:p>
        </w:tc>
        <w:tc>
          <w:tcPr>
            <w:tcW w:w="0" w:type="auto"/>
          </w:tcPr>
          <w:p w14:paraId="3A3F8DFE" w14:textId="77777777" w:rsidR="009F7A98" w:rsidRDefault="009F7A98">
            <w:pPr>
              <w:pStyle w:val="TAC"/>
            </w:pPr>
            <w:r>
              <w:t>120</w:t>
            </w:r>
          </w:p>
        </w:tc>
      </w:tr>
      <w:tr w:rsidR="009F7A98" w14:paraId="08FEB2D9" w14:textId="77777777">
        <w:trPr>
          <w:jc w:val="center"/>
        </w:trPr>
        <w:tc>
          <w:tcPr>
            <w:tcW w:w="0" w:type="auto"/>
            <w:shd w:val="clear" w:color="auto" w:fill="E6E6E6"/>
          </w:tcPr>
          <w:p w14:paraId="6531025E" w14:textId="77777777" w:rsidR="009F7A98" w:rsidRDefault="009F7A98">
            <w:pPr>
              <w:pStyle w:val="TAC"/>
            </w:pPr>
            <w:r>
              <w:t>27</w:t>
            </w:r>
          </w:p>
        </w:tc>
        <w:tc>
          <w:tcPr>
            <w:tcW w:w="0" w:type="auto"/>
          </w:tcPr>
          <w:p w14:paraId="2434CEA1" w14:textId="77777777" w:rsidR="009F7A98" w:rsidRDefault="009F7A98">
            <w:pPr>
              <w:pStyle w:val="TAC"/>
            </w:pPr>
            <w:r>
              <w:t>248</w:t>
            </w:r>
          </w:p>
        </w:tc>
        <w:tc>
          <w:tcPr>
            <w:tcW w:w="0" w:type="auto"/>
          </w:tcPr>
          <w:p w14:paraId="18E7C158" w14:textId="77777777" w:rsidR="009F7A98" w:rsidRDefault="009F7A98">
            <w:pPr>
              <w:pStyle w:val="TAC"/>
            </w:pPr>
            <w:r>
              <w:t>33</w:t>
            </w:r>
          </w:p>
        </w:tc>
        <w:tc>
          <w:tcPr>
            <w:tcW w:w="0" w:type="auto"/>
          </w:tcPr>
          <w:p w14:paraId="0DF1120E" w14:textId="77777777" w:rsidR="009F7A98" w:rsidRDefault="009F7A98">
            <w:pPr>
              <w:pStyle w:val="TAC"/>
            </w:pPr>
            <w:r>
              <w:t>62</w:t>
            </w:r>
          </w:p>
        </w:tc>
        <w:tc>
          <w:tcPr>
            <w:tcW w:w="0" w:type="auto"/>
            <w:shd w:val="clear" w:color="auto" w:fill="E6E6E6"/>
          </w:tcPr>
          <w:p w14:paraId="744E68B1" w14:textId="77777777" w:rsidR="009F7A98" w:rsidRDefault="009F7A98">
            <w:pPr>
              <w:pStyle w:val="TAC"/>
            </w:pPr>
            <w:r>
              <w:t>74</w:t>
            </w:r>
          </w:p>
        </w:tc>
        <w:tc>
          <w:tcPr>
            <w:tcW w:w="0" w:type="auto"/>
          </w:tcPr>
          <w:p w14:paraId="7F1344AF" w14:textId="77777777" w:rsidR="009F7A98" w:rsidRDefault="009F7A98">
            <w:pPr>
              <w:pStyle w:val="TAC"/>
            </w:pPr>
            <w:r>
              <w:t>736</w:t>
            </w:r>
          </w:p>
        </w:tc>
        <w:tc>
          <w:tcPr>
            <w:tcW w:w="0" w:type="auto"/>
          </w:tcPr>
          <w:p w14:paraId="213EED7B" w14:textId="77777777" w:rsidR="009F7A98" w:rsidRDefault="009F7A98">
            <w:pPr>
              <w:pStyle w:val="TAC"/>
            </w:pPr>
            <w:r>
              <w:t>139</w:t>
            </w:r>
          </w:p>
        </w:tc>
        <w:tc>
          <w:tcPr>
            <w:tcW w:w="0" w:type="auto"/>
          </w:tcPr>
          <w:p w14:paraId="06293D90" w14:textId="77777777" w:rsidR="009F7A98" w:rsidRDefault="009F7A98">
            <w:pPr>
              <w:pStyle w:val="TAC"/>
            </w:pPr>
            <w:r>
              <w:t>92</w:t>
            </w:r>
          </w:p>
        </w:tc>
        <w:tc>
          <w:tcPr>
            <w:tcW w:w="0" w:type="auto"/>
            <w:shd w:val="clear" w:color="auto" w:fill="E6E6E6"/>
          </w:tcPr>
          <w:p w14:paraId="772B616D" w14:textId="77777777" w:rsidR="009F7A98" w:rsidRDefault="009F7A98">
            <w:pPr>
              <w:pStyle w:val="TAC"/>
            </w:pPr>
            <w:r>
              <w:t>121</w:t>
            </w:r>
          </w:p>
        </w:tc>
        <w:tc>
          <w:tcPr>
            <w:tcW w:w="0" w:type="auto"/>
          </w:tcPr>
          <w:p w14:paraId="56458191" w14:textId="77777777" w:rsidR="009F7A98" w:rsidRDefault="009F7A98">
            <w:pPr>
              <w:pStyle w:val="TAC"/>
            </w:pPr>
            <w:r>
              <w:t>1952</w:t>
            </w:r>
          </w:p>
        </w:tc>
        <w:tc>
          <w:tcPr>
            <w:tcW w:w="0" w:type="auto"/>
          </w:tcPr>
          <w:p w14:paraId="438871F7" w14:textId="77777777" w:rsidR="009F7A98" w:rsidRDefault="009F7A98">
            <w:pPr>
              <w:pStyle w:val="TAC"/>
            </w:pPr>
            <w:r>
              <w:t>59</w:t>
            </w:r>
          </w:p>
        </w:tc>
        <w:tc>
          <w:tcPr>
            <w:tcW w:w="0" w:type="auto"/>
          </w:tcPr>
          <w:p w14:paraId="6488E5D9" w14:textId="77777777" w:rsidR="009F7A98" w:rsidRDefault="009F7A98">
            <w:pPr>
              <w:pStyle w:val="TAC"/>
            </w:pPr>
            <w:r>
              <w:t>610</w:t>
            </w:r>
          </w:p>
        </w:tc>
        <w:tc>
          <w:tcPr>
            <w:tcW w:w="0" w:type="auto"/>
            <w:shd w:val="clear" w:color="auto" w:fill="E6E6E6"/>
          </w:tcPr>
          <w:p w14:paraId="72E69CDB" w14:textId="77777777" w:rsidR="009F7A98" w:rsidRDefault="009F7A98">
            <w:pPr>
              <w:pStyle w:val="TAC"/>
            </w:pPr>
            <w:r>
              <w:t>168</w:t>
            </w:r>
          </w:p>
        </w:tc>
        <w:tc>
          <w:tcPr>
            <w:tcW w:w="0" w:type="auto"/>
          </w:tcPr>
          <w:p w14:paraId="141C7466" w14:textId="77777777" w:rsidR="009F7A98" w:rsidRDefault="009F7A98">
            <w:pPr>
              <w:pStyle w:val="TAC"/>
            </w:pPr>
            <w:r>
              <w:t>4864</w:t>
            </w:r>
          </w:p>
        </w:tc>
        <w:tc>
          <w:tcPr>
            <w:tcW w:w="0" w:type="auto"/>
          </w:tcPr>
          <w:p w14:paraId="22AA23D4" w14:textId="77777777" w:rsidR="009F7A98" w:rsidRDefault="009F7A98">
            <w:pPr>
              <w:pStyle w:val="TAC"/>
            </w:pPr>
            <w:r>
              <w:t>37</w:t>
            </w:r>
          </w:p>
        </w:tc>
        <w:tc>
          <w:tcPr>
            <w:tcW w:w="0" w:type="auto"/>
          </w:tcPr>
          <w:p w14:paraId="742D4D63" w14:textId="77777777" w:rsidR="009F7A98" w:rsidRDefault="009F7A98">
            <w:pPr>
              <w:pStyle w:val="TAC"/>
            </w:pPr>
            <w:r>
              <w:t>152</w:t>
            </w:r>
          </w:p>
        </w:tc>
      </w:tr>
      <w:tr w:rsidR="009F7A98" w14:paraId="3CE93446" w14:textId="77777777">
        <w:trPr>
          <w:jc w:val="center"/>
        </w:trPr>
        <w:tc>
          <w:tcPr>
            <w:tcW w:w="0" w:type="auto"/>
            <w:shd w:val="clear" w:color="auto" w:fill="E6E6E6"/>
          </w:tcPr>
          <w:p w14:paraId="2E1FE741" w14:textId="77777777" w:rsidR="009F7A98" w:rsidRDefault="009F7A98">
            <w:pPr>
              <w:pStyle w:val="TAC"/>
            </w:pPr>
            <w:r>
              <w:t>28</w:t>
            </w:r>
          </w:p>
        </w:tc>
        <w:tc>
          <w:tcPr>
            <w:tcW w:w="0" w:type="auto"/>
          </w:tcPr>
          <w:p w14:paraId="18F779D7" w14:textId="77777777" w:rsidR="009F7A98" w:rsidRDefault="009F7A98">
            <w:pPr>
              <w:pStyle w:val="TAC"/>
            </w:pPr>
            <w:r>
              <w:t>256</w:t>
            </w:r>
          </w:p>
        </w:tc>
        <w:tc>
          <w:tcPr>
            <w:tcW w:w="0" w:type="auto"/>
          </w:tcPr>
          <w:p w14:paraId="6909DCAF" w14:textId="77777777" w:rsidR="009F7A98" w:rsidRDefault="009F7A98">
            <w:pPr>
              <w:pStyle w:val="TAC"/>
            </w:pPr>
            <w:r>
              <w:t>15</w:t>
            </w:r>
          </w:p>
        </w:tc>
        <w:tc>
          <w:tcPr>
            <w:tcW w:w="0" w:type="auto"/>
          </w:tcPr>
          <w:p w14:paraId="3A640C87" w14:textId="77777777" w:rsidR="009F7A98" w:rsidRDefault="009F7A98">
            <w:pPr>
              <w:pStyle w:val="TAC"/>
            </w:pPr>
            <w:r>
              <w:t>32</w:t>
            </w:r>
          </w:p>
        </w:tc>
        <w:tc>
          <w:tcPr>
            <w:tcW w:w="0" w:type="auto"/>
            <w:shd w:val="clear" w:color="auto" w:fill="E6E6E6"/>
          </w:tcPr>
          <w:p w14:paraId="2B41608D" w14:textId="77777777" w:rsidR="009F7A98" w:rsidRDefault="009F7A98">
            <w:pPr>
              <w:pStyle w:val="TAC"/>
            </w:pPr>
            <w:r>
              <w:t>75</w:t>
            </w:r>
          </w:p>
        </w:tc>
        <w:tc>
          <w:tcPr>
            <w:tcW w:w="0" w:type="auto"/>
          </w:tcPr>
          <w:p w14:paraId="0621BBF8" w14:textId="77777777" w:rsidR="009F7A98" w:rsidRDefault="009F7A98">
            <w:pPr>
              <w:pStyle w:val="TAC"/>
            </w:pPr>
            <w:r>
              <w:t>752</w:t>
            </w:r>
          </w:p>
        </w:tc>
        <w:tc>
          <w:tcPr>
            <w:tcW w:w="0" w:type="auto"/>
          </w:tcPr>
          <w:p w14:paraId="5734DC27" w14:textId="77777777" w:rsidR="009F7A98" w:rsidRDefault="009F7A98">
            <w:pPr>
              <w:pStyle w:val="TAC"/>
            </w:pPr>
            <w:r>
              <w:t>23</w:t>
            </w:r>
          </w:p>
        </w:tc>
        <w:tc>
          <w:tcPr>
            <w:tcW w:w="0" w:type="auto"/>
          </w:tcPr>
          <w:p w14:paraId="21EEB3D0" w14:textId="77777777" w:rsidR="009F7A98" w:rsidRDefault="009F7A98">
            <w:pPr>
              <w:pStyle w:val="TAC"/>
            </w:pPr>
            <w:r>
              <w:t>94</w:t>
            </w:r>
          </w:p>
        </w:tc>
        <w:tc>
          <w:tcPr>
            <w:tcW w:w="0" w:type="auto"/>
            <w:shd w:val="clear" w:color="auto" w:fill="E6E6E6"/>
          </w:tcPr>
          <w:p w14:paraId="5D74FEC3" w14:textId="77777777" w:rsidR="009F7A98" w:rsidRDefault="009F7A98">
            <w:pPr>
              <w:pStyle w:val="TAC"/>
            </w:pPr>
            <w:r>
              <w:t>122</w:t>
            </w:r>
          </w:p>
        </w:tc>
        <w:tc>
          <w:tcPr>
            <w:tcW w:w="0" w:type="auto"/>
          </w:tcPr>
          <w:p w14:paraId="6C5E74A0" w14:textId="77777777" w:rsidR="009F7A98" w:rsidRDefault="009F7A98">
            <w:pPr>
              <w:pStyle w:val="TAC"/>
            </w:pPr>
            <w:r>
              <w:t>1984</w:t>
            </w:r>
          </w:p>
        </w:tc>
        <w:tc>
          <w:tcPr>
            <w:tcW w:w="0" w:type="auto"/>
          </w:tcPr>
          <w:p w14:paraId="7EAD0CA4" w14:textId="77777777" w:rsidR="009F7A98" w:rsidRDefault="009F7A98">
            <w:pPr>
              <w:pStyle w:val="TAC"/>
            </w:pPr>
            <w:r>
              <w:t>185</w:t>
            </w:r>
          </w:p>
        </w:tc>
        <w:tc>
          <w:tcPr>
            <w:tcW w:w="0" w:type="auto"/>
          </w:tcPr>
          <w:p w14:paraId="4FCAECC8" w14:textId="77777777" w:rsidR="009F7A98" w:rsidRDefault="009F7A98">
            <w:pPr>
              <w:pStyle w:val="TAC"/>
            </w:pPr>
            <w:r>
              <w:t>124</w:t>
            </w:r>
          </w:p>
        </w:tc>
        <w:tc>
          <w:tcPr>
            <w:tcW w:w="0" w:type="auto"/>
            <w:shd w:val="clear" w:color="auto" w:fill="E6E6E6"/>
          </w:tcPr>
          <w:p w14:paraId="36EAA294" w14:textId="77777777" w:rsidR="009F7A98" w:rsidRDefault="009F7A98">
            <w:pPr>
              <w:pStyle w:val="TAC"/>
            </w:pPr>
            <w:r>
              <w:t>169</w:t>
            </w:r>
          </w:p>
        </w:tc>
        <w:tc>
          <w:tcPr>
            <w:tcW w:w="0" w:type="auto"/>
          </w:tcPr>
          <w:p w14:paraId="626BCD26" w14:textId="77777777" w:rsidR="009F7A98" w:rsidRDefault="009F7A98">
            <w:pPr>
              <w:pStyle w:val="TAC"/>
            </w:pPr>
            <w:r>
              <w:t>4928</w:t>
            </w:r>
          </w:p>
        </w:tc>
        <w:tc>
          <w:tcPr>
            <w:tcW w:w="0" w:type="auto"/>
          </w:tcPr>
          <w:p w14:paraId="5CAA0C49" w14:textId="77777777" w:rsidR="009F7A98" w:rsidRDefault="009F7A98">
            <w:pPr>
              <w:pStyle w:val="TAC"/>
            </w:pPr>
            <w:r>
              <w:t>39</w:t>
            </w:r>
          </w:p>
        </w:tc>
        <w:tc>
          <w:tcPr>
            <w:tcW w:w="0" w:type="auto"/>
          </w:tcPr>
          <w:p w14:paraId="02A6326D" w14:textId="77777777" w:rsidR="009F7A98" w:rsidRDefault="009F7A98">
            <w:pPr>
              <w:pStyle w:val="TAC"/>
            </w:pPr>
            <w:r>
              <w:t>462</w:t>
            </w:r>
          </w:p>
        </w:tc>
      </w:tr>
      <w:tr w:rsidR="009F7A98" w14:paraId="68122B96" w14:textId="77777777">
        <w:trPr>
          <w:jc w:val="center"/>
        </w:trPr>
        <w:tc>
          <w:tcPr>
            <w:tcW w:w="0" w:type="auto"/>
            <w:shd w:val="clear" w:color="auto" w:fill="E6E6E6"/>
          </w:tcPr>
          <w:p w14:paraId="59872F82" w14:textId="77777777" w:rsidR="009F7A98" w:rsidRDefault="009F7A98">
            <w:pPr>
              <w:pStyle w:val="TAC"/>
            </w:pPr>
            <w:r>
              <w:t>29</w:t>
            </w:r>
          </w:p>
        </w:tc>
        <w:tc>
          <w:tcPr>
            <w:tcW w:w="0" w:type="auto"/>
          </w:tcPr>
          <w:p w14:paraId="3236630C" w14:textId="77777777" w:rsidR="009F7A98" w:rsidRDefault="009F7A98">
            <w:pPr>
              <w:pStyle w:val="TAC"/>
            </w:pPr>
            <w:r>
              <w:t>264</w:t>
            </w:r>
          </w:p>
        </w:tc>
        <w:tc>
          <w:tcPr>
            <w:tcW w:w="0" w:type="auto"/>
          </w:tcPr>
          <w:p w14:paraId="6B828E83" w14:textId="77777777" w:rsidR="009F7A98" w:rsidRDefault="009F7A98">
            <w:pPr>
              <w:pStyle w:val="TAC"/>
            </w:pPr>
            <w:r>
              <w:t>17</w:t>
            </w:r>
          </w:p>
        </w:tc>
        <w:tc>
          <w:tcPr>
            <w:tcW w:w="0" w:type="auto"/>
          </w:tcPr>
          <w:p w14:paraId="0AA2188D" w14:textId="77777777" w:rsidR="009F7A98" w:rsidRDefault="009F7A98">
            <w:pPr>
              <w:pStyle w:val="TAC"/>
            </w:pPr>
            <w:r>
              <w:t>198</w:t>
            </w:r>
          </w:p>
        </w:tc>
        <w:tc>
          <w:tcPr>
            <w:tcW w:w="0" w:type="auto"/>
            <w:shd w:val="clear" w:color="auto" w:fill="E6E6E6"/>
          </w:tcPr>
          <w:p w14:paraId="07948E80" w14:textId="77777777" w:rsidR="009F7A98" w:rsidRDefault="009F7A98">
            <w:pPr>
              <w:pStyle w:val="TAC"/>
            </w:pPr>
            <w:r>
              <w:t>76</w:t>
            </w:r>
          </w:p>
        </w:tc>
        <w:tc>
          <w:tcPr>
            <w:tcW w:w="0" w:type="auto"/>
          </w:tcPr>
          <w:p w14:paraId="692B7D98" w14:textId="77777777" w:rsidR="009F7A98" w:rsidRDefault="009F7A98">
            <w:pPr>
              <w:pStyle w:val="TAC"/>
            </w:pPr>
            <w:r>
              <w:t>768</w:t>
            </w:r>
          </w:p>
        </w:tc>
        <w:tc>
          <w:tcPr>
            <w:tcW w:w="0" w:type="auto"/>
          </w:tcPr>
          <w:p w14:paraId="447E19CB" w14:textId="77777777" w:rsidR="009F7A98" w:rsidRDefault="009F7A98">
            <w:pPr>
              <w:pStyle w:val="TAC"/>
            </w:pPr>
            <w:r>
              <w:t>217</w:t>
            </w:r>
          </w:p>
        </w:tc>
        <w:tc>
          <w:tcPr>
            <w:tcW w:w="0" w:type="auto"/>
          </w:tcPr>
          <w:p w14:paraId="34B057F7" w14:textId="77777777" w:rsidR="009F7A98" w:rsidRDefault="009F7A98">
            <w:pPr>
              <w:pStyle w:val="TAC"/>
            </w:pPr>
            <w:r>
              <w:t>48</w:t>
            </w:r>
          </w:p>
        </w:tc>
        <w:tc>
          <w:tcPr>
            <w:tcW w:w="0" w:type="auto"/>
            <w:shd w:val="clear" w:color="auto" w:fill="E6E6E6"/>
          </w:tcPr>
          <w:p w14:paraId="6C2B62B0" w14:textId="77777777" w:rsidR="009F7A98" w:rsidRDefault="009F7A98">
            <w:pPr>
              <w:pStyle w:val="TAC"/>
            </w:pPr>
            <w:r>
              <w:t>123</w:t>
            </w:r>
          </w:p>
        </w:tc>
        <w:tc>
          <w:tcPr>
            <w:tcW w:w="0" w:type="auto"/>
          </w:tcPr>
          <w:p w14:paraId="5775F079" w14:textId="77777777" w:rsidR="009F7A98" w:rsidRDefault="009F7A98">
            <w:pPr>
              <w:pStyle w:val="TAC"/>
            </w:pPr>
            <w:r>
              <w:t>2016</w:t>
            </w:r>
          </w:p>
        </w:tc>
        <w:tc>
          <w:tcPr>
            <w:tcW w:w="0" w:type="auto"/>
          </w:tcPr>
          <w:p w14:paraId="62973995" w14:textId="77777777" w:rsidR="009F7A98" w:rsidRDefault="009F7A98">
            <w:pPr>
              <w:pStyle w:val="TAC"/>
            </w:pPr>
            <w:r>
              <w:t>113</w:t>
            </w:r>
          </w:p>
        </w:tc>
        <w:tc>
          <w:tcPr>
            <w:tcW w:w="0" w:type="auto"/>
          </w:tcPr>
          <w:p w14:paraId="5E88EAFC" w14:textId="77777777" w:rsidR="009F7A98" w:rsidRDefault="009F7A98">
            <w:pPr>
              <w:pStyle w:val="TAC"/>
            </w:pPr>
            <w:r>
              <w:t>420</w:t>
            </w:r>
          </w:p>
        </w:tc>
        <w:tc>
          <w:tcPr>
            <w:tcW w:w="0" w:type="auto"/>
            <w:shd w:val="clear" w:color="auto" w:fill="E6E6E6"/>
          </w:tcPr>
          <w:p w14:paraId="45ABA7ED" w14:textId="77777777" w:rsidR="009F7A98" w:rsidRDefault="009F7A98">
            <w:pPr>
              <w:pStyle w:val="TAC"/>
            </w:pPr>
            <w:r>
              <w:t>170</w:t>
            </w:r>
          </w:p>
        </w:tc>
        <w:tc>
          <w:tcPr>
            <w:tcW w:w="0" w:type="auto"/>
          </w:tcPr>
          <w:p w14:paraId="65561BE4" w14:textId="77777777" w:rsidR="009F7A98" w:rsidRDefault="009F7A98">
            <w:pPr>
              <w:pStyle w:val="TAC"/>
            </w:pPr>
            <w:r>
              <w:t>4992</w:t>
            </w:r>
          </w:p>
        </w:tc>
        <w:tc>
          <w:tcPr>
            <w:tcW w:w="0" w:type="auto"/>
          </w:tcPr>
          <w:p w14:paraId="3378F024" w14:textId="77777777" w:rsidR="009F7A98" w:rsidRDefault="009F7A98">
            <w:pPr>
              <w:pStyle w:val="TAC"/>
            </w:pPr>
            <w:r>
              <w:t>127</w:t>
            </w:r>
          </w:p>
        </w:tc>
        <w:tc>
          <w:tcPr>
            <w:tcW w:w="0" w:type="auto"/>
          </w:tcPr>
          <w:p w14:paraId="41A167A6" w14:textId="77777777" w:rsidR="009F7A98" w:rsidRDefault="009F7A98">
            <w:pPr>
              <w:pStyle w:val="TAC"/>
            </w:pPr>
            <w:r>
              <w:t>234</w:t>
            </w:r>
          </w:p>
        </w:tc>
      </w:tr>
      <w:tr w:rsidR="009F7A98" w14:paraId="32FA20B5" w14:textId="77777777">
        <w:trPr>
          <w:jc w:val="center"/>
        </w:trPr>
        <w:tc>
          <w:tcPr>
            <w:tcW w:w="0" w:type="auto"/>
            <w:shd w:val="clear" w:color="auto" w:fill="E6E6E6"/>
          </w:tcPr>
          <w:p w14:paraId="1C1F02FE" w14:textId="77777777" w:rsidR="009F7A98" w:rsidRDefault="009F7A98">
            <w:pPr>
              <w:pStyle w:val="TAC"/>
            </w:pPr>
            <w:r>
              <w:t>30</w:t>
            </w:r>
          </w:p>
        </w:tc>
        <w:tc>
          <w:tcPr>
            <w:tcW w:w="0" w:type="auto"/>
          </w:tcPr>
          <w:p w14:paraId="6CC29A85" w14:textId="77777777" w:rsidR="009F7A98" w:rsidRDefault="009F7A98">
            <w:pPr>
              <w:pStyle w:val="TAC"/>
            </w:pPr>
            <w:r>
              <w:t>272</w:t>
            </w:r>
          </w:p>
        </w:tc>
        <w:tc>
          <w:tcPr>
            <w:tcW w:w="0" w:type="auto"/>
          </w:tcPr>
          <w:p w14:paraId="00AECEC4" w14:textId="77777777" w:rsidR="009F7A98" w:rsidRDefault="009F7A98">
            <w:pPr>
              <w:pStyle w:val="TAC"/>
            </w:pPr>
            <w:r>
              <w:t>33</w:t>
            </w:r>
          </w:p>
        </w:tc>
        <w:tc>
          <w:tcPr>
            <w:tcW w:w="0" w:type="auto"/>
          </w:tcPr>
          <w:p w14:paraId="4D3EDECA" w14:textId="77777777" w:rsidR="009F7A98" w:rsidRDefault="009F7A98">
            <w:pPr>
              <w:pStyle w:val="TAC"/>
            </w:pPr>
            <w:r>
              <w:t>68</w:t>
            </w:r>
          </w:p>
        </w:tc>
        <w:tc>
          <w:tcPr>
            <w:tcW w:w="0" w:type="auto"/>
            <w:shd w:val="clear" w:color="auto" w:fill="E6E6E6"/>
          </w:tcPr>
          <w:p w14:paraId="7FF5BDF4" w14:textId="77777777" w:rsidR="009F7A98" w:rsidRDefault="009F7A98">
            <w:pPr>
              <w:pStyle w:val="TAC"/>
            </w:pPr>
            <w:r>
              <w:t>77</w:t>
            </w:r>
          </w:p>
        </w:tc>
        <w:tc>
          <w:tcPr>
            <w:tcW w:w="0" w:type="auto"/>
          </w:tcPr>
          <w:p w14:paraId="11852564" w14:textId="77777777" w:rsidR="009F7A98" w:rsidRDefault="009F7A98">
            <w:pPr>
              <w:pStyle w:val="TAC"/>
            </w:pPr>
            <w:r>
              <w:t>784</w:t>
            </w:r>
          </w:p>
        </w:tc>
        <w:tc>
          <w:tcPr>
            <w:tcW w:w="0" w:type="auto"/>
          </w:tcPr>
          <w:p w14:paraId="3BF82899" w14:textId="77777777" w:rsidR="009F7A98" w:rsidRDefault="009F7A98">
            <w:pPr>
              <w:pStyle w:val="TAC"/>
            </w:pPr>
            <w:r>
              <w:t>25</w:t>
            </w:r>
          </w:p>
        </w:tc>
        <w:tc>
          <w:tcPr>
            <w:tcW w:w="0" w:type="auto"/>
          </w:tcPr>
          <w:p w14:paraId="3A3A430F" w14:textId="77777777" w:rsidR="009F7A98" w:rsidRDefault="009F7A98">
            <w:pPr>
              <w:pStyle w:val="TAC"/>
            </w:pPr>
            <w:r>
              <w:t>98</w:t>
            </w:r>
          </w:p>
        </w:tc>
        <w:tc>
          <w:tcPr>
            <w:tcW w:w="0" w:type="auto"/>
            <w:shd w:val="clear" w:color="auto" w:fill="E6E6E6"/>
          </w:tcPr>
          <w:p w14:paraId="682B693E" w14:textId="77777777" w:rsidR="009F7A98" w:rsidRDefault="009F7A98">
            <w:pPr>
              <w:pStyle w:val="TAC"/>
            </w:pPr>
            <w:r>
              <w:t>124</w:t>
            </w:r>
          </w:p>
        </w:tc>
        <w:tc>
          <w:tcPr>
            <w:tcW w:w="0" w:type="auto"/>
          </w:tcPr>
          <w:p w14:paraId="647164B6" w14:textId="77777777" w:rsidR="009F7A98" w:rsidRDefault="009F7A98">
            <w:pPr>
              <w:pStyle w:val="TAC"/>
            </w:pPr>
            <w:r>
              <w:t>2048</w:t>
            </w:r>
          </w:p>
        </w:tc>
        <w:tc>
          <w:tcPr>
            <w:tcW w:w="0" w:type="auto"/>
          </w:tcPr>
          <w:p w14:paraId="6D317740" w14:textId="77777777" w:rsidR="009F7A98" w:rsidRDefault="009F7A98">
            <w:pPr>
              <w:pStyle w:val="TAC"/>
            </w:pPr>
            <w:r>
              <w:t>31</w:t>
            </w:r>
          </w:p>
        </w:tc>
        <w:tc>
          <w:tcPr>
            <w:tcW w:w="0" w:type="auto"/>
          </w:tcPr>
          <w:p w14:paraId="1DB8C9FD" w14:textId="77777777" w:rsidR="009F7A98" w:rsidRDefault="009F7A98">
            <w:pPr>
              <w:pStyle w:val="TAC"/>
            </w:pPr>
            <w:r>
              <w:t>64</w:t>
            </w:r>
          </w:p>
        </w:tc>
        <w:tc>
          <w:tcPr>
            <w:tcW w:w="0" w:type="auto"/>
            <w:shd w:val="clear" w:color="auto" w:fill="E6E6E6"/>
          </w:tcPr>
          <w:p w14:paraId="5529AC93" w14:textId="77777777" w:rsidR="009F7A98" w:rsidRDefault="009F7A98">
            <w:pPr>
              <w:pStyle w:val="TAC"/>
            </w:pPr>
            <w:r>
              <w:t>171</w:t>
            </w:r>
          </w:p>
        </w:tc>
        <w:tc>
          <w:tcPr>
            <w:tcW w:w="0" w:type="auto"/>
          </w:tcPr>
          <w:p w14:paraId="3ACE700D" w14:textId="77777777" w:rsidR="009F7A98" w:rsidRDefault="009F7A98">
            <w:pPr>
              <w:pStyle w:val="TAC"/>
            </w:pPr>
            <w:r>
              <w:t>5056</w:t>
            </w:r>
          </w:p>
        </w:tc>
        <w:tc>
          <w:tcPr>
            <w:tcW w:w="0" w:type="auto"/>
          </w:tcPr>
          <w:p w14:paraId="1CAD64BD" w14:textId="77777777" w:rsidR="009F7A98" w:rsidRDefault="009F7A98">
            <w:pPr>
              <w:pStyle w:val="TAC"/>
            </w:pPr>
            <w:r>
              <w:t>39</w:t>
            </w:r>
          </w:p>
        </w:tc>
        <w:tc>
          <w:tcPr>
            <w:tcW w:w="0" w:type="auto"/>
          </w:tcPr>
          <w:p w14:paraId="42FE5B1C" w14:textId="77777777" w:rsidR="009F7A98" w:rsidRDefault="009F7A98">
            <w:pPr>
              <w:pStyle w:val="TAC"/>
            </w:pPr>
            <w:r>
              <w:t>158</w:t>
            </w:r>
          </w:p>
        </w:tc>
      </w:tr>
      <w:tr w:rsidR="009F7A98" w14:paraId="113074A8" w14:textId="77777777">
        <w:trPr>
          <w:jc w:val="center"/>
        </w:trPr>
        <w:tc>
          <w:tcPr>
            <w:tcW w:w="0" w:type="auto"/>
            <w:shd w:val="clear" w:color="auto" w:fill="E6E6E6"/>
          </w:tcPr>
          <w:p w14:paraId="40C589EF" w14:textId="77777777" w:rsidR="009F7A98" w:rsidRDefault="009F7A98">
            <w:pPr>
              <w:pStyle w:val="TAC"/>
            </w:pPr>
            <w:r>
              <w:t>31</w:t>
            </w:r>
          </w:p>
        </w:tc>
        <w:tc>
          <w:tcPr>
            <w:tcW w:w="0" w:type="auto"/>
          </w:tcPr>
          <w:p w14:paraId="754968EB" w14:textId="77777777" w:rsidR="009F7A98" w:rsidRDefault="009F7A98">
            <w:pPr>
              <w:pStyle w:val="TAC"/>
            </w:pPr>
            <w:r>
              <w:t>280</w:t>
            </w:r>
          </w:p>
        </w:tc>
        <w:tc>
          <w:tcPr>
            <w:tcW w:w="0" w:type="auto"/>
          </w:tcPr>
          <w:p w14:paraId="1C4AEA12" w14:textId="77777777" w:rsidR="009F7A98" w:rsidRDefault="009F7A98">
            <w:pPr>
              <w:pStyle w:val="TAC"/>
            </w:pPr>
            <w:r>
              <w:t>103</w:t>
            </w:r>
          </w:p>
        </w:tc>
        <w:tc>
          <w:tcPr>
            <w:tcW w:w="0" w:type="auto"/>
          </w:tcPr>
          <w:p w14:paraId="01028132" w14:textId="77777777" w:rsidR="009F7A98" w:rsidRDefault="009F7A98">
            <w:pPr>
              <w:pStyle w:val="TAC"/>
            </w:pPr>
            <w:r>
              <w:t>210</w:t>
            </w:r>
          </w:p>
        </w:tc>
        <w:tc>
          <w:tcPr>
            <w:tcW w:w="0" w:type="auto"/>
            <w:shd w:val="clear" w:color="auto" w:fill="E6E6E6"/>
          </w:tcPr>
          <w:p w14:paraId="582307AC" w14:textId="77777777" w:rsidR="009F7A98" w:rsidRDefault="009F7A98">
            <w:pPr>
              <w:pStyle w:val="TAC"/>
            </w:pPr>
            <w:r>
              <w:t>78</w:t>
            </w:r>
          </w:p>
        </w:tc>
        <w:tc>
          <w:tcPr>
            <w:tcW w:w="0" w:type="auto"/>
          </w:tcPr>
          <w:p w14:paraId="52EA2747" w14:textId="77777777" w:rsidR="009F7A98" w:rsidRDefault="009F7A98">
            <w:pPr>
              <w:pStyle w:val="TAC"/>
            </w:pPr>
            <w:r>
              <w:t>800</w:t>
            </w:r>
          </w:p>
        </w:tc>
        <w:tc>
          <w:tcPr>
            <w:tcW w:w="0" w:type="auto"/>
          </w:tcPr>
          <w:p w14:paraId="7BF1B345" w14:textId="77777777" w:rsidR="009F7A98" w:rsidRDefault="009F7A98">
            <w:pPr>
              <w:pStyle w:val="TAC"/>
            </w:pPr>
            <w:r>
              <w:t>17</w:t>
            </w:r>
          </w:p>
        </w:tc>
        <w:tc>
          <w:tcPr>
            <w:tcW w:w="0" w:type="auto"/>
          </w:tcPr>
          <w:p w14:paraId="02774E2A" w14:textId="77777777" w:rsidR="009F7A98" w:rsidRDefault="009F7A98">
            <w:pPr>
              <w:pStyle w:val="TAC"/>
            </w:pPr>
            <w:r>
              <w:t>80</w:t>
            </w:r>
          </w:p>
        </w:tc>
        <w:tc>
          <w:tcPr>
            <w:tcW w:w="0" w:type="auto"/>
            <w:shd w:val="clear" w:color="auto" w:fill="E6E6E6"/>
          </w:tcPr>
          <w:p w14:paraId="35FE4A8B" w14:textId="77777777" w:rsidR="009F7A98" w:rsidRDefault="009F7A98">
            <w:pPr>
              <w:pStyle w:val="TAC"/>
            </w:pPr>
            <w:r>
              <w:t>125</w:t>
            </w:r>
          </w:p>
        </w:tc>
        <w:tc>
          <w:tcPr>
            <w:tcW w:w="0" w:type="auto"/>
          </w:tcPr>
          <w:p w14:paraId="777E938E" w14:textId="77777777" w:rsidR="009F7A98" w:rsidRDefault="009F7A98">
            <w:pPr>
              <w:pStyle w:val="TAC"/>
            </w:pPr>
            <w:r>
              <w:t>2112</w:t>
            </w:r>
          </w:p>
        </w:tc>
        <w:tc>
          <w:tcPr>
            <w:tcW w:w="0" w:type="auto"/>
          </w:tcPr>
          <w:p w14:paraId="4DEFB65B" w14:textId="77777777" w:rsidR="009F7A98" w:rsidRDefault="009F7A98">
            <w:pPr>
              <w:pStyle w:val="TAC"/>
            </w:pPr>
            <w:r>
              <w:t>17</w:t>
            </w:r>
          </w:p>
        </w:tc>
        <w:tc>
          <w:tcPr>
            <w:tcW w:w="0" w:type="auto"/>
          </w:tcPr>
          <w:p w14:paraId="00339FFF" w14:textId="77777777" w:rsidR="009F7A98" w:rsidRDefault="009F7A98">
            <w:pPr>
              <w:pStyle w:val="TAC"/>
            </w:pPr>
            <w:r>
              <w:t>66</w:t>
            </w:r>
          </w:p>
        </w:tc>
        <w:tc>
          <w:tcPr>
            <w:tcW w:w="0" w:type="auto"/>
            <w:shd w:val="clear" w:color="auto" w:fill="E6E6E6"/>
          </w:tcPr>
          <w:p w14:paraId="578DB26E" w14:textId="77777777" w:rsidR="009F7A98" w:rsidRDefault="009F7A98">
            <w:pPr>
              <w:pStyle w:val="TAC"/>
            </w:pPr>
            <w:r>
              <w:t>172</w:t>
            </w:r>
          </w:p>
        </w:tc>
        <w:tc>
          <w:tcPr>
            <w:tcW w:w="0" w:type="auto"/>
          </w:tcPr>
          <w:p w14:paraId="72031A06" w14:textId="77777777" w:rsidR="009F7A98" w:rsidRDefault="009F7A98">
            <w:pPr>
              <w:pStyle w:val="TAC"/>
            </w:pPr>
            <w:r>
              <w:t>5120</w:t>
            </w:r>
          </w:p>
        </w:tc>
        <w:tc>
          <w:tcPr>
            <w:tcW w:w="0" w:type="auto"/>
          </w:tcPr>
          <w:p w14:paraId="7C0A4E43" w14:textId="77777777" w:rsidR="009F7A98" w:rsidRDefault="009F7A98">
            <w:pPr>
              <w:pStyle w:val="TAC"/>
            </w:pPr>
            <w:r>
              <w:t>39</w:t>
            </w:r>
          </w:p>
        </w:tc>
        <w:tc>
          <w:tcPr>
            <w:tcW w:w="0" w:type="auto"/>
          </w:tcPr>
          <w:p w14:paraId="32696ABC" w14:textId="77777777" w:rsidR="009F7A98" w:rsidRDefault="009F7A98">
            <w:pPr>
              <w:pStyle w:val="TAC"/>
            </w:pPr>
            <w:r>
              <w:t>80</w:t>
            </w:r>
          </w:p>
        </w:tc>
      </w:tr>
      <w:tr w:rsidR="009F7A98" w14:paraId="447F42B4" w14:textId="77777777">
        <w:trPr>
          <w:jc w:val="center"/>
        </w:trPr>
        <w:tc>
          <w:tcPr>
            <w:tcW w:w="0" w:type="auto"/>
            <w:shd w:val="clear" w:color="auto" w:fill="E6E6E6"/>
          </w:tcPr>
          <w:p w14:paraId="0AF81A04" w14:textId="77777777" w:rsidR="009F7A98" w:rsidRDefault="009F7A98">
            <w:pPr>
              <w:pStyle w:val="TAC"/>
            </w:pPr>
            <w:r>
              <w:t>32</w:t>
            </w:r>
          </w:p>
        </w:tc>
        <w:tc>
          <w:tcPr>
            <w:tcW w:w="0" w:type="auto"/>
          </w:tcPr>
          <w:p w14:paraId="6B0ABBC8" w14:textId="77777777" w:rsidR="009F7A98" w:rsidRDefault="009F7A98">
            <w:pPr>
              <w:pStyle w:val="TAC"/>
            </w:pPr>
            <w:r>
              <w:t>288</w:t>
            </w:r>
          </w:p>
        </w:tc>
        <w:tc>
          <w:tcPr>
            <w:tcW w:w="0" w:type="auto"/>
          </w:tcPr>
          <w:p w14:paraId="15D2C791" w14:textId="77777777" w:rsidR="009F7A98" w:rsidRDefault="009F7A98">
            <w:pPr>
              <w:pStyle w:val="TAC"/>
            </w:pPr>
            <w:r>
              <w:t>19</w:t>
            </w:r>
          </w:p>
        </w:tc>
        <w:tc>
          <w:tcPr>
            <w:tcW w:w="0" w:type="auto"/>
          </w:tcPr>
          <w:p w14:paraId="523ECC55" w14:textId="77777777" w:rsidR="009F7A98" w:rsidRDefault="009F7A98">
            <w:pPr>
              <w:pStyle w:val="TAC"/>
            </w:pPr>
            <w:r>
              <w:t>36</w:t>
            </w:r>
          </w:p>
        </w:tc>
        <w:tc>
          <w:tcPr>
            <w:tcW w:w="0" w:type="auto"/>
            <w:shd w:val="clear" w:color="auto" w:fill="E6E6E6"/>
          </w:tcPr>
          <w:p w14:paraId="4E31BDBB" w14:textId="77777777" w:rsidR="009F7A98" w:rsidRDefault="009F7A98">
            <w:pPr>
              <w:pStyle w:val="TAC"/>
            </w:pPr>
            <w:r>
              <w:t>79</w:t>
            </w:r>
          </w:p>
        </w:tc>
        <w:tc>
          <w:tcPr>
            <w:tcW w:w="0" w:type="auto"/>
          </w:tcPr>
          <w:p w14:paraId="65489B81" w14:textId="77777777" w:rsidR="009F7A98" w:rsidRDefault="009F7A98">
            <w:pPr>
              <w:pStyle w:val="TAC"/>
            </w:pPr>
            <w:r>
              <w:t>816</w:t>
            </w:r>
          </w:p>
        </w:tc>
        <w:tc>
          <w:tcPr>
            <w:tcW w:w="0" w:type="auto"/>
          </w:tcPr>
          <w:p w14:paraId="2D828546" w14:textId="77777777" w:rsidR="009F7A98" w:rsidRDefault="009F7A98">
            <w:pPr>
              <w:pStyle w:val="TAC"/>
            </w:pPr>
            <w:r>
              <w:t>127</w:t>
            </w:r>
          </w:p>
        </w:tc>
        <w:tc>
          <w:tcPr>
            <w:tcW w:w="0" w:type="auto"/>
          </w:tcPr>
          <w:p w14:paraId="033F8701" w14:textId="77777777" w:rsidR="009F7A98" w:rsidRDefault="009F7A98">
            <w:pPr>
              <w:pStyle w:val="TAC"/>
            </w:pPr>
            <w:r>
              <w:t>102</w:t>
            </w:r>
          </w:p>
        </w:tc>
        <w:tc>
          <w:tcPr>
            <w:tcW w:w="0" w:type="auto"/>
            <w:shd w:val="clear" w:color="auto" w:fill="E6E6E6"/>
          </w:tcPr>
          <w:p w14:paraId="372AEA29" w14:textId="77777777" w:rsidR="009F7A98" w:rsidRDefault="009F7A98">
            <w:pPr>
              <w:pStyle w:val="TAC"/>
            </w:pPr>
            <w:r>
              <w:t>126</w:t>
            </w:r>
          </w:p>
        </w:tc>
        <w:tc>
          <w:tcPr>
            <w:tcW w:w="0" w:type="auto"/>
          </w:tcPr>
          <w:p w14:paraId="0465F49A" w14:textId="77777777" w:rsidR="009F7A98" w:rsidRDefault="009F7A98">
            <w:pPr>
              <w:pStyle w:val="TAC"/>
            </w:pPr>
            <w:r>
              <w:t>2176</w:t>
            </w:r>
          </w:p>
        </w:tc>
        <w:tc>
          <w:tcPr>
            <w:tcW w:w="0" w:type="auto"/>
          </w:tcPr>
          <w:p w14:paraId="566569EC" w14:textId="77777777" w:rsidR="009F7A98" w:rsidRDefault="009F7A98">
            <w:pPr>
              <w:pStyle w:val="TAC"/>
            </w:pPr>
            <w:r>
              <w:t>171</w:t>
            </w:r>
          </w:p>
        </w:tc>
        <w:tc>
          <w:tcPr>
            <w:tcW w:w="0" w:type="auto"/>
          </w:tcPr>
          <w:p w14:paraId="0B9D627F" w14:textId="77777777" w:rsidR="009F7A98" w:rsidRDefault="009F7A98">
            <w:pPr>
              <w:pStyle w:val="TAC"/>
            </w:pPr>
            <w:r>
              <w:t>136</w:t>
            </w:r>
          </w:p>
        </w:tc>
        <w:tc>
          <w:tcPr>
            <w:tcW w:w="0" w:type="auto"/>
            <w:shd w:val="clear" w:color="auto" w:fill="E6E6E6"/>
          </w:tcPr>
          <w:p w14:paraId="2FD85ADC" w14:textId="77777777" w:rsidR="009F7A98" w:rsidRDefault="009F7A98">
            <w:pPr>
              <w:pStyle w:val="TAC"/>
            </w:pPr>
            <w:r>
              <w:t>173</w:t>
            </w:r>
          </w:p>
        </w:tc>
        <w:tc>
          <w:tcPr>
            <w:tcW w:w="0" w:type="auto"/>
          </w:tcPr>
          <w:p w14:paraId="1A2270A8" w14:textId="77777777" w:rsidR="009F7A98" w:rsidRDefault="009F7A98">
            <w:pPr>
              <w:pStyle w:val="TAC"/>
            </w:pPr>
            <w:r>
              <w:t>5184</w:t>
            </w:r>
          </w:p>
        </w:tc>
        <w:tc>
          <w:tcPr>
            <w:tcW w:w="0" w:type="auto"/>
          </w:tcPr>
          <w:p w14:paraId="3648A27E" w14:textId="77777777" w:rsidR="009F7A98" w:rsidRDefault="009F7A98">
            <w:pPr>
              <w:pStyle w:val="TAC"/>
            </w:pPr>
            <w:r>
              <w:t>31</w:t>
            </w:r>
          </w:p>
        </w:tc>
        <w:tc>
          <w:tcPr>
            <w:tcW w:w="0" w:type="auto"/>
          </w:tcPr>
          <w:p w14:paraId="1B8E7DDD" w14:textId="77777777" w:rsidR="009F7A98" w:rsidRDefault="009F7A98">
            <w:pPr>
              <w:pStyle w:val="TAC"/>
            </w:pPr>
            <w:r>
              <w:t>96</w:t>
            </w:r>
          </w:p>
        </w:tc>
      </w:tr>
      <w:tr w:rsidR="009F7A98" w14:paraId="659A49AE" w14:textId="77777777">
        <w:trPr>
          <w:jc w:val="center"/>
        </w:trPr>
        <w:tc>
          <w:tcPr>
            <w:tcW w:w="0" w:type="auto"/>
            <w:shd w:val="clear" w:color="auto" w:fill="E6E6E6"/>
          </w:tcPr>
          <w:p w14:paraId="612ECECD" w14:textId="77777777" w:rsidR="009F7A98" w:rsidRDefault="009F7A98">
            <w:pPr>
              <w:pStyle w:val="TAC"/>
            </w:pPr>
            <w:r>
              <w:t>33</w:t>
            </w:r>
          </w:p>
        </w:tc>
        <w:tc>
          <w:tcPr>
            <w:tcW w:w="0" w:type="auto"/>
          </w:tcPr>
          <w:p w14:paraId="5BC07F63" w14:textId="77777777" w:rsidR="009F7A98" w:rsidRDefault="009F7A98">
            <w:pPr>
              <w:pStyle w:val="TAC"/>
            </w:pPr>
            <w:r>
              <w:t>296</w:t>
            </w:r>
          </w:p>
        </w:tc>
        <w:tc>
          <w:tcPr>
            <w:tcW w:w="0" w:type="auto"/>
          </w:tcPr>
          <w:p w14:paraId="02E3EEE8" w14:textId="77777777" w:rsidR="009F7A98" w:rsidRDefault="009F7A98">
            <w:pPr>
              <w:pStyle w:val="TAC"/>
            </w:pPr>
            <w:r>
              <w:t>19</w:t>
            </w:r>
          </w:p>
        </w:tc>
        <w:tc>
          <w:tcPr>
            <w:tcW w:w="0" w:type="auto"/>
          </w:tcPr>
          <w:p w14:paraId="7D50EA02" w14:textId="77777777" w:rsidR="009F7A98" w:rsidRDefault="009F7A98">
            <w:pPr>
              <w:pStyle w:val="TAC"/>
            </w:pPr>
            <w:r>
              <w:t>74</w:t>
            </w:r>
          </w:p>
        </w:tc>
        <w:tc>
          <w:tcPr>
            <w:tcW w:w="0" w:type="auto"/>
            <w:shd w:val="clear" w:color="auto" w:fill="E6E6E6"/>
          </w:tcPr>
          <w:p w14:paraId="242E439E" w14:textId="77777777" w:rsidR="009F7A98" w:rsidRDefault="009F7A98">
            <w:pPr>
              <w:pStyle w:val="TAC"/>
            </w:pPr>
            <w:r>
              <w:t>80</w:t>
            </w:r>
          </w:p>
        </w:tc>
        <w:tc>
          <w:tcPr>
            <w:tcW w:w="0" w:type="auto"/>
          </w:tcPr>
          <w:p w14:paraId="1DE4DCBE" w14:textId="77777777" w:rsidR="009F7A98" w:rsidRDefault="009F7A98">
            <w:pPr>
              <w:pStyle w:val="TAC"/>
            </w:pPr>
            <w:r>
              <w:t>832</w:t>
            </w:r>
          </w:p>
        </w:tc>
        <w:tc>
          <w:tcPr>
            <w:tcW w:w="0" w:type="auto"/>
          </w:tcPr>
          <w:p w14:paraId="6FF51E6A" w14:textId="77777777" w:rsidR="009F7A98" w:rsidRDefault="009F7A98">
            <w:pPr>
              <w:pStyle w:val="TAC"/>
            </w:pPr>
            <w:r>
              <w:t>25</w:t>
            </w:r>
          </w:p>
        </w:tc>
        <w:tc>
          <w:tcPr>
            <w:tcW w:w="0" w:type="auto"/>
          </w:tcPr>
          <w:p w14:paraId="299CCDF5" w14:textId="77777777" w:rsidR="009F7A98" w:rsidRDefault="009F7A98">
            <w:pPr>
              <w:pStyle w:val="TAC"/>
            </w:pPr>
            <w:r>
              <w:t>52</w:t>
            </w:r>
          </w:p>
        </w:tc>
        <w:tc>
          <w:tcPr>
            <w:tcW w:w="0" w:type="auto"/>
            <w:shd w:val="clear" w:color="auto" w:fill="E6E6E6"/>
          </w:tcPr>
          <w:p w14:paraId="7F95F6CF" w14:textId="77777777" w:rsidR="009F7A98" w:rsidRDefault="009F7A98">
            <w:pPr>
              <w:pStyle w:val="TAC"/>
            </w:pPr>
            <w:r>
              <w:t>127</w:t>
            </w:r>
          </w:p>
        </w:tc>
        <w:tc>
          <w:tcPr>
            <w:tcW w:w="0" w:type="auto"/>
          </w:tcPr>
          <w:p w14:paraId="372A55FD" w14:textId="77777777" w:rsidR="009F7A98" w:rsidRDefault="009F7A98">
            <w:pPr>
              <w:pStyle w:val="TAC"/>
            </w:pPr>
            <w:r>
              <w:t>2240</w:t>
            </w:r>
          </w:p>
        </w:tc>
        <w:tc>
          <w:tcPr>
            <w:tcW w:w="0" w:type="auto"/>
          </w:tcPr>
          <w:p w14:paraId="6E31AF3D" w14:textId="77777777" w:rsidR="009F7A98" w:rsidRDefault="009F7A98">
            <w:pPr>
              <w:pStyle w:val="TAC"/>
            </w:pPr>
            <w:r>
              <w:t>209</w:t>
            </w:r>
          </w:p>
        </w:tc>
        <w:tc>
          <w:tcPr>
            <w:tcW w:w="0" w:type="auto"/>
          </w:tcPr>
          <w:p w14:paraId="031C9952" w14:textId="77777777" w:rsidR="009F7A98" w:rsidRDefault="009F7A98">
            <w:pPr>
              <w:pStyle w:val="TAC"/>
            </w:pPr>
            <w:r>
              <w:t>420</w:t>
            </w:r>
          </w:p>
        </w:tc>
        <w:tc>
          <w:tcPr>
            <w:tcW w:w="0" w:type="auto"/>
            <w:shd w:val="clear" w:color="auto" w:fill="E6E6E6"/>
          </w:tcPr>
          <w:p w14:paraId="7B329077" w14:textId="77777777" w:rsidR="009F7A98" w:rsidRDefault="009F7A98">
            <w:pPr>
              <w:pStyle w:val="TAC"/>
            </w:pPr>
            <w:r>
              <w:t>174</w:t>
            </w:r>
          </w:p>
        </w:tc>
        <w:tc>
          <w:tcPr>
            <w:tcW w:w="0" w:type="auto"/>
          </w:tcPr>
          <w:p w14:paraId="5DDD0F7B" w14:textId="77777777" w:rsidR="009F7A98" w:rsidRDefault="009F7A98">
            <w:pPr>
              <w:pStyle w:val="TAC"/>
            </w:pPr>
            <w:r>
              <w:t>5248</w:t>
            </w:r>
          </w:p>
        </w:tc>
        <w:tc>
          <w:tcPr>
            <w:tcW w:w="0" w:type="auto"/>
          </w:tcPr>
          <w:p w14:paraId="04A7C1F8" w14:textId="77777777" w:rsidR="009F7A98" w:rsidRDefault="009F7A98">
            <w:pPr>
              <w:pStyle w:val="TAC"/>
            </w:pPr>
            <w:r>
              <w:t>113</w:t>
            </w:r>
          </w:p>
        </w:tc>
        <w:tc>
          <w:tcPr>
            <w:tcW w:w="0" w:type="auto"/>
          </w:tcPr>
          <w:p w14:paraId="32C90A3B" w14:textId="77777777" w:rsidR="009F7A98" w:rsidRDefault="009F7A98">
            <w:pPr>
              <w:pStyle w:val="TAC"/>
            </w:pPr>
            <w:r>
              <w:t>902</w:t>
            </w:r>
          </w:p>
        </w:tc>
      </w:tr>
      <w:tr w:rsidR="009F7A98" w14:paraId="50D8DC97" w14:textId="77777777">
        <w:trPr>
          <w:jc w:val="center"/>
        </w:trPr>
        <w:tc>
          <w:tcPr>
            <w:tcW w:w="0" w:type="auto"/>
            <w:shd w:val="clear" w:color="auto" w:fill="E6E6E6"/>
          </w:tcPr>
          <w:p w14:paraId="6B0986A7" w14:textId="77777777" w:rsidR="009F7A98" w:rsidRDefault="009F7A98">
            <w:pPr>
              <w:pStyle w:val="TAC"/>
            </w:pPr>
            <w:r>
              <w:t>34</w:t>
            </w:r>
          </w:p>
        </w:tc>
        <w:tc>
          <w:tcPr>
            <w:tcW w:w="0" w:type="auto"/>
          </w:tcPr>
          <w:p w14:paraId="677FAAD4" w14:textId="77777777" w:rsidR="009F7A98" w:rsidRDefault="009F7A98">
            <w:pPr>
              <w:pStyle w:val="TAC"/>
            </w:pPr>
            <w:r>
              <w:t>304</w:t>
            </w:r>
          </w:p>
        </w:tc>
        <w:tc>
          <w:tcPr>
            <w:tcW w:w="0" w:type="auto"/>
          </w:tcPr>
          <w:p w14:paraId="27C97217" w14:textId="77777777" w:rsidR="009F7A98" w:rsidRDefault="009F7A98">
            <w:pPr>
              <w:pStyle w:val="TAC"/>
            </w:pPr>
            <w:r>
              <w:t>37</w:t>
            </w:r>
          </w:p>
        </w:tc>
        <w:tc>
          <w:tcPr>
            <w:tcW w:w="0" w:type="auto"/>
          </w:tcPr>
          <w:p w14:paraId="762AA57C" w14:textId="77777777" w:rsidR="009F7A98" w:rsidRDefault="009F7A98">
            <w:pPr>
              <w:pStyle w:val="TAC"/>
            </w:pPr>
            <w:r>
              <w:t>76</w:t>
            </w:r>
          </w:p>
        </w:tc>
        <w:tc>
          <w:tcPr>
            <w:tcW w:w="0" w:type="auto"/>
            <w:shd w:val="clear" w:color="auto" w:fill="E6E6E6"/>
          </w:tcPr>
          <w:p w14:paraId="5D1B6AAD" w14:textId="77777777" w:rsidR="009F7A98" w:rsidRDefault="009F7A98">
            <w:pPr>
              <w:pStyle w:val="TAC"/>
            </w:pPr>
            <w:r>
              <w:t>81</w:t>
            </w:r>
          </w:p>
        </w:tc>
        <w:tc>
          <w:tcPr>
            <w:tcW w:w="0" w:type="auto"/>
          </w:tcPr>
          <w:p w14:paraId="7FD84696" w14:textId="77777777" w:rsidR="009F7A98" w:rsidRDefault="009F7A98">
            <w:pPr>
              <w:pStyle w:val="TAC"/>
            </w:pPr>
            <w:r>
              <w:t>848</w:t>
            </w:r>
          </w:p>
        </w:tc>
        <w:tc>
          <w:tcPr>
            <w:tcW w:w="0" w:type="auto"/>
          </w:tcPr>
          <w:p w14:paraId="2718DD3B" w14:textId="77777777" w:rsidR="009F7A98" w:rsidRDefault="009F7A98">
            <w:pPr>
              <w:pStyle w:val="TAC"/>
            </w:pPr>
            <w:r>
              <w:t>239</w:t>
            </w:r>
          </w:p>
        </w:tc>
        <w:tc>
          <w:tcPr>
            <w:tcW w:w="0" w:type="auto"/>
          </w:tcPr>
          <w:p w14:paraId="7FEBFA45" w14:textId="77777777" w:rsidR="009F7A98" w:rsidRDefault="009F7A98">
            <w:pPr>
              <w:pStyle w:val="TAC"/>
            </w:pPr>
            <w:r>
              <w:t>106</w:t>
            </w:r>
          </w:p>
        </w:tc>
        <w:tc>
          <w:tcPr>
            <w:tcW w:w="0" w:type="auto"/>
            <w:shd w:val="clear" w:color="auto" w:fill="E6E6E6"/>
          </w:tcPr>
          <w:p w14:paraId="1AED211B" w14:textId="77777777" w:rsidR="009F7A98" w:rsidRDefault="009F7A98">
            <w:pPr>
              <w:pStyle w:val="TAC"/>
            </w:pPr>
            <w:r>
              <w:t>128</w:t>
            </w:r>
          </w:p>
        </w:tc>
        <w:tc>
          <w:tcPr>
            <w:tcW w:w="0" w:type="auto"/>
          </w:tcPr>
          <w:p w14:paraId="161BBBFD" w14:textId="77777777" w:rsidR="009F7A98" w:rsidRDefault="009F7A98">
            <w:pPr>
              <w:pStyle w:val="TAC"/>
            </w:pPr>
            <w:r>
              <w:t>2304</w:t>
            </w:r>
          </w:p>
        </w:tc>
        <w:tc>
          <w:tcPr>
            <w:tcW w:w="0" w:type="auto"/>
          </w:tcPr>
          <w:p w14:paraId="41078EB5" w14:textId="77777777" w:rsidR="009F7A98" w:rsidRDefault="009F7A98">
            <w:pPr>
              <w:pStyle w:val="TAC"/>
            </w:pPr>
            <w:r>
              <w:t>253</w:t>
            </w:r>
          </w:p>
        </w:tc>
        <w:tc>
          <w:tcPr>
            <w:tcW w:w="0" w:type="auto"/>
          </w:tcPr>
          <w:p w14:paraId="59FA9FA0" w14:textId="77777777" w:rsidR="009F7A98" w:rsidRDefault="009F7A98">
            <w:pPr>
              <w:pStyle w:val="TAC"/>
            </w:pPr>
            <w:r>
              <w:t>216</w:t>
            </w:r>
          </w:p>
        </w:tc>
        <w:tc>
          <w:tcPr>
            <w:tcW w:w="0" w:type="auto"/>
            <w:shd w:val="clear" w:color="auto" w:fill="E6E6E6"/>
          </w:tcPr>
          <w:p w14:paraId="7ECAB036" w14:textId="77777777" w:rsidR="009F7A98" w:rsidRDefault="009F7A98">
            <w:pPr>
              <w:pStyle w:val="TAC"/>
            </w:pPr>
            <w:r>
              <w:t>175</w:t>
            </w:r>
          </w:p>
        </w:tc>
        <w:tc>
          <w:tcPr>
            <w:tcW w:w="0" w:type="auto"/>
          </w:tcPr>
          <w:p w14:paraId="40D707D2" w14:textId="77777777" w:rsidR="009F7A98" w:rsidRDefault="009F7A98">
            <w:pPr>
              <w:pStyle w:val="TAC"/>
            </w:pPr>
            <w:r>
              <w:t>5312</w:t>
            </w:r>
          </w:p>
        </w:tc>
        <w:tc>
          <w:tcPr>
            <w:tcW w:w="0" w:type="auto"/>
          </w:tcPr>
          <w:p w14:paraId="1453D50A" w14:textId="77777777" w:rsidR="009F7A98" w:rsidRDefault="009F7A98">
            <w:pPr>
              <w:pStyle w:val="TAC"/>
            </w:pPr>
            <w:r>
              <w:t>41</w:t>
            </w:r>
          </w:p>
        </w:tc>
        <w:tc>
          <w:tcPr>
            <w:tcW w:w="0" w:type="auto"/>
          </w:tcPr>
          <w:p w14:paraId="6F209AA0" w14:textId="77777777" w:rsidR="009F7A98" w:rsidRDefault="009F7A98">
            <w:pPr>
              <w:pStyle w:val="TAC"/>
            </w:pPr>
            <w:r>
              <w:t>166</w:t>
            </w:r>
          </w:p>
        </w:tc>
      </w:tr>
      <w:tr w:rsidR="009F7A98" w14:paraId="602E749F" w14:textId="77777777">
        <w:trPr>
          <w:jc w:val="center"/>
        </w:trPr>
        <w:tc>
          <w:tcPr>
            <w:tcW w:w="0" w:type="auto"/>
            <w:shd w:val="clear" w:color="auto" w:fill="E6E6E6"/>
          </w:tcPr>
          <w:p w14:paraId="2A937F6C" w14:textId="77777777" w:rsidR="009F7A98" w:rsidRDefault="009F7A98">
            <w:pPr>
              <w:pStyle w:val="TAC"/>
            </w:pPr>
            <w:r>
              <w:t>35</w:t>
            </w:r>
          </w:p>
        </w:tc>
        <w:tc>
          <w:tcPr>
            <w:tcW w:w="0" w:type="auto"/>
          </w:tcPr>
          <w:p w14:paraId="778C21A8" w14:textId="77777777" w:rsidR="009F7A98" w:rsidRDefault="009F7A98">
            <w:pPr>
              <w:pStyle w:val="TAC"/>
            </w:pPr>
            <w:r>
              <w:t>312</w:t>
            </w:r>
          </w:p>
        </w:tc>
        <w:tc>
          <w:tcPr>
            <w:tcW w:w="0" w:type="auto"/>
          </w:tcPr>
          <w:p w14:paraId="55F4188D" w14:textId="77777777" w:rsidR="009F7A98" w:rsidRDefault="009F7A98">
            <w:pPr>
              <w:pStyle w:val="TAC"/>
            </w:pPr>
            <w:r>
              <w:t>19</w:t>
            </w:r>
          </w:p>
        </w:tc>
        <w:tc>
          <w:tcPr>
            <w:tcW w:w="0" w:type="auto"/>
          </w:tcPr>
          <w:p w14:paraId="105EB011" w14:textId="77777777" w:rsidR="009F7A98" w:rsidRDefault="009F7A98">
            <w:pPr>
              <w:pStyle w:val="TAC"/>
            </w:pPr>
            <w:r>
              <w:t>78</w:t>
            </w:r>
          </w:p>
        </w:tc>
        <w:tc>
          <w:tcPr>
            <w:tcW w:w="0" w:type="auto"/>
            <w:shd w:val="clear" w:color="auto" w:fill="E6E6E6"/>
          </w:tcPr>
          <w:p w14:paraId="1B9543A9" w14:textId="77777777" w:rsidR="009F7A98" w:rsidRDefault="009F7A98">
            <w:pPr>
              <w:pStyle w:val="TAC"/>
            </w:pPr>
            <w:r>
              <w:t>82</w:t>
            </w:r>
          </w:p>
        </w:tc>
        <w:tc>
          <w:tcPr>
            <w:tcW w:w="0" w:type="auto"/>
          </w:tcPr>
          <w:p w14:paraId="485168CF" w14:textId="77777777" w:rsidR="009F7A98" w:rsidRDefault="009F7A98">
            <w:pPr>
              <w:pStyle w:val="TAC"/>
            </w:pPr>
            <w:r>
              <w:t>864</w:t>
            </w:r>
          </w:p>
        </w:tc>
        <w:tc>
          <w:tcPr>
            <w:tcW w:w="0" w:type="auto"/>
          </w:tcPr>
          <w:p w14:paraId="762EB2CD" w14:textId="77777777" w:rsidR="009F7A98" w:rsidRDefault="009F7A98">
            <w:pPr>
              <w:pStyle w:val="TAC"/>
            </w:pPr>
            <w:r>
              <w:t>17</w:t>
            </w:r>
          </w:p>
        </w:tc>
        <w:tc>
          <w:tcPr>
            <w:tcW w:w="0" w:type="auto"/>
          </w:tcPr>
          <w:p w14:paraId="788E47FF" w14:textId="77777777" w:rsidR="009F7A98" w:rsidRDefault="009F7A98">
            <w:pPr>
              <w:pStyle w:val="TAC"/>
            </w:pPr>
            <w:r>
              <w:t>48</w:t>
            </w:r>
          </w:p>
        </w:tc>
        <w:tc>
          <w:tcPr>
            <w:tcW w:w="0" w:type="auto"/>
            <w:shd w:val="clear" w:color="auto" w:fill="E6E6E6"/>
          </w:tcPr>
          <w:p w14:paraId="056D06A3" w14:textId="77777777" w:rsidR="009F7A98" w:rsidRDefault="009F7A98">
            <w:pPr>
              <w:pStyle w:val="TAC"/>
            </w:pPr>
            <w:r>
              <w:t>129</w:t>
            </w:r>
          </w:p>
        </w:tc>
        <w:tc>
          <w:tcPr>
            <w:tcW w:w="0" w:type="auto"/>
          </w:tcPr>
          <w:p w14:paraId="42A45E93" w14:textId="77777777" w:rsidR="009F7A98" w:rsidRDefault="009F7A98">
            <w:pPr>
              <w:pStyle w:val="TAC"/>
            </w:pPr>
            <w:r>
              <w:t>2368</w:t>
            </w:r>
          </w:p>
        </w:tc>
        <w:tc>
          <w:tcPr>
            <w:tcW w:w="0" w:type="auto"/>
          </w:tcPr>
          <w:p w14:paraId="36CD128E" w14:textId="77777777" w:rsidR="009F7A98" w:rsidRDefault="009F7A98">
            <w:pPr>
              <w:pStyle w:val="TAC"/>
            </w:pPr>
            <w:r>
              <w:t>367</w:t>
            </w:r>
          </w:p>
        </w:tc>
        <w:tc>
          <w:tcPr>
            <w:tcW w:w="0" w:type="auto"/>
          </w:tcPr>
          <w:p w14:paraId="744DB3AA" w14:textId="77777777" w:rsidR="009F7A98" w:rsidRDefault="009F7A98">
            <w:pPr>
              <w:pStyle w:val="TAC"/>
            </w:pPr>
            <w:r>
              <w:t>444</w:t>
            </w:r>
          </w:p>
        </w:tc>
        <w:tc>
          <w:tcPr>
            <w:tcW w:w="0" w:type="auto"/>
            <w:shd w:val="clear" w:color="auto" w:fill="E6E6E6"/>
          </w:tcPr>
          <w:p w14:paraId="63F2780B" w14:textId="77777777" w:rsidR="009F7A98" w:rsidRDefault="009F7A98">
            <w:pPr>
              <w:pStyle w:val="TAC"/>
            </w:pPr>
            <w:r>
              <w:t>176</w:t>
            </w:r>
          </w:p>
        </w:tc>
        <w:tc>
          <w:tcPr>
            <w:tcW w:w="0" w:type="auto"/>
          </w:tcPr>
          <w:p w14:paraId="67F41E6D" w14:textId="77777777" w:rsidR="009F7A98" w:rsidRDefault="009F7A98">
            <w:pPr>
              <w:pStyle w:val="TAC"/>
            </w:pPr>
            <w:r>
              <w:t>5376</w:t>
            </w:r>
          </w:p>
        </w:tc>
        <w:tc>
          <w:tcPr>
            <w:tcW w:w="0" w:type="auto"/>
          </w:tcPr>
          <w:p w14:paraId="1B403309" w14:textId="77777777" w:rsidR="009F7A98" w:rsidRDefault="009F7A98">
            <w:pPr>
              <w:pStyle w:val="TAC"/>
            </w:pPr>
            <w:r>
              <w:t>251</w:t>
            </w:r>
          </w:p>
        </w:tc>
        <w:tc>
          <w:tcPr>
            <w:tcW w:w="0" w:type="auto"/>
          </w:tcPr>
          <w:p w14:paraId="08F2A848" w14:textId="77777777" w:rsidR="009F7A98" w:rsidRDefault="009F7A98">
            <w:pPr>
              <w:pStyle w:val="TAC"/>
            </w:pPr>
            <w:r>
              <w:t>336</w:t>
            </w:r>
          </w:p>
        </w:tc>
      </w:tr>
      <w:tr w:rsidR="009F7A98" w14:paraId="66D03C17" w14:textId="77777777">
        <w:trPr>
          <w:jc w:val="center"/>
        </w:trPr>
        <w:tc>
          <w:tcPr>
            <w:tcW w:w="0" w:type="auto"/>
            <w:shd w:val="clear" w:color="auto" w:fill="E6E6E6"/>
          </w:tcPr>
          <w:p w14:paraId="713CE6E1" w14:textId="77777777" w:rsidR="009F7A98" w:rsidRDefault="009F7A98">
            <w:pPr>
              <w:pStyle w:val="TAC"/>
            </w:pPr>
            <w:r>
              <w:t>36</w:t>
            </w:r>
          </w:p>
        </w:tc>
        <w:tc>
          <w:tcPr>
            <w:tcW w:w="0" w:type="auto"/>
          </w:tcPr>
          <w:p w14:paraId="48722DE3" w14:textId="77777777" w:rsidR="009F7A98" w:rsidRDefault="009F7A98">
            <w:pPr>
              <w:pStyle w:val="TAC"/>
            </w:pPr>
            <w:r>
              <w:t>320</w:t>
            </w:r>
          </w:p>
        </w:tc>
        <w:tc>
          <w:tcPr>
            <w:tcW w:w="0" w:type="auto"/>
          </w:tcPr>
          <w:p w14:paraId="5F5749E2" w14:textId="77777777" w:rsidR="009F7A98" w:rsidRDefault="009F7A98">
            <w:pPr>
              <w:pStyle w:val="TAC"/>
            </w:pPr>
            <w:r>
              <w:t>21</w:t>
            </w:r>
          </w:p>
        </w:tc>
        <w:tc>
          <w:tcPr>
            <w:tcW w:w="0" w:type="auto"/>
          </w:tcPr>
          <w:p w14:paraId="32BA5CF0" w14:textId="77777777" w:rsidR="009F7A98" w:rsidRDefault="009F7A98">
            <w:pPr>
              <w:pStyle w:val="TAC"/>
            </w:pPr>
            <w:r>
              <w:t>120</w:t>
            </w:r>
          </w:p>
        </w:tc>
        <w:tc>
          <w:tcPr>
            <w:tcW w:w="0" w:type="auto"/>
            <w:shd w:val="clear" w:color="auto" w:fill="E6E6E6"/>
          </w:tcPr>
          <w:p w14:paraId="328C2400" w14:textId="77777777" w:rsidR="009F7A98" w:rsidRDefault="009F7A98">
            <w:pPr>
              <w:pStyle w:val="TAC"/>
            </w:pPr>
            <w:r>
              <w:t>83</w:t>
            </w:r>
          </w:p>
        </w:tc>
        <w:tc>
          <w:tcPr>
            <w:tcW w:w="0" w:type="auto"/>
          </w:tcPr>
          <w:p w14:paraId="454DF269" w14:textId="77777777" w:rsidR="009F7A98" w:rsidRDefault="009F7A98">
            <w:pPr>
              <w:pStyle w:val="TAC"/>
            </w:pPr>
            <w:r>
              <w:t>880</w:t>
            </w:r>
          </w:p>
        </w:tc>
        <w:tc>
          <w:tcPr>
            <w:tcW w:w="0" w:type="auto"/>
          </w:tcPr>
          <w:p w14:paraId="5A597AE3" w14:textId="77777777" w:rsidR="009F7A98" w:rsidRDefault="009F7A98">
            <w:pPr>
              <w:pStyle w:val="TAC"/>
            </w:pPr>
            <w:r>
              <w:t>137</w:t>
            </w:r>
          </w:p>
        </w:tc>
        <w:tc>
          <w:tcPr>
            <w:tcW w:w="0" w:type="auto"/>
          </w:tcPr>
          <w:p w14:paraId="35CC4104" w14:textId="77777777" w:rsidR="009F7A98" w:rsidRDefault="009F7A98">
            <w:pPr>
              <w:pStyle w:val="TAC"/>
            </w:pPr>
            <w:r>
              <w:t>110</w:t>
            </w:r>
          </w:p>
        </w:tc>
        <w:tc>
          <w:tcPr>
            <w:tcW w:w="0" w:type="auto"/>
            <w:shd w:val="clear" w:color="auto" w:fill="E6E6E6"/>
          </w:tcPr>
          <w:p w14:paraId="77E6F52A" w14:textId="77777777" w:rsidR="009F7A98" w:rsidRDefault="009F7A98">
            <w:pPr>
              <w:pStyle w:val="TAC"/>
            </w:pPr>
            <w:r>
              <w:t>130</w:t>
            </w:r>
          </w:p>
        </w:tc>
        <w:tc>
          <w:tcPr>
            <w:tcW w:w="0" w:type="auto"/>
          </w:tcPr>
          <w:p w14:paraId="72584DBB" w14:textId="77777777" w:rsidR="009F7A98" w:rsidRDefault="009F7A98">
            <w:pPr>
              <w:pStyle w:val="TAC"/>
            </w:pPr>
            <w:r>
              <w:t>2432</w:t>
            </w:r>
          </w:p>
        </w:tc>
        <w:tc>
          <w:tcPr>
            <w:tcW w:w="0" w:type="auto"/>
          </w:tcPr>
          <w:p w14:paraId="40AAFA57" w14:textId="77777777" w:rsidR="009F7A98" w:rsidRDefault="009F7A98">
            <w:pPr>
              <w:pStyle w:val="TAC"/>
            </w:pPr>
            <w:r>
              <w:t>265</w:t>
            </w:r>
          </w:p>
        </w:tc>
        <w:tc>
          <w:tcPr>
            <w:tcW w:w="0" w:type="auto"/>
          </w:tcPr>
          <w:p w14:paraId="7A52BBBC" w14:textId="77777777" w:rsidR="009F7A98" w:rsidRDefault="009F7A98">
            <w:pPr>
              <w:pStyle w:val="TAC"/>
            </w:pPr>
            <w:r>
              <w:t>456</w:t>
            </w:r>
          </w:p>
        </w:tc>
        <w:tc>
          <w:tcPr>
            <w:tcW w:w="0" w:type="auto"/>
            <w:shd w:val="clear" w:color="auto" w:fill="E6E6E6"/>
          </w:tcPr>
          <w:p w14:paraId="52F91D39" w14:textId="77777777" w:rsidR="009F7A98" w:rsidRDefault="009F7A98">
            <w:pPr>
              <w:pStyle w:val="TAC"/>
            </w:pPr>
            <w:r>
              <w:t>177</w:t>
            </w:r>
          </w:p>
        </w:tc>
        <w:tc>
          <w:tcPr>
            <w:tcW w:w="0" w:type="auto"/>
          </w:tcPr>
          <w:p w14:paraId="39E2EC59" w14:textId="77777777" w:rsidR="009F7A98" w:rsidRDefault="009F7A98">
            <w:pPr>
              <w:pStyle w:val="TAC"/>
            </w:pPr>
            <w:r>
              <w:t>5440</w:t>
            </w:r>
          </w:p>
        </w:tc>
        <w:tc>
          <w:tcPr>
            <w:tcW w:w="0" w:type="auto"/>
          </w:tcPr>
          <w:p w14:paraId="5191E79A" w14:textId="77777777" w:rsidR="009F7A98" w:rsidRDefault="009F7A98">
            <w:pPr>
              <w:pStyle w:val="TAC"/>
            </w:pPr>
            <w:r>
              <w:t>43</w:t>
            </w:r>
          </w:p>
        </w:tc>
        <w:tc>
          <w:tcPr>
            <w:tcW w:w="0" w:type="auto"/>
          </w:tcPr>
          <w:p w14:paraId="656ECD8B" w14:textId="77777777" w:rsidR="009F7A98" w:rsidRDefault="009F7A98">
            <w:pPr>
              <w:pStyle w:val="TAC"/>
            </w:pPr>
            <w:r>
              <w:t>170</w:t>
            </w:r>
          </w:p>
        </w:tc>
      </w:tr>
      <w:tr w:rsidR="009F7A98" w14:paraId="76421285" w14:textId="77777777">
        <w:trPr>
          <w:jc w:val="center"/>
        </w:trPr>
        <w:tc>
          <w:tcPr>
            <w:tcW w:w="0" w:type="auto"/>
            <w:shd w:val="clear" w:color="auto" w:fill="E6E6E6"/>
          </w:tcPr>
          <w:p w14:paraId="5D9E1C17" w14:textId="77777777" w:rsidR="009F7A98" w:rsidRDefault="009F7A98">
            <w:pPr>
              <w:pStyle w:val="TAC"/>
            </w:pPr>
            <w:r>
              <w:t>37</w:t>
            </w:r>
          </w:p>
        </w:tc>
        <w:tc>
          <w:tcPr>
            <w:tcW w:w="0" w:type="auto"/>
          </w:tcPr>
          <w:p w14:paraId="15A8811D" w14:textId="77777777" w:rsidR="009F7A98" w:rsidRDefault="009F7A98">
            <w:pPr>
              <w:pStyle w:val="TAC"/>
            </w:pPr>
            <w:r>
              <w:t>328</w:t>
            </w:r>
          </w:p>
        </w:tc>
        <w:tc>
          <w:tcPr>
            <w:tcW w:w="0" w:type="auto"/>
          </w:tcPr>
          <w:p w14:paraId="7C6DF871" w14:textId="77777777" w:rsidR="009F7A98" w:rsidRDefault="009F7A98">
            <w:pPr>
              <w:pStyle w:val="TAC"/>
            </w:pPr>
            <w:r>
              <w:t>21</w:t>
            </w:r>
          </w:p>
        </w:tc>
        <w:tc>
          <w:tcPr>
            <w:tcW w:w="0" w:type="auto"/>
          </w:tcPr>
          <w:p w14:paraId="21E10F1F" w14:textId="77777777" w:rsidR="009F7A98" w:rsidRDefault="009F7A98">
            <w:pPr>
              <w:pStyle w:val="TAC"/>
            </w:pPr>
            <w:r>
              <w:t>82</w:t>
            </w:r>
          </w:p>
        </w:tc>
        <w:tc>
          <w:tcPr>
            <w:tcW w:w="0" w:type="auto"/>
            <w:shd w:val="clear" w:color="auto" w:fill="E6E6E6"/>
          </w:tcPr>
          <w:p w14:paraId="520DECB5" w14:textId="77777777" w:rsidR="009F7A98" w:rsidRDefault="009F7A98">
            <w:pPr>
              <w:pStyle w:val="TAC"/>
            </w:pPr>
            <w:r>
              <w:t>84</w:t>
            </w:r>
          </w:p>
        </w:tc>
        <w:tc>
          <w:tcPr>
            <w:tcW w:w="0" w:type="auto"/>
          </w:tcPr>
          <w:p w14:paraId="7B3EAA6D" w14:textId="77777777" w:rsidR="009F7A98" w:rsidRDefault="009F7A98">
            <w:pPr>
              <w:pStyle w:val="TAC"/>
            </w:pPr>
            <w:r>
              <w:t>896</w:t>
            </w:r>
          </w:p>
        </w:tc>
        <w:tc>
          <w:tcPr>
            <w:tcW w:w="0" w:type="auto"/>
          </w:tcPr>
          <w:p w14:paraId="2E1D0D29" w14:textId="77777777" w:rsidR="009F7A98" w:rsidRDefault="009F7A98">
            <w:pPr>
              <w:pStyle w:val="TAC"/>
            </w:pPr>
            <w:r>
              <w:t>215</w:t>
            </w:r>
          </w:p>
        </w:tc>
        <w:tc>
          <w:tcPr>
            <w:tcW w:w="0" w:type="auto"/>
          </w:tcPr>
          <w:p w14:paraId="2B8EB796" w14:textId="77777777" w:rsidR="009F7A98" w:rsidRDefault="009F7A98">
            <w:pPr>
              <w:pStyle w:val="TAC"/>
            </w:pPr>
            <w:r>
              <w:t>112</w:t>
            </w:r>
          </w:p>
        </w:tc>
        <w:tc>
          <w:tcPr>
            <w:tcW w:w="0" w:type="auto"/>
            <w:shd w:val="clear" w:color="auto" w:fill="E6E6E6"/>
          </w:tcPr>
          <w:p w14:paraId="1D25B93B" w14:textId="77777777" w:rsidR="009F7A98" w:rsidRDefault="009F7A98">
            <w:pPr>
              <w:pStyle w:val="TAC"/>
            </w:pPr>
            <w:r>
              <w:t>131</w:t>
            </w:r>
          </w:p>
        </w:tc>
        <w:tc>
          <w:tcPr>
            <w:tcW w:w="0" w:type="auto"/>
          </w:tcPr>
          <w:p w14:paraId="4B3FC7B4" w14:textId="77777777" w:rsidR="009F7A98" w:rsidRDefault="009F7A98">
            <w:pPr>
              <w:pStyle w:val="TAC"/>
            </w:pPr>
            <w:r>
              <w:t>2496</w:t>
            </w:r>
          </w:p>
        </w:tc>
        <w:tc>
          <w:tcPr>
            <w:tcW w:w="0" w:type="auto"/>
          </w:tcPr>
          <w:p w14:paraId="68DD11DD" w14:textId="77777777" w:rsidR="009F7A98" w:rsidRDefault="009F7A98">
            <w:pPr>
              <w:pStyle w:val="TAC"/>
            </w:pPr>
            <w:r>
              <w:t>181</w:t>
            </w:r>
          </w:p>
        </w:tc>
        <w:tc>
          <w:tcPr>
            <w:tcW w:w="0" w:type="auto"/>
          </w:tcPr>
          <w:p w14:paraId="04034473" w14:textId="77777777" w:rsidR="009F7A98" w:rsidRDefault="009F7A98">
            <w:pPr>
              <w:pStyle w:val="TAC"/>
            </w:pPr>
            <w:r>
              <w:t>468</w:t>
            </w:r>
          </w:p>
        </w:tc>
        <w:tc>
          <w:tcPr>
            <w:tcW w:w="0" w:type="auto"/>
            <w:shd w:val="clear" w:color="auto" w:fill="E6E6E6"/>
          </w:tcPr>
          <w:p w14:paraId="0C65983E" w14:textId="77777777" w:rsidR="009F7A98" w:rsidRDefault="009F7A98">
            <w:pPr>
              <w:pStyle w:val="TAC"/>
            </w:pPr>
            <w:r>
              <w:t>178</w:t>
            </w:r>
          </w:p>
        </w:tc>
        <w:tc>
          <w:tcPr>
            <w:tcW w:w="0" w:type="auto"/>
          </w:tcPr>
          <w:p w14:paraId="308E394C" w14:textId="77777777" w:rsidR="009F7A98" w:rsidRDefault="009F7A98">
            <w:pPr>
              <w:pStyle w:val="TAC"/>
            </w:pPr>
            <w:r>
              <w:t>5504</w:t>
            </w:r>
          </w:p>
        </w:tc>
        <w:tc>
          <w:tcPr>
            <w:tcW w:w="0" w:type="auto"/>
          </w:tcPr>
          <w:p w14:paraId="5B38E9FB" w14:textId="77777777" w:rsidR="009F7A98" w:rsidRDefault="009F7A98">
            <w:pPr>
              <w:pStyle w:val="TAC"/>
            </w:pPr>
            <w:r>
              <w:t>21</w:t>
            </w:r>
          </w:p>
        </w:tc>
        <w:tc>
          <w:tcPr>
            <w:tcW w:w="0" w:type="auto"/>
          </w:tcPr>
          <w:p w14:paraId="31752610" w14:textId="77777777" w:rsidR="009F7A98" w:rsidRDefault="009F7A98">
            <w:pPr>
              <w:pStyle w:val="TAC"/>
            </w:pPr>
            <w:r>
              <w:t>86</w:t>
            </w:r>
          </w:p>
        </w:tc>
      </w:tr>
      <w:tr w:rsidR="009F7A98" w14:paraId="74F3821F" w14:textId="77777777">
        <w:trPr>
          <w:jc w:val="center"/>
        </w:trPr>
        <w:tc>
          <w:tcPr>
            <w:tcW w:w="0" w:type="auto"/>
            <w:shd w:val="clear" w:color="auto" w:fill="E6E6E6"/>
          </w:tcPr>
          <w:p w14:paraId="5FCD68EF" w14:textId="77777777" w:rsidR="009F7A98" w:rsidRDefault="009F7A98">
            <w:pPr>
              <w:pStyle w:val="TAC"/>
            </w:pPr>
            <w:r>
              <w:t>38</w:t>
            </w:r>
          </w:p>
        </w:tc>
        <w:tc>
          <w:tcPr>
            <w:tcW w:w="0" w:type="auto"/>
          </w:tcPr>
          <w:p w14:paraId="663F72F6" w14:textId="77777777" w:rsidR="009F7A98" w:rsidRDefault="009F7A98">
            <w:pPr>
              <w:pStyle w:val="TAC"/>
            </w:pPr>
            <w:r>
              <w:t>336</w:t>
            </w:r>
          </w:p>
        </w:tc>
        <w:tc>
          <w:tcPr>
            <w:tcW w:w="0" w:type="auto"/>
          </w:tcPr>
          <w:p w14:paraId="2B2A34EA" w14:textId="77777777" w:rsidR="009F7A98" w:rsidRDefault="009F7A98">
            <w:pPr>
              <w:pStyle w:val="TAC"/>
            </w:pPr>
            <w:r>
              <w:t>115</w:t>
            </w:r>
          </w:p>
        </w:tc>
        <w:tc>
          <w:tcPr>
            <w:tcW w:w="0" w:type="auto"/>
          </w:tcPr>
          <w:p w14:paraId="0D3CBDEB" w14:textId="77777777" w:rsidR="009F7A98" w:rsidRDefault="009F7A98">
            <w:pPr>
              <w:pStyle w:val="TAC"/>
            </w:pPr>
            <w:r>
              <w:t>84</w:t>
            </w:r>
          </w:p>
        </w:tc>
        <w:tc>
          <w:tcPr>
            <w:tcW w:w="0" w:type="auto"/>
            <w:shd w:val="clear" w:color="auto" w:fill="E6E6E6"/>
          </w:tcPr>
          <w:p w14:paraId="6E4E89BB" w14:textId="77777777" w:rsidR="009F7A98" w:rsidRDefault="009F7A98">
            <w:pPr>
              <w:pStyle w:val="TAC"/>
            </w:pPr>
            <w:r>
              <w:t>85</w:t>
            </w:r>
          </w:p>
        </w:tc>
        <w:tc>
          <w:tcPr>
            <w:tcW w:w="0" w:type="auto"/>
          </w:tcPr>
          <w:p w14:paraId="5606AEF6" w14:textId="77777777" w:rsidR="009F7A98" w:rsidRDefault="009F7A98">
            <w:pPr>
              <w:pStyle w:val="TAC"/>
            </w:pPr>
            <w:r>
              <w:t>912</w:t>
            </w:r>
          </w:p>
        </w:tc>
        <w:tc>
          <w:tcPr>
            <w:tcW w:w="0" w:type="auto"/>
          </w:tcPr>
          <w:p w14:paraId="59730016" w14:textId="77777777" w:rsidR="009F7A98" w:rsidRDefault="009F7A98">
            <w:pPr>
              <w:pStyle w:val="TAC"/>
            </w:pPr>
            <w:r>
              <w:t>29</w:t>
            </w:r>
          </w:p>
        </w:tc>
        <w:tc>
          <w:tcPr>
            <w:tcW w:w="0" w:type="auto"/>
          </w:tcPr>
          <w:p w14:paraId="2BD73B56" w14:textId="77777777" w:rsidR="009F7A98" w:rsidRDefault="009F7A98">
            <w:pPr>
              <w:pStyle w:val="TAC"/>
            </w:pPr>
            <w:r>
              <w:t>114</w:t>
            </w:r>
          </w:p>
        </w:tc>
        <w:tc>
          <w:tcPr>
            <w:tcW w:w="0" w:type="auto"/>
            <w:shd w:val="clear" w:color="auto" w:fill="E6E6E6"/>
          </w:tcPr>
          <w:p w14:paraId="7B0C28EE" w14:textId="77777777" w:rsidR="009F7A98" w:rsidRDefault="009F7A98">
            <w:pPr>
              <w:pStyle w:val="TAC"/>
            </w:pPr>
            <w:r>
              <w:t>132</w:t>
            </w:r>
          </w:p>
        </w:tc>
        <w:tc>
          <w:tcPr>
            <w:tcW w:w="0" w:type="auto"/>
          </w:tcPr>
          <w:p w14:paraId="1C8B38BC" w14:textId="77777777" w:rsidR="009F7A98" w:rsidRDefault="009F7A98">
            <w:pPr>
              <w:pStyle w:val="TAC"/>
            </w:pPr>
            <w:r>
              <w:t>2560</w:t>
            </w:r>
          </w:p>
        </w:tc>
        <w:tc>
          <w:tcPr>
            <w:tcW w:w="0" w:type="auto"/>
          </w:tcPr>
          <w:p w14:paraId="240C4AF5" w14:textId="77777777" w:rsidR="009F7A98" w:rsidRDefault="009F7A98">
            <w:pPr>
              <w:pStyle w:val="TAC"/>
            </w:pPr>
            <w:r>
              <w:t>39</w:t>
            </w:r>
          </w:p>
        </w:tc>
        <w:tc>
          <w:tcPr>
            <w:tcW w:w="0" w:type="auto"/>
          </w:tcPr>
          <w:p w14:paraId="06A4577F" w14:textId="77777777" w:rsidR="009F7A98" w:rsidRDefault="009F7A98">
            <w:pPr>
              <w:pStyle w:val="TAC"/>
            </w:pPr>
            <w:r>
              <w:t>80</w:t>
            </w:r>
          </w:p>
        </w:tc>
        <w:tc>
          <w:tcPr>
            <w:tcW w:w="0" w:type="auto"/>
            <w:shd w:val="clear" w:color="auto" w:fill="E6E6E6"/>
          </w:tcPr>
          <w:p w14:paraId="69BD6958" w14:textId="77777777" w:rsidR="009F7A98" w:rsidRDefault="009F7A98">
            <w:pPr>
              <w:pStyle w:val="TAC"/>
            </w:pPr>
            <w:r>
              <w:t>179</w:t>
            </w:r>
          </w:p>
        </w:tc>
        <w:tc>
          <w:tcPr>
            <w:tcW w:w="0" w:type="auto"/>
          </w:tcPr>
          <w:p w14:paraId="227F3661" w14:textId="77777777" w:rsidR="009F7A98" w:rsidRDefault="009F7A98">
            <w:pPr>
              <w:pStyle w:val="TAC"/>
            </w:pPr>
            <w:r>
              <w:t>5568</w:t>
            </w:r>
          </w:p>
        </w:tc>
        <w:tc>
          <w:tcPr>
            <w:tcW w:w="0" w:type="auto"/>
          </w:tcPr>
          <w:p w14:paraId="0555DFD0" w14:textId="77777777" w:rsidR="009F7A98" w:rsidRDefault="009F7A98">
            <w:pPr>
              <w:pStyle w:val="TAC"/>
            </w:pPr>
            <w:r>
              <w:t>43</w:t>
            </w:r>
          </w:p>
        </w:tc>
        <w:tc>
          <w:tcPr>
            <w:tcW w:w="0" w:type="auto"/>
          </w:tcPr>
          <w:p w14:paraId="4A77E75C" w14:textId="77777777" w:rsidR="009F7A98" w:rsidRDefault="009F7A98">
            <w:pPr>
              <w:pStyle w:val="TAC"/>
            </w:pPr>
            <w:r>
              <w:t>174</w:t>
            </w:r>
          </w:p>
        </w:tc>
      </w:tr>
      <w:tr w:rsidR="009F7A98" w14:paraId="352F1E08" w14:textId="77777777">
        <w:trPr>
          <w:jc w:val="center"/>
        </w:trPr>
        <w:tc>
          <w:tcPr>
            <w:tcW w:w="0" w:type="auto"/>
            <w:shd w:val="clear" w:color="auto" w:fill="E6E6E6"/>
          </w:tcPr>
          <w:p w14:paraId="3CD3C6F7" w14:textId="77777777" w:rsidR="009F7A98" w:rsidRDefault="009F7A98">
            <w:pPr>
              <w:pStyle w:val="TAC"/>
            </w:pPr>
            <w:r>
              <w:t>39</w:t>
            </w:r>
          </w:p>
        </w:tc>
        <w:tc>
          <w:tcPr>
            <w:tcW w:w="0" w:type="auto"/>
          </w:tcPr>
          <w:p w14:paraId="2384B432" w14:textId="77777777" w:rsidR="009F7A98" w:rsidRDefault="009F7A98">
            <w:pPr>
              <w:pStyle w:val="TAC"/>
            </w:pPr>
            <w:r>
              <w:t>344</w:t>
            </w:r>
          </w:p>
        </w:tc>
        <w:tc>
          <w:tcPr>
            <w:tcW w:w="0" w:type="auto"/>
          </w:tcPr>
          <w:p w14:paraId="35019A10" w14:textId="77777777" w:rsidR="009F7A98" w:rsidRDefault="009F7A98">
            <w:pPr>
              <w:pStyle w:val="TAC"/>
            </w:pPr>
            <w:r>
              <w:t>193</w:t>
            </w:r>
          </w:p>
        </w:tc>
        <w:tc>
          <w:tcPr>
            <w:tcW w:w="0" w:type="auto"/>
          </w:tcPr>
          <w:p w14:paraId="19801E9F" w14:textId="77777777" w:rsidR="009F7A98" w:rsidRDefault="009F7A98">
            <w:pPr>
              <w:pStyle w:val="TAC"/>
            </w:pPr>
            <w:r>
              <w:t>86</w:t>
            </w:r>
          </w:p>
        </w:tc>
        <w:tc>
          <w:tcPr>
            <w:tcW w:w="0" w:type="auto"/>
            <w:shd w:val="clear" w:color="auto" w:fill="E6E6E6"/>
          </w:tcPr>
          <w:p w14:paraId="63238630" w14:textId="77777777" w:rsidR="009F7A98" w:rsidRDefault="009F7A98">
            <w:pPr>
              <w:pStyle w:val="TAC"/>
            </w:pPr>
            <w:r>
              <w:t>86</w:t>
            </w:r>
          </w:p>
        </w:tc>
        <w:tc>
          <w:tcPr>
            <w:tcW w:w="0" w:type="auto"/>
          </w:tcPr>
          <w:p w14:paraId="64DFC3C4" w14:textId="77777777" w:rsidR="009F7A98" w:rsidRDefault="009F7A98">
            <w:pPr>
              <w:pStyle w:val="TAC"/>
            </w:pPr>
            <w:r>
              <w:t>928</w:t>
            </w:r>
          </w:p>
        </w:tc>
        <w:tc>
          <w:tcPr>
            <w:tcW w:w="0" w:type="auto"/>
          </w:tcPr>
          <w:p w14:paraId="7766185B" w14:textId="77777777" w:rsidR="009F7A98" w:rsidRDefault="009F7A98">
            <w:pPr>
              <w:pStyle w:val="TAC"/>
            </w:pPr>
            <w:r>
              <w:t>15</w:t>
            </w:r>
          </w:p>
        </w:tc>
        <w:tc>
          <w:tcPr>
            <w:tcW w:w="0" w:type="auto"/>
          </w:tcPr>
          <w:p w14:paraId="22C15951" w14:textId="77777777" w:rsidR="009F7A98" w:rsidRDefault="009F7A98">
            <w:pPr>
              <w:pStyle w:val="TAC"/>
            </w:pPr>
            <w:r>
              <w:t>58</w:t>
            </w:r>
          </w:p>
        </w:tc>
        <w:tc>
          <w:tcPr>
            <w:tcW w:w="0" w:type="auto"/>
            <w:shd w:val="clear" w:color="auto" w:fill="E6E6E6"/>
          </w:tcPr>
          <w:p w14:paraId="6E8C2E72" w14:textId="77777777" w:rsidR="009F7A98" w:rsidRDefault="009F7A98">
            <w:pPr>
              <w:pStyle w:val="TAC"/>
            </w:pPr>
            <w:r>
              <w:t>133</w:t>
            </w:r>
          </w:p>
        </w:tc>
        <w:tc>
          <w:tcPr>
            <w:tcW w:w="0" w:type="auto"/>
          </w:tcPr>
          <w:p w14:paraId="12DECA32" w14:textId="77777777" w:rsidR="009F7A98" w:rsidRDefault="009F7A98">
            <w:pPr>
              <w:pStyle w:val="TAC"/>
            </w:pPr>
            <w:r>
              <w:t>2624</w:t>
            </w:r>
          </w:p>
        </w:tc>
        <w:tc>
          <w:tcPr>
            <w:tcW w:w="0" w:type="auto"/>
          </w:tcPr>
          <w:p w14:paraId="07FFA088" w14:textId="77777777" w:rsidR="009F7A98" w:rsidRDefault="009F7A98">
            <w:pPr>
              <w:pStyle w:val="TAC"/>
            </w:pPr>
            <w:r>
              <w:t>27</w:t>
            </w:r>
          </w:p>
        </w:tc>
        <w:tc>
          <w:tcPr>
            <w:tcW w:w="0" w:type="auto"/>
          </w:tcPr>
          <w:p w14:paraId="74BE3601" w14:textId="77777777" w:rsidR="009F7A98" w:rsidRDefault="009F7A98">
            <w:pPr>
              <w:pStyle w:val="TAC"/>
            </w:pPr>
            <w:r>
              <w:t>164</w:t>
            </w:r>
          </w:p>
        </w:tc>
        <w:tc>
          <w:tcPr>
            <w:tcW w:w="0" w:type="auto"/>
            <w:shd w:val="clear" w:color="auto" w:fill="E6E6E6"/>
          </w:tcPr>
          <w:p w14:paraId="402AB1D5" w14:textId="77777777" w:rsidR="009F7A98" w:rsidRDefault="009F7A98">
            <w:pPr>
              <w:pStyle w:val="TAC"/>
            </w:pPr>
            <w:r>
              <w:t>180</w:t>
            </w:r>
          </w:p>
        </w:tc>
        <w:tc>
          <w:tcPr>
            <w:tcW w:w="0" w:type="auto"/>
          </w:tcPr>
          <w:p w14:paraId="40F520C1" w14:textId="77777777" w:rsidR="009F7A98" w:rsidRDefault="009F7A98">
            <w:pPr>
              <w:pStyle w:val="TAC"/>
            </w:pPr>
            <w:r>
              <w:t>5632</w:t>
            </w:r>
          </w:p>
        </w:tc>
        <w:tc>
          <w:tcPr>
            <w:tcW w:w="0" w:type="auto"/>
          </w:tcPr>
          <w:p w14:paraId="16F666EE" w14:textId="77777777" w:rsidR="009F7A98" w:rsidRDefault="009F7A98">
            <w:pPr>
              <w:pStyle w:val="TAC"/>
            </w:pPr>
            <w:r>
              <w:t>45</w:t>
            </w:r>
          </w:p>
        </w:tc>
        <w:tc>
          <w:tcPr>
            <w:tcW w:w="0" w:type="auto"/>
          </w:tcPr>
          <w:p w14:paraId="05D771A3" w14:textId="77777777" w:rsidR="009F7A98" w:rsidRDefault="009F7A98">
            <w:pPr>
              <w:pStyle w:val="TAC"/>
            </w:pPr>
            <w:r>
              <w:t>176</w:t>
            </w:r>
          </w:p>
        </w:tc>
      </w:tr>
      <w:tr w:rsidR="009F7A98" w14:paraId="2BE78408" w14:textId="77777777">
        <w:trPr>
          <w:jc w:val="center"/>
        </w:trPr>
        <w:tc>
          <w:tcPr>
            <w:tcW w:w="0" w:type="auto"/>
            <w:shd w:val="clear" w:color="auto" w:fill="E6E6E6"/>
          </w:tcPr>
          <w:p w14:paraId="6B9FEC00" w14:textId="77777777" w:rsidR="009F7A98" w:rsidRDefault="009F7A98">
            <w:pPr>
              <w:pStyle w:val="TAC"/>
            </w:pPr>
            <w:r>
              <w:t>40</w:t>
            </w:r>
          </w:p>
        </w:tc>
        <w:tc>
          <w:tcPr>
            <w:tcW w:w="0" w:type="auto"/>
          </w:tcPr>
          <w:p w14:paraId="712DA6B2" w14:textId="77777777" w:rsidR="009F7A98" w:rsidRDefault="009F7A98">
            <w:pPr>
              <w:pStyle w:val="TAC"/>
            </w:pPr>
            <w:r>
              <w:t>352</w:t>
            </w:r>
          </w:p>
        </w:tc>
        <w:tc>
          <w:tcPr>
            <w:tcW w:w="0" w:type="auto"/>
          </w:tcPr>
          <w:p w14:paraId="7F60EDAD" w14:textId="77777777" w:rsidR="009F7A98" w:rsidRDefault="009F7A98">
            <w:pPr>
              <w:pStyle w:val="TAC"/>
            </w:pPr>
            <w:r>
              <w:t>21</w:t>
            </w:r>
          </w:p>
        </w:tc>
        <w:tc>
          <w:tcPr>
            <w:tcW w:w="0" w:type="auto"/>
          </w:tcPr>
          <w:p w14:paraId="448AFF28" w14:textId="77777777" w:rsidR="009F7A98" w:rsidRDefault="009F7A98">
            <w:pPr>
              <w:pStyle w:val="TAC"/>
            </w:pPr>
            <w:r>
              <w:t>44</w:t>
            </w:r>
          </w:p>
        </w:tc>
        <w:tc>
          <w:tcPr>
            <w:tcW w:w="0" w:type="auto"/>
            <w:shd w:val="clear" w:color="auto" w:fill="E6E6E6"/>
          </w:tcPr>
          <w:p w14:paraId="236B7E5F" w14:textId="77777777" w:rsidR="009F7A98" w:rsidRDefault="009F7A98">
            <w:pPr>
              <w:pStyle w:val="TAC"/>
            </w:pPr>
            <w:r>
              <w:t>87</w:t>
            </w:r>
          </w:p>
        </w:tc>
        <w:tc>
          <w:tcPr>
            <w:tcW w:w="0" w:type="auto"/>
          </w:tcPr>
          <w:p w14:paraId="6DDBB802" w14:textId="77777777" w:rsidR="009F7A98" w:rsidRDefault="009F7A98">
            <w:pPr>
              <w:pStyle w:val="TAC"/>
            </w:pPr>
            <w:r>
              <w:t>944</w:t>
            </w:r>
          </w:p>
        </w:tc>
        <w:tc>
          <w:tcPr>
            <w:tcW w:w="0" w:type="auto"/>
          </w:tcPr>
          <w:p w14:paraId="212F1918" w14:textId="77777777" w:rsidR="009F7A98" w:rsidRDefault="009F7A98">
            <w:pPr>
              <w:pStyle w:val="TAC"/>
            </w:pPr>
            <w:r>
              <w:t>147</w:t>
            </w:r>
          </w:p>
        </w:tc>
        <w:tc>
          <w:tcPr>
            <w:tcW w:w="0" w:type="auto"/>
          </w:tcPr>
          <w:p w14:paraId="26E264A5" w14:textId="77777777" w:rsidR="009F7A98" w:rsidRDefault="009F7A98">
            <w:pPr>
              <w:pStyle w:val="TAC"/>
            </w:pPr>
            <w:r>
              <w:t>118</w:t>
            </w:r>
          </w:p>
        </w:tc>
        <w:tc>
          <w:tcPr>
            <w:tcW w:w="0" w:type="auto"/>
            <w:shd w:val="clear" w:color="auto" w:fill="E6E6E6"/>
          </w:tcPr>
          <w:p w14:paraId="563BC6E3" w14:textId="77777777" w:rsidR="009F7A98" w:rsidRDefault="009F7A98">
            <w:pPr>
              <w:pStyle w:val="TAC"/>
            </w:pPr>
            <w:r>
              <w:t>134</w:t>
            </w:r>
          </w:p>
        </w:tc>
        <w:tc>
          <w:tcPr>
            <w:tcW w:w="0" w:type="auto"/>
          </w:tcPr>
          <w:p w14:paraId="4E49CE1A" w14:textId="77777777" w:rsidR="009F7A98" w:rsidRDefault="009F7A98">
            <w:pPr>
              <w:pStyle w:val="TAC"/>
            </w:pPr>
            <w:r>
              <w:t>2688</w:t>
            </w:r>
          </w:p>
        </w:tc>
        <w:tc>
          <w:tcPr>
            <w:tcW w:w="0" w:type="auto"/>
          </w:tcPr>
          <w:p w14:paraId="00749AE8" w14:textId="77777777" w:rsidR="009F7A98" w:rsidRDefault="009F7A98">
            <w:pPr>
              <w:pStyle w:val="TAC"/>
            </w:pPr>
            <w:r>
              <w:t>127</w:t>
            </w:r>
          </w:p>
        </w:tc>
        <w:tc>
          <w:tcPr>
            <w:tcW w:w="0" w:type="auto"/>
          </w:tcPr>
          <w:p w14:paraId="1467797F" w14:textId="77777777" w:rsidR="009F7A98" w:rsidRDefault="009F7A98">
            <w:pPr>
              <w:pStyle w:val="TAC"/>
            </w:pPr>
            <w:r>
              <w:t>504</w:t>
            </w:r>
          </w:p>
        </w:tc>
        <w:tc>
          <w:tcPr>
            <w:tcW w:w="0" w:type="auto"/>
            <w:shd w:val="clear" w:color="auto" w:fill="E6E6E6"/>
          </w:tcPr>
          <w:p w14:paraId="60ACADFD" w14:textId="77777777" w:rsidR="009F7A98" w:rsidRDefault="009F7A98">
            <w:pPr>
              <w:pStyle w:val="TAC"/>
            </w:pPr>
            <w:r>
              <w:t>181</w:t>
            </w:r>
          </w:p>
        </w:tc>
        <w:tc>
          <w:tcPr>
            <w:tcW w:w="0" w:type="auto"/>
          </w:tcPr>
          <w:p w14:paraId="5B9BB8BC" w14:textId="77777777" w:rsidR="009F7A98" w:rsidRDefault="009F7A98">
            <w:pPr>
              <w:pStyle w:val="TAC"/>
            </w:pPr>
            <w:r>
              <w:t>5696</w:t>
            </w:r>
          </w:p>
        </w:tc>
        <w:tc>
          <w:tcPr>
            <w:tcW w:w="0" w:type="auto"/>
          </w:tcPr>
          <w:p w14:paraId="000AE329" w14:textId="77777777" w:rsidR="009F7A98" w:rsidRDefault="009F7A98">
            <w:pPr>
              <w:pStyle w:val="TAC"/>
            </w:pPr>
            <w:r>
              <w:t>45</w:t>
            </w:r>
          </w:p>
        </w:tc>
        <w:tc>
          <w:tcPr>
            <w:tcW w:w="0" w:type="auto"/>
          </w:tcPr>
          <w:p w14:paraId="3CB94DB9" w14:textId="77777777" w:rsidR="009F7A98" w:rsidRDefault="009F7A98">
            <w:pPr>
              <w:pStyle w:val="TAC"/>
            </w:pPr>
            <w:r>
              <w:t>178</w:t>
            </w:r>
          </w:p>
        </w:tc>
      </w:tr>
      <w:tr w:rsidR="009F7A98" w14:paraId="56A0CF76" w14:textId="77777777">
        <w:trPr>
          <w:jc w:val="center"/>
        </w:trPr>
        <w:tc>
          <w:tcPr>
            <w:tcW w:w="0" w:type="auto"/>
            <w:shd w:val="clear" w:color="auto" w:fill="E6E6E6"/>
          </w:tcPr>
          <w:p w14:paraId="6BC0F581" w14:textId="77777777" w:rsidR="009F7A98" w:rsidRDefault="009F7A98">
            <w:pPr>
              <w:pStyle w:val="TAC"/>
            </w:pPr>
            <w:r>
              <w:t>41</w:t>
            </w:r>
          </w:p>
        </w:tc>
        <w:tc>
          <w:tcPr>
            <w:tcW w:w="0" w:type="auto"/>
          </w:tcPr>
          <w:p w14:paraId="64974475" w14:textId="77777777" w:rsidR="009F7A98" w:rsidRDefault="009F7A98">
            <w:pPr>
              <w:pStyle w:val="TAC"/>
            </w:pPr>
            <w:r>
              <w:t>360</w:t>
            </w:r>
          </w:p>
        </w:tc>
        <w:tc>
          <w:tcPr>
            <w:tcW w:w="0" w:type="auto"/>
          </w:tcPr>
          <w:p w14:paraId="1A2A1A3E" w14:textId="77777777" w:rsidR="009F7A98" w:rsidRDefault="009F7A98">
            <w:pPr>
              <w:pStyle w:val="TAC"/>
            </w:pPr>
            <w:r>
              <w:t>133</w:t>
            </w:r>
          </w:p>
        </w:tc>
        <w:tc>
          <w:tcPr>
            <w:tcW w:w="0" w:type="auto"/>
          </w:tcPr>
          <w:p w14:paraId="5C3D78EA" w14:textId="77777777" w:rsidR="009F7A98" w:rsidRDefault="009F7A98">
            <w:pPr>
              <w:pStyle w:val="TAC"/>
            </w:pPr>
            <w:r>
              <w:t>90</w:t>
            </w:r>
          </w:p>
        </w:tc>
        <w:tc>
          <w:tcPr>
            <w:tcW w:w="0" w:type="auto"/>
            <w:shd w:val="clear" w:color="auto" w:fill="E6E6E6"/>
          </w:tcPr>
          <w:p w14:paraId="3D549248" w14:textId="77777777" w:rsidR="009F7A98" w:rsidRDefault="009F7A98">
            <w:pPr>
              <w:pStyle w:val="TAC"/>
            </w:pPr>
            <w:r>
              <w:t>88</w:t>
            </w:r>
          </w:p>
        </w:tc>
        <w:tc>
          <w:tcPr>
            <w:tcW w:w="0" w:type="auto"/>
          </w:tcPr>
          <w:p w14:paraId="707CB5DC" w14:textId="77777777" w:rsidR="009F7A98" w:rsidRDefault="009F7A98">
            <w:pPr>
              <w:pStyle w:val="TAC"/>
            </w:pPr>
            <w:r>
              <w:t>960</w:t>
            </w:r>
          </w:p>
        </w:tc>
        <w:tc>
          <w:tcPr>
            <w:tcW w:w="0" w:type="auto"/>
          </w:tcPr>
          <w:p w14:paraId="7B59B3BA" w14:textId="77777777" w:rsidR="009F7A98" w:rsidRDefault="009F7A98">
            <w:pPr>
              <w:pStyle w:val="TAC"/>
            </w:pPr>
            <w:r>
              <w:t>29</w:t>
            </w:r>
          </w:p>
        </w:tc>
        <w:tc>
          <w:tcPr>
            <w:tcW w:w="0" w:type="auto"/>
          </w:tcPr>
          <w:p w14:paraId="3B50DBAF" w14:textId="77777777" w:rsidR="009F7A98" w:rsidRDefault="009F7A98">
            <w:pPr>
              <w:pStyle w:val="TAC"/>
            </w:pPr>
            <w:r>
              <w:t>60</w:t>
            </w:r>
          </w:p>
        </w:tc>
        <w:tc>
          <w:tcPr>
            <w:tcW w:w="0" w:type="auto"/>
            <w:shd w:val="clear" w:color="auto" w:fill="E6E6E6"/>
          </w:tcPr>
          <w:p w14:paraId="28089ED2" w14:textId="77777777" w:rsidR="009F7A98" w:rsidRDefault="009F7A98">
            <w:pPr>
              <w:pStyle w:val="TAC"/>
            </w:pPr>
            <w:r>
              <w:t>135</w:t>
            </w:r>
          </w:p>
        </w:tc>
        <w:tc>
          <w:tcPr>
            <w:tcW w:w="0" w:type="auto"/>
          </w:tcPr>
          <w:p w14:paraId="6DC19463" w14:textId="77777777" w:rsidR="009F7A98" w:rsidRDefault="009F7A98">
            <w:pPr>
              <w:pStyle w:val="TAC"/>
            </w:pPr>
            <w:r>
              <w:t>2752</w:t>
            </w:r>
          </w:p>
        </w:tc>
        <w:tc>
          <w:tcPr>
            <w:tcW w:w="0" w:type="auto"/>
          </w:tcPr>
          <w:p w14:paraId="36667959" w14:textId="77777777" w:rsidR="009F7A98" w:rsidRDefault="009F7A98">
            <w:pPr>
              <w:pStyle w:val="TAC"/>
            </w:pPr>
            <w:r>
              <w:t>143</w:t>
            </w:r>
          </w:p>
        </w:tc>
        <w:tc>
          <w:tcPr>
            <w:tcW w:w="0" w:type="auto"/>
          </w:tcPr>
          <w:p w14:paraId="144A2E04" w14:textId="77777777" w:rsidR="009F7A98" w:rsidRDefault="009F7A98">
            <w:pPr>
              <w:pStyle w:val="TAC"/>
            </w:pPr>
            <w:r>
              <w:t>172</w:t>
            </w:r>
          </w:p>
        </w:tc>
        <w:tc>
          <w:tcPr>
            <w:tcW w:w="0" w:type="auto"/>
            <w:shd w:val="clear" w:color="auto" w:fill="E6E6E6"/>
          </w:tcPr>
          <w:p w14:paraId="7CD40B64" w14:textId="77777777" w:rsidR="009F7A98" w:rsidRDefault="009F7A98">
            <w:pPr>
              <w:pStyle w:val="TAC"/>
            </w:pPr>
            <w:r>
              <w:t>182</w:t>
            </w:r>
          </w:p>
        </w:tc>
        <w:tc>
          <w:tcPr>
            <w:tcW w:w="0" w:type="auto"/>
          </w:tcPr>
          <w:p w14:paraId="6DC60784" w14:textId="77777777" w:rsidR="009F7A98" w:rsidRDefault="009F7A98">
            <w:pPr>
              <w:pStyle w:val="TAC"/>
            </w:pPr>
            <w:r>
              <w:t>5760</w:t>
            </w:r>
          </w:p>
        </w:tc>
        <w:tc>
          <w:tcPr>
            <w:tcW w:w="0" w:type="auto"/>
          </w:tcPr>
          <w:p w14:paraId="611B4D76" w14:textId="77777777" w:rsidR="009F7A98" w:rsidRDefault="009F7A98">
            <w:pPr>
              <w:pStyle w:val="TAC"/>
            </w:pPr>
            <w:r>
              <w:t>161</w:t>
            </w:r>
          </w:p>
        </w:tc>
        <w:tc>
          <w:tcPr>
            <w:tcW w:w="0" w:type="auto"/>
          </w:tcPr>
          <w:p w14:paraId="6F77811B" w14:textId="77777777" w:rsidR="009F7A98" w:rsidRDefault="009F7A98">
            <w:pPr>
              <w:pStyle w:val="TAC"/>
            </w:pPr>
            <w:r>
              <w:t>120</w:t>
            </w:r>
          </w:p>
        </w:tc>
      </w:tr>
      <w:tr w:rsidR="009F7A98" w14:paraId="577F6DD3" w14:textId="77777777">
        <w:trPr>
          <w:jc w:val="center"/>
        </w:trPr>
        <w:tc>
          <w:tcPr>
            <w:tcW w:w="0" w:type="auto"/>
            <w:shd w:val="clear" w:color="auto" w:fill="E6E6E6"/>
          </w:tcPr>
          <w:p w14:paraId="7243B602" w14:textId="77777777" w:rsidR="009F7A98" w:rsidRDefault="009F7A98">
            <w:pPr>
              <w:pStyle w:val="TAC"/>
            </w:pPr>
            <w:r>
              <w:t>42</w:t>
            </w:r>
          </w:p>
        </w:tc>
        <w:tc>
          <w:tcPr>
            <w:tcW w:w="0" w:type="auto"/>
          </w:tcPr>
          <w:p w14:paraId="2AAA6A42" w14:textId="77777777" w:rsidR="009F7A98" w:rsidRDefault="009F7A98">
            <w:pPr>
              <w:pStyle w:val="TAC"/>
            </w:pPr>
            <w:r>
              <w:t>368</w:t>
            </w:r>
          </w:p>
        </w:tc>
        <w:tc>
          <w:tcPr>
            <w:tcW w:w="0" w:type="auto"/>
          </w:tcPr>
          <w:p w14:paraId="66BB1F72" w14:textId="77777777" w:rsidR="009F7A98" w:rsidRDefault="009F7A98">
            <w:pPr>
              <w:pStyle w:val="TAC"/>
            </w:pPr>
            <w:r>
              <w:t>81</w:t>
            </w:r>
          </w:p>
        </w:tc>
        <w:tc>
          <w:tcPr>
            <w:tcW w:w="0" w:type="auto"/>
          </w:tcPr>
          <w:p w14:paraId="33B23E78" w14:textId="77777777" w:rsidR="009F7A98" w:rsidRDefault="009F7A98">
            <w:pPr>
              <w:pStyle w:val="TAC"/>
            </w:pPr>
            <w:r>
              <w:t>46</w:t>
            </w:r>
          </w:p>
        </w:tc>
        <w:tc>
          <w:tcPr>
            <w:tcW w:w="0" w:type="auto"/>
            <w:shd w:val="clear" w:color="auto" w:fill="E6E6E6"/>
          </w:tcPr>
          <w:p w14:paraId="58134434" w14:textId="77777777" w:rsidR="009F7A98" w:rsidRDefault="009F7A98">
            <w:pPr>
              <w:pStyle w:val="TAC"/>
            </w:pPr>
            <w:r>
              <w:t>89</w:t>
            </w:r>
          </w:p>
        </w:tc>
        <w:tc>
          <w:tcPr>
            <w:tcW w:w="0" w:type="auto"/>
          </w:tcPr>
          <w:p w14:paraId="762C6B16" w14:textId="77777777" w:rsidR="009F7A98" w:rsidRDefault="009F7A98">
            <w:pPr>
              <w:pStyle w:val="TAC"/>
            </w:pPr>
            <w:r>
              <w:t>976</w:t>
            </w:r>
          </w:p>
        </w:tc>
        <w:tc>
          <w:tcPr>
            <w:tcW w:w="0" w:type="auto"/>
          </w:tcPr>
          <w:p w14:paraId="21150FEC" w14:textId="77777777" w:rsidR="009F7A98" w:rsidRDefault="009F7A98">
            <w:pPr>
              <w:pStyle w:val="TAC"/>
            </w:pPr>
            <w:r>
              <w:t>59</w:t>
            </w:r>
          </w:p>
        </w:tc>
        <w:tc>
          <w:tcPr>
            <w:tcW w:w="0" w:type="auto"/>
          </w:tcPr>
          <w:p w14:paraId="40109DFC" w14:textId="77777777" w:rsidR="009F7A98" w:rsidRDefault="009F7A98">
            <w:pPr>
              <w:pStyle w:val="TAC"/>
            </w:pPr>
            <w:r>
              <w:t>122</w:t>
            </w:r>
          </w:p>
        </w:tc>
        <w:tc>
          <w:tcPr>
            <w:tcW w:w="0" w:type="auto"/>
            <w:shd w:val="clear" w:color="auto" w:fill="E6E6E6"/>
          </w:tcPr>
          <w:p w14:paraId="5889B0CD" w14:textId="77777777" w:rsidR="009F7A98" w:rsidRDefault="009F7A98">
            <w:pPr>
              <w:pStyle w:val="TAC"/>
            </w:pPr>
            <w:r>
              <w:t>136</w:t>
            </w:r>
          </w:p>
        </w:tc>
        <w:tc>
          <w:tcPr>
            <w:tcW w:w="0" w:type="auto"/>
          </w:tcPr>
          <w:p w14:paraId="355083A9" w14:textId="77777777" w:rsidR="009F7A98" w:rsidRDefault="009F7A98">
            <w:pPr>
              <w:pStyle w:val="TAC"/>
            </w:pPr>
            <w:r>
              <w:t>2816</w:t>
            </w:r>
          </w:p>
        </w:tc>
        <w:tc>
          <w:tcPr>
            <w:tcW w:w="0" w:type="auto"/>
          </w:tcPr>
          <w:p w14:paraId="6CD7C667" w14:textId="77777777" w:rsidR="009F7A98" w:rsidRDefault="009F7A98">
            <w:pPr>
              <w:pStyle w:val="TAC"/>
            </w:pPr>
            <w:r>
              <w:t>43</w:t>
            </w:r>
          </w:p>
        </w:tc>
        <w:tc>
          <w:tcPr>
            <w:tcW w:w="0" w:type="auto"/>
          </w:tcPr>
          <w:p w14:paraId="2CE35FB8" w14:textId="77777777" w:rsidR="009F7A98" w:rsidRDefault="009F7A98">
            <w:pPr>
              <w:pStyle w:val="TAC"/>
            </w:pPr>
            <w:r>
              <w:t>88</w:t>
            </w:r>
          </w:p>
        </w:tc>
        <w:tc>
          <w:tcPr>
            <w:tcW w:w="0" w:type="auto"/>
            <w:shd w:val="clear" w:color="auto" w:fill="E6E6E6"/>
          </w:tcPr>
          <w:p w14:paraId="29DBEAE4" w14:textId="77777777" w:rsidR="009F7A98" w:rsidRDefault="009F7A98">
            <w:pPr>
              <w:pStyle w:val="TAC"/>
            </w:pPr>
            <w:r>
              <w:t>183</w:t>
            </w:r>
          </w:p>
        </w:tc>
        <w:tc>
          <w:tcPr>
            <w:tcW w:w="0" w:type="auto"/>
          </w:tcPr>
          <w:p w14:paraId="74CEE685" w14:textId="77777777" w:rsidR="009F7A98" w:rsidRDefault="009F7A98">
            <w:pPr>
              <w:pStyle w:val="TAC"/>
            </w:pPr>
            <w:r>
              <w:t>5824</w:t>
            </w:r>
          </w:p>
        </w:tc>
        <w:tc>
          <w:tcPr>
            <w:tcW w:w="0" w:type="auto"/>
          </w:tcPr>
          <w:p w14:paraId="406E7746" w14:textId="77777777" w:rsidR="009F7A98" w:rsidRDefault="009F7A98">
            <w:pPr>
              <w:pStyle w:val="TAC"/>
            </w:pPr>
            <w:r>
              <w:t>89</w:t>
            </w:r>
          </w:p>
        </w:tc>
        <w:tc>
          <w:tcPr>
            <w:tcW w:w="0" w:type="auto"/>
          </w:tcPr>
          <w:p w14:paraId="68E2951D" w14:textId="77777777" w:rsidR="009F7A98" w:rsidRDefault="009F7A98">
            <w:pPr>
              <w:pStyle w:val="TAC"/>
            </w:pPr>
            <w:r>
              <w:t>182</w:t>
            </w:r>
          </w:p>
        </w:tc>
      </w:tr>
      <w:tr w:rsidR="009F7A98" w14:paraId="2E483A2D" w14:textId="77777777">
        <w:trPr>
          <w:jc w:val="center"/>
        </w:trPr>
        <w:tc>
          <w:tcPr>
            <w:tcW w:w="0" w:type="auto"/>
            <w:shd w:val="clear" w:color="auto" w:fill="E6E6E6"/>
          </w:tcPr>
          <w:p w14:paraId="4EA50DE5" w14:textId="77777777" w:rsidR="009F7A98" w:rsidRDefault="009F7A98">
            <w:pPr>
              <w:pStyle w:val="TAC"/>
            </w:pPr>
            <w:r>
              <w:t>43</w:t>
            </w:r>
          </w:p>
        </w:tc>
        <w:tc>
          <w:tcPr>
            <w:tcW w:w="0" w:type="auto"/>
          </w:tcPr>
          <w:p w14:paraId="2D12E6A8" w14:textId="77777777" w:rsidR="009F7A98" w:rsidRDefault="009F7A98">
            <w:pPr>
              <w:pStyle w:val="TAC"/>
            </w:pPr>
            <w:r>
              <w:t>376</w:t>
            </w:r>
          </w:p>
        </w:tc>
        <w:tc>
          <w:tcPr>
            <w:tcW w:w="0" w:type="auto"/>
          </w:tcPr>
          <w:p w14:paraId="4927740D" w14:textId="77777777" w:rsidR="009F7A98" w:rsidRDefault="009F7A98">
            <w:pPr>
              <w:pStyle w:val="TAC"/>
            </w:pPr>
            <w:r>
              <w:t>45</w:t>
            </w:r>
          </w:p>
        </w:tc>
        <w:tc>
          <w:tcPr>
            <w:tcW w:w="0" w:type="auto"/>
          </w:tcPr>
          <w:p w14:paraId="099BF955" w14:textId="77777777" w:rsidR="009F7A98" w:rsidRDefault="009F7A98">
            <w:pPr>
              <w:pStyle w:val="TAC"/>
            </w:pPr>
            <w:r>
              <w:t>94</w:t>
            </w:r>
          </w:p>
        </w:tc>
        <w:tc>
          <w:tcPr>
            <w:tcW w:w="0" w:type="auto"/>
            <w:shd w:val="clear" w:color="auto" w:fill="E6E6E6"/>
          </w:tcPr>
          <w:p w14:paraId="3FB8E6DB" w14:textId="77777777" w:rsidR="009F7A98" w:rsidRDefault="009F7A98">
            <w:pPr>
              <w:pStyle w:val="TAC"/>
            </w:pPr>
            <w:r>
              <w:t>90</w:t>
            </w:r>
          </w:p>
        </w:tc>
        <w:tc>
          <w:tcPr>
            <w:tcW w:w="0" w:type="auto"/>
          </w:tcPr>
          <w:p w14:paraId="337D2325" w14:textId="77777777" w:rsidR="009F7A98" w:rsidRDefault="009F7A98">
            <w:pPr>
              <w:pStyle w:val="TAC"/>
            </w:pPr>
            <w:r>
              <w:t>992</w:t>
            </w:r>
          </w:p>
        </w:tc>
        <w:tc>
          <w:tcPr>
            <w:tcW w:w="0" w:type="auto"/>
          </w:tcPr>
          <w:p w14:paraId="62BA1622" w14:textId="77777777" w:rsidR="009F7A98" w:rsidRDefault="009F7A98">
            <w:pPr>
              <w:pStyle w:val="TAC"/>
            </w:pPr>
            <w:r>
              <w:t>65</w:t>
            </w:r>
          </w:p>
        </w:tc>
        <w:tc>
          <w:tcPr>
            <w:tcW w:w="0" w:type="auto"/>
          </w:tcPr>
          <w:p w14:paraId="17F01270" w14:textId="77777777" w:rsidR="009F7A98" w:rsidRDefault="009F7A98">
            <w:pPr>
              <w:pStyle w:val="TAC"/>
            </w:pPr>
            <w:r>
              <w:t>124</w:t>
            </w:r>
          </w:p>
        </w:tc>
        <w:tc>
          <w:tcPr>
            <w:tcW w:w="0" w:type="auto"/>
            <w:shd w:val="clear" w:color="auto" w:fill="E6E6E6"/>
          </w:tcPr>
          <w:p w14:paraId="6FFFFE5E" w14:textId="77777777" w:rsidR="009F7A98" w:rsidRDefault="009F7A98">
            <w:pPr>
              <w:pStyle w:val="TAC"/>
            </w:pPr>
            <w:r>
              <w:t>137</w:t>
            </w:r>
          </w:p>
        </w:tc>
        <w:tc>
          <w:tcPr>
            <w:tcW w:w="0" w:type="auto"/>
          </w:tcPr>
          <w:p w14:paraId="4ACE5861" w14:textId="77777777" w:rsidR="009F7A98" w:rsidRDefault="009F7A98">
            <w:pPr>
              <w:pStyle w:val="TAC"/>
            </w:pPr>
            <w:r>
              <w:t>2880</w:t>
            </w:r>
          </w:p>
        </w:tc>
        <w:tc>
          <w:tcPr>
            <w:tcW w:w="0" w:type="auto"/>
          </w:tcPr>
          <w:p w14:paraId="6921615E" w14:textId="77777777" w:rsidR="009F7A98" w:rsidRDefault="009F7A98">
            <w:pPr>
              <w:pStyle w:val="TAC"/>
            </w:pPr>
            <w:r>
              <w:t>29</w:t>
            </w:r>
          </w:p>
        </w:tc>
        <w:tc>
          <w:tcPr>
            <w:tcW w:w="0" w:type="auto"/>
          </w:tcPr>
          <w:p w14:paraId="40A15513" w14:textId="77777777" w:rsidR="009F7A98" w:rsidRDefault="009F7A98">
            <w:pPr>
              <w:pStyle w:val="TAC"/>
            </w:pPr>
            <w:r>
              <w:t>300</w:t>
            </w:r>
          </w:p>
        </w:tc>
        <w:tc>
          <w:tcPr>
            <w:tcW w:w="0" w:type="auto"/>
            <w:shd w:val="clear" w:color="auto" w:fill="E6E6E6"/>
          </w:tcPr>
          <w:p w14:paraId="08499265" w14:textId="77777777" w:rsidR="009F7A98" w:rsidRDefault="009F7A98">
            <w:pPr>
              <w:pStyle w:val="TAC"/>
            </w:pPr>
            <w:r>
              <w:t>184</w:t>
            </w:r>
          </w:p>
        </w:tc>
        <w:tc>
          <w:tcPr>
            <w:tcW w:w="0" w:type="auto"/>
          </w:tcPr>
          <w:p w14:paraId="0981F407" w14:textId="77777777" w:rsidR="009F7A98" w:rsidRDefault="009F7A98">
            <w:pPr>
              <w:pStyle w:val="TAC"/>
            </w:pPr>
            <w:r>
              <w:t>5888</w:t>
            </w:r>
          </w:p>
        </w:tc>
        <w:tc>
          <w:tcPr>
            <w:tcW w:w="0" w:type="auto"/>
          </w:tcPr>
          <w:p w14:paraId="597B6105" w14:textId="77777777" w:rsidR="009F7A98" w:rsidRDefault="009F7A98">
            <w:pPr>
              <w:pStyle w:val="TAC"/>
            </w:pPr>
            <w:r>
              <w:t>323</w:t>
            </w:r>
          </w:p>
        </w:tc>
        <w:tc>
          <w:tcPr>
            <w:tcW w:w="0" w:type="auto"/>
          </w:tcPr>
          <w:p w14:paraId="6D45EAA9" w14:textId="77777777" w:rsidR="009F7A98" w:rsidRDefault="009F7A98">
            <w:pPr>
              <w:pStyle w:val="TAC"/>
            </w:pPr>
            <w:r>
              <w:t>184</w:t>
            </w:r>
          </w:p>
        </w:tc>
      </w:tr>
      <w:tr w:rsidR="009F7A98" w14:paraId="08F9AB6C" w14:textId="77777777">
        <w:trPr>
          <w:jc w:val="center"/>
        </w:trPr>
        <w:tc>
          <w:tcPr>
            <w:tcW w:w="0" w:type="auto"/>
            <w:shd w:val="clear" w:color="auto" w:fill="E6E6E6"/>
          </w:tcPr>
          <w:p w14:paraId="23EC8FAA" w14:textId="77777777" w:rsidR="009F7A98" w:rsidRDefault="009F7A98">
            <w:pPr>
              <w:pStyle w:val="TAC"/>
            </w:pPr>
            <w:r>
              <w:t>44</w:t>
            </w:r>
          </w:p>
        </w:tc>
        <w:tc>
          <w:tcPr>
            <w:tcW w:w="0" w:type="auto"/>
          </w:tcPr>
          <w:p w14:paraId="455032E4" w14:textId="77777777" w:rsidR="009F7A98" w:rsidRDefault="009F7A98">
            <w:pPr>
              <w:pStyle w:val="TAC"/>
            </w:pPr>
            <w:r>
              <w:t>384</w:t>
            </w:r>
          </w:p>
        </w:tc>
        <w:tc>
          <w:tcPr>
            <w:tcW w:w="0" w:type="auto"/>
          </w:tcPr>
          <w:p w14:paraId="30BD2F45" w14:textId="77777777" w:rsidR="009F7A98" w:rsidRDefault="009F7A98">
            <w:pPr>
              <w:pStyle w:val="TAC"/>
            </w:pPr>
            <w:r>
              <w:t>23</w:t>
            </w:r>
          </w:p>
        </w:tc>
        <w:tc>
          <w:tcPr>
            <w:tcW w:w="0" w:type="auto"/>
          </w:tcPr>
          <w:p w14:paraId="64CB26C2" w14:textId="77777777" w:rsidR="009F7A98" w:rsidRDefault="009F7A98">
            <w:pPr>
              <w:pStyle w:val="TAC"/>
            </w:pPr>
            <w:r>
              <w:t>48</w:t>
            </w:r>
          </w:p>
        </w:tc>
        <w:tc>
          <w:tcPr>
            <w:tcW w:w="0" w:type="auto"/>
            <w:shd w:val="clear" w:color="auto" w:fill="E6E6E6"/>
          </w:tcPr>
          <w:p w14:paraId="609ABF42" w14:textId="77777777" w:rsidR="009F7A98" w:rsidRDefault="009F7A98">
            <w:pPr>
              <w:pStyle w:val="TAC"/>
            </w:pPr>
            <w:r>
              <w:t>91</w:t>
            </w:r>
          </w:p>
        </w:tc>
        <w:tc>
          <w:tcPr>
            <w:tcW w:w="0" w:type="auto"/>
          </w:tcPr>
          <w:p w14:paraId="2BA83E90" w14:textId="77777777" w:rsidR="009F7A98" w:rsidRDefault="009F7A98">
            <w:pPr>
              <w:pStyle w:val="TAC"/>
            </w:pPr>
            <w:r>
              <w:t>1008</w:t>
            </w:r>
          </w:p>
        </w:tc>
        <w:tc>
          <w:tcPr>
            <w:tcW w:w="0" w:type="auto"/>
          </w:tcPr>
          <w:p w14:paraId="7074F041" w14:textId="77777777" w:rsidR="009F7A98" w:rsidRDefault="009F7A98">
            <w:pPr>
              <w:pStyle w:val="TAC"/>
            </w:pPr>
            <w:r>
              <w:t>55</w:t>
            </w:r>
          </w:p>
        </w:tc>
        <w:tc>
          <w:tcPr>
            <w:tcW w:w="0" w:type="auto"/>
          </w:tcPr>
          <w:p w14:paraId="5131D490" w14:textId="77777777" w:rsidR="009F7A98" w:rsidRDefault="009F7A98">
            <w:pPr>
              <w:pStyle w:val="TAC"/>
            </w:pPr>
            <w:r>
              <w:t>84</w:t>
            </w:r>
          </w:p>
        </w:tc>
        <w:tc>
          <w:tcPr>
            <w:tcW w:w="0" w:type="auto"/>
            <w:shd w:val="clear" w:color="auto" w:fill="E6E6E6"/>
          </w:tcPr>
          <w:p w14:paraId="7FB48854" w14:textId="77777777" w:rsidR="009F7A98" w:rsidRDefault="009F7A98">
            <w:pPr>
              <w:pStyle w:val="TAC"/>
            </w:pPr>
            <w:r>
              <w:t>138</w:t>
            </w:r>
          </w:p>
        </w:tc>
        <w:tc>
          <w:tcPr>
            <w:tcW w:w="0" w:type="auto"/>
          </w:tcPr>
          <w:p w14:paraId="4BDEED8F" w14:textId="77777777" w:rsidR="009F7A98" w:rsidRDefault="009F7A98">
            <w:pPr>
              <w:pStyle w:val="TAC"/>
            </w:pPr>
            <w:r>
              <w:t>2944</w:t>
            </w:r>
          </w:p>
        </w:tc>
        <w:tc>
          <w:tcPr>
            <w:tcW w:w="0" w:type="auto"/>
          </w:tcPr>
          <w:p w14:paraId="424C6848" w14:textId="77777777" w:rsidR="009F7A98" w:rsidRDefault="009F7A98">
            <w:pPr>
              <w:pStyle w:val="TAC"/>
            </w:pPr>
            <w:r>
              <w:t>45</w:t>
            </w:r>
          </w:p>
        </w:tc>
        <w:tc>
          <w:tcPr>
            <w:tcW w:w="0" w:type="auto"/>
          </w:tcPr>
          <w:p w14:paraId="08496A20" w14:textId="77777777" w:rsidR="009F7A98" w:rsidRDefault="009F7A98">
            <w:pPr>
              <w:pStyle w:val="TAC"/>
            </w:pPr>
            <w:r>
              <w:t>92</w:t>
            </w:r>
          </w:p>
        </w:tc>
        <w:tc>
          <w:tcPr>
            <w:tcW w:w="0" w:type="auto"/>
            <w:shd w:val="clear" w:color="auto" w:fill="E6E6E6"/>
          </w:tcPr>
          <w:p w14:paraId="03790A8C" w14:textId="77777777" w:rsidR="009F7A98" w:rsidRDefault="009F7A98">
            <w:pPr>
              <w:pStyle w:val="TAC"/>
            </w:pPr>
            <w:r>
              <w:t>185</w:t>
            </w:r>
          </w:p>
        </w:tc>
        <w:tc>
          <w:tcPr>
            <w:tcW w:w="0" w:type="auto"/>
          </w:tcPr>
          <w:p w14:paraId="559643D2" w14:textId="77777777" w:rsidR="009F7A98" w:rsidRDefault="009F7A98">
            <w:pPr>
              <w:pStyle w:val="TAC"/>
            </w:pPr>
            <w:r>
              <w:t>5952</w:t>
            </w:r>
          </w:p>
        </w:tc>
        <w:tc>
          <w:tcPr>
            <w:tcW w:w="0" w:type="auto"/>
          </w:tcPr>
          <w:p w14:paraId="00B4BA84" w14:textId="77777777" w:rsidR="009F7A98" w:rsidRDefault="009F7A98">
            <w:pPr>
              <w:pStyle w:val="TAC"/>
            </w:pPr>
            <w:r>
              <w:t>47</w:t>
            </w:r>
          </w:p>
        </w:tc>
        <w:tc>
          <w:tcPr>
            <w:tcW w:w="0" w:type="auto"/>
          </w:tcPr>
          <w:p w14:paraId="30640AA8" w14:textId="77777777" w:rsidR="009F7A98" w:rsidRDefault="009F7A98">
            <w:pPr>
              <w:pStyle w:val="TAC"/>
            </w:pPr>
            <w:r>
              <w:t>186</w:t>
            </w:r>
          </w:p>
        </w:tc>
      </w:tr>
      <w:tr w:rsidR="009F7A98" w14:paraId="0CA68ABE" w14:textId="77777777">
        <w:trPr>
          <w:jc w:val="center"/>
        </w:trPr>
        <w:tc>
          <w:tcPr>
            <w:tcW w:w="0" w:type="auto"/>
            <w:shd w:val="clear" w:color="auto" w:fill="E6E6E6"/>
          </w:tcPr>
          <w:p w14:paraId="6D320BC9" w14:textId="77777777" w:rsidR="009F7A98" w:rsidRDefault="009F7A98">
            <w:pPr>
              <w:pStyle w:val="TAC"/>
            </w:pPr>
            <w:r>
              <w:t>45</w:t>
            </w:r>
          </w:p>
        </w:tc>
        <w:tc>
          <w:tcPr>
            <w:tcW w:w="0" w:type="auto"/>
          </w:tcPr>
          <w:p w14:paraId="33FB1365" w14:textId="77777777" w:rsidR="009F7A98" w:rsidRDefault="009F7A98">
            <w:pPr>
              <w:pStyle w:val="TAC"/>
            </w:pPr>
            <w:r>
              <w:t>392</w:t>
            </w:r>
          </w:p>
        </w:tc>
        <w:tc>
          <w:tcPr>
            <w:tcW w:w="0" w:type="auto"/>
          </w:tcPr>
          <w:p w14:paraId="4223E52E" w14:textId="77777777" w:rsidR="009F7A98" w:rsidRDefault="009F7A98">
            <w:pPr>
              <w:pStyle w:val="TAC"/>
            </w:pPr>
            <w:r>
              <w:t>243</w:t>
            </w:r>
          </w:p>
        </w:tc>
        <w:tc>
          <w:tcPr>
            <w:tcW w:w="0" w:type="auto"/>
          </w:tcPr>
          <w:p w14:paraId="761BE73B" w14:textId="77777777" w:rsidR="009F7A98" w:rsidRDefault="009F7A98">
            <w:pPr>
              <w:pStyle w:val="TAC"/>
            </w:pPr>
            <w:r>
              <w:t>98</w:t>
            </w:r>
          </w:p>
        </w:tc>
        <w:tc>
          <w:tcPr>
            <w:tcW w:w="0" w:type="auto"/>
            <w:shd w:val="clear" w:color="auto" w:fill="E6E6E6"/>
          </w:tcPr>
          <w:p w14:paraId="2782B440" w14:textId="77777777" w:rsidR="009F7A98" w:rsidRDefault="009F7A98">
            <w:pPr>
              <w:pStyle w:val="TAC"/>
            </w:pPr>
            <w:r>
              <w:t>92</w:t>
            </w:r>
          </w:p>
        </w:tc>
        <w:tc>
          <w:tcPr>
            <w:tcW w:w="0" w:type="auto"/>
          </w:tcPr>
          <w:p w14:paraId="5C49D1CA" w14:textId="77777777" w:rsidR="009F7A98" w:rsidRDefault="009F7A98">
            <w:pPr>
              <w:pStyle w:val="TAC"/>
            </w:pPr>
            <w:r>
              <w:t>1024</w:t>
            </w:r>
          </w:p>
        </w:tc>
        <w:tc>
          <w:tcPr>
            <w:tcW w:w="0" w:type="auto"/>
          </w:tcPr>
          <w:p w14:paraId="17022AB8" w14:textId="77777777" w:rsidR="009F7A98" w:rsidRDefault="009F7A98">
            <w:pPr>
              <w:pStyle w:val="TAC"/>
            </w:pPr>
            <w:r>
              <w:t>31</w:t>
            </w:r>
          </w:p>
        </w:tc>
        <w:tc>
          <w:tcPr>
            <w:tcW w:w="0" w:type="auto"/>
          </w:tcPr>
          <w:p w14:paraId="492DA3BE" w14:textId="77777777" w:rsidR="009F7A98" w:rsidRDefault="009F7A98">
            <w:pPr>
              <w:pStyle w:val="TAC"/>
            </w:pPr>
            <w:r>
              <w:t>64</w:t>
            </w:r>
          </w:p>
        </w:tc>
        <w:tc>
          <w:tcPr>
            <w:tcW w:w="0" w:type="auto"/>
            <w:shd w:val="clear" w:color="auto" w:fill="E6E6E6"/>
          </w:tcPr>
          <w:p w14:paraId="76EF9420" w14:textId="77777777" w:rsidR="009F7A98" w:rsidRDefault="009F7A98">
            <w:pPr>
              <w:pStyle w:val="TAC"/>
            </w:pPr>
            <w:r>
              <w:t>139</w:t>
            </w:r>
          </w:p>
        </w:tc>
        <w:tc>
          <w:tcPr>
            <w:tcW w:w="0" w:type="auto"/>
          </w:tcPr>
          <w:p w14:paraId="6012833D" w14:textId="77777777" w:rsidR="009F7A98" w:rsidRDefault="009F7A98">
            <w:pPr>
              <w:pStyle w:val="TAC"/>
            </w:pPr>
            <w:r>
              <w:t>3008</w:t>
            </w:r>
          </w:p>
        </w:tc>
        <w:tc>
          <w:tcPr>
            <w:tcW w:w="0" w:type="auto"/>
          </w:tcPr>
          <w:p w14:paraId="41419F7D" w14:textId="77777777" w:rsidR="009F7A98" w:rsidRDefault="009F7A98">
            <w:pPr>
              <w:pStyle w:val="TAC"/>
            </w:pPr>
            <w:r>
              <w:t>157</w:t>
            </w:r>
          </w:p>
        </w:tc>
        <w:tc>
          <w:tcPr>
            <w:tcW w:w="0" w:type="auto"/>
          </w:tcPr>
          <w:p w14:paraId="0D906092" w14:textId="77777777" w:rsidR="009F7A98" w:rsidRDefault="009F7A98">
            <w:pPr>
              <w:pStyle w:val="TAC"/>
            </w:pPr>
            <w:r>
              <w:t>188</w:t>
            </w:r>
          </w:p>
        </w:tc>
        <w:tc>
          <w:tcPr>
            <w:tcW w:w="0" w:type="auto"/>
            <w:shd w:val="clear" w:color="auto" w:fill="E6E6E6"/>
          </w:tcPr>
          <w:p w14:paraId="76D57290" w14:textId="77777777" w:rsidR="009F7A98" w:rsidRDefault="009F7A98">
            <w:pPr>
              <w:pStyle w:val="TAC"/>
            </w:pPr>
            <w:r>
              <w:t>186</w:t>
            </w:r>
          </w:p>
        </w:tc>
        <w:tc>
          <w:tcPr>
            <w:tcW w:w="0" w:type="auto"/>
          </w:tcPr>
          <w:p w14:paraId="759900FC" w14:textId="77777777" w:rsidR="009F7A98" w:rsidRDefault="009F7A98">
            <w:pPr>
              <w:pStyle w:val="TAC"/>
            </w:pPr>
            <w:r>
              <w:t>6016</w:t>
            </w:r>
          </w:p>
        </w:tc>
        <w:tc>
          <w:tcPr>
            <w:tcW w:w="0" w:type="auto"/>
          </w:tcPr>
          <w:p w14:paraId="09C7BB5C" w14:textId="77777777" w:rsidR="009F7A98" w:rsidRDefault="009F7A98">
            <w:pPr>
              <w:pStyle w:val="TAC"/>
            </w:pPr>
            <w:r>
              <w:t>23</w:t>
            </w:r>
          </w:p>
        </w:tc>
        <w:tc>
          <w:tcPr>
            <w:tcW w:w="0" w:type="auto"/>
          </w:tcPr>
          <w:p w14:paraId="4E6B7CFB" w14:textId="77777777" w:rsidR="009F7A98" w:rsidRDefault="009F7A98">
            <w:pPr>
              <w:pStyle w:val="TAC"/>
            </w:pPr>
            <w:r>
              <w:t>94</w:t>
            </w:r>
          </w:p>
        </w:tc>
      </w:tr>
      <w:tr w:rsidR="009F7A98" w14:paraId="621CF0E1" w14:textId="77777777">
        <w:trPr>
          <w:jc w:val="center"/>
        </w:trPr>
        <w:tc>
          <w:tcPr>
            <w:tcW w:w="0" w:type="auto"/>
            <w:shd w:val="clear" w:color="auto" w:fill="E6E6E6"/>
          </w:tcPr>
          <w:p w14:paraId="6C256187" w14:textId="77777777" w:rsidR="009F7A98" w:rsidRDefault="009F7A98">
            <w:pPr>
              <w:pStyle w:val="TAC"/>
            </w:pPr>
            <w:r>
              <w:t>46</w:t>
            </w:r>
          </w:p>
        </w:tc>
        <w:tc>
          <w:tcPr>
            <w:tcW w:w="0" w:type="auto"/>
          </w:tcPr>
          <w:p w14:paraId="711B7552" w14:textId="77777777" w:rsidR="009F7A98" w:rsidRDefault="009F7A98">
            <w:pPr>
              <w:pStyle w:val="TAC"/>
            </w:pPr>
            <w:r>
              <w:t>400</w:t>
            </w:r>
          </w:p>
        </w:tc>
        <w:tc>
          <w:tcPr>
            <w:tcW w:w="0" w:type="auto"/>
          </w:tcPr>
          <w:p w14:paraId="4570BF9A" w14:textId="77777777" w:rsidR="009F7A98" w:rsidRDefault="009F7A98">
            <w:pPr>
              <w:pStyle w:val="TAC"/>
            </w:pPr>
            <w:r>
              <w:t>151</w:t>
            </w:r>
          </w:p>
        </w:tc>
        <w:tc>
          <w:tcPr>
            <w:tcW w:w="0" w:type="auto"/>
          </w:tcPr>
          <w:p w14:paraId="117357AE" w14:textId="77777777" w:rsidR="009F7A98" w:rsidRDefault="009F7A98">
            <w:pPr>
              <w:pStyle w:val="TAC"/>
            </w:pPr>
            <w:r>
              <w:t>40</w:t>
            </w:r>
          </w:p>
        </w:tc>
        <w:tc>
          <w:tcPr>
            <w:tcW w:w="0" w:type="auto"/>
            <w:shd w:val="clear" w:color="auto" w:fill="E6E6E6"/>
          </w:tcPr>
          <w:p w14:paraId="10F774CC" w14:textId="77777777" w:rsidR="009F7A98" w:rsidRDefault="009F7A98">
            <w:pPr>
              <w:pStyle w:val="TAC"/>
            </w:pPr>
            <w:r>
              <w:t>93</w:t>
            </w:r>
          </w:p>
        </w:tc>
        <w:tc>
          <w:tcPr>
            <w:tcW w:w="0" w:type="auto"/>
          </w:tcPr>
          <w:p w14:paraId="00486DA3" w14:textId="77777777" w:rsidR="009F7A98" w:rsidRDefault="009F7A98">
            <w:pPr>
              <w:pStyle w:val="TAC"/>
            </w:pPr>
            <w:r>
              <w:t>1056</w:t>
            </w:r>
          </w:p>
        </w:tc>
        <w:tc>
          <w:tcPr>
            <w:tcW w:w="0" w:type="auto"/>
          </w:tcPr>
          <w:p w14:paraId="75A2AA2D" w14:textId="77777777" w:rsidR="009F7A98" w:rsidRDefault="009F7A98">
            <w:pPr>
              <w:pStyle w:val="TAC"/>
            </w:pPr>
            <w:r>
              <w:t>17</w:t>
            </w:r>
          </w:p>
        </w:tc>
        <w:tc>
          <w:tcPr>
            <w:tcW w:w="0" w:type="auto"/>
          </w:tcPr>
          <w:p w14:paraId="7C6787BE" w14:textId="77777777" w:rsidR="009F7A98" w:rsidRDefault="009F7A98">
            <w:pPr>
              <w:pStyle w:val="TAC"/>
            </w:pPr>
            <w:r>
              <w:t>66</w:t>
            </w:r>
          </w:p>
        </w:tc>
        <w:tc>
          <w:tcPr>
            <w:tcW w:w="0" w:type="auto"/>
            <w:shd w:val="clear" w:color="auto" w:fill="E6E6E6"/>
          </w:tcPr>
          <w:p w14:paraId="2ACF74F1" w14:textId="77777777" w:rsidR="009F7A98" w:rsidRDefault="009F7A98">
            <w:pPr>
              <w:pStyle w:val="TAC"/>
            </w:pPr>
            <w:r>
              <w:t>140</w:t>
            </w:r>
          </w:p>
        </w:tc>
        <w:tc>
          <w:tcPr>
            <w:tcW w:w="0" w:type="auto"/>
          </w:tcPr>
          <w:p w14:paraId="73C61132" w14:textId="77777777" w:rsidR="009F7A98" w:rsidRDefault="009F7A98">
            <w:pPr>
              <w:pStyle w:val="TAC"/>
            </w:pPr>
            <w:r>
              <w:t>3072</w:t>
            </w:r>
          </w:p>
        </w:tc>
        <w:tc>
          <w:tcPr>
            <w:tcW w:w="0" w:type="auto"/>
          </w:tcPr>
          <w:p w14:paraId="108EAE97" w14:textId="77777777" w:rsidR="009F7A98" w:rsidRDefault="009F7A98">
            <w:pPr>
              <w:pStyle w:val="TAC"/>
            </w:pPr>
            <w:r>
              <w:t>47</w:t>
            </w:r>
          </w:p>
        </w:tc>
        <w:tc>
          <w:tcPr>
            <w:tcW w:w="0" w:type="auto"/>
          </w:tcPr>
          <w:p w14:paraId="4CCCA169" w14:textId="77777777" w:rsidR="009F7A98" w:rsidRDefault="009F7A98">
            <w:pPr>
              <w:pStyle w:val="TAC"/>
            </w:pPr>
            <w:r>
              <w:t>96</w:t>
            </w:r>
          </w:p>
        </w:tc>
        <w:tc>
          <w:tcPr>
            <w:tcW w:w="0" w:type="auto"/>
            <w:shd w:val="clear" w:color="auto" w:fill="E6E6E6"/>
          </w:tcPr>
          <w:p w14:paraId="615908B7" w14:textId="77777777" w:rsidR="009F7A98" w:rsidRDefault="009F7A98">
            <w:pPr>
              <w:pStyle w:val="TAC"/>
            </w:pPr>
            <w:r>
              <w:t>187</w:t>
            </w:r>
          </w:p>
        </w:tc>
        <w:tc>
          <w:tcPr>
            <w:tcW w:w="0" w:type="auto"/>
          </w:tcPr>
          <w:p w14:paraId="2FB050F0" w14:textId="77777777" w:rsidR="009F7A98" w:rsidRDefault="009F7A98">
            <w:pPr>
              <w:pStyle w:val="TAC"/>
            </w:pPr>
            <w:r>
              <w:t>6080</w:t>
            </w:r>
          </w:p>
        </w:tc>
        <w:tc>
          <w:tcPr>
            <w:tcW w:w="0" w:type="auto"/>
          </w:tcPr>
          <w:p w14:paraId="1A1DD5B7" w14:textId="77777777" w:rsidR="009F7A98" w:rsidRDefault="009F7A98">
            <w:pPr>
              <w:pStyle w:val="TAC"/>
            </w:pPr>
            <w:r>
              <w:t>47</w:t>
            </w:r>
          </w:p>
        </w:tc>
        <w:tc>
          <w:tcPr>
            <w:tcW w:w="0" w:type="auto"/>
          </w:tcPr>
          <w:p w14:paraId="059C8EBF" w14:textId="77777777" w:rsidR="009F7A98" w:rsidRDefault="009F7A98">
            <w:pPr>
              <w:pStyle w:val="TAC"/>
            </w:pPr>
            <w:r>
              <w:t>190</w:t>
            </w:r>
          </w:p>
        </w:tc>
      </w:tr>
      <w:tr w:rsidR="009F7A98" w14:paraId="7E6602AD" w14:textId="77777777">
        <w:trPr>
          <w:jc w:val="center"/>
        </w:trPr>
        <w:tc>
          <w:tcPr>
            <w:tcW w:w="0" w:type="auto"/>
            <w:shd w:val="clear" w:color="auto" w:fill="E6E6E6"/>
          </w:tcPr>
          <w:p w14:paraId="0B51CA1F" w14:textId="77777777" w:rsidR="009F7A98" w:rsidRDefault="009F7A98">
            <w:pPr>
              <w:pStyle w:val="TAC"/>
            </w:pPr>
            <w:r>
              <w:t>47</w:t>
            </w:r>
          </w:p>
        </w:tc>
        <w:tc>
          <w:tcPr>
            <w:tcW w:w="0" w:type="auto"/>
          </w:tcPr>
          <w:p w14:paraId="5BC3CDB1" w14:textId="77777777" w:rsidR="009F7A98" w:rsidRDefault="009F7A98">
            <w:pPr>
              <w:pStyle w:val="TAC"/>
            </w:pPr>
            <w:r>
              <w:t>408</w:t>
            </w:r>
          </w:p>
        </w:tc>
        <w:tc>
          <w:tcPr>
            <w:tcW w:w="0" w:type="auto"/>
          </w:tcPr>
          <w:p w14:paraId="01B6F59E" w14:textId="77777777" w:rsidR="009F7A98" w:rsidRDefault="009F7A98">
            <w:pPr>
              <w:pStyle w:val="TAC"/>
            </w:pPr>
            <w:r>
              <w:t>155</w:t>
            </w:r>
          </w:p>
        </w:tc>
        <w:tc>
          <w:tcPr>
            <w:tcW w:w="0" w:type="auto"/>
          </w:tcPr>
          <w:p w14:paraId="62F95A9B" w14:textId="77777777" w:rsidR="009F7A98" w:rsidRDefault="009F7A98">
            <w:pPr>
              <w:pStyle w:val="TAC"/>
            </w:pPr>
            <w:r>
              <w:t>102</w:t>
            </w:r>
          </w:p>
        </w:tc>
        <w:tc>
          <w:tcPr>
            <w:tcW w:w="0" w:type="auto"/>
            <w:shd w:val="clear" w:color="auto" w:fill="E6E6E6"/>
          </w:tcPr>
          <w:p w14:paraId="1315CC99" w14:textId="77777777" w:rsidR="009F7A98" w:rsidRDefault="009F7A98">
            <w:pPr>
              <w:pStyle w:val="TAC"/>
            </w:pPr>
            <w:r>
              <w:t>94</w:t>
            </w:r>
          </w:p>
        </w:tc>
        <w:tc>
          <w:tcPr>
            <w:tcW w:w="0" w:type="auto"/>
          </w:tcPr>
          <w:p w14:paraId="4656BD5C" w14:textId="77777777" w:rsidR="009F7A98" w:rsidRDefault="009F7A98">
            <w:pPr>
              <w:pStyle w:val="TAC"/>
            </w:pPr>
            <w:r>
              <w:t>1088</w:t>
            </w:r>
          </w:p>
        </w:tc>
        <w:tc>
          <w:tcPr>
            <w:tcW w:w="0" w:type="auto"/>
          </w:tcPr>
          <w:p w14:paraId="08AB399C" w14:textId="77777777" w:rsidR="009F7A98" w:rsidRDefault="009F7A98">
            <w:pPr>
              <w:pStyle w:val="TAC"/>
            </w:pPr>
            <w:r>
              <w:t>171</w:t>
            </w:r>
          </w:p>
        </w:tc>
        <w:tc>
          <w:tcPr>
            <w:tcW w:w="0" w:type="auto"/>
          </w:tcPr>
          <w:p w14:paraId="2BCDB837" w14:textId="77777777" w:rsidR="009F7A98" w:rsidRDefault="009F7A98">
            <w:pPr>
              <w:pStyle w:val="TAC"/>
            </w:pPr>
            <w:r>
              <w:t>204</w:t>
            </w:r>
          </w:p>
        </w:tc>
        <w:tc>
          <w:tcPr>
            <w:tcW w:w="0" w:type="auto"/>
            <w:shd w:val="clear" w:color="auto" w:fill="E6E6E6"/>
          </w:tcPr>
          <w:p w14:paraId="0E20E5B5" w14:textId="77777777" w:rsidR="009F7A98" w:rsidRDefault="009F7A98">
            <w:pPr>
              <w:pStyle w:val="TAC"/>
            </w:pPr>
            <w:r>
              <w:t>141</w:t>
            </w:r>
          </w:p>
        </w:tc>
        <w:tc>
          <w:tcPr>
            <w:tcW w:w="0" w:type="auto"/>
          </w:tcPr>
          <w:p w14:paraId="1F190E6C" w14:textId="77777777" w:rsidR="009F7A98" w:rsidRDefault="009F7A98">
            <w:pPr>
              <w:pStyle w:val="TAC"/>
            </w:pPr>
            <w:r>
              <w:t>3136</w:t>
            </w:r>
          </w:p>
        </w:tc>
        <w:tc>
          <w:tcPr>
            <w:tcW w:w="0" w:type="auto"/>
          </w:tcPr>
          <w:p w14:paraId="1F4B0B85" w14:textId="77777777" w:rsidR="009F7A98" w:rsidRDefault="009F7A98">
            <w:pPr>
              <w:pStyle w:val="TAC"/>
            </w:pPr>
            <w:r>
              <w:t>13</w:t>
            </w:r>
          </w:p>
        </w:tc>
        <w:tc>
          <w:tcPr>
            <w:tcW w:w="0" w:type="auto"/>
          </w:tcPr>
          <w:p w14:paraId="1D05AF55" w14:textId="77777777" w:rsidR="009F7A98" w:rsidRDefault="009F7A98">
            <w:pPr>
              <w:pStyle w:val="TAC"/>
            </w:pPr>
            <w:r>
              <w:t>28</w:t>
            </w:r>
          </w:p>
        </w:tc>
        <w:tc>
          <w:tcPr>
            <w:tcW w:w="0" w:type="auto"/>
            <w:shd w:val="clear" w:color="auto" w:fill="E6E6E6"/>
          </w:tcPr>
          <w:p w14:paraId="7E240453" w14:textId="77777777" w:rsidR="009F7A98" w:rsidRDefault="009F7A98">
            <w:pPr>
              <w:pStyle w:val="TAC"/>
            </w:pPr>
            <w:r>
              <w:t>188</w:t>
            </w:r>
          </w:p>
        </w:tc>
        <w:tc>
          <w:tcPr>
            <w:tcW w:w="0" w:type="auto"/>
          </w:tcPr>
          <w:p w14:paraId="46C6EA0D" w14:textId="77777777" w:rsidR="009F7A98" w:rsidRDefault="009F7A98">
            <w:pPr>
              <w:pStyle w:val="TAC"/>
            </w:pPr>
            <w:r>
              <w:t>6144</w:t>
            </w:r>
          </w:p>
        </w:tc>
        <w:tc>
          <w:tcPr>
            <w:tcW w:w="0" w:type="auto"/>
          </w:tcPr>
          <w:p w14:paraId="580DBEFA" w14:textId="77777777" w:rsidR="009F7A98" w:rsidRDefault="009F7A98">
            <w:pPr>
              <w:pStyle w:val="TAC"/>
            </w:pPr>
            <w:r>
              <w:t>263</w:t>
            </w:r>
          </w:p>
        </w:tc>
        <w:tc>
          <w:tcPr>
            <w:tcW w:w="0" w:type="auto"/>
          </w:tcPr>
          <w:p w14:paraId="226456E3" w14:textId="77777777" w:rsidR="009F7A98" w:rsidRDefault="009F7A98">
            <w:pPr>
              <w:pStyle w:val="TAC"/>
            </w:pPr>
            <w:r>
              <w:t>480</w:t>
            </w:r>
          </w:p>
        </w:tc>
      </w:tr>
    </w:tbl>
    <w:p w14:paraId="2A819A3D" w14:textId="77777777" w:rsidR="009F7A98" w:rsidRDefault="009F7A98"/>
    <w:p w14:paraId="4906E582" w14:textId="77777777" w:rsidR="009F7A98" w:rsidRDefault="009F7A98">
      <w:pPr>
        <w:pStyle w:val="Heading3"/>
      </w:pPr>
      <w:bookmarkStart w:id="68" w:name="_Toc10818719"/>
      <w:bookmarkStart w:id="69" w:name="_Toc20409129"/>
      <w:bookmarkStart w:id="70" w:name="_Toc74564289"/>
      <w:r>
        <w:lastRenderedPageBreak/>
        <w:t>5.1.4</w:t>
      </w:r>
      <w:r>
        <w:tab/>
        <w:t>Rate matching</w:t>
      </w:r>
      <w:bookmarkEnd w:id="68"/>
      <w:bookmarkEnd w:id="69"/>
      <w:bookmarkEnd w:id="70"/>
    </w:p>
    <w:p w14:paraId="289F93C7" w14:textId="77777777" w:rsidR="009F7A98" w:rsidRDefault="009F7A98">
      <w:pPr>
        <w:pStyle w:val="Heading4"/>
      </w:pPr>
      <w:bookmarkStart w:id="71" w:name="_Toc10818720"/>
      <w:bookmarkStart w:id="72" w:name="_Toc20409130"/>
      <w:bookmarkStart w:id="73" w:name="_Toc74564290"/>
      <w:r>
        <w:t>5.1.4.1</w:t>
      </w:r>
      <w:r>
        <w:tab/>
        <w:t>Rate matching for turbo coded transport channels</w:t>
      </w:r>
      <w:bookmarkEnd w:id="71"/>
      <w:bookmarkEnd w:id="72"/>
      <w:bookmarkEnd w:id="73"/>
    </w:p>
    <w:p w14:paraId="0CF5142F" w14:textId="77777777" w:rsidR="009F7A98" w:rsidRDefault="009F7A98">
      <w:r>
        <w:t>The rate matching for turbo coded transport channels is defined per coded block and consists of interleaving the three information bit streams</w:t>
      </w:r>
      <w:r w:rsidR="000429A3">
        <w:rPr>
          <w:position w:val="-12"/>
        </w:rPr>
        <w:pict w14:anchorId="35F67CEE">
          <v:shape id="_x0000_i1128" type="#_x0000_t75" style="width:19.25pt;height:19.25pt">
            <v:imagedata r:id="rId110" o:title=""/>
          </v:shape>
        </w:pict>
      </w:r>
      <w:r>
        <w:t xml:space="preserve">, </w:t>
      </w:r>
      <w:r w:rsidR="000429A3">
        <w:rPr>
          <w:position w:val="-12"/>
        </w:rPr>
        <w:pict w14:anchorId="4C238B6E">
          <v:shape id="_x0000_i1129" type="#_x0000_t75" style="width:18.4pt;height:19.25pt">
            <v:imagedata r:id="rId111" o:title=""/>
          </v:shape>
        </w:pict>
      </w:r>
      <w:r>
        <w:t xml:space="preserve"> and</w:t>
      </w:r>
      <w:r w:rsidR="000429A3">
        <w:rPr>
          <w:position w:val="-12"/>
        </w:rPr>
        <w:pict w14:anchorId="0AA8D40E">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14:paraId="31140F37" w14:textId="77777777" w:rsidR="009F7A98" w:rsidRDefault="009F7A98">
      <w:pPr>
        <w:jc w:val="center"/>
      </w:pPr>
    </w:p>
    <w:p w14:paraId="69987709" w14:textId="77777777" w:rsidR="009F7A98" w:rsidRDefault="000429A3">
      <w:pPr>
        <w:jc w:val="center"/>
      </w:pPr>
      <w:r>
        <w:pict w14:anchorId="09DBCF71">
          <v:shape id="_x0000_i1131" type="#_x0000_t75" style="width:321.5pt;height:147.35pt">
            <v:imagedata r:id="rId113" o:title=""/>
          </v:shape>
        </w:pict>
      </w:r>
    </w:p>
    <w:p w14:paraId="191B8E1B" w14:textId="77777777" w:rsidR="009F7A98" w:rsidRDefault="009F7A98">
      <w:pPr>
        <w:pStyle w:val="TF"/>
      </w:pPr>
      <w:r>
        <w:t>Figure 5.1.4-1. Rate matching for</w:t>
      </w:r>
      <w:r w:rsidR="00422414">
        <w:t xml:space="preserve"> turbo coded transport channels</w:t>
      </w:r>
    </w:p>
    <w:p w14:paraId="5127629F" w14:textId="77777777" w:rsidR="009F7A98" w:rsidRDefault="009F7A98">
      <w:r>
        <w:t xml:space="preserve">The bit stream </w:t>
      </w:r>
      <w:r w:rsidR="000429A3">
        <w:rPr>
          <w:position w:val="-12"/>
        </w:rPr>
        <w:pict w14:anchorId="50B1D7EC">
          <v:shape id="_x0000_i1132" type="#_x0000_t75" style="width:19.25pt;height:19.25pt">
            <v:imagedata r:id="rId110" o:title=""/>
          </v:shape>
        </w:pict>
      </w:r>
      <w:r>
        <w:t xml:space="preserve">is interleaved according to the sub-block interleaver defined in </w:t>
      </w:r>
      <w:r w:rsidR="00DF4FBD">
        <w:t>clause</w:t>
      </w:r>
      <w:r>
        <w:t xml:space="preserve"> 5.1.4.1.1 with an output sequence defined as </w:t>
      </w:r>
      <w:r w:rsidR="000429A3">
        <w:rPr>
          <w:position w:val="-16"/>
        </w:rPr>
        <w:pict w14:anchorId="51B56993">
          <v:shape id="_x0000_i1133" type="#_x0000_t75" style="width:96.3pt;height:20.95pt">
            <v:imagedata r:id="rId114" o:title=""/>
          </v:shape>
        </w:pict>
      </w:r>
      <w:r>
        <w:t>and where</w:t>
      </w:r>
      <w:r w:rsidR="000429A3">
        <w:rPr>
          <w:position w:val="-10"/>
        </w:rPr>
        <w:pict w14:anchorId="37A01B5F">
          <v:shape id="_x0000_i1134" type="#_x0000_t75" style="width:18.4pt;height:15.05pt">
            <v:imagedata r:id="rId115" o:title=""/>
          </v:shape>
        </w:pict>
      </w:r>
      <w:r>
        <w:rPr>
          <w:rFonts w:ascii="Arial" w:hAnsi="Arial" w:cs="Arial"/>
        </w:rPr>
        <w:t xml:space="preserve"> </w:t>
      </w:r>
      <w:r>
        <w:t xml:space="preserve">is defined in </w:t>
      </w:r>
      <w:r w:rsidR="00DF4FBD">
        <w:t>clause</w:t>
      </w:r>
      <w:r>
        <w:t xml:space="preserve"> 5.1.4.1.1.</w:t>
      </w:r>
    </w:p>
    <w:p w14:paraId="6EFF4C2B" w14:textId="77777777" w:rsidR="009F7A98" w:rsidRDefault="009F7A98">
      <w:pPr>
        <w:rPr>
          <w:lang w:val="en-US"/>
        </w:rPr>
      </w:pPr>
      <w:r>
        <w:t xml:space="preserve">The bit stream </w:t>
      </w:r>
      <w:r w:rsidR="000429A3">
        <w:rPr>
          <w:position w:val="-12"/>
        </w:rPr>
        <w:pict w14:anchorId="1446E5BA">
          <v:shape id="_x0000_i1135" type="#_x0000_t75" style="width:18.4pt;height:19.25pt">
            <v:imagedata r:id="rId111" o:title=""/>
          </v:shape>
        </w:pict>
      </w:r>
      <w:r>
        <w:t xml:space="preserve"> is interleaved according to the sub-block interleaver defined in </w:t>
      </w:r>
      <w:r w:rsidR="00DF4FBD">
        <w:t>clause</w:t>
      </w:r>
      <w:r>
        <w:t xml:space="preserve"> 5.1.4.1.1 with an output sequence defined as</w:t>
      </w:r>
      <w:r w:rsidR="000429A3">
        <w:rPr>
          <w:position w:val="-16"/>
        </w:rPr>
        <w:pict w14:anchorId="7EE7DEB8">
          <v:shape id="_x0000_i1136" type="#_x0000_t75" style="width:91.25pt;height:20.95pt">
            <v:imagedata r:id="rId116" o:title=""/>
          </v:shape>
        </w:pict>
      </w:r>
      <w:r>
        <w:t>.</w:t>
      </w:r>
    </w:p>
    <w:p w14:paraId="531A08BA" w14:textId="77777777" w:rsidR="009F7A98" w:rsidRDefault="009F7A98">
      <w:pPr>
        <w:rPr>
          <w:lang w:val="en-US"/>
        </w:rPr>
      </w:pPr>
      <w:r>
        <w:t xml:space="preserve">The bit stream </w:t>
      </w:r>
      <w:r w:rsidR="000429A3">
        <w:rPr>
          <w:position w:val="-12"/>
        </w:rPr>
        <w:pict w14:anchorId="205823FE">
          <v:shape id="_x0000_i1137" type="#_x0000_t75" style="width:19.25pt;height:19.25pt">
            <v:imagedata r:id="rId112" o:title=""/>
          </v:shape>
        </w:pict>
      </w:r>
      <w:r>
        <w:t xml:space="preserve"> is interleaved according to the sub-block interleaver defined in </w:t>
      </w:r>
      <w:r w:rsidR="00DF4FBD">
        <w:t>clause</w:t>
      </w:r>
      <w:r>
        <w:t xml:space="preserve"> 5.1.4.1.1 with an output sequence defined as</w:t>
      </w:r>
      <w:r w:rsidR="000429A3">
        <w:rPr>
          <w:position w:val="-16"/>
        </w:rPr>
        <w:pict w14:anchorId="70699785">
          <v:shape id="_x0000_i1138" type="#_x0000_t75" style="width:96.3pt;height:20.95pt">
            <v:imagedata r:id="rId117" o:title=""/>
          </v:shape>
        </w:pict>
      </w:r>
      <w:r>
        <w:t>.</w:t>
      </w:r>
    </w:p>
    <w:p w14:paraId="28CDB232" w14:textId="77777777" w:rsidR="009F7A98" w:rsidRDefault="009F7A98">
      <w:r>
        <w:t xml:space="preserve">The sequence of bits </w:t>
      </w:r>
      <w:r w:rsidR="000429A3">
        <w:rPr>
          <w:position w:val="-10"/>
        </w:rPr>
        <w:pict w14:anchorId="1DE6B7C3">
          <v:shape id="_x0000_i1139" type="#_x0000_t75" style="width:12.55pt;height:15.05pt">
            <v:imagedata r:id="rId118" o:title=""/>
          </v:shape>
        </w:pict>
      </w:r>
      <w:r>
        <w:t xml:space="preserve"> for transmission is generated according to </w:t>
      </w:r>
      <w:r w:rsidR="00DF4FBD">
        <w:t>clause</w:t>
      </w:r>
      <w:r>
        <w:t xml:space="preserve"> 5.1.4.1.2.</w:t>
      </w:r>
    </w:p>
    <w:p w14:paraId="7639EDD8" w14:textId="77777777" w:rsidR="009F7A98" w:rsidRDefault="009F7A98">
      <w:pPr>
        <w:pStyle w:val="Heading5"/>
      </w:pPr>
      <w:bookmarkStart w:id="74" w:name="_Toc10818721"/>
      <w:bookmarkStart w:id="75" w:name="_Toc20409131"/>
      <w:bookmarkStart w:id="76" w:name="_Toc74564291"/>
      <w:r>
        <w:t>5.1.4.1.1</w:t>
      </w:r>
      <w:r>
        <w:tab/>
        <w:t>Sub-block interleaver</w:t>
      </w:r>
      <w:bookmarkEnd w:id="74"/>
      <w:bookmarkEnd w:id="75"/>
      <w:bookmarkEnd w:id="76"/>
    </w:p>
    <w:p w14:paraId="276674D3" w14:textId="77777777" w:rsidR="009F7A98" w:rsidRDefault="009F7A98">
      <w:r>
        <w:t xml:space="preserve">The bits input to the block interleaver are denoted by </w:t>
      </w:r>
      <w:r w:rsidR="000429A3">
        <w:rPr>
          <w:position w:val="-10"/>
        </w:rPr>
        <w:pict w14:anchorId="372483CA">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14:paraId="209C9826" w14:textId="77777777" w:rsidR="009F7A98" w:rsidRDefault="009F7A98">
      <w:pPr>
        <w:pStyle w:val="B1"/>
      </w:pPr>
      <w:r>
        <w:t>(1)</w:t>
      </w:r>
      <w:r>
        <w:tab/>
        <w:t xml:space="preserve">Assign </w:t>
      </w:r>
      <w:r w:rsidR="000429A3">
        <w:rPr>
          <w:position w:val="-10"/>
        </w:rPr>
        <w:pict w14:anchorId="0EE0AEF5">
          <v:shape id="_x0000_i1141" type="#_x0000_t75" style="width:58.6pt;height:16.75pt">
            <v:imagedata r:id="rId120" o:title=""/>
          </v:shape>
        </w:pict>
      </w:r>
      <w:r>
        <w:t>to be the number of columns of the matrix. The columns of the matrix are numbered 0, 1, 2,…,</w:t>
      </w:r>
      <w:r w:rsidR="000429A3">
        <w:rPr>
          <w:position w:val="-10"/>
        </w:rPr>
        <w:pict w14:anchorId="5CA4A6EC">
          <v:shape id="_x0000_i1142" type="#_x0000_t75" style="width:49.4pt;height:16.75pt">
            <v:imagedata r:id="rId121" o:title=""/>
          </v:shape>
        </w:pict>
      </w:r>
      <w:r>
        <w:t>from left to right.</w:t>
      </w:r>
    </w:p>
    <w:p w14:paraId="3285A6F3" w14:textId="77777777" w:rsidR="009F7A98" w:rsidRDefault="009F7A98">
      <w:pPr>
        <w:pStyle w:val="B1"/>
      </w:pPr>
      <w:r>
        <w:t>(2)</w:t>
      </w:r>
      <w:r>
        <w:tab/>
        <w:t>Determine the number of rows of the matrix</w:t>
      </w:r>
      <w:r w:rsidR="000429A3">
        <w:rPr>
          <w:position w:val="-10"/>
        </w:rPr>
        <w:pict w14:anchorId="33A4953C">
          <v:shape id="_x0000_i1143" type="#_x0000_t75" style="width:36.85pt;height:16.75pt">
            <v:imagedata r:id="rId122" o:title=""/>
          </v:shape>
        </w:pict>
      </w:r>
      <w:r>
        <w:t xml:space="preserve">, by finding minimum integer </w:t>
      </w:r>
      <w:r w:rsidR="000429A3">
        <w:rPr>
          <w:position w:val="-12"/>
        </w:rPr>
        <w:pict w14:anchorId="4BFDEF0B">
          <v:shape id="_x0000_i1144" type="#_x0000_t75" style="width:37.65pt;height:19.25pt">
            <v:imagedata r:id="rId123" o:title=""/>
          </v:shape>
        </w:pict>
      </w:r>
      <w:r>
        <w:rPr>
          <w:i/>
        </w:rPr>
        <w:t xml:space="preserve"> </w:t>
      </w:r>
      <w:r>
        <w:t>such that:</w:t>
      </w:r>
    </w:p>
    <w:p w14:paraId="4C627425" w14:textId="77777777" w:rsidR="009F7A98" w:rsidRDefault="000429A3">
      <w:pPr>
        <w:pStyle w:val="EQ"/>
        <w:jc w:val="center"/>
      </w:pPr>
      <w:r>
        <w:rPr>
          <w:position w:val="-10"/>
        </w:rPr>
        <w:pict w14:anchorId="67C86770">
          <v:shape id="_x0000_i1145" type="#_x0000_t75" style="width:100.45pt;height:16.75pt">
            <v:imagedata r:id="rId124" o:title=""/>
          </v:shape>
        </w:pict>
      </w:r>
    </w:p>
    <w:p w14:paraId="780E8E4C" w14:textId="77777777" w:rsidR="009F7A98" w:rsidRDefault="009F7A98">
      <w:pPr>
        <w:pStyle w:val="B2"/>
        <w:rPr>
          <w:i/>
          <w:lang w:val="en-US"/>
        </w:rPr>
      </w:pPr>
      <w:r>
        <w:t>The rows of rectangular matrix are numbered 0, 1, 2,…,</w:t>
      </w:r>
      <w:r w:rsidR="000429A3">
        <w:rPr>
          <w:position w:val="-10"/>
        </w:rPr>
        <w:pict w14:anchorId="0E3529DA">
          <v:shape id="_x0000_i1146" type="#_x0000_t75" style="width:49.4pt;height:16.75pt">
            <v:imagedata r:id="rId125" o:title=""/>
          </v:shape>
        </w:pict>
      </w:r>
      <w:r>
        <w:t>from top to bottom.</w:t>
      </w:r>
    </w:p>
    <w:p w14:paraId="6175F829" w14:textId="77777777" w:rsidR="009F7A98" w:rsidRDefault="009F7A98">
      <w:pPr>
        <w:pStyle w:val="B1"/>
      </w:pPr>
      <w:r>
        <w:rPr>
          <w:rFonts w:eastAsia="MS PMincho"/>
        </w:rPr>
        <w:t>(3)</w:t>
      </w:r>
      <w:r>
        <w:rPr>
          <w:rFonts w:eastAsia="MS PMincho"/>
        </w:rPr>
        <w:tab/>
      </w:r>
      <w:r>
        <w:rPr>
          <w:rFonts w:eastAsia="?? ??"/>
        </w:rPr>
        <w:t>If</w:t>
      </w:r>
      <w:r w:rsidR="000429A3">
        <w:rPr>
          <w:i/>
          <w:position w:val="-10"/>
        </w:rPr>
        <w:pict w14:anchorId="289354D5">
          <v:shape id="_x0000_i1147" type="#_x0000_t75" style="width:100.45pt;height:16.75pt">
            <v:imagedata r:id="rId126" o:title=""/>
          </v:shape>
        </w:pict>
      </w:r>
      <w:r>
        <w:t xml:space="preserve">, then </w:t>
      </w:r>
      <w:r w:rsidR="000429A3">
        <w:rPr>
          <w:i/>
          <w:position w:val="-10"/>
        </w:rPr>
        <w:pict w14:anchorId="372A318B">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429A3">
        <w:rPr>
          <w:rFonts w:eastAsia="MS PMincho"/>
          <w:position w:val="-14"/>
        </w:rPr>
        <w:pict w14:anchorId="68BB63E1">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0429A3">
        <w:rPr>
          <w:i/>
          <w:position w:val="-10"/>
        </w:rPr>
        <w:pict w14:anchorId="77F3AC64">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05BE3529" w14:textId="77777777" w:rsidR="009F7A98" w:rsidRDefault="000429A3">
      <w:pPr>
        <w:pStyle w:val="B1"/>
        <w:jc w:val="center"/>
      </w:pPr>
      <w:r>
        <w:rPr>
          <w:position w:val="-64"/>
        </w:rPr>
        <w:lastRenderedPageBreak/>
        <w:pict w14:anchorId="5A29699E">
          <v:shape id="_x0000_i1151" type="#_x0000_t75" style="width:376.75pt;height:68.65pt">
            <v:imagedata r:id="rId130" o:title=""/>
          </v:shape>
        </w:pict>
      </w:r>
    </w:p>
    <w:p w14:paraId="6D0A0776" w14:textId="77777777" w:rsidR="009F7A98" w:rsidRDefault="009F7A98">
      <w:pPr>
        <w:pStyle w:val="B1"/>
      </w:pPr>
      <w:r>
        <w:t xml:space="preserve">For </w:t>
      </w:r>
      <w:r w:rsidR="000429A3">
        <w:rPr>
          <w:position w:val="-12"/>
        </w:rPr>
        <w:pict w14:anchorId="01C5C4D1">
          <v:shape id="_x0000_i1152" type="#_x0000_t75" style="width:19.25pt;height:19.25pt">
            <v:imagedata r:id="rId131" o:title=""/>
          </v:shape>
        </w:pict>
      </w:r>
      <w:r>
        <w:t>and</w:t>
      </w:r>
      <w:r w:rsidR="000429A3">
        <w:rPr>
          <w:position w:val="-12"/>
        </w:rPr>
        <w:pict w14:anchorId="1B1C476A">
          <v:shape id="_x0000_i1153" type="#_x0000_t75" style="width:18.4pt;height:19.25pt">
            <v:imagedata r:id="rId132" o:title=""/>
          </v:shape>
        </w:pict>
      </w:r>
      <w:r>
        <w:t>:</w:t>
      </w:r>
    </w:p>
    <w:p w14:paraId="34CD2218" w14:textId="77777777" w:rsidR="009F7A98" w:rsidRDefault="009F7A98">
      <w:pPr>
        <w:pStyle w:val="B1"/>
      </w:pPr>
      <w:r>
        <w:t>(4)</w:t>
      </w:r>
      <w:r>
        <w:tab/>
        <w:t>Perform the inter-column permutation for the matrix based on the pattern</w:t>
      </w:r>
      <w:r w:rsidR="000429A3">
        <w:rPr>
          <w:position w:val="-18"/>
        </w:rPr>
        <w:pict w14:anchorId="26EC7DE9">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0429A3">
        <w:rPr>
          <w:i/>
          <w:position w:val="-10"/>
        </w:rPr>
        <w:pict w14:anchorId="59A71A4D">
          <v:shape id="_x0000_i1155" type="#_x0000_t75" style="width:82.9pt;height:16.75pt">
            <v:imagedata r:id="rId134" o:title=""/>
          </v:shape>
        </w:pict>
      </w:r>
      <w:r>
        <w:t xml:space="preserve"> </w:t>
      </w:r>
      <w:r>
        <w:rPr>
          <w:rFonts w:eastAsia="MS PMincho"/>
        </w:rPr>
        <w:t>matrix</w:t>
      </w:r>
      <w:r>
        <w:t xml:space="preserve"> is equal to</w:t>
      </w:r>
    </w:p>
    <w:p w14:paraId="3CA1BFAC" w14:textId="77777777" w:rsidR="009F7A98" w:rsidRDefault="000429A3">
      <w:pPr>
        <w:pStyle w:val="B1"/>
      </w:pPr>
      <w:r>
        <w:rPr>
          <w:position w:val="-64"/>
        </w:rPr>
        <w:pict w14:anchorId="7AA8E0D3">
          <v:shape id="_x0000_i1156" type="#_x0000_t75" style="width:461.3pt;height:68.65pt">
            <v:imagedata r:id="rId135" o:title=""/>
          </v:shape>
        </w:pict>
      </w:r>
      <w:r w:rsidR="009F7A98">
        <w:t xml:space="preserve"> </w:t>
      </w:r>
    </w:p>
    <w:p w14:paraId="2442F1DE"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0429A3">
        <w:rPr>
          <w:i/>
          <w:position w:val="-10"/>
        </w:rPr>
        <w:pict w14:anchorId="3BC5EB39">
          <v:shape id="_x0000_i1157" type="#_x0000_t75" style="width:82.9pt;height:16.75pt">
            <v:imagedata r:id="rId136" o:title=""/>
          </v:shape>
        </w:pict>
      </w:r>
      <w:r>
        <w:t>matrix. The bits after sub-block interleaving are denoted by</w:t>
      </w:r>
      <w:r w:rsidR="000429A3">
        <w:rPr>
          <w:position w:val="-16"/>
        </w:rPr>
        <w:pict w14:anchorId="32DDCB31">
          <v:shape id="_x0000_i1158" type="#_x0000_t75" style="width:91.25pt;height:20.95pt">
            <v:imagedata r:id="rId137" o:title=""/>
          </v:shape>
        </w:pict>
      </w:r>
      <w:r>
        <w:rPr>
          <w:rFonts w:eastAsia="MS PMincho"/>
        </w:rPr>
        <w:t xml:space="preserve">, where </w:t>
      </w:r>
      <w:r w:rsidR="000429A3">
        <w:rPr>
          <w:rFonts w:eastAsia="MS PMincho"/>
          <w:position w:val="-12"/>
        </w:rPr>
        <w:pict w14:anchorId="01C8D658">
          <v:shape id="_x0000_i1159" type="#_x0000_t75" style="width:16.75pt;height:19.25pt">
            <v:imagedata r:id="rId138" o:title=""/>
          </v:shape>
        </w:pict>
      </w:r>
      <w:r>
        <w:rPr>
          <w:rFonts w:eastAsia="MS PMincho"/>
        </w:rPr>
        <w:t xml:space="preserve"> corresponds to</w:t>
      </w:r>
      <w:r w:rsidR="000429A3">
        <w:rPr>
          <w:rFonts w:eastAsia="MS PMincho"/>
          <w:position w:val="-14"/>
        </w:rPr>
        <w:pict w14:anchorId="10D3A2A6">
          <v:shape id="_x0000_i1160" type="#_x0000_t75" style="width:22.6pt;height:16.75pt">
            <v:imagedata r:id="rId139" o:title=""/>
          </v:shape>
        </w:pict>
      </w:r>
      <w:r>
        <w:rPr>
          <w:rFonts w:eastAsia="MS PMincho"/>
        </w:rPr>
        <w:t>,</w:t>
      </w:r>
      <w:r w:rsidR="000429A3">
        <w:rPr>
          <w:rFonts w:eastAsia="MS PMincho"/>
          <w:position w:val="-12"/>
        </w:rPr>
        <w:pict w14:anchorId="22136205">
          <v:shape id="_x0000_i1161" type="#_x0000_t75" style="width:16.75pt;height:19.25pt">
            <v:imagedata r:id="rId140" o:title=""/>
          </v:shape>
        </w:pict>
      </w:r>
      <w:r>
        <w:rPr>
          <w:rFonts w:eastAsia="MS PMincho"/>
        </w:rPr>
        <w:t xml:space="preserve"> to</w:t>
      </w:r>
      <w:r w:rsidR="000429A3">
        <w:rPr>
          <w:rFonts w:eastAsia="MS PMincho"/>
          <w:position w:val="-18"/>
        </w:rPr>
        <w:pict w14:anchorId="5CA42EA2">
          <v:shape id="_x0000_i1162" type="#_x0000_t75" style="width:55.25pt;height:19.25pt">
            <v:imagedata r:id="rId141" o:title=""/>
          </v:shape>
        </w:pict>
      </w:r>
      <w:r>
        <w:rPr>
          <w:rFonts w:eastAsia="MS PMincho"/>
        </w:rPr>
        <w:t>… and</w:t>
      </w:r>
      <w:r w:rsidR="000429A3">
        <w:rPr>
          <w:i/>
          <w:position w:val="-10"/>
        </w:rPr>
        <w:pict w14:anchorId="219DEE5F">
          <v:shape id="_x0000_i1163" type="#_x0000_t75" style="width:108.85pt;height:16.75pt">
            <v:imagedata r:id="rId142" o:title=""/>
          </v:shape>
        </w:pict>
      </w:r>
      <w:r>
        <w:rPr>
          <w:rFonts w:eastAsia="MS PMincho"/>
        </w:rPr>
        <w:t>.</w:t>
      </w:r>
    </w:p>
    <w:p w14:paraId="374596F5" w14:textId="77777777" w:rsidR="009F7A98" w:rsidRDefault="009F7A98">
      <w:pPr>
        <w:pStyle w:val="B1"/>
      </w:pPr>
      <w:r>
        <w:t>For</w:t>
      </w:r>
      <w:r w:rsidR="000429A3">
        <w:rPr>
          <w:position w:val="-12"/>
        </w:rPr>
        <w:pict w14:anchorId="42CE6D1B">
          <v:shape id="_x0000_i1164" type="#_x0000_t75" style="width:19.25pt;height:19.25pt">
            <v:imagedata r:id="rId143" o:title=""/>
          </v:shape>
        </w:pict>
      </w:r>
      <w:r>
        <w:t>:</w:t>
      </w:r>
    </w:p>
    <w:p w14:paraId="03BD0F85" w14:textId="77777777" w:rsidR="009F7A98" w:rsidRDefault="009F7A98">
      <w:pPr>
        <w:pStyle w:val="B1"/>
      </w:pPr>
      <w:r>
        <w:t>(4) The output of the sub-block interleaver is denoted by</w:t>
      </w:r>
      <w:r w:rsidR="000429A3">
        <w:rPr>
          <w:position w:val="-16"/>
        </w:rPr>
        <w:pict w14:anchorId="043C804D">
          <v:shape id="_x0000_i1165" type="#_x0000_t75" style="width:96.3pt;height:20.95pt">
            <v:imagedata r:id="rId144" o:title=""/>
          </v:shape>
        </w:pict>
      </w:r>
      <w:r>
        <w:rPr>
          <w:rFonts w:eastAsia="MS PMincho"/>
        </w:rPr>
        <w:t xml:space="preserve">, where </w:t>
      </w:r>
      <w:r w:rsidR="000429A3">
        <w:rPr>
          <w:rFonts w:eastAsia="MS PMincho"/>
          <w:position w:val="-14"/>
        </w:rPr>
        <w:pict w14:anchorId="2012B522">
          <v:shape id="_x0000_i1166" type="#_x0000_t75" style="width:49.4pt;height:19.25pt">
            <v:imagedata r:id="rId145" o:title=""/>
          </v:shape>
        </w:pict>
      </w:r>
      <w:r>
        <w:t xml:space="preserve"> and where</w:t>
      </w:r>
    </w:p>
    <w:p w14:paraId="070924FB" w14:textId="77777777" w:rsidR="009F7A98" w:rsidRDefault="000429A3">
      <w:pPr>
        <w:pStyle w:val="EQ"/>
        <w:jc w:val="center"/>
      </w:pPr>
      <w:r>
        <w:rPr>
          <w:position w:val="-34"/>
        </w:rPr>
        <w:pict w14:anchorId="08BBA4CF">
          <v:shape id="_x0000_i1167" type="#_x0000_t75" style="width:258.7pt;height:39.35pt">
            <v:imagedata r:id="rId146" o:title=""/>
          </v:shape>
        </w:pict>
      </w:r>
    </w:p>
    <w:p w14:paraId="04DC657D" w14:textId="77777777" w:rsidR="009F7A98" w:rsidRDefault="009F7A98">
      <w:pPr>
        <w:ind w:left="284" w:firstLine="284"/>
        <w:jc w:val="both"/>
      </w:pPr>
      <w:r>
        <w:t xml:space="preserve">The permutation function </w:t>
      </w:r>
      <w:r>
        <w:rPr>
          <w:i/>
        </w:rPr>
        <w:t>P</w:t>
      </w:r>
      <w:r>
        <w:t xml:space="preserve"> is defined in Table 5.1.4-1.</w:t>
      </w:r>
    </w:p>
    <w:p w14:paraId="162E17A6" w14:textId="77777777" w:rsidR="009F7A98" w:rsidRDefault="009F7A98">
      <w:pPr>
        <w:pStyle w:val="TH"/>
      </w:pPr>
      <w:bookmarkStart w:id="77" w:name="_Ref453093923"/>
      <w:r>
        <w:t xml:space="preserve">Table </w:t>
      </w:r>
      <w:bookmarkEnd w:id="7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7942CF0" w14:textId="77777777" w:rsidTr="00382E1D">
        <w:trPr>
          <w:cantSplit/>
          <w:jc w:val="center"/>
        </w:trPr>
        <w:tc>
          <w:tcPr>
            <w:tcW w:w="2518" w:type="dxa"/>
          </w:tcPr>
          <w:p w14:paraId="014DE75E" w14:textId="77777777" w:rsidR="009F7A98" w:rsidRDefault="009F7A98">
            <w:pPr>
              <w:pStyle w:val="TAH"/>
            </w:pPr>
            <w:r>
              <w:t xml:space="preserve">Number of columns </w:t>
            </w:r>
            <w:r w:rsidR="000429A3">
              <w:rPr>
                <w:position w:val="-10"/>
              </w:rPr>
              <w:pict w14:anchorId="21AE494E">
                <v:shape id="_x0000_i1168" type="#_x0000_t75" style="width:36.85pt;height:16.75pt">
                  <v:imagedata r:id="rId147" o:title=""/>
                </v:shape>
              </w:pict>
            </w:r>
          </w:p>
        </w:tc>
        <w:tc>
          <w:tcPr>
            <w:tcW w:w="4678" w:type="dxa"/>
          </w:tcPr>
          <w:p w14:paraId="24B1AD22" w14:textId="77777777" w:rsidR="009F7A98" w:rsidRDefault="009F7A98">
            <w:pPr>
              <w:pStyle w:val="TAH"/>
            </w:pPr>
            <w:r>
              <w:t>Inter-column permutation pattern</w:t>
            </w:r>
          </w:p>
          <w:p w14:paraId="4F4BBCBB" w14:textId="77777777" w:rsidR="009F7A98" w:rsidRDefault="000429A3">
            <w:pPr>
              <w:pStyle w:val="TAH"/>
            </w:pPr>
            <w:r>
              <w:rPr>
                <w:position w:val="-10"/>
                <w:sz w:val="22"/>
              </w:rPr>
              <w:pict w14:anchorId="363F0057">
                <v:shape id="_x0000_i1169" type="#_x0000_t75" style="width:133.1pt;height:16.75pt">
                  <v:imagedata r:id="rId148" o:title=""/>
                </v:shape>
              </w:pict>
            </w:r>
          </w:p>
        </w:tc>
      </w:tr>
      <w:tr w:rsidR="009F7A98" w14:paraId="64B8D6A1" w14:textId="77777777" w:rsidTr="00382E1D">
        <w:trPr>
          <w:cantSplit/>
          <w:jc w:val="center"/>
        </w:trPr>
        <w:tc>
          <w:tcPr>
            <w:tcW w:w="2518" w:type="dxa"/>
            <w:vAlign w:val="center"/>
          </w:tcPr>
          <w:p w14:paraId="7A8CAAA2" w14:textId="77777777" w:rsidR="009F7A98" w:rsidRDefault="009F7A98">
            <w:pPr>
              <w:pStyle w:val="TAC"/>
            </w:pPr>
            <w:r>
              <w:t>32</w:t>
            </w:r>
          </w:p>
        </w:tc>
        <w:tc>
          <w:tcPr>
            <w:tcW w:w="4678" w:type="dxa"/>
          </w:tcPr>
          <w:p w14:paraId="017AF294" w14:textId="77777777" w:rsidR="009F7A98" w:rsidRDefault="009F7A98">
            <w:pPr>
              <w:pStyle w:val="TAC"/>
              <w:rPr>
                <w:szCs w:val="18"/>
              </w:rPr>
            </w:pPr>
            <w:r>
              <w:rPr>
                <w:szCs w:val="18"/>
              </w:rPr>
              <w:t>&lt; 0, 16, 8, 24, 4, 20, 12, 28, 2, 18, 10, 26, 6, 22, 14, 30, 1, 17, 9, 25, 5, 21, 13, 29, 3, 19, 11, 27, 7, 23, 15, 31 &gt;</w:t>
            </w:r>
          </w:p>
        </w:tc>
      </w:tr>
    </w:tbl>
    <w:p w14:paraId="220EC78B" w14:textId="77777777" w:rsidR="009F7A98" w:rsidRDefault="009F7A98"/>
    <w:p w14:paraId="2C09D166" w14:textId="77777777" w:rsidR="009F7A98" w:rsidRDefault="009F7A98">
      <w:pPr>
        <w:pStyle w:val="Heading5"/>
      </w:pPr>
      <w:bookmarkStart w:id="78" w:name="_Toc10818722"/>
      <w:bookmarkStart w:id="79" w:name="_Toc20409132"/>
      <w:bookmarkStart w:id="80" w:name="_Toc74564292"/>
      <w:r>
        <w:t>5.1.4.1.2</w:t>
      </w:r>
      <w:r>
        <w:tab/>
        <w:t>Bit collection, selection and transmission</w:t>
      </w:r>
      <w:bookmarkEnd w:id="78"/>
      <w:bookmarkEnd w:id="79"/>
      <w:bookmarkEnd w:id="80"/>
    </w:p>
    <w:p w14:paraId="0FB30ED9" w14:textId="77777777" w:rsidR="009F7A98" w:rsidRDefault="009F7A98">
      <w:r>
        <w:t xml:space="preserve">The circular buffer of length </w:t>
      </w:r>
      <w:r w:rsidR="000429A3">
        <w:rPr>
          <w:position w:val="-10"/>
        </w:rPr>
        <w:pict w14:anchorId="29FCDCA1">
          <v:shape id="_x0000_i1170" type="#_x0000_t75" style="width:46.9pt;height:15.05pt">
            <v:imagedata r:id="rId149" o:title=""/>
          </v:shape>
        </w:pict>
      </w:r>
      <w:r>
        <w:t xml:space="preserve"> for the </w:t>
      </w:r>
      <w:r>
        <w:rPr>
          <w:i/>
        </w:rPr>
        <w:t>r</w:t>
      </w:r>
      <w:r>
        <w:t>-th coded block is generated as follows:</w:t>
      </w:r>
    </w:p>
    <w:p w14:paraId="634D57AC" w14:textId="77777777" w:rsidR="009F7A98" w:rsidRDefault="000429A3" w:rsidP="00312E83">
      <w:pPr>
        <w:pStyle w:val="B1"/>
        <w:rPr>
          <w:i/>
          <w:vertAlign w:val="subscript"/>
          <w:lang w:val="nb-NO"/>
        </w:rPr>
      </w:pPr>
      <w:r>
        <w:rPr>
          <w:position w:val="-12"/>
        </w:rPr>
        <w:pict w14:anchorId="64A8C9DA">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3A54A755">
          <v:shape id="_x0000_i1172" type="#_x0000_t75" style="width:31.8pt;height:15.05pt">
            <v:imagedata r:id="rId151" o:title=""/>
          </v:shape>
        </w:pict>
      </w:r>
    </w:p>
    <w:p w14:paraId="29294E35" w14:textId="77777777" w:rsidR="009F7A98" w:rsidRDefault="000429A3" w:rsidP="00312E83">
      <w:pPr>
        <w:pStyle w:val="B1"/>
        <w:rPr>
          <w:lang w:val="nb-NO"/>
        </w:rPr>
      </w:pPr>
      <w:r>
        <w:rPr>
          <w:position w:val="-14"/>
        </w:rPr>
        <w:pict w14:anchorId="5CA43A60">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23604E31">
          <v:shape id="_x0000_i1174" type="#_x0000_t75" style="width:31.8pt;height:15.05pt">
            <v:imagedata r:id="rId151" o:title=""/>
          </v:shape>
        </w:pict>
      </w:r>
    </w:p>
    <w:p w14:paraId="30AA103C" w14:textId="77777777" w:rsidR="009F7A98" w:rsidRDefault="000429A3" w:rsidP="00312E83">
      <w:pPr>
        <w:pStyle w:val="B1"/>
        <w:rPr>
          <w:lang w:val="nb-NO"/>
        </w:rPr>
      </w:pPr>
      <w:r>
        <w:rPr>
          <w:position w:val="-14"/>
        </w:rPr>
        <w:pict w14:anchorId="40A4750F">
          <v:shape id="_x0000_i1175" type="#_x0000_t75" style="width:68.65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002B9054">
          <v:shape id="_x0000_i1176" type="#_x0000_t75" style="width:31.8pt;height:15.05pt">
            <v:imagedata r:id="rId151" o:title=""/>
          </v:shape>
        </w:pict>
      </w:r>
    </w:p>
    <w:p w14:paraId="073DA47E"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14:paraId="62DC2F51" w14:textId="77777777" w:rsidR="00937CB1" w:rsidRDefault="00D819B8" w:rsidP="00D819B8">
      <w:pPr>
        <w:pStyle w:val="B1"/>
      </w:pPr>
      <w:r>
        <w:lastRenderedPageBreak/>
        <w:t xml:space="preserve">- </w:t>
      </w:r>
      <w:r w:rsidR="000429A3">
        <w:rPr>
          <w:position w:val="-28"/>
        </w:rPr>
        <w:pict w14:anchorId="224C8BC2">
          <v:shape id="_x0000_i1177" type="#_x0000_t75" style="width:98.8pt;height:32.65pt">
            <v:imagedata r:id="rId154" o:title=""/>
          </v:shape>
        </w:pict>
      </w:r>
      <w:r w:rsidR="00D054B0">
        <w:tab/>
      </w:r>
      <w:r w:rsidR="009F7A98">
        <w:t>for DL-SCH and PCH transport channels</w:t>
      </w:r>
    </w:p>
    <w:p w14:paraId="34102373" w14:textId="77777777" w:rsidR="00F93F9C" w:rsidRDefault="009F7A98" w:rsidP="00D819B8">
      <w:pPr>
        <w:pStyle w:val="B1"/>
        <w:rPr>
          <w:lang w:eastAsia="zh-CN"/>
        </w:rPr>
      </w:pPr>
      <w:r>
        <w:t xml:space="preserve">- </w:t>
      </w:r>
      <w:r w:rsidR="000429A3">
        <w:rPr>
          <w:position w:val="-10"/>
        </w:rPr>
        <w:pict w14:anchorId="6D9A4F84">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14:paraId="6A2CB144"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4F996A46" w14:textId="77777777" w:rsidR="009F7A98" w:rsidRDefault="009F7A98">
      <w:pPr>
        <w:ind w:firstLine="284"/>
      </w:pPr>
    </w:p>
    <w:p w14:paraId="4B8EE0D6"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435450AD" w14:textId="77777777" w:rsidR="009F7A98" w:rsidRDefault="000429A3">
      <w:pPr>
        <w:ind w:firstLine="720"/>
      </w:pPr>
      <w:r>
        <w:rPr>
          <w:position w:val="-34"/>
        </w:rPr>
        <w:pict w14:anchorId="53E97276">
          <v:shape id="_x0000_i1179" type="#_x0000_t75" style="width:208.45pt;height:40.2pt">
            <v:imagedata r:id="rId156" o:title=""/>
          </v:shape>
        </w:pict>
      </w:r>
    </w:p>
    <w:p w14:paraId="14A7DC02" w14:textId="77777777" w:rsidR="009F7A98" w:rsidRDefault="00312E83" w:rsidP="00007237">
      <w:r>
        <w:t>Where t</w:t>
      </w:r>
      <w:r w:rsidR="00007237">
        <w:t xml:space="preserve">he coefficient </w:t>
      </w:r>
      <w:r w:rsidR="000429A3">
        <w:rPr>
          <w:position w:val="-6"/>
        </w:rPr>
        <w:pict w14:anchorId="3DD90E48">
          <v:shape id="_x0000_i1180" type="#_x0000_t75" style="width:10.9pt;height:10.9pt">
            <v:imagedata r:id="rId157" o:title=""/>
          </v:shape>
        </w:pict>
      </w:r>
      <w:r w:rsidR="00007237">
        <w:t xml:space="preserve"> is 1 for subframe duration, 0.5 for slot duration and </w:t>
      </w:r>
      <w:r w:rsidR="000429A3">
        <w:rPr>
          <w:position w:val="-20"/>
        </w:rPr>
        <w:pict w14:anchorId="4B05ABD5">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39DF5C1">
          <v:shape id="_x0000_i1182" type="#_x0000_t75" style="width:10.9pt;height:10.05pt" o:ole="">
            <v:imagedata r:id="rId157" o:title=""/>
          </v:shape>
          <o:OLEObject Type="Embed" ProgID="Equation.3" ShapeID="_x0000_i1182" DrawAspect="Content" ObjectID="_1685177630"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4DE9ABC1">
          <v:shape id="_x0000_i1183" type="#_x0000_t75" style="width:10.9pt;height:10.05pt" o:ole="">
            <v:imagedata r:id="rId157" o:title=""/>
          </v:shape>
          <o:OLEObject Type="Embed" ProgID="Equation.3" ShapeID="_x0000_i1183" DrawAspect="Content" ObjectID="_1685177631" r:id="rId160"/>
        </w:object>
      </w:r>
      <w:r w:rsidR="001A51AE">
        <w:t xml:space="preserve"> is 0.5 if the transport block has initially been transmitted with slot duration, and </w:t>
      </w:r>
      <w:r w:rsidR="001A51AE" w:rsidRPr="00DB2CD2">
        <w:rPr>
          <w:position w:val="-20"/>
        </w:rPr>
        <w:object w:dxaOrig="220" w:dyaOrig="520" w14:anchorId="186EDF43">
          <v:shape id="_x0000_i1184" type="#_x0000_t75" style="width:10.9pt;height:25.1pt" o:ole="">
            <v:imagedata r:id="rId158" o:title=""/>
          </v:shape>
          <o:OLEObject Type="Embed" ProgID="Equation.3" ShapeID="_x0000_i1184" DrawAspect="Content" ObjectID="_1685177632" r:id="rId161"/>
        </w:object>
      </w:r>
      <w:r w:rsidR="001A51AE">
        <w:t>if the transport block has initially been transmitted with subslot duration.</w:t>
      </w:r>
    </w:p>
    <w:p w14:paraId="06B0066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29F36B4D"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7A682B6E"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09571F96"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6E63847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7ADD0A23"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0CDAE351"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444F64FB"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34E1C0C2"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53ACA891"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1CBB791"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1F4DF6F1"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0D07370C"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68D78360"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2ED7E6AC"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2BB9246F"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78B788E4"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340B997A"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3C0BA088"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251A58A0"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7EC6B61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28443A2B"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5C7844E2" w14:textId="77777777" w:rsidR="0019356A" w:rsidRDefault="0019356A" w:rsidP="00312E83">
      <w:pPr>
        <w:pStyle w:val="B1"/>
        <w:rPr>
          <w:lang w:val="en-US" w:eastAsia="zh-CN"/>
        </w:rPr>
      </w:pPr>
      <w:r>
        <w:rPr>
          <w:rFonts w:hint="eastAsia"/>
          <w:lang w:val="en-US" w:eastAsia="zh-CN"/>
        </w:rPr>
        <w:t>else</w:t>
      </w:r>
    </w:p>
    <w:p w14:paraId="0CF773F6"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0C286063"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04067C67"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07DF2502"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169B69F0"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633BD61B"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0991B350"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3598ADF3" w14:textId="77777777" w:rsidR="0019356A" w:rsidRDefault="00940E7F" w:rsidP="00940E7F">
      <w:pPr>
        <w:pStyle w:val="B1"/>
        <w:rPr>
          <w:lang w:val="en-US" w:eastAsia="zh-CN"/>
        </w:rPr>
      </w:pPr>
      <w:r w:rsidRPr="00940E7F">
        <w:rPr>
          <w:rFonts w:eastAsia="SimSun"/>
          <w:lang w:val="en-US" w:eastAsia="zh-CN"/>
        </w:rPr>
        <w:t>end if.</w:t>
      </w:r>
    </w:p>
    <w:p w14:paraId="3D560B5C"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28FE9839"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A228757" w14:textId="77777777" w:rsidR="002C5161" w:rsidRDefault="002C5161" w:rsidP="002C5161">
      <w:pPr>
        <w:rPr>
          <w:lang w:val="en-US"/>
        </w:rPr>
      </w:pPr>
      <w:r>
        <w:rPr>
          <w:lang w:val="en-US"/>
        </w:rPr>
        <w:t xml:space="preserve">else </w:t>
      </w:r>
    </w:p>
    <w:p w14:paraId="29AEFD22"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3931C3BD" w14:textId="77777777" w:rsidR="002C5161" w:rsidRPr="00CD4FD2" w:rsidRDefault="002C5161" w:rsidP="002C5161">
      <w:pPr>
        <w:rPr>
          <w:lang w:val="en-US" w:eastAsia="ja-JP"/>
        </w:rPr>
      </w:pPr>
      <w:r>
        <w:rPr>
          <w:lang w:val="en-US"/>
        </w:rPr>
        <w:t>End if</w:t>
      </w:r>
      <w:r>
        <w:rPr>
          <w:rFonts w:hint="eastAsia"/>
          <w:lang w:val="en-US" w:eastAsia="ja-JP"/>
        </w:rPr>
        <w:t>.</w:t>
      </w:r>
    </w:p>
    <w:p w14:paraId="452F00F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37445B92"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5479BC17" w14:textId="77777777" w:rsidR="009F7A98" w:rsidRDefault="009F7A98">
      <w:r>
        <w:rPr>
          <w:i/>
        </w:rPr>
        <w:t>M</w:t>
      </w:r>
      <w:r>
        <w:rPr>
          <w:vertAlign w:val="subscript"/>
        </w:rPr>
        <w:t>limit</w:t>
      </w:r>
      <w:r>
        <w:t xml:space="preserve"> </w:t>
      </w:r>
      <w:r>
        <w:softHyphen/>
        <w:t>is a constant equal to 8.</w:t>
      </w:r>
    </w:p>
    <w:p w14:paraId="5D31A634"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81" w:name="OLE_LINK1"/>
      <w:bookmarkStart w:id="82" w:name="OLE_LINK2"/>
      <w:r>
        <w:rPr>
          <w:i/>
        </w:rPr>
        <w:t>rv</w:t>
      </w:r>
      <w:r>
        <w:rPr>
          <w:i/>
          <w:vertAlign w:val="subscript"/>
        </w:rPr>
        <w:t>idx</w:t>
      </w:r>
      <w:r>
        <w:t xml:space="preserve"> </w:t>
      </w:r>
      <w:bookmarkEnd w:id="81"/>
      <w:bookmarkEnd w:id="82"/>
      <w:r>
        <w:t>the redundancy version number for this transmission (</w:t>
      </w:r>
      <w:r>
        <w:rPr>
          <w:i/>
        </w:rPr>
        <w:t>rv</w:t>
      </w:r>
      <w:r>
        <w:rPr>
          <w:i/>
          <w:vertAlign w:val="subscript"/>
        </w:rPr>
        <w:t>idx</w:t>
      </w:r>
      <w:r>
        <w:rPr>
          <w:i/>
        </w:rPr>
        <w:t xml:space="preserve"> </w:t>
      </w:r>
      <w:r>
        <w:t xml:space="preserve">= 0, 1, 2 or 3), the rate matching output bit sequence is </w:t>
      </w:r>
      <w:r w:rsidR="000429A3">
        <w:rPr>
          <w:position w:val="-10"/>
        </w:rPr>
        <w:pict w14:anchorId="7077C023">
          <v:shape id="_x0000_i1185" type="#_x0000_t75" style="width:12.55pt;height:15.05pt">
            <v:imagedata r:id="rId162" o:title=""/>
          </v:shape>
        </w:pict>
      </w:r>
      <w:r>
        <w:t xml:space="preserve">, </w:t>
      </w:r>
      <w:r>
        <w:rPr>
          <w:i/>
        </w:rPr>
        <w:t>k</w:t>
      </w:r>
      <w:r>
        <w:t xml:space="preserve"> = 0,1,..., </w:t>
      </w:r>
      <w:r w:rsidR="000429A3">
        <w:rPr>
          <w:position w:val="-4"/>
        </w:rPr>
        <w:pict w14:anchorId="3D1304C3">
          <v:shape id="_x0000_i1186" type="#_x0000_t75" style="width:22.6pt;height:10.9pt">
            <v:imagedata r:id="rId163" o:title=""/>
          </v:shape>
        </w:pict>
      </w:r>
      <w:r>
        <w:t>.</w:t>
      </w:r>
    </w:p>
    <w:p w14:paraId="54C20FA7" w14:textId="77777777" w:rsidR="009F7A98" w:rsidRDefault="009F7A98">
      <w:r>
        <w:t xml:space="preserve">Define by </w:t>
      </w:r>
      <w:r>
        <w:rPr>
          <w:i/>
        </w:rPr>
        <w:t xml:space="preserve">G </w:t>
      </w:r>
      <w:r>
        <w:t>the total number of bits available for the transmission of one transport block.</w:t>
      </w:r>
    </w:p>
    <w:p w14:paraId="33DF4FB0" w14:textId="77777777" w:rsidR="009F7A98" w:rsidRDefault="009F7A98">
      <w:r>
        <w:t>Set</w:t>
      </w:r>
      <w:r w:rsidR="000429A3">
        <w:rPr>
          <w:position w:val="-10"/>
        </w:rPr>
        <w:pict w14:anchorId="1DAA8508">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1900DA7F" w14:textId="77777777" w:rsidR="007048E7" w:rsidRDefault="007048E7" w:rsidP="007048E7">
      <w:pPr>
        <w:pStyle w:val="B1"/>
      </w:pPr>
      <w:r>
        <w:t>-</w:t>
      </w:r>
      <w:r>
        <w:tab/>
        <w:t>For transmit diversity:</w:t>
      </w:r>
    </w:p>
    <w:p w14:paraId="50CAFF85"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B972CD" w14:textId="77777777" w:rsidR="007048E7" w:rsidRDefault="007048E7" w:rsidP="007048E7">
      <w:pPr>
        <w:pStyle w:val="B1"/>
      </w:pPr>
      <w:r>
        <w:t>-</w:t>
      </w:r>
      <w:r>
        <w:tab/>
        <w:t>Otherwise:</w:t>
      </w:r>
    </w:p>
    <w:p w14:paraId="6375E20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3C6C6821" w14:textId="77777777" w:rsidR="009F7A98" w:rsidRDefault="009F7A98">
      <w:r>
        <w:t>Set</w:t>
      </w:r>
      <w:r w:rsidR="000429A3">
        <w:rPr>
          <w:position w:val="-10"/>
        </w:rPr>
        <w:pict w14:anchorId="31BE55BB">
          <v:shape id="_x0000_i1188" type="#_x0000_t75" style="width:58.6pt;height:15.05pt">
            <v:imagedata r:id="rId165" o:title=""/>
          </v:shape>
        </w:pict>
      </w:r>
      <w:r>
        <w:t xml:space="preserve">, where </w:t>
      </w:r>
      <w:r>
        <w:rPr>
          <w:i/>
        </w:rPr>
        <w:t>C</w:t>
      </w:r>
      <w:r>
        <w:t xml:space="preserve"> is the number of code blocks computed in </w:t>
      </w:r>
      <w:r w:rsidR="00DF4FBD">
        <w:t>clause</w:t>
      </w:r>
      <w:r>
        <w:t xml:space="preserve"> 5.1.2.</w:t>
      </w:r>
    </w:p>
    <w:p w14:paraId="25E38811" w14:textId="77777777" w:rsidR="009F7A98" w:rsidRDefault="009F7A98">
      <w:r>
        <w:t xml:space="preserve">if </w:t>
      </w:r>
      <w:r w:rsidR="000429A3">
        <w:rPr>
          <w:position w:val="-10"/>
        </w:rPr>
        <w:pict w14:anchorId="6DEBA7E5">
          <v:shape id="_x0000_i1189" type="#_x0000_t75" style="width:52.75pt;height:13.4pt">
            <v:imagedata r:id="rId166" o:title=""/>
          </v:shape>
        </w:pict>
      </w:r>
    </w:p>
    <w:p w14:paraId="24E7B1FE" w14:textId="77777777" w:rsidR="009F7A98" w:rsidRDefault="009F7A98" w:rsidP="00B423F0">
      <w:pPr>
        <w:pStyle w:val="B1"/>
      </w:pPr>
      <w:r>
        <w:t>set</w:t>
      </w:r>
      <w:r w:rsidR="000429A3">
        <w:rPr>
          <w:position w:val="-10"/>
        </w:rPr>
        <w:pict w14:anchorId="0494E88B">
          <v:shape id="_x0000_i1190" type="#_x0000_t75" style="width:90.4pt;height:15.05pt">
            <v:imagedata r:id="rId167" o:title=""/>
          </v:shape>
        </w:pict>
      </w:r>
    </w:p>
    <w:p w14:paraId="67A4317E" w14:textId="77777777" w:rsidR="009F7A98" w:rsidRDefault="009F7A98">
      <w:r>
        <w:t>else</w:t>
      </w:r>
    </w:p>
    <w:p w14:paraId="210B8EE9" w14:textId="77777777" w:rsidR="009F7A98" w:rsidRDefault="009F7A98" w:rsidP="00B423F0">
      <w:pPr>
        <w:pStyle w:val="B1"/>
      </w:pPr>
      <w:r>
        <w:t>set</w:t>
      </w:r>
      <w:r w:rsidR="000429A3">
        <w:rPr>
          <w:position w:val="-10"/>
        </w:rPr>
        <w:pict w14:anchorId="5FA9C2C8">
          <v:shape id="_x0000_i1191" type="#_x0000_t75" style="width:90.4pt;height:15.05pt">
            <v:imagedata r:id="rId168" o:title=""/>
          </v:shape>
        </w:pict>
      </w:r>
    </w:p>
    <w:p w14:paraId="537635D8" w14:textId="77777777" w:rsidR="009F7A98" w:rsidRDefault="009F7A98">
      <w:r>
        <w:t>end if</w:t>
      </w:r>
    </w:p>
    <w:p w14:paraId="78FC77F5" w14:textId="77777777" w:rsidR="009F7A98" w:rsidRDefault="009F7A98">
      <w:r>
        <w:t>Set</w:t>
      </w:r>
      <w:r w:rsidR="000429A3">
        <w:rPr>
          <w:position w:val="-32"/>
        </w:rPr>
        <w:pict w14:anchorId="0EA26BE5">
          <v:shape id="_x0000_i1192" type="#_x0000_t75" style="width:169.1pt;height:37.65pt">
            <v:imagedata r:id="rId169" o:title=""/>
          </v:shape>
        </w:pict>
      </w:r>
      <w:r>
        <w:t xml:space="preserve">, where </w:t>
      </w:r>
      <w:r w:rsidR="000429A3">
        <w:rPr>
          <w:position w:val="-10"/>
        </w:rPr>
        <w:pict w14:anchorId="0811DFA0">
          <v:shape id="_x0000_i1193" type="#_x0000_t75" style="width:36.85pt;height:16.75pt">
            <v:imagedata r:id="rId170" o:title=""/>
          </v:shape>
        </w:pict>
      </w:r>
      <w:r>
        <w:t xml:space="preserve"> is the number of rows defined in </w:t>
      </w:r>
      <w:r w:rsidR="00DF4FBD">
        <w:t>clause</w:t>
      </w:r>
      <w:r>
        <w:t xml:space="preserve"> 5.1.4.1.1.</w:t>
      </w:r>
    </w:p>
    <w:p w14:paraId="0892DFB4" w14:textId="77777777" w:rsidR="009F7A98" w:rsidRDefault="009F7A98">
      <w:r>
        <w:t xml:space="preserve">Set </w:t>
      </w:r>
      <w:r>
        <w:rPr>
          <w:i/>
        </w:rPr>
        <w:t>k</w:t>
      </w:r>
      <w:r>
        <w:t xml:space="preserve"> = 0 and </w:t>
      </w:r>
      <w:r>
        <w:rPr>
          <w:i/>
        </w:rPr>
        <w:t>j</w:t>
      </w:r>
      <w:r>
        <w:t xml:space="preserve"> = 0</w:t>
      </w:r>
    </w:p>
    <w:p w14:paraId="059CACE0" w14:textId="77777777" w:rsidR="009F7A98" w:rsidRDefault="009F7A98">
      <w:r>
        <w:t>while {</w:t>
      </w:r>
      <w:r>
        <w:rPr>
          <w:i/>
        </w:rPr>
        <w:t>k</w:t>
      </w:r>
      <w:r>
        <w:t xml:space="preserve"> &lt; </w:t>
      </w:r>
      <w:r>
        <w:rPr>
          <w:i/>
        </w:rPr>
        <w:t>E</w:t>
      </w:r>
      <w:r>
        <w:t>}</w:t>
      </w:r>
    </w:p>
    <w:p w14:paraId="66A0AE7E" w14:textId="77777777" w:rsidR="009F7A98" w:rsidRDefault="009F7A98" w:rsidP="00B423F0">
      <w:pPr>
        <w:pStyle w:val="B1"/>
      </w:pPr>
      <w:r>
        <w:t xml:space="preserve">if </w:t>
      </w:r>
      <w:r w:rsidR="000429A3">
        <w:rPr>
          <w:position w:val="-14"/>
        </w:rPr>
        <w:pict w14:anchorId="30BCAFC7">
          <v:shape id="_x0000_i1194" type="#_x0000_t75" style="width:106.35pt;height:16.75pt">
            <v:imagedata r:id="rId171" o:title=""/>
          </v:shape>
        </w:pict>
      </w:r>
    </w:p>
    <w:p w14:paraId="3D52FC8D" w14:textId="77777777" w:rsidR="009F7A98" w:rsidRDefault="000429A3" w:rsidP="00B423F0">
      <w:pPr>
        <w:pStyle w:val="B1"/>
      </w:pPr>
      <w:r>
        <w:rPr>
          <w:position w:val="-14"/>
        </w:rPr>
        <w:pict w14:anchorId="51B0370A">
          <v:shape id="_x0000_i1195" type="#_x0000_t75" style="width:75.35pt;height:16.75pt">
            <v:imagedata r:id="rId172" o:title=""/>
          </v:shape>
        </w:pict>
      </w:r>
    </w:p>
    <w:p w14:paraId="33AF92D4" w14:textId="77777777" w:rsidR="009F7A98" w:rsidRDefault="009F7A98" w:rsidP="00B423F0">
      <w:pPr>
        <w:pStyle w:val="B1"/>
      </w:pPr>
      <w:r>
        <w:rPr>
          <w:i/>
        </w:rPr>
        <w:t>k</w:t>
      </w:r>
      <w:r>
        <w:t xml:space="preserve"> = </w:t>
      </w:r>
      <w:r>
        <w:rPr>
          <w:i/>
        </w:rPr>
        <w:t>k</w:t>
      </w:r>
      <w:r>
        <w:t xml:space="preserve"> +1</w:t>
      </w:r>
    </w:p>
    <w:p w14:paraId="71A08E2D" w14:textId="77777777" w:rsidR="009F7A98" w:rsidRDefault="009F7A98" w:rsidP="00B423F0">
      <w:pPr>
        <w:pStyle w:val="B1"/>
      </w:pPr>
      <w:r>
        <w:t>end if</w:t>
      </w:r>
    </w:p>
    <w:p w14:paraId="377B5945" w14:textId="77777777" w:rsidR="009F7A98" w:rsidRDefault="009F7A98" w:rsidP="00B423F0">
      <w:pPr>
        <w:pStyle w:val="B1"/>
      </w:pPr>
      <w:r>
        <w:rPr>
          <w:i/>
        </w:rPr>
        <w:t>j</w:t>
      </w:r>
      <w:r>
        <w:t xml:space="preserve"> = </w:t>
      </w:r>
      <w:r>
        <w:rPr>
          <w:i/>
        </w:rPr>
        <w:t>j</w:t>
      </w:r>
      <w:r>
        <w:t xml:space="preserve"> +1</w:t>
      </w:r>
    </w:p>
    <w:p w14:paraId="121C8EE6" w14:textId="77777777" w:rsidR="009F7A98" w:rsidRDefault="009F7A98">
      <w:r>
        <w:t>end while</w:t>
      </w:r>
    </w:p>
    <w:p w14:paraId="6CA2D76E" w14:textId="77777777" w:rsidR="009F7A98" w:rsidRDefault="009F7A98">
      <w:pPr>
        <w:pStyle w:val="Heading4"/>
      </w:pPr>
      <w:bookmarkStart w:id="83" w:name="_Toc10818723"/>
      <w:bookmarkStart w:id="84" w:name="_Toc20409133"/>
      <w:bookmarkStart w:id="85" w:name="_Toc74564293"/>
      <w:r>
        <w:t>5.1.4.2</w:t>
      </w:r>
      <w:r>
        <w:tab/>
        <w:t>Rate matching for convolutionally coded transport channels and control information</w:t>
      </w:r>
      <w:bookmarkEnd w:id="83"/>
      <w:bookmarkEnd w:id="84"/>
      <w:bookmarkEnd w:id="85"/>
    </w:p>
    <w:p w14:paraId="3E2F9AE9" w14:textId="77777777" w:rsidR="009F7A98" w:rsidRDefault="009F7A98">
      <w:r>
        <w:t xml:space="preserve">The rate matching for convolutionally coded transport channels and control information consists of interleaving the three bit streams, </w:t>
      </w:r>
      <w:r w:rsidR="000429A3">
        <w:rPr>
          <w:position w:val="-12"/>
        </w:rPr>
        <w:pict w14:anchorId="703C5AFD">
          <v:shape id="_x0000_i1196" type="#_x0000_t75" style="width:19.25pt;height:19.25pt">
            <v:imagedata r:id="rId110" o:title=""/>
          </v:shape>
        </w:pict>
      </w:r>
      <w:r>
        <w:t xml:space="preserve">, </w:t>
      </w:r>
      <w:r w:rsidR="000429A3">
        <w:rPr>
          <w:position w:val="-12"/>
        </w:rPr>
        <w:pict w14:anchorId="567B8C60">
          <v:shape id="_x0000_i1197" type="#_x0000_t75" style="width:18.4pt;height:19.25pt">
            <v:imagedata r:id="rId111" o:title=""/>
          </v:shape>
        </w:pict>
      </w:r>
      <w:r>
        <w:t xml:space="preserve"> and </w:t>
      </w:r>
      <w:r w:rsidR="000429A3">
        <w:rPr>
          <w:position w:val="-12"/>
        </w:rPr>
        <w:pict w14:anchorId="5CC53170">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14:paraId="4356B18A" w14:textId="77777777" w:rsidR="00B423F0" w:rsidRDefault="00B423F0"/>
    <w:p w14:paraId="6FE5CD40" w14:textId="77777777" w:rsidR="009F7A98" w:rsidRDefault="000429A3" w:rsidP="00B423F0">
      <w:pPr>
        <w:pStyle w:val="TH"/>
      </w:pPr>
      <w:r>
        <w:pict w14:anchorId="14068B7A">
          <v:shape id="_x0000_i1199" type="#_x0000_t75" style="width:321.5pt;height:147.35pt">
            <v:imagedata r:id="rId113" o:title=""/>
          </v:shape>
        </w:pict>
      </w:r>
    </w:p>
    <w:p w14:paraId="5E001373" w14:textId="77777777" w:rsidR="009F7A98" w:rsidRDefault="009F7A98">
      <w:pPr>
        <w:pStyle w:val="TF"/>
      </w:pPr>
      <w:r>
        <w:t>Figure 5.1.4-2. Rate matching for convolutionally coded transport c</w:t>
      </w:r>
      <w:r w:rsidR="00422414">
        <w:t>hannels and control information</w:t>
      </w:r>
    </w:p>
    <w:p w14:paraId="43F6FEB7" w14:textId="77777777" w:rsidR="009F7A98" w:rsidRDefault="009F7A98">
      <w:r>
        <w:lastRenderedPageBreak/>
        <w:t xml:space="preserve">The bit stream </w:t>
      </w:r>
      <w:r w:rsidR="000429A3">
        <w:rPr>
          <w:position w:val="-12"/>
        </w:rPr>
        <w:pict w14:anchorId="5A218F7A">
          <v:shape id="_x0000_i1200" type="#_x0000_t75" style="width:19.25pt;height:19.25pt">
            <v:imagedata r:id="rId110" o:title=""/>
          </v:shape>
        </w:pict>
      </w:r>
      <w:r>
        <w:t xml:space="preserve"> is interleaved according to the sub-block interleaver defined in </w:t>
      </w:r>
      <w:r w:rsidR="00DF4FBD">
        <w:t>clause</w:t>
      </w:r>
      <w:r>
        <w:t xml:space="preserve"> 5.1.4.2.1 with an output sequence defined as </w:t>
      </w:r>
      <w:r w:rsidR="000429A3">
        <w:rPr>
          <w:position w:val="-16"/>
        </w:rPr>
        <w:pict w14:anchorId="548A1216">
          <v:shape id="_x0000_i1201" type="#_x0000_t75" style="width:96.3pt;height:20.95pt">
            <v:imagedata r:id="rId114" o:title=""/>
          </v:shape>
        </w:pict>
      </w:r>
      <w:r>
        <w:t xml:space="preserve"> and where </w:t>
      </w:r>
      <w:r w:rsidR="000429A3">
        <w:rPr>
          <w:position w:val="-10"/>
        </w:rPr>
        <w:pict w14:anchorId="4FE4BCDE">
          <v:shape id="_x0000_i1202" type="#_x0000_t75" style="width:18.4pt;height:15.05pt">
            <v:imagedata r:id="rId115" o:title=""/>
          </v:shape>
        </w:pict>
      </w:r>
      <w:r>
        <w:rPr>
          <w:rFonts w:ascii="Arial" w:hAnsi="Arial" w:cs="Arial"/>
          <w:i/>
        </w:rPr>
        <w:t xml:space="preserve"> </w:t>
      </w:r>
      <w:r>
        <w:t xml:space="preserve">is defined in </w:t>
      </w:r>
      <w:r w:rsidR="00DF4FBD">
        <w:t>clause</w:t>
      </w:r>
      <w:r>
        <w:t xml:space="preserve"> 5.1.4.2.1.</w:t>
      </w:r>
    </w:p>
    <w:p w14:paraId="75968772" w14:textId="77777777" w:rsidR="009F7A98" w:rsidRDefault="009F7A98">
      <w:pPr>
        <w:rPr>
          <w:lang w:val="en-US"/>
        </w:rPr>
      </w:pPr>
      <w:r>
        <w:t xml:space="preserve">The bit stream </w:t>
      </w:r>
      <w:r w:rsidR="000429A3">
        <w:rPr>
          <w:position w:val="-12"/>
        </w:rPr>
        <w:pict w14:anchorId="152E798D">
          <v:shape id="_x0000_i1203" type="#_x0000_t75" style="width:18.4pt;height:19.25pt">
            <v:imagedata r:id="rId111" o:title=""/>
          </v:shape>
        </w:pict>
      </w:r>
      <w:r>
        <w:t xml:space="preserve"> is interleaved according to the sub-block interleaver defined in </w:t>
      </w:r>
      <w:r w:rsidR="00DF4FBD">
        <w:t>clause</w:t>
      </w:r>
      <w:r>
        <w:t xml:space="preserve"> 5.1.4.2.1 with an output sequence defined as</w:t>
      </w:r>
      <w:r w:rsidR="000429A3">
        <w:rPr>
          <w:position w:val="-16"/>
        </w:rPr>
        <w:pict w14:anchorId="32F9D517">
          <v:shape id="_x0000_i1204" type="#_x0000_t75" style="width:91.25pt;height:20.95pt">
            <v:imagedata r:id="rId116" o:title=""/>
          </v:shape>
        </w:pict>
      </w:r>
      <w:r>
        <w:t>.</w:t>
      </w:r>
    </w:p>
    <w:p w14:paraId="2AD71FDE" w14:textId="77777777" w:rsidR="009F7A98" w:rsidRDefault="009F7A98">
      <w:pPr>
        <w:rPr>
          <w:lang w:val="en-US"/>
        </w:rPr>
      </w:pPr>
      <w:r>
        <w:t xml:space="preserve">The bit stream </w:t>
      </w:r>
      <w:r w:rsidR="000429A3">
        <w:rPr>
          <w:position w:val="-12"/>
        </w:rPr>
        <w:pict w14:anchorId="3570960B">
          <v:shape id="_x0000_i1205" type="#_x0000_t75" style="width:19.25pt;height:19.25pt">
            <v:imagedata r:id="rId112" o:title=""/>
          </v:shape>
        </w:pict>
      </w:r>
      <w:r>
        <w:t xml:space="preserve"> is interleaved according to the sub-block interleaver defined in </w:t>
      </w:r>
      <w:r w:rsidR="00DF4FBD">
        <w:t>clause</w:t>
      </w:r>
      <w:r>
        <w:t xml:space="preserve"> 5.1.4.2.1 with an output sequence defined as</w:t>
      </w:r>
      <w:r w:rsidR="000429A3">
        <w:rPr>
          <w:position w:val="-16"/>
        </w:rPr>
        <w:pict w14:anchorId="3B38F0CC">
          <v:shape id="_x0000_i1206" type="#_x0000_t75" style="width:96.3pt;height:20.95pt">
            <v:imagedata r:id="rId117" o:title=""/>
          </v:shape>
        </w:pict>
      </w:r>
      <w:r>
        <w:t>.</w:t>
      </w:r>
    </w:p>
    <w:p w14:paraId="19EE6071" w14:textId="77777777" w:rsidR="009F7A98" w:rsidRDefault="009F7A98">
      <w:r>
        <w:t xml:space="preserve">The sequence of bits </w:t>
      </w:r>
      <w:r w:rsidR="000429A3">
        <w:rPr>
          <w:position w:val="-10"/>
        </w:rPr>
        <w:pict w14:anchorId="127AA2EB">
          <v:shape id="_x0000_i1207" type="#_x0000_t75" style="width:12.55pt;height:15.05pt">
            <v:imagedata r:id="rId118" o:title=""/>
          </v:shape>
        </w:pict>
      </w:r>
      <w:r>
        <w:t xml:space="preserve"> for transmission is generated according to </w:t>
      </w:r>
      <w:r w:rsidR="00DF4FBD">
        <w:t>clause</w:t>
      </w:r>
      <w:r>
        <w:t xml:space="preserve"> 5.1.4.2.2.</w:t>
      </w:r>
    </w:p>
    <w:p w14:paraId="68F68BE4" w14:textId="77777777" w:rsidR="009F7A98" w:rsidRDefault="009F7A98">
      <w:pPr>
        <w:pStyle w:val="Heading5"/>
      </w:pPr>
      <w:bookmarkStart w:id="86" w:name="_Toc10818724"/>
      <w:bookmarkStart w:id="87" w:name="_Toc20409134"/>
      <w:bookmarkStart w:id="88" w:name="_Toc74564294"/>
      <w:r>
        <w:t>5.1.4.2.1</w:t>
      </w:r>
      <w:r>
        <w:tab/>
        <w:t>Sub-block interleaver</w:t>
      </w:r>
      <w:bookmarkEnd w:id="86"/>
      <w:bookmarkEnd w:id="87"/>
      <w:bookmarkEnd w:id="88"/>
    </w:p>
    <w:p w14:paraId="5561968C" w14:textId="77777777" w:rsidR="009F7A98" w:rsidRDefault="009F7A98">
      <w:r>
        <w:t>The bits input to the block interleaver are denoted by</w:t>
      </w:r>
      <w:r w:rsidR="000429A3">
        <w:rPr>
          <w:position w:val="-10"/>
        </w:rPr>
        <w:pict w14:anchorId="05C8DEED">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14:paraId="1BD96835" w14:textId="77777777" w:rsidR="009F7A98" w:rsidRDefault="009F7A98">
      <w:pPr>
        <w:pStyle w:val="B1"/>
      </w:pPr>
      <w:r>
        <w:t>(1)</w:t>
      </w:r>
      <w:r>
        <w:tab/>
        <w:t>Assign</w:t>
      </w:r>
      <w:r w:rsidR="000429A3">
        <w:rPr>
          <w:position w:val="-10"/>
        </w:rPr>
        <w:pict w14:anchorId="061CDD81">
          <v:shape id="_x0000_i1209" type="#_x0000_t75" style="width:58.6pt;height:16.75pt">
            <v:imagedata r:id="rId174" o:title=""/>
          </v:shape>
        </w:pict>
      </w:r>
      <w:r>
        <w:t>to be the number of columns of the matrix. The columns of the matrix are numbered 0, 1, 2,…,</w:t>
      </w:r>
      <w:r w:rsidR="000429A3">
        <w:rPr>
          <w:position w:val="-10"/>
        </w:rPr>
        <w:pict w14:anchorId="1C6A4235">
          <v:shape id="_x0000_i1210" type="#_x0000_t75" style="width:49.4pt;height:16.75pt">
            <v:imagedata r:id="rId175" o:title=""/>
          </v:shape>
        </w:pict>
      </w:r>
      <w:r>
        <w:t>from left to right.</w:t>
      </w:r>
    </w:p>
    <w:p w14:paraId="7E7F6994" w14:textId="77777777" w:rsidR="009F7A98" w:rsidRDefault="009F7A98">
      <w:pPr>
        <w:pStyle w:val="B1"/>
      </w:pPr>
      <w:r>
        <w:t>(2)</w:t>
      </w:r>
      <w:r>
        <w:tab/>
        <w:t>Determine the number of rows of the matrix</w:t>
      </w:r>
      <w:r w:rsidR="000429A3">
        <w:rPr>
          <w:position w:val="-10"/>
        </w:rPr>
        <w:pict w14:anchorId="337AA267">
          <v:shape id="_x0000_i1211" type="#_x0000_t75" style="width:36.85pt;height:16.75pt">
            <v:imagedata r:id="rId176" o:title=""/>
          </v:shape>
        </w:pict>
      </w:r>
      <w:r>
        <w:t xml:space="preserve">, by finding minimum integer </w:t>
      </w:r>
      <w:r w:rsidR="000429A3">
        <w:rPr>
          <w:position w:val="-10"/>
        </w:rPr>
        <w:pict w14:anchorId="02B51746">
          <v:shape id="_x0000_i1212" type="#_x0000_t75" style="width:36.85pt;height:16.75pt">
            <v:imagedata r:id="rId177" o:title=""/>
          </v:shape>
        </w:pict>
      </w:r>
      <w:r>
        <w:rPr>
          <w:i/>
        </w:rPr>
        <w:t xml:space="preserve"> </w:t>
      </w:r>
      <w:r>
        <w:t>such that:</w:t>
      </w:r>
    </w:p>
    <w:p w14:paraId="79025909" w14:textId="77777777" w:rsidR="009F7A98" w:rsidRDefault="000429A3">
      <w:pPr>
        <w:pStyle w:val="EQ"/>
        <w:jc w:val="center"/>
      </w:pPr>
      <w:r>
        <w:rPr>
          <w:position w:val="-10"/>
        </w:rPr>
        <w:pict w14:anchorId="784A8156">
          <v:shape id="_x0000_i1213" type="#_x0000_t75" style="width:103.8pt;height:16.75pt">
            <v:imagedata r:id="rId178" o:title=""/>
          </v:shape>
        </w:pict>
      </w:r>
    </w:p>
    <w:p w14:paraId="6A1E9B4A" w14:textId="77777777" w:rsidR="009F7A98" w:rsidRDefault="009F7A98">
      <w:pPr>
        <w:pStyle w:val="B2"/>
        <w:rPr>
          <w:i/>
          <w:lang w:val="en-US"/>
        </w:rPr>
      </w:pPr>
      <w:r>
        <w:t>The rows of rectangular matrix are numbered 0, 1, 2,…,</w:t>
      </w:r>
      <w:r w:rsidR="000429A3">
        <w:rPr>
          <w:position w:val="-12"/>
        </w:rPr>
        <w:pict w14:anchorId="5D50C730">
          <v:shape id="_x0000_i1214" type="#_x0000_t75" style="width:52.75pt;height:19.25pt">
            <v:imagedata r:id="rId179" o:title=""/>
          </v:shape>
        </w:pict>
      </w:r>
      <w:r>
        <w:t>from top to bottom.</w:t>
      </w:r>
    </w:p>
    <w:p w14:paraId="33384AD0" w14:textId="77777777" w:rsidR="009F7A98" w:rsidRDefault="009F7A98">
      <w:pPr>
        <w:pStyle w:val="B1"/>
      </w:pPr>
      <w:r>
        <w:rPr>
          <w:rFonts w:eastAsia="MS PMincho"/>
        </w:rPr>
        <w:t>(3)</w:t>
      </w:r>
      <w:r>
        <w:rPr>
          <w:rFonts w:eastAsia="MS PMincho"/>
        </w:rPr>
        <w:tab/>
      </w:r>
      <w:r>
        <w:rPr>
          <w:rFonts w:eastAsia="?? ??"/>
        </w:rPr>
        <w:t>If</w:t>
      </w:r>
      <w:r w:rsidR="000429A3">
        <w:rPr>
          <w:position w:val="-10"/>
        </w:rPr>
        <w:pict w14:anchorId="7EF67272">
          <v:shape id="_x0000_i1215" type="#_x0000_t75" style="width:103.8pt;height:16.75pt">
            <v:imagedata r:id="rId180" o:title=""/>
          </v:shape>
        </w:pict>
      </w:r>
      <w:r>
        <w:t>, then</w:t>
      </w:r>
      <w:r w:rsidR="000429A3">
        <w:rPr>
          <w:position w:val="-10"/>
        </w:rPr>
        <w:pict w14:anchorId="4F9182D6">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429A3">
        <w:rPr>
          <w:rFonts w:eastAsia="MS PMincho"/>
          <w:position w:val="-14"/>
        </w:rPr>
        <w:pict w14:anchorId="1C553CA9">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0429A3">
        <w:rPr>
          <w:i/>
          <w:position w:val="-10"/>
        </w:rPr>
        <w:pict w14:anchorId="0D04EEF9">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119ADABE" w14:textId="77777777" w:rsidR="009F7A98" w:rsidRDefault="00B423F0" w:rsidP="00B423F0">
      <w:pPr>
        <w:pStyle w:val="EQ"/>
      </w:pPr>
      <w:r>
        <w:tab/>
      </w:r>
      <w:r w:rsidR="000429A3">
        <w:rPr>
          <w:position w:val="-66"/>
        </w:rPr>
        <w:pict w14:anchorId="11507631">
          <v:shape id="_x0000_i1219" type="#_x0000_t75" style="width:391.8pt;height:70.35pt">
            <v:imagedata r:id="rId183" o:title=""/>
          </v:shape>
        </w:pict>
      </w:r>
    </w:p>
    <w:p w14:paraId="7CC661F1" w14:textId="77777777" w:rsidR="009F7A98" w:rsidRDefault="009F7A98">
      <w:pPr>
        <w:pStyle w:val="B1"/>
      </w:pPr>
      <w:r>
        <w:t>(4)</w:t>
      </w:r>
      <w:r w:rsidR="00D054B0">
        <w:tab/>
      </w:r>
      <w:r>
        <w:t>Perform the inter-column permutation for the matrix based on the pattern</w:t>
      </w:r>
      <w:r w:rsidR="000429A3">
        <w:rPr>
          <w:position w:val="-18"/>
        </w:rPr>
        <w:pict w14:anchorId="56D2DDF6">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0429A3">
        <w:rPr>
          <w:i/>
          <w:position w:val="-10"/>
        </w:rPr>
        <w:pict w14:anchorId="729A0DFE">
          <v:shape id="_x0000_i1221" type="#_x0000_t75" style="width:82.9pt;height:16.75pt">
            <v:imagedata r:id="rId185" o:title=""/>
          </v:shape>
        </w:pict>
      </w:r>
      <w:r>
        <w:t xml:space="preserve"> </w:t>
      </w:r>
      <w:r>
        <w:rPr>
          <w:rFonts w:eastAsia="MS PMincho"/>
        </w:rPr>
        <w:t>matrix</w:t>
      </w:r>
      <w:r>
        <w:t xml:space="preserve"> is equal to</w:t>
      </w:r>
    </w:p>
    <w:p w14:paraId="61A86039" w14:textId="77777777" w:rsidR="009F7A98" w:rsidRDefault="00B423F0" w:rsidP="00B423F0">
      <w:pPr>
        <w:pStyle w:val="EQ"/>
      </w:pPr>
      <w:r>
        <w:tab/>
      </w:r>
      <w:r w:rsidR="000429A3">
        <w:rPr>
          <w:position w:val="-64"/>
        </w:rPr>
        <w:pict w14:anchorId="1B17AB22">
          <v:shape id="_x0000_i1222" type="#_x0000_t75" style="width:463pt;height:68.65pt">
            <v:imagedata r:id="rId186" o:title=""/>
          </v:shape>
        </w:pict>
      </w:r>
      <w:r w:rsidR="009F7A98">
        <w:t xml:space="preserve"> </w:t>
      </w:r>
    </w:p>
    <w:p w14:paraId="13804659" w14:textId="77777777" w:rsidR="009F7A98" w:rsidRDefault="009F7A98">
      <w:pPr>
        <w:pStyle w:val="B1"/>
        <w:rPr>
          <w:rFonts w:eastAsia="MS PMincho"/>
        </w:rPr>
      </w:pPr>
      <w:r>
        <w:t>(5)</w:t>
      </w:r>
      <w:r>
        <w:tab/>
        <w:t>The output of the block interleaver is the bit sequence read out column by column from the inter-column permuted</w:t>
      </w:r>
      <w:r w:rsidR="000429A3">
        <w:rPr>
          <w:i/>
          <w:position w:val="-10"/>
        </w:rPr>
        <w:pict w14:anchorId="760CF384">
          <v:shape id="_x0000_i1223" type="#_x0000_t75" style="width:82.9pt;height:16.75pt">
            <v:imagedata r:id="rId185" o:title=""/>
          </v:shape>
        </w:pict>
      </w:r>
      <w:r>
        <w:t>matrix. The bits after sub-block interleaving are denoted by</w:t>
      </w:r>
      <w:r w:rsidR="000429A3">
        <w:rPr>
          <w:position w:val="-16"/>
        </w:rPr>
        <w:pict w14:anchorId="69E709AF">
          <v:shape id="_x0000_i1224" type="#_x0000_t75" style="width:91.25pt;height:20.95pt">
            <v:imagedata r:id="rId137" o:title=""/>
          </v:shape>
        </w:pict>
      </w:r>
      <w:r>
        <w:rPr>
          <w:rFonts w:eastAsia="MS PMincho"/>
        </w:rPr>
        <w:t xml:space="preserve">, where </w:t>
      </w:r>
      <w:r w:rsidR="000429A3">
        <w:rPr>
          <w:rFonts w:eastAsia="MS PMincho"/>
          <w:position w:val="-12"/>
        </w:rPr>
        <w:pict w14:anchorId="5F6B6CCB">
          <v:shape id="_x0000_i1225" type="#_x0000_t75" style="width:16.75pt;height:19.25pt">
            <v:imagedata r:id="rId138" o:title=""/>
          </v:shape>
        </w:pict>
      </w:r>
      <w:r>
        <w:rPr>
          <w:rFonts w:eastAsia="MS PMincho"/>
        </w:rPr>
        <w:t xml:space="preserve"> corresponds to</w:t>
      </w:r>
      <w:r w:rsidR="000429A3">
        <w:rPr>
          <w:rFonts w:eastAsia="MS PMincho"/>
          <w:position w:val="-14"/>
        </w:rPr>
        <w:pict w14:anchorId="37398901">
          <v:shape id="_x0000_i1226" type="#_x0000_t75" style="width:22.6pt;height:16.75pt">
            <v:imagedata r:id="rId187" o:title=""/>
          </v:shape>
        </w:pict>
      </w:r>
      <w:r>
        <w:rPr>
          <w:rFonts w:eastAsia="MS PMincho"/>
        </w:rPr>
        <w:t xml:space="preserve">, </w:t>
      </w:r>
      <w:r w:rsidR="000429A3">
        <w:rPr>
          <w:rFonts w:eastAsia="MS PMincho"/>
          <w:position w:val="-12"/>
        </w:rPr>
        <w:pict w14:anchorId="3549BC5D">
          <v:shape id="_x0000_i1227" type="#_x0000_t75" style="width:16.75pt;height:19.25pt">
            <v:imagedata r:id="rId140" o:title=""/>
          </v:shape>
        </w:pict>
      </w:r>
      <w:r>
        <w:rPr>
          <w:rFonts w:eastAsia="MS PMincho"/>
        </w:rPr>
        <w:t xml:space="preserve"> to</w:t>
      </w:r>
      <w:r w:rsidR="000429A3">
        <w:rPr>
          <w:rFonts w:eastAsia="MS PMincho"/>
          <w:position w:val="-18"/>
        </w:rPr>
        <w:pict w14:anchorId="68CBFCD2">
          <v:shape id="_x0000_i1228" type="#_x0000_t75" style="width:55.25pt;height:19.25pt">
            <v:imagedata r:id="rId188" o:title=""/>
          </v:shape>
        </w:pict>
      </w:r>
      <w:r>
        <w:rPr>
          <w:rFonts w:eastAsia="MS PMincho"/>
        </w:rPr>
        <w:t xml:space="preserve">… and </w:t>
      </w:r>
      <w:r w:rsidR="000429A3">
        <w:rPr>
          <w:i/>
          <w:position w:val="-10"/>
        </w:rPr>
        <w:pict w14:anchorId="74AEF79A">
          <v:shape id="_x0000_i1229" type="#_x0000_t75" style="width:108.85pt;height:16.75pt">
            <v:imagedata r:id="rId189" o:title=""/>
          </v:shape>
        </w:pict>
      </w:r>
      <w:r>
        <w:rPr>
          <w:rFonts w:eastAsia="MS PMincho"/>
        </w:rPr>
        <w:t xml:space="preserve"> </w:t>
      </w:r>
    </w:p>
    <w:p w14:paraId="3B177D6E"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0A30805F" w14:textId="77777777" w:rsidTr="00382E1D">
        <w:trPr>
          <w:cantSplit/>
          <w:jc w:val="center"/>
        </w:trPr>
        <w:tc>
          <w:tcPr>
            <w:tcW w:w="2518" w:type="dxa"/>
          </w:tcPr>
          <w:p w14:paraId="0F33A82D" w14:textId="77777777" w:rsidR="009F7A98" w:rsidRDefault="009F7A98">
            <w:pPr>
              <w:pStyle w:val="TAH"/>
            </w:pPr>
            <w:r>
              <w:t xml:space="preserve">Number of columns </w:t>
            </w:r>
            <w:r w:rsidR="000429A3">
              <w:rPr>
                <w:position w:val="-10"/>
              </w:rPr>
              <w:pict w14:anchorId="775DBDB0">
                <v:shape id="_x0000_i1230" type="#_x0000_t75" style="width:36.85pt;height:16.75pt">
                  <v:imagedata r:id="rId190" o:title=""/>
                </v:shape>
              </w:pict>
            </w:r>
          </w:p>
        </w:tc>
        <w:tc>
          <w:tcPr>
            <w:tcW w:w="4678" w:type="dxa"/>
          </w:tcPr>
          <w:p w14:paraId="4BC77733" w14:textId="77777777" w:rsidR="009F7A98" w:rsidRDefault="009F7A98">
            <w:pPr>
              <w:pStyle w:val="TAH"/>
            </w:pPr>
            <w:r>
              <w:t>Inter-column permutation pattern</w:t>
            </w:r>
          </w:p>
          <w:p w14:paraId="3E34C9DA" w14:textId="77777777" w:rsidR="009F7A98" w:rsidRDefault="000429A3">
            <w:pPr>
              <w:pStyle w:val="TAH"/>
            </w:pPr>
            <w:r>
              <w:rPr>
                <w:position w:val="-10"/>
                <w:sz w:val="22"/>
              </w:rPr>
              <w:pict w14:anchorId="6242F4C2">
                <v:shape id="_x0000_i1231" type="#_x0000_t75" style="width:133.1pt;height:16.75pt">
                  <v:imagedata r:id="rId191" o:title=""/>
                </v:shape>
              </w:pict>
            </w:r>
          </w:p>
        </w:tc>
      </w:tr>
      <w:tr w:rsidR="009F7A98" w14:paraId="7CED8B9E" w14:textId="77777777" w:rsidTr="00382E1D">
        <w:trPr>
          <w:cantSplit/>
          <w:jc w:val="center"/>
        </w:trPr>
        <w:tc>
          <w:tcPr>
            <w:tcW w:w="2518" w:type="dxa"/>
            <w:vAlign w:val="center"/>
          </w:tcPr>
          <w:p w14:paraId="01B97DA1" w14:textId="77777777" w:rsidR="009F7A98" w:rsidRDefault="009F7A98">
            <w:pPr>
              <w:pStyle w:val="TAC"/>
            </w:pPr>
            <w:r>
              <w:t>32</w:t>
            </w:r>
          </w:p>
        </w:tc>
        <w:tc>
          <w:tcPr>
            <w:tcW w:w="4678" w:type="dxa"/>
          </w:tcPr>
          <w:p w14:paraId="4415370B"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40122F73" w14:textId="77777777" w:rsidR="009F7A98" w:rsidRDefault="009F7A98"/>
    <w:p w14:paraId="14B31CC8" w14:textId="77777777" w:rsidR="009F7A98" w:rsidRDefault="009F7A98">
      <w:r>
        <w:t>This block interleaver is also used in interleaving PDCCH modulation symbols. In that case, the input bit sequence consists of PDCCH symbol quadruplets [2].</w:t>
      </w:r>
    </w:p>
    <w:p w14:paraId="3663DB81" w14:textId="77777777" w:rsidR="009F7A98" w:rsidRDefault="009F7A98">
      <w:pPr>
        <w:pStyle w:val="Heading5"/>
      </w:pPr>
      <w:bookmarkStart w:id="89" w:name="_Toc10818725"/>
      <w:bookmarkStart w:id="90" w:name="_Toc20409135"/>
      <w:bookmarkStart w:id="91" w:name="_Toc74564295"/>
      <w:r>
        <w:t>5.1.4.2.2</w:t>
      </w:r>
      <w:r>
        <w:tab/>
        <w:t>Bit collection, selection and transmission</w:t>
      </w:r>
      <w:bookmarkEnd w:id="89"/>
      <w:bookmarkEnd w:id="90"/>
      <w:bookmarkEnd w:id="91"/>
    </w:p>
    <w:p w14:paraId="2FE8BC34" w14:textId="77777777" w:rsidR="009F7A98" w:rsidRDefault="009F7A98">
      <w:r>
        <w:t xml:space="preserve">The circular buffer of length </w:t>
      </w:r>
      <w:r w:rsidR="000429A3">
        <w:rPr>
          <w:position w:val="-10"/>
        </w:rPr>
        <w:pict w14:anchorId="3DB49F01">
          <v:shape id="_x0000_i1232" type="#_x0000_t75" style="width:46.9pt;height:15.05pt">
            <v:imagedata r:id="rId149" o:title=""/>
          </v:shape>
        </w:pict>
      </w:r>
      <w:r>
        <w:t xml:space="preserve"> is generated as follows:</w:t>
      </w:r>
    </w:p>
    <w:p w14:paraId="0E88F6A7" w14:textId="77777777" w:rsidR="009F7A98" w:rsidRDefault="000429A3" w:rsidP="00B423F0">
      <w:pPr>
        <w:pStyle w:val="B1"/>
        <w:rPr>
          <w:i/>
          <w:vertAlign w:val="subscript"/>
          <w:lang w:val="nb-NO"/>
        </w:rPr>
      </w:pPr>
      <w:r>
        <w:rPr>
          <w:position w:val="-12"/>
        </w:rPr>
        <w:pict w14:anchorId="5544ABC0">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67DBC0B">
          <v:shape id="_x0000_i1234" type="#_x0000_t75" style="width:31.8pt;height:15.05pt">
            <v:imagedata r:id="rId151" o:title=""/>
          </v:shape>
        </w:pict>
      </w:r>
    </w:p>
    <w:p w14:paraId="376B1D64" w14:textId="77777777" w:rsidR="009F7A98" w:rsidRDefault="000429A3" w:rsidP="00B423F0">
      <w:pPr>
        <w:pStyle w:val="B1"/>
        <w:rPr>
          <w:lang w:val="nb-NO"/>
        </w:rPr>
      </w:pPr>
      <w:r>
        <w:rPr>
          <w:position w:val="-14"/>
        </w:rPr>
        <w:pict w14:anchorId="60A3BCEC">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04939C27">
          <v:shape id="_x0000_i1236" type="#_x0000_t75" style="width:31.8pt;height:15.05pt">
            <v:imagedata r:id="rId151" o:title=""/>
          </v:shape>
        </w:pict>
      </w:r>
    </w:p>
    <w:p w14:paraId="23534C10" w14:textId="77777777" w:rsidR="009F7A98" w:rsidRDefault="000429A3" w:rsidP="00B423F0">
      <w:pPr>
        <w:pStyle w:val="B1"/>
        <w:rPr>
          <w:lang w:val="nb-NO"/>
        </w:rPr>
      </w:pPr>
      <w:r>
        <w:rPr>
          <w:position w:val="-14"/>
        </w:rPr>
        <w:pict w14:anchorId="2DDA45A8">
          <v:shape id="_x0000_i1237" type="#_x0000_t75" style="width:59.45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29AF0E6E">
          <v:shape id="_x0000_i1238" type="#_x0000_t75" style="width:31.8pt;height:15.05pt">
            <v:imagedata r:id="rId151" o:title=""/>
          </v:shape>
        </w:pict>
      </w:r>
    </w:p>
    <w:p w14:paraId="4D99C745" w14:textId="77777777" w:rsidR="009F7A98" w:rsidRDefault="009F7A98">
      <w:r>
        <w:t xml:space="preserve">Denoting by </w:t>
      </w:r>
      <w:r>
        <w:rPr>
          <w:i/>
        </w:rPr>
        <w:t>E</w:t>
      </w:r>
      <w:r>
        <w:t xml:space="preserve"> the rate matching output sequence length, the rate matching output bit sequence is </w:t>
      </w:r>
      <w:r w:rsidR="000429A3">
        <w:rPr>
          <w:position w:val="-10"/>
        </w:rPr>
        <w:pict w14:anchorId="3BC967FB">
          <v:shape id="_x0000_i1239" type="#_x0000_t75" style="width:12.55pt;height:15.05pt">
            <v:imagedata r:id="rId162" o:title=""/>
          </v:shape>
        </w:pict>
      </w:r>
      <w:r>
        <w:t xml:space="preserve">, </w:t>
      </w:r>
      <w:r>
        <w:rPr>
          <w:i/>
        </w:rPr>
        <w:t>k</w:t>
      </w:r>
      <w:r>
        <w:t xml:space="preserve"> = 0,1,..., </w:t>
      </w:r>
      <w:r w:rsidR="000429A3">
        <w:rPr>
          <w:position w:val="-4"/>
        </w:rPr>
        <w:pict w14:anchorId="38A6CFBE">
          <v:shape id="_x0000_i1240" type="#_x0000_t75" style="width:22.6pt;height:10.9pt">
            <v:imagedata r:id="rId194" o:title=""/>
          </v:shape>
        </w:pict>
      </w:r>
      <w:r>
        <w:t>.</w:t>
      </w:r>
    </w:p>
    <w:p w14:paraId="1F7E8A85" w14:textId="77777777" w:rsidR="009F7A98" w:rsidRDefault="009F7A98">
      <w:r>
        <w:t xml:space="preserve">Set </w:t>
      </w:r>
      <w:r>
        <w:rPr>
          <w:i/>
        </w:rPr>
        <w:t>k</w:t>
      </w:r>
      <w:r>
        <w:t xml:space="preserve"> = 0 and </w:t>
      </w:r>
      <w:r>
        <w:rPr>
          <w:i/>
        </w:rPr>
        <w:t>j</w:t>
      </w:r>
      <w:r>
        <w:t xml:space="preserve"> = 0</w:t>
      </w:r>
    </w:p>
    <w:p w14:paraId="5494CBBC" w14:textId="77777777" w:rsidR="009F7A98" w:rsidRDefault="009F7A98">
      <w:r>
        <w:t>while {</w:t>
      </w:r>
      <w:r>
        <w:rPr>
          <w:i/>
        </w:rPr>
        <w:t>k</w:t>
      </w:r>
      <w:r>
        <w:t xml:space="preserve"> &lt; </w:t>
      </w:r>
      <w:r>
        <w:rPr>
          <w:i/>
        </w:rPr>
        <w:t>E</w:t>
      </w:r>
      <w:r>
        <w:t>}</w:t>
      </w:r>
    </w:p>
    <w:p w14:paraId="6B58C6B5" w14:textId="77777777" w:rsidR="009F7A98" w:rsidRDefault="009F7A98" w:rsidP="00B423F0">
      <w:pPr>
        <w:pStyle w:val="B1"/>
      </w:pPr>
      <w:r>
        <w:t xml:space="preserve">if </w:t>
      </w:r>
      <w:r w:rsidR="000429A3">
        <w:rPr>
          <w:position w:val="-14"/>
        </w:rPr>
        <w:pict w14:anchorId="727C7167">
          <v:shape id="_x0000_i1241" type="#_x0000_t75" style="width:91.25pt;height:16.75pt">
            <v:imagedata r:id="rId195" o:title=""/>
          </v:shape>
        </w:pict>
      </w:r>
    </w:p>
    <w:p w14:paraId="47CBFEAC" w14:textId="77777777" w:rsidR="009F7A98" w:rsidRDefault="000429A3" w:rsidP="00B423F0">
      <w:pPr>
        <w:pStyle w:val="B2"/>
      </w:pPr>
      <w:r>
        <w:rPr>
          <w:position w:val="-14"/>
        </w:rPr>
        <w:pict w14:anchorId="2B178444">
          <v:shape id="_x0000_i1242" type="#_x0000_t75" style="width:58.6pt;height:16.75pt">
            <v:imagedata r:id="rId196" o:title=""/>
          </v:shape>
        </w:pict>
      </w:r>
    </w:p>
    <w:p w14:paraId="77F5DC21" w14:textId="77777777" w:rsidR="009F7A98" w:rsidRDefault="009F7A98" w:rsidP="00B423F0">
      <w:pPr>
        <w:pStyle w:val="B2"/>
      </w:pPr>
      <w:r>
        <w:rPr>
          <w:i/>
        </w:rPr>
        <w:t>k</w:t>
      </w:r>
      <w:r>
        <w:t xml:space="preserve"> = </w:t>
      </w:r>
      <w:r>
        <w:rPr>
          <w:i/>
        </w:rPr>
        <w:t>k</w:t>
      </w:r>
      <w:r>
        <w:t xml:space="preserve"> +1</w:t>
      </w:r>
    </w:p>
    <w:p w14:paraId="2E0AE16A" w14:textId="77777777" w:rsidR="009F7A98" w:rsidRDefault="009F7A98" w:rsidP="00B423F0">
      <w:pPr>
        <w:pStyle w:val="B1"/>
      </w:pPr>
      <w:r>
        <w:t>end if</w:t>
      </w:r>
    </w:p>
    <w:p w14:paraId="72766A0F" w14:textId="77777777" w:rsidR="009F7A98" w:rsidRDefault="009F7A98" w:rsidP="00B423F0">
      <w:pPr>
        <w:pStyle w:val="B1"/>
      </w:pPr>
      <w:r>
        <w:rPr>
          <w:i/>
        </w:rPr>
        <w:t>j</w:t>
      </w:r>
      <w:r>
        <w:t xml:space="preserve"> = </w:t>
      </w:r>
      <w:r>
        <w:rPr>
          <w:i/>
        </w:rPr>
        <w:t>j</w:t>
      </w:r>
      <w:r>
        <w:t xml:space="preserve"> +1</w:t>
      </w:r>
    </w:p>
    <w:p w14:paraId="43CFB763" w14:textId="77777777" w:rsidR="009F7A98" w:rsidRDefault="009F7A98">
      <w:r>
        <w:t>end while</w:t>
      </w:r>
    </w:p>
    <w:p w14:paraId="12BB2736" w14:textId="77777777" w:rsidR="009F7A98" w:rsidRDefault="009F7A98">
      <w:pPr>
        <w:pStyle w:val="Heading3"/>
      </w:pPr>
      <w:bookmarkStart w:id="92" w:name="_Toc10818726"/>
      <w:bookmarkStart w:id="93" w:name="_Toc20409136"/>
      <w:bookmarkStart w:id="94" w:name="_Toc74564296"/>
      <w:r>
        <w:t>5.1.5</w:t>
      </w:r>
      <w:r>
        <w:tab/>
        <w:t>Code block concatenation</w:t>
      </w:r>
      <w:bookmarkEnd w:id="92"/>
      <w:bookmarkEnd w:id="93"/>
      <w:bookmarkEnd w:id="94"/>
    </w:p>
    <w:p w14:paraId="30DBF8B7" w14:textId="77777777" w:rsidR="009F7A98" w:rsidRDefault="009F7A98">
      <w:r>
        <w:t xml:space="preserve">The input bit sequence for the code block concatenation block are the sequences </w:t>
      </w:r>
      <w:r w:rsidR="000429A3">
        <w:rPr>
          <w:position w:val="-10"/>
        </w:rPr>
        <w:pict w14:anchorId="4039E451">
          <v:shape id="_x0000_i1243" type="#_x0000_t75" style="width:15.05pt;height:15.05pt">
            <v:imagedata r:id="rId197" o:title=""/>
          </v:shape>
        </w:pict>
      </w:r>
      <w:r>
        <w:t xml:space="preserve">, for </w:t>
      </w:r>
      <w:r w:rsidR="000429A3">
        <w:rPr>
          <w:position w:val="-8"/>
        </w:rPr>
        <w:pict w14:anchorId="07F8D970">
          <v:shape id="_x0000_i1244" type="#_x0000_t75" style="width:56.95pt;height:13.4pt">
            <v:imagedata r:id="rId198" o:title=""/>
          </v:shape>
        </w:pict>
      </w:r>
      <w:r>
        <w:t xml:space="preserve"> and </w:t>
      </w:r>
      <w:r w:rsidR="000429A3">
        <w:rPr>
          <w:position w:val="-10"/>
        </w:rPr>
        <w:pict w14:anchorId="70BA4147">
          <v:shape id="_x0000_i1245" type="#_x0000_t75" style="width:61.1pt;height:15.05pt">
            <v:imagedata r:id="rId199" o:title=""/>
          </v:shape>
        </w:pict>
      </w:r>
      <w:r>
        <w:t xml:space="preserve">. The output bit sequence from the code block concatenation block is the sequence </w:t>
      </w:r>
      <w:r w:rsidR="000429A3">
        <w:rPr>
          <w:position w:val="-10"/>
        </w:rPr>
        <w:pict w14:anchorId="34672559">
          <v:shape id="_x0000_i1246" type="#_x0000_t75" style="width:13.4pt;height:15.05pt">
            <v:imagedata r:id="rId200" o:title=""/>
          </v:shape>
        </w:pict>
      </w:r>
      <w:r>
        <w:t xml:space="preserve"> for </w:t>
      </w:r>
      <w:r w:rsidR="000429A3">
        <w:rPr>
          <w:position w:val="-8"/>
        </w:rPr>
        <w:pict w14:anchorId="7410982D">
          <v:shape id="_x0000_i1247" type="#_x0000_t75" style="width:58.6pt;height:13.4pt">
            <v:imagedata r:id="rId201" o:title=""/>
          </v:shape>
        </w:pict>
      </w:r>
      <w:r>
        <w:t xml:space="preserve">. </w:t>
      </w:r>
    </w:p>
    <w:p w14:paraId="01E163DE" w14:textId="77777777" w:rsidR="009F7A98" w:rsidRDefault="009F7A98">
      <w:r>
        <w:t xml:space="preserve">The code block concatenation consists of sequentially concatenating the rate matching outputs for the different code blocks. Therefore, </w:t>
      </w:r>
    </w:p>
    <w:p w14:paraId="3EC0F7E4" w14:textId="77777777" w:rsidR="009F7A98" w:rsidRDefault="009F7A98">
      <w:r>
        <w:t xml:space="preserve">Set </w:t>
      </w:r>
      <w:r w:rsidR="000429A3">
        <w:rPr>
          <w:position w:val="-6"/>
        </w:rPr>
        <w:pict w14:anchorId="3BAAF62D">
          <v:shape id="_x0000_i1248" type="#_x0000_t75" style="width:24.3pt;height:13.4pt">
            <v:imagedata r:id="rId202" o:title=""/>
          </v:shape>
        </w:pict>
      </w:r>
      <w:r>
        <w:t xml:space="preserve"> and </w:t>
      </w:r>
      <w:r w:rsidR="000429A3">
        <w:rPr>
          <w:position w:val="-6"/>
        </w:rPr>
        <w:pict w14:anchorId="28B2F1B1">
          <v:shape id="_x0000_i1249" type="#_x0000_t75" style="width:24.3pt;height:12.55pt">
            <v:imagedata r:id="rId203" o:title=""/>
          </v:shape>
        </w:pict>
      </w:r>
    </w:p>
    <w:p w14:paraId="0BF2C12C" w14:textId="77777777" w:rsidR="009F7A98" w:rsidRDefault="009F7A98">
      <w:pPr>
        <w:rPr>
          <w:i/>
        </w:rPr>
      </w:pPr>
      <w:r>
        <w:t xml:space="preserve">while </w:t>
      </w:r>
      <w:r w:rsidR="000429A3">
        <w:rPr>
          <w:position w:val="-6"/>
        </w:rPr>
        <w:pict w14:anchorId="73EEE8DE">
          <v:shape id="_x0000_i1250" type="#_x0000_t75" style="width:25.1pt;height:12.55pt">
            <v:imagedata r:id="rId204" o:title=""/>
          </v:shape>
        </w:pict>
      </w:r>
    </w:p>
    <w:p w14:paraId="7AE96935" w14:textId="77777777" w:rsidR="009F7A98" w:rsidRDefault="009F7A98" w:rsidP="00B423F0">
      <w:pPr>
        <w:pStyle w:val="B1"/>
        <w:rPr>
          <w:i/>
        </w:rPr>
      </w:pPr>
      <w:r>
        <w:t xml:space="preserve">Set </w:t>
      </w:r>
      <w:r w:rsidR="000429A3">
        <w:rPr>
          <w:position w:val="-10"/>
        </w:rPr>
        <w:pict w14:anchorId="2F68771F">
          <v:shape id="_x0000_i1251" type="#_x0000_t75" style="width:24.3pt;height:13.4pt">
            <v:imagedata r:id="rId205" o:title=""/>
          </v:shape>
        </w:pict>
      </w:r>
    </w:p>
    <w:p w14:paraId="6776073E" w14:textId="77777777" w:rsidR="009F7A98" w:rsidRDefault="009F7A98" w:rsidP="00B423F0">
      <w:pPr>
        <w:pStyle w:val="B1"/>
      </w:pPr>
      <w:r>
        <w:t xml:space="preserve">while </w:t>
      </w:r>
      <w:r w:rsidR="000429A3">
        <w:rPr>
          <w:position w:val="-10"/>
        </w:rPr>
        <w:pict w14:anchorId="55AEBE72">
          <v:shape id="_x0000_i1252" type="#_x0000_t75" style="width:31pt;height:15.05pt">
            <v:imagedata r:id="rId206" o:title=""/>
          </v:shape>
        </w:pict>
      </w:r>
      <w:r>
        <w:t xml:space="preserve"> </w:t>
      </w:r>
    </w:p>
    <w:p w14:paraId="3600D26E" w14:textId="77777777" w:rsidR="009F7A98" w:rsidRDefault="000429A3" w:rsidP="00B423F0">
      <w:pPr>
        <w:pStyle w:val="B2"/>
      </w:pPr>
      <w:r>
        <w:rPr>
          <w:position w:val="-14"/>
        </w:rPr>
        <w:pict w14:anchorId="2BCD019E">
          <v:shape id="_x0000_i1253" type="#_x0000_t75" style="width:34.35pt;height:16.75pt">
            <v:imagedata r:id="rId207" o:title=""/>
          </v:shape>
        </w:pict>
      </w:r>
    </w:p>
    <w:p w14:paraId="589597EE" w14:textId="77777777" w:rsidR="009F7A98" w:rsidRDefault="000429A3" w:rsidP="00B423F0">
      <w:pPr>
        <w:pStyle w:val="B2"/>
      </w:pPr>
      <w:r>
        <w:rPr>
          <w:position w:val="-6"/>
        </w:rPr>
        <w:pict w14:anchorId="72C3DAF2">
          <v:shape id="_x0000_i1254" type="#_x0000_t75" style="width:37.65pt;height:13.4pt">
            <v:imagedata r:id="rId208" o:title=""/>
          </v:shape>
        </w:pict>
      </w:r>
    </w:p>
    <w:p w14:paraId="7DF27AB8" w14:textId="77777777" w:rsidR="009F7A98" w:rsidRDefault="000429A3" w:rsidP="00B423F0">
      <w:pPr>
        <w:pStyle w:val="B2"/>
      </w:pPr>
      <w:r>
        <w:rPr>
          <w:position w:val="-10"/>
        </w:rPr>
        <w:pict w14:anchorId="5EB359DE">
          <v:shape id="_x0000_i1255" type="#_x0000_t75" style="width:37.65pt;height:13.4pt">
            <v:imagedata r:id="rId209" o:title=""/>
          </v:shape>
        </w:pict>
      </w:r>
    </w:p>
    <w:p w14:paraId="5A5AEF4F" w14:textId="77777777" w:rsidR="009F7A98" w:rsidRDefault="009F7A98" w:rsidP="00B423F0">
      <w:pPr>
        <w:pStyle w:val="B1"/>
      </w:pPr>
      <w:r>
        <w:lastRenderedPageBreak/>
        <w:t>end while</w:t>
      </w:r>
    </w:p>
    <w:p w14:paraId="6D9B9D50" w14:textId="77777777" w:rsidR="009F7A98" w:rsidRDefault="000429A3" w:rsidP="00B423F0">
      <w:pPr>
        <w:pStyle w:val="B1"/>
      </w:pPr>
      <w:r>
        <w:rPr>
          <w:position w:val="-4"/>
        </w:rPr>
        <w:pict w14:anchorId="218B7F7A">
          <v:shape id="_x0000_i1256" type="#_x0000_t75" style="width:34.35pt;height:10.9pt">
            <v:imagedata r:id="rId210" o:title=""/>
          </v:shape>
        </w:pict>
      </w:r>
    </w:p>
    <w:p w14:paraId="05EEEA52" w14:textId="77777777" w:rsidR="009F7A98" w:rsidRDefault="009F7A98">
      <w:r>
        <w:t>end while</w:t>
      </w:r>
    </w:p>
    <w:p w14:paraId="39A000C4" w14:textId="77777777" w:rsidR="009F7A98" w:rsidRDefault="009F7A98">
      <w:pPr>
        <w:pStyle w:val="Heading2"/>
      </w:pPr>
      <w:bookmarkStart w:id="95" w:name="_Toc10818727"/>
      <w:bookmarkStart w:id="96" w:name="_Toc20409137"/>
      <w:bookmarkStart w:id="97" w:name="_Toc74564297"/>
      <w:r>
        <w:t>5.2</w:t>
      </w:r>
      <w:r>
        <w:tab/>
        <w:t>Uplink transport channels and control information</w:t>
      </w:r>
      <w:bookmarkEnd w:id="95"/>
      <w:bookmarkEnd w:id="96"/>
      <w:bookmarkEnd w:id="97"/>
    </w:p>
    <w:p w14:paraId="4A4A22CA"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9257315"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4CBC9BFC"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7AB8E497" w14:textId="77777777" w:rsidR="009F7A98" w:rsidRDefault="009F7A98">
      <w:pPr>
        <w:pStyle w:val="Heading3"/>
      </w:pPr>
      <w:bookmarkStart w:id="98" w:name="_Toc10818728"/>
      <w:bookmarkStart w:id="99" w:name="_Toc20409138"/>
      <w:bookmarkStart w:id="100" w:name="_Toc74564298"/>
      <w:r>
        <w:t>5.2.1</w:t>
      </w:r>
      <w:r>
        <w:tab/>
        <w:t>Random access channel</w:t>
      </w:r>
      <w:bookmarkEnd w:id="98"/>
      <w:bookmarkEnd w:id="99"/>
      <w:bookmarkEnd w:id="100"/>
    </w:p>
    <w:p w14:paraId="22267117" w14:textId="77777777" w:rsidR="009F7A98" w:rsidRDefault="009F7A98">
      <w:r>
        <w:t xml:space="preserve">The sequence index for the random access channel is received from higher layers and is processed according to [2]. </w:t>
      </w:r>
    </w:p>
    <w:p w14:paraId="37CD3920" w14:textId="77777777" w:rsidR="009F7A98" w:rsidRDefault="009F7A98">
      <w:pPr>
        <w:pStyle w:val="Heading3"/>
      </w:pPr>
      <w:bookmarkStart w:id="101" w:name="_Toc10818729"/>
      <w:bookmarkStart w:id="102" w:name="_Toc20409139"/>
      <w:bookmarkStart w:id="103" w:name="_Toc74564299"/>
      <w:r>
        <w:t>5.2.2</w:t>
      </w:r>
      <w:r>
        <w:tab/>
        <w:t>Uplink shared channel</w:t>
      </w:r>
      <w:bookmarkEnd w:id="101"/>
      <w:bookmarkEnd w:id="102"/>
      <w:bookmarkEnd w:id="103"/>
    </w:p>
    <w:p w14:paraId="57155C30"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697E75ED" w14:textId="77777777" w:rsidR="009F7A98" w:rsidRDefault="001B1658" w:rsidP="001B1658">
      <w:pPr>
        <w:pStyle w:val="B1"/>
      </w:pPr>
      <w:r>
        <w:t>-</w:t>
      </w:r>
      <w:r>
        <w:tab/>
      </w:r>
      <w:r w:rsidR="009F7A98">
        <w:t>Add CRC to the transport block</w:t>
      </w:r>
    </w:p>
    <w:p w14:paraId="337EF2CB" w14:textId="77777777" w:rsidR="009F7A98" w:rsidRDefault="001B1658" w:rsidP="001B1658">
      <w:pPr>
        <w:pStyle w:val="B1"/>
      </w:pPr>
      <w:r>
        <w:t>-</w:t>
      </w:r>
      <w:r>
        <w:tab/>
      </w:r>
      <w:r w:rsidR="009F7A98">
        <w:t>Code block segmentation and code block CRC attachment</w:t>
      </w:r>
    </w:p>
    <w:p w14:paraId="28352C97" w14:textId="77777777" w:rsidR="009F7A98" w:rsidRDefault="001B1658" w:rsidP="001B1658">
      <w:pPr>
        <w:pStyle w:val="B1"/>
      </w:pPr>
      <w:r>
        <w:t>-</w:t>
      </w:r>
      <w:r>
        <w:tab/>
      </w:r>
      <w:r w:rsidR="009F7A98">
        <w:t>Channel coding of data and control information</w:t>
      </w:r>
    </w:p>
    <w:p w14:paraId="1AFC6457" w14:textId="77777777" w:rsidR="009F7A98" w:rsidRDefault="001B1658" w:rsidP="001B1658">
      <w:pPr>
        <w:pStyle w:val="B1"/>
      </w:pPr>
      <w:r>
        <w:t>-</w:t>
      </w:r>
      <w:r>
        <w:tab/>
      </w:r>
      <w:r w:rsidR="009F7A98">
        <w:t>Rate matching</w:t>
      </w:r>
    </w:p>
    <w:p w14:paraId="5FA21C05" w14:textId="77777777" w:rsidR="009F7A98" w:rsidRDefault="001B1658" w:rsidP="001B1658">
      <w:pPr>
        <w:pStyle w:val="B1"/>
      </w:pPr>
      <w:r>
        <w:t>-</w:t>
      </w:r>
      <w:r>
        <w:tab/>
      </w:r>
      <w:r w:rsidR="009F7A98">
        <w:t>Code block concatenation</w:t>
      </w:r>
    </w:p>
    <w:p w14:paraId="6919D16B" w14:textId="77777777" w:rsidR="009F7A98" w:rsidRDefault="001B1658" w:rsidP="001B1658">
      <w:pPr>
        <w:pStyle w:val="B1"/>
      </w:pPr>
      <w:r>
        <w:t>-</w:t>
      </w:r>
      <w:r>
        <w:tab/>
      </w:r>
      <w:r w:rsidR="009F7A98">
        <w:t>Multiplexing of data and control information</w:t>
      </w:r>
    </w:p>
    <w:p w14:paraId="1E83DB67" w14:textId="77777777" w:rsidR="009F7A98" w:rsidRDefault="001B1658" w:rsidP="001B1658">
      <w:pPr>
        <w:pStyle w:val="B1"/>
      </w:pPr>
      <w:r>
        <w:t>-</w:t>
      </w:r>
      <w:r>
        <w:tab/>
      </w:r>
      <w:r w:rsidR="009F7A98">
        <w:t>Channel interleaver</w:t>
      </w:r>
    </w:p>
    <w:p w14:paraId="4384B69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555E87B7" w14:textId="77777777" w:rsidR="009F7A98" w:rsidRDefault="00535058">
      <w:pPr>
        <w:jc w:val="center"/>
      </w:pPr>
      <w:bookmarkStart w:id="104" w:name="OLE_LINK3"/>
      <w:bookmarkStart w:id="105" w:name="OLE_LINK4"/>
      <w:r>
        <w:rPr>
          <w:noProof/>
          <w:lang w:eastAsia="en-GB"/>
        </w:rPr>
        <w:lastRenderedPageBreak/>
        <w:drawing>
          <wp:inline distT="0" distB="0" distL="0" distR="0" wp14:anchorId="7FA63F63" wp14:editId="27DAB187">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04"/>
      <w:bookmarkEnd w:id="105"/>
    </w:p>
    <w:p w14:paraId="268959CA" w14:textId="77777777" w:rsidR="009F7A98" w:rsidRDefault="009F7A98">
      <w:pPr>
        <w:pStyle w:val="TF"/>
      </w:pPr>
      <w:r>
        <w:t xml:space="preserve">Figure 5.2.2-1: Transport </w:t>
      </w:r>
      <w:r w:rsidR="007048E7">
        <w:t xml:space="preserve">block </w:t>
      </w:r>
      <w:r w:rsidR="00422414">
        <w:t>processing for UL-SCH</w:t>
      </w:r>
    </w:p>
    <w:p w14:paraId="7E4659D8" w14:textId="77777777" w:rsidR="009F7A98" w:rsidRDefault="009F7A98">
      <w:pPr>
        <w:pStyle w:val="Heading4"/>
      </w:pPr>
      <w:bookmarkStart w:id="106" w:name="_Toc10818730"/>
      <w:bookmarkStart w:id="107" w:name="_Toc20409140"/>
      <w:bookmarkStart w:id="108" w:name="_Toc74564300"/>
      <w:r>
        <w:t>5.2.2.1</w:t>
      </w:r>
      <w:r>
        <w:tab/>
        <w:t>Transport block CRC attachment</w:t>
      </w:r>
      <w:bookmarkEnd w:id="106"/>
      <w:bookmarkEnd w:id="107"/>
      <w:bookmarkEnd w:id="108"/>
    </w:p>
    <w:p w14:paraId="6BF1ADE6" w14:textId="77777777" w:rsidR="009F7A98" w:rsidRDefault="009F7A98">
      <w:r>
        <w:t xml:space="preserve">Error detection is provided on </w:t>
      </w:r>
      <w:r w:rsidR="007048E7">
        <w:t xml:space="preserve">each </w:t>
      </w:r>
      <w:r>
        <w:t xml:space="preserve">UL-SCH transport block through a Cyclic Redundancy Check (CRC). </w:t>
      </w:r>
    </w:p>
    <w:p w14:paraId="31A94944" w14:textId="77777777" w:rsidR="009F7A98" w:rsidRDefault="009F7A98">
      <w:r>
        <w:t>The entire transport block is used to calculate the CRC parity bits. Denote the bits in a transport block delivered to layer 1 by</w:t>
      </w:r>
      <w:r w:rsidR="000429A3">
        <w:rPr>
          <w:position w:val="-10"/>
        </w:rPr>
        <w:pict w14:anchorId="0BD94590">
          <v:shape id="_x0000_i1257" type="#_x0000_t75" style="width:88.75pt;height:15.05pt">
            <v:imagedata r:id="rId20" o:title=""/>
          </v:shape>
        </w:pict>
      </w:r>
      <w:r>
        <w:t>, and the parity bits by</w:t>
      </w:r>
      <w:r w:rsidR="000429A3">
        <w:rPr>
          <w:position w:val="-10"/>
        </w:rPr>
        <w:pict w14:anchorId="294E5DA9">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466C8128" w14:textId="77777777"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BA3B200" w14:textId="77777777" w:rsidR="009F7A98" w:rsidRDefault="009F7A98">
      <w:pPr>
        <w:pStyle w:val="Heading4"/>
      </w:pPr>
      <w:bookmarkStart w:id="109" w:name="_Toc10818731"/>
      <w:bookmarkStart w:id="110" w:name="_Toc20409141"/>
      <w:bookmarkStart w:id="111" w:name="_Toc74564301"/>
      <w:r>
        <w:t>5.2.2.2</w:t>
      </w:r>
      <w:r>
        <w:tab/>
        <w:t>Code block segmentation and code block CRC attachment</w:t>
      </w:r>
      <w:bookmarkEnd w:id="109"/>
      <w:bookmarkEnd w:id="110"/>
      <w:bookmarkEnd w:id="111"/>
    </w:p>
    <w:p w14:paraId="61F07500" w14:textId="77777777" w:rsidR="009F7A98" w:rsidRDefault="009F7A98">
      <w:r>
        <w:t xml:space="preserve">The bits input to the code block segmentation are denoted by </w:t>
      </w:r>
      <w:r w:rsidR="000429A3">
        <w:rPr>
          <w:position w:val="-10"/>
        </w:rPr>
        <w:pict w14:anchorId="3E6BE6A6">
          <v:shape id="_x0000_i1259" type="#_x0000_t75" style="width:84.55pt;height:15.05pt">
            <v:imagedata r:id="rId25" o:title=""/>
          </v:shape>
        </w:pict>
      </w:r>
      <w:r>
        <w:t xml:space="preserve"> where </w:t>
      </w:r>
      <w:r>
        <w:rPr>
          <w:i/>
        </w:rPr>
        <w:t>B</w:t>
      </w:r>
      <w:r>
        <w:t xml:space="preserve"> is the number of bits in the transport block (including CRC). </w:t>
      </w:r>
    </w:p>
    <w:p w14:paraId="60C57A62" w14:textId="77777777" w:rsidR="009F7A98" w:rsidRDefault="009F7A98">
      <w:r>
        <w:t xml:space="preserve">Code block segmentation and code block CRC attachment are performed according to </w:t>
      </w:r>
      <w:r w:rsidR="00DF4FBD">
        <w:t>clause</w:t>
      </w:r>
      <w:r>
        <w:t xml:space="preserve"> 5.1.2. </w:t>
      </w:r>
    </w:p>
    <w:p w14:paraId="12F4E556" w14:textId="77777777" w:rsidR="009F7A98" w:rsidRDefault="009F7A98">
      <w:r>
        <w:lastRenderedPageBreak/>
        <w:t>The bits after code block segmentation are denoted by</w:t>
      </w:r>
      <w:r w:rsidR="000429A3">
        <w:rPr>
          <w:position w:val="-14"/>
        </w:rPr>
        <w:pict w14:anchorId="4C7C485E">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580EBEA7" w14:textId="77777777" w:rsidR="009F7A98" w:rsidRDefault="009F7A98">
      <w:pPr>
        <w:pStyle w:val="Heading4"/>
      </w:pPr>
      <w:bookmarkStart w:id="112" w:name="_Toc10818732"/>
      <w:bookmarkStart w:id="113" w:name="_Toc20409142"/>
      <w:bookmarkStart w:id="114" w:name="_Toc74564302"/>
      <w:r>
        <w:t>5.2.2.3</w:t>
      </w:r>
      <w:r>
        <w:tab/>
        <w:t>Channel coding of UL-SCH</w:t>
      </w:r>
      <w:bookmarkEnd w:id="112"/>
      <w:bookmarkEnd w:id="113"/>
      <w:bookmarkEnd w:id="114"/>
    </w:p>
    <w:p w14:paraId="48B4DF2A" w14:textId="77777777" w:rsidR="009F7A98" w:rsidRDefault="009F7A98">
      <w:r>
        <w:t xml:space="preserve">Code blocks are delivered to the channel coding block. The bits in a code block are denoted by </w:t>
      </w:r>
      <w:r w:rsidR="000429A3">
        <w:rPr>
          <w:position w:val="-14"/>
        </w:rPr>
        <w:pict w14:anchorId="56F124B9">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14:paraId="5DE22792" w14:textId="77777777" w:rsidR="009F7A98" w:rsidRDefault="009F7A98">
      <w:pPr>
        <w:rPr>
          <w:i/>
        </w:rPr>
      </w:pPr>
      <w:r>
        <w:t>After encoding the bits are denoted by</w:t>
      </w:r>
      <w:r w:rsidR="000429A3">
        <w:rPr>
          <w:position w:val="-16"/>
        </w:rPr>
        <w:pict w14:anchorId="7C1AC098">
          <v:shape id="_x0000_i1262" type="#_x0000_t75" style="width:117.2pt;height:19.25pt">
            <v:imagedata r:id="rId214" o:title=""/>
          </v:shape>
        </w:pict>
      </w:r>
      <w:r>
        <w:t>, with</w:t>
      </w:r>
      <w:r w:rsidR="000429A3">
        <w:rPr>
          <w:position w:val="-8"/>
        </w:rPr>
        <w:pict w14:anchorId="295B7CEF">
          <v:shape id="_x0000_i1263" type="#_x0000_t75" style="width:52.75pt;height:13.4pt">
            <v:imagedata r:id="rId215" o:title=""/>
          </v:shape>
        </w:pict>
      </w:r>
      <w:r>
        <w:t>and where</w:t>
      </w:r>
      <w:r w:rsidR="000429A3">
        <w:rPr>
          <w:position w:val="-10"/>
        </w:rPr>
        <w:pict w14:anchorId="35D49E16">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0429A3">
        <w:rPr>
          <w:position w:val="-10"/>
        </w:rPr>
        <w:pict w14:anchorId="38C193D9">
          <v:shape id="_x0000_i1265" type="#_x0000_t75" style="width:52.75pt;height:15.05pt">
            <v:imagedata r:id="rId217" o:title=""/>
          </v:shape>
        </w:pict>
      </w:r>
      <w:r>
        <w:t xml:space="preserve">. </w:t>
      </w:r>
    </w:p>
    <w:p w14:paraId="4814F9A9" w14:textId="77777777" w:rsidR="009F7A98" w:rsidRDefault="009F7A98">
      <w:pPr>
        <w:pStyle w:val="Heading4"/>
      </w:pPr>
      <w:bookmarkStart w:id="115" w:name="_Toc10818733"/>
      <w:bookmarkStart w:id="116" w:name="_Toc20409143"/>
      <w:bookmarkStart w:id="117" w:name="_Toc74564303"/>
      <w:r>
        <w:t>5.2.2.4</w:t>
      </w:r>
      <w:r>
        <w:tab/>
        <w:t>Rate matching</w:t>
      </w:r>
      <w:bookmarkEnd w:id="115"/>
      <w:bookmarkEnd w:id="116"/>
      <w:bookmarkEnd w:id="117"/>
    </w:p>
    <w:p w14:paraId="67BA9844" w14:textId="77777777" w:rsidR="009F7A98" w:rsidRDefault="009F7A98">
      <w:r>
        <w:t>Turbo coded blocks are delivered to the rate matching block. They are denoted by</w:t>
      </w:r>
      <w:r w:rsidR="000429A3">
        <w:rPr>
          <w:position w:val="-16"/>
        </w:rPr>
        <w:pict w14:anchorId="7551CE36">
          <v:shape id="_x0000_i1266" type="#_x0000_t75" style="width:117.2pt;height:19.25pt">
            <v:imagedata r:id="rId218" o:title=""/>
          </v:shape>
        </w:pict>
      </w:r>
      <w:r>
        <w:t>, with</w:t>
      </w:r>
      <w:r w:rsidR="000429A3">
        <w:rPr>
          <w:position w:val="-8"/>
        </w:rPr>
        <w:pict w14:anchorId="5E60DA69">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0429A3">
        <w:rPr>
          <w:position w:val="-10"/>
        </w:rPr>
        <w:pict w14:anchorId="44A7E475">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14:paraId="7C705AAA" w14:textId="77777777" w:rsidR="009F7A98" w:rsidRDefault="009F7A98">
      <w:r>
        <w:t>After rate matching, the bits are denoted by</w:t>
      </w:r>
      <w:r w:rsidR="000429A3">
        <w:rPr>
          <w:position w:val="-14"/>
        </w:rPr>
        <w:pict w14:anchorId="77F42F12">
          <v:shape id="_x0000_i1269" type="#_x0000_t75" style="width:103.8pt;height:16.75pt">
            <v:imagedata r:id="rId220" o:title=""/>
          </v:shape>
        </w:pict>
      </w:r>
      <w:r>
        <w:t xml:space="preserve">, where </w:t>
      </w:r>
      <w:r>
        <w:rPr>
          <w:i/>
        </w:rPr>
        <w:t>r</w:t>
      </w:r>
      <w:r>
        <w:t xml:space="preserve"> is the coded block number, and where </w:t>
      </w:r>
      <w:r w:rsidR="000429A3">
        <w:rPr>
          <w:position w:val="-10"/>
        </w:rPr>
        <w:pict w14:anchorId="6DBECC2F">
          <v:shape id="_x0000_i1270" type="#_x0000_t75" style="width:13.4pt;height:15.05pt">
            <v:imagedata r:id="rId221" o:title=""/>
          </v:shape>
        </w:pict>
      </w:r>
      <w:r>
        <w:t xml:space="preserve"> is the number of rate matched bits for code block number </w:t>
      </w:r>
      <w:r>
        <w:rPr>
          <w:i/>
        </w:rPr>
        <w:t>r</w:t>
      </w:r>
      <w:r>
        <w:t xml:space="preserve">. </w:t>
      </w:r>
    </w:p>
    <w:p w14:paraId="7D533686" w14:textId="77777777" w:rsidR="009F7A98" w:rsidRDefault="009F7A98">
      <w:pPr>
        <w:pStyle w:val="Heading4"/>
        <w:rPr>
          <w:rStyle w:val="GuidanceChar"/>
          <w:i w:val="0"/>
          <w:color w:val="auto"/>
        </w:rPr>
      </w:pPr>
      <w:bookmarkStart w:id="118" w:name="_Toc10818734"/>
      <w:bookmarkStart w:id="119" w:name="_Toc20409144"/>
      <w:bookmarkStart w:id="120" w:name="_Toc74564304"/>
      <w:r>
        <w:t>5.2.2.5</w:t>
      </w:r>
      <w:r>
        <w:tab/>
        <w:t>Code block concatenation</w:t>
      </w:r>
      <w:bookmarkEnd w:id="118"/>
      <w:bookmarkEnd w:id="119"/>
      <w:bookmarkEnd w:id="120"/>
    </w:p>
    <w:p w14:paraId="7C5F9BCD" w14:textId="77777777" w:rsidR="009F7A98" w:rsidRDefault="009F7A98">
      <w:r>
        <w:t xml:space="preserve">The bits input to the code block concatenation block are denoted by </w:t>
      </w:r>
      <w:r w:rsidR="000429A3">
        <w:rPr>
          <w:position w:val="-14"/>
        </w:rPr>
        <w:pict w14:anchorId="4BAC10A6">
          <v:shape id="_x0000_i1271" type="#_x0000_t75" style="width:103.8pt;height:16.75pt">
            <v:imagedata r:id="rId220" o:title=""/>
          </v:shape>
        </w:pict>
      </w:r>
      <w:r>
        <w:t xml:space="preserve"> for </w:t>
      </w:r>
      <w:r w:rsidR="000429A3">
        <w:rPr>
          <w:position w:val="-8"/>
        </w:rPr>
        <w:pict w14:anchorId="23078799">
          <v:shape id="_x0000_i1272" type="#_x0000_t75" style="width:56.95pt;height:13.4pt">
            <v:imagedata r:id="rId222" o:title=""/>
          </v:shape>
        </w:pict>
      </w:r>
      <w:r>
        <w:t xml:space="preserve"> and where </w:t>
      </w:r>
      <w:r w:rsidR="000429A3">
        <w:rPr>
          <w:position w:val="-10"/>
        </w:rPr>
        <w:pict w14:anchorId="72E9C382">
          <v:shape id="_x0000_i1273" type="#_x0000_t75" style="width:13.4pt;height:15.05pt">
            <v:imagedata r:id="rId223" o:title=""/>
          </v:shape>
        </w:pict>
      </w:r>
      <w:r>
        <w:t xml:space="preserve"> is the number of rate matched bits for the </w:t>
      </w:r>
      <w:r>
        <w:rPr>
          <w:i/>
        </w:rPr>
        <w:t>r</w:t>
      </w:r>
      <w:r>
        <w:t xml:space="preserve">-th code block. </w:t>
      </w:r>
    </w:p>
    <w:p w14:paraId="7AE901AD" w14:textId="77777777" w:rsidR="009F7A98" w:rsidRDefault="009F7A98">
      <w:r>
        <w:t xml:space="preserve">Code block concatenation is performed according to </w:t>
      </w:r>
      <w:r w:rsidR="00DF4FBD">
        <w:t>clause</w:t>
      </w:r>
      <w:r>
        <w:t xml:space="preserve"> 5.1.5. </w:t>
      </w:r>
    </w:p>
    <w:p w14:paraId="57F253F0" w14:textId="77777777" w:rsidR="009F7A98" w:rsidRDefault="009F7A98">
      <w:r>
        <w:t xml:space="preserve">The bits after code block concatenation are denoted by </w:t>
      </w:r>
      <w:r w:rsidR="000429A3">
        <w:rPr>
          <w:position w:val="-10"/>
        </w:rPr>
        <w:pict w14:anchorId="0CFE44A5">
          <v:shape id="_x0000_i1274" type="#_x0000_t75" style="width:84.55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0429A3">
        <w:rPr>
          <w:position w:val="-10"/>
        </w:rPr>
        <w:pict w14:anchorId="119C2F82">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14:paraId="068B1567" w14:textId="77777777" w:rsidR="009F7A98" w:rsidRDefault="009F7A98">
      <w:pPr>
        <w:pStyle w:val="Heading4"/>
      </w:pPr>
      <w:bookmarkStart w:id="121" w:name="_Toc10818735"/>
      <w:bookmarkStart w:id="122" w:name="_Toc20409145"/>
      <w:bookmarkStart w:id="123" w:name="_Toc74564305"/>
      <w:r>
        <w:t>5.2.2.6</w:t>
      </w:r>
      <w:r w:rsidR="00D054B0">
        <w:tab/>
      </w:r>
      <w:r>
        <w:t>Channel coding of control information</w:t>
      </w:r>
      <w:bookmarkEnd w:id="121"/>
      <w:bookmarkEnd w:id="122"/>
      <w:bookmarkEnd w:id="123"/>
    </w:p>
    <w:p w14:paraId="20C0C385"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0429A3">
        <w:rPr>
          <w:position w:val="-10"/>
        </w:rPr>
        <w:pict w14:anchorId="2FD73F3B">
          <v:shape id="_x0000_i1276" type="#_x0000_t75" style="width:1in;height:15.05pt">
            <v:imagedata r:id="rId226" o:title=""/>
          </v:shape>
        </w:pict>
      </w:r>
      <w:r>
        <w:t xml:space="preserve"> is done independently. </w:t>
      </w:r>
      <w:r w:rsidR="00E915EE">
        <w:t xml:space="preserve">Parameters i1,1-1 , i1,2-1 , i1,1-2 , i1,2-2 , i1,p-2 correspond to parameters </w:t>
      </w:r>
      <w:r w:rsidR="000429A3">
        <w:rPr>
          <w:position w:val="-14"/>
        </w:rPr>
        <w:pict w14:anchorId="6FA18C54">
          <v:shape id="_x0000_i1277" type="#_x0000_t75" style="width:13.4pt;height:19.25pt">
            <v:imagedata r:id="rId227" o:title=""/>
          </v:shape>
        </w:pict>
      </w:r>
      <w:r w:rsidR="00E915EE">
        <w:t>,</w:t>
      </w:r>
      <w:r w:rsidR="00E915EE" w:rsidRPr="00382276">
        <w:t xml:space="preserve"> </w:t>
      </w:r>
      <w:r w:rsidR="000429A3">
        <w:rPr>
          <w:position w:val="-14"/>
        </w:rPr>
        <w:pict w14:anchorId="239160D0">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1B3BCD6D" wp14:editId="60449B79">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430D58BC" wp14:editId="7211EDB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0429A3">
        <w:rPr>
          <w:position w:val="-14"/>
        </w:rPr>
        <w:pict w14:anchorId="34D9D2B6">
          <v:shape id="_x0000_i1279" type="#_x0000_t75" style="width:13.4pt;height:17.6pt">
            <v:imagedata r:id="rId231" o:title=""/>
          </v:shape>
        </w:pict>
      </w:r>
      <w:r w:rsidR="00E915EE">
        <w:t xml:space="preserve"> in </w:t>
      </w:r>
      <w:r w:rsidR="00DF4FBD">
        <w:t>clause</w:t>
      </w:r>
      <w:r w:rsidR="00E915EE">
        <w:t xml:space="preserve"> 7.2.4 of [3].</w:t>
      </w:r>
    </w:p>
    <w:p w14:paraId="1E199A83"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14:paraId="57495B38" w14:textId="77777777" w:rsidR="009F7A98" w:rsidRDefault="009F7A98"/>
    <w:p w14:paraId="343D660F"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0429A3">
        <w:rPr>
          <w:position w:val="-10"/>
        </w:rPr>
        <w:pict w14:anchorId="23755760">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32812AD0"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20542D7B" w14:textId="77777777" w:rsidR="007048E7" w:rsidRDefault="000429A3" w:rsidP="0035185C">
      <w:pPr>
        <w:pStyle w:val="EQ"/>
        <w:jc w:val="center"/>
      </w:pPr>
      <w:r>
        <w:rPr>
          <w:position w:val="-64"/>
        </w:rPr>
        <w:lastRenderedPageBreak/>
        <w:pict w14:anchorId="67A5CDBF">
          <v:shape id="_x0000_i1281" type="#_x0000_t75" style="width:320.65pt;height:70.35pt">
            <v:imagedata r:id="rId233" o:title=""/>
          </v:shape>
        </w:pict>
      </w:r>
    </w:p>
    <w:p w14:paraId="586178D6" w14:textId="77777777" w:rsidR="001F0314" w:rsidRDefault="007048E7" w:rsidP="007048E7">
      <w:r>
        <w:t xml:space="preserve">where </w:t>
      </w:r>
    </w:p>
    <w:p w14:paraId="2E658994" w14:textId="77777777" w:rsidR="00A85303" w:rsidRDefault="001F0314" w:rsidP="00A85303">
      <w:pPr>
        <w:pStyle w:val="B1"/>
      </w:pPr>
      <w:r>
        <w:t>-</w:t>
      </w:r>
      <w:r>
        <w:tab/>
      </w:r>
      <w:r w:rsidR="000429A3">
        <w:rPr>
          <w:position w:val="-6"/>
        </w:rPr>
        <w:pict w14:anchorId="5ED30A5A">
          <v:shape id="_x0000_i1282" type="#_x0000_t75" style="width:12.55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085BB275" w14:textId="77777777" w:rsidR="00A85303" w:rsidRDefault="00A85303" w:rsidP="00A85303">
      <w:pPr>
        <w:pStyle w:val="B1"/>
      </w:pPr>
      <w:r>
        <w:t>-</w:t>
      </w:r>
      <w:r>
        <w:tab/>
      </w:r>
      <w:r w:rsidR="000429A3">
        <w:rPr>
          <w:position w:val="-14"/>
        </w:rPr>
        <w:pict w14:anchorId="61410319">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1620BF36" wp14:editId="01542807">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14904ADE" wp14:editId="7E94F492">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40D9F51E" w14:textId="77777777" w:rsidR="001F0314" w:rsidRDefault="001F0314" w:rsidP="00AA53C3">
      <w:pPr>
        <w:pStyle w:val="B1"/>
        <w:rPr>
          <w:lang w:eastAsia="ko-KR"/>
        </w:rPr>
      </w:pPr>
      <w:r>
        <w:t>-</w:t>
      </w:r>
      <w:r>
        <w:tab/>
      </w:r>
      <w:r w:rsidR="000429A3">
        <w:rPr>
          <w:position w:val="-10"/>
        </w:rPr>
        <w:pict w14:anchorId="33778D26">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049D45BC" w14:textId="77777777" w:rsidR="001F0314" w:rsidRDefault="001F0314" w:rsidP="00AA53C3">
      <w:pPr>
        <w:pStyle w:val="B1"/>
        <w:rPr>
          <w:rFonts w:eastAsia="Malgun Gothic"/>
          <w:lang w:eastAsia="ko-KR"/>
        </w:rPr>
      </w:pPr>
      <w:r>
        <w:rPr>
          <w:rFonts w:eastAsia="Malgun Gothic"/>
        </w:rPr>
        <w:t>-</w:t>
      </w:r>
      <w:r>
        <w:rPr>
          <w:rFonts w:eastAsia="Malgun Gothic"/>
        </w:rPr>
        <w:tab/>
      </w:r>
      <w:r w:rsidR="000429A3">
        <w:rPr>
          <w:rFonts w:eastAsia="Malgun Gothic"/>
          <w:position w:val="-14"/>
        </w:rPr>
        <w:pict w14:anchorId="0C6EAFAB">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0D55E3D4">
          <v:shape id="_x0000_i1286" type="#_x0000_t75" style="width:268.75pt;height:21.75pt" o:ole="">
            <v:imagedata r:id="rId239" o:title=""/>
          </v:shape>
          <o:OLEObject Type="Embed" ProgID="Equation.DSMT4" ShapeID="_x0000_i1286" DrawAspect="Content" ObjectID="_1685177633" r:id="rId240"/>
        </w:object>
      </w:r>
      <w:r w:rsidR="007048E7">
        <w:rPr>
          <w:rFonts w:eastAsia="Malgun Gothic" w:hint="eastAsia"/>
          <w:lang w:eastAsia="ko-KR"/>
        </w:rPr>
        <w:t xml:space="preserve">, where </w:t>
      </w:r>
    </w:p>
    <w:p w14:paraId="2088FBDD" w14:textId="77777777" w:rsidR="0055342D" w:rsidRDefault="0055342D" w:rsidP="0055342D">
      <w:pPr>
        <w:pStyle w:val="B2"/>
        <w:rPr>
          <w:lang w:eastAsia="zh-CN"/>
        </w:rPr>
      </w:pPr>
      <w:r>
        <w:t>-</w:t>
      </w:r>
      <w:r>
        <w:tab/>
      </w:r>
      <w:r w:rsidR="000429A3">
        <w:rPr>
          <w:position w:val="-14"/>
        </w:rPr>
        <w:pict w14:anchorId="3311F20A">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42331A76" w14:textId="77777777" w:rsidR="0055342D" w:rsidRDefault="0055342D" w:rsidP="0055342D">
      <w:pPr>
        <w:pStyle w:val="B2"/>
        <w:rPr>
          <w:lang w:eastAsia="zh-CN"/>
        </w:rPr>
      </w:pPr>
      <w:r>
        <w:t>-</w:t>
      </w:r>
      <w:r>
        <w:tab/>
      </w:r>
      <w:r w:rsidR="000429A3">
        <w:rPr>
          <w:position w:val="-14"/>
        </w:rPr>
        <w:pict w14:anchorId="527F420C">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3D8AFE27" w14:textId="77777777" w:rsidR="0055342D" w:rsidRDefault="0055342D" w:rsidP="00761093">
      <w:pPr>
        <w:pStyle w:val="B3"/>
      </w:pPr>
      <w:r>
        <w:rPr>
          <w:lang w:eastAsia="zh-CN"/>
        </w:rPr>
        <w:t>-</w:t>
      </w:r>
      <w:r>
        <w:rPr>
          <w:lang w:eastAsia="zh-CN"/>
        </w:rPr>
        <w:tab/>
      </w:r>
      <w:r w:rsidR="000429A3">
        <w:rPr>
          <w:position w:val="-14"/>
        </w:rPr>
        <w:pict w14:anchorId="7715AD15">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1844FD7B" w14:textId="77777777" w:rsidR="0055342D" w:rsidRDefault="0055342D" w:rsidP="00761093">
      <w:pPr>
        <w:pStyle w:val="B3"/>
      </w:pPr>
      <w:r>
        <w:rPr>
          <w:lang w:eastAsia="zh-CN"/>
        </w:rPr>
        <w:t>-</w:t>
      </w:r>
      <w:r>
        <w:rPr>
          <w:lang w:eastAsia="zh-CN"/>
        </w:rPr>
        <w:tab/>
      </w:r>
      <w:r w:rsidR="000429A3">
        <w:rPr>
          <w:position w:val="-12"/>
        </w:rPr>
        <w:pict w14:anchorId="159DFFF5">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29BD0CF6"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0429A3">
        <w:rPr>
          <w:position w:val="-14"/>
        </w:rPr>
        <w:pict w14:anchorId="69712142">
          <v:shape id="_x0000_i1291" type="#_x0000_t75" style="width:92.95pt;height:20.95pt">
            <v:imagedata r:id="rId245" o:title=""/>
          </v:shape>
        </w:pict>
      </w:r>
      <w:r>
        <w:t>.</w:t>
      </w:r>
    </w:p>
    <w:p w14:paraId="54A6F276" w14:textId="77777777" w:rsidR="001F0314" w:rsidRDefault="001F0314" w:rsidP="00AA53C3">
      <w:pPr>
        <w:pStyle w:val="B2"/>
        <w:rPr>
          <w:lang w:eastAsia="ko-KR"/>
        </w:rPr>
      </w:pPr>
      <w:r>
        <w:rPr>
          <w:rFonts w:eastAsia="Malgun Gothic"/>
        </w:rPr>
        <w:t>-</w:t>
      </w:r>
      <w:r>
        <w:rPr>
          <w:rFonts w:eastAsia="Malgun Gothic"/>
        </w:rPr>
        <w:tab/>
      </w:r>
      <w:r w:rsidR="000429A3">
        <w:rPr>
          <w:position w:val="-12"/>
        </w:rPr>
        <w:pict w14:anchorId="3415D737">
          <v:shape id="_x0000_i1292" type="#_x0000_t75" style="width:25.1pt;height:18.4pt">
            <v:imagedata r:id="rId246" o:title=""/>
          </v:shape>
        </w:pict>
      </w:r>
      <w:r w:rsidR="007048E7">
        <w:t xml:space="preserve"> </w:t>
      </w:r>
      <w:r w:rsidR="007048E7">
        <w:rPr>
          <w:rFonts w:hint="eastAsia"/>
          <w:lang w:eastAsia="ko-KR"/>
        </w:rPr>
        <w:t xml:space="preserve">is equal to 1 </w:t>
      </w:r>
    </w:p>
    <w:p w14:paraId="23B08271"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5890044"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33DC1B07"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E05ABB8"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5A9972F5"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4BDBF4EC"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0429A3">
        <w:rPr>
          <w:position w:val="-12"/>
        </w:rPr>
        <w:pict w14:anchorId="44EE2495">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504FEC5B" w14:textId="77777777" w:rsidR="006A07DB" w:rsidRDefault="006A07DB" w:rsidP="006A07DB">
      <w:pPr>
        <w:pStyle w:val="B1"/>
        <w:rPr>
          <w:lang w:eastAsia="zh-CN"/>
        </w:rPr>
      </w:pPr>
      <w:r>
        <w:lastRenderedPageBreak/>
        <w:t>-</w:t>
      </w:r>
      <w:r>
        <w:tab/>
      </w:r>
      <w:r w:rsidR="000429A3">
        <w:rPr>
          <w:b/>
          <w:position w:val="-12"/>
        </w:rPr>
        <w:pict w14:anchorId="7EFE4C88">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252B4B1B" w14:textId="77777777" w:rsidR="006A07DB" w:rsidRDefault="006A07DB" w:rsidP="001F1578">
      <w:pPr>
        <w:pStyle w:val="B1"/>
        <w:rPr>
          <w:lang w:eastAsia="zh-CN"/>
        </w:rPr>
      </w:pPr>
      <w:r>
        <w:t>-</w:t>
      </w:r>
      <w:r>
        <w:tab/>
      </w:r>
      <w:r w:rsidR="000429A3">
        <w:rPr>
          <w:b/>
          <w:position w:val="-12"/>
        </w:rPr>
        <w:pict w14:anchorId="7CCAE687">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0429A3">
        <w:rPr>
          <w:position w:val="-12"/>
        </w:rPr>
        <w:pict w14:anchorId="0EFAC341">
          <v:shape id="_x0000_i1296" type="#_x0000_t75" style="width:25.1pt;height:18.4pt">
            <v:imagedata r:id="rId246" o:title=""/>
          </v:shape>
        </w:pict>
      </w:r>
      <w:r>
        <w:rPr>
          <w:rFonts w:hint="eastAsia"/>
          <w:lang w:eastAsia="zh-CN"/>
        </w:rPr>
        <w:t xml:space="preserve"> is equal to 0, otherwise is equal to 0.</w:t>
      </w:r>
    </w:p>
    <w:p w14:paraId="08ED21CE" w14:textId="77777777" w:rsidR="007048E7" w:rsidRDefault="001F0314" w:rsidP="00AA53C3">
      <w:pPr>
        <w:pStyle w:val="B1"/>
      </w:pPr>
      <w:r>
        <w:t>-</w:t>
      </w:r>
      <w:r>
        <w:tab/>
      </w:r>
      <w:r w:rsidR="000429A3">
        <w:rPr>
          <w:position w:val="-10"/>
        </w:rPr>
        <w:pict w14:anchorId="452151FB">
          <v:shape id="_x0000_i1297" type="#_x0000_t75" style="width:59.45pt;height:16.75pt">
            <v:imagedata r:id="rId249" o:title=""/>
          </v:shape>
        </w:pict>
      </w:r>
      <w:r w:rsidR="007048E7">
        <w:rPr>
          <w:rFonts w:hint="eastAsia"/>
          <w:lang w:eastAsia="ja-JP"/>
        </w:rPr>
        <w:t>,</w:t>
      </w:r>
      <w:r w:rsidR="007048E7">
        <w:t xml:space="preserve"> </w:t>
      </w:r>
      <w:r w:rsidR="000429A3">
        <w:rPr>
          <w:position w:val="-6"/>
        </w:rPr>
        <w:pict w14:anchorId="2A52DAF5">
          <v:shape id="_x0000_i1298" type="#_x0000_t75" style="width:12.55pt;height:13.4pt">
            <v:imagedata r:id="rId250" o:title=""/>
          </v:shape>
        </w:pict>
      </w:r>
      <w:r w:rsidR="007048E7">
        <w:t>,</w:t>
      </w:r>
      <w:r w:rsidR="007048E7">
        <w:rPr>
          <w:rFonts w:hint="eastAsia"/>
          <w:lang w:eastAsia="ja-JP"/>
        </w:rPr>
        <w:t xml:space="preserve"> and</w:t>
      </w:r>
      <w:r w:rsidR="007048E7">
        <w:rPr>
          <w:lang w:eastAsia="ja-JP"/>
        </w:rPr>
        <w:t xml:space="preserve"> </w:t>
      </w:r>
      <w:r w:rsidR="000429A3">
        <w:rPr>
          <w:position w:val="-10"/>
        </w:rPr>
        <w:pict w14:anchorId="47A6BB80">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0429A3">
        <w:rPr>
          <w:position w:val="-10"/>
        </w:rPr>
        <w:pict w14:anchorId="6273F6D0">
          <v:shape id="_x0000_i1300" type="#_x0000_t75" style="width:59.45pt;height:16.75pt">
            <v:imagedata r:id="rId249" o:title=""/>
          </v:shape>
        </w:pict>
      </w:r>
      <w:r w:rsidR="007048E7">
        <w:rPr>
          <w:rFonts w:hint="eastAsia"/>
          <w:lang w:eastAsia="ja-JP"/>
        </w:rPr>
        <w:t>,</w:t>
      </w:r>
      <w:r w:rsidR="007048E7">
        <w:t xml:space="preserve"> </w:t>
      </w:r>
      <w:r w:rsidR="000429A3">
        <w:rPr>
          <w:position w:val="-6"/>
        </w:rPr>
        <w:pict w14:anchorId="15D0772F">
          <v:shape id="_x0000_i1301" type="#_x0000_t75" style="width:12.55pt;height:13.4pt">
            <v:imagedata r:id="rId250" o:title=""/>
          </v:shape>
        </w:pict>
      </w:r>
      <w:r w:rsidR="007048E7">
        <w:t>,</w:t>
      </w:r>
      <w:r w:rsidR="007048E7">
        <w:rPr>
          <w:rFonts w:hint="eastAsia"/>
          <w:lang w:eastAsia="ja-JP"/>
        </w:rPr>
        <w:t xml:space="preserve"> and</w:t>
      </w:r>
      <w:r w:rsidR="007048E7">
        <w:t xml:space="preserve"> </w:t>
      </w:r>
      <w:r w:rsidR="000429A3">
        <w:rPr>
          <w:position w:val="-10"/>
        </w:rPr>
        <w:pict w14:anchorId="797915F2">
          <v:shape id="_x0000_i1302" type="#_x0000_t75" style="width:15.05pt;height:15.05pt">
            <v:imagedata r:id="rId252" o:title=""/>
          </v:shape>
        </w:pict>
      </w:r>
      <w:r w:rsidR="007048E7">
        <w:t xml:space="preserve"> shall be determined from:</w:t>
      </w:r>
    </w:p>
    <w:p w14:paraId="0C368AE5"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237B295E"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46EEBB23"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4F8E0C33"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1776DC3E" w14:textId="77777777" w:rsidR="007048E7" w:rsidRDefault="000429A3" w:rsidP="0035185C">
      <w:pPr>
        <w:pStyle w:val="EQ"/>
        <w:jc w:val="center"/>
      </w:pPr>
      <w:r>
        <w:rPr>
          <w:position w:val="-12"/>
        </w:rPr>
        <w:pict w14:anchorId="354BD6E2">
          <v:shape id="_x0000_i1303" type="#_x0000_t75" style="width:166.6pt;height:20.95pt">
            <v:imagedata r:id="rId253" o:title=""/>
          </v:shape>
        </w:pict>
      </w:r>
      <w:r w:rsidR="007048E7">
        <w:t>with</w:t>
      </w:r>
    </w:p>
    <w:p w14:paraId="45EBF696" w14:textId="77777777" w:rsidR="007048E7" w:rsidRDefault="000429A3" w:rsidP="0035185C">
      <w:pPr>
        <w:pStyle w:val="EQ"/>
        <w:jc w:val="center"/>
      </w:pPr>
      <w:r>
        <w:rPr>
          <w:position w:val="-64"/>
        </w:rPr>
        <w:pict w14:anchorId="397F5A38">
          <v:shape id="_x0000_i1304" type="#_x0000_t75" style="width:401pt;height:68.65pt">
            <v:imagedata r:id="rId254" o:title=""/>
          </v:shape>
        </w:pict>
      </w:r>
    </w:p>
    <w:p w14:paraId="085FBDF3" w14:textId="77777777" w:rsidR="00250C8B" w:rsidRDefault="009F7A98">
      <w:r>
        <w:t xml:space="preserve">where </w:t>
      </w:r>
    </w:p>
    <w:p w14:paraId="5C06C481" w14:textId="77777777" w:rsidR="00250C8B" w:rsidRDefault="00250C8B" w:rsidP="00AA53C3">
      <w:pPr>
        <w:pStyle w:val="B1"/>
      </w:pPr>
      <w:r>
        <w:t>-</w:t>
      </w:r>
      <w:r>
        <w:tab/>
      </w:r>
      <w:r w:rsidR="000429A3">
        <w:rPr>
          <w:position w:val="-6"/>
        </w:rPr>
        <w:pict w14:anchorId="65B4E012">
          <v:shape id="_x0000_i1305" type="#_x0000_t75" style="width:12.55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0AAD6FAB" w14:textId="77777777" w:rsidR="00250C8B" w:rsidRDefault="00250C8B" w:rsidP="00AA53C3">
      <w:pPr>
        <w:pStyle w:val="B1"/>
      </w:pPr>
      <w:r>
        <w:t>-</w:t>
      </w:r>
      <w:r>
        <w:tab/>
      </w:r>
      <w:r w:rsidR="000429A3">
        <w:rPr>
          <w:position w:val="-10"/>
        </w:rPr>
        <w:pict w14:anchorId="6705088D">
          <v:shape id="_x0000_i1306" type="#_x0000_t75" style="width:40.2pt;height:15.05pt">
            <v:imagedata r:id="rId255" o:title=""/>
          </v:shape>
        </w:pict>
      </w:r>
      <w:r w:rsidR="007048E7">
        <w:t xml:space="preserve"> if </w:t>
      </w:r>
      <w:r w:rsidR="000429A3">
        <w:rPr>
          <w:position w:val="-6"/>
        </w:rPr>
        <w:pict w14:anchorId="4725E649">
          <v:shape id="_x0000_i1307" type="#_x0000_t75" style="width:25.1pt;height:12.55pt">
            <v:imagedata r:id="rId256" o:title=""/>
          </v:shape>
        </w:pict>
      </w:r>
      <w:r w:rsidR="00B3251B">
        <w:t>,</w:t>
      </w:r>
      <w:r w:rsidR="000429A3">
        <w:rPr>
          <w:position w:val="-10"/>
        </w:rPr>
        <w:pict w14:anchorId="140048ED">
          <v:shape id="_x0000_i1308" type="#_x0000_t75" style="width:70.35pt;height:15.05pt">
            <v:imagedata r:id="rId257" o:title=""/>
          </v:shape>
        </w:pict>
      </w:r>
      <w:r w:rsidR="007048E7">
        <w:t xml:space="preserve"> </w:t>
      </w:r>
      <w:r w:rsidR="00B3251B">
        <w:t xml:space="preserve">if </w:t>
      </w:r>
      <w:r w:rsidR="000429A3">
        <w:rPr>
          <w:position w:val="-6"/>
        </w:rPr>
        <w:pict w14:anchorId="69FA6DBC">
          <v:shape id="_x0000_i1309" type="#_x0000_t75" style="width:43.55pt;height:12.55pt">
            <v:imagedata r:id="rId258" o:title=""/>
          </v:shape>
        </w:pict>
      </w:r>
      <w:r w:rsidR="007048E7">
        <w:t xml:space="preserve"> with </w:t>
      </w:r>
      <w:r w:rsidR="000429A3">
        <w:rPr>
          <w:position w:val="-10"/>
        </w:rPr>
        <w:pict w14:anchorId="4750A3A2">
          <v:shape id="_x0000_i1310" type="#_x0000_t75" style="width:75.35pt;height:16.75pt">
            <v:imagedata r:id="rId259" o:title=""/>
          </v:shape>
        </w:pict>
      </w:r>
      <w:r w:rsidR="007048E7">
        <w:t xml:space="preserve"> where </w:t>
      </w:r>
      <w:r w:rsidR="000429A3">
        <w:rPr>
          <w:position w:val="-10"/>
        </w:rPr>
        <w:pict w14:anchorId="7BA24BA0">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0429A3">
        <w:rPr>
          <w:position w:val="-10"/>
        </w:rPr>
        <w:pict w14:anchorId="1C3C27CC">
          <v:shape id="_x0000_i1312" type="#_x0000_t75" style="width:130.6pt;height:15.05pt">
            <v:imagedata r:id="rId261" o:title=""/>
          </v:shape>
        </w:pict>
      </w:r>
      <w:r w:rsidR="005E04EB">
        <w:t xml:space="preserve"> if </w:t>
      </w:r>
      <w:r w:rsidR="000429A3">
        <w:rPr>
          <w:position w:val="-6"/>
        </w:rPr>
        <w:pict w14:anchorId="4ACF7B86">
          <v:shape id="_x0000_i1313" type="#_x0000_t75" style="width:28.45pt;height:12.55pt">
            <v:imagedata r:id="rId262" o:title=""/>
          </v:shape>
        </w:pict>
      </w:r>
      <w:r w:rsidR="005E04EB">
        <w:t xml:space="preserve"> with </w:t>
      </w:r>
      <w:r w:rsidR="000429A3">
        <w:rPr>
          <w:position w:val="-10"/>
        </w:rPr>
        <w:pict w14:anchorId="14C2A949">
          <v:shape id="_x0000_i1314" type="#_x0000_t75" style="width:49.4pt;height:15.05pt">
            <v:imagedata r:id="rId263" o:title=""/>
          </v:shape>
        </w:pict>
      </w:r>
      <w:r w:rsidR="005E04EB">
        <w:t xml:space="preserve"> and </w:t>
      </w:r>
      <w:r w:rsidR="000429A3">
        <w:rPr>
          <w:position w:val="-10"/>
        </w:rPr>
        <w:pict w14:anchorId="0AE514B0">
          <v:shape id="_x0000_i1315" type="#_x0000_t75" style="width:68.65pt;height:15.05pt">
            <v:imagedata r:id="rId264" o:title=""/>
          </v:shape>
        </w:pict>
      </w:r>
      <w:r w:rsidR="005E04EB">
        <w:t>.</w:t>
      </w:r>
      <w:r w:rsidR="009F7A98">
        <w:t xml:space="preserve"> </w:t>
      </w:r>
    </w:p>
    <w:p w14:paraId="3AA1AEB1" w14:textId="77777777" w:rsidR="00250C8B" w:rsidRDefault="00250C8B" w:rsidP="00AA53C3">
      <w:pPr>
        <w:pStyle w:val="B1"/>
        <w:rPr>
          <w:lang w:eastAsia="ko-KR"/>
        </w:rPr>
      </w:pPr>
      <w:r>
        <w:t>-</w:t>
      </w:r>
      <w:r>
        <w:tab/>
      </w:r>
      <w:r w:rsidR="000429A3">
        <w:rPr>
          <w:position w:val="-10"/>
        </w:rPr>
        <w:pict w14:anchorId="11575C23">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67B77F49" w14:textId="77777777" w:rsidR="00250C8B" w:rsidRDefault="00250C8B" w:rsidP="00AA53C3">
      <w:pPr>
        <w:pStyle w:val="B1"/>
        <w:rPr>
          <w:rFonts w:eastAsia="Malgun Gothic"/>
          <w:lang w:eastAsia="ko-KR"/>
        </w:rPr>
      </w:pPr>
      <w:r>
        <w:rPr>
          <w:rFonts w:eastAsia="Malgun Gothic"/>
        </w:rPr>
        <w:t>-</w:t>
      </w:r>
      <w:r>
        <w:rPr>
          <w:rFonts w:eastAsia="Malgun Gothic"/>
        </w:rPr>
        <w:tab/>
      </w:r>
      <w:r w:rsidR="000429A3">
        <w:rPr>
          <w:rFonts w:eastAsia="Malgun Gothic"/>
          <w:position w:val="-14"/>
        </w:rPr>
        <w:pict w14:anchorId="5F766708">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5C5B8036">
          <v:shape id="_x0000_i1318" type="#_x0000_t75" style="width:341.6pt;height:21.75pt" o:ole="">
            <v:imagedata r:id="rId267" o:title=""/>
          </v:shape>
          <o:OLEObject Type="Embed" ProgID="Equation.DSMT4" ShapeID="_x0000_i1318" DrawAspect="Content" ObjectID="_1685177634" r:id="rId268"/>
        </w:object>
      </w:r>
      <w:r w:rsidR="009F7A98">
        <w:rPr>
          <w:rFonts w:eastAsia="Malgun Gothic" w:hint="eastAsia"/>
          <w:lang w:eastAsia="ko-KR"/>
        </w:rPr>
        <w:t xml:space="preserve">, where </w:t>
      </w:r>
    </w:p>
    <w:p w14:paraId="059AFC33"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D527D72">
          <v:shape id="_x0000_i1319" type="#_x0000_t75" style="width:87.9pt;height:20.95pt" o:ole="">
            <v:imagedata r:id="rId241" o:title=""/>
          </v:shape>
          <o:OLEObject Type="Embed" ProgID="Equation.3" ShapeID="_x0000_i1319" DrawAspect="Content" ObjectID="_1685177635"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25C9DA7D"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20A3527C">
          <v:shape id="_x0000_i1320" type="#_x0000_t75" style="width:97.95pt;height:21.75pt" o:ole="">
            <v:imagedata r:id="rId270" o:title=""/>
          </v:shape>
          <o:OLEObject Type="Embed" ProgID="Equation.DSMT4" ShapeID="_x0000_i1320" DrawAspect="Content" ObjectID="_1685177636" r:id="rId271"/>
        </w:object>
      </w:r>
      <w:r w:rsidRPr="0006003C">
        <w:rPr>
          <w:rFonts w:eastAsiaTheme="minorEastAsia"/>
        </w:rPr>
        <w:t>.</w:t>
      </w:r>
    </w:p>
    <w:p w14:paraId="4BCFBC76" w14:textId="77777777" w:rsidR="00250C8B" w:rsidRDefault="00250C8B" w:rsidP="00AA53C3">
      <w:pPr>
        <w:pStyle w:val="B2"/>
      </w:pPr>
      <w:r>
        <w:t>-</w:t>
      </w:r>
      <w:r>
        <w:tab/>
      </w:r>
      <w:r w:rsidR="000429A3">
        <w:rPr>
          <w:position w:val="-10"/>
        </w:rPr>
        <w:pict w14:anchorId="34A0313F">
          <v:shape id="_x0000_i1321" type="#_x0000_t75" style="width:62.8pt;height:16.75pt">
            <v:imagedata r:id="rId272" o:title=""/>
          </v:shape>
        </w:pict>
      </w:r>
      <w:r w:rsidR="009F7A98">
        <w:t xml:space="preserve"> </w:t>
      </w:r>
      <w:r w:rsidR="009F7A98">
        <w:rPr>
          <w:rFonts w:hint="eastAsia"/>
          <w:lang w:eastAsia="ko-KR"/>
        </w:rPr>
        <w:t xml:space="preserve">is equal to 1 </w:t>
      </w:r>
    </w:p>
    <w:p w14:paraId="7B7DC68B" w14:textId="77777777" w:rsidR="00250C8B" w:rsidRDefault="00250C8B" w:rsidP="00AA53C3">
      <w:pPr>
        <w:pStyle w:val="B3"/>
      </w:pPr>
      <w:r>
        <w:lastRenderedPageBreak/>
        <w:t>-</w:t>
      </w:r>
      <w:r>
        <w:tab/>
        <w:t>if UE configured with one UL cell is configured to send PUSCH and SRS in the same subframe for initial transmission, or</w:t>
      </w:r>
    </w:p>
    <w:p w14:paraId="2336ADDF"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03B902BB"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6BAA74AE"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14:paraId="054B329F"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30E1B788"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0429A3">
        <w:rPr>
          <w:position w:val="-12"/>
        </w:rPr>
        <w:pict w14:anchorId="008DFB55">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E4AB7F8" w14:textId="77777777" w:rsidR="006A07DB" w:rsidRDefault="006A07DB" w:rsidP="006A07DB">
      <w:pPr>
        <w:pStyle w:val="B1"/>
        <w:rPr>
          <w:lang w:eastAsia="zh-CN"/>
        </w:rPr>
      </w:pPr>
      <w:r>
        <w:t>-</w:t>
      </w:r>
      <w:r>
        <w:tab/>
      </w:r>
      <w:r w:rsidR="000429A3">
        <w:rPr>
          <w:position w:val="-12"/>
        </w:rPr>
        <w:pict w14:anchorId="61EF9D41">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73807D95" w14:textId="77777777" w:rsidR="006A07DB" w:rsidRDefault="006A07DB" w:rsidP="001F1578">
      <w:pPr>
        <w:pStyle w:val="B1"/>
        <w:rPr>
          <w:lang w:eastAsia="zh-CN"/>
        </w:rPr>
      </w:pPr>
      <w:r>
        <w:t>-</w:t>
      </w:r>
      <w:r>
        <w:tab/>
      </w:r>
      <w:r w:rsidR="000429A3">
        <w:rPr>
          <w:position w:val="-12"/>
        </w:rPr>
        <w:pict w14:anchorId="4070BB5A">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0429A3">
        <w:rPr>
          <w:position w:val="-10"/>
        </w:rPr>
        <w:pict w14:anchorId="3FD050D9">
          <v:shape id="_x0000_i1325" type="#_x0000_t75" style="width:62.8pt;height:16.75pt">
            <v:imagedata r:id="rId272" o:title=""/>
          </v:shape>
        </w:pict>
      </w:r>
      <w:r>
        <w:rPr>
          <w:rFonts w:hint="eastAsia"/>
          <w:lang w:eastAsia="zh-CN"/>
        </w:rPr>
        <w:t xml:space="preserve"> is equal to 0, otherwise is equal to 0.</w:t>
      </w:r>
    </w:p>
    <w:p w14:paraId="235EAAD3" w14:textId="77777777" w:rsidR="009F7A98" w:rsidRDefault="00250C8B" w:rsidP="00AA53C3">
      <w:pPr>
        <w:pStyle w:val="B1"/>
      </w:pPr>
      <w:r>
        <w:t>-</w:t>
      </w:r>
      <w:r>
        <w:tab/>
      </w:r>
      <w:r w:rsidR="000429A3">
        <w:rPr>
          <w:position w:val="-10"/>
        </w:rPr>
        <w:pict w14:anchorId="35BA76EA">
          <v:shape id="_x0000_i1326" type="#_x0000_t75" style="width:106.35pt;height:16.75pt">
            <v:imagedata r:id="rId276" o:title=""/>
          </v:shape>
        </w:pict>
      </w:r>
      <w:r w:rsidR="009F7A98">
        <w:rPr>
          <w:rFonts w:hint="eastAsia"/>
          <w:lang w:eastAsia="ja-JP"/>
        </w:rPr>
        <w:t>,</w:t>
      </w:r>
      <w:r w:rsidR="009F7A98">
        <w:t xml:space="preserve"> </w:t>
      </w:r>
      <w:r w:rsidR="000429A3">
        <w:rPr>
          <w:position w:val="-10"/>
        </w:rPr>
        <w:pict w14:anchorId="4D70BFEE">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0429A3">
        <w:rPr>
          <w:position w:val="-10"/>
        </w:rPr>
        <w:pict w14:anchorId="797FEDE4">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01CC3780" w14:textId="77777777" w:rsidR="009F7A98" w:rsidRDefault="009F7A98">
      <w:pPr>
        <w:rPr>
          <w:lang w:eastAsia="ko-KR"/>
        </w:rPr>
      </w:pPr>
      <w:r>
        <w:t xml:space="preserve">For HARQ-ACK, </w:t>
      </w:r>
      <w:r w:rsidR="000429A3">
        <w:rPr>
          <w:position w:val="-12"/>
        </w:rPr>
        <w:pict w14:anchorId="3BD63B44">
          <v:shape id="_x0000_i1329" type="#_x0000_t75" style="width:75.35pt;height:18.4pt">
            <v:imagedata r:id="rId279" o:title=""/>
          </v:shape>
        </w:pict>
      </w:r>
      <w:r>
        <w:t xml:space="preserve"> and </w:t>
      </w:r>
      <w:r w:rsidR="000429A3">
        <w:rPr>
          <w:position w:val="-14"/>
        </w:rPr>
        <w:pict w14:anchorId="24AC67DC">
          <v:shape id="_x0000_i1330" type="#_x0000_t75" style="width:98.8pt;height:19.25pt">
            <v:imagedata r:id="rId280" o:title=""/>
          </v:shape>
        </w:pict>
      </w:r>
      <w:r>
        <w:t xml:space="preserve">, where </w:t>
      </w:r>
      <w:r w:rsidR="000429A3">
        <w:rPr>
          <w:position w:val="-12"/>
        </w:rPr>
        <w:pict w14:anchorId="051939B1">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0429A3">
        <w:rPr>
          <w:position w:val="-14"/>
        </w:rPr>
        <w:pict w14:anchorId="33C6FBD1">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0429A3">
        <w:rPr>
          <w:position w:val="-14"/>
          <w:lang w:eastAsia="zh-CN"/>
        </w:rPr>
        <w:pict w14:anchorId="73B74376">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1279CA9F" w14:textId="77777777" w:rsidR="009F7A98" w:rsidRDefault="009F7A98">
      <w:r>
        <w:t>For rank indication</w:t>
      </w:r>
      <w:r w:rsidR="0096201F">
        <w:rPr>
          <w:rFonts w:hint="eastAsia"/>
          <w:lang w:eastAsia="zh-CN"/>
        </w:rPr>
        <w:t xml:space="preserve"> or CRI</w:t>
      </w:r>
      <w:r>
        <w:t xml:space="preserve">, </w:t>
      </w:r>
      <w:r w:rsidR="000429A3">
        <w:rPr>
          <w:position w:val="-12"/>
        </w:rPr>
        <w:pict w14:anchorId="58A3EB18">
          <v:shape id="_x0000_i1334" type="#_x0000_t75" style="width:68.65pt;height:18.4pt">
            <v:imagedata r:id="rId284" o:title=""/>
          </v:shape>
        </w:pict>
      </w:r>
      <w:r w:rsidR="0096201F">
        <w:t>,</w:t>
      </w:r>
      <w:r>
        <w:t xml:space="preserve"> </w:t>
      </w:r>
      <w:r w:rsidR="000429A3">
        <w:rPr>
          <w:position w:val="-12"/>
        </w:rPr>
        <w:pict w14:anchorId="237EE0D8">
          <v:shape id="_x0000_i1335" type="#_x0000_t75" style="width:73.65pt;height:18.4pt">
            <v:imagedata r:id="rId285" o:title=""/>
          </v:shape>
        </w:pict>
      </w:r>
      <w:r w:rsidR="0096201F">
        <w:t xml:space="preserve"> </w:t>
      </w:r>
      <w:r>
        <w:t xml:space="preserve">and </w:t>
      </w:r>
      <w:r w:rsidR="000429A3">
        <w:rPr>
          <w:position w:val="-14"/>
        </w:rPr>
        <w:pict w14:anchorId="5584923D">
          <v:shape id="_x0000_i1336" type="#_x0000_t75" style="width:75.35pt;height:19.25pt">
            <v:imagedata r:id="rId286" o:title=""/>
          </v:shape>
        </w:pict>
      </w:r>
      <w:r>
        <w:t>, where</w:t>
      </w:r>
      <w:r w:rsidR="000429A3">
        <w:rPr>
          <w:position w:val="-12"/>
        </w:rPr>
        <w:pict w14:anchorId="59EB0AD8">
          <v:shape id="_x0000_i1337" type="#_x0000_t75" style="width:16.75pt;height:18.4pt">
            <v:imagedata r:id="rId281" o:title=""/>
          </v:shape>
        </w:pict>
      </w:r>
      <w:r w:rsidR="00DD607F" w:rsidRPr="00E54724">
        <w:t>is the modulation order of a given transport block, and</w:t>
      </w:r>
      <w:r>
        <w:t xml:space="preserve"> </w:t>
      </w:r>
      <w:r w:rsidR="000429A3">
        <w:rPr>
          <w:position w:val="-14"/>
        </w:rPr>
        <w:pict w14:anchorId="290BF4C2">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655EF42D" w14:textId="77777777" w:rsidR="0096201F" w:rsidRDefault="0096201F"/>
    <w:p w14:paraId="06CA5EF5" w14:textId="77777777" w:rsidR="009F7A98" w:rsidRDefault="009F7A98">
      <w:r>
        <w:t>For HARQ-ACK</w:t>
      </w:r>
    </w:p>
    <w:p w14:paraId="1CA9931B" w14:textId="77777777"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14:paraId="307D2BD5"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0429A3">
        <w:rPr>
          <w:position w:val="-10"/>
        </w:rPr>
        <w:pict w14:anchorId="4AB98CB8">
          <v:shape id="_x0000_i1339" type="#_x0000_t75" style="width:31.8pt;height:16.75pt">
            <v:imagedata r:id="rId288" o:title=""/>
          </v:shape>
        </w:pict>
      </w:r>
      <w:r w:rsidR="009F7A98">
        <w:t>, it is first encoded according to Table 5.2.2.6-1.</w:t>
      </w:r>
    </w:p>
    <w:p w14:paraId="4D07469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0429A3">
        <w:rPr>
          <w:position w:val="-12"/>
        </w:rPr>
        <w:pict w14:anchorId="4B584B4E">
          <v:shape id="_x0000_i1340" type="#_x0000_t75" style="width:61.1pt;height:19.25pt">
            <v:imagedata r:id="rId289" o:title=""/>
          </v:shape>
        </w:pict>
      </w:r>
      <w:r w:rsidR="009F7A98">
        <w:rPr>
          <w:rFonts w:hint="eastAsia"/>
          <w:lang w:eastAsia="ko-KR"/>
        </w:rPr>
        <w:t xml:space="preserve"> with </w:t>
      </w:r>
      <w:r w:rsidR="000429A3">
        <w:rPr>
          <w:position w:val="-12"/>
        </w:rPr>
        <w:pict w14:anchorId="154DCEB9">
          <v:shape id="_x0000_i1341" type="#_x0000_t75" style="width:28.45pt;height:19.25pt">
            <v:imagedata r:id="rId290" o:title=""/>
          </v:shape>
        </w:pict>
      </w:r>
      <w:r w:rsidR="009F7A98">
        <w:rPr>
          <w:rFonts w:hint="eastAsia"/>
          <w:lang w:eastAsia="ko-KR"/>
        </w:rPr>
        <w:t xml:space="preserve"> corresponding to HARQ-ACK bit for codeword 0 and </w:t>
      </w:r>
      <w:r w:rsidR="000429A3">
        <w:rPr>
          <w:position w:val="-10"/>
        </w:rPr>
        <w:pict w14:anchorId="65004B73">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0429A3">
        <w:rPr>
          <w:position w:val="-10"/>
        </w:rPr>
        <w:pict w14:anchorId="575B561D">
          <v:shape id="_x0000_i1343" type="#_x0000_t75" style="width:121.4pt;height:16.75pt">
            <v:imagedata r:id="rId292" o:title=""/>
          </v:shape>
        </w:pict>
      </w:r>
      <w:r w:rsidR="009F7A98">
        <w:t>.</w:t>
      </w:r>
    </w:p>
    <w:p w14:paraId="2B2D1D1A"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58359BD" w14:textId="77777777" w:rsidTr="00382E1D">
        <w:trPr>
          <w:cantSplit/>
          <w:jc w:val="center"/>
        </w:trPr>
        <w:tc>
          <w:tcPr>
            <w:tcW w:w="1748" w:type="dxa"/>
            <w:vAlign w:val="center"/>
          </w:tcPr>
          <w:p w14:paraId="7CC23207"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4106309A" w14:textId="77777777" w:rsidR="009F7A98" w:rsidRDefault="009F7A98">
            <w:pPr>
              <w:pStyle w:val="TAH"/>
            </w:pPr>
            <w:r>
              <w:t>Encoded HARQ-ACK</w:t>
            </w:r>
          </w:p>
        </w:tc>
      </w:tr>
      <w:tr w:rsidR="009F7A98" w14:paraId="39952D94" w14:textId="77777777" w:rsidTr="00382E1D">
        <w:trPr>
          <w:cantSplit/>
          <w:jc w:val="center"/>
        </w:trPr>
        <w:tc>
          <w:tcPr>
            <w:tcW w:w="1748" w:type="dxa"/>
            <w:vAlign w:val="center"/>
          </w:tcPr>
          <w:p w14:paraId="3B1680AD" w14:textId="77777777" w:rsidR="009F7A98" w:rsidRDefault="009F7A98">
            <w:pPr>
              <w:pStyle w:val="TAC"/>
            </w:pPr>
            <w:r>
              <w:t>2</w:t>
            </w:r>
          </w:p>
        </w:tc>
        <w:tc>
          <w:tcPr>
            <w:tcW w:w="2070" w:type="dxa"/>
            <w:vAlign w:val="center"/>
          </w:tcPr>
          <w:p w14:paraId="69533E98" w14:textId="77777777" w:rsidR="009F7A98" w:rsidRDefault="000429A3">
            <w:pPr>
              <w:pStyle w:val="TAC"/>
            </w:pPr>
            <w:r>
              <w:rPr>
                <w:position w:val="-12"/>
              </w:rPr>
              <w:pict w14:anchorId="6603807B">
                <v:shape id="_x0000_i1344" type="#_x0000_t75" style="width:37.65pt;height:16.75pt">
                  <v:imagedata r:id="rId293" o:title=""/>
                </v:shape>
              </w:pict>
            </w:r>
          </w:p>
        </w:tc>
      </w:tr>
      <w:tr w:rsidR="009F7A98" w14:paraId="00E6F88A" w14:textId="77777777" w:rsidTr="00382E1D">
        <w:trPr>
          <w:cantSplit/>
          <w:jc w:val="center"/>
        </w:trPr>
        <w:tc>
          <w:tcPr>
            <w:tcW w:w="1748" w:type="dxa"/>
            <w:vAlign w:val="center"/>
          </w:tcPr>
          <w:p w14:paraId="2B0250DF" w14:textId="77777777" w:rsidR="009F7A98" w:rsidRDefault="009F7A98">
            <w:pPr>
              <w:pStyle w:val="TAC"/>
            </w:pPr>
            <w:r>
              <w:t>4</w:t>
            </w:r>
          </w:p>
        </w:tc>
        <w:tc>
          <w:tcPr>
            <w:tcW w:w="2070" w:type="dxa"/>
            <w:vAlign w:val="center"/>
          </w:tcPr>
          <w:p w14:paraId="12E54724" w14:textId="77777777" w:rsidR="009F7A98" w:rsidRDefault="000429A3">
            <w:pPr>
              <w:pStyle w:val="TAC"/>
            </w:pPr>
            <w:r>
              <w:rPr>
                <w:position w:val="-12"/>
              </w:rPr>
              <w:pict w14:anchorId="2F64E8BE">
                <v:shape id="_x0000_i1345" type="#_x0000_t75" style="width:54.4pt;height:16.75pt">
                  <v:imagedata r:id="rId294" o:title=""/>
                </v:shape>
              </w:pict>
            </w:r>
          </w:p>
        </w:tc>
      </w:tr>
      <w:tr w:rsidR="009F7A98" w14:paraId="0DF8619E" w14:textId="77777777" w:rsidTr="00382E1D">
        <w:trPr>
          <w:cantSplit/>
          <w:jc w:val="center"/>
        </w:trPr>
        <w:tc>
          <w:tcPr>
            <w:tcW w:w="1748" w:type="dxa"/>
            <w:vAlign w:val="center"/>
          </w:tcPr>
          <w:p w14:paraId="37D96C0C" w14:textId="77777777" w:rsidR="009F7A98" w:rsidRDefault="009F7A98">
            <w:pPr>
              <w:pStyle w:val="TAC"/>
            </w:pPr>
            <w:r>
              <w:t>6</w:t>
            </w:r>
          </w:p>
        </w:tc>
        <w:tc>
          <w:tcPr>
            <w:tcW w:w="2070" w:type="dxa"/>
            <w:vAlign w:val="center"/>
          </w:tcPr>
          <w:p w14:paraId="2B12DEC1" w14:textId="77777777" w:rsidR="009F7A98" w:rsidRDefault="000429A3">
            <w:pPr>
              <w:pStyle w:val="TAC"/>
            </w:pPr>
            <w:r>
              <w:rPr>
                <w:position w:val="-12"/>
              </w:rPr>
              <w:pict w14:anchorId="4D4196BE">
                <v:shape id="_x0000_i1346" type="#_x0000_t75" style="width:73.65pt;height:16.75pt">
                  <v:imagedata r:id="rId295" o:title=""/>
                </v:shape>
              </w:pict>
            </w:r>
          </w:p>
        </w:tc>
      </w:tr>
      <w:tr w:rsidR="00C95E3C" w14:paraId="5356BB62"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CC5932A"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12AB5E8B" w14:textId="77777777" w:rsidR="00C95E3C" w:rsidRDefault="000429A3" w:rsidP="000458B7">
            <w:pPr>
              <w:pStyle w:val="TAC"/>
            </w:pPr>
            <w:r>
              <w:pict w14:anchorId="6840C911">
                <v:shape id="_x0000_i1347" type="#_x0000_t75" style="width:91.25pt;height:16.75pt">
                  <v:imagedata r:id="rId296" o:title=""/>
                </v:shape>
              </w:pict>
            </w:r>
          </w:p>
        </w:tc>
      </w:tr>
    </w:tbl>
    <w:p w14:paraId="415F83FB" w14:textId="77777777" w:rsidR="009F7A98" w:rsidRDefault="009F7A98"/>
    <w:p w14:paraId="085704CF"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441CA8C7" w14:textId="77777777" w:rsidTr="00382E1D">
        <w:trPr>
          <w:cantSplit/>
          <w:jc w:val="center"/>
        </w:trPr>
        <w:tc>
          <w:tcPr>
            <w:tcW w:w="1748" w:type="dxa"/>
            <w:vAlign w:val="center"/>
          </w:tcPr>
          <w:p w14:paraId="0D603DC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402E1D09" w14:textId="77777777" w:rsidR="009F7A98" w:rsidRDefault="009F7A98">
            <w:pPr>
              <w:pStyle w:val="TAH"/>
            </w:pPr>
            <w:r>
              <w:t>Encoded HARQ-ACK</w:t>
            </w:r>
          </w:p>
        </w:tc>
      </w:tr>
      <w:tr w:rsidR="009F7A98" w14:paraId="25DDF3D6" w14:textId="77777777" w:rsidTr="00382E1D">
        <w:trPr>
          <w:cantSplit/>
          <w:jc w:val="center"/>
        </w:trPr>
        <w:tc>
          <w:tcPr>
            <w:tcW w:w="1748" w:type="dxa"/>
            <w:vAlign w:val="center"/>
          </w:tcPr>
          <w:p w14:paraId="1A83B136" w14:textId="77777777" w:rsidR="009F7A98" w:rsidRDefault="009F7A98">
            <w:pPr>
              <w:pStyle w:val="TAC"/>
            </w:pPr>
            <w:r>
              <w:t>2</w:t>
            </w:r>
          </w:p>
        </w:tc>
        <w:tc>
          <w:tcPr>
            <w:tcW w:w="5776" w:type="dxa"/>
            <w:vAlign w:val="center"/>
          </w:tcPr>
          <w:p w14:paraId="49323311" w14:textId="77777777" w:rsidR="009F7A98" w:rsidRDefault="000429A3">
            <w:pPr>
              <w:pStyle w:val="TAC"/>
            </w:pPr>
            <w:r>
              <w:rPr>
                <w:position w:val="-12"/>
              </w:rPr>
              <w:pict w14:anchorId="186E8D69">
                <v:shape id="_x0000_i1348" type="#_x0000_t75" style="width:166.6pt;height:19.25pt">
                  <v:imagedata r:id="rId297" o:title=""/>
                </v:shape>
              </w:pict>
            </w:r>
          </w:p>
        </w:tc>
      </w:tr>
      <w:tr w:rsidR="009F7A98" w14:paraId="2B1A7F22" w14:textId="77777777" w:rsidTr="00382E1D">
        <w:trPr>
          <w:cantSplit/>
          <w:jc w:val="center"/>
        </w:trPr>
        <w:tc>
          <w:tcPr>
            <w:tcW w:w="1748" w:type="dxa"/>
            <w:vAlign w:val="center"/>
          </w:tcPr>
          <w:p w14:paraId="4EE0185B" w14:textId="77777777" w:rsidR="009F7A98" w:rsidRDefault="009F7A98">
            <w:pPr>
              <w:pStyle w:val="TAC"/>
            </w:pPr>
            <w:r>
              <w:t>4</w:t>
            </w:r>
          </w:p>
        </w:tc>
        <w:tc>
          <w:tcPr>
            <w:tcW w:w="5776" w:type="dxa"/>
            <w:vAlign w:val="center"/>
          </w:tcPr>
          <w:p w14:paraId="06133D12" w14:textId="77777777" w:rsidR="009F7A98" w:rsidRDefault="000429A3">
            <w:pPr>
              <w:pStyle w:val="TAC"/>
            </w:pPr>
            <w:r>
              <w:rPr>
                <w:position w:val="-12"/>
              </w:rPr>
              <w:pict w14:anchorId="6433AEC3">
                <v:shape id="_x0000_i1349" type="#_x0000_t75" style="width:219.35pt;height:19.25pt">
                  <v:imagedata r:id="rId298" o:title=""/>
                </v:shape>
              </w:pict>
            </w:r>
          </w:p>
        </w:tc>
      </w:tr>
      <w:tr w:rsidR="009F7A98" w14:paraId="4286BBB1" w14:textId="77777777" w:rsidTr="00382E1D">
        <w:trPr>
          <w:cantSplit/>
          <w:jc w:val="center"/>
        </w:trPr>
        <w:tc>
          <w:tcPr>
            <w:tcW w:w="1748" w:type="dxa"/>
            <w:vAlign w:val="center"/>
          </w:tcPr>
          <w:p w14:paraId="328BF98B" w14:textId="77777777" w:rsidR="009F7A98" w:rsidRDefault="009F7A98">
            <w:pPr>
              <w:pStyle w:val="TAC"/>
            </w:pPr>
            <w:r>
              <w:t>6</w:t>
            </w:r>
          </w:p>
        </w:tc>
        <w:tc>
          <w:tcPr>
            <w:tcW w:w="5776" w:type="dxa"/>
            <w:vAlign w:val="center"/>
          </w:tcPr>
          <w:p w14:paraId="3EF11A32" w14:textId="77777777" w:rsidR="009F7A98" w:rsidRDefault="000429A3">
            <w:pPr>
              <w:pStyle w:val="TAC"/>
            </w:pPr>
            <w:r>
              <w:rPr>
                <w:position w:val="-12"/>
              </w:rPr>
              <w:pict w14:anchorId="2DC462D5">
                <v:shape id="_x0000_i1350" type="#_x0000_t75" style="width:244.45pt;height:18.4pt">
                  <v:imagedata r:id="rId299" o:title=""/>
                </v:shape>
              </w:pict>
            </w:r>
          </w:p>
        </w:tc>
      </w:tr>
      <w:tr w:rsidR="00C95E3C" w14:paraId="05831EE5"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45DB52BD"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0A01E38C" w14:textId="77777777" w:rsidR="00C95E3C" w:rsidRDefault="000429A3" w:rsidP="000458B7">
            <w:pPr>
              <w:pStyle w:val="TAC"/>
            </w:pPr>
            <w:r>
              <w:pict w14:anchorId="62103FBF">
                <v:shape id="_x0000_i1351" type="#_x0000_t75" style="width:275.45pt;height:16.75pt">
                  <v:imagedata r:id="rId300" o:title=""/>
                </v:shape>
              </w:pict>
            </w:r>
          </w:p>
        </w:tc>
      </w:tr>
    </w:tbl>
    <w:p w14:paraId="1244F10A" w14:textId="77777777" w:rsidR="009F7A98" w:rsidRDefault="009F7A98"/>
    <w:p w14:paraId="79DFC8CC" w14:textId="77777777" w:rsidR="007B2537" w:rsidRDefault="00F65B22" w:rsidP="00F65B22">
      <w:pPr>
        <w:pStyle w:val="B1"/>
      </w:pPr>
      <w:r>
        <w:t>-</w:t>
      </w:r>
      <w:r>
        <w:tab/>
      </w:r>
      <w:r w:rsidR="007B2537">
        <w:t xml:space="preserve">If HARQ-ACK feedback consists of </w:t>
      </w:r>
      <w:r w:rsidR="000429A3">
        <w:rPr>
          <w:position w:val="-14"/>
        </w:rPr>
        <w:pict w14:anchorId="246A6F56">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429A3">
        <w:rPr>
          <w:position w:val="-14"/>
        </w:rPr>
        <w:pict w14:anchorId="223DEDC4">
          <v:shape id="_x0000_i1353" type="#_x0000_t75" style="width:94.6pt;height:19.25pt">
            <v:imagedata r:id="rId302" o:title=""/>
          </v:shape>
        </w:pict>
      </w:r>
      <w:r w:rsidR="007B2537">
        <w:t xml:space="preserve">, then a coded bit sequence </w:t>
      </w:r>
      <w:r w:rsidR="000429A3">
        <w:rPr>
          <w:position w:val="-10"/>
        </w:rPr>
        <w:pict w14:anchorId="3CD74288">
          <v:shape id="_x0000_i1354" type="#_x0000_t75" style="width:88.75pt;height:16.75pt">
            <v:imagedata r:id="rId303" o:title=""/>
          </v:shape>
        </w:pict>
      </w:r>
      <w:r w:rsidR="007B2537">
        <w:t xml:space="preserve"> is obtained by using the bit sequence </w:t>
      </w:r>
      <w:r w:rsidR="000429A3">
        <w:rPr>
          <w:position w:val="-14"/>
        </w:rPr>
        <w:pict w14:anchorId="29203C71">
          <v:shape id="_x0000_i1355" type="#_x0000_t75" style="width:94.6pt;height:19.25pt">
            <v:imagedata r:id="rId304" o:title=""/>
          </v:shape>
        </w:pict>
      </w:r>
      <w:r w:rsidR="007B2537">
        <w:t xml:space="preserve"> as the input to the channel coding block described in </w:t>
      </w:r>
      <w:r w:rsidR="00DF4FBD">
        <w:t>clause</w:t>
      </w:r>
      <w:r w:rsidR="007B2537">
        <w:t xml:space="preserve"> 5.2.2.6.4. In turn, the bit sequence </w:t>
      </w:r>
      <w:r w:rsidR="000429A3">
        <w:rPr>
          <w:position w:val="-14"/>
        </w:rPr>
        <w:pict w14:anchorId="54BB7724">
          <v:shape id="_x0000_i1356" type="#_x0000_t75" style="width:124.75pt;height:19.25pt">
            <v:imagedata r:id="rId305" o:title=""/>
          </v:shape>
        </w:pict>
      </w:r>
      <w:r w:rsidR="007B2537">
        <w:t xml:space="preserve"> is obtained by the circular repetition of the bit sequence </w:t>
      </w:r>
      <w:r w:rsidR="000429A3">
        <w:rPr>
          <w:position w:val="-10"/>
        </w:rPr>
        <w:pict w14:anchorId="36D693D8">
          <v:shape id="_x0000_i1357" type="#_x0000_t75" style="width:88.75pt;height:16.75pt">
            <v:imagedata r:id="rId306" o:title=""/>
          </v:shape>
        </w:pict>
      </w:r>
      <w:r w:rsidR="007B2537" w:rsidRPr="007A114E">
        <w:t xml:space="preserve"> </w:t>
      </w:r>
      <w:r w:rsidR="007B2537">
        <w:t>so that the total bit sequence length is equal to</w:t>
      </w:r>
      <w:r w:rsidR="000429A3">
        <w:rPr>
          <w:position w:val="-10"/>
        </w:rPr>
        <w:pict w14:anchorId="60F2914B">
          <v:shape id="_x0000_i1358" type="#_x0000_t75" style="width:28.45pt;height:15.05pt">
            <v:imagedata r:id="rId307" o:title=""/>
          </v:shape>
        </w:pict>
      </w:r>
      <w:r w:rsidR="007B2537">
        <w:t>.</w:t>
      </w:r>
    </w:p>
    <w:p w14:paraId="192734D8" w14:textId="77777777" w:rsidR="00A856C1" w:rsidRDefault="00F65B22" w:rsidP="00F65B22">
      <w:pPr>
        <w:pStyle w:val="B1"/>
      </w:pPr>
      <w:r>
        <w:t>-</w:t>
      </w:r>
      <w:r>
        <w:tab/>
      </w:r>
      <w:r w:rsidR="007B2537">
        <w:t xml:space="preserve">If HARQ-ACK feedback consists of </w:t>
      </w:r>
      <w:r w:rsidR="000429A3">
        <w:rPr>
          <w:position w:val="-12"/>
        </w:rPr>
        <w:pict w14:anchorId="54BCE38E">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429A3">
        <w:rPr>
          <w:position w:val="-14"/>
        </w:rPr>
        <w:pict w14:anchorId="6D729B58">
          <v:shape id="_x0000_i1360" type="#_x0000_t75" style="width:94.6pt;height:19.25pt">
            <v:imagedata r:id="rId309" o:title=""/>
          </v:shape>
        </w:pict>
      </w:r>
      <w:r w:rsidR="007B2537">
        <w:t xml:space="preserve">, then the coded bit sequence </w:t>
      </w:r>
      <w:r w:rsidR="000429A3">
        <w:rPr>
          <w:position w:val="-14"/>
        </w:rPr>
        <w:pict w14:anchorId="60BE7A39">
          <v:shape id="_x0000_i1361" type="#_x0000_t75" style="width:124.75pt;height:19.25pt">
            <v:imagedata r:id="rId305" o:title=""/>
          </v:shape>
        </w:pict>
      </w:r>
      <w:r w:rsidR="007B2537">
        <w:t xml:space="preserve"> is obtained by using the bit sequence </w:t>
      </w:r>
      <w:r w:rsidR="000429A3">
        <w:rPr>
          <w:position w:val="-14"/>
        </w:rPr>
        <w:pict w14:anchorId="0663D545">
          <v:shape id="_x0000_i1362" type="#_x0000_t75" style="width:94.6pt;height:19.2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14:paraId="10230A54" w14:textId="77777777" w:rsidR="00A856C1" w:rsidRDefault="00F65B22" w:rsidP="00481070">
      <w:pPr>
        <w:pStyle w:val="B1"/>
      </w:pPr>
      <w:r>
        <w:t>-</w:t>
      </w:r>
      <w:r>
        <w:tab/>
      </w:r>
      <w:r w:rsidR="00A856C1">
        <w:t xml:space="preserve">If HARQ-ACK feedback consists of </w:t>
      </w:r>
      <w:r w:rsidR="000429A3">
        <w:rPr>
          <w:position w:val="-12"/>
        </w:rPr>
        <w:pict w14:anchorId="3EF97582">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0429A3">
        <w:rPr>
          <w:position w:val="-14"/>
        </w:rPr>
        <w:pict w14:anchorId="031DD3F9">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0429A3">
        <w:rPr>
          <w:position w:val="-14"/>
        </w:rPr>
        <w:pict w14:anchorId="2A599F78">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2B4FF369"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3539D425"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0429A3">
        <w:rPr>
          <w:position w:val="-14"/>
        </w:rPr>
        <w:pict w14:anchorId="4B479849">
          <v:shape id="_x0000_i1366" type="#_x0000_t75" style="width:124.75pt;height:19.25pt">
            <v:imagedata r:id="rId305" o:title=""/>
          </v:shape>
        </w:pict>
      </w:r>
      <w:r>
        <w:t xml:space="preserve"> is obtained by concatenation of multiple encoded HARQ-ACK blocks where </w:t>
      </w:r>
      <w:r w:rsidR="000429A3">
        <w:rPr>
          <w:position w:val="-10"/>
        </w:rPr>
        <w:pict w14:anchorId="14AA0343">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429A3">
        <w:rPr>
          <w:position w:val="-10"/>
        </w:rPr>
        <w:pict w14:anchorId="594BD38A">
          <v:shape id="_x0000_i1368" type="#_x0000_t75" style="width:28.45pt;height:15.05pt">
            <v:imagedata r:id="rId307" o:title=""/>
          </v:shape>
        </w:pict>
      </w:r>
      <w:r>
        <w:t xml:space="preserve">. </w:t>
      </w:r>
    </w:p>
    <w:p w14:paraId="068C507C" w14:textId="77777777"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0429A3">
        <w:rPr>
          <w:position w:val="-14"/>
        </w:rPr>
        <w:pict w14:anchorId="4CFF49CC">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0429A3">
        <w:rPr>
          <w:position w:val="-14"/>
        </w:rPr>
        <w:pict w14:anchorId="78BEE9D4">
          <v:shape id="_x0000_i1370" type="#_x0000_t75" style="width:100.45pt;height:19.25pt">
            <v:imagedata r:id="rId313" o:title=""/>
          </v:shape>
        </w:pict>
      </w:r>
      <w:r w:rsidRPr="00661F7D">
        <w:rPr>
          <w:rFonts w:hint="eastAsia"/>
          <w:lang w:eastAsia="zh-CN"/>
        </w:rPr>
        <w:t xml:space="preserve"> is determined as below.</w:t>
      </w:r>
    </w:p>
    <w:p w14:paraId="4FF84BA2" w14:textId="77777777"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429A3">
        <w:rPr>
          <w:position w:val="-14"/>
        </w:rPr>
        <w:pict w14:anchorId="4F1D583C">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0429A3">
        <w:rPr>
          <w:position w:val="-12"/>
        </w:rPr>
        <w:pict w14:anchorId="33CED721">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0429A3">
        <w:rPr>
          <w:position w:val="-12"/>
        </w:rPr>
        <w:pict w14:anchorId="211FE4F5">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429A3">
        <w:rPr>
          <w:position w:val="-12"/>
        </w:rPr>
        <w:pict w14:anchorId="5F9F47EB">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0429A3">
        <w:rPr>
          <w:position w:val="-12"/>
        </w:rPr>
        <w:pict w14:anchorId="7C96F60F">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0429A3">
        <w:rPr>
          <w:position w:val="-12"/>
        </w:rPr>
        <w:pict w14:anchorId="466A88AC">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0429A3">
        <w:rPr>
          <w:position w:val="-12"/>
        </w:rPr>
        <w:pict w14:anchorId="000A05A1">
          <v:shape id="_x0000_i1377" type="#_x0000_t75" style="width:42.7pt;height:19.25pt">
            <v:imagedata r:id="rId318" o:title=""/>
          </v:shape>
        </w:pict>
      </w:r>
      <w:r>
        <w:rPr>
          <w:rFonts w:hint="eastAsia"/>
          <w:lang w:eastAsia="zh-CN"/>
        </w:rPr>
        <w:t xml:space="preserve"> otherwise. </w:t>
      </w:r>
    </w:p>
    <w:p w14:paraId="037A7499"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0429A3">
        <w:rPr>
          <w:position w:val="-14"/>
        </w:rPr>
        <w:pict w14:anchorId="1B86AE7C">
          <v:shape id="_x0000_i1378" type="#_x0000_t75" style="width:97.95pt;height:19.25pt">
            <v:imagedata r:id="rId319" o:title=""/>
          </v:shape>
        </w:pict>
      </w:r>
      <w:r w:rsidRPr="00453F71">
        <w:t xml:space="preserve"> </w:t>
      </w:r>
      <w:r w:rsidRPr="00E54724">
        <w:t>is performed</w:t>
      </w:r>
      <w:r>
        <w:t xml:space="preserve"> according to the following pseudo-code:</w:t>
      </w:r>
    </w:p>
    <w:p w14:paraId="0BD7D6E5"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725BC357" w14:textId="77777777" w:rsidR="000251A7" w:rsidRDefault="000251A7" w:rsidP="000251A7">
      <w:r>
        <w:t xml:space="preserve">Set </w:t>
      </w:r>
      <w:r w:rsidRPr="00A34C27">
        <w:rPr>
          <w:i/>
        </w:rPr>
        <w:t>j</w:t>
      </w:r>
      <w:r>
        <w:t xml:space="preserve"> = 0 – HARQ-ACK bit index</w:t>
      </w:r>
    </w:p>
    <w:p w14:paraId="4561CAA1" w14:textId="77777777" w:rsidR="000251A7" w:rsidRDefault="000251A7" w:rsidP="000251A7">
      <w:pPr>
        <w:rPr>
          <w:lang w:eastAsia="zh-CN"/>
        </w:rPr>
      </w:pPr>
      <w:r>
        <w:t xml:space="preserve">while </w:t>
      </w:r>
      <w:r>
        <w:rPr>
          <w:i/>
        </w:rPr>
        <w:t>c</w:t>
      </w:r>
      <w:r>
        <w:t xml:space="preserve"> &lt; </w:t>
      </w:r>
      <w:r w:rsidR="000429A3">
        <w:rPr>
          <w:position w:val="-12"/>
        </w:rPr>
        <w:pict w14:anchorId="18E078FB">
          <v:shape id="_x0000_i1379" type="#_x0000_t75" style="width:25.95pt;height:18.4pt">
            <v:imagedata r:id="rId320" o:title=""/>
          </v:shape>
        </w:pict>
      </w:r>
    </w:p>
    <w:p w14:paraId="53A75D3A" w14:textId="77777777" w:rsidR="000251A7" w:rsidRPr="00E54724" w:rsidRDefault="000251A7" w:rsidP="00B423F0">
      <w:pPr>
        <w:pStyle w:val="B1"/>
      </w:pPr>
      <w:r w:rsidRPr="00E54724">
        <w:t xml:space="preserve">set </w:t>
      </w:r>
      <w:r w:rsidRPr="00E54724">
        <w:rPr>
          <w:i/>
        </w:rPr>
        <w:t>l</w:t>
      </w:r>
      <w:r w:rsidRPr="00E54724">
        <w:t xml:space="preserve"> = 0;</w:t>
      </w:r>
    </w:p>
    <w:p w14:paraId="56B052A2" w14:textId="77777777" w:rsidR="000251A7" w:rsidRDefault="000251A7" w:rsidP="00B423F0">
      <w:pPr>
        <w:pStyle w:val="B1"/>
      </w:pPr>
      <w:r w:rsidRPr="00E54724">
        <w:t xml:space="preserve">while </w:t>
      </w:r>
      <w:r w:rsidRPr="00E54724">
        <w:rPr>
          <w:i/>
        </w:rPr>
        <w:t>l</w:t>
      </w:r>
      <w:r w:rsidRPr="00E54724">
        <w:t xml:space="preserve"> &lt; </w:t>
      </w:r>
      <w:r w:rsidR="000429A3">
        <w:rPr>
          <w:position w:val="-12"/>
        </w:rPr>
        <w:pict w14:anchorId="768E038E">
          <v:shape id="_x0000_i1380" type="#_x0000_t75" style="width:24.3pt;height:19.25pt">
            <v:imagedata r:id="rId321" o:title=""/>
          </v:shape>
        </w:pict>
      </w:r>
    </w:p>
    <w:p w14:paraId="455F0584" w14:textId="77777777" w:rsidR="000251A7" w:rsidRDefault="000429A3" w:rsidP="00B423F0">
      <w:pPr>
        <w:pStyle w:val="B2"/>
      </w:pPr>
      <w:r>
        <w:rPr>
          <w:position w:val="-14"/>
        </w:rPr>
        <w:pict w14:anchorId="412B5EA3">
          <v:shape id="_x0000_i1381" type="#_x0000_t75" style="width:39.35pt;height:19.25pt">
            <v:imagedata r:id="rId322" o:title=""/>
          </v:shape>
        </w:pict>
      </w:r>
      <w:r w:rsidR="000251A7" w:rsidRPr="009F4DDB">
        <w:t xml:space="preserve"> </w:t>
      </w:r>
      <w:r w:rsidR="000251A7">
        <w:t>HARQ-ACK bit of this cell</w:t>
      </w:r>
    </w:p>
    <w:p w14:paraId="69636BAC" w14:textId="77777777" w:rsidR="000251A7" w:rsidRDefault="000251A7" w:rsidP="00B423F0">
      <w:pPr>
        <w:pStyle w:val="B2"/>
      </w:pPr>
      <w:r>
        <w:rPr>
          <w:i/>
        </w:rPr>
        <w:t>j</w:t>
      </w:r>
      <w:r>
        <w:t xml:space="preserve"> = </w:t>
      </w:r>
      <w:r>
        <w:rPr>
          <w:i/>
        </w:rPr>
        <w:t>j</w:t>
      </w:r>
      <w:r>
        <w:t xml:space="preserve"> + 1</w:t>
      </w:r>
    </w:p>
    <w:p w14:paraId="262693B5" w14:textId="77777777" w:rsidR="000251A7" w:rsidRDefault="000251A7" w:rsidP="00B423F0">
      <w:pPr>
        <w:pStyle w:val="B2"/>
      </w:pPr>
      <w:r>
        <w:rPr>
          <w:i/>
        </w:rPr>
        <w:t>l=l+1</w:t>
      </w:r>
    </w:p>
    <w:p w14:paraId="30FD41A6" w14:textId="77777777" w:rsidR="000251A7" w:rsidRDefault="000251A7" w:rsidP="00B423F0">
      <w:pPr>
        <w:pStyle w:val="B1"/>
        <w:rPr>
          <w:i/>
          <w:lang w:eastAsia="zh-CN"/>
        </w:rPr>
      </w:pPr>
      <w:r>
        <w:t>end while</w:t>
      </w:r>
    </w:p>
    <w:p w14:paraId="7ECC4E4C" w14:textId="77777777" w:rsidR="000251A7" w:rsidRDefault="000251A7" w:rsidP="00B423F0">
      <w:pPr>
        <w:pStyle w:val="B1"/>
      </w:pPr>
      <w:r>
        <w:rPr>
          <w:i/>
        </w:rPr>
        <w:t>c</w:t>
      </w:r>
      <w:r>
        <w:t xml:space="preserve"> = </w:t>
      </w:r>
      <w:r>
        <w:rPr>
          <w:i/>
        </w:rPr>
        <w:t>c</w:t>
      </w:r>
      <w:r>
        <w:t xml:space="preserve"> + 1</w:t>
      </w:r>
    </w:p>
    <w:p w14:paraId="7EE4C75F" w14:textId="77777777" w:rsidR="000251A7" w:rsidRDefault="000251A7" w:rsidP="000251A7">
      <w:pPr>
        <w:rPr>
          <w:lang w:eastAsia="zh-CN"/>
        </w:rPr>
      </w:pPr>
      <w:r>
        <w:t>end while</w:t>
      </w:r>
    </w:p>
    <w:p w14:paraId="29C17AD4"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429A3">
        <w:rPr>
          <w:position w:val="-14"/>
        </w:rPr>
        <w:pict w14:anchorId="37DA7D64">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0429A3">
        <w:rPr>
          <w:position w:val="-14"/>
        </w:rPr>
        <w:pict w14:anchorId="54092790">
          <v:shape id="_x0000_i1383" type="#_x0000_t75" style="width:104.65pt;height:19.25pt">
            <v:imagedata r:id="rId324" o:title=""/>
          </v:shape>
        </w:pict>
      </w:r>
      <w:r>
        <w:rPr>
          <w:rFonts w:hint="eastAsia"/>
          <w:lang w:eastAsia="zh-CN"/>
        </w:rPr>
        <w:t xml:space="preserve">is determined as below for bit sequence </w:t>
      </w:r>
      <w:r w:rsidR="000429A3">
        <w:rPr>
          <w:position w:val="-14"/>
        </w:rPr>
        <w:pict w14:anchorId="7E3FAF07">
          <v:shape id="_x0000_i1384" type="#_x0000_t75" style="width:100.4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7E91DF78" w14:textId="77777777" w:rsidR="007B2537" w:rsidRDefault="007B2537" w:rsidP="007B2537"/>
    <w:p w14:paraId="3D36F13C" w14:textId="77777777"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0429A3">
        <w:rPr>
          <w:position w:val="-14"/>
        </w:rPr>
        <w:pict w14:anchorId="6C2A9913">
          <v:shape id="_x0000_i1385" type="#_x0000_t75" style="width:100.4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429A3">
        <w:rPr>
          <w:position w:val="-14"/>
        </w:rPr>
        <w:pict w14:anchorId="393F5FB8">
          <v:shape id="_x0000_i1386" type="#_x0000_t75" style="width:100.45pt;height:19.25pt">
            <v:imagedata r:id="rId325" o:title=""/>
          </v:shape>
        </w:pict>
      </w:r>
      <w:r>
        <w:rPr>
          <w:rFonts w:hint="eastAsia"/>
          <w:lang w:eastAsia="zh-CN"/>
        </w:rPr>
        <w:t xml:space="preserve"> is determined as below. </w:t>
      </w:r>
    </w:p>
    <w:p w14:paraId="7FD16156" w14:textId="59782141"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0429A3">
        <w:rPr>
          <w:position w:val="-14"/>
        </w:rPr>
        <w:pict w14:anchorId="4F47EC63">
          <v:shape id="_x0000_i1387" type="#_x0000_t75" style="width:100.4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1E901894"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190BB4D1"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7124819A" w14:textId="77777777" w:rsidR="007B2537" w:rsidRDefault="007B2537" w:rsidP="007B2537">
      <w:r>
        <w:t xml:space="preserve">Set </w:t>
      </w:r>
      <w:r w:rsidR="000429A3">
        <w:rPr>
          <w:position w:val="-10"/>
        </w:rPr>
        <w:pict w14:anchorId="154463F0">
          <v:shape id="_x0000_i1388" type="#_x0000_t75" style="width:25.1pt;height:16.75pt">
            <v:imagedata r:id="rId326" o:title=""/>
          </v:shape>
        </w:pict>
      </w:r>
      <w:r>
        <w:t xml:space="preserve"> to the number of cells configured by higher layers for the UE</w:t>
      </w:r>
    </w:p>
    <w:p w14:paraId="208CDC52" w14:textId="77777777" w:rsidR="007B2537" w:rsidRDefault="007B2537" w:rsidP="007B2537">
      <w:r>
        <w:t xml:space="preserve">while </w:t>
      </w:r>
      <w:r w:rsidR="00FE4E72">
        <w:rPr>
          <w:i/>
        </w:rPr>
        <w:t>c</w:t>
      </w:r>
      <w:r>
        <w:t xml:space="preserve"> &lt; </w:t>
      </w:r>
      <w:r w:rsidR="000429A3">
        <w:rPr>
          <w:position w:val="-10"/>
        </w:rPr>
        <w:pict w14:anchorId="7BBABD15">
          <v:shape id="_x0000_i1389" type="#_x0000_t75" style="width:25.1pt;height:16.75pt">
            <v:imagedata r:id="rId327" o:title=""/>
          </v:shape>
        </w:pict>
      </w:r>
    </w:p>
    <w:p w14:paraId="56ECF481" w14:textId="77777777" w:rsidR="007B2537" w:rsidRDefault="007B2537" w:rsidP="009F5BCF">
      <w:pPr>
        <w:pStyle w:val="B1"/>
      </w:pPr>
      <w:r>
        <w:t xml:space="preserve">if transmission mode configured in cell </w:t>
      </w:r>
      <w:r w:rsidR="000429A3">
        <w:rPr>
          <w:position w:val="-10"/>
        </w:rPr>
        <w:pict w14:anchorId="45F4D919">
          <v:shape id="_x0000_i1390" type="#_x0000_t75" style="width:64.45pt;height:15.05pt">
            <v:imagedata r:id="rId328" o:title=""/>
          </v:shape>
        </w:pict>
      </w:r>
      <w:r>
        <w:tab/>
      </w:r>
      <w:r w:rsidR="00FE4E72">
        <w:t>–</w:t>
      </w:r>
      <w:r w:rsidR="00D054B0">
        <w:t xml:space="preserve"> </w:t>
      </w:r>
      <w:r>
        <w:t>1 bit HARQ-ACK feedback for this cell</w:t>
      </w:r>
    </w:p>
    <w:p w14:paraId="5B6CD3FA" w14:textId="77777777" w:rsidR="007B2537" w:rsidRDefault="000429A3" w:rsidP="009F5BCF">
      <w:pPr>
        <w:pStyle w:val="B2"/>
      </w:pPr>
      <w:r>
        <w:rPr>
          <w:position w:val="-14"/>
        </w:rPr>
        <w:pict w14:anchorId="5D396155">
          <v:shape id="_x0000_i1391" type="#_x0000_t75" style="width:35.15pt;height:19.25pt">
            <v:imagedata r:id="rId329" o:title=""/>
          </v:shape>
        </w:pict>
      </w:r>
      <w:r w:rsidR="007B2537" w:rsidRPr="009F4DDB">
        <w:t xml:space="preserve"> </w:t>
      </w:r>
      <w:r w:rsidR="007B2537">
        <w:t>HARQ-ACK bit of this cell</w:t>
      </w:r>
    </w:p>
    <w:p w14:paraId="790CF2DC" w14:textId="77777777" w:rsidR="007B2537" w:rsidRDefault="007B2537" w:rsidP="009F5BCF">
      <w:pPr>
        <w:pStyle w:val="B2"/>
      </w:pPr>
      <w:r>
        <w:rPr>
          <w:i/>
        </w:rPr>
        <w:t>j</w:t>
      </w:r>
      <w:r>
        <w:t xml:space="preserve"> = </w:t>
      </w:r>
      <w:r>
        <w:rPr>
          <w:i/>
        </w:rPr>
        <w:t>j</w:t>
      </w:r>
      <w:r>
        <w:t xml:space="preserve"> + 1</w:t>
      </w:r>
      <w:r>
        <w:tab/>
      </w:r>
    </w:p>
    <w:p w14:paraId="00CDE859" w14:textId="77777777" w:rsidR="00A856C1" w:rsidRDefault="007B2537" w:rsidP="009F5BCF">
      <w:pPr>
        <w:pStyle w:val="B1"/>
        <w:rPr>
          <w:lang w:eastAsia="zh-CN"/>
        </w:rPr>
      </w:pPr>
      <w:r>
        <w:t>else</w:t>
      </w:r>
      <w:r w:rsidR="00A856C1">
        <w:rPr>
          <w:rFonts w:hint="eastAsia"/>
          <w:lang w:eastAsia="zh-CN"/>
        </w:rPr>
        <w:t xml:space="preserve"> </w:t>
      </w:r>
    </w:p>
    <w:p w14:paraId="76574CB6"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0E26CCAB" w14:textId="77777777" w:rsidR="007B2537" w:rsidRDefault="000429A3" w:rsidP="009F5BCF">
      <w:pPr>
        <w:pStyle w:val="B3"/>
      </w:pPr>
      <w:r>
        <w:rPr>
          <w:position w:val="-14"/>
        </w:rPr>
        <w:pict w14:anchorId="7D57DE21">
          <v:shape id="_x0000_i1392" type="#_x0000_t75" style="width:35.15pt;height:19.25pt">
            <v:imagedata r:id="rId330" o:title=""/>
          </v:shape>
        </w:pict>
      </w:r>
      <w:r w:rsidR="007B2537" w:rsidRPr="009F4DDB">
        <w:t xml:space="preserve"> </w:t>
      </w:r>
      <w:r w:rsidR="007B2537">
        <w:t>HARQ-ACK bit corresponding to the first codeword of this cell</w:t>
      </w:r>
    </w:p>
    <w:p w14:paraId="01868661" w14:textId="77777777" w:rsidR="007B2537" w:rsidRDefault="007B2537" w:rsidP="009F5BCF">
      <w:pPr>
        <w:pStyle w:val="B3"/>
      </w:pPr>
      <w:r>
        <w:rPr>
          <w:i/>
        </w:rPr>
        <w:t>j</w:t>
      </w:r>
      <w:r>
        <w:t xml:space="preserve"> = </w:t>
      </w:r>
      <w:r>
        <w:rPr>
          <w:i/>
        </w:rPr>
        <w:t>j</w:t>
      </w:r>
      <w:r>
        <w:t xml:space="preserve"> + 1</w:t>
      </w:r>
      <w:r>
        <w:tab/>
      </w:r>
    </w:p>
    <w:p w14:paraId="20DDEAF1" w14:textId="77777777" w:rsidR="007B2537" w:rsidRDefault="000429A3" w:rsidP="009F5BCF">
      <w:pPr>
        <w:pStyle w:val="B3"/>
      </w:pPr>
      <w:r>
        <w:rPr>
          <w:position w:val="-14"/>
        </w:rPr>
        <w:pict w14:anchorId="2EF1998A">
          <v:shape id="_x0000_i1393" type="#_x0000_t75" style="width:35.15pt;height:19.25pt">
            <v:imagedata r:id="rId331" o:title=""/>
          </v:shape>
        </w:pict>
      </w:r>
      <w:r w:rsidR="007B2537" w:rsidRPr="009F4DDB">
        <w:t xml:space="preserve"> </w:t>
      </w:r>
      <w:r w:rsidR="007B2537">
        <w:t>HARQ-ACK bit corresponding to the second codeword of this cell</w:t>
      </w:r>
    </w:p>
    <w:p w14:paraId="7C8ADFC3" w14:textId="77777777" w:rsidR="00A856C1" w:rsidRDefault="007B2537" w:rsidP="009F5BCF">
      <w:pPr>
        <w:pStyle w:val="B3"/>
        <w:rPr>
          <w:lang w:eastAsia="zh-CN"/>
        </w:rPr>
      </w:pPr>
      <w:r>
        <w:rPr>
          <w:i/>
        </w:rPr>
        <w:t>j</w:t>
      </w:r>
      <w:r>
        <w:t xml:space="preserve"> = </w:t>
      </w:r>
      <w:r>
        <w:rPr>
          <w:i/>
        </w:rPr>
        <w:t>j</w:t>
      </w:r>
      <w:r>
        <w:t xml:space="preserve"> + 1</w:t>
      </w:r>
      <w:r>
        <w:tab/>
      </w:r>
    </w:p>
    <w:p w14:paraId="76B73ABA" w14:textId="77777777" w:rsidR="00A856C1" w:rsidRDefault="00A856C1" w:rsidP="00761093">
      <w:pPr>
        <w:pStyle w:val="B2"/>
        <w:rPr>
          <w:lang w:eastAsia="zh-CN"/>
        </w:rPr>
      </w:pPr>
      <w:r>
        <w:rPr>
          <w:rFonts w:hint="eastAsia"/>
          <w:lang w:eastAsia="zh-CN"/>
        </w:rPr>
        <w:t xml:space="preserve">else </w:t>
      </w:r>
    </w:p>
    <w:p w14:paraId="6E54F5F7" w14:textId="77777777" w:rsidR="00A856C1" w:rsidRDefault="000429A3" w:rsidP="00761093">
      <w:pPr>
        <w:pStyle w:val="B3"/>
        <w:rPr>
          <w:lang w:eastAsia="zh-CN"/>
        </w:rPr>
      </w:pPr>
      <w:r>
        <w:rPr>
          <w:position w:val="-14"/>
        </w:rPr>
        <w:pict w14:anchorId="059C1F39">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14:paraId="4C6D036F"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0D299929" w14:textId="77777777" w:rsidR="00A856C1" w:rsidRDefault="00A856C1" w:rsidP="00761093">
      <w:pPr>
        <w:pStyle w:val="B2"/>
        <w:rPr>
          <w:lang w:eastAsia="zh-CN"/>
        </w:rPr>
      </w:pPr>
      <w:r>
        <w:rPr>
          <w:rFonts w:hint="eastAsia"/>
          <w:lang w:eastAsia="zh-CN"/>
        </w:rPr>
        <w:t>end if</w:t>
      </w:r>
    </w:p>
    <w:p w14:paraId="0FE57996" w14:textId="77777777" w:rsidR="007B2537" w:rsidRDefault="007B2537" w:rsidP="00761093">
      <w:pPr>
        <w:pStyle w:val="B1"/>
      </w:pPr>
      <w:r>
        <w:t>end if</w:t>
      </w:r>
    </w:p>
    <w:p w14:paraId="7176321A" w14:textId="77777777" w:rsidR="007B2537" w:rsidRDefault="00FE4E72" w:rsidP="007B2537">
      <w:pPr>
        <w:ind w:firstLine="284"/>
      </w:pPr>
      <w:r>
        <w:rPr>
          <w:i/>
        </w:rPr>
        <w:t>c</w:t>
      </w:r>
      <w:r w:rsidR="007B2537">
        <w:t xml:space="preserve"> = </w:t>
      </w:r>
      <w:r>
        <w:rPr>
          <w:i/>
        </w:rPr>
        <w:t>c</w:t>
      </w:r>
      <w:r w:rsidR="007B2537">
        <w:t xml:space="preserve"> + 1</w:t>
      </w:r>
    </w:p>
    <w:p w14:paraId="5E6CFBA4" w14:textId="77777777" w:rsidR="00FE4E72" w:rsidRDefault="007B2537" w:rsidP="00FE4E72">
      <w:r>
        <w:t>end while</w:t>
      </w:r>
      <w:r w:rsidR="00FE4E72" w:rsidRPr="00FE4E72">
        <w:t xml:space="preserve"> </w:t>
      </w:r>
    </w:p>
    <w:p w14:paraId="15FEA782" w14:textId="4A4DEA40"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t xml:space="preserve">, the bit sequence </w:t>
      </w:r>
      <w:r w:rsidR="000429A3">
        <w:rPr>
          <w:position w:val="-14"/>
        </w:rPr>
        <w:pict w14:anchorId="51668A40">
          <v:shape id="_x0000_i1395" type="#_x0000_t75" style="width:100.4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0429A3">
        <w:rPr>
          <w:position w:val="-10"/>
        </w:rPr>
        <w:pict w14:anchorId="65D28A18">
          <v:shape id="_x0000_i1396" type="#_x0000_t75" style="width:25.1pt;height:16.75pt">
            <v:imagedata r:id="rId326" o:title=""/>
          </v:shape>
        </w:pict>
      </w:r>
      <w:r w:rsidRPr="00E54724">
        <w:t xml:space="preserve"> as the number of cells configured by higher layers for the UE and </w:t>
      </w:r>
      <w:r w:rsidR="000429A3">
        <w:rPr>
          <w:position w:val="-12"/>
        </w:rPr>
        <w:pict w14:anchorId="5908BA8C">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w:t>
      </w:r>
      <w:r>
        <w:rPr>
          <w:rFonts w:hint="eastAsia"/>
          <w:lang w:eastAsia="zh-CN"/>
        </w:rPr>
        <w:lastRenderedPageBreak/>
        <w:t xml:space="preserve">otherwise. For a cell using TDD, </w:t>
      </w:r>
      <w:r w:rsidR="000429A3">
        <w:rPr>
          <w:position w:val="-12"/>
        </w:rPr>
        <w:pict w14:anchorId="3EE9620E">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429A3">
        <w:rPr>
          <w:position w:val="-12"/>
        </w:rPr>
        <w:pict w14:anchorId="1A637AB8">
          <v:shape id="_x0000_i1399" type="#_x0000_t75" style="width:40.2pt;height:19.25pt">
            <v:imagedata r:id="rId335" o:title=""/>
          </v:shape>
        </w:pict>
      </w:r>
      <w:r>
        <w:rPr>
          <w:rFonts w:hint="eastAsia"/>
          <w:lang w:eastAsia="zh-CN"/>
        </w:rPr>
        <w:t xml:space="preserve"> otherwise. For a cell using FDD, </w:t>
      </w:r>
      <w:r w:rsidR="000429A3">
        <w:rPr>
          <w:position w:val="-12"/>
        </w:rPr>
        <w:pict w14:anchorId="7567B131">
          <v:shape id="_x0000_i1400" type="#_x0000_t75" style="width:39.35pt;height:19.25pt">
            <v:imagedata r:id="rId334" o:title=""/>
          </v:shape>
        </w:pict>
      </w:r>
      <w:r>
        <w:rPr>
          <w:rFonts w:hint="eastAsia"/>
          <w:lang w:eastAsia="zh-CN"/>
        </w:rPr>
        <w:t>.</w:t>
      </w:r>
    </w:p>
    <w:p w14:paraId="656CF367" w14:textId="77777777" w:rsidR="002B51A7" w:rsidRDefault="002B51A7" w:rsidP="002B51A7">
      <w:r>
        <w:rPr>
          <w:rFonts w:hint="eastAsia"/>
          <w:lang w:eastAsia="zh-CN"/>
        </w:rPr>
        <w:t>T</w:t>
      </w:r>
      <w:r>
        <w:t xml:space="preserve">he bit sequence </w:t>
      </w:r>
      <w:r w:rsidR="000429A3">
        <w:rPr>
          <w:position w:val="-14"/>
        </w:rPr>
        <w:pict w14:anchorId="2605A887">
          <v:shape id="_x0000_i1401" type="#_x0000_t75" style="width:100.45pt;height:19.25pt">
            <v:imagedata r:id="rId336" o:title=""/>
          </v:shape>
        </w:pict>
      </w:r>
      <w:r w:rsidRPr="00453F71">
        <w:t xml:space="preserve"> </w:t>
      </w:r>
      <w:r w:rsidRPr="00E54724">
        <w:t>is performed</w:t>
      </w:r>
      <w:r>
        <w:t xml:space="preserve"> according to the following pseudo-code: </w:t>
      </w:r>
    </w:p>
    <w:p w14:paraId="1FC293B5" w14:textId="77777777" w:rsidR="002B51A7" w:rsidRDefault="002B51A7" w:rsidP="002B51A7">
      <w:r>
        <w:t xml:space="preserve">Set </w:t>
      </w:r>
      <w:r>
        <w:rPr>
          <w:i/>
        </w:rPr>
        <w:t>c</w:t>
      </w:r>
      <w:r>
        <w:t xml:space="preserve"> = 0 – cell index: lower indices correspond to lower RRC indices of corresponding cell</w:t>
      </w:r>
    </w:p>
    <w:p w14:paraId="06A93FB4" w14:textId="77777777" w:rsidR="002B51A7" w:rsidRDefault="002B51A7" w:rsidP="002B51A7">
      <w:r>
        <w:t xml:space="preserve">Set </w:t>
      </w:r>
      <w:r w:rsidRPr="00A34C27">
        <w:rPr>
          <w:i/>
        </w:rPr>
        <w:t>j</w:t>
      </w:r>
      <w:r>
        <w:t xml:space="preserve"> = 0 – HARQ-ACK bit index</w:t>
      </w:r>
    </w:p>
    <w:p w14:paraId="25FD91AB" w14:textId="77777777" w:rsidR="002B51A7" w:rsidRDefault="002B51A7" w:rsidP="002B51A7">
      <w:pPr>
        <w:rPr>
          <w:lang w:eastAsia="zh-CN"/>
        </w:rPr>
      </w:pPr>
      <w:r>
        <w:t xml:space="preserve">while </w:t>
      </w:r>
      <w:r>
        <w:rPr>
          <w:i/>
        </w:rPr>
        <w:t>c</w:t>
      </w:r>
      <w:r>
        <w:t xml:space="preserve"> &lt; </w:t>
      </w:r>
      <w:r w:rsidR="000429A3">
        <w:rPr>
          <w:position w:val="-10"/>
        </w:rPr>
        <w:pict w14:anchorId="421F031B">
          <v:shape id="_x0000_i1402" type="#_x0000_t75" style="width:25.1pt;height:18.4pt">
            <v:imagedata r:id="rId337" o:title=""/>
          </v:shape>
        </w:pict>
      </w:r>
    </w:p>
    <w:p w14:paraId="0BCA0638" w14:textId="77777777" w:rsidR="002B51A7" w:rsidRDefault="002B51A7" w:rsidP="00761093">
      <w:pPr>
        <w:pStyle w:val="B1"/>
        <w:rPr>
          <w:lang w:eastAsia="zh-CN"/>
        </w:rPr>
      </w:pPr>
      <w:r>
        <w:rPr>
          <w:rFonts w:hint="eastAsia"/>
          <w:lang w:eastAsia="zh-CN"/>
        </w:rPr>
        <w:t xml:space="preserve">if </w:t>
      </w:r>
      <w:r w:rsidR="000429A3">
        <w:pict w14:anchorId="3AC70843">
          <v:shape id="_x0000_i1403" type="#_x0000_t75" style="width:37.65pt;height:18.4pt">
            <v:imagedata r:id="rId338" o:title=""/>
          </v:shape>
        </w:pict>
      </w:r>
      <w:r>
        <w:rPr>
          <w:rFonts w:hint="eastAsia"/>
          <w:lang w:eastAsia="zh-CN"/>
        </w:rPr>
        <w:t xml:space="preserve"> </w:t>
      </w:r>
    </w:p>
    <w:p w14:paraId="605D558E" w14:textId="77777777" w:rsidR="002B51A7" w:rsidRDefault="002B51A7" w:rsidP="00761093">
      <w:pPr>
        <w:pStyle w:val="B2"/>
      </w:pPr>
      <w:r>
        <w:t xml:space="preserve">if transmission mode configured in cell </w:t>
      </w:r>
      <w:r w:rsidR="000429A3">
        <w:rPr>
          <w:position w:val="-10"/>
        </w:rPr>
        <w:pict w14:anchorId="0094C9EF">
          <v:shape id="_x0000_i1404" type="#_x0000_t75" style="width:59.45pt;height:14.25pt">
            <v:imagedata r:id="rId339" o:title=""/>
          </v:shape>
        </w:pict>
      </w:r>
      <w:r>
        <w:t xml:space="preserve"> –</w:t>
      </w:r>
      <w:r w:rsidR="00D054B0">
        <w:t xml:space="preserve"> </w:t>
      </w:r>
      <w:r>
        <w:t>1 bit HARQ-ACK feedback for this cell</w:t>
      </w:r>
    </w:p>
    <w:p w14:paraId="77A7FFCD" w14:textId="77777777" w:rsidR="002B51A7" w:rsidRDefault="000429A3" w:rsidP="00761093">
      <w:pPr>
        <w:pStyle w:val="B3"/>
      </w:pPr>
      <w:r>
        <w:rPr>
          <w:position w:val="-14"/>
        </w:rPr>
        <w:pict w14:anchorId="67139643">
          <v:shape id="_x0000_i1405" type="#_x0000_t75" style="width:35.15pt;height:19.25pt">
            <v:imagedata r:id="rId340" o:title=""/>
          </v:shape>
        </w:pict>
      </w:r>
      <w:r w:rsidR="002B51A7" w:rsidRPr="009F4DDB">
        <w:t xml:space="preserve"> </w:t>
      </w:r>
      <w:r w:rsidR="002B51A7">
        <w:t>HARQ-ACK bit of this cell</w:t>
      </w:r>
    </w:p>
    <w:p w14:paraId="030D45CD" w14:textId="77777777" w:rsidR="002B51A7" w:rsidRDefault="002B51A7" w:rsidP="00761093">
      <w:pPr>
        <w:pStyle w:val="B3"/>
      </w:pPr>
      <w:r>
        <w:rPr>
          <w:i/>
        </w:rPr>
        <w:t>j</w:t>
      </w:r>
      <w:r>
        <w:t xml:space="preserve"> = </w:t>
      </w:r>
      <w:r>
        <w:rPr>
          <w:i/>
        </w:rPr>
        <w:t>j</w:t>
      </w:r>
      <w:r>
        <w:t xml:space="preserve"> + 1</w:t>
      </w:r>
    </w:p>
    <w:p w14:paraId="2F3B735C" w14:textId="77777777" w:rsidR="00A856C1" w:rsidRDefault="002B51A7" w:rsidP="00761093">
      <w:pPr>
        <w:pStyle w:val="B2"/>
        <w:rPr>
          <w:lang w:eastAsia="zh-CN"/>
        </w:rPr>
      </w:pPr>
      <w:r>
        <w:t>else</w:t>
      </w:r>
      <w:r w:rsidR="00A856C1" w:rsidRPr="00A856C1">
        <w:rPr>
          <w:lang w:eastAsia="zh-CN"/>
        </w:rPr>
        <w:t xml:space="preserve"> </w:t>
      </w:r>
    </w:p>
    <w:p w14:paraId="16C55882"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2BE133AB" w14:textId="77777777" w:rsidR="002B51A7" w:rsidRDefault="000429A3" w:rsidP="00761093">
      <w:pPr>
        <w:pStyle w:val="B3"/>
      </w:pPr>
      <w:r>
        <w:rPr>
          <w:position w:val="-14"/>
        </w:rPr>
        <w:pict w14:anchorId="75786A45">
          <v:shape id="_x0000_i1406" type="#_x0000_t75" style="width:35.15pt;height:19.25pt">
            <v:imagedata r:id="rId341" o:title=""/>
          </v:shape>
        </w:pict>
      </w:r>
      <w:r w:rsidR="002B51A7" w:rsidRPr="009F4DDB">
        <w:t xml:space="preserve"> </w:t>
      </w:r>
      <w:r w:rsidR="002B51A7">
        <w:t>HARQ-ACK bit corresponding to the first codeword of this cell</w:t>
      </w:r>
    </w:p>
    <w:p w14:paraId="7987E2B0" w14:textId="77777777" w:rsidR="002B51A7" w:rsidRDefault="002B51A7" w:rsidP="00761093">
      <w:pPr>
        <w:pStyle w:val="B3"/>
      </w:pPr>
      <w:r>
        <w:rPr>
          <w:i/>
        </w:rPr>
        <w:t>j</w:t>
      </w:r>
      <w:r>
        <w:t xml:space="preserve"> = </w:t>
      </w:r>
      <w:r>
        <w:rPr>
          <w:i/>
        </w:rPr>
        <w:t>j</w:t>
      </w:r>
      <w:r>
        <w:t xml:space="preserve"> + 1</w:t>
      </w:r>
    </w:p>
    <w:p w14:paraId="6D106349" w14:textId="77777777" w:rsidR="002B51A7" w:rsidRDefault="000429A3" w:rsidP="00761093">
      <w:pPr>
        <w:pStyle w:val="B3"/>
      </w:pPr>
      <w:r>
        <w:rPr>
          <w:position w:val="-14"/>
        </w:rPr>
        <w:pict w14:anchorId="2791CDE2">
          <v:shape id="_x0000_i1407" type="#_x0000_t75" style="width:35.15pt;height:19.25pt">
            <v:imagedata r:id="rId342" o:title=""/>
          </v:shape>
        </w:pict>
      </w:r>
      <w:r w:rsidR="002B51A7" w:rsidRPr="009F4DDB">
        <w:t xml:space="preserve"> </w:t>
      </w:r>
      <w:r w:rsidR="002B51A7">
        <w:t>HARQ-ACK bit corresponding to the second codeword of this cell</w:t>
      </w:r>
    </w:p>
    <w:p w14:paraId="28BDD059"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14EE9E4E" w14:textId="77777777" w:rsidR="00A856C1" w:rsidRDefault="00A856C1" w:rsidP="00761093">
      <w:pPr>
        <w:pStyle w:val="B3"/>
        <w:rPr>
          <w:lang w:eastAsia="zh-CN"/>
        </w:rPr>
      </w:pPr>
      <w:r>
        <w:rPr>
          <w:rFonts w:hint="eastAsia"/>
          <w:lang w:eastAsia="zh-CN"/>
        </w:rPr>
        <w:t>else</w:t>
      </w:r>
    </w:p>
    <w:p w14:paraId="213BE41D" w14:textId="77777777" w:rsidR="00A856C1" w:rsidRDefault="000429A3" w:rsidP="00761093">
      <w:pPr>
        <w:pStyle w:val="B3"/>
        <w:rPr>
          <w:lang w:eastAsia="zh-CN"/>
        </w:rPr>
      </w:pPr>
      <w:r>
        <w:rPr>
          <w:position w:val="-14"/>
        </w:rPr>
        <w:pict w14:anchorId="1F941179">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14:paraId="11AAF4D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667FC0CF" w14:textId="77777777" w:rsidR="00A856C1" w:rsidRDefault="00A856C1" w:rsidP="00761093">
      <w:pPr>
        <w:pStyle w:val="B3"/>
        <w:rPr>
          <w:lang w:eastAsia="zh-CN"/>
        </w:rPr>
      </w:pPr>
      <w:r>
        <w:rPr>
          <w:rFonts w:hint="eastAsia"/>
          <w:lang w:eastAsia="zh-CN"/>
        </w:rPr>
        <w:t>end if</w:t>
      </w:r>
    </w:p>
    <w:p w14:paraId="4E14A3D5" w14:textId="77777777" w:rsidR="002B51A7" w:rsidRDefault="002B51A7" w:rsidP="00761093">
      <w:pPr>
        <w:pStyle w:val="B2"/>
        <w:rPr>
          <w:lang w:eastAsia="zh-CN"/>
        </w:rPr>
      </w:pPr>
      <w:r>
        <w:t>end if</w:t>
      </w:r>
    </w:p>
    <w:p w14:paraId="08DE0C08" w14:textId="77777777" w:rsidR="002B51A7" w:rsidRDefault="002B51A7" w:rsidP="00761093">
      <w:pPr>
        <w:pStyle w:val="B1"/>
        <w:rPr>
          <w:i/>
          <w:lang w:eastAsia="zh-CN"/>
        </w:rPr>
      </w:pPr>
      <w:r>
        <w:t>end if</w:t>
      </w:r>
    </w:p>
    <w:p w14:paraId="498046BA" w14:textId="77777777" w:rsidR="002B51A7" w:rsidRDefault="002B51A7" w:rsidP="00761093">
      <w:pPr>
        <w:pStyle w:val="B1"/>
      </w:pPr>
      <w:r>
        <w:rPr>
          <w:i/>
        </w:rPr>
        <w:t>c</w:t>
      </w:r>
      <w:r>
        <w:t xml:space="preserve"> = </w:t>
      </w:r>
      <w:r>
        <w:rPr>
          <w:i/>
        </w:rPr>
        <w:t>c</w:t>
      </w:r>
      <w:r>
        <w:t xml:space="preserve"> + 1</w:t>
      </w:r>
    </w:p>
    <w:p w14:paraId="592633C5" w14:textId="77777777" w:rsidR="002B51A7" w:rsidRDefault="002B51A7" w:rsidP="002B51A7">
      <w:pPr>
        <w:rPr>
          <w:lang w:eastAsia="zh-CN"/>
        </w:rPr>
      </w:pPr>
      <w:r>
        <w:t>end while</w:t>
      </w:r>
    </w:p>
    <w:p w14:paraId="299D037B" w14:textId="0C6A76FE"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0429A3">
        <w:rPr>
          <w:position w:val="-14"/>
        </w:rPr>
        <w:pict w14:anchorId="0E6F158B">
          <v:shape id="_x0000_i1409" type="#_x0000_t75" style="width:100.4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079B4347" w14:textId="77777777" w:rsidR="00FE4E72" w:rsidRPr="00E54724" w:rsidRDefault="00FE4E72" w:rsidP="00FE4E72">
      <w:r w:rsidRPr="00E54724">
        <w:t xml:space="preserve">Define </w:t>
      </w:r>
      <w:r w:rsidR="000429A3">
        <w:rPr>
          <w:position w:val="-10"/>
        </w:rPr>
        <w:pict w14:anchorId="569A2D04">
          <v:shape id="_x0000_i1410" type="#_x0000_t75" style="width:25.1pt;height:16.75pt">
            <v:imagedata r:id="rId326" o:title=""/>
          </v:shape>
        </w:pict>
      </w:r>
      <w:r w:rsidRPr="00E54724">
        <w:t xml:space="preserve"> as the number of cells configured by higher layers for the UE and </w:t>
      </w:r>
      <w:r w:rsidR="000429A3">
        <w:rPr>
          <w:position w:val="-12"/>
        </w:rPr>
        <w:pict w14:anchorId="73BDE324">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14:paraId="6A70BA1B" w14:textId="77777777"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01A08A4F" w14:textId="77777777" w:rsidR="00FE4E72" w:rsidRPr="00E54724" w:rsidRDefault="00FE4E72" w:rsidP="00FE4E72">
      <w:r w:rsidRPr="00E54724">
        <w:t xml:space="preserve">Set </w:t>
      </w:r>
      <w:r w:rsidRPr="00E54724">
        <w:rPr>
          <w:i/>
        </w:rPr>
        <w:t>k</w:t>
      </w:r>
      <w:r w:rsidRPr="00E54724">
        <w:t xml:space="preserve"> = 0 – counter of HARQ-ACK bits</w:t>
      </w:r>
    </w:p>
    <w:p w14:paraId="06E6ACC7" w14:textId="77777777" w:rsidR="00FE4E72" w:rsidRPr="00E54724" w:rsidRDefault="00FE4E72" w:rsidP="00FE4E72">
      <w:r w:rsidRPr="00E54724">
        <w:t>Set c=0 – cell index: lower indices correspond to lower RRC indices of corresponding cell</w:t>
      </w:r>
    </w:p>
    <w:p w14:paraId="5A7F0AFC" w14:textId="77777777" w:rsidR="00FE4E72" w:rsidRPr="00E54724" w:rsidRDefault="00FE4E72" w:rsidP="00FE4E72">
      <w:r w:rsidRPr="00E54724">
        <w:t xml:space="preserve">while c &lt; </w:t>
      </w:r>
      <w:r w:rsidR="000429A3">
        <w:rPr>
          <w:position w:val="-10"/>
        </w:rPr>
        <w:pict w14:anchorId="56BFE379">
          <v:shape id="_x0000_i1412" type="#_x0000_t75" style="width:25.1pt;height:16.75pt">
            <v:imagedata r:id="rId326" o:title=""/>
          </v:shape>
        </w:pict>
      </w:r>
      <w:r w:rsidR="00D054B0">
        <w:t xml:space="preserve"> </w:t>
      </w:r>
    </w:p>
    <w:p w14:paraId="56D54FD5" w14:textId="77777777" w:rsidR="00FE4E72" w:rsidRPr="00E54724" w:rsidRDefault="00FE4E72" w:rsidP="00761093">
      <w:pPr>
        <w:pStyle w:val="B1"/>
      </w:pPr>
      <w:r w:rsidRPr="00E54724">
        <w:t xml:space="preserve">set </w:t>
      </w:r>
      <w:r w:rsidRPr="00E54724">
        <w:rPr>
          <w:i/>
        </w:rPr>
        <w:t>l</w:t>
      </w:r>
      <w:r w:rsidRPr="00E54724">
        <w:t xml:space="preserve"> = 0;</w:t>
      </w:r>
    </w:p>
    <w:p w14:paraId="50647E49" w14:textId="77777777" w:rsidR="00FE4E72" w:rsidRPr="00E54724" w:rsidRDefault="00FE4E72" w:rsidP="00761093">
      <w:pPr>
        <w:pStyle w:val="B1"/>
      </w:pPr>
      <w:r w:rsidRPr="00E54724">
        <w:t xml:space="preserve">while </w:t>
      </w:r>
      <w:r w:rsidRPr="00E54724">
        <w:rPr>
          <w:i/>
        </w:rPr>
        <w:t>l</w:t>
      </w:r>
      <w:r w:rsidRPr="00E54724">
        <w:t xml:space="preserve"> &lt; </w:t>
      </w:r>
      <w:r w:rsidR="000429A3">
        <w:rPr>
          <w:position w:val="-12"/>
        </w:rPr>
        <w:pict w14:anchorId="1A867B7E">
          <v:shape id="_x0000_i1413" type="#_x0000_t75" style="width:22.6pt;height:19.25pt">
            <v:imagedata r:id="rId344" o:title=""/>
          </v:shape>
        </w:pict>
      </w:r>
    </w:p>
    <w:p w14:paraId="3A4DA38A" w14:textId="77777777" w:rsidR="00FE4E72" w:rsidRPr="00E54724" w:rsidRDefault="00FE4E72" w:rsidP="00761093">
      <w:pPr>
        <w:pStyle w:val="B2"/>
      </w:pPr>
      <w:r w:rsidRPr="00E54724">
        <w:t xml:space="preserve">if transmission mode configured in cell </w:t>
      </w:r>
      <w:r w:rsidR="000429A3">
        <w:rPr>
          <w:position w:val="-10"/>
        </w:rPr>
        <w:pict w14:anchorId="343C3EC8">
          <v:shape id="_x0000_i1414" type="#_x0000_t75" style="width:58.6pt;height:15.05pt">
            <v:imagedata r:id="rId345" o:title=""/>
          </v:shape>
        </w:pict>
      </w:r>
      <w:r w:rsidRPr="00E54724">
        <w:t xml:space="preserve"> -- 1 bit HARQ-ACK feedback for this cell</w:t>
      </w:r>
    </w:p>
    <w:p w14:paraId="4F87C9FC"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275CB51F" w14:textId="77777777" w:rsidR="00FE4E72" w:rsidRPr="00054EC5" w:rsidRDefault="00FE4E72" w:rsidP="00761093">
      <w:pPr>
        <w:pStyle w:val="B2"/>
        <w:rPr>
          <w:lang w:val="da-DK"/>
        </w:rPr>
      </w:pPr>
      <w:r w:rsidRPr="00054EC5">
        <w:rPr>
          <w:lang w:val="da-DK"/>
        </w:rPr>
        <w:t>else</w:t>
      </w:r>
    </w:p>
    <w:p w14:paraId="2A9D214F"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69138C45" w14:textId="77777777" w:rsidR="00FE4E72" w:rsidRPr="00054EC5" w:rsidRDefault="00FE4E72" w:rsidP="00761093">
      <w:pPr>
        <w:pStyle w:val="B2"/>
        <w:rPr>
          <w:lang w:val="da-DK"/>
        </w:rPr>
      </w:pPr>
      <w:r w:rsidRPr="00054EC5">
        <w:rPr>
          <w:lang w:val="da-DK"/>
        </w:rPr>
        <w:t>end if</w:t>
      </w:r>
    </w:p>
    <w:p w14:paraId="2DF9123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73D08C5" w14:textId="77777777" w:rsidR="00FE4E72" w:rsidRPr="00E54724" w:rsidRDefault="00FE4E72" w:rsidP="00761093">
      <w:pPr>
        <w:pStyle w:val="B1"/>
      </w:pPr>
      <w:r w:rsidRPr="00E54724">
        <w:t>end while</w:t>
      </w:r>
    </w:p>
    <w:p w14:paraId="0B865545"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3B81FA87" w14:textId="77777777" w:rsidR="00FE4E72" w:rsidRPr="00E54724" w:rsidRDefault="00FE4E72" w:rsidP="00FE4E72">
      <w:r w:rsidRPr="00E54724">
        <w:t>end while</w:t>
      </w:r>
    </w:p>
    <w:p w14:paraId="0474EB4F" w14:textId="4FA7CC64"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1473D625"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3AEB15DE" w14:textId="77777777" w:rsidR="00FE4E72" w:rsidRPr="00E54724" w:rsidRDefault="00FE4E72" w:rsidP="00FE4E72">
      <w:r w:rsidRPr="00E54724">
        <w:t xml:space="preserve">Set </w:t>
      </w:r>
      <w:r w:rsidRPr="00E54724">
        <w:rPr>
          <w:i/>
        </w:rPr>
        <w:t>j</w:t>
      </w:r>
      <w:r w:rsidRPr="00E54724">
        <w:t xml:space="preserve"> = 0 – HARQ-ACK bit index</w:t>
      </w:r>
    </w:p>
    <w:p w14:paraId="67B2C9FA" w14:textId="77777777" w:rsidR="00FE4E72" w:rsidRPr="00E54724" w:rsidRDefault="00FE4E72" w:rsidP="00FE4E72">
      <w:r w:rsidRPr="00E54724">
        <w:t xml:space="preserve">while c &lt; </w:t>
      </w:r>
      <w:r w:rsidR="000429A3">
        <w:rPr>
          <w:position w:val="-10"/>
        </w:rPr>
        <w:pict w14:anchorId="0641465E">
          <v:shape id="_x0000_i1415" type="#_x0000_t75" style="width:25.1pt;height:16.75pt">
            <v:imagedata r:id="rId326" o:title=""/>
          </v:shape>
        </w:pict>
      </w:r>
      <w:r w:rsidR="00D054B0">
        <w:t xml:space="preserve"> </w:t>
      </w:r>
    </w:p>
    <w:p w14:paraId="50FB5DFA" w14:textId="77777777" w:rsidR="00FE4E72" w:rsidRPr="00E54724" w:rsidRDefault="00FE4E72" w:rsidP="00761093">
      <w:pPr>
        <w:pStyle w:val="B1"/>
      </w:pPr>
      <w:r w:rsidRPr="00E54724">
        <w:t xml:space="preserve">set </w:t>
      </w:r>
      <w:r w:rsidRPr="00E54724">
        <w:rPr>
          <w:i/>
        </w:rPr>
        <w:t>l</w:t>
      </w:r>
      <w:r w:rsidRPr="00E54724">
        <w:t xml:space="preserve"> = 0;</w:t>
      </w:r>
    </w:p>
    <w:p w14:paraId="565117B6" w14:textId="77777777" w:rsidR="00FE4E72" w:rsidRPr="00E54724" w:rsidRDefault="00FE4E72" w:rsidP="00761093">
      <w:pPr>
        <w:pStyle w:val="B1"/>
      </w:pPr>
      <w:r w:rsidRPr="00E54724">
        <w:t xml:space="preserve">while </w:t>
      </w:r>
      <w:r w:rsidRPr="00E54724">
        <w:rPr>
          <w:i/>
        </w:rPr>
        <w:t>l</w:t>
      </w:r>
      <w:r w:rsidRPr="00E54724">
        <w:t xml:space="preserve"> &lt; </w:t>
      </w:r>
      <w:r w:rsidR="000429A3">
        <w:rPr>
          <w:position w:val="-12"/>
        </w:rPr>
        <w:pict w14:anchorId="1135311C">
          <v:shape id="_x0000_i1416" type="#_x0000_t75" style="width:22.6pt;height:19.25pt">
            <v:imagedata r:id="rId344" o:title=""/>
          </v:shape>
        </w:pict>
      </w:r>
    </w:p>
    <w:p w14:paraId="00077D6F" w14:textId="77777777" w:rsidR="00FE4E72" w:rsidRPr="00E54724" w:rsidRDefault="00FE4E72" w:rsidP="00761093">
      <w:pPr>
        <w:pStyle w:val="B2"/>
      </w:pPr>
      <w:r w:rsidRPr="00E54724">
        <w:t xml:space="preserve">if transmission mode configured in cell </w:t>
      </w:r>
      <w:r w:rsidR="000429A3">
        <w:rPr>
          <w:position w:val="-10"/>
        </w:rPr>
        <w:pict w14:anchorId="40A9B20C">
          <v:shape id="_x0000_i1417" type="#_x0000_t75" style="width:58.6pt;height:15.05pt">
            <v:imagedata r:id="rId345" o:title=""/>
          </v:shape>
        </w:pict>
      </w:r>
      <w:r w:rsidRPr="00E54724">
        <w:t xml:space="preserve"> -- 1 bit HARQ-ACK feedback for this cell</w:t>
      </w:r>
    </w:p>
    <w:p w14:paraId="3A63B669" w14:textId="77777777" w:rsidR="00FE4E72" w:rsidRPr="00E54724" w:rsidRDefault="000429A3" w:rsidP="00761093">
      <w:pPr>
        <w:pStyle w:val="B3"/>
      </w:pPr>
      <w:r>
        <w:rPr>
          <w:position w:val="-14"/>
        </w:rPr>
        <w:pict w14:anchorId="49205D03">
          <v:shape id="_x0000_i1418" type="#_x0000_t75" style="width:61.1pt;height:19.25pt">
            <v:imagedata r:id="rId346" o:title=""/>
          </v:shape>
        </w:pict>
      </w:r>
      <w:r w:rsidR="00FE4E72" w:rsidRPr="00E54724">
        <w:t xml:space="preserve"> HARQ-ACK bit of this cell as defined in </w:t>
      </w:r>
      <w:r w:rsidR="00DF4FBD">
        <w:t>Clause</w:t>
      </w:r>
      <w:r w:rsidR="00FE4E72" w:rsidRPr="00E54724">
        <w:t xml:space="preserve"> 7.3 of [3]</w:t>
      </w:r>
    </w:p>
    <w:p w14:paraId="1E599EA2"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F276EB6" w14:textId="77777777" w:rsidR="00FE4E72" w:rsidRPr="00E54724" w:rsidRDefault="00FE4E72" w:rsidP="00761093">
      <w:pPr>
        <w:pStyle w:val="B2"/>
      </w:pPr>
      <w:r w:rsidRPr="00E54724">
        <w:t>else</w:t>
      </w:r>
    </w:p>
    <w:p w14:paraId="56CF2F5B" w14:textId="77777777" w:rsidR="00FE4E72" w:rsidRPr="00E54724" w:rsidRDefault="000429A3" w:rsidP="00761093">
      <w:pPr>
        <w:pStyle w:val="B3"/>
      </w:pPr>
      <w:r>
        <w:rPr>
          <w:position w:val="-14"/>
        </w:rPr>
        <w:pict w14:anchorId="799D1015">
          <v:shape id="_x0000_i1419" type="#_x0000_t75" style="width:133.1pt;height:19.25pt">
            <v:imagedata r:id="rId347" o:title=""/>
          </v:shape>
        </w:pict>
      </w:r>
      <w:r w:rsidR="00FE4E72" w:rsidRPr="00E54724">
        <w:t xml:space="preserve"> HARQ-ACK bits of this cell as defined in </w:t>
      </w:r>
      <w:r w:rsidR="00DF4FBD">
        <w:t>Clause</w:t>
      </w:r>
      <w:r w:rsidR="00FE4E72" w:rsidRPr="00E54724">
        <w:t xml:space="preserve"> 7.3 of [3]</w:t>
      </w:r>
    </w:p>
    <w:p w14:paraId="65589DFB"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3B1A3EB" w14:textId="77777777" w:rsidR="00FE4E72" w:rsidRPr="00E54724" w:rsidRDefault="00FE4E72" w:rsidP="00761093">
      <w:pPr>
        <w:pStyle w:val="B2"/>
      </w:pPr>
      <w:r w:rsidRPr="00E54724">
        <w:t>end if</w:t>
      </w:r>
    </w:p>
    <w:p w14:paraId="20EA19E8"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FF0A136" w14:textId="77777777" w:rsidR="00FE4E72" w:rsidRPr="00E54724" w:rsidRDefault="00FE4E72" w:rsidP="00761093">
      <w:pPr>
        <w:pStyle w:val="B1"/>
      </w:pPr>
      <w:r w:rsidRPr="00E54724">
        <w:lastRenderedPageBreak/>
        <w:t>end while</w:t>
      </w:r>
    </w:p>
    <w:p w14:paraId="5D657CD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19733759" w14:textId="77777777" w:rsidR="00FE4E72" w:rsidRPr="00E54724" w:rsidRDefault="00FE4E72" w:rsidP="00FE4E72">
      <w:r w:rsidRPr="00E54724">
        <w:t>end while</w:t>
      </w:r>
    </w:p>
    <w:p w14:paraId="741F12BE" w14:textId="2B01E17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671EF2D0"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29561611" w14:textId="77777777" w:rsidR="00FE4E72" w:rsidRPr="00E54724" w:rsidRDefault="00FE4E72" w:rsidP="00FE4E72">
      <w:r w:rsidRPr="00E54724">
        <w:t xml:space="preserve">Set </w:t>
      </w:r>
      <w:r w:rsidRPr="00E54724">
        <w:rPr>
          <w:i/>
        </w:rPr>
        <w:t>j</w:t>
      </w:r>
      <w:r w:rsidRPr="00E54724">
        <w:t xml:space="preserve"> = 0 – HARQ-ACK bit index</w:t>
      </w:r>
    </w:p>
    <w:p w14:paraId="6699515B" w14:textId="77777777" w:rsidR="00FE4E72" w:rsidRPr="00E54724" w:rsidRDefault="00FE4E72" w:rsidP="00FE4E72">
      <w:r w:rsidRPr="00E54724">
        <w:t xml:space="preserve">while c &lt; </w:t>
      </w:r>
      <w:r w:rsidR="000429A3">
        <w:rPr>
          <w:position w:val="-10"/>
        </w:rPr>
        <w:pict w14:anchorId="197EE739">
          <v:shape id="_x0000_i1420" type="#_x0000_t75" style="width:25.1pt;height:16.75pt">
            <v:imagedata r:id="rId326" o:title=""/>
          </v:shape>
        </w:pict>
      </w:r>
      <w:r w:rsidR="00D054B0">
        <w:t xml:space="preserve"> </w:t>
      </w:r>
    </w:p>
    <w:p w14:paraId="22D2FF54" w14:textId="77777777" w:rsidR="00FE4E72" w:rsidRPr="00E54724" w:rsidRDefault="00FE4E72" w:rsidP="00761093">
      <w:pPr>
        <w:pStyle w:val="B1"/>
      </w:pPr>
      <w:r w:rsidRPr="00E54724">
        <w:t xml:space="preserve">set </w:t>
      </w:r>
      <w:r w:rsidRPr="00E54724">
        <w:rPr>
          <w:i/>
        </w:rPr>
        <w:t>l</w:t>
      </w:r>
      <w:r w:rsidRPr="00E54724">
        <w:t xml:space="preserve"> = 0;</w:t>
      </w:r>
    </w:p>
    <w:p w14:paraId="139A093E" w14:textId="77777777" w:rsidR="00FE4E72" w:rsidRPr="00E54724" w:rsidRDefault="00FE4E72" w:rsidP="00761093">
      <w:pPr>
        <w:pStyle w:val="B1"/>
      </w:pPr>
      <w:r w:rsidRPr="00E54724">
        <w:t xml:space="preserve">while </w:t>
      </w:r>
      <w:r w:rsidRPr="00E54724">
        <w:rPr>
          <w:i/>
        </w:rPr>
        <w:t>l</w:t>
      </w:r>
      <w:r w:rsidRPr="00E54724">
        <w:t xml:space="preserve"> &lt; </w:t>
      </w:r>
      <w:r w:rsidR="000429A3">
        <w:rPr>
          <w:position w:val="-12"/>
        </w:rPr>
        <w:pict w14:anchorId="34793745">
          <v:shape id="_x0000_i1421" type="#_x0000_t75" style="width:22.6pt;height:19.25pt">
            <v:imagedata r:id="rId344" o:title=""/>
          </v:shape>
        </w:pict>
      </w:r>
      <w:r w:rsidRPr="00E54724">
        <w:tab/>
      </w:r>
    </w:p>
    <w:p w14:paraId="17614D31" w14:textId="77777777" w:rsidR="00FE4E72" w:rsidRPr="00E54724" w:rsidRDefault="00FE4E72" w:rsidP="00761093">
      <w:pPr>
        <w:pStyle w:val="B2"/>
      </w:pPr>
      <w:r w:rsidRPr="00E54724">
        <w:t xml:space="preserve">if transmission mode configured in cell </w:t>
      </w:r>
      <w:r w:rsidR="000429A3">
        <w:rPr>
          <w:position w:val="-10"/>
        </w:rPr>
        <w:pict w14:anchorId="294A296F">
          <v:shape id="_x0000_i1422" type="#_x0000_t75" style="width:58.6pt;height:15.05pt">
            <v:imagedata r:id="rId345" o:title=""/>
          </v:shape>
        </w:pict>
      </w:r>
      <w:r w:rsidRPr="00E54724">
        <w:t xml:space="preserve"> – 1 bit HARQ-ACK feedback for this cell</w:t>
      </w:r>
    </w:p>
    <w:p w14:paraId="0ADB1716" w14:textId="77777777" w:rsidR="00FE4E72" w:rsidRPr="00E54724" w:rsidRDefault="000429A3" w:rsidP="00761093">
      <w:pPr>
        <w:pStyle w:val="B3"/>
      </w:pPr>
      <w:r>
        <w:rPr>
          <w:position w:val="-14"/>
        </w:rPr>
        <w:pict w14:anchorId="1D245939">
          <v:shape id="_x0000_i1423" type="#_x0000_t75" style="width:61.1pt;height:19.25pt">
            <v:imagedata r:id="rId346" o:title=""/>
          </v:shape>
        </w:pict>
      </w:r>
      <w:r w:rsidR="00FE4E72" w:rsidRPr="00E54724">
        <w:t xml:space="preserve">HARQ-ACK bit of this cell as defined in </w:t>
      </w:r>
      <w:r w:rsidR="00DF4FBD">
        <w:t>Clause</w:t>
      </w:r>
      <w:r w:rsidR="00FE4E72" w:rsidRPr="00E54724">
        <w:t xml:space="preserve"> 7.3 of [3]</w:t>
      </w:r>
    </w:p>
    <w:p w14:paraId="12116902"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40F6262D" w14:textId="77777777" w:rsidR="00FE4E72" w:rsidRPr="00E54724" w:rsidRDefault="00FE4E72" w:rsidP="00761093">
      <w:pPr>
        <w:pStyle w:val="B2"/>
      </w:pPr>
      <w:r w:rsidRPr="00E54724">
        <w:t>else</w:t>
      </w:r>
    </w:p>
    <w:p w14:paraId="3E236BE2" w14:textId="77777777" w:rsidR="00FE4E72" w:rsidRPr="00E54724" w:rsidRDefault="000429A3" w:rsidP="00761093">
      <w:pPr>
        <w:pStyle w:val="B3"/>
      </w:pPr>
      <w:r>
        <w:rPr>
          <w:position w:val="-14"/>
        </w:rPr>
        <w:pict w14:anchorId="167FA7A4">
          <v:shape id="_x0000_i1424" type="#_x0000_t75" style="width:61.1pt;height:19.25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14:paraId="6FEE8747"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CC8A841" w14:textId="77777777" w:rsidR="00FE4E72" w:rsidRPr="00E54724" w:rsidRDefault="00FE4E72" w:rsidP="00761093">
      <w:pPr>
        <w:pStyle w:val="B2"/>
      </w:pPr>
      <w:r w:rsidRPr="00E54724">
        <w:t>end if</w:t>
      </w:r>
    </w:p>
    <w:p w14:paraId="28EB8A06"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6F1ADBCC" w14:textId="77777777" w:rsidR="00FE4E72" w:rsidRPr="00E54724" w:rsidRDefault="00FE4E72" w:rsidP="00761093">
      <w:pPr>
        <w:pStyle w:val="B1"/>
      </w:pPr>
      <w:r w:rsidRPr="00E54724">
        <w:t>end while</w:t>
      </w:r>
    </w:p>
    <w:p w14:paraId="746F1638"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4B45EF3" w14:textId="77777777" w:rsidR="00A003E1" w:rsidRDefault="00FE4E72" w:rsidP="00A003E1">
      <w:r w:rsidRPr="00E54724">
        <w:t>end while</w:t>
      </w:r>
      <w:r w:rsidR="00A003E1" w:rsidRPr="00A003E1">
        <w:t xml:space="preserve"> </w:t>
      </w:r>
    </w:p>
    <w:p w14:paraId="76AB6CD0"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0429A3">
        <w:rPr>
          <w:position w:val="-14"/>
        </w:rPr>
        <w:pict w14:anchorId="3A4F0071">
          <v:shape id="_x0000_i1425" type="#_x0000_t75" style="width:100.45pt;height:19.25pt">
            <v:imagedata r:id="rId336" o:title=""/>
          </v:shape>
        </w:pict>
      </w:r>
      <w:r>
        <w:rPr>
          <w:rFonts w:hint="eastAsia"/>
          <w:lang w:eastAsia="zh-CN"/>
        </w:rPr>
        <w:t>i</w:t>
      </w:r>
      <w:r>
        <w:t>s obtained by concatenation of the bit sequence</w:t>
      </w:r>
      <w:r>
        <w:rPr>
          <w:rFonts w:hint="eastAsia"/>
          <w:lang w:eastAsia="zh-CN"/>
        </w:rPr>
        <w:t xml:space="preserve"> </w:t>
      </w:r>
      <w:r w:rsidR="000429A3">
        <w:rPr>
          <w:position w:val="-14"/>
        </w:rPr>
        <w:pict w14:anchorId="03D0BBEE">
          <v:shape id="_x0000_i1426" type="#_x0000_t75" style="width:100.45pt;height:19.25pt">
            <v:imagedata r:id="rId348" o:title=""/>
          </v:shape>
        </w:pict>
      </w:r>
      <w:r>
        <w:rPr>
          <w:rFonts w:hint="eastAsia"/>
          <w:lang w:eastAsia="zh-CN"/>
        </w:rPr>
        <w:t xml:space="preserve"> and </w:t>
      </w:r>
      <w:r w:rsidR="000429A3">
        <w:rPr>
          <w:position w:val="-14"/>
        </w:rPr>
        <w:pict w14:anchorId="79C65ADF">
          <v:shape id="_x0000_i1427" type="#_x0000_t75" style="width:104.65pt;height:19.25pt">
            <v:imagedata r:id="rId324" o:title=""/>
          </v:shape>
        </w:pict>
      </w:r>
      <w:r>
        <w:rPr>
          <w:rFonts w:hint="eastAsia"/>
          <w:lang w:eastAsia="zh-CN"/>
        </w:rPr>
        <w:t xml:space="preserve">, where </w:t>
      </w:r>
      <w:r w:rsidR="000429A3">
        <w:rPr>
          <w:position w:val="-6"/>
        </w:rPr>
        <w:pict w14:anchorId="49990CCE">
          <v:shape id="_x0000_i1428" type="#_x0000_t75" style="width:84.55pt;height:12.5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0F8D14FA">
          <v:shape id="_x0000_i1429" type="#_x0000_t75" style="width:100.45pt;height:19.25pt" o:ole="">
            <v:imagedata r:id="rId336" o:title=""/>
          </v:shape>
          <o:OLEObject Type="Embed" ProgID="Equation.DSMT4" ShapeID="_x0000_i1429" DrawAspect="Content" ObjectID="_1685177637" r:id="rId350"/>
        </w:object>
      </w:r>
      <w:r w:rsidR="001A51AE">
        <w:t xml:space="preserve"> </w:t>
      </w:r>
      <w:r w:rsidR="001A51AE" w:rsidRPr="001F5FC6">
        <w:rPr>
          <w:rFonts w:eastAsia="Malgun Gothic"/>
        </w:rPr>
        <w:t>is given by</w:t>
      </w:r>
      <w:r w:rsidR="001A51AE" w:rsidRPr="001F5FC6">
        <w:rPr>
          <w:position w:val="-14"/>
        </w:rPr>
        <w:object w:dxaOrig="2060" w:dyaOrig="400" w14:anchorId="326A8201">
          <v:shape id="_x0000_i1430" type="#_x0000_t75" style="width:99.65pt;height:19.25pt" o:ole="">
            <v:imagedata r:id="rId351" o:title=""/>
          </v:shape>
          <o:OLEObject Type="Embed" ProgID="Equation.3" ShapeID="_x0000_i1430" DrawAspect="Content" ObjectID="_1685177638"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0429A3">
        <w:rPr>
          <w:position w:val="-14"/>
        </w:rPr>
        <w:pict w14:anchorId="3B0A2945">
          <v:shape id="_x0000_i1431" type="#_x0000_t75" style="width:100.45pt;height:19.25pt">
            <v:imagedata r:id="rId325" o:title=""/>
          </v:shape>
        </w:pict>
      </w:r>
      <w:r w:rsidRPr="00E54724">
        <w:t xml:space="preserve"> </w:t>
      </w:r>
      <w:r>
        <w:rPr>
          <w:rFonts w:hint="eastAsia"/>
          <w:lang w:eastAsia="zh-CN"/>
        </w:rPr>
        <w:t xml:space="preserve">is </w:t>
      </w:r>
      <w:r>
        <w:t>as defined in [3]</w:t>
      </w:r>
      <w:r w:rsidRPr="00E54724">
        <w:t>.</w:t>
      </w:r>
    </w:p>
    <w:p w14:paraId="297A4DEB" w14:textId="77777777" w:rsidR="00FE4E72" w:rsidRPr="00E54724" w:rsidRDefault="00FE4E72" w:rsidP="00FE4E72">
      <w:r w:rsidRPr="00E54724">
        <w:t xml:space="preserve">For </w:t>
      </w:r>
      <w:r w:rsidR="000429A3">
        <w:rPr>
          <w:position w:val="-6"/>
        </w:rPr>
        <w:pict w14:anchorId="0FDE0BCB">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0429A3">
        <w:rPr>
          <w:position w:val="-6"/>
        </w:rPr>
        <w:pict w14:anchorId="54772869">
          <v:shape id="_x0000_i1433" type="#_x0000_t75" style="width:42.7pt;height:13.4pt">
            <v:imagedata r:id="rId354" o:title=""/>
          </v:shape>
        </w:pict>
      </w:r>
      <w:r w:rsidRPr="00E54724">
        <w:t xml:space="preserve">, the bit sequence </w:t>
      </w:r>
      <w:r w:rsidR="000429A3">
        <w:rPr>
          <w:position w:val="-14"/>
        </w:rPr>
        <w:pict w14:anchorId="7A5630CA">
          <v:shape id="_x0000_i1434" type="#_x0000_t75" style="width:96.3pt;height:19.25pt">
            <v:imagedata r:id="rId355" o:title=""/>
          </v:shape>
        </w:pict>
      </w:r>
      <w:r w:rsidRPr="00E54724">
        <w:t xml:space="preserve"> is obtained by setting </w:t>
      </w:r>
      <w:r w:rsidR="000429A3">
        <w:rPr>
          <w:kern w:val="2"/>
          <w:position w:val="-12"/>
          <w:lang w:val="en-US" w:eastAsia="zh-CN"/>
        </w:rPr>
        <w:pict w14:anchorId="579A9DC2">
          <v:shape id="_x0000_i1435" type="#_x0000_t75" style="width:61.1pt;height:19.25pt">
            <v:imagedata r:id="rId356" o:title=""/>
          </v:shape>
        </w:pict>
      </w:r>
      <w:r w:rsidRPr="00E54724">
        <w:t>.</w:t>
      </w:r>
    </w:p>
    <w:p w14:paraId="540BE8A4" w14:textId="77777777" w:rsidR="00DF0FDC" w:rsidRDefault="00FE4E72" w:rsidP="00DF0FDC">
      <w:pPr>
        <w:rPr>
          <w:lang w:eastAsia="zh-CN"/>
        </w:rPr>
      </w:pPr>
      <w:r w:rsidRPr="00E54724">
        <w:t xml:space="preserve">For </w:t>
      </w:r>
      <w:r w:rsidR="000429A3">
        <w:rPr>
          <w:position w:val="-12"/>
        </w:rPr>
        <w:pict w14:anchorId="61A2F65D">
          <v:shape id="_x0000_i1436" type="#_x0000_t75" style="width:67pt;height:18.4pt">
            <v:imagedata r:id="rId357" o:title=""/>
          </v:shape>
        </w:pict>
      </w:r>
      <w:r w:rsidRPr="00E54724">
        <w:t xml:space="preserve">, the bit sequence </w:t>
      </w:r>
      <w:r w:rsidR="000429A3">
        <w:rPr>
          <w:position w:val="-14"/>
        </w:rPr>
        <w:pict w14:anchorId="43D2344A">
          <v:shape id="_x0000_i1437" type="#_x0000_t75" style="width:96.3pt;height:19.25pt">
            <v:imagedata r:id="rId355" o:title=""/>
          </v:shape>
        </w:pict>
      </w:r>
      <w:r w:rsidRPr="00E54724">
        <w:t xml:space="preserve"> is obtained by setting </w:t>
      </w:r>
      <w:r w:rsidR="000429A3">
        <w:rPr>
          <w:kern w:val="2"/>
          <w:position w:val="-12"/>
          <w:lang w:val="en-US" w:eastAsia="zh-CN"/>
        </w:rPr>
        <w:pict w14:anchorId="722CC0F0">
          <v:shape id="_x0000_i1438" type="#_x0000_t75" style="width:61.1pt;height:19.25pt">
            <v:imagedata r:id="rId358" o:title=""/>
          </v:shape>
        </w:pict>
      </w:r>
      <w:r w:rsidRPr="00E54724">
        <w:t xml:space="preserve"> if </w:t>
      </w:r>
      <w:r w:rsidRPr="00E54724">
        <w:rPr>
          <w:i/>
        </w:rPr>
        <w:t>i</w:t>
      </w:r>
      <w:r w:rsidRPr="00E54724">
        <w:t xml:space="preserve"> is even and </w:t>
      </w:r>
      <w:r w:rsidR="000429A3">
        <w:rPr>
          <w:kern w:val="2"/>
          <w:position w:val="-24"/>
          <w:sz w:val="21"/>
          <w:szCs w:val="24"/>
          <w:lang w:val="en-US" w:eastAsia="zh-CN"/>
        </w:rPr>
        <w:pict w14:anchorId="39F2B106">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67E8C53A" w14:textId="77777777"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0429A3">
        <w:rPr>
          <w:position w:val="-14"/>
        </w:rPr>
        <w:pict w14:anchorId="2E7DF425">
          <v:shape id="_x0000_i1440" type="#_x0000_t75" style="width:96.3pt;height:19.25pt">
            <v:imagedata r:id="rId355" o:title=""/>
          </v:shape>
        </w:pict>
      </w:r>
      <w:r>
        <w:t xml:space="preserve"> is obtained as described in </w:t>
      </w:r>
      <w:r w:rsidR="00DF4FBD">
        <w:t>clause</w:t>
      </w:r>
      <w:r>
        <w:t xml:space="preserve"> 7.3 of [3].</w:t>
      </w:r>
    </w:p>
    <w:p w14:paraId="67E3204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0429A3">
        <w:rPr>
          <w:position w:val="-14"/>
        </w:rPr>
        <w:pict w14:anchorId="310BF56D">
          <v:shape id="_x0000_i1441" type="#_x0000_t75" style="width:128.95pt;height:19.25pt">
            <v:imagedata r:id="rId360" o:title=""/>
          </v:shape>
        </w:pict>
      </w:r>
      <w:r>
        <w:t xml:space="preserve"> is obtained by concatenation of multiple encoded HARQ-ACK blocks where </w:t>
      </w:r>
      <w:r w:rsidR="000429A3">
        <w:rPr>
          <w:position w:val="-10"/>
        </w:rPr>
        <w:pict w14:anchorId="32D3231A">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429A3">
        <w:rPr>
          <w:position w:val="-10"/>
        </w:rPr>
        <w:pict w14:anchorId="68F66161">
          <v:shape id="_x0000_i1443" type="#_x0000_t75" style="width:28.45pt;height:15.05pt">
            <v:imagedata r:id="rId307" o:title=""/>
          </v:shape>
        </w:pict>
      </w:r>
      <w:r>
        <w:t xml:space="preserve">. A scrambling sequence </w:t>
      </w:r>
      <w:r w:rsidR="000429A3">
        <w:rPr>
          <w:position w:val="-10"/>
        </w:rPr>
        <w:pict w14:anchorId="4F02A446">
          <v:shape id="_x0000_i1444" type="#_x0000_t75" style="width:106.35pt;height:19.25pt">
            <v:imagedata r:id="rId361" o:title=""/>
          </v:shape>
        </w:pict>
      </w:r>
      <w:r w:rsidR="00D054B0">
        <w:t xml:space="preserve"> </w:t>
      </w:r>
      <w:r>
        <w:t xml:space="preserve">is then selected from Table 5.2.2.6-A with index </w:t>
      </w:r>
      <w:r w:rsidR="000429A3">
        <w:rPr>
          <w:position w:val="-12"/>
        </w:rPr>
        <w:pict w14:anchorId="3364E9B2">
          <v:shape id="_x0000_i1445" type="#_x0000_t75" style="width:106.35pt;height:18.4pt">
            <v:imagedata r:id="rId362" o:title=""/>
          </v:shape>
        </w:pict>
      </w:r>
      <w:r>
        <w:t xml:space="preserve">, where </w:t>
      </w:r>
      <w:r w:rsidR="000429A3">
        <w:rPr>
          <w:position w:val="-12"/>
        </w:rPr>
        <w:pict w14:anchorId="41662A74">
          <v:shape id="_x0000_i1446" type="#_x0000_t75" style="width:36.85pt;height:19.25pt">
            <v:imagedata r:id="rId363" o:title=""/>
          </v:shape>
        </w:pict>
      </w:r>
      <w:r>
        <w:t xml:space="preserve"> is determined as described in </w:t>
      </w:r>
      <w:r w:rsidR="00DF4FBD">
        <w:t>clause</w:t>
      </w:r>
      <w:r>
        <w:t xml:space="preserve"> 7.3 of [3]. The bit sequence </w:t>
      </w:r>
      <w:r w:rsidR="000429A3">
        <w:rPr>
          <w:position w:val="-14"/>
        </w:rPr>
        <w:pict w14:anchorId="07778759">
          <v:shape id="_x0000_i1447" type="#_x0000_t75" style="width:124.75pt;height:19.25pt">
            <v:imagedata r:id="rId305" o:title=""/>
          </v:shape>
        </w:pict>
      </w:r>
      <w:r>
        <w:t xml:space="preserve"> is then generated by setting </w:t>
      </w:r>
      <w:r w:rsidR="000429A3">
        <w:rPr>
          <w:position w:val="-6"/>
        </w:rPr>
        <w:pict w14:anchorId="0F9027B1">
          <v:shape id="_x0000_i1448" type="#_x0000_t75" style="width:28.45pt;height:13.4pt">
            <v:imagedata r:id="rId364" o:title=""/>
          </v:shape>
        </w:pict>
      </w:r>
      <w:r>
        <w:t xml:space="preserve"> if HARQ-ACK consists of 1-bit and </w:t>
      </w:r>
      <w:r w:rsidR="000429A3">
        <w:rPr>
          <w:position w:val="-6"/>
        </w:rPr>
        <w:pict w14:anchorId="284F7A48">
          <v:shape id="_x0000_i1449" type="#_x0000_t75" style="width:31pt;height:13.4pt">
            <v:imagedata r:id="rId365" o:title=""/>
          </v:shape>
        </w:pict>
      </w:r>
      <w:r>
        <w:t xml:space="preserve"> if HARQ-ACK consists of 2-bits and then scrambling </w:t>
      </w:r>
      <w:r w:rsidR="000429A3">
        <w:rPr>
          <w:position w:val="-14"/>
        </w:rPr>
        <w:pict w14:anchorId="0C12F2DA">
          <v:shape id="_x0000_i1450" type="#_x0000_t75" style="width:128.95pt;height:19.25pt">
            <v:imagedata r:id="rId360" o:title=""/>
          </v:shape>
        </w:pict>
      </w:r>
      <w:r w:rsidR="00D054B0">
        <w:t xml:space="preserve"> </w:t>
      </w:r>
      <w:r>
        <w:t>as follows</w:t>
      </w:r>
    </w:p>
    <w:p w14:paraId="0F5943D2" w14:textId="77777777" w:rsidR="009F7A98" w:rsidRDefault="009F7A98">
      <w:r>
        <w:t xml:space="preserve">Set </w:t>
      </w:r>
      <w:r>
        <w:rPr>
          <w:i/>
        </w:rPr>
        <w:t>i,</w:t>
      </w:r>
      <w:r w:rsidR="00B423F0">
        <w:rPr>
          <w:i/>
        </w:rPr>
        <w:t xml:space="preserve"> </w:t>
      </w:r>
      <w:r>
        <w:rPr>
          <w:i/>
        </w:rPr>
        <w:t xml:space="preserve">k </w:t>
      </w:r>
      <w:r>
        <w:t>to 0</w:t>
      </w:r>
    </w:p>
    <w:p w14:paraId="6E8B7979" w14:textId="77777777" w:rsidR="009F7A98" w:rsidRDefault="009F7A98">
      <w:r>
        <w:t xml:space="preserve">while </w:t>
      </w:r>
      <w:r w:rsidR="000429A3">
        <w:rPr>
          <w:position w:val="-10"/>
        </w:rPr>
        <w:pict w14:anchorId="4DFB4EBD">
          <v:shape id="_x0000_i1451" type="#_x0000_t75" style="width:37.65pt;height:14.25pt">
            <v:imagedata r:id="rId366" o:title=""/>
          </v:shape>
        </w:pict>
      </w:r>
      <w:r>
        <w:t xml:space="preserve"> </w:t>
      </w:r>
    </w:p>
    <w:p w14:paraId="77BFFAE9" w14:textId="77777777" w:rsidR="009F7A98" w:rsidRDefault="009F7A98" w:rsidP="00761093">
      <w:pPr>
        <w:pStyle w:val="B1"/>
      </w:pPr>
      <w:r>
        <w:t xml:space="preserve">if </w:t>
      </w:r>
      <w:r w:rsidR="000429A3">
        <w:rPr>
          <w:position w:val="-12"/>
        </w:rPr>
        <w:pict w14:anchorId="3D0895AE">
          <v:shape id="_x0000_i1452" type="#_x0000_t75" style="width:47.7pt;height:19.25pt">
            <v:imagedata r:id="rId367" o:title=""/>
          </v:shape>
        </w:pict>
      </w:r>
      <w:r w:rsidR="00D054B0">
        <w:tab/>
      </w:r>
      <w:r>
        <w:t>//</w:t>
      </w:r>
      <w:r w:rsidR="00D054B0">
        <w:t xml:space="preserve"> </w:t>
      </w:r>
      <w:r>
        <w:t>place-holder repetition bit</w:t>
      </w:r>
    </w:p>
    <w:p w14:paraId="1B09A27A" w14:textId="77777777" w:rsidR="009F7A98" w:rsidRDefault="000429A3" w:rsidP="00761093">
      <w:pPr>
        <w:pStyle w:val="B2"/>
      </w:pPr>
      <w:r>
        <w:rPr>
          <w:position w:val="-14"/>
        </w:rPr>
        <w:pict w14:anchorId="0D631911">
          <v:shape id="_x0000_i1453" type="#_x0000_t75" style="width:140.65pt;height:19.25pt">
            <v:imagedata r:id="rId368" o:title=""/>
          </v:shape>
        </w:pict>
      </w:r>
    </w:p>
    <w:p w14:paraId="5BAAD01A" w14:textId="77777777" w:rsidR="009F7A98" w:rsidRDefault="000429A3" w:rsidP="00761093">
      <w:pPr>
        <w:pStyle w:val="B2"/>
      </w:pPr>
      <w:r>
        <w:rPr>
          <w:position w:val="-10"/>
        </w:rPr>
        <w:pict w14:anchorId="2DC56763">
          <v:shape id="_x0000_i1454" type="#_x0000_t75" style="width:91.25pt;height:16.75pt">
            <v:imagedata r:id="rId369" o:title=""/>
          </v:shape>
        </w:pict>
      </w:r>
    </w:p>
    <w:p w14:paraId="42FE4E9C" w14:textId="77777777" w:rsidR="009F7A98" w:rsidRDefault="009F7A98" w:rsidP="00761093">
      <w:pPr>
        <w:pStyle w:val="B1"/>
      </w:pPr>
      <w:r>
        <w:t>else</w:t>
      </w:r>
    </w:p>
    <w:p w14:paraId="311A965B" w14:textId="77777777" w:rsidR="009F7A98" w:rsidRDefault="009F7A98" w:rsidP="00761093">
      <w:pPr>
        <w:pStyle w:val="B2"/>
      </w:pPr>
      <w:r>
        <w:t xml:space="preserve">if </w:t>
      </w:r>
      <w:r w:rsidR="000429A3">
        <w:rPr>
          <w:position w:val="-12"/>
        </w:rPr>
        <w:pict w14:anchorId="091BFC03">
          <v:shape id="_x0000_i1455" type="#_x0000_t75" style="width:46.9pt;height:19.25pt">
            <v:imagedata r:id="rId370" o:title=""/>
          </v:shape>
        </w:pict>
      </w:r>
      <w:r w:rsidR="00D054B0">
        <w:tab/>
      </w:r>
      <w:r>
        <w:t>// a place-holder bit</w:t>
      </w:r>
      <w:r>
        <w:tab/>
      </w:r>
    </w:p>
    <w:p w14:paraId="6406F92C" w14:textId="77777777" w:rsidR="009F7A98" w:rsidRDefault="000429A3" w:rsidP="00761093">
      <w:pPr>
        <w:pStyle w:val="B3"/>
      </w:pPr>
      <w:r>
        <w:rPr>
          <w:position w:val="-12"/>
        </w:rPr>
        <w:pict w14:anchorId="119FB7AA">
          <v:shape id="_x0000_i1456" type="#_x0000_t75" style="width:62.8pt;height:19.25pt">
            <v:imagedata r:id="rId371" o:title=""/>
          </v:shape>
        </w:pict>
      </w:r>
    </w:p>
    <w:p w14:paraId="7A91FE33" w14:textId="77777777" w:rsidR="009F7A98" w:rsidRDefault="009F7A98" w:rsidP="00761093">
      <w:pPr>
        <w:pStyle w:val="B2"/>
      </w:pPr>
      <w:r>
        <w:t>else</w:t>
      </w:r>
      <w:r w:rsidR="00D054B0">
        <w:tab/>
      </w:r>
      <w:r>
        <w:t>// coded bit</w:t>
      </w:r>
    </w:p>
    <w:p w14:paraId="4DD1D5F9" w14:textId="77777777" w:rsidR="009F7A98" w:rsidRDefault="000429A3" w:rsidP="00761093">
      <w:pPr>
        <w:pStyle w:val="B3"/>
      </w:pPr>
      <w:r>
        <w:rPr>
          <w:position w:val="-14"/>
        </w:rPr>
        <w:pict w14:anchorId="3755AD8E">
          <v:shape id="_x0000_i1457" type="#_x0000_t75" style="width:140.65pt;height:19.25pt">
            <v:imagedata r:id="rId372" o:title=""/>
          </v:shape>
        </w:pict>
      </w:r>
    </w:p>
    <w:p w14:paraId="060A9D95" w14:textId="77777777" w:rsidR="009F7A98" w:rsidRDefault="000429A3" w:rsidP="00761093">
      <w:pPr>
        <w:pStyle w:val="B3"/>
      </w:pPr>
      <w:r>
        <w:rPr>
          <w:position w:val="-10"/>
        </w:rPr>
        <w:pict w14:anchorId="6CEFEE49">
          <v:shape id="_x0000_i1458" type="#_x0000_t75" style="width:91.25pt;height:16.75pt">
            <v:imagedata r:id="rId369" o:title=""/>
          </v:shape>
        </w:pict>
      </w:r>
    </w:p>
    <w:p w14:paraId="604C14B9" w14:textId="77777777" w:rsidR="009F7A98" w:rsidRDefault="009F7A98" w:rsidP="00761093">
      <w:pPr>
        <w:pStyle w:val="B2"/>
      </w:pPr>
      <w:r>
        <w:t>end if</w:t>
      </w:r>
    </w:p>
    <w:p w14:paraId="61C3F4DE" w14:textId="77777777" w:rsidR="009F7A98" w:rsidRDefault="000429A3" w:rsidP="00761093">
      <w:pPr>
        <w:pStyle w:val="B1"/>
      </w:pPr>
      <w:r>
        <w:rPr>
          <w:position w:val="-6"/>
        </w:rPr>
        <w:pict w14:anchorId="4B954E38">
          <v:shape id="_x0000_i1459" type="#_x0000_t75" style="width:37.65pt;height:13.4pt">
            <v:imagedata r:id="rId373" o:title=""/>
          </v:shape>
        </w:pict>
      </w:r>
    </w:p>
    <w:p w14:paraId="3595C58F" w14:textId="77777777" w:rsidR="009F7A98" w:rsidRDefault="009F7A98" w:rsidP="00761093">
      <w:r>
        <w:t>end while</w:t>
      </w:r>
    </w:p>
    <w:p w14:paraId="4DC8E1C7" w14:textId="77777777" w:rsidR="009F7A98" w:rsidRDefault="009F7A98" w:rsidP="00473E5A"/>
    <w:p w14:paraId="2E8A7F89"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14:paraId="7A2B85E3" w14:textId="77777777">
        <w:trPr>
          <w:cantSplit/>
          <w:jc w:val="center"/>
        </w:trPr>
        <w:tc>
          <w:tcPr>
            <w:tcW w:w="0" w:type="auto"/>
          </w:tcPr>
          <w:p w14:paraId="124B885C" w14:textId="77777777" w:rsidR="009F7A98" w:rsidRDefault="000429A3">
            <w:pPr>
              <w:pStyle w:val="TAH"/>
              <w:rPr>
                <w:rFonts w:ascii="Times New Roman" w:hAnsi="Times New Roman"/>
                <w:i/>
              </w:rPr>
            </w:pPr>
            <w:r>
              <w:rPr>
                <w:position w:val="-6"/>
              </w:rPr>
              <w:pict w14:anchorId="39E6A32B">
                <v:shape id="_x0000_i1460" type="#_x0000_t75" style="width:7.55pt;height:13.4pt">
                  <v:imagedata r:id="rId374" o:title=""/>
                </v:shape>
              </w:pict>
            </w:r>
          </w:p>
        </w:tc>
        <w:tc>
          <w:tcPr>
            <w:tcW w:w="0" w:type="auto"/>
          </w:tcPr>
          <w:p w14:paraId="76BADFE0" w14:textId="77777777" w:rsidR="009F7A98" w:rsidRDefault="000429A3">
            <w:pPr>
              <w:pStyle w:val="TAH"/>
            </w:pPr>
            <w:r>
              <w:rPr>
                <w:position w:val="-12"/>
              </w:rPr>
              <w:pict w14:anchorId="600E86E1">
                <v:shape id="_x0000_i1461" type="#_x0000_t75" style="width:104.65pt;height:19.25pt">
                  <v:imagedata r:id="rId375" o:title=""/>
                </v:shape>
              </w:pict>
            </w:r>
          </w:p>
        </w:tc>
      </w:tr>
      <w:tr w:rsidR="009F7A98" w14:paraId="12F2A496" w14:textId="77777777">
        <w:trPr>
          <w:cantSplit/>
          <w:jc w:val="center"/>
        </w:trPr>
        <w:tc>
          <w:tcPr>
            <w:tcW w:w="0" w:type="auto"/>
          </w:tcPr>
          <w:p w14:paraId="72BC5CDC" w14:textId="77777777" w:rsidR="009F7A98" w:rsidRDefault="009F7A98">
            <w:pPr>
              <w:pStyle w:val="TAC"/>
            </w:pPr>
            <w:r>
              <w:t>0</w:t>
            </w:r>
          </w:p>
        </w:tc>
        <w:tc>
          <w:tcPr>
            <w:tcW w:w="0" w:type="auto"/>
          </w:tcPr>
          <w:p w14:paraId="3F434674" w14:textId="77777777" w:rsidR="009F7A98" w:rsidRDefault="009F7A98">
            <w:pPr>
              <w:pStyle w:val="TAC"/>
            </w:pPr>
            <w:r>
              <w:t>[1 1 1 1]</w:t>
            </w:r>
          </w:p>
        </w:tc>
      </w:tr>
      <w:tr w:rsidR="009F7A98" w14:paraId="3A2116E8" w14:textId="77777777">
        <w:trPr>
          <w:cantSplit/>
          <w:jc w:val="center"/>
        </w:trPr>
        <w:tc>
          <w:tcPr>
            <w:tcW w:w="0" w:type="auto"/>
          </w:tcPr>
          <w:p w14:paraId="01A0DD2C" w14:textId="77777777" w:rsidR="009F7A98" w:rsidRDefault="009F7A98">
            <w:pPr>
              <w:pStyle w:val="TAC"/>
            </w:pPr>
            <w:r>
              <w:t>1</w:t>
            </w:r>
          </w:p>
        </w:tc>
        <w:tc>
          <w:tcPr>
            <w:tcW w:w="0" w:type="auto"/>
          </w:tcPr>
          <w:p w14:paraId="135189D3" w14:textId="77777777" w:rsidR="009F7A98" w:rsidRDefault="009F7A98">
            <w:pPr>
              <w:pStyle w:val="TAC"/>
            </w:pPr>
            <w:r>
              <w:t>[1 0 1 0]</w:t>
            </w:r>
          </w:p>
        </w:tc>
      </w:tr>
      <w:tr w:rsidR="009F7A98" w14:paraId="046C74CB" w14:textId="77777777">
        <w:trPr>
          <w:cantSplit/>
          <w:jc w:val="center"/>
        </w:trPr>
        <w:tc>
          <w:tcPr>
            <w:tcW w:w="0" w:type="auto"/>
          </w:tcPr>
          <w:p w14:paraId="22788A8D" w14:textId="77777777" w:rsidR="009F7A98" w:rsidRDefault="009F7A98">
            <w:pPr>
              <w:pStyle w:val="TAC"/>
            </w:pPr>
            <w:r>
              <w:t>2</w:t>
            </w:r>
          </w:p>
        </w:tc>
        <w:tc>
          <w:tcPr>
            <w:tcW w:w="0" w:type="auto"/>
          </w:tcPr>
          <w:p w14:paraId="0568114D" w14:textId="77777777" w:rsidR="009F7A98" w:rsidRDefault="009F7A98">
            <w:pPr>
              <w:pStyle w:val="TAC"/>
            </w:pPr>
            <w:r>
              <w:t>[1 1 0 0]</w:t>
            </w:r>
          </w:p>
        </w:tc>
      </w:tr>
      <w:tr w:rsidR="009F7A98" w14:paraId="076163D5" w14:textId="77777777">
        <w:trPr>
          <w:cantSplit/>
          <w:jc w:val="center"/>
        </w:trPr>
        <w:tc>
          <w:tcPr>
            <w:tcW w:w="0" w:type="auto"/>
          </w:tcPr>
          <w:p w14:paraId="4FC93D9A" w14:textId="77777777" w:rsidR="009F7A98" w:rsidRDefault="009F7A98">
            <w:pPr>
              <w:pStyle w:val="TAC"/>
            </w:pPr>
            <w:r>
              <w:t>3</w:t>
            </w:r>
          </w:p>
        </w:tc>
        <w:tc>
          <w:tcPr>
            <w:tcW w:w="0" w:type="auto"/>
          </w:tcPr>
          <w:p w14:paraId="764D1D13" w14:textId="77777777" w:rsidR="009F7A98" w:rsidRDefault="009F7A98">
            <w:pPr>
              <w:pStyle w:val="TAC"/>
            </w:pPr>
            <w:r>
              <w:t>[1 0 0 1]</w:t>
            </w:r>
          </w:p>
        </w:tc>
      </w:tr>
    </w:tbl>
    <w:p w14:paraId="3E3F94A8" w14:textId="77777777" w:rsidR="009F7A98" w:rsidRDefault="009F7A98"/>
    <w:p w14:paraId="2836C64D"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0429A3">
        <w:rPr>
          <w:position w:val="-20"/>
        </w:rPr>
        <w:pict w14:anchorId="285952E9">
          <v:shape id="_x0000_i1462" type="#_x0000_t75" style="width:94.6pt;height:22.6pt">
            <v:imagedata r:id="rId376" o:title=""/>
          </v:shape>
        </w:pict>
      </w:r>
      <w:r w:rsidR="009F7A98">
        <w:t xml:space="preserve">, where </w:t>
      </w:r>
      <w:r w:rsidR="000429A3">
        <w:rPr>
          <w:position w:val="-16"/>
        </w:rPr>
        <w:pict w14:anchorId="05CE8113">
          <v:shape id="_x0000_i1463" type="#_x0000_t75" style="width:25.1pt;height:20.95pt">
            <v:imagedata r:id="rId377" o:title=""/>
          </v:shape>
        </w:pict>
      </w:r>
      <w:r>
        <w:t xml:space="preserve">, </w:t>
      </w:r>
      <w:r w:rsidR="000429A3">
        <w:rPr>
          <w:position w:val="-10"/>
        </w:rPr>
        <w:pict w14:anchorId="5E3A73DE">
          <v:shape id="_x0000_i1464" type="#_x0000_t75" style="width:70.35pt;height:15.05pt">
            <v:imagedata r:id="rId378" o:title=""/>
          </v:shape>
        </w:pict>
      </w:r>
      <w:r>
        <w:t xml:space="preserve"> are column vectors of length </w:t>
      </w:r>
      <w:r w:rsidR="000429A3">
        <w:rPr>
          <w:position w:val="-10"/>
        </w:rPr>
        <w:pict w14:anchorId="037BEDCF">
          <v:shape id="_x0000_i1465" type="#_x0000_t75" style="width:42.7pt;height:15.05pt">
            <v:imagedata r:id="rId379" o:title=""/>
          </v:shape>
        </w:pict>
      </w:r>
      <w:r>
        <w:t xml:space="preserve"> and where </w:t>
      </w:r>
      <w:r w:rsidR="000429A3">
        <w:rPr>
          <w:position w:val="-10"/>
        </w:rPr>
        <w:pict w14:anchorId="445ECFBA">
          <v:shape id="_x0000_i1466" type="#_x0000_t75" style="width:81.2pt;height:15.05pt">
            <v:imagedata r:id="rId380" o:title=""/>
          </v:shape>
        </w:pict>
      </w:r>
      <w:r>
        <w:t xml:space="preserve"> </w:t>
      </w:r>
      <w:r w:rsidR="009F7A98">
        <w:t>is obtained as follows:</w:t>
      </w:r>
    </w:p>
    <w:p w14:paraId="58624692" w14:textId="77777777" w:rsidR="009F7A98" w:rsidRDefault="009F7A98">
      <w:r>
        <w:lastRenderedPageBreak/>
        <w:t xml:space="preserve">Set </w:t>
      </w:r>
      <w:r>
        <w:rPr>
          <w:i/>
        </w:rPr>
        <w:t>i,</w:t>
      </w:r>
      <w:r w:rsidR="00B423F0">
        <w:rPr>
          <w:i/>
        </w:rPr>
        <w:t xml:space="preserve"> </w:t>
      </w:r>
      <w:r>
        <w:rPr>
          <w:i/>
        </w:rPr>
        <w:t xml:space="preserve">k </w:t>
      </w:r>
      <w:r>
        <w:t>to 0</w:t>
      </w:r>
    </w:p>
    <w:p w14:paraId="4D3A3DA2" w14:textId="77777777" w:rsidR="009F7A98" w:rsidRDefault="009F7A98">
      <w:r>
        <w:t xml:space="preserve">while </w:t>
      </w:r>
      <w:r w:rsidR="000429A3">
        <w:rPr>
          <w:position w:val="-10"/>
        </w:rPr>
        <w:pict w14:anchorId="0453EEE3">
          <v:shape id="_x0000_i1467" type="#_x0000_t75" style="width:37.65pt;height:14.25pt">
            <v:imagedata r:id="rId366" o:title=""/>
          </v:shape>
        </w:pict>
      </w:r>
    </w:p>
    <w:p w14:paraId="4E5B4D96" w14:textId="77777777" w:rsidR="007B2537" w:rsidRDefault="000429A3" w:rsidP="00B423F0">
      <w:pPr>
        <w:pStyle w:val="B1"/>
      </w:pPr>
      <w:r>
        <w:rPr>
          <w:position w:val="-16"/>
        </w:rPr>
        <w:pict w14:anchorId="2300258D">
          <v:shape id="_x0000_i1468" type="#_x0000_t75" style="width:100.45pt;height:20.95pt">
            <v:imagedata r:id="rId381" o:title=""/>
          </v:shape>
        </w:pict>
      </w:r>
      <w:r w:rsidR="007B2537">
        <w:t xml:space="preserve"> -- temporary row vector </w:t>
      </w:r>
    </w:p>
    <w:p w14:paraId="1FBC5640" w14:textId="77777777" w:rsidR="007B2537" w:rsidRDefault="000429A3" w:rsidP="00B423F0">
      <w:pPr>
        <w:pStyle w:val="B1"/>
      </w:pPr>
      <w:r>
        <w:rPr>
          <w:position w:val="-16"/>
        </w:rPr>
        <w:pict w14:anchorId="57AD56B5">
          <v:shape id="_x0000_i1469" type="#_x0000_t75" style="width:100.45pt;height:34.35pt">
            <v:imagedata r:id="rId382" o:title=""/>
          </v:shape>
        </w:pict>
      </w:r>
      <w:r w:rsidR="007B2537">
        <w:t xml:space="preserve"> -- replicating the row vector </w:t>
      </w:r>
      <w:r>
        <w:rPr>
          <w:position w:val="-16"/>
        </w:rPr>
        <w:pict w14:anchorId="2FE43858">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14:paraId="1745982A" w14:textId="77777777" w:rsidR="009F7A98" w:rsidRDefault="000429A3" w:rsidP="00B423F0">
      <w:pPr>
        <w:pStyle w:val="B1"/>
      </w:pPr>
      <w:r>
        <w:rPr>
          <w:position w:val="-10"/>
        </w:rPr>
        <w:pict w14:anchorId="61525298">
          <v:shape id="_x0000_i1471" type="#_x0000_t75" style="width:40.2pt;height:15.05pt">
            <v:imagedata r:id="rId384" o:title=""/>
          </v:shape>
        </w:pict>
      </w:r>
    </w:p>
    <w:p w14:paraId="63EB3E99" w14:textId="77777777" w:rsidR="009F7A98" w:rsidRDefault="000429A3" w:rsidP="00B423F0">
      <w:pPr>
        <w:pStyle w:val="B1"/>
      </w:pPr>
      <w:r>
        <w:rPr>
          <w:position w:val="-6"/>
        </w:rPr>
        <w:pict w14:anchorId="2E378E20">
          <v:shape id="_x0000_i1472" type="#_x0000_t75" style="width:37.65pt;height:13.4pt">
            <v:imagedata r:id="rId385" o:title=""/>
          </v:shape>
        </w:pict>
      </w:r>
    </w:p>
    <w:p w14:paraId="52CD6E64" w14:textId="77777777" w:rsidR="009F7A98" w:rsidRDefault="009F7A98">
      <w:r>
        <w:t>end while</w:t>
      </w:r>
    </w:p>
    <w:p w14:paraId="2E10C101" w14:textId="77777777" w:rsidR="007B2537" w:rsidRDefault="007B2537" w:rsidP="007B2537">
      <w:r>
        <w:t xml:space="preserve">where </w:t>
      </w:r>
      <w:r w:rsidR="000429A3">
        <w:rPr>
          <w:position w:val="-10"/>
        </w:rPr>
        <w:pict w14:anchorId="24543399">
          <v:shape id="_x0000_i1473" type="#_x0000_t75" style="width:16.75pt;height:15.05pt">
            <v:imagedata r:id="rId386" o:title=""/>
          </v:shape>
        </w:pict>
      </w:r>
      <w:r>
        <w:t xml:space="preserve"> is the number of layers onto which the UL-SCH transport block is mapped.</w:t>
      </w:r>
    </w:p>
    <w:p w14:paraId="53C91290"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63D9F7ED"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C09223A"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572F0D3"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658D9BC0"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049D116F" w14:textId="77777777" w:rsidR="00C1297B" w:rsidRPr="00783544" w:rsidRDefault="0096201F" w:rsidP="00C85571">
      <w:pPr>
        <w:pStyle w:val="B2"/>
      </w:pPr>
      <w:r>
        <w:t>-</w:t>
      </w:r>
      <w:r>
        <w:tab/>
      </w:r>
      <w:r w:rsidR="00C1297B" w:rsidRPr="00783544">
        <w:t>Else,</w:t>
      </w:r>
    </w:p>
    <w:p w14:paraId="18B28C6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14C0B398" w14:textId="7777777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3FB68AD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58F90B8F" w14:textId="77777777"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653D424A" w14:textId="77777777"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7A250CD0"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7A697208" w14:textId="77777777"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A48A174" w14:textId="77777777"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F66C56C" w14:textId="77777777"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74B07162" w14:textId="77777777"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2FFAC2CD"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420FF23D"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78CCD7BD"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57D55BC" w14:textId="77777777"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144EF2AE"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33C0A779" w14:textId="77777777"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00E59185"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020C5684"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2E5FA61A"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2673EF80" w14:textId="77777777"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48B7C798" w14:textId="77777777"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70FC5B" w14:textId="77777777"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028E010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1CCA5ECF"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1AA3E8F2"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1D2C49CF" w14:textId="77777777" w:rsidR="009F7A98" w:rsidRDefault="0096201F" w:rsidP="00C85571">
      <w:pPr>
        <w:pStyle w:val="B1"/>
      </w:pPr>
      <w:r>
        <w:lastRenderedPageBreak/>
        <w:t>-</w:t>
      </w:r>
      <w:r>
        <w:tab/>
      </w:r>
      <w:r w:rsidR="009F7A98">
        <w:t xml:space="preserve">If RI feedback consists of 1-bit of information, i.e., </w:t>
      </w:r>
      <w:r w:rsidR="000429A3">
        <w:rPr>
          <w:position w:val="-10"/>
        </w:rPr>
        <w:pict w14:anchorId="4D4C437B">
          <v:shape id="_x0000_i1474" type="#_x0000_t75" style="width:25.1pt;height:18.4pt">
            <v:imagedata r:id="rId387" o:title=""/>
          </v:shape>
        </w:pict>
      </w:r>
      <w:r w:rsidR="009F7A98">
        <w:t xml:space="preserve">, it is first encoded according to Table 5.2.2.6-3. The </w:t>
      </w:r>
      <w:r w:rsidR="000429A3">
        <w:rPr>
          <w:position w:val="-10"/>
        </w:rPr>
        <w:pict w14:anchorId="01C5A9CB">
          <v:shape id="_x0000_i1475" type="#_x0000_t75" style="width:25.1pt;height:18.4pt">
            <v:imagedata r:id="rId387" o:title=""/>
          </v:shape>
        </w:pict>
      </w:r>
      <w:r w:rsidR="009F7A98">
        <w:t xml:space="preserve"> to RI mapping is given by Table 5.2.2.6-5.</w:t>
      </w:r>
    </w:p>
    <w:p w14:paraId="47183F06" w14:textId="77777777" w:rsidR="009F7A98" w:rsidRDefault="0096201F" w:rsidP="00C85571">
      <w:pPr>
        <w:pStyle w:val="B1"/>
      </w:pPr>
      <w:r>
        <w:t>-</w:t>
      </w:r>
      <w:r>
        <w:tab/>
      </w:r>
      <w:r w:rsidR="009F7A98">
        <w:t xml:space="preserve">If RI feedback consists of 2-bits of information, i.e., </w:t>
      </w:r>
      <w:r w:rsidR="000429A3">
        <w:rPr>
          <w:position w:val="-10"/>
        </w:rPr>
        <w:pict w14:anchorId="170F77A3">
          <v:shape id="_x0000_i1476" type="#_x0000_t75" style="width:43.55pt;height:18.4pt">
            <v:imagedata r:id="rId388" o:title=""/>
          </v:shape>
        </w:pict>
      </w:r>
      <w:r w:rsidR="009F7A98">
        <w:rPr>
          <w:rFonts w:hint="eastAsia"/>
          <w:lang w:eastAsia="ko-KR"/>
        </w:rPr>
        <w:t xml:space="preserve"> with </w:t>
      </w:r>
      <w:r w:rsidR="000429A3">
        <w:rPr>
          <w:position w:val="-12"/>
        </w:rPr>
        <w:pict w14:anchorId="476D661C">
          <v:shape id="_x0000_i1477" type="#_x0000_t75" style="width:18.4pt;height:19.25pt">
            <v:imagedata r:id="rId389" o:title=""/>
          </v:shape>
        </w:pict>
      </w:r>
      <w:r w:rsidR="009F7A98">
        <w:rPr>
          <w:rFonts w:hint="eastAsia"/>
          <w:lang w:eastAsia="ko-KR"/>
        </w:rPr>
        <w:t xml:space="preserve"> corresponding to MSB of 2-bit input and </w:t>
      </w:r>
      <w:r w:rsidR="000429A3">
        <w:rPr>
          <w:position w:val="-10"/>
        </w:rPr>
        <w:pict w14:anchorId="4AF30C00">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0429A3">
        <w:rPr>
          <w:position w:val="-10"/>
        </w:rPr>
        <w:pict w14:anchorId="69202EF2">
          <v:shape id="_x0000_i1479" type="#_x0000_t75" style="width:103pt;height:16.75pt">
            <v:imagedata r:id="rId391" o:title=""/>
          </v:shape>
        </w:pict>
      </w:r>
      <w:r w:rsidR="009F7A98">
        <w:t xml:space="preserve">. The </w:t>
      </w:r>
      <w:r w:rsidR="000429A3">
        <w:rPr>
          <w:position w:val="-10"/>
        </w:rPr>
        <w:pict w14:anchorId="12B5D6AE">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0836A532"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75E6894" w14:textId="77777777" w:rsidTr="00382E1D">
        <w:trPr>
          <w:cantSplit/>
          <w:jc w:val="center"/>
        </w:trPr>
        <w:tc>
          <w:tcPr>
            <w:tcW w:w="1748" w:type="dxa"/>
            <w:vAlign w:val="center"/>
          </w:tcPr>
          <w:p w14:paraId="336C24BD"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56CA3BA1" w14:textId="77777777" w:rsidR="009F7A98" w:rsidRDefault="009F7A98">
            <w:pPr>
              <w:pStyle w:val="TAH"/>
            </w:pPr>
            <w:r>
              <w:t>Encoded RI</w:t>
            </w:r>
          </w:p>
        </w:tc>
      </w:tr>
      <w:tr w:rsidR="009F7A98" w14:paraId="7C8FC849" w14:textId="77777777" w:rsidTr="00382E1D">
        <w:trPr>
          <w:cantSplit/>
          <w:jc w:val="center"/>
        </w:trPr>
        <w:tc>
          <w:tcPr>
            <w:tcW w:w="1748" w:type="dxa"/>
            <w:vAlign w:val="center"/>
          </w:tcPr>
          <w:p w14:paraId="6BDECE7A" w14:textId="77777777" w:rsidR="009F7A98" w:rsidRDefault="009F7A98">
            <w:pPr>
              <w:pStyle w:val="TAC"/>
            </w:pPr>
            <w:r>
              <w:t>2</w:t>
            </w:r>
          </w:p>
        </w:tc>
        <w:tc>
          <w:tcPr>
            <w:tcW w:w="2070" w:type="dxa"/>
            <w:vAlign w:val="center"/>
          </w:tcPr>
          <w:p w14:paraId="5DA420EB" w14:textId="77777777" w:rsidR="009F7A98" w:rsidRDefault="000429A3">
            <w:pPr>
              <w:pStyle w:val="TAC"/>
            </w:pPr>
            <w:r>
              <w:rPr>
                <w:position w:val="-12"/>
              </w:rPr>
              <w:pict w14:anchorId="64F97FBD">
                <v:shape id="_x0000_i1481" type="#_x0000_t75" style="width:31.8pt;height:16.75pt">
                  <v:imagedata r:id="rId392" o:title=""/>
                </v:shape>
              </w:pict>
            </w:r>
          </w:p>
        </w:tc>
      </w:tr>
      <w:tr w:rsidR="009F7A98" w14:paraId="16C61FDA" w14:textId="77777777" w:rsidTr="00382E1D">
        <w:trPr>
          <w:cantSplit/>
          <w:jc w:val="center"/>
        </w:trPr>
        <w:tc>
          <w:tcPr>
            <w:tcW w:w="1748" w:type="dxa"/>
            <w:vAlign w:val="center"/>
          </w:tcPr>
          <w:p w14:paraId="33038E75" w14:textId="77777777" w:rsidR="009F7A98" w:rsidRDefault="009F7A98">
            <w:pPr>
              <w:pStyle w:val="TAC"/>
            </w:pPr>
            <w:r>
              <w:t>4</w:t>
            </w:r>
          </w:p>
        </w:tc>
        <w:tc>
          <w:tcPr>
            <w:tcW w:w="2070" w:type="dxa"/>
            <w:vAlign w:val="center"/>
          </w:tcPr>
          <w:p w14:paraId="2A7CF4BF" w14:textId="77777777" w:rsidR="009F7A98" w:rsidRDefault="000429A3">
            <w:pPr>
              <w:pStyle w:val="TAC"/>
            </w:pPr>
            <w:r>
              <w:rPr>
                <w:position w:val="-12"/>
              </w:rPr>
              <w:pict w14:anchorId="52A66E25">
                <v:shape id="_x0000_i1482" type="#_x0000_t75" style="width:47.7pt;height:16.75pt">
                  <v:imagedata r:id="rId393" o:title=""/>
                </v:shape>
              </w:pict>
            </w:r>
          </w:p>
        </w:tc>
      </w:tr>
      <w:tr w:rsidR="009F7A98" w14:paraId="511E14D4" w14:textId="77777777" w:rsidTr="00382E1D">
        <w:trPr>
          <w:cantSplit/>
          <w:jc w:val="center"/>
        </w:trPr>
        <w:tc>
          <w:tcPr>
            <w:tcW w:w="1748" w:type="dxa"/>
            <w:vAlign w:val="center"/>
          </w:tcPr>
          <w:p w14:paraId="49C0A737" w14:textId="77777777" w:rsidR="009F7A98" w:rsidRDefault="009F7A98">
            <w:pPr>
              <w:pStyle w:val="TAC"/>
            </w:pPr>
            <w:r>
              <w:t>6</w:t>
            </w:r>
          </w:p>
        </w:tc>
        <w:tc>
          <w:tcPr>
            <w:tcW w:w="2070" w:type="dxa"/>
            <w:vAlign w:val="center"/>
          </w:tcPr>
          <w:p w14:paraId="7EDBCB95" w14:textId="77777777" w:rsidR="009F7A98" w:rsidRDefault="000429A3">
            <w:pPr>
              <w:pStyle w:val="TAC"/>
            </w:pPr>
            <w:r>
              <w:rPr>
                <w:position w:val="-12"/>
              </w:rPr>
              <w:pict w14:anchorId="55DC5E47">
                <v:shape id="_x0000_i1483" type="#_x0000_t75" style="width:68.65pt;height:16.75pt">
                  <v:imagedata r:id="rId394" o:title=""/>
                </v:shape>
              </w:pict>
            </w:r>
          </w:p>
        </w:tc>
      </w:tr>
      <w:tr w:rsidR="00C95E3C" w14:paraId="0629B236"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A11F30B"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6DA5A14B" w14:textId="77777777" w:rsidR="00C95E3C" w:rsidRDefault="000429A3" w:rsidP="000458B7">
            <w:pPr>
              <w:pStyle w:val="TAC"/>
            </w:pPr>
            <w:r>
              <w:pict w14:anchorId="0219A5A9">
                <v:shape id="_x0000_i1484" type="#_x0000_t75" style="width:84.55pt;height:16.75pt">
                  <v:imagedata r:id="rId395" o:title=""/>
                </v:shape>
              </w:pict>
            </w:r>
          </w:p>
        </w:tc>
      </w:tr>
    </w:tbl>
    <w:p w14:paraId="08A66DC1" w14:textId="77777777" w:rsidR="009F7A98" w:rsidRDefault="009F7A98"/>
    <w:p w14:paraId="73CD3810"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0EC6FD01" w14:textId="77777777" w:rsidTr="00382E1D">
        <w:trPr>
          <w:cantSplit/>
          <w:jc w:val="center"/>
        </w:trPr>
        <w:tc>
          <w:tcPr>
            <w:tcW w:w="1748" w:type="dxa"/>
            <w:vAlign w:val="center"/>
          </w:tcPr>
          <w:p w14:paraId="22ECAB6F"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6C799145" w14:textId="77777777" w:rsidR="009F7A98" w:rsidRDefault="009F7A98">
            <w:pPr>
              <w:pStyle w:val="TAH"/>
            </w:pPr>
            <w:r>
              <w:t>Encoded RI</w:t>
            </w:r>
          </w:p>
        </w:tc>
      </w:tr>
      <w:tr w:rsidR="009F7A98" w14:paraId="78E7A90F" w14:textId="77777777" w:rsidTr="00382E1D">
        <w:trPr>
          <w:cantSplit/>
          <w:jc w:val="center"/>
        </w:trPr>
        <w:tc>
          <w:tcPr>
            <w:tcW w:w="1748" w:type="dxa"/>
            <w:vAlign w:val="center"/>
          </w:tcPr>
          <w:p w14:paraId="02E4C970" w14:textId="77777777" w:rsidR="009F7A98" w:rsidRDefault="009F7A98">
            <w:pPr>
              <w:pStyle w:val="TAC"/>
            </w:pPr>
            <w:r>
              <w:t>2</w:t>
            </w:r>
          </w:p>
        </w:tc>
        <w:tc>
          <w:tcPr>
            <w:tcW w:w="5521" w:type="dxa"/>
            <w:vAlign w:val="center"/>
          </w:tcPr>
          <w:p w14:paraId="1E107866" w14:textId="77777777" w:rsidR="009F7A98" w:rsidRDefault="000429A3">
            <w:pPr>
              <w:pStyle w:val="TAC"/>
            </w:pPr>
            <w:r>
              <w:rPr>
                <w:position w:val="-10"/>
              </w:rPr>
              <w:pict w14:anchorId="2CF4EC08">
                <v:shape id="_x0000_i1485" type="#_x0000_t75" style="width:117.2pt;height:18.4pt">
                  <v:imagedata r:id="rId396" o:title=""/>
                </v:shape>
              </w:pict>
            </w:r>
          </w:p>
        </w:tc>
      </w:tr>
      <w:tr w:rsidR="009F7A98" w14:paraId="30F7161F" w14:textId="77777777" w:rsidTr="00382E1D">
        <w:trPr>
          <w:cantSplit/>
          <w:jc w:val="center"/>
        </w:trPr>
        <w:tc>
          <w:tcPr>
            <w:tcW w:w="1748" w:type="dxa"/>
            <w:vAlign w:val="center"/>
          </w:tcPr>
          <w:p w14:paraId="6A4DAAA5" w14:textId="77777777" w:rsidR="009F7A98" w:rsidRDefault="009F7A98">
            <w:pPr>
              <w:pStyle w:val="TAC"/>
            </w:pPr>
            <w:r>
              <w:t>4</w:t>
            </w:r>
          </w:p>
        </w:tc>
        <w:tc>
          <w:tcPr>
            <w:tcW w:w="5521" w:type="dxa"/>
            <w:vAlign w:val="center"/>
          </w:tcPr>
          <w:p w14:paraId="40986212" w14:textId="77777777" w:rsidR="009F7A98" w:rsidRDefault="000429A3">
            <w:pPr>
              <w:pStyle w:val="TAC"/>
            </w:pPr>
            <w:r>
              <w:rPr>
                <w:position w:val="-10"/>
              </w:rPr>
              <w:pict w14:anchorId="4B0FCC1E">
                <v:shape id="_x0000_i1486" type="#_x0000_t75" style="width:163.25pt;height:18.4pt">
                  <v:imagedata r:id="rId397" o:title=""/>
                </v:shape>
              </w:pict>
            </w:r>
          </w:p>
        </w:tc>
      </w:tr>
      <w:tr w:rsidR="009F7A98" w14:paraId="433FC77F" w14:textId="77777777" w:rsidTr="00382E1D">
        <w:trPr>
          <w:cantSplit/>
          <w:jc w:val="center"/>
        </w:trPr>
        <w:tc>
          <w:tcPr>
            <w:tcW w:w="1748" w:type="dxa"/>
            <w:vAlign w:val="center"/>
          </w:tcPr>
          <w:p w14:paraId="121864FA" w14:textId="77777777" w:rsidR="009F7A98" w:rsidRDefault="009F7A98">
            <w:pPr>
              <w:pStyle w:val="TAC"/>
            </w:pPr>
            <w:r>
              <w:t>6</w:t>
            </w:r>
          </w:p>
        </w:tc>
        <w:tc>
          <w:tcPr>
            <w:tcW w:w="5521" w:type="dxa"/>
            <w:vAlign w:val="center"/>
          </w:tcPr>
          <w:p w14:paraId="4CE689C2" w14:textId="77777777" w:rsidR="009F7A98" w:rsidRDefault="000429A3">
            <w:pPr>
              <w:pStyle w:val="TAC"/>
            </w:pPr>
            <w:r>
              <w:rPr>
                <w:position w:val="-10"/>
              </w:rPr>
              <w:pict w14:anchorId="38168A3E">
                <v:shape id="_x0000_i1487" type="#_x0000_t75" style="width:212.65pt;height:18.4pt">
                  <v:imagedata r:id="rId398" o:title=""/>
                </v:shape>
              </w:pict>
            </w:r>
          </w:p>
        </w:tc>
      </w:tr>
      <w:tr w:rsidR="00C95E3C" w14:paraId="2AF2B63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00D51BD2"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0A99021D" w14:textId="77777777" w:rsidR="00C95E3C" w:rsidRDefault="000429A3" w:rsidP="000458B7">
            <w:pPr>
              <w:pStyle w:val="TAC"/>
            </w:pPr>
            <w:r>
              <w:pict w14:anchorId="53C24337">
                <v:shape id="_x0000_i1488" type="#_x0000_t75" style="width:253.65pt;height:16.75pt">
                  <v:imagedata r:id="rId399" o:title=""/>
                </v:shape>
              </w:pict>
            </w:r>
          </w:p>
        </w:tc>
      </w:tr>
    </w:tbl>
    <w:p w14:paraId="3C44B98D" w14:textId="77777777" w:rsidR="009F7A98" w:rsidRDefault="009F7A98">
      <w:pPr>
        <w:rPr>
          <w:lang w:eastAsia="ko-KR"/>
        </w:rPr>
      </w:pPr>
    </w:p>
    <w:p w14:paraId="338F3173" w14:textId="77777777" w:rsidR="009F7A98" w:rsidRDefault="009F7A98">
      <w:pPr>
        <w:pStyle w:val="TH"/>
      </w:pPr>
      <w:r>
        <w:t xml:space="preserve">Table 5.2.2.6-5: </w:t>
      </w:r>
      <w:r w:rsidR="000429A3">
        <w:rPr>
          <w:position w:val="-12"/>
        </w:rPr>
        <w:pict w14:anchorId="5E9974E3">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589642B8" w14:textId="77777777" w:rsidTr="00382E1D">
        <w:trPr>
          <w:cantSplit/>
          <w:jc w:val="center"/>
        </w:trPr>
        <w:tc>
          <w:tcPr>
            <w:tcW w:w="1748" w:type="dxa"/>
            <w:vAlign w:val="center"/>
          </w:tcPr>
          <w:p w14:paraId="1768D50F" w14:textId="77777777" w:rsidR="009F7A98" w:rsidRDefault="000429A3">
            <w:pPr>
              <w:pStyle w:val="TAH"/>
              <w:rPr>
                <w:rFonts w:ascii="Times New Roman" w:hAnsi="Times New Roman"/>
                <w:i/>
              </w:rPr>
            </w:pPr>
            <w:r>
              <w:rPr>
                <w:position w:val="-12"/>
              </w:rPr>
              <w:pict w14:anchorId="4026157C">
                <v:shape id="_x0000_i1490" type="#_x0000_t75" style="width:18.4pt;height:19.25pt">
                  <v:imagedata r:id="rId401" o:title=""/>
                </v:shape>
              </w:pict>
            </w:r>
          </w:p>
        </w:tc>
        <w:tc>
          <w:tcPr>
            <w:tcW w:w="2070" w:type="dxa"/>
            <w:vAlign w:val="center"/>
          </w:tcPr>
          <w:p w14:paraId="2BC2507B" w14:textId="77777777" w:rsidR="009F7A98" w:rsidRDefault="009F7A98">
            <w:pPr>
              <w:pStyle w:val="TAH"/>
            </w:pPr>
            <w:r>
              <w:t>RI</w:t>
            </w:r>
          </w:p>
        </w:tc>
      </w:tr>
      <w:tr w:rsidR="009F7A98" w14:paraId="04F87B37" w14:textId="77777777" w:rsidTr="00382E1D">
        <w:trPr>
          <w:cantSplit/>
          <w:jc w:val="center"/>
        </w:trPr>
        <w:tc>
          <w:tcPr>
            <w:tcW w:w="1748" w:type="dxa"/>
            <w:vAlign w:val="center"/>
          </w:tcPr>
          <w:p w14:paraId="178A63FD" w14:textId="77777777" w:rsidR="009F7A98" w:rsidRDefault="009F7A98">
            <w:pPr>
              <w:pStyle w:val="TAC"/>
            </w:pPr>
            <w:r>
              <w:t>0</w:t>
            </w:r>
          </w:p>
        </w:tc>
        <w:tc>
          <w:tcPr>
            <w:tcW w:w="2070" w:type="dxa"/>
            <w:vAlign w:val="center"/>
          </w:tcPr>
          <w:p w14:paraId="332A9DE7" w14:textId="77777777" w:rsidR="009F7A98" w:rsidRDefault="009F7A98">
            <w:pPr>
              <w:pStyle w:val="TAC"/>
            </w:pPr>
            <w:r>
              <w:t>1</w:t>
            </w:r>
          </w:p>
        </w:tc>
      </w:tr>
      <w:tr w:rsidR="009F7A98" w14:paraId="57762062" w14:textId="77777777" w:rsidTr="00382E1D">
        <w:trPr>
          <w:cantSplit/>
          <w:jc w:val="center"/>
        </w:trPr>
        <w:tc>
          <w:tcPr>
            <w:tcW w:w="1748" w:type="dxa"/>
            <w:vAlign w:val="center"/>
          </w:tcPr>
          <w:p w14:paraId="4B9BADB8" w14:textId="77777777" w:rsidR="009F7A98" w:rsidRDefault="009F7A98">
            <w:pPr>
              <w:pStyle w:val="TAC"/>
            </w:pPr>
            <w:r>
              <w:t>1</w:t>
            </w:r>
          </w:p>
        </w:tc>
        <w:tc>
          <w:tcPr>
            <w:tcW w:w="2070" w:type="dxa"/>
            <w:vAlign w:val="center"/>
          </w:tcPr>
          <w:p w14:paraId="2E644349" w14:textId="77777777" w:rsidR="009F7A98" w:rsidRDefault="009F7A98">
            <w:pPr>
              <w:pStyle w:val="TAC"/>
            </w:pPr>
            <w:r>
              <w:t>2</w:t>
            </w:r>
          </w:p>
        </w:tc>
      </w:tr>
    </w:tbl>
    <w:p w14:paraId="69C539C6" w14:textId="77777777" w:rsidR="009F7A98" w:rsidRDefault="009F7A98"/>
    <w:p w14:paraId="4E464987" w14:textId="77777777" w:rsidR="009F7A98" w:rsidRDefault="009F7A98">
      <w:pPr>
        <w:pStyle w:val="TH"/>
      </w:pPr>
      <w:r>
        <w:t xml:space="preserve">Table 5.2.2.6-6: </w:t>
      </w:r>
      <w:r w:rsidR="000429A3">
        <w:rPr>
          <w:position w:val="-12"/>
        </w:rPr>
        <w:pict w14:anchorId="10131AE7">
          <v:shape id="_x0000_i1491" type="#_x0000_t75" style="width:18.4pt;height:19.25pt">
            <v:imagedata r:id="rId402" o:title=""/>
          </v:shape>
        </w:pict>
      </w:r>
      <w:r>
        <w:t xml:space="preserve">, </w:t>
      </w:r>
      <w:r w:rsidR="000429A3">
        <w:rPr>
          <w:position w:val="-10"/>
        </w:rPr>
        <w:pict w14:anchorId="47FBD620">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18F018A" w14:textId="77777777" w:rsidTr="00382E1D">
        <w:trPr>
          <w:cantSplit/>
          <w:jc w:val="center"/>
        </w:trPr>
        <w:tc>
          <w:tcPr>
            <w:tcW w:w="1748" w:type="dxa"/>
            <w:vAlign w:val="center"/>
          </w:tcPr>
          <w:p w14:paraId="797FAFC2" w14:textId="77777777" w:rsidR="009F7A98" w:rsidRDefault="000429A3">
            <w:pPr>
              <w:pStyle w:val="TAH"/>
              <w:rPr>
                <w:rFonts w:ascii="Times New Roman" w:hAnsi="Times New Roman"/>
                <w:i/>
              </w:rPr>
            </w:pPr>
            <w:r>
              <w:rPr>
                <w:position w:val="-12"/>
              </w:rPr>
              <w:pict w14:anchorId="23526B09">
                <v:shape id="_x0000_i1493" type="#_x0000_t75" style="width:18.4pt;height:19.25pt">
                  <v:imagedata r:id="rId404" o:title=""/>
                </v:shape>
              </w:pict>
            </w:r>
            <w:r w:rsidR="009F7A98">
              <w:t xml:space="preserve">, </w:t>
            </w:r>
            <w:r>
              <w:rPr>
                <w:position w:val="-10"/>
              </w:rPr>
              <w:pict w14:anchorId="2BE0F0D8">
                <v:shape id="_x0000_i1494" type="#_x0000_t75" style="width:18.4pt;height:18.4pt">
                  <v:imagedata r:id="rId403" o:title=""/>
                </v:shape>
              </w:pict>
            </w:r>
          </w:p>
        </w:tc>
        <w:tc>
          <w:tcPr>
            <w:tcW w:w="2070" w:type="dxa"/>
            <w:vAlign w:val="center"/>
          </w:tcPr>
          <w:p w14:paraId="32869F03" w14:textId="77777777" w:rsidR="009F7A98" w:rsidRDefault="009F7A98">
            <w:pPr>
              <w:pStyle w:val="TAH"/>
            </w:pPr>
            <w:r>
              <w:t>RI</w:t>
            </w:r>
          </w:p>
        </w:tc>
      </w:tr>
      <w:tr w:rsidR="009F7A98" w14:paraId="225E1410" w14:textId="77777777" w:rsidTr="00382E1D">
        <w:trPr>
          <w:cantSplit/>
          <w:jc w:val="center"/>
        </w:trPr>
        <w:tc>
          <w:tcPr>
            <w:tcW w:w="1748" w:type="dxa"/>
            <w:vAlign w:val="center"/>
          </w:tcPr>
          <w:p w14:paraId="163B07F7" w14:textId="77777777" w:rsidR="009F7A98" w:rsidRDefault="009F7A98">
            <w:pPr>
              <w:pStyle w:val="TAC"/>
            </w:pPr>
            <w:r>
              <w:t>0, 0</w:t>
            </w:r>
          </w:p>
        </w:tc>
        <w:tc>
          <w:tcPr>
            <w:tcW w:w="2070" w:type="dxa"/>
            <w:vAlign w:val="center"/>
          </w:tcPr>
          <w:p w14:paraId="71AD59E1" w14:textId="77777777" w:rsidR="009F7A98" w:rsidRDefault="009F7A98">
            <w:pPr>
              <w:pStyle w:val="TAC"/>
            </w:pPr>
            <w:r>
              <w:t>1</w:t>
            </w:r>
          </w:p>
        </w:tc>
      </w:tr>
      <w:tr w:rsidR="009F7A98" w14:paraId="08A15B5B" w14:textId="77777777" w:rsidTr="00382E1D">
        <w:trPr>
          <w:cantSplit/>
          <w:jc w:val="center"/>
        </w:trPr>
        <w:tc>
          <w:tcPr>
            <w:tcW w:w="1748" w:type="dxa"/>
            <w:vAlign w:val="center"/>
          </w:tcPr>
          <w:p w14:paraId="0E345F17" w14:textId="77777777" w:rsidR="009F7A98" w:rsidRDefault="009F7A98">
            <w:pPr>
              <w:pStyle w:val="TAC"/>
            </w:pPr>
            <w:r>
              <w:t>0, 1</w:t>
            </w:r>
          </w:p>
        </w:tc>
        <w:tc>
          <w:tcPr>
            <w:tcW w:w="2070" w:type="dxa"/>
            <w:vAlign w:val="center"/>
          </w:tcPr>
          <w:p w14:paraId="0A30AE74" w14:textId="77777777" w:rsidR="009F7A98" w:rsidRDefault="009F7A98">
            <w:pPr>
              <w:pStyle w:val="TAC"/>
            </w:pPr>
            <w:r>
              <w:t>2</w:t>
            </w:r>
          </w:p>
        </w:tc>
      </w:tr>
      <w:tr w:rsidR="009F7A98" w14:paraId="743AF044" w14:textId="77777777" w:rsidTr="00382E1D">
        <w:trPr>
          <w:cantSplit/>
          <w:jc w:val="center"/>
        </w:trPr>
        <w:tc>
          <w:tcPr>
            <w:tcW w:w="1748" w:type="dxa"/>
            <w:vAlign w:val="center"/>
          </w:tcPr>
          <w:p w14:paraId="313A62EA" w14:textId="77777777" w:rsidR="009F7A98" w:rsidRDefault="009F7A98">
            <w:pPr>
              <w:pStyle w:val="TAC"/>
            </w:pPr>
            <w:r>
              <w:t>1, 0</w:t>
            </w:r>
          </w:p>
        </w:tc>
        <w:tc>
          <w:tcPr>
            <w:tcW w:w="2070" w:type="dxa"/>
            <w:vAlign w:val="center"/>
          </w:tcPr>
          <w:p w14:paraId="27F16EF8" w14:textId="77777777" w:rsidR="009F7A98" w:rsidRDefault="009F7A98">
            <w:pPr>
              <w:pStyle w:val="TAC"/>
            </w:pPr>
            <w:r>
              <w:t>3</w:t>
            </w:r>
          </w:p>
        </w:tc>
      </w:tr>
      <w:tr w:rsidR="009F7A98" w14:paraId="39224AFC" w14:textId="77777777" w:rsidTr="00382E1D">
        <w:trPr>
          <w:cantSplit/>
          <w:jc w:val="center"/>
        </w:trPr>
        <w:tc>
          <w:tcPr>
            <w:tcW w:w="1748" w:type="dxa"/>
            <w:vAlign w:val="center"/>
          </w:tcPr>
          <w:p w14:paraId="1420482F" w14:textId="77777777" w:rsidR="009F7A98" w:rsidRDefault="009F7A98">
            <w:pPr>
              <w:pStyle w:val="TAC"/>
            </w:pPr>
            <w:r>
              <w:t>1, 1</w:t>
            </w:r>
          </w:p>
        </w:tc>
        <w:tc>
          <w:tcPr>
            <w:tcW w:w="2070" w:type="dxa"/>
            <w:vAlign w:val="center"/>
          </w:tcPr>
          <w:p w14:paraId="357DE0B5" w14:textId="77777777" w:rsidR="009F7A98" w:rsidRDefault="009F7A98">
            <w:pPr>
              <w:pStyle w:val="TAC"/>
            </w:pPr>
            <w:r>
              <w:t>4</w:t>
            </w:r>
          </w:p>
        </w:tc>
      </w:tr>
    </w:tbl>
    <w:p w14:paraId="73A3671B" w14:textId="77777777" w:rsidR="003F61E9" w:rsidRPr="003F61E9" w:rsidRDefault="003F61E9" w:rsidP="00E91B67"/>
    <w:p w14:paraId="5EB77489" w14:textId="77777777" w:rsidR="003F61E9" w:rsidRPr="003F61E9" w:rsidRDefault="003F61E9" w:rsidP="00E91B67">
      <w:pPr>
        <w:pStyle w:val="TH"/>
      </w:pPr>
      <w:r w:rsidRPr="003F61E9">
        <w:t>Table 5.2.2.6-6</w:t>
      </w:r>
      <w:r w:rsidRPr="003F61E9">
        <w:rPr>
          <w:rFonts w:hint="eastAsia"/>
        </w:rPr>
        <w:t>A</w:t>
      </w:r>
      <w:r w:rsidRPr="003F61E9">
        <w:t xml:space="preserve">: </w:t>
      </w:r>
      <w:r w:rsidR="000429A3">
        <w:rPr>
          <w:position w:val="-12"/>
        </w:rPr>
        <w:pict w14:anchorId="6F844743">
          <v:shape id="_x0000_i1495" type="#_x0000_t75" style="width:18.4pt;height:19.25pt">
            <v:imagedata r:id="rId402" o:title=""/>
          </v:shape>
        </w:pict>
      </w:r>
      <w:r w:rsidRPr="003F61E9">
        <w:t xml:space="preserve">, </w:t>
      </w:r>
      <w:r w:rsidR="000429A3">
        <w:rPr>
          <w:position w:val="-10"/>
        </w:rPr>
        <w:pict w14:anchorId="40AEC967">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27B8659C" w14:textId="77777777" w:rsidTr="00344661">
        <w:trPr>
          <w:cantSplit/>
          <w:trHeight w:val="622"/>
          <w:jc w:val="center"/>
        </w:trPr>
        <w:tc>
          <w:tcPr>
            <w:tcW w:w="2058" w:type="dxa"/>
            <w:vAlign w:val="center"/>
          </w:tcPr>
          <w:p w14:paraId="3EFEA42E" w14:textId="77777777" w:rsidR="003F61E9" w:rsidRPr="003F61E9" w:rsidRDefault="000429A3" w:rsidP="00E91B67">
            <w:pPr>
              <w:pStyle w:val="TAH"/>
              <w:rPr>
                <w:i/>
              </w:rPr>
            </w:pPr>
            <w:r>
              <w:rPr>
                <w:position w:val="-12"/>
              </w:rPr>
              <w:pict w14:anchorId="0C715C32">
                <v:shape id="_x0000_i1497" type="#_x0000_t75" style="width:18.4pt;height:19.25pt">
                  <v:imagedata r:id="rId404" o:title=""/>
                </v:shape>
              </w:pict>
            </w:r>
            <w:r w:rsidR="003F61E9" w:rsidRPr="003F61E9">
              <w:t xml:space="preserve">, </w:t>
            </w:r>
            <w:r>
              <w:rPr>
                <w:position w:val="-10"/>
              </w:rPr>
              <w:pict w14:anchorId="73EAB397">
                <v:shape id="_x0000_i1498" type="#_x0000_t75" style="width:18.4pt;height:18.4pt">
                  <v:imagedata r:id="rId403" o:title=""/>
                </v:shape>
              </w:pict>
            </w:r>
          </w:p>
        </w:tc>
        <w:tc>
          <w:tcPr>
            <w:tcW w:w="2438" w:type="dxa"/>
          </w:tcPr>
          <w:p w14:paraId="49ED4E94" w14:textId="77777777" w:rsidR="003F61E9" w:rsidRPr="003F61E9" w:rsidRDefault="003F61E9" w:rsidP="00E91B67">
            <w:pPr>
              <w:pStyle w:val="TAH"/>
            </w:pPr>
          </w:p>
          <w:p w14:paraId="2FEC63C0" w14:textId="77777777" w:rsidR="003F61E9" w:rsidRPr="003F61E9" w:rsidRDefault="003F61E9" w:rsidP="00E91B67">
            <w:pPr>
              <w:pStyle w:val="TAH"/>
            </w:pPr>
            <w:r w:rsidRPr="003F61E9">
              <w:rPr>
                <w:rFonts w:hint="eastAsia"/>
              </w:rPr>
              <w:t>RI (CRI = 0 or 1)</w:t>
            </w:r>
          </w:p>
        </w:tc>
        <w:tc>
          <w:tcPr>
            <w:tcW w:w="2438" w:type="dxa"/>
            <w:vAlign w:val="center"/>
          </w:tcPr>
          <w:p w14:paraId="1ABB8A61" w14:textId="77777777" w:rsidR="003F61E9" w:rsidRPr="003F61E9" w:rsidRDefault="003F61E9" w:rsidP="00E91B67">
            <w:pPr>
              <w:pStyle w:val="TAH"/>
            </w:pPr>
            <w:r w:rsidRPr="003F61E9">
              <w:rPr>
                <w:rFonts w:hint="eastAsia"/>
              </w:rPr>
              <w:t>{RI0, RI1} (CRI = 2)</w:t>
            </w:r>
          </w:p>
        </w:tc>
      </w:tr>
      <w:tr w:rsidR="003F61E9" w:rsidRPr="003F61E9" w14:paraId="7822A90C" w14:textId="77777777" w:rsidTr="00344661">
        <w:trPr>
          <w:cantSplit/>
          <w:trHeight w:val="189"/>
          <w:jc w:val="center"/>
        </w:trPr>
        <w:tc>
          <w:tcPr>
            <w:tcW w:w="2058" w:type="dxa"/>
            <w:vAlign w:val="center"/>
          </w:tcPr>
          <w:p w14:paraId="681ED841" w14:textId="77777777" w:rsidR="003F61E9" w:rsidRPr="003F61E9" w:rsidRDefault="003F61E9" w:rsidP="00E91B67">
            <w:pPr>
              <w:pStyle w:val="TAC"/>
            </w:pPr>
            <w:r w:rsidRPr="003F61E9">
              <w:t>0, 0</w:t>
            </w:r>
          </w:p>
        </w:tc>
        <w:tc>
          <w:tcPr>
            <w:tcW w:w="2438" w:type="dxa"/>
          </w:tcPr>
          <w:p w14:paraId="025B1381" w14:textId="77777777" w:rsidR="003F61E9" w:rsidRPr="003F61E9" w:rsidRDefault="003F61E9" w:rsidP="00E91B67">
            <w:pPr>
              <w:pStyle w:val="TAC"/>
            </w:pPr>
            <w:r w:rsidRPr="003F61E9">
              <w:rPr>
                <w:rFonts w:hint="eastAsia"/>
              </w:rPr>
              <w:t>1</w:t>
            </w:r>
          </w:p>
        </w:tc>
        <w:tc>
          <w:tcPr>
            <w:tcW w:w="2438" w:type="dxa"/>
            <w:vAlign w:val="center"/>
          </w:tcPr>
          <w:p w14:paraId="7B07DFD3"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33B4EB0E" w14:textId="77777777" w:rsidTr="00344661">
        <w:trPr>
          <w:cantSplit/>
          <w:trHeight w:val="189"/>
          <w:jc w:val="center"/>
        </w:trPr>
        <w:tc>
          <w:tcPr>
            <w:tcW w:w="2058" w:type="dxa"/>
            <w:vAlign w:val="center"/>
          </w:tcPr>
          <w:p w14:paraId="64BC2AD1" w14:textId="77777777" w:rsidR="003F61E9" w:rsidRPr="003F61E9" w:rsidRDefault="003F61E9" w:rsidP="00E91B67">
            <w:pPr>
              <w:pStyle w:val="TAC"/>
            </w:pPr>
            <w:r w:rsidRPr="003F61E9">
              <w:t>0, 1</w:t>
            </w:r>
          </w:p>
        </w:tc>
        <w:tc>
          <w:tcPr>
            <w:tcW w:w="2438" w:type="dxa"/>
          </w:tcPr>
          <w:p w14:paraId="21C37EB3" w14:textId="77777777" w:rsidR="003F61E9" w:rsidRPr="003F61E9" w:rsidRDefault="003F61E9" w:rsidP="00E91B67">
            <w:pPr>
              <w:pStyle w:val="TAC"/>
            </w:pPr>
            <w:r w:rsidRPr="003F61E9">
              <w:rPr>
                <w:rFonts w:hint="eastAsia"/>
              </w:rPr>
              <w:t>2</w:t>
            </w:r>
          </w:p>
        </w:tc>
        <w:tc>
          <w:tcPr>
            <w:tcW w:w="2438" w:type="dxa"/>
            <w:vAlign w:val="center"/>
          </w:tcPr>
          <w:p w14:paraId="63E06CA5"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203DA34C" w14:textId="77777777" w:rsidTr="00344661">
        <w:trPr>
          <w:cantSplit/>
          <w:trHeight w:val="189"/>
          <w:jc w:val="center"/>
        </w:trPr>
        <w:tc>
          <w:tcPr>
            <w:tcW w:w="2058" w:type="dxa"/>
            <w:vAlign w:val="center"/>
          </w:tcPr>
          <w:p w14:paraId="3EAA4E41" w14:textId="77777777" w:rsidR="003F61E9" w:rsidRPr="003F61E9" w:rsidRDefault="003F61E9" w:rsidP="00E91B67">
            <w:pPr>
              <w:pStyle w:val="TAC"/>
            </w:pPr>
            <w:r w:rsidRPr="003F61E9">
              <w:t>1, 0</w:t>
            </w:r>
          </w:p>
        </w:tc>
        <w:tc>
          <w:tcPr>
            <w:tcW w:w="2438" w:type="dxa"/>
          </w:tcPr>
          <w:p w14:paraId="2688E91C" w14:textId="77777777" w:rsidR="003F61E9" w:rsidRPr="003F61E9" w:rsidRDefault="003F61E9" w:rsidP="00E91B67">
            <w:pPr>
              <w:pStyle w:val="TAC"/>
            </w:pPr>
            <w:r w:rsidRPr="003F61E9">
              <w:rPr>
                <w:rFonts w:hint="eastAsia"/>
              </w:rPr>
              <w:t>3</w:t>
            </w:r>
          </w:p>
        </w:tc>
        <w:tc>
          <w:tcPr>
            <w:tcW w:w="2438" w:type="dxa"/>
            <w:vAlign w:val="center"/>
          </w:tcPr>
          <w:p w14:paraId="6D639450" w14:textId="77777777" w:rsidR="003F61E9" w:rsidRPr="003F61E9" w:rsidRDefault="003F61E9" w:rsidP="00E91B67">
            <w:pPr>
              <w:pStyle w:val="TAC"/>
            </w:pPr>
            <w:r w:rsidRPr="003F61E9">
              <w:rPr>
                <w:rFonts w:hint="eastAsia"/>
              </w:rPr>
              <w:t>{2,1}</w:t>
            </w:r>
          </w:p>
        </w:tc>
      </w:tr>
      <w:tr w:rsidR="003F61E9" w:rsidRPr="003F61E9" w14:paraId="1E02FFA3" w14:textId="77777777" w:rsidTr="00344661">
        <w:trPr>
          <w:cantSplit/>
          <w:trHeight w:val="199"/>
          <w:jc w:val="center"/>
        </w:trPr>
        <w:tc>
          <w:tcPr>
            <w:tcW w:w="2058" w:type="dxa"/>
            <w:vAlign w:val="center"/>
          </w:tcPr>
          <w:p w14:paraId="77AE532D" w14:textId="77777777" w:rsidR="003F61E9" w:rsidRPr="003F61E9" w:rsidRDefault="003F61E9" w:rsidP="00E91B67">
            <w:pPr>
              <w:pStyle w:val="TAC"/>
            </w:pPr>
            <w:r w:rsidRPr="003F61E9">
              <w:t>1, 1</w:t>
            </w:r>
          </w:p>
        </w:tc>
        <w:tc>
          <w:tcPr>
            <w:tcW w:w="2438" w:type="dxa"/>
          </w:tcPr>
          <w:p w14:paraId="75B9EADE" w14:textId="77777777" w:rsidR="003F61E9" w:rsidRPr="003F61E9" w:rsidRDefault="003F61E9" w:rsidP="00E91B67">
            <w:pPr>
              <w:pStyle w:val="TAC"/>
            </w:pPr>
            <w:r w:rsidRPr="003F61E9">
              <w:rPr>
                <w:rFonts w:hint="eastAsia"/>
              </w:rPr>
              <w:t>4</w:t>
            </w:r>
          </w:p>
        </w:tc>
        <w:tc>
          <w:tcPr>
            <w:tcW w:w="2438" w:type="dxa"/>
            <w:vAlign w:val="center"/>
          </w:tcPr>
          <w:p w14:paraId="78743ADC" w14:textId="77777777" w:rsidR="003F61E9" w:rsidRPr="003F61E9" w:rsidRDefault="003F61E9" w:rsidP="00E91B67">
            <w:pPr>
              <w:pStyle w:val="TAC"/>
            </w:pPr>
            <w:r w:rsidRPr="003F61E9">
              <w:rPr>
                <w:rFonts w:hint="eastAsia"/>
              </w:rPr>
              <w:t>{2,2}</w:t>
            </w:r>
          </w:p>
        </w:tc>
      </w:tr>
    </w:tbl>
    <w:p w14:paraId="7415D179" w14:textId="77777777" w:rsidR="009F7A98" w:rsidRDefault="009F7A98"/>
    <w:p w14:paraId="0412172E" w14:textId="77777777" w:rsidR="009F7A98" w:rsidRDefault="009F7A98" w:rsidP="00473E5A">
      <w:pPr>
        <w:pStyle w:val="TH"/>
      </w:pPr>
      <w:r>
        <w:lastRenderedPageBreak/>
        <w:t xml:space="preserve">Table 5.2.2.6-7: </w:t>
      </w:r>
      <w:r w:rsidR="000429A3">
        <w:rPr>
          <w:position w:val="-10"/>
        </w:rPr>
        <w:pict w14:anchorId="0DF8A85C">
          <v:shape id="_x0000_i1499" type="#_x0000_t75" style="width:16.75pt;height:16.75pt">
            <v:imagedata r:id="rId405" o:title=""/>
          </v:shape>
        </w:pict>
      </w:r>
      <w:r>
        <w:t xml:space="preserve">, </w:t>
      </w:r>
      <w:r w:rsidR="000429A3">
        <w:rPr>
          <w:position w:val="-10"/>
        </w:rPr>
        <w:pict w14:anchorId="175F98AE">
          <v:shape id="_x0000_i1500" type="#_x0000_t75" style="width:16.75pt;height:16.75pt">
            <v:imagedata r:id="rId406" o:title=""/>
          </v:shape>
        </w:pict>
      </w:r>
      <w:r>
        <w:t xml:space="preserve">, </w:t>
      </w:r>
      <w:r w:rsidR="000429A3">
        <w:rPr>
          <w:position w:val="-10"/>
        </w:rPr>
        <w:pict w14:anchorId="49711B16">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E9CE8E1" w14:textId="77777777" w:rsidTr="008F13E3">
        <w:trPr>
          <w:cantSplit/>
          <w:jc w:val="center"/>
        </w:trPr>
        <w:tc>
          <w:tcPr>
            <w:tcW w:w="1748" w:type="dxa"/>
            <w:vAlign w:val="center"/>
          </w:tcPr>
          <w:p w14:paraId="450FFBE1" w14:textId="77777777" w:rsidR="009F7A98" w:rsidRDefault="000429A3" w:rsidP="009F7A98">
            <w:pPr>
              <w:pStyle w:val="TAH"/>
              <w:rPr>
                <w:rFonts w:ascii="Times New Roman" w:hAnsi="Times New Roman"/>
                <w:i/>
              </w:rPr>
            </w:pPr>
            <w:r>
              <w:rPr>
                <w:position w:val="-10"/>
              </w:rPr>
              <w:pict w14:anchorId="1328E699">
                <v:shape id="_x0000_i1502" type="#_x0000_t75" style="width:16.75pt;height:16.75pt">
                  <v:imagedata r:id="rId408" o:title=""/>
                </v:shape>
              </w:pict>
            </w:r>
            <w:r w:rsidR="009F7A98">
              <w:t xml:space="preserve">, </w:t>
            </w:r>
            <w:r>
              <w:rPr>
                <w:position w:val="-10"/>
              </w:rPr>
              <w:pict w14:anchorId="232339A0">
                <v:shape id="_x0000_i1503" type="#_x0000_t75" style="width:16.75pt;height:16.75pt">
                  <v:imagedata r:id="rId409" o:title=""/>
                </v:shape>
              </w:pict>
            </w:r>
            <w:r w:rsidR="009F7A98">
              <w:t xml:space="preserve">, </w:t>
            </w:r>
            <w:r>
              <w:rPr>
                <w:position w:val="-10"/>
              </w:rPr>
              <w:pict w14:anchorId="196671E4">
                <v:shape id="_x0000_i1504" type="#_x0000_t75" style="width:16.75pt;height:16.75pt">
                  <v:imagedata r:id="rId410" o:title=""/>
                </v:shape>
              </w:pict>
            </w:r>
          </w:p>
        </w:tc>
        <w:tc>
          <w:tcPr>
            <w:tcW w:w="2070" w:type="dxa"/>
            <w:vAlign w:val="center"/>
          </w:tcPr>
          <w:p w14:paraId="113EBB1C" w14:textId="77777777" w:rsidR="009F7A98" w:rsidRDefault="009F7A98" w:rsidP="009F7A98">
            <w:pPr>
              <w:pStyle w:val="TAH"/>
            </w:pPr>
            <w:r>
              <w:t>RI</w:t>
            </w:r>
          </w:p>
        </w:tc>
      </w:tr>
      <w:tr w:rsidR="009F7A98" w14:paraId="4CADA997" w14:textId="77777777" w:rsidTr="008F13E3">
        <w:trPr>
          <w:cantSplit/>
          <w:jc w:val="center"/>
        </w:trPr>
        <w:tc>
          <w:tcPr>
            <w:tcW w:w="1748" w:type="dxa"/>
            <w:vAlign w:val="center"/>
          </w:tcPr>
          <w:p w14:paraId="549ED30F" w14:textId="77777777" w:rsidR="009F7A98" w:rsidRDefault="009F7A98" w:rsidP="009F7A98">
            <w:pPr>
              <w:pStyle w:val="TAC"/>
            </w:pPr>
            <w:r>
              <w:t>0, 0, 0</w:t>
            </w:r>
          </w:p>
        </w:tc>
        <w:tc>
          <w:tcPr>
            <w:tcW w:w="2070" w:type="dxa"/>
            <w:vAlign w:val="center"/>
          </w:tcPr>
          <w:p w14:paraId="6C13BFB0" w14:textId="77777777" w:rsidR="009F7A98" w:rsidRDefault="009F7A98" w:rsidP="009F7A98">
            <w:pPr>
              <w:pStyle w:val="TAC"/>
            </w:pPr>
            <w:r>
              <w:t>1</w:t>
            </w:r>
          </w:p>
        </w:tc>
      </w:tr>
      <w:tr w:rsidR="009F7A98" w14:paraId="149829F2" w14:textId="77777777" w:rsidTr="008F13E3">
        <w:trPr>
          <w:cantSplit/>
          <w:jc w:val="center"/>
        </w:trPr>
        <w:tc>
          <w:tcPr>
            <w:tcW w:w="1748" w:type="dxa"/>
            <w:vAlign w:val="center"/>
          </w:tcPr>
          <w:p w14:paraId="3D4FDA00" w14:textId="77777777" w:rsidR="009F7A98" w:rsidRDefault="009F7A98" w:rsidP="009F7A98">
            <w:pPr>
              <w:pStyle w:val="TAC"/>
            </w:pPr>
            <w:r>
              <w:t>0, 0, 1</w:t>
            </w:r>
          </w:p>
        </w:tc>
        <w:tc>
          <w:tcPr>
            <w:tcW w:w="2070" w:type="dxa"/>
            <w:vAlign w:val="center"/>
          </w:tcPr>
          <w:p w14:paraId="3B6B0B2A" w14:textId="77777777" w:rsidR="009F7A98" w:rsidRDefault="009F7A98" w:rsidP="009F7A98">
            <w:pPr>
              <w:pStyle w:val="TAC"/>
            </w:pPr>
            <w:r>
              <w:t>2</w:t>
            </w:r>
          </w:p>
        </w:tc>
      </w:tr>
      <w:tr w:rsidR="009F7A98" w14:paraId="0734E7E8" w14:textId="77777777" w:rsidTr="008F13E3">
        <w:trPr>
          <w:cantSplit/>
          <w:jc w:val="center"/>
        </w:trPr>
        <w:tc>
          <w:tcPr>
            <w:tcW w:w="1748" w:type="dxa"/>
            <w:vAlign w:val="center"/>
          </w:tcPr>
          <w:p w14:paraId="2C8DDAAB" w14:textId="77777777" w:rsidR="009F7A98" w:rsidRDefault="009F7A98" w:rsidP="009F7A98">
            <w:pPr>
              <w:pStyle w:val="TAC"/>
            </w:pPr>
            <w:r>
              <w:t>0, 1, 0</w:t>
            </w:r>
          </w:p>
        </w:tc>
        <w:tc>
          <w:tcPr>
            <w:tcW w:w="2070" w:type="dxa"/>
            <w:vAlign w:val="center"/>
          </w:tcPr>
          <w:p w14:paraId="590A9CF9" w14:textId="77777777" w:rsidR="009F7A98" w:rsidRDefault="009F7A98" w:rsidP="009F7A98">
            <w:pPr>
              <w:pStyle w:val="TAC"/>
            </w:pPr>
            <w:r>
              <w:t>3</w:t>
            </w:r>
          </w:p>
        </w:tc>
      </w:tr>
      <w:tr w:rsidR="009F7A98" w14:paraId="79526ABB" w14:textId="77777777" w:rsidTr="008F13E3">
        <w:trPr>
          <w:cantSplit/>
          <w:jc w:val="center"/>
        </w:trPr>
        <w:tc>
          <w:tcPr>
            <w:tcW w:w="1748" w:type="dxa"/>
            <w:vAlign w:val="center"/>
          </w:tcPr>
          <w:p w14:paraId="13B174E5" w14:textId="77777777" w:rsidR="009F7A98" w:rsidRDefault="009F7A98" w:rsidP="009F7A98">
            <w:pPr>
              <w:pStyle w:val="TAC"/>
            </w:pPr>
            <w:r>
              <w:t>0, 1, 1</w:t>
            </w:r>
          </w:p>
        </w:tc>
        <w:tc>
          <w:tcPr>
            <w:tcW w:w="2070" w:type="dxa"/>
            <w:vAlign w:val="center"/>
          </w:tcPr>
          <w:p w14:paraId="19DE1EDB" w14:textId="77777777" w:rsidR="009F7A98" w:rsidRDefault="009F7A98" w:rsidP="009F7A98">
            <w:pPr>
              <w:pStyle w:val="TAC"/>
            </w:pPr>
            <w:r>
              <w:t>4</w:t>
            </w:r>
          </w:p>
        </w:tc>
      </w:tr>
      <w:tr w:rsidR="009F7A98" w14:paraId="2FA7D9B5" w14:textId="77777777" w:rsidTr="008F13E3">
        <w:trPr>
          <w:cantSplit/>
          <w:jc w:val="center"/>
        </w:trPr>
        <w:tc>
          <w:tcPr>
            <w:tcW w:w="1748" w:type="dxa"/>
            <w:vAlign w:val="center"/>
          </w:tcPr>
          <w:p w14:paraId="69D58A75" w14:textId="77777777" w:rsidR="009F7A98" w:rsidRDefault="009F7A98" w:rsidP="009F7A98">
            <w:pPr>
              <w:pStyle w:val="TAC"/>
            </w:pPr>
            <w:r>
              <w:t>1, 0, 0</w:t>
            </w:r>
          </w:p>
        </w:tc>
        <w:tc>
          <w:tcPr>
            <w:tcW w:w="2070" w:type="dxa"/>
            <w:vAlign w:val="center"/>
          </w:tcPr>
          <w:p w14:paraId="402D9487" w14:textId="77777777" w:rsidR="009F7A98" w:rsidRDefault="009F7A98" w:rsidP="009F7A98">
            <w:pPr>
              <w:pStyle w:val="TAC"/>
            </w:pPr>
            <w:r>
              <w:t>5</w:t>
            </w:r>
          </w:p>
        </w:tc>
      </w:tr>
      <w:tr w:rsidR="009F7A98" w14:paraId="64727A3E" w14:textId="77777777" w:rsidTr="008F13E3">
        <w:trPr>
          <w:cantSplit/>
          <w:jc w:val="center"/>
        </w:trPr>
        <w:tc>
          <w:tcPr>
            <w:tcW w:w="1748" w:type="dxa"/>
            <w:vAlign w:val="center"/>
          </w:tcPr>
          <w:p w14:paraId="5557C65A" w14:textId="77777777" w:rsidR="009F7A98" w:rsidRDefault="009F7A98" w:rsidP="009F7A98">
            <w:pPr>
              <w:pStyle w:val="TAC"/>
            </w:pPr>
            <w:r>
              <w:t>1, 0, 1</w:t>
            </w:r>
          </w:p>
        </w:tc>
        <w:tc>
          <w:tcPr>
            <w:tcW w:w="2070" w:type="dxa"/>
            <w:vAlign w:val="center"/>
          </w:tcPr>
          <w:p w14:paraId="23613D1E" w14:textId="77777777" w:rsidR="009F7A98" w:rsidRDefault="009F7A98" w:rsidP="009F7A98">
            <w:pPr>
              <w:pStyle w:val="TAC"/>
            </w:pPr>
            <w:r>
              <w:t>6</w:t>
            </w:r>
          </w:p>
        </w:tc>
      </w:tr>
      <w:tr w:rsidR="009F7A98" w14:paraId="42BD1804" w14:textId="77777777" w:rsidTr="008F13E3">
        <w:trPr>
          <w:cantSplit/>
          <w:jc w:val="center"/>
        </w:trPr>
        <w:tc>
          <w:tcPr>
            <w:tcW w:w="1748" w:type="dxa"/>
            <w:vAlign w:val="center"/>
          </w:tcPr>
          <w:p w14:paraId="16C88E44" w14:textId="77777777" w:rsidR="009F7A98" w:rsidRDefault="009F7A98" w:rsidP="009F7A98">
            <w:pPr>
              <w:pStyle w:val="TAC"/>
            </w:pPr>
            <w:r>
              <w:t>1, 1, 0</w:t>
            </w:r>
          </w:p>
        </w:tc>
        <w:tc>
          <w:tcPr>
            <w:tcW w:w="2070" w:type="dxa"/>
            <w:vAlign w:val="center"/>
          </w:tcPr>
          <w:p w14:paraId="27069634" w14:textId="77777777" w:rsidR="009F7A98" w:rsidRDefault="009F7A98" w:rsidP="009F7A98">
            <w:pPr>
              <w:pStyle w:val="TAC"/>
            </w:pPr>
            <w:r>
              <w:t>7</w:t>
            </w:r>
          </w:p>
        </w:tc>
      </w:tr>
      <w:tr w:rsidR="009F7A98" w14:paraId="73813467" w14:textId="77777777" w:rsidTr="008F13E3">
        <w:trPr>
          <w:cantSplit/>
          <w:jc w:val="center"/>
        </w:trPr>
        <w:tc>
          <w:tcPr>
            <w:tcW w:w="1748" w:type="dxa"/>
            <w:vAlign w:val="center"/>
          </w:tcPr>
          <w:p w14:paraId="6B4F2419" w14:textId="77777777" w:rsidR="009F7A98" w:rsidRDefault="009F7A98" w:rsidP="009F7A98">
            <w:pPr>
              <w:pStyle w:val="TAC"/>
            </w:pPr>
            <w:r>
              <w:t>1, 1, 1</w:t>
            </w:r>
          </w:p>
        </w:tc>
        <w:tc>
          <w:tcPr>
            <w:tcW w:w="2070" w:type="dxa"/>
            <w:vAlign w:val="center"/>
          </w:tcPr>
          <w:p w14:paraId="5628BA55" w14:textId="77777777" w:rsidR="009F7A98" w:rsidRDefault="009F7A98" w:rsidP="009F7A98">
            <w:pPr>
              <w:pStyle w:val="TAC"/>
            </w:pPr>
            <w:r>
              <w:t>8</w:t>
            </w:r>
          </w:p>
        </w:tc>
      </w:tr>
    </w:tbl>
    <w:p w14:paraId="3EC45857" w14:textId="77777777" w:rsidR="003F61E9" w:rsidRPr="003F61E9" w:rsidRDefault="003F61E9" w:rsidP="003F61E9"/>
    <w:p w14:paraId="0D7DE470" w14:textId="77777777" w:rsidR="003F61E9" w:rsidRPr="003F61E9" w:rsidRDefault="003F61E9" w:rsidP="00E91B67">
      <w:pPr>
        <w:pStyle w:val="TH"/>
      </w:pPr>
      <w:r w:rsidRPr="003F61E9">
        <w:t>Table 5.2.2.6-</w:t>
      </w:r>
      <w:r w:rsidRPr="003F61E9">
        <w:rPr>
          <w:rFonts w:hint="eastAsia"/>
        </w:rPr>
        <w:t>8</w:t>
      </w:r>
      <w:r w:rsidRPr="003F61E9">
        <w:t xml:space="preserve">: </w:t>
      </w:r>
      <w:r w:rsidR="000429A3">
        <w:rPr>
          <w:position w:val="-10"/>
        </w:rPr>
        <w:pict w14:anchorId="0A2BE53D">
          <v:shape id="_x0000_i1505" type="#_x0000_t75" style="width:16.75pt;height:16.75pt">
            <v:imagedata r:id="rId405" o:title=""/>
          </v:shape>
        </w:pict>
      </w:r>
      <w:r w:rsidRPr="003F61E9">
        <w:t xml:space="preserve">, </w:t>
      </w:r>
      <w:r w:rsidR="000429A3">
        <w:rPr>
          <w:position w:val="-10"/>
        </w:rPr>
        <w:pict w14:anchorId="51060B7C">
          <v:shape id="_x0000_i1506" type="#_x0000_t75" style="width:16.75pt;height:16.75pt">
            <v:imagedata r:id="rId406" o:title=""/>
          </v:shape>
        </w:pict>
      </w:r>
      <w:r w:rsidRPr="003F61E9">
        <w:t xml:space="preserve">, </w:t>
      </w:r>
      <w:r w:rsidR="000429A3">
        <w:rPr>
          <w:position w:val="-10"/>
        </w:rPr>
        <w:pict w14:anchorId="6FF361F8">
          <v:shape id="_x0000_i1507" type="#_x0000_t75" style="width:16.75pt;height:16.75pt">
            <v:imagedata r:id="rId407" o:title=""/>
          </v:shape>
        </w:pict>
      </w:r>
      <w:r w:rsidRPr="003F61E9">
        <w:rPr>
          <w:rFonts w:hint="eastAsia"/>
          <w:lang w:eastAsia="zh-CN"/>
        </w:rPr>
        <w:t>,</w:t>
      </w:r>
      <w:r w:rsidR="000429A3">
        <w:rPr>
          <w:position w:val="-12"/>
          <w:sz w:val="18"/>
        </w:rPr>
        <w:pict w14:anchorId="670263B3">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3A04490C" w14:textId="77777777" w:rsidTr="00344661">
        <w:trPr>
          <w:cantSplit/>
          <w:jc w:val="center"/>
        </w:trPr>
        <w:tc>
          <w:tcPr>
            <w:tcW w:w="2653" w:type="dxa"/>
            <w:vAlign w:val="center"/>
          </w:tcPr>
          <w:p w14:paraId="31B16691" w14:textId="77777777" w:rsidR="003F61E9" w:rsidRPr="003F61E9" w:rsidRDefault="000429A3" w:rsidP="00E91B67">
            <w:pPr>
              <w:pStyle w:val="TAH"/>
              <w:rPr>
                <w:i/>
                <w:lang w:eastAsia="zh-CN"/>
              </w:rPr>
            </w:pPr>
            <w:r>
              <w:rPr>
                <w:position w:val="-10"/>
              </w:rPr>
              <w:pict w14:anchorId="61B7A690">
                <v:shape id="_x0000_i1509" type="#_x0000_t75" style="width:16.75pt;height:16.75pt">
                  <v:imagedata r:id="rId408" o:title=""/>
                </v:shape>
              </w:pict>
            </w:r>
            <w:r w:rsidR="003F61E9" w:rsidRPr="003F61E9">
              <w:t xml:space="preserve">, </w:t>
            </w:r>
            <w:r>
              <w:rPr>
                <w:position w:val="-10"/>
              </w:rPr>
              <w:pict w14:anchorId="5D7DC8AA">
                <v:shape id="_x0000_i1510" type="#_x0000_t75" style="width:16.75pt;height:16.75pt">
                  <v:imagedata r:id="rId409" o:title=""/>
                </v:shape>
              </w:pict>
            </w:r>
            <w:r w:rsidR="003F61E9" w:rsidRPr="003F61E9">
              <w:t xml:space="preserve">, </w:t>
            </w:r>
            <w:r>
              <w:rPr>
                <w:position w:val="-10"/>
              </w:rPr>
              <w:pict w14:anchorId="3D88003E">
                <v:shape id="_x0000_i1511" type="#_x0000_t75" style="width:16.75pt;height:16.75pt">
                  <v:imagedata r:id="rId410" o:title=""/>
                </v:shape>
              </w:pict>
            </w:r>
            <w:r w:rsidR="003F61E9" w:rsidRPr="003F61E9">
              <w:rPr>
                <w:rFonts w:hint="eastAsia"/>
                <w:lang w:eastAsia="zh-CN"/>
              </w:rPr>
              <w:t>,</w:t>
            </w:r>
            <w:r>
              <w:rPr>
                <w:position w:val="-12"/>
              </w:rPr>
              <w:pict w14:anchorId="257E263D">
                <v:shape id="_x0000_i1512" type="#_x0000_t75" style="width:18.4pt;height:19.25pt">
                  <v:imagedata r:id="rId411" o:title=""/>
                </v:shape>
              </w:pict>
            </w:r>
          </w:p>
        </w:tc>
        <w:tc>
          <w:tcPr>
            <w:tcW w:w="2402" w:type="dxa"/>
            <w:vAlign w:val="center"/>
          </w:tcPr>
          <w:p w14:paraId="7DB8A642" w14:textId="77777777" w:rsidR="003F61E9" w:rsidRPr="003F61E9" w:rsidRDefault="003F61E9" w:rsidP="00E91B67">
            <w:pPr>
              <w:pStyle w:val="TAH"/>
            </w:pPr>
            <w:r w:rsidRPr="003F61E9">
              <w:rPr>
                <w:rFonts w:hint="eastAsia"/>
              </w:rPr>
              <w:t>RI (CRI = 0 or 1)</w:t>
            </w:r>
          </w:p>
        </w:tc>
        <w:tc>
          <w:tcPr>
            <w:tcW w:w="2402" w:type="dxa"/>
            <w:vAlign w:val="center"/>
          </w:tcPr>
          <w:p w14:paraId="2FCF2D29" w14:textId="77777777" w:rsidR="003F61E9" w:rsidRPr="003F61E9" w:rsidRDefault="003F61E9" w:rsidP="00E91B67">
            <w:pPr>
              <w:pStyle w:val="TAH"/>
            </w:pPr>
            <w:r w:rsidRPr="003F61E9">
              <w:rPr>
                <w:rFonts w:hint="eastAsia"/>
              </w:rPr>
              <w:t>{RI0, RI1} (CRI = 2)</w:t>
            </w:r>
          </w:p>
        </w:tc>
      </w:tr>
      <w:tr w:rsidR="003F61E9" w:rsidRPr="003F61E9" w14:paraId="1F87AEDD" w14:textId="77777777" w:rsidTr="00344661">
        <w:trPr>
          <w:cantSplit/>
          <w:jc w:val="center"/>
        </w:trPr>
        <w:tc>
          <w:tcPr>
            <w:tcW w:w="2653" w:type="dxa"/>
            <w:vAlign w:val="center"/>
          </w:tcPr>
          <w:p w14:paraId="51733251" w14:textId="77777777" w:rsidR="003F61E9" w:rsidRPr="003F61E9" w:rsidRDefault="003F61E9" w:rsidP="00E91B67">
            <w:pPr>
              <w:pStyle w:val="TAC"/>
            </w:pPr>
            <w:r w:rsidRPr="003F61E9">
              <w:t>0, 0, 0, 0</w:t>
            </w:r>
          </w:p>
        </w:tc>
        <w:tc>
          <w:tcPr>
            <w:tcW w:w="2402" w:type="dxa"/>
            <w:vAlign w:val="center"/>
          </w:tcPr>
          <w:p w14:paraId="4B5E28EA" w14:textId="77777777" w:rsidR="003F61E9" w:rsidRPr="003F61E9" w:rsidRDefault="003F61E9" w:rsidP="00E91B67">
            <w:pPr>
              <w:pStyle w:val="TAC"/>
            </w:pPr>
            <w:r w:rsidRPr="003F61E9">
              <w:rPr>
                <w:rFonts w:hint="eastAsia"/>
              </w:rPr>
              <w:t>1</w:t>
            </w:r>
          </w:p>
        </w:tc>
        <w:tc>
          <w:tcPr>
            <w:tcW w:w="2402" w:type="dxa"/>
            <w:vAlign w:val="center"/>
          </w:tcPr>
          <w:p w14:paraId="76546A87"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3554F17D" w14:textId="77777777" w:rsidTr="00344661">
        <w:trPr>
          <w:cantSplit/>
          <w:jc w:val="center"/>
        </w:trPr>
        <w:tc>
          <w:tcPr>
            <w:tcW w:w="2653" w:type="dxa"/>
            <w:vAlign w:val="center"/>
          </w:tcPr>
          <w:p w14:paraId="334C0477" w14:textId="77777777" w:rsidR="003F61E9" w:rsidRPr="003F61E9" w:rsidRDefault="003F61E9" w:rsidP="00E91B67">
            <w:pPr>
              <w:pStyle w:val="TAC"/>
            </w:pPr>
            <w:r w:rsidRPr="003F61E9">
              <w:t>0, 0, 0, 1</w:t>
            </w:r>
          </w:p>
        </w:tc>
        <w:tc>
          <w:tcPr>
            <w:tcW w:w="2402" w:type="dxa"/>
            <w:vAlign w:val="center"/>
          </w:tcPr>
          <w:p w14:paraId="06541B35" w14:textId="77777777" w:rsidR="003F61E9" w:rsidRPr="003F61E9" w:rsidRDefault="003F61E9" w:rsidP="00E91B67">
            <w:pPr>
              <w:pStyle w:val="TAC"/>
            </w:pPr>
            <w:r w:rsidRPr="003F61E9">
              <w:rPr>
                <w:rFonts w:hint="eastAsia"/>
              </w:rPr>
              <w:t>2</w:t>
            </w:r>
          </w:p>
        </w:tc>
        <w:tc>
          <w:tcPr>
            <w:tcW w:w="2402" w:type="dxa"/>
            <w:vAlign w:val="center"/>
          </w:tcPr>
          <w:p w14:paraId="63A468CA" w14:textId="77777777" w:rsidR="003F61E9" w:rsidRPr="003F61E9" w:rsidRDefault="003F61E9" w:rsidP="00E91B67">
            <w:pPr>
              <w:pStyle w:val="TAC"/>
            </w:pPr>
            <w:r w:rsidRPr="003F61E9">
              <w:t>{1,2}</w:t>
            </w:r>
          </w:p>
        </w:tc>
      </w:tr>
      <w:tr w:rsidR="003F61E9" w:rsidRPr="003F61E9" w14:paraId="3B6044C9" w14:textId="77777777" w:rsidTr="00344661">
        <w:trPr>
          <w:cantSplit/>
          <w:jc w:val="center"/>
        </w:trPr>
        <w:tc>
          <w:tcPr>
            <w:tcW w:w="2653" w:type="dxa"/>
            <w:vAlign w:val="center"/>
          </w:tcPr>
          <w:p w14:paraId="16C115AA" w14:textId="77777777" w:rsidR="003F61E9" w:rsidRPr="003F61E9" w:rsidRDefault="003F61E9" w:rsidP="00E91B67">
            <w:pPr>
              <w:pStyle w:val="TAC"/>
            </w:pPr>
            <w:r w:rsidRPr="003F61E9">
              <w:t>0, 0, 1, 0</w:t>
            </w:r>
          </w:p>
        </w:tc>
        <w:tc>
          <w:tcPr>
            <w:tcW w:w="2402" w:type="dxa"/>
            <w:vAlign w:val="center"/>
          </w:tcPr>
          <w:p w14:paraId="0868D8A7" w14:textId="77777777" w:rsidR="003F61E9" w:rsidRPr="003F61E9" w:rsidRDefault="003F61E9" w:rsidP="00E91B67">
            <w:pPr>
              <w:pStyle w:val="TAC"/>
            </w:pPr>
            <w:r w:rsidRPr="003F61E9">
              <w:rPr>
                <w:rFonts w:hint="eastAsia"/>
              </w:rPr>
              <w:t>3</w:t>
            </w:r>
          </w:p>
        </w:tc>
        <w:tc>
          <w:tcPr>
            <w:tcW w:w="2402" w:type="dxa"/>
            <w:vAlign w:val="center"/>
          </w:tcPr>
          <w:p w14:paraId="394C337E" w14:textId="77777777" w:rsidR="003F61E9" w:rsidRPr="003F61E9" w:rsidRDefault="003F61E9" w:rsidP="00E91B67">
            <w:pPr>
              <w:pStyle w:val="TAC"/>
            </w:pPr>
            <w:r w:rsidRPr="003F61E9">
              <w:t>{2,1}</w:t>
            </w:r>
          </w:p>
        </w:tc>
      </w:tr>
      <w:tr w:rsidR="003F61E9" w:rsidRPr="003F61E9" w14:paraId="6F160150" w14:textId="77777777" w:rsidTr="00344661">
        <w:trPr>
          <w:cantSplit/>
          <w:jc w:val="center"/>
        </w:trPr>
        <w:tc>
          <w:tcPr>
            <w:tcW w:w="2653" w:type="dxa"/>
            <w:vAlign w:val="center"/>
          </w:tcPr>
          <w:p w14:paraId="773BAEF4" w14:textId="77777777" w:rsidR="003F61E9" w:rsidRPr="003F61E9" w:rsidRDefault="003F61E9" w:rsidP="00E91B67">
            <w:pPr>
              <w:pStyle w:val="TAC"/>
            </w:pPr>
            <w:r w:rsidRPr="003F61E9">
              <w:t>0, 0, 1, 1</w:t>
            </w:r>
          </w:p>
        </w:tc>
        <w:tc>
          <w:tcPr>
            <w:tcW w:w="2402" w:type="dxa"/>
            <w:vAlign w:val="center"/>
          </w:tcPr>
          <w:p w14:paraId="47B3C1F9" w14:textId="77777777" w:rsidR="003F61E9" w:rsidRPr="003F61E9" w:rsidRDefault="003F61E9" w:rsidP="00E91B67">
            <w:pPr>
              <w:pStyle w:val="TAC"/>
            </w:pPr>
            <w:r w:rsidRPr="003F61E9">
              <w:rPr>
                <w:rFonts w:hint="eastAsia"/>
              </w:rPr>
              <w:t>4</w:t>
            </w:r>
          </w:p>
        </w:tc>
        <w:tc>
          <w:tcPr>
            <w:tcW w:w="2402" w:type="dxa"/>
            <w:vAlign w:val="center"/>
          </w:tcPr>
          <w:p w14:paraId="562546B2" w14:textId="77777777" w:rsidR="003F61E9" w:rsidRPr="003F61E9" w:rsidRDefault="003F61E9" w:rsidP="00E91B67">
            <w:pPr>
              <w:pStyle w:val="TAC"/>
            </w:pPr>
            <w:r w:rsidRPr="003F61E9">
              <w:t>{2,2}</w:t>
            </w:r>
          </w:p>
        </w:tc>
      </w:tr>
      <w:tr w:rsidR="003F61E9" w:rsidRPr="003F61E9" w14:paraId="6AF71900" w14:textId="77777777" w:rsidTr="00344661">
        <w:trPr>
          <w:cantSplit/>
          <w:jc w:val="center"/>
        </w:trPr>
        <w:tc>
          <w:tcPr>
            <w:tcW w:w="2653" w:type="dxa"/>
            <w:vAlign w:val="center"/>
          </w:tcPr>
          <w:p w14:paraId="3A3D546C" w14:textId="77777777" w:rsidR="003F61E9" w:rsidRPr="003F61E9" w:rsidRDefault="003F61E9" w:rsidP="00E91B67">
            <w:pPr>
              <w:pStyle w:val="TAC"/>
            </w:pPr>
            <w:r w:rsidRPr="003F61E9">
              <w:t>0, 1, 0, 0</w:t>
            </w:r>
          </w:p>
        </w:tc>
        <w:tc>
          <w:tcPr>
            <w:tcW w:w="2402" w:type="dxa"/>
            <w:vAlign w:val="center"/>
          </w:tcPr>
          <w:p w14:paraId="5DDC7E89" w14:textId="77777777" w:rsidR="003F61E9" w:rsidRPr="003F61E9" w:rsidRDefault="003F61E9" w:rsidP="00E91B67">
            <w:pPr>
              <w:pStyle w:val="TAC"/>
            </w:pPr>
            <w:r w:rsidRPr="003F61E9">
              <w:rPr>
                <w:rFonts w:hint="eastAsia"/>
              </w:rPr>
              <w:t>5</w:t>
            </w:r>
          </w:p>
        </w:tc>
        <w:tc>
          <w:tcPr>
            <w:tcW w:w="2402" w:type="dxa"/>
            <w:vAlign w:val="center"/>
          </w:tcPr>
          <w:p w14:paraId="6EEF3CA9" w14:textId="77777777" w:rsidR="003F61E9" w:rsidRPr="003F61E9" w:rsidRDefault="003F61E9" w:rsidP="00E91B67">
            <w:pPr>
              <w:pStyle w:val="TAC"/>
            </w:pPr>
            <w:r w:rsidRPr="003F61E9">
              <w:t>{2,3}</w:t>
            </w:r>
          </w:p>
        </w:tc>
      </w:tr>
      <w:tr w:rsidR="003F61E9" w:rsidRPr="003F61E9" w14:paraId="23B45B62" w14:textId="77777777" w:rsidTr="00344661">
        <w:trPr>
          <w:cantSplit/>
          <w:jc w:val="center"/>
        </w:trPr>
        <w:tc>
          <w:tcPr>
            <w:tcW w:w="2653" w:type="dxa"/>
            <w:vAlign w:val="center"/>
          </w:tcPr>
          <w:p w14:paraId="24870DB6" w14:textId="77777777" w:rsidR="003F61E9" w:rsidRPr="003F61E9" w:rsidRDefault="003F61E9" w:rsidP="00E91B67">
            <w:pPr>
              <w:pStyle w:val="TAC"/>
            </w:pPr>
            <w:r w:rsidRPr="003F61E9">
              <w:t>0, 1, 0, 1</w:t>
            </w:r>
          </w:p>
        </w:tc>
        <w:tc>
          <w:tcPr>
            <w:tcW w:w="2402" w:type="dxa"/>
            <w:vAlign w:val="center"/>
          </w:tcPr>
          <w:p w14:paraId="6C25CA91" w14:textId="77777777" w:rsidR="003F61E9" w:rsidRPr="003F61E9" w:rsidRDefault="003F61E9" w:rsidP="00E91B67">
            <w:pPr>
              <w:pStyle w:val="TAC"/>
            </w:pPr>
            <w:r w:rsidRPr="003F61E9">
              <w:rPr>
                <w:rFonts w:hint="eastAsia"/>
              </w:rPr>
              <w:t>6</w:t>
            </w:r>
          </w:p>
        </w:tc>
        <w:tc>
          <w:tcPr>
            <w:tcW w:w="2402" w:type="dxa"/>
            <w:vAlign w:val="center"/>
          </w:tcPr>
          <w:p w14:paraId="00D91983" w14:textId="77777777" w:rsidR="003F61E9" w:rsidRPr="003F61E9" w:rsidRDefault="003F61E9" w:rsidP="00E91B67">
            <w:pPr>
              <w:pStyle w:val="TAC"/>
            </w:pPr>
            <w:r w:rsidRPr="003F61E9">
              <w:t>{3,2}</w:t>
            </w:r>
          </w:p>
        </w:tc>
      </w:tr>
      <w:tr w:rsidR="003F61E9" w:rsidRPr="003F61E9" w14:paraId="4C00C768" w14:textId="77777777" w:rsidTr="00344661">
        <w:trPr>
          <w:cantSplit/>
          <w:jc w:val="center"/>
        </w:trPr>
        <w:tc>
          <w:tcPr>
            <w:tcW w:w="2653" w:type="dxa"/>
            <w:vAlign w:val="center"/>
          </w:tcPr>
          <w:p w14:paraId="59227932" w14:textId="77777777" w:rsidR="003F61E9" w:rsidRPr="003F61E9" w:rsidRDefault="003F61E9" w:rsidP="00E91B67">
            <w:pPr>
              <w:pStyle w:val="TAC"/>
            </w:pPr>
            <w:r w:rsidRPr="003F61E9">
              <w:t>0, 1, 1, 0</w:t>
            </w:r>
          </w:p>
        </w:tc>
        <w:tc>
          <w:tcPr>
            <w:tcW w:w="2402" w:type="dxa"/>
            <w:vAlign w:val="center"/>
          </w:tcPr>
          <w:p w14:paraId="1A905A28" w14:textId="77777777" w:rsidR="003F61E9" w:rsidRPr="003F61E9" w:rsidRDefault="003F61E9" w:rsidP="00E91B67">
            <w:pPr>
              <w:pStyle w:val="TAC"/>
            </w:pPr>
            <w:r w:rsidRPr="003F61E9">
              <w:rPr>
                <w:rFonts w:hint="eastAsia"/>
              </w:rPr>
              <w:t>7</w:t>
            </w:r>
          </w:p>
        </w:tc>
        <w:tc>
          <w:tcPr>
            <w:tcW w:w="2402" w:type="dxa"/>
            <w:vAlign w:val="center"/>
          </w:tcPr>
          <w:p w14:paraId="2EDF6A61" w14:textId="77777777" w:rsidR="003F61E9" w:rsidRPr="003F61E9" w:rsidRDefault="003F61E9" w:rsidP="00E91B67">
            <w:pPr>
              <w:pStyle w:val="TAC"/>
            </w:pPr>
            <w:r w:rsidRPr="003F61E9">
              <w:t>{3,3}</w:t>
            </w:r>
          </w:p>
        </w:tc>
      </w:tr>
      <w:tr w:rsidR="003F61E9" w:rsidRPr="003F61E9" w14:paraId="54ED39E7" w14:textId="77777777" w:rsidTr="00344661">
        <w:trPr>
          <w:cantSplit/>
          <w:jc w:val="center"/>
        </w:trPr>
        <w:tc>
          <w:tcPr>
            <w:tcW w:w="2653" w:type="dxa"/>
            <w:vAlign w:val="center"/>
          </w:tcPr>
          <w:p w14:paraId="54EEB526" w14:textId="77777777" w:rsidR="003F61E9" w:rsidRPr="003F61E9" w:rsidRDefault="003F61E9" w:rsidP="00E91B67">
            <w:pPr>
              <w:pStyle w:val="TAC"/>
            </w:pPr>
            <w:r w:rsidRPr="003F61E9">
              <w:t>0, 1, 1, 1</w:t>
            </w:r>
          </w:p>
        </w:tc>
        <w:tc>
          <w:tcPr>
            <w:tcW w:w="2402" w:type="dxa"/>
            <w:vAlign w:val="center"/>
          </w:tcPr>
          <w:p w14:paraId="64A860DF" w14:textId="77777777" w:rsidR="003F61E9" w:rsidRPr="003F61E9" w:rsidRDefault="003F61E9" w:rsidP="00E91B67">
            <w:pPr>
              <w:pStyle w:val="TAC"/>
            </w:pPr>
            <w:r w:rsidRPr="003F61E9">
              <w:rPr>
                <w:rFonts w:hint="eastAsia"/>
              </w:rPr>
              <w:t>8</w:t>
            </w:r>
          </w:p>
        </w:tc>
        <w:tc>
          <w:tcPr>
            <w:tcW w:w="2402" w:type="dxa"/>
            <w:vAlign w:val="center"/>
          </w:tcPr>
          <w:p w14:paraId="2A9944B2" w14:textId="77777777" w:rsidR="003F61E9" w:rsidRPr="003F61E9" w:rsidRDefault="003F61E9" w:rsidP="00E91B67">
            <w:pPr>
              <w:pStyle w:val="TAC"/>
            </w:pPr>
            <w:r w:rsidRPr="003F61E9">
              <w:t>{3,4}</w:t>
            </w:r>
          </w:p>
        </w:tc>
      </w:tr>
      <w:tr w:rsidR="003F61E9" w:rsidRPr="003F61E9" w14:paraId="5C243E10" w14:textId="77777777" w:rsidTr="00344661">
        <w:trPr>
          <w:cantSplit/>
          <w:jc w:val="center"/>
        </w:trPr>
        <w:tc>
          <w:tcPr>
            <w:tcW w:w="2653" w:type="dxa"/>
            <w:vAlign w:val="center"/>
          </w:tcPr>
          <w:p w14:paraId="2BD33992"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61546A08" w14:textId="77777777" w:rsidR="003F61E9" w:rsidRPr="003F61E9" w:rsidRDefault="003F61E9" w:rsidP="00E91B67">
            <w:pPr>
              <w:pStyle w:val="TAC"/>
            </w:pPr>
            <w:r w:rsidRPr="003F61E9">
              <w:rPr>
                <w:rFonts w:hint="eastAsia"/>
              </w:rPr>
              <w:t>reserved</w:t>
            </w:r>
          </w:p>
        </w:tc>
        <w:tc>
          <w:tcPr>
            <w:tcW w:w="2402" w:type="dxa"/>
            <w:vAlign w:val="center"/>
          </w:tcPr>
          <w:p w14:paraId="7E74A67E" w14:textId="77777777" w:rsidR="003F61E9" w:rsidRPr="003F61E9" w:rsidRDefault="003F61E9" w:rsidP="00E91B67">
            <w:pPr>
              <w:pStyle w:val="TAC"/>
            </w:pPr>
            <w:r w:rsidRPr="003F61E9">
              <w:rPr>
                <w:rFonts w:hint="eastAsia"/>
              </w:rPr>
              <w:t>{4,3}</w:t>
            </w:r>
          </w:p>
        </w:tc>
      </w:tr>
      <w:tr w:rsidR="003F61E9" w:rsidRPr="003F61E9" w14:paraId="36DD491E" w14:textId="77777777" w:rsidTr="00344661">
        <w:trPr>
          <w:cantSplit/>
          <w:jc w:val="center"/>
        </w:trPr>
        <w:tc>
          <w:tcPr>
            <w:tcW w:w="2653" w:type="dxa"/>
            <w:vAlign w:val="center"/>
          </w:tcPr>
          <w:p w14:paraId="756DC340"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0EE86D7B" w14:textId="77777777" w:rsidR="003F61E9" w:rsidRPr="003F61E9" w:rsidRDefault="003F61E9" w:rsidP="00E91B67">
            <w:pPr>
              <w:pStyle w:val="TAC"/>
            </w:pPr>
            <w:r w:rsidRPr="003F61E9">
              <w:rPr>
                <w:rFonts w:hint="eastAsia"/>
              </w:rPr>
              <w:t>reserved</w:t>
            </w:r>
          </w:p>
        </w:tc>
        <w:tc>
          <w:tcPr>
            <w:tcW w:w="2402" w:type="dxa"/>
            <w:vAlign w:val="center"/>
          </w:tcPr>
          <w:p w14:paraId="05BCCBA6" w14:textId="77777777" w:rsidR="003F61E9" w:rsidRPr="003F61E9" w:rsidRDefault="003F61E9" w:rsidP="00E91B67">
            <w:pPr>
              <w:pStyle w:val="TAC"/>
            </w:pPr>
            <w:r w:rsidRPr="003F61E9">
              <w:rPr>
                <w:rFonts w:hint="eastAsia"/>
              </w:rPr>
              <w:t>{4,4}</w:t>
            </w:r>
          </w:p>
        </w:tc>
      </w:tr>
      <w:tr w:rsidR="003F61E9" w:rsidRPr="003F61E9" w14:paraId="1D46D562" w14:textId="77777777" w:rsidTr="00344661">
        <w:trPr>
          <w:cantSplit/>
          <w:jc w:val="center"/>
        </w:trPr>
        <w:tc>
          <w:tcPr>
            <w:tcW w:w="2653" w:type="dxa"/>
            <w:vAlign w:val="center"/>
          </w:tcPr>
          <w:p w14:paraId="624AC502"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6974D802" w14:textId="77777777" w:rsidR="003F61E9" w:rsidRPr="003F61E9" w:rsidRDefault="003F61E9" w:rsidP="00E91B67">
            <w:pPr>
              <w:pStyle w:val="TAC"/>
            </w:pPr>
            <w:r w:rsidRPr="003F61E9">
              <w:rPr>
                <w:rFonts w:hint="eastAsia"/>
              </w:rPr>
              <w:t>reserved</w:t>
            </w:r>
          </w:p>
        </w:tc>
        <w:tc>
          <w:tcPr>
            <w:tcW w:w="2402" w:type="dxa"/>
            <w:vAlign w:val="center"/>
          </w:tcPr>
          <w:p w14:paraId="428FAF5A" w14:textId="77777777" w:rsidR="003F61E9" w:rsidRPr="003F61E9" w:rsidRDefault="003F61E9" w:rsidP="00E91B67">
            <w:pPr>
              <w:pStyle w:val="TAC"/>
            </w:pPr>
            <w:r w:rsidRPr="003F61E9">
              <w:rPr>
                <w:rFonts w:hint="eastAsia"/>
              </w:rPr>
              <w:t>reserved</w:t>
            </w:r>
          </w:p>
        </w:tc>
      </w:tr>
      <w:tr w:rsidR="003F61E9" w:rsidRPr="003F61E9" w14:paraId="65CCC849" w14:textId="77777777" w:rsidTr="00344661">
        <w:trPr>
          <w:cantSplit/>
          <w:jc w:val="center"/>
        </w:trPr>
        <w:tc>
          <w:tcPr>
            <w:tcW w:w="2653" w:type="dxa"/>
            <w:vAlign w:val="center"/>
          </w:tcPr>
          <w:p w14:paraId="4174C13B"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3725C9DA" w14:textId="77777777" w:rsidR="003F61E9" w:rsidRPr="003F61E9" w:rsidRDefault="003F61E9" w:rsidP="00E91B67">
            <w:pPr>
              <w:pStyle w:val="TAC"/>
            </w:pPr>
            <w:r w:rsidRPr="003F61E9">
              <w:rPr>
                <w:rFonts w:hint="eastAsia"/>
              </w:rPr>
              <w:t>reserved</w:t>
            </w:r>
          </w:p>
        </w:tc>
        <w:tc>
          <w:tcPr>
            <w:tcW w:w="2402" w:type="dxa"/>
            <w:vAlign w:val="center"/>
          </w:tcPr>
          <w:p w14:paraId="3FBD8CBB" w14:textId="77777777" w:rsidR="003F61E9" w:rsidRPr="003F61E9" w:rsidRDefault="003F61E9" w:rsidP="00E91B67">
            <w:pPr>
              <w:pStyle w:val="TAC"/>
            </w:pPr>
            <w:r w:rsidRPr="003F61E9">
              <w:rPr>
                <w:rFonts w:hint="eastAsia"/>
              </w:rPr>
              <w:t>reserved</w:t>
            </w:r>
          </w:p>
        </w:tc>
      </w:tr>
      <w:tr w:rsidR="003F61E9" w:rsidRPr="003F61E9" w14:paraId="5AB2C3F8" w14:textId="77777777" w:rsidTr="00344661">
        <w:trPr>
          <w:cantSplit/>
          <w:jc w:val="center"/>
        </w:trPr>
        <w:tc>
          <w:tcPr>
            <w:tcW w:w="2653" w:type="dxa"/>
            <w:vAlign w:val="center"/>
          </w:tcPr>
          <w:p w14:paraId="7C2C7700"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50DE3D13" w14:textId="77777777" w:rsidR="003F61E9" w:rsidRPr="003F61E9" w:rsidRDefault="003F61E9" w:rsidP="00E91B67">
            <w:pPr>
              <w:pStyle w:val="TAC"/>
            </w:pPr>
            <w:r w:rsidRPr="003F61E9">
              <w:rPr>
                <w:rFonts w:hint="eastAsia"/>
              </w:rPr>
              <w:t>reserved</w:t>
            </w:r>
          </w:p>
        </w:tc>
        <w:tc>
          <w:tcPr>
            <w:tcW w:w="2402" w:type="dxa"/>
            <w:vAlign w:val="center"/>
          </w:tcPr>
          <w:p w14:paraId="78D9E854" w14:textId="77777777" w:rsidR="003F61E9" w:rsidRPr="003F61E9" w:rsidRDefault="003F61E9" w:rsidP="00E91B67">
            <w:pPr>
              <w:pStyle w:val="TAC"/>
            </w:pPr>
            <w:r w:rsidRPr="003F61E9">
              <w:rPr>
                <w:rFonts w:hint="eastAsia"/>
              </w:rPr>
              <w:t>reserved</w:t>
            </w:r>
          </w:p>
        </w:tc>
      </w:tr>
      <w:tr w:rsidR="003F61E9" w:rsidRPr="003F61E9" w14:paraId="5F447497" w14:textId="77777777" w:rsidTr="00344661">
        <w:trPr>
          <w:cantSplit/>
          <w:jc w:val="center"/>
        </w:trPr>
        <w:tc>
          <w:tcPr>
            <w:tcW w:w="2653" w:type="dxa"/>
            <w:vAlign w:val="center"/>
          </w:tcPr>
          <w:p w14:paraId="1714D8D6"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15CF581F" w14:textId="77777777" w:rsidR="003F61E9" w:rsidRPr="003F61E9" w:rsidRDefault="003F61E9" w:rsidP="00E91B67">
            <w:pPr>
              <w:pStyle w:val="TAC"/>
            </w:pPr>
            <w:r w:rsidRPr="003F61E9">
              <w:rPr>
                <w:rFonts w:hint="eastAsia"/>
              </w:rPr>
              <w:t>reserved</w:t>
            </w:r>
          </w:p>
        </w:tc>
        <w:tc>
          <w:tcPr>
            <w:tcW w:w="2402" w:type="dxa"/>
            <w:vAlign w:val="center"/>
          </w:tcPr>
          <w:p w14:paraId="4E745096" w14:textId="77777777" w:rsidR="003F61E9" w:rsidRPr="003F61E9" w:rsidRDefault="003F61E9" w:rsidP="00E91B67">
            <w:pPr>
              <w:pStyle w:val="TAC"/>
            </w:pPr>
            <w:r w:rsidRPr="003F61E9">
              <w:rPr>
                <w:rFonts w:hint="eastAsia"/>
              </w:rPr>
              <w:t>reserved</w:t>
            </w:r>
          </w:p>
        </w:tc>
      </w:tr>
      <w:tr w:rsidR="003F61E9" w:rsidRPr="003F61E9" w14:paraId="36FEFA2A" w14:textId="77777777" w:rsidTr="00344661">
        <w:trPr>
          <w:cantSplit/>
          <w:jc w:val="center"/>
        </w:trPr>
        <w:tc>
          <w:tcPr>
            <w:tcW w:w="2653" w:type="dxa"/>
            <w:vAlign w:val="center"/>
          </w:tcPr>
          <w:p w14:paraId="6039A67C"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1EB4D6E3" w14:textId="77777777" w:rsidR="003F61E9" w:rsidRPr="003F61E9" w:rsidRDefault="003F61E9" w:rsidP="00E91B67">
            <w:pPr>
              <w:pStyle w:val="TAC"/>
            </w:pPr>
            <w:r w:rsidRPr="003F61E9">
              <w:rPr>
                <w:rFonts w:hint="eastAsia"/>
              </w:rPr>
              <w:t>reserved</w:t>
            </w:r>
          </w:p>
        </w:tc>
        <w:tc>
          <w:tcPr>
            <w:tcW w:w="2402" w:type="dxa"/>
            <w:vAlign w:val="center"/>
          </w:tcPr>
          <w:p w14:paraId="1AA49543" w14:textId="77777777" w:rsidR="003F61E9" w:rsidRPr="003F61E9" w:rsidRDefault="003F61E9" w:rsidP="00E91B67">
            <w:pPr>
              <w:pStyle w:val="TAC"/>
            </w:pPr>
            <w:r w:rsidRPr="003F61E9">
              <w:rPr>
                <w:rFonts w:hint="eastAsia"/>
              </w:rPr>
              <w:t>reserved</w:t>
            </w:r>
          </w:p>
        </w:tc>
      </w:tr>
      <w:tr w:rsidR="003F61E9" w:rsidRPr="003F61E9" w14:paraId="60071FC0" w14:textId="77777777" w:rsidTr="00344661">
        <w:trPr>
          <w:cantSplit/>
          <w:jc w:val="center"/>
        </w:trPr>
        <w:tc>
          <w:tcPr>
            <w:tcW w:w="2653" w:type="dxa"/>
            <w:vAlign w:val="center"/>
          </w:tcPr>
          <w:p w14:paraId="6ECFFA64"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3BC5C610" w14:textId="77777777" w:rsidR="003F61E9" w:rsidRPr="003F61E9" w:rsidRDefault="003F61E9" w:rsidP="00E91B67">
            <w:pPr>
              <w:pStyle w:val="TAC"/>
            </w:pPr>
            <w:r w:rsidRPr="003F61E9">
              <w:rPr>
                <w:rFonts w:hint="eastAsia"/>
              </w:rPr>
              <w:t>reserved</w:t>
            </w:r>
          </w:p>
        </w:tc>
        <w:tc>
          <w:tcPr>
            <w:tcW w:w="2402" w:type="dxa"/>
            <w:vAlign w:val="center"/>
          </w:tcPr>
          <w:p w14:paraId="2D4C37D8" w14:textId="77777777" w:rsidR="003F61E9" w:rsidRPr="003F61E9" w:rsidRDefault="003F61E9" w:rsidP="00E91B67">
            <w:pPr>
              <w:pStyle w:val="TAC"/>
            </w:pPr>
            <w:r w:rsidRPr="003F61E9">
              <w:rPr>
                <w:rFonts w:hint="eastAsia"/>
              </w:rPr>
              <w:t>reserved</w:t>
            </w:r>
          </w:p>
        </w:tc>
      </w:tr>
    </w:tbl>
    <w:p w14:paraId="0C59F121" w14:textId="77777777" w:rsidR="009F7A98" w:rsidRDefault="009F7A98" w:rsidP="009F7A98"/>
    <w:p w14:paraId="7184336F" w14:textId="77777777" w:rsidR="003F61E9" w:rsidRDefault="007377EB" w:rsidP="003F61E9">
      <w:pPr>
        <w:ind w:left="568" w:hanging="284"/>
      </w:pPr>
      <w:r>
        <w:t>-</w:t>
      </w:r>
      <w:r>
        <w:tab/>
      </w:r>
      <w:r w:rsidR="009F7A98">
        <w:t xml:space="preserve">If RI feedback for a given DL cell consists of 3-bits of information, i.e., </w:t>
      </w:r>
      <w:r w:rsidR="000429A3">
        <w:rPr>
          <w:position w:val="-10"/>
        </w:rPr>
        <w:pict w14:anchorId="738DB239">
          <v:shape id="_x0000_i1513" type="#_x0000_t75" style="width:56.95pt;height:16.75pt">
            <v:imagedata r:id="rId412" o:title=""/>
          </v:shape>
        </w:pict>
      </w:r>
      <w:r w:rsidR="009F7A98">
        <w:rPr>
          <w:rFonts w:hint="eastAsia"/>
          <w:lang w:eastAsia="ko-KR"/>
        </w:rPr>
        <w:t xml:space="preserve"> with </w:t>
      </w:r>
      <w:r w:rsidR="000429A3">
        <w:rPr>
          <w:position w:val="-12"/>
        </w:rPr>
        <w:pict w14:anchorId="1DFB1A2A">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0429A3">
        <w:rPr>
          <w:position w:val="-10"/>
        </w:rPr>
        <w:pict w14:anchorId="45276EA3">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0429A3">
        <w:rPr>
          <w:position w:val="-10"/>
        </w:rPr>
        <w:pict w14:anchorId="14CC3198">
          <v:shape id="_x0000_i1516" type="#_x0000_t75" style="width:56.95pt;height:16.75pt">
            <v:imagedata r:id="rId414" o:title=""/>
          </v:shape>
        </w:pict>
      </w:r>
      <w:r w:rsidR="009F7A98">
        <w:t xml:space="preserve"> to RI mapping is given by Table 5.2.2.6-7. </w:t>
      </w:r>
    </w:p>
    <w:p w14:paraId="77B62F38"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124" w:name="OLE_LINK296"/>
      <w:bookmarkStart w:id="125" w:name="OLE_LINK297"/>
      <w:r w:rsidR="000429A3">
        <w:rPr>
          <w:position w:val="-12"/>
        </w:rPr>
        <w:pict w14:anchorId="7897478B">
          <v:shape id="_x0000_i1517" type="#_x0000_t75" style="width:82.9pt;height:19.25pt">
            <v:imagedata r:id="rId415" o:title=""/>
          </v:shape>
        </w:pict>
      </w:r>
      <w:bookmarkEnd w:id="124"/>
      <w:bookmarkEnd w:id="125"/>
      <w:r w:rsidRPr="00EE323E">
        <w:rPr>
          <w:rFonts w:hint="eastAsia"/>
          <w:lang w:eastAsia="ko-KR"/>
        </w:rPr>
        <w:t xml:space="preserve"> with </w:t>
      </w:r>
      <w:r w:rsidR="000429A3">
        <w:rPr>
          <w:position w:val="-12"/>
        </w:rPr>
        <w:pict w14:anchorId="5EA08998">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0429A3">
        <w:rPr>
          <w:position w:val="-12"/>
        </w:rPr>
        <w:pict w14:anchorId="4FCB6DDA">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0429A3">
        <w:rPr>
          <w:position w:val="-12"/>
        </w:rPr>
        <w:pict w14:anchorId="4A4211AC">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233E67F7" w14:textId="77777777" w:rsidR="00FE4E72" w:rsidRDefault="007377EB" w:rsidP="007377EB">
      <w:pPr>
        <w:pStyle w:val="B1"/>
      </w:pPr>
      <w:r>
        <w:t>-</w:t>
      </w:r>
      <w:r>
        <w:tab/>
      </w:r>
      <w:r w:rsidR="009F7A98">
        <w:t xml:space="preserve">If RI feedback consists of </w:t>
      </w:r>
      <w:r w:rsidR="000429A3">
        <w:rPr>
          <w:position w:val="-14"/>
        </w:rPr>
        <w:pict w14:anchorId="63ACC647">
          <v:shape id="_x0000_i1521" type="#_x0000_t75" style="width:49.4pt;height:15.9pt">
            <v:imagedata r:id="rId417" o:title=""/>
          </v:shape>
        </w:pict>
      </w:r>
      <w:r w:rsidR="009F7A98">
        <w:t xml:space="preserve"> bits of information, i.e., </w:t>
      </w:r>
      <w:r w:rsidR="000429A3">
        <w:rPr>
          <w:position w:val="-14"/>
        </w:rPr>
        <w:pict w14:anchorId="763F86FA">
          <v:shape id="_x0000_i1522" type="#_x0000_t75" style="width:79.55pt;height:19.25pt">
            <v:imagedata r:id="rId418" o:title=""/>
          </v:shape>
        </w:pict>
      </w:r>
      <w:r w:rsidR="009F7A98">
        <w:t xml:space="preserve">, then a coded bit sequence </w:t>
      </w:r>
      <w:r w:rsidR="000429A3">
        <w:rPr>
          <w:position w:val="-10"/>
        </w:rPr>
        <w:pict w14:anchorId="7E2A2851">
          <v:shape id="_x0000_i1523" type="#_x0000_t75" style="width:1in;height:16.75pt">
            <v:imagedata r:id="rId419" o:title=""/>
          </v:shape>
        </w:pict>
      </w:r>
      <w:r w:rsidR="009F7A98">
        <w:t xml:space="preserve"> is obtained by using the bit sequence </w:t>
      </w:r>
      <w:r w:rsidR="000429A3">
        <w:rPr>
          <w:position w:val="-14"/>
        </w:rPr>
        <w:pict w14:anchorId="3259A33D">
          <v:shape id="_x0000_i1524" type="#_x0000_t75" style="width:79.55pt;height:19.2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14:paraId="2C272282" w14:textId="77777777" w:rsidR="009F7A98" w:rsidRDefault="007377EB" w:rsidP="007377EB">
      <w:pPr>
        <w:pStyle w:val="B1"/>
      </w:pPr>
      <w:r>
        <w:t>-</w:t>
      </w:r>
      <w:r>
        <w:tab/>
      </w:r>
      <w:r w:rsidR="00FE4E72" w:rsidRPr="00E54724">
        <w:t xml:space="preserve">If RI feedback consists of </w:t>
      </w:r>
      <w:r w:rsidR="000429A3">
        <w:rPr>
          <w:position w:val="-14"/>
        </w:rPr>
        <w:pict w14:anchorId="33D81FB8">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0429A3">
        <w:rPr>
          <w:position w:val="-14"/>
        </w:rPr>
        <w:pict w14:anchorId="0545B767">
          <v:shape id="_x0000_i1526" type="#_x0000_t75" style="width:79.55pt;height:19.25pt">
            <v:imagedata r:id="rId418" o:title=""/>
          </v:shape>
        </w:pict>
      </w:r>
      <w:r w:rsidR="00FE4E72" w:rsidRPr="00E54724">
        <w:t xml:space="preserve">, then the coded bit sequence </w:t>
      </w:r>
      <w:r w:rsidR="000429A3">
        <w:rPr>
          <w:position w:val="-14"/>
        </w:rPr>
        <w:pict w14:anchorId="5E99B0ED">
          <v:shape id="_x0000_i1527" type="#_x0000_t75" style="width:97.1pt;height:19.25pt">
            <v:imagedata r:id="rId422" o:title=""/>
          </v:shape>
        </w:pict>
      </w:r>
      <w:r w:rsidR="00FE4E72" w:rsidRPr="00E54724">
        <w:t xml:space="preserve"> is obtained by using the bit sequence </w:t>
      </w:r>
      <w:r w:rsidR="000429A3">
        <w:rPr>
          <w:position w:val="-14"/>
        </w:rPr>
        <w:pict w14:anchorId="49254B04">
          <v:shape id="_x0000_i1528" type="#_x0000_t75" style="width:79.55pt;height:19.25pt">
            <v:imagedata r:id="rId420" o:title=""/>
          </v:shape>
        </w:pict>
      </w:r>
      <w:r w:rsidR="00FE4E72" w:rsidRPr="00E54724">
        <w:t xml:space="preserve"> as the input to the channel coding block described in </w:t>
      </w:r>
      <w:r w:rsidR="00DF4FBD">
        <w:t>clause</w:t>
      </w:r>
      <w:r w:rsidR="00FE4E72" w:rsidRPr="00E54724">
        <w:t xml:space="preserve"> 5.2.2.6.5.</w:t>
      </w:r>
    </w:p>
    <w:p w14:paraId="74639C68" w14:textId="77777777" w:rsidR="001A36D5" w:rsidRDefault="007377EB" w:rsidP="00BF2B9C">
      <w:pPr>
        <w:pStyle w:val="B1"/>
      </w:pPr>
      <w:r>
        <w:t>-</w:t>
      </w:r>
      <w:r>
        <w:tab/>
      </w:r>
      <w:r w:rsidR="001A36D5" w:rsidRPr="00E54724">
        <w:t xml:space="preserve">If RI feedback consists of </w:t>
      </w:r>
      <w:r w:rsidR="000429A3">
        <w:rPr>
          <w:position w:val="-12"/>
        </w:rPr>
        <w:pict w14:anchorId="36BBA6E7">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0429A3">
        <w:rPr>
          <w:position w:val="-14"/>
        </w:rPr>
        <w:pict w14:anchorId="57FECC93">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0429A3">
        <w:rPr>
          <w:position w:val="-14"/>
        </w:rPr>
        <w:pict w14:anchorId="64FB0961">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w:t>
      </w:r>
      <w:r w:rsidR="001A36D5">
        <w:lastRenderedPageBreak/>
        <w:t xml:space="preserve">to the CRC attachment </w:t>
      </w:r>
      <w:r w:rsidR="001A36D5" w:rsidRPr="00E54724">
        <w:t xml:space="preserve">operation </w:t>
      </w:r>
      <w:r w:rsidR="001A36D5">
        <w:t>is</w:t>
      </w:r>
      <w:r w:rsidR="001A36D5">
        <w:rPr>
          <w:rFonts w:hint="eastAsia"/>
          <w:lang w:eastAsia="zh-CN"/>
        </w:rPr>
        <w:t xml:space="preserve"> </w:t>
      </w:r>
      <w:r w:rsidR="000429A3">
        <w:rPr>
          <w:position w:val="-14"/>
        </w:rPr>
        <w:pict w14:anchorId="0DA3B03F">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2C74310D"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008A8F87"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5EB0CC50"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3F9B0197"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3898CBB5" w14:textId="77777777" w:rsidR="009F7A98" w:rsidRDefault="009F7A98" w:rsidP="009F7A98">
      <w:r>
        <w:t xml:space="preserve">For the case where RI feedback consists of one or two bits of information the bit sequence </w:t>
      </w:r>
      <w:r w:rsidR="000429A3">
        <w:rPr>
          <w:position w:val="-18"/>
        </w:rPr>
        <w:pict w14:anchorId="5BAD2AD7">
          <v:shape id="_x0000_i1533" type="#_x0000_t75" style="width:103pt;height:22.6pt">
            <v:imagedata r:id="rId424" o:title=""/>
          </v:shape>
        </w:pict>
      </w:r>
      <w:r>
        <w:t xml:space="preserve"> is obtained by concatenation of multiple encoded RI blocks where </w:t>
      </w:r>
      <w:r w:rsidR="000429A3">
        <w:rPr>
          <w:position w:val="-10"/>
        </w:rPr>
        <w:pict w14:anchorId="1D515EA9">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0429A3">
        <w:rPr>
          <w:position w:val="-10"/>
        </w:rPr>
        <w:pict w14:anchorId="55A94A17">
          <v:shape id="_x0000_i1535" type="#_x0000_t75" style="width:18.4pt;height:15.05pt">
            <v:imagedata r:id="rId426" o:title=""/>
          </v:shape>
        </w:pict>
      </w:r>
      <w:r>
        <w:t xml:space="preserve">. </w:t>
      </w:r>
    </w:p>
    <w:p w14:paraId="58CBAE07" w14:textId="77777777" w:rsidR="009F7A98" w:rsidRDefault="009F7A98" w:rsidP="00B505B5">
      <w:r>
        <w:t xml:space="preserve">For the case where RI feedback consists of </w:t>
      </w:r>
      <w:r w:rsidR="000429A3">
        <w:rPr>
          <w:position w:val="-14"/>
        </w:rPr>
        <w:pict w14:anchorId="5A8C463F">
          <v:shape id="_x0000_i1536" type="#_x0000_t75" style="width:49.4pt;height:16.75pt">
            <v:imagedata r:id="rId427" o:title=""/>
          </v:shape>
        </w:pict>
      </w:r>
      <w:r>
        <w:t xml:space="preserve">bits of information, the bit sequence </w:t>
      </w:r>
      <w:r w:rsidR="000429A3">
        <w:rPr>
          <w:position w:val="-14"/>
        </w:rPr>
        <w:pict w14:anchorId="526FBC52">
          <v:shape id="_x0000_i1537" type="#_x0000_t75" style="width:97.1pt;height:19.25pt">
            <v:imagedata r:id="rId422" o:title=""/>
          </v:shape>
        </w:pict>
      </w:r>
      <w:r>
        <w:t xml:space="preserve"> is obtained by the circular repetition of the bit sequence </w:t>
      </w:r>
      <w:r w:rsidR="000429A3">
        <w:rPr>
          <w:position w:val="-10"/>
        </w:rPr>
        <w:pict w14:anchorId="23988309">
          <v:shape id="_x0000_i1538" type="#_x0000_t75" style="width:68.65pt;height:16.75pt">
            <v:imagedata r:id="rId428" o:title=""/>
          </v:shape>
        </w:pict>
      </w:r>
      <w:r w:rsidRPr="007A114E">
        <w:t xml:space="preserve"> </w:t>
      </w:r>
      <w:r>
        <w:t>so that the total bit sequence length is equal to</w:t>
      </w:r>
      <w:r w:rsidR="000429A3">
        <w:rPr>
          <w:position w:val="-10"/>
        </w:rPr>
        <w:pict w14:anchorId="2CE7C3AB">
          <v:shape id="_x0000_i1539" type="#_x0000_t75" style="width:19.25pt;height:15.05pt">
            <v:imagedata r:id="rId429" o:title=""/>
          </v:shape>
        </w:pict>
      </w:r>
      <w:r>
        <w:t>.</w:t>
      </w:r>
    </w:p>
    <w:p w14:paraId="18E02321"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0429A3">
        <w:rPr>
          <w:position w:val="-20"/>
        </w:rPr>
        <w:pict w14:anchorId="524A30F7">
          <v:shape id="_x0000_i1540" type="#_x0000_t75" style="width:78.7pt;height:22.6pt">
            <v:imagedata r:id="rId430" o:title=""/>
          </v:shape>
        </w:pict>
      </w:r>
      <w:r w:rsidR="009F7A98">
        <w:t xml:space="preserve">, where </w:t>
      </w:r>
      <w:r w:rsidR="000429A3">
        <w:rPr>
          <w:position w:val="-16"/>
        </w:rPr>
        <w:pict w14:anchorId="03455644">
          <v:shape id="_x0000_i1541" type="#_x0000_t75" style="width:18.4pt;height:20.95pt">
            <v:imagedata r:id="rId431" o:title=""/>
          </v:shape>
        </w:pict>
      </w:r>
      <w:r w:rsidR="00A0648B">
        <w:t xml:space="preserve">, </w:t>
      </w:r>
      <w:r w:rsidR="000429A3">
        <w:rPr>
          <w:position w:val="-10"/>
        </w:rPr>
        <w:pict w14:anchorId="160B1CB6">
          <v:shape id="_x0000_i1542" type="#_x0000_t75" style="width:62.8pt;height:15.05pt">
            <v:imagedata r:id="rId432" o:title=""/>
          </v:shape>
        </w:pict>
      </w:r>
      <w:r w:rsidR="00A0648B">
        <w:t xml:space="preserve"> are column vectors of length </w:t>
      </w:r>
      <w:r w:rsidR="000429A3">
        <w:rPr>
          <w:position w:val="-10"/>
        </w:rPr>
        <w:pict w14:anchorId="435939D3">
          <v:shape id="_x0000_i1543" type="#_x0000_t75" style="width:42.7pt;height:15.05pt">
            <v:imagedata r:id="rId379" o:title=""/>
          </v:shape>
        </w:pict>
      </w:r>
      <w:r w:rsidR="00A0648B">
        <w:t xml:space="preserve"> and where </w:t>
      </w:r>
      <w:r w:rsidR="000429A3">
        <w:rPr>
          <w:position w:val="-10"/>
        </w:rPr>
        <w:pict w14:anchorId="510C3DFA">
          <v:shape id="_x0000_i1544" type="#_x0000_t75" style="width:67pt;height:15.05pt">
            <v:imagedata r:id="rId433" o:title=""/>
          </v:shape>
        </w:pict>
      </w:r>
      <w:r w:rsidR="00A0648B">
        <w:t>. The vector sequence</w:t>
      </w:r>
      <w:r w:rsidR="009F7A98">
        <w:t xml:space="preserve"> is obtained as follows:</w:t>
      </w:r>
    </w:p>
    <w:p w14:paraId="69B061A2"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2E9E69FB" w14:textId="77777777" w:rsidR="009F7A98" w:rsidRDefault="009F7A98">
      <w:r>
        <w:t xml:space="preserve">while </w:t>
      </w:r>
      <w:r w:rsidR="000429A3">
        <w:rPr>
          <w:position w:val="-10"/>
        </w:rPr>
        <w:pict w14:anchorId="5DB26FFE">
          <v:shape id="_x0000_i1545" type="#_x0000_t75" style="width:31.8pt;height:14.25pt">
            <v:imagedata r:id="rId434" o:title=""/>
          </v:shape>
        </w:pict>
      </w:r>
    </w:p>
    <w:p w14:paraId="0E548BC4" w14:textId="77777777" w:rsidR="00A0648B" w:rsidRDefault="000429A3" w:rsidP="00B423F0">
      <w:pPr>
        <w:pStyle w:val="B1"/>
      </w:pPr>
      <w:r>
        <w:rPr>
          <w:position w:val="-16"/>
        </w:rPr>
        <w:pict w14:anchorId="217F4AC0">
          <v:shape id="_x0000_i1546" type="#_x0000_t75" style="width:87.05pt;height:20.95pt">
            <v:imagedata r:id="rId435" o:title=""/>
          </v:shape>
        </w:pict>
      </w:r>
      <w:r w:rsidR="00A0648B">
        <w:t xml:space="preserve"> -- temporary row vector</w:t>
      </w:r>
    </w:p>
    <w:p w14:paraId="5C829FEA" w14:textId="77777777" w:rsidR="00A0648B" w:rsidRDefault="000429A3" w:rsidP="00B423F0">
      <w:pPr>
        <w:pStyle w:val="B1"/>
      </w:pPr>
      <w:r>
        <w:rPr>
          <w:position w:val="-16"/>
        </w:rPr>
        <w:pict w14:anchorId="2B637BAC">
          <v:shape id="_x0000_i1547" type="#_x0000_t75" style="width:79.55pt;height:34.35pt">
            <v:imagedata r:id="rId436" o:title=""/>
          </v:shape>
        </w:pict>
      </w:r>
      <w:r w:rsidR="00A0648B">
        <w:t xml:space="preserve"> -- replicating the row vector </w:t>
      </w:r>
      <w:r>
        <w:rPr>
          <w:position w:val="-16"/>
        </w:rPr>
        <w:pict w14:anchorId="228C39BF">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14:paraId="1A3DB950" w14:textId="77777777" w:rsidR="00F566E0" w:rsidRDefault="000429A3" w:rsidP="00B423F0">
      <w:pPr>
        <w:pStyle w:val="B1"/>
        <w:rPr>
          <w:position w:val="-6"/>
        </w:rPr>
      </w:pPr>
      <w:r>
        <w:rPr>
          <w:position w:val="-10"/>
        </w:rPr>
        <w:pict w14:anchorId="78901A11">
          <v:shape id="_x0000_i1549" type="#_x0000_t75" style="width:40.2pt;height:15.05pt">
            <v:imagedata r:id="rId384" o:title=""/>
          </v:shape>
        </w:pict>
      </w:r>
      <w:r w:rsidR="009F7A98">
        <w:tab/>
      </w:r>
    </w:p>
    <w:p w14:paraId="4CFAFBB7" w14:textId="77777777" w:rsidR="009F7A98" w:rsidRDefault="000429A3" w:rsidP="00B423F0">
      <w:pPr>
        <w:pStyle w:val="B1"/>
      </w:pPr>
      <w:r>
        <w:rPr>
          <w:position w:val="-6"/>
        </w:rPr>
        <w:pict w14:anchorId="4B44FB88">
          <v:shape id="_x0000_i1550" type="#_x0000_t75" style="width:36.85pt;height:12.55pt">
            <v:imagedata r:id="rId385" o:title=""/>
          </v:shape>
        </w:pict>
      </w:r>
    </w:p>
    <w:p w14:paraId="53978A86" w14:textId="77777777" w:rsidR="009F7A98" w:rsidRDefault="009F7A98">
      <w:r>
        <w:t>end while</w:t>
      </w:r>
    </w:p>
    <w:p w14:paraId="77AA17DC" w14:textId="77777777" w:rsidR="00A0648B" w:rsidRDefault="00A0648B" w:rsidP="00A0648B">
      <w:r>
        <w:t xml:space="preserve">where </w:t>
      </w:r>
      <w:r w:rsidR="000429A3">
        <w:rPr>
          <w:position w:val="-10"/>
        </w:rPr>
        <w:pict w14:anchorId="307265E7">
          <v:shape id="_x0000_i1551" type="#_x0000_t75" style="width:16.75pt;height:15.05pt">
            <v:imagedata r:id="rId386" o:title=""/>
          </v:shape>
        </w:pict>
      </w:r>
      <w:r>
        <w:t xml:space="preserve"> is the number of layers onto which the UL-SCH transport block is mapped.</w:t>
      </w:r>
    </w:p>
    <w:p w14:paraId="53624350" w14:textId="77777777" w:rsidR="0096201F" w:rsidRDefault="0096201F">
      <w:pPr>
        <w:rPr>
          <w:lang w:eastAsia="zh-CN"/>
        </w:rPr>
      </w:pPr>
      <w:bookmarkStart w:id="126" w:name="OLE_LINK109"/>
      <w:bookmarkStart w:id="12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26"/>
      <w:bookmarkEnd w:id="127"/>
    </w:p>
    <w:p w14:paraId="7BBD3F95" w14:textId="77777777" w:rsidR="009F7A98" w:rsidRDefault="009F7A98">
      <w:r>
        <w:t>For channel quality control information (CQI and/or PMI denoted as CQI/PMI)</w:t>
      </w:r>
      <w:r w:rsidR="0096201F">
        <w:t>;</w:t>
      </w:r>
    </w:p>
    <w:p w14:paraId="263D2A12"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0429A3">
        <w:rPr>
          <w:position w:val="-10"/>
        </w:rPr>
        <w:pict w14:anchorId="2FBC0C10">
          <v:shape id="_x0000_i1552" type="#_x0000_t75" style="width:15.05pt;height:16.75pt">
            <v:imagedata r:id="rId232" o:title=""/>
          </v:shape>
        </w:pict>
      </w:r>
      <w:r>
        <w:t xml:space="preserve"> for channel quality information</w:t>
      </w:r>
      <w:r>
        <w:rPr>
          <w:bCs/>
          <w:color w:val="0070C0"/>
        </w:rPr>
        <w:t xml:space="preserve"> </w:t>
      </w:r>
      <w:r>
        <w:t xml:space="preserve">as </w:t>
      </w:r>
    </w:p>
    <w:p w14:paraId="1383C098" w14:textId="77777777" w:rsidR="00A0648B" w:rsidRDefault="000429A3" w:rsidP="0035185C">
      <w:pPr>
        <w:pStyle w:val="EQ"/>
        <w:jc w:val="center"/>
      </w:pPr>
      <w:r>
        <w:rPr>
          <w:position w:val="-68"/>
        </w:rPr>
        <w:lastRenderedPageBreak/>
        <w:pict w14:anchorId="5C277DAE">
          <v:shape id="_x0000_i1553" type="#_x0000_t75" style="width:357.5pt;height:63.65pt">
            <v:imagedata r:id="rId438" o:title=""/>
          </v:shape>
        </w:pict>
      </w:r>
    </w:p>
    <w:p w14:paraId="408048B5" w14:textId="77777777" w:rsidR="00250C8B" w:rsidRDefault="009F7A98" w:rsidP="00A0648B">
      <w:r>
        <w:t xml:space="preserve">where </w:t>
      </w:r>
    </w:p>
    <w:p w14:paraId="14721828" w14:textId="77777777" w:rsidR="00250C8B" w:rsidRDefault="00341F63" w:rsidP="00AA53C3">
      <w:pPr>
        <w:pStyle w:val="B1"/>
      </w:pPr>
      <w:r>
        <w:t>-</w:t>
      </w:r>
      <w:r>
        <w:tab/>
      </w:r>
      <w:r w:rsidR="000429A3">
        <w:rPr>
          <w:position w:val="-6"/>
        </w:rPr>
        <w:pict w14:anchorId="720D5B11">
          <v:shape id="_x0000_i1554" type="#_x0000_t75" style="width:12.55pt;height:13.4pt">
            <v:imagedata r:id="rId439" o:title=""/>
          </v:shape>
        </w:pict>
      </w:r>
      <w:r w:rsidR="009F7A98">
        <w:t xml:space="preserve"> is the number of CQI/PMI bits, </w:t>
      </w:r>
      <w:r w:rsidR="00250C8B">
        <w:t>and</w:t>
      </w:r>
    </w:p>
    <w:p w14:paraId="7815662F" w14:textId="77777777" w:rsidR="00341F63" w:rsidRDefault="00341F63" w:rsidP="00AA53C3">
      <w:pPr>
        <w:pStyle w:val="B1"/>
      </w:pPr>
      <w:r>
        <w:t>-</w:t>
      </w:r>
      <w:r>
        <w:tab/>
      </w:r>
      <w:r w:rsidR="000429A3">
        <w:rPr>
          <w:position w:val="-4"/>
        </w:rPr>
        <w:pict w14:anchorId="056B99BC">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0429A3">
        <w:rPr>
          <w:position w:val="-30"/>
        </w:rPr>
        <w:pict w14:anchorId="0BF56CD5">
          <v:shape id="_x0000_i1556" type="#_x0000_t75" style="width:82.9pt;height:32.65pt">
            <v:imagedata r:id="rId441" o:title=""/>
          </v:shape>
        </w:pict>
      </w:r>
      <w:r w:rsidR="009F7A98">
        <w:t>,</w:t>
      </w:r>
      <w:r w:rsidR="00D054B0">
        <w:t xml:space="preserve"> </w:t>
      </w:r>
      <w:r>
        <w:t>and</w:t>
      </w:r>
    </w:p>
    <w:p w14:paraId="67FE06FE" w14:textId="77777777" w:rsidR="00341F63" w:rsidRDefault="00341F63" w:rsidP="00AA53C3">
      <w:pPr>
        <w:pStyle w:val="B1"/>
        <w:rPr>
          <w:lang w:eastAsia="ko-KR"/>
        </w:rPr>
      </w:pPr>
      <w:r>
        <w:t>-</w:t>
      </w:r>
      <w:r>
        <w:tab/>
      </w:r>
      <w:r w:rsidR="000429A3">
        <w:rPr>
          <w:position w:val="-14"/>
        </w:rPr>
        <w:pict w14:anchorId="615CEF4F">
          <v:shape id="_x0000_i1557" type="#_x0000_t75" style="width:71.15pt;height:18.4pt">
            <v:imagedata r:id="rId442" o:title=""/>
          </v:shape>
        </w:pict>
      </w:r>
      <w:r w:rsidR="009F7A98">
        <w:t xml:space="preserve">and </w:t>
      </w:r>
      <w:r w:rsidR="000429A3">
        <w:rPr>
          <w:position w:val="-14"/>
        </w:rPr>
        <w:pict w14:anchorId="455591ED">
          <v:shape id="_x0000_i1558" type="#_x0000_t75" style="width:75.35pt;height:19.25pt">
            <v:imagedata r:id="rId443" o:title=""/>
          </v:shape>
        </w:pict>
      </w:r>
      <w:r w:rsidR="009F7A98">
        <w:t xml:space="preserve">, where </w:t>
      </w:r>
      <w:r w:rsidR="000429A3">
        <w:rPr>
          <w:position w:val="-14"/>
        </w:rPr>
        <w:pict w14:anchorId="7ECBFDF8">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175F2A19"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0429A3">
        <w:rPr>
          <w:position w:val="-10"/>
        </w:rPr>
        <w:pict w14:anchorId="72DB213B">
          <v:shape id="_x0000_i1560" type="#_x0000_t75" style="width:39.35pt;height:16.75pt">
            <v:imagedata r:id="rId445" o:title=""/>
          </v:shape>
        </w:pict>
      </w:r>
      <w:r w:rsidR="00A0648B">
        <w:t>.</w:t>
      </w:r>
    </w:p>
    <w:p w14:paraId="38DEC32B" w14:textId="77777777" w:rsidR="009F7A98" w:rsidRDefault="00A0648B">
      <w:r>
        <w:t xml:space="preserve">The variable </w:t>
      </w:r>
      <w:r w:rsidR="00D054B0">
        <w:t>"</w:t>
      </w:r>
      <w:r w:rsidRPr="009E3EE6">
        <w:rPr>
          <w:i/>
        </w:rPr>
        <w:t>x</w:t>
      </w:r>
      <w:r w:rsidR="00D054B0">
        <w:t>"</w:t>
      </w:r>
      <w:r>
        <w:t xml:space="preserve"> in </w:t>
      </w:r>
      <w:r w:rsidR="000429A3">
        <w:rPr>
          <w:position w:val="-10"/>
        </w:rPr>
        <w:pict w14:anchorId="5B96C44D">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0429A3">
        <w:rPr>
          <w:position w:val="-12"/>
        </w:rPr>
        <w:pict w14:anchorId="41F59F28">
          <v:shape id="_x0000_i1562" type="#_x0000_t75" style="width:70.35pt;height:19.25pt">
            <v:imagedata r:id="rId447" o:title=""/>
          </v:shape>
        </w:pict>
      </w:r>
      <w:r w:rsidR="009F7A98">
        <w:t xml:space="preserve">, </w:t>
      </w:r>
      <w:r w:rsidR="000429A3">
        <w:rPr>
          <w:position w:val="-6"/>
        </w:rPr>
        <w:pict w14:anchorId="06E78B90">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BE1D878" wp14:editId="223A668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0429A3">
        <w:rPr>
          <w:position w:val="-12"/>
        </w:rPr>
        <w:pict w14:anchorId="357C61D3">
          <v:shape id="_x0000_i1564" type="#_x0000_t75" style="width:70.35pt;height:19.25pt">
            <v:imagedata r:id="rId447" o:title=""/>
          </v:shape>
        </w:pict>
      </w:r>
      <w:r w:rsidR="009F7A98">
        <w:rPr>
          <w:rFonts w:hint="eastAsia"/>
          <w:lang w:eastAsia="ja-JP"/>
        </w:rPr>
        <w:t>,</w:t>
      </w:r>
      <w:r w:rsidR="009F7A98">
        <w:t xml:space="preserve"> </w:t>
      </w:r>
      <w:r w:rsidR="000429A3">
        <w:rPr>
          <w:position w:val="-6"/>
        </w:rPr>
        <w:pict w14:anchorId="7FC19D23">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41B63E7A" wp14:editId="0787A46B">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54F22A67"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69518CD4"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789491EE"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76AF4D65" w14:textId="77777777" w:rsidR="009F7A98" w:rsidRDefault="000429A3">
      <w:r>
        <w:rPr>
          <w:position w:val="-14"/>
        </w:rPr>
        <w:pict w14:anchorId="79BB4508">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3E39184C" w14:textId="77777777" w:rsidR="00C06377" w:rsidRDefault="009F7A98">
      <w:pPr>
        <w:rPr>
          <w:rFonts w:eastAsia="Malgun Gothic"/>
          <w:lang w:eastAsia="ko-KR"/>
        </w:rPr>
      </w:pPr>
      <w:r>
        <w:rPr>
          <w:rFonts w:hint="eastAsia"/>
          <w:lang w:eastAsia="ko-KR"/>
        </w:rPr>
        <w:t xml:space="preserve">For UL-SCH data information </w:t>
      </w:r>
      <w:r w:rsidR="000429A3">
        <w:rPr>
          <w:position w:val="-14"/>
        </w:rPr>
        <w:pict w14:anchorId="20542B89">
          <v:shape id="_x0000_i1567" type="#_x0000_t75" style="width:196.75pt;height:17.6pt">
            <v:imagedata r:id="rId452" o:title=""/>
          </v:shape>
        </w:pict>
      </w:r>
      <w:r>
        <w:rPr>
          <w:rFonts w:eastAsia="Malgun Gothic" w:hint="eastAsia"/>
          <w:lang w:eastAsia="ko-KR"/>
        </w:rPr>
        <w:t xml:space="preserve">, where </w:t>
      </w:r>
    </w:p>
    <w:p w14:paraId="2F65F826" w14:textId="77777777" w:rsidR="00C06377" w:rsidRDefault="00C06377" w:rsidP="00AA53C3">
      <w:pPr>
        <w:pStyle w:val="B1"/>
      </w:pPr>
      <w:r>
        <w:t>-</w:t>
      </w:r>
      <w:r>
        <w:tab/>
      </w:r>
      <w:r w:rsidR="000429A3">
        <w:rPr>
          <w:position w:val="-10"/>
        </w:rPr>
        <w:pict w14:anchorId="5816E256">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14:paraId="75ED89CA" w14:textId="77777777" w:rsidR="00C06377" w:rsidRDefault="00C06377" w:rsidP="00AA53C3">
      <w:pPr>
        <w:pStyle w:val="B1"/>
        <w:rPr>
          <w:lang w:eastAsia="ko-KR"/>
        </w:rPr>
      </w:pPr>
      <w:r>
        <w:t>-</w:t>
      </w:r>
      <w:r>
        <w:tab/>
      </w:r>
      <w:r w:rsidR="000429A3">
        <w:rPr>
          <w:position w:val="-10"/>
        </w:rPr>
        <w:pict w14:anchorId="00F5E698">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34CC0F3B" w14:textId="77777777" w:rsidR="0087620F" w:rsidRDefault="00C06377" w:rsidP="0087620F">
      <w:pPr>
        <w:pStyle w:val="B1"/>
        <w:rPr>
          <w:rFonts w:eastAsia="Malgun Gothic"/>
          <w:lang w:eastAsia="ko-KR"/>
        </w:rPr>
      </w:pPr>
      <w:r>
        <w:t>-</w:t>
      </w:r>
      <w:r>
        <w:tab/>
      </w:r>
      <w:r w:rsidR="000429A3">
        <w:rPr>
          <w:position w:val="-14"/>
        </w:rPr>
        <w:pict w14:anchorId="749C1787">
          <v:shape id="_x0000_i1570" type="#_x0000_t75" style="width:36.85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233F8CBC">
          <v:shape id="_x0000_i1571" type="#_x0000_t75" style="width:210.15pt;height:21.75pt" o:ole="">
            <v:imagedata r:id="rId456" o:title=""/>
          </v:shape>
          <o:OLEObject Type="Embed" ProgID="Equation.DSMT4" ShapeID="_x0000_i1571" DrawAspect="Content" ObjectID="_1685177639" r:id="rId457"/>
        </w:object>
      </w:r>
      <w:r w:rsidR="009F7A98">
        <w:rPr>
          <w:rFonts w:eastAsia="Malgun Gothic" w:hint="eastAsia"/>
          <w:lang w:eastAsia="ko-KR"/>
        </w:rPr>
        <w:t xml:space="preserve">, where </w:t>
      </w:r>
    </w:p>
    <w:p w14:paraId="13712639"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0429A3">
        <w:rPr>
          <w:position w:val="-14"/>
        </w:rPr>
        <w:pict w14:anchorId="5806BC85">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76D41FBC"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0429A3">
        <w:rPr>
          <w:position w:val="-14"/>
        </w:rPr>
        <w:pict w14:anchorId="157B2B50">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42D276FE" w14:textId="77777777" w:rsidR="0087620F" w:rsidRDefault="0087620F" w:rsidP="00761093">
      <w:pPr>
        <w:pStyle w:val="B3"/>
      </w:pPr>
      <w:r>
        <w:rPr>
          <w:lang w:eastAsia="zh-CN"/>
        </w:rPr>
        <w:t>-</w:t>
      </w:r>
      <w:r>
        <w:rPr>
          <w:lang w:eastAsia="zh-CN"/>
        </w:rPr>
        <w:tab/>
      </w:r>
      <w:r w:rsidR="000429A3">
        <w:rPr>
          <w:position w:val="-14"/>
        </w:rPr>
        <w:pict w14:anchorId="31394C3E">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1F2BC651" w14:textId="77777777" w:rsidR="0087620F" w:rsidRDefault="0087620F" w:rsidP="00761093">
      <w:pPr>
        <w:pStyle w:val="B3"/>
      </w:pPr>
      <w:r>
        <w:rPr>
          <w:lang w:eastAsia="zh-CN"/>
        </w:rPr>
        <w:lastRenderedPageBreak/>
        <w:t>-</w:t>
      </w:r>
      <w:r>
        <w:rPr>
          <w:lang w:eastAsia="zh-CN"/>
        </w:rPr>
        <w:tab/>
      </w:r>
      <w:r w:rsidR="000429A3">
        <w:rPr>
          <w:position w:val="-12"/>
        </w:rPr>
        <w:pict w14:anchorId="7E2EB87E">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6D63D54F" w14:textId="77777777" w:rsidR="00C06377" w:rsidRPr="00761093" w:rsidRDefault="0087620F" w:rsidP="00761093">
      <w:pPr>
        <w:pStyle w:val="B2"/>
        <w:rPr>
          <w:lang w:eastAsia="zh-CN"/>
        </w:rPr>
      </w:pPr>
      <w:r>
        <w:t>-</w:t>
      </w:r>
      <w:r>
        <w:tab/>
      </w:r>
      <w:r>
        <w:rPr>
          <w:rFonts w:hint="eastAsia"/>
          <w:lang w:eastAsia="zh-CN"/>
        </w:rPr>
        <w:t>otherwise</w:t>
      </w:r>
      <w:r>
        <w:t xml:space="preserve"> </w:t>
      </w:r>
      <w:r w:rsidR="000429A3">
        <w:rPr>
          <w:position w:val="-14"/>
        </w:rPr>
        <w:pict w14:anchorId="6168AF09">
          <v:shape id="_x0000_i1576" type="#_x0000_t75" style="width:92.95pt;height:20.95pt">
            <v:imagedata r:id="rId245" o:title=""/>
          </v:shape>
        </w:pict>
      </w:r>
      <w:r>
        <w:t>.</w:t>
      </w:r>
    </w:p>
    <w:p w14:paraId="29FB2745" w14:textId="77777777" w:rsidR="00C06377" w:rsidRDefault="00C06377" w:rsidP="00AA53C3">
      <w:pPr>
        <w:pStyle w:val="B2"/>
        <w:rPr>
          <w:lang w:eastAsia="ko-KR"/>
        </w:rPr>
      </w:pPr>
      <w:r>
        <w:t>-</w:t>
      </w:r>
      <w:r>
        <w:tab/>
      </w:r>
      <w:r w:rsidR="000429A3">
        <w:rPr>
          <w:position w:val="-12"/>
        </w:rPr>
        <w:pict w14:anchorId="080FD074">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14:paraId="231E4761"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5BA50863"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653FA7FD"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561C6F93"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1BF12C00"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0E31CE6D"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0429A3">
        <w:rPr>
          <w:position w:val="-12"/>
        </w:rPr>
        <w:pict w14:anchorId="61BC9FFF">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14:paraId="27C8D795" w14:textId="77777777" w:rsidR="006A07DB" w:rsidRDefault="006A07DB" w:rsidP="006A07DB">
      <w:pPr>
        <w:pStyle w:val="B1"/>
        <w:rPr>
          <w:lang w:eastAsia="zh-CN"/>
        </w:rPr>
      </w:pPr>
      <w:r>
        <w:t>-</w:t>
      </w:r>
      <w:r>
        <w:tab/>
      </w:r>
      <w:r w:rsidR="000429A3">
        <w:rPr>
          <w:position w:val="-12"/>
        </w:rPr>
        <w:pict w14:anchorId="1C52D9C6">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5F033A81" w14:textId="77777777" w:rsidR="006A07DB" w:rsidRPr="001F1578" w:rsidRDefault="006A07DB" w:rsidP="001F1578">
      <w:pPr>
        <w:pStyle w:val="B1"/>
        <w:rPr>
          <w:lang w:eastAsia="zh-CN"/>
        </w:rPr>
      </w:pPr>
      <w:r>
        <w:t>-</w:t>
      </w:r>
      <w:r>
        <w:tab/>
      </w:r>
      <w:r w:rsidR="000429A3">
        <w:rPr>
          <w:position w:val="-12"/>
        </w:rPr>
        <w:pict w14:anchorId="31793621">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0429A3">
        <w:rPr>
          <w:position w:val="-12"/>
        </w:rPr>
        <w:pict w14:anchorId="121E687B">
          <v:shape id="_x0000_i1581" type="#_x0000_t75" style="width:25.1pt;height:18.4pt">
            <v:imagedata r:id="rId246" o:title=""/>
          </v:shape>
        </w:pict>
      </w:r>
      <w:r>
        <w:rPr>
          <w:rFonts w:hint="eastAsia"/>
          <w:lang w:eastAsia="zh-CN"/>
        </w:rPr>
        <w:t xml:space="preserve"> is equal to 0, otherwise is equal to 0.</w:t>
      </w:r>
    </w:p>
    <w:p w14:paraId="19E85CBA" w14:textId="77777777" w:rsidR="00C3244A" w:rsidRDefault="00C3244A">
      <w:pPr>
        <w:rPr>
          <w:lang w:eastAsia="ko-KR"/>
        </w:rPr>
      </w:pPr>
      <w:r w:rsidRPr="00E54724">
        <w:t xml:space="preserve">In case of CQI/PMI report for more than one DL cell, </w:t>
      </w:r>
      <w:r w:rsidR="000429A3">
        <w:rPr>
          <w:position w:val="-10"/>
        </w:rPr>
        <w:pict w14:anchorId="339AFE04">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0429A3">
        <w:rPr>
          <w:position w:val="-10"/>
        </w:rPr>
        <w:pict w14:anchorId="5C0FB64B">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23A1AB3"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0429A3">
        <w:rPr>
          <w:position w:val="-10"/>
        </w:rPr>
        <w:pict w14:anchorId="61D14917">
          <v:shape id="_x0000_i1584" type="#_x0000_t75" style="width:73.65pt;height:15.05pt">
            <v:imagedata r:id="rId461" o:title=""/>
          </v:shape>
        </w:pict>
      </w:r>
      <w:r w:rsidR="009F7A98">
        <w:t>.</w:t>
      </w:r>
    </w:p>
    <w:p w14:paraId="0A1EF150"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0429A3">
        <w:rPr>
          <w:position w:val="-10"/>
        </w:rPr>
        <w:pict w14:anchorId="34EDDC23">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01C4AF3" w14:textId="77777777" w:rsidR="009F7A98" w:rsidRDefault="009F7A98">
      <w:r>
        <w:t xml:space="preserve">The output sequence for the channel coding of channel quality information is denoted by </w:t>
      </w:r>
      <w:r w:rsidR="000429A3">
        <w:rPr>
          <w:position w:val="-16"/>
        </w:rPr>
        <w:pict w14:anchorId="2422E9F5">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0429A3">
        <w:rPr>
          <w:rFonts w:eastAsia="Malgun Gothic"/>
          <w:position w:val="-10"/>
        </w:rPr>
        <w:pict w14:anchorId="6A761B2B">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14:paraId="387448A6" w14:textId="77777777" w:rsidR="009F7A98" w:rsidRDefault="009F7A98">
      <w:pPr>
        <w:pStyle w:val="Heading5"/>
      </w:pPr>
      <w:bookmarkStart w:id="128" w:name="_Toc10818736"/>
      <w:bookmarkStart w:id="129" w:name="_Toc20409146"/>
      <w:bookmarkStart w:id="130" w:name="_Toc74564306"/>
      <w:r>
        <w:t>5.2.2.6.1</w:t>
      </w:r>
      <w:r>
        <w:tab/>
        <w:t>Channel quality information formats for wideband CQI reports</w:t>
      </w:r>
      <w:bookmarkEnd w:id="128"/>
      <w:bookmarkEnd w:id="129"/>
      <w:bookmarkEnd w:id="130"/>
    </w:p>
    <w:p w14:paraId="6013E6F0"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768F6ED5" w14:textId="77777777"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131" w:name="OLE_LINK270"/>
      <w:bookmarkStart w:id="132" w:name="OLE_LINK306"/>
      <w:bookmarkStart w:id="133" w:name="OLE_LINK323"/>
      <w:r w:rsidR="008342A6">
        <w:rPr>
          <w:rFonts w:hint="eastAsia"/>
          <w:lang w:eastAsia="zh-CN"/>
        </w:rPr>
        <w:t xml:space="preserve">except </w:t>
      </w:r>
      <w:bookmarkStart w:id="134" w:name="OLE_LINK123"/>
      <w:bookmarkStart w:id="135" w:name="OLE_LINK124"/>
      <w:r w:rsidR="008342A6">
        <w:rPr>
          <w:rFonts w:hint="eastAsia"/>
          <w:lang w:eastAsia="zh-CN"/>
        </w:rPr>
        <w:t xml:space="preserve">with </w:t>
      </w:r>
      <w:bookmarkStart w:id="136" w:name="OLE_LINK243"/>
      <w:bookmarkStart w:id="137" w:name="OLE_LINK244"/>
      <w:r w:rsidR="008342A6" w:rsidRPr="00F84586">
        <w:rPr>
          <w:i/>
        </w:rPr>
        <w:t>advancedCodebookEnabled</w:t>
      </w:r>
      <w:r w:rsidR="008342A6">
        <w:rPr>
          <w:i/>
        </w:rPr>
        <w:t>=TRUE</w:t>
      </w:r>
      <w:bookmarkEnd w:id="131"/>
      <w:bookmarkEnd w:id="132"/>
      <w:bookmarkEnd w:id="133"/>
      <w:bookmarkEnd w:id="134"/>
      <w:bookmarkEnd w:id="135"/>
      <w:bookmarkEnd w:id="136"/>
      <w:bookmarkEnd w:id="13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779BE5ED" w14:textId="77777777"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32D09B60" w14:textId="77777777" w:rsidR="003F61E9" w:rsidRDefault="008342A6" w:rsidP="003F61E9">
      <w:pPr>
        <w:rPr>
          <w:i/>
          <w:lang w:eastAsia="zh-CN"/>
        </w:rPr>
      </w:pPr>
      <w:bookmarkStart w:id="138" w:name="OLE_LINK325"/>
      <w:bookmarkStart w:id="139" w:name="OLE_LINK326"/>
      <w:r>
        <w:t>Table 5.2.2.6.1-1</w:t>
      </w:r>
      <w:r>
        <w:rPr>
          <w:rFonts w:hint="eastAsia"/>
          <w:lang w:eastAsia="zh-CN"/>
        </w:rPr>
        <w:t xml:space="preserve">B-1 </w:t>
      </w:r>
      <w:r>
        <w:t xml:space="preserve">and </w:t>
      </w:r>
      <w:bookmarkStart w:id="140" w:name="OLE_LINK322"/>
      <w:r>
        <w:t>Table 5.2.2.6.1-1B</w:t>
      </w:r>
      <w:r>
        <w:rPr>
          <w:rFonts w:hint="eastAsia"/>
          <w:lang w:eastAsia="zh-CN"/>
        </w:rPr>
        <w:t>-2</w:t>
      </w:r>
      <w:r>
        <w:t xml:space="preserve"> </w:t>
      </w:r>
      <w:bookmarkEnd w:id="140"/>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38"/>
      <w:bookmarkEnd w:id="139"/>
      <w:r>
        <w:rPr>
          <w:rFonts w:hint="eastAsia"/>
          <w:i/>
          <w:lang w:eastAsia="zh-CN"/>
        </w:rPr>
        <w:t>.</w:t>
      </w:r>
    </w:p>
    <w:p w14:paraId="07E58978" w14:textId="77777777"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41" w:name="OLE_LINK414"/>
      <w:bookmarkStart w:id="142"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43" w:name="OLE_LINK402"/>
      <w:bookmarkStart w:id="144" w:name="OLE_LINK403"/>
      <w:bookmarkStart w:id="145"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43"/>
      <w:bookmarkEnd w:id="144"/>
      <w:bookmarkEnd w:id="145"/>
      <w:r w:rsidRPr="00C53A08">
        <w:rPr>
          <w:rFonts w:hint="eastAsia"/>
        </w:rPr>
        <w:t>with</w:t>
      </w:r>
      <w:r w:rsidRPr="00C53A08">
        <w:t xml:space="preserve"> </w:t>
      </w:r>
      <w:r w:rsidRPr="00C53A08">
        <w:rPr>
          <w:i/>
        </w:rPr>
        <w:t>alternativeCodeBookEnabledFor4TX-r12=TRUE</w:t>
      </w:r>
      <w:bookmarkEnd w:id="141"/>
      <w:bookmarkEnd w:id="142"/>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BD78109" w14:textId="77777777"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46" w:name="OLE_LINK5"/>
      <w:bookmarkStart w:id="147" w:name="OLE_LINK6"/>
      <w:bookmarkStart w:id="148" w:name="OLE_LINK13"/>
      <w:bookmarkStart w:id="149" w:name="OLE_LINK14"/>
      <w:bookmarkStart w:id="150"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46"/>
      <w:bookmarkEnd w:id="147"/>
    </w:p>
    <w:p w14:paraId="657DF1D6" w14:textId="77777777" w:rsidR="0096201F" w:rsidRPr="0007501B" w:rsidRDefault="008342A6" w:rsidP="008342A6">
      <w:pPr>
        <w:rPr>
          <w:lang w:eastAsia="zh-CN"/>
        </w:rPr>
      </w:pPr>
      <w:bookmarkStart w:id="151"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52" w:name="OLE_LINK17"/>
      <w:bookmarkStart w:id="153" w:name="OLE_LINK21"/>
      <w:r w:rsidRPr="0007501B">
        <w:rPr>
          <w:rFonts w:hint="eastAsia"/>
          <w:lang w:eastAsia="zh-CN"/>
        </w:rPr>
        <w:t>8</w:t>
      </w:r>
      <w:r>
        <w:rPr>
          <w:rFonts w:hint="eastAsia"/>
          <w:lang w:eastAsia="zh-CN"/>
        </w:rPr>
        <w:t>/12/16</w:t>
      </w:r>
      <w:bookmarkStart w:id="154" w:name="OLE_LINK89"/>
      <w:bookmarkStart w:id="155" w:name="OLE_LINK98"/>
      <w:r>
        <w:rPr>
          <w:rFonts w:hint="eastAsia"/>
          <w:lang w:eastAsia="zh-CN"/>
        </w:rPr>
        <w:t>/20/24/28/32</w:t>
      </w:r>
      <w:bookmarkEnd w:id="152"/>
      <w:bookmarkEnd w:id="153"/>
      <w:r w:rsidRPr="0007501B">
        <w:rPr>
          <w:rFonts w:hint="eastAsia"/>
        </w:rPr>
        <w:t xml:space="preserve"> </w:t>
      </w:r>
      <w:bookmarkEnd w:id="154"/>
      <w:bookmarkEnd w:id="155"/>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51"/>
      <w:r w:rsidR="008F13E3">
        <w:rPr>
          <w:lang w:eastAsia="zh-CN"/>
        </w:rPr>
        <w:t>.</w:t>
      </w:r>
      <w:r>
        <w:rPr>
          <w:rFonts w:hint="eastAsia"/>
          <w:lang w:eastAsia="zh-CN"/>
        </w:rPr>
        <w:t xml:space="preserve"> </w:t>
      </w:r>
    </w:p>
    <w:bookmarkEnd w:id="148"/>
    <w:bookmarkEnd w:id="149"/>
    <w:bookmarkEnd w:id="150"/>
    <w:p w14:paraId="2BB38818" w14:textId="77777777"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2178C308"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56" w:name="OLE_LINK240"/>
      <w:r w:rsidR="008342A6">
        <w:t>Table 5.2.2.6.1-1B</w:t>
      </w:r>
      <w:r w:rsidR="008342A6">
        <w:rPr>
          <w:rFonts w:hint="eastAsia"/>
          <w:lang w:eastAsia="zh-CN"/>
        </w:rPr>
        <w:t>-1</w:t>
      </w:r>
      <w:bookmarkEnd w:id="156"/>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0429A3">
        <w:rPr>
          <w:position w:val="-6"/>
        </w:rPr>
        <w:pict w14:anchorId="4FFD1F2E">
          <v:shape id="_x0000_i1588" type="#_x0000_t75" style="width:12.55pt;height:12.55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0429A3">
        <w:rPr>
          <w:position w:val="-14"/>
          <w:lang w:eastAsia="zh-CN"/>
        </w:rPr>
        <w:pict w14:anchorId="3CA20A64">
          <v:shape id="_x0000_i1589" type="#_x0000_t75" style="width:75.35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429A3">
        <w:rPr>
          <w:position w:val="-10"/>
          <w:lang w:eastAsia="zh-CN"/>
        </w:rPr>
        <w:pict w14:anchorId="2F7580A3">
          <v:shape id="_x0000_i1590"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49D4ACAE">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7EF16347">
          <v:shape id="_x0000_i1592" type="#_x0000_t75" style="width:98.8pt;height:36.8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0429A3">
        <w:rPr>
          <w:position w:val="-30"/>
          <w:lang w:eastAsia="zh-CN"/>
        </w:rPr>
        <w:pict w14:anchorId="0D7A935B">
          <v:shape id="_x0000_i1593" type="#_x0000_t75" style="width:94.6pt;height:36.8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0429A3">
        <w:rPr>
          <w:position w:val="-30"/>
          <w:lang w:eastAsia="zh-CN"/>
        </w:rPr>
        <w:pict w14:anchorId="3273C793">
          <v:shape id="_x0000_i1594" type="#_x0000_t75" style="width:94.6pt;height:36.8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429A3">
        <w:rPr>
          <w:position w:val="-10"/>
          <w:lang w:eastAsia="zh-CN"/>
        </w:rPr>
        <w:pict w14:anchorId="1EBC311D">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429A3">
        <w:rPr>
          <w:position w:val="-10"/>
          <w:lang w:eastAsia="zh-CN"/>
        </w:rPr>
        <w:pict w14:anchorId="34B4EFCA">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lastRenderedPageBreak/>
        <w:pict w14:anchorId="1C5FF273">
          <v:shape id="_x0000_i1597" type="#_x0000_t75" style="width:98.8pt;height:36.8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0429A3">
        <w:rPr>
          <w:position w:val="-10"/>
          <w:lang w:eastAsia="zh-CN"/>
        </w:rPr>
        <w:pict w14:anchorId="27E4E5FE">
          <v:shape id="_x0000_i1598" type="#_x0000_t75" style="width:36.85pt;height:16.75pt">
            <v:imagedata r:id="rId472" o:title=""/>
          </v:shape>
        </w:pict>
      </w:r>
      <w:r w:rsidR="008342A6">
        <w:rPr>
          <w:rFonts w:hint="eastAsia"/>
          <w:lang w:eastAsia="zh-CN"/>
        </w:rPr>
        <w:t xml:space="preserve"> are defined as </w:t>
      </w:r>
      <w:r w:rsidR="000429A3">
        <w:rPr>
          <w:position w:val="-10"/>
          <w:lang w:eastAsia="zh-CN"/>
        </w:rPr>
        <w:pict w14:anchorId="13580E4E">
          <v:shape id="_x0000_i1599" type="#_x0000_t75" style="width:75.35pt;height:16.75pt">
            <v:imagedata r:id="rId473" o:title=""/>
          </v:shape>
        </w:pict>
      </w:r>
      <w:r w:rsidR="008342A6">
        <w:rPr>
          <w:rFonts w:hint="eastAsia"/>
          <w:lang w:eastAsia="zh-CN"/>
        </w:rPr>
        <w:t xml:space="preserve"> and </w:t>
      </w:r>
      <w:r w:rsidR="000429A3">
        <w:rPr>
          <w:position w:val="-10"/>
          <w:lang w:eastAsia="zh-CN"/>
        </w:rPr>
        <w:pict w14:anchorId="34296F53">
          <v:shape id="_x0000_i1600" type="#_x0000_t75" style="width:34.35pt;height:16.75pt">
            <v:imagedata r:id="rId474" o:title=""/>
          </v:shape>
        </w:pict>
      </w:r>
      <w:r w:rsidR="008342A6">
        <w:rPr>
          <w:lang w:eastAsia="zh-CN"/>
        </w:rPr>
        <w:t xml:space="preserve"> for </w:t>
      </w:r>
      <w:r w:rsidR="000429A3">
        <w:rPr>
          <w:position w:val="-10"/>
          <w:lang w:eastAsia="zh-CN"/>
        </w:rPr>
        <w:pict w14:anchorId="34A08457">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0429A3">
        <w:rPr>
          <w:position w:val="-10"/>
          <w:lang w:eastAsia="zh-CN"/>
        </w:rPr>
        <w:pict w14:anchorId="0D01D87F">
          <v:shape id="_x0000_i1602" type="#_x0000_t75" style="width:34.35pt;height:16.75pt">
            <v:imagedata r:id="rId476" o:title=""/>
          </v:shape>
        </w:pict>
      </w:r>
      <w:r w:rsidR="008342A6">
        <w:rPr>
          <w:lang w:eastAsia="zh-CN"/>
        </w:rPr>
        <w:t xml:space="preserve">, </w:t>
      </w:r>
      <w:r w:rsidR="000429A3">
        <w:rPr>
          <w:position w:val="-10"/>
          <w:lang w:eastAsia="zh-CN"/>
        </w:rPr>
        <w:pict w14:anchorId="1ADB4047">
          <v:shape id="_x0000_i1603" type="#_x0000_t75" style="width:34.35pt;height:16.75pt">
            <v:imagedata r:id="rId477" o:title=""/>
          </v:shape>
        </w:pict>
      </w:r>
      <w:r w:rsidR="008342A6">
        <w:rPr>
          <w:rFonts w:hint="eastAsia"/>
          <w:lang w:eastAsia="zh-CN"/>
        </w:rPr>
        <w:t xml:space="preserve"> and </w:t>
      </w:r>
      <w:r w:rsidR="000429A3">
        <w:rPr>
          <w:position w:val="-10"/>
          <w:lang w:eastAsia="zh-CN"/>
        </w:rPr>
        <w:pict w14:anchorId="683DA9D9">
          <v:shape id="_x0000_i1604" type="#_x0000_t75" style="width:78.7pt;height:16.75pt">
            <v:imagedata r:id="rId478" o:title=""/>
          </v:shape>
        </w:pict>
      </w:r>
      <w:r w:rsidR="008342A6">
        <w:rPr>
          <w:lang w:eastAsia="zh-CN"/>
        </w:rPr>
        <w:t xml:space="preserve"> for </w:t>
      </w:r>
      <w:r w:rsidR="000429A3">
        <w:rPr>
          <w:position w:val="-10"/>
          <w:lang w:eastAsia="zh-CN"/>
        </w:rPr>
        <w:pict w14:anchorId="20A9E3AB">
          <v:shape id="_x0000_i1605" type="#_x0000_t75" style="width:40.2pt;height:16.75pt">
            <v:imagedata r:id="rId479" o:title=""/>
          </v:shape>
        </w:pict>
      </w:r>
      <w:r w:rsidR="008342A6">
        <w:rPr>
          <w:rFonts w:hint="eastAsia"/>
          <w:lang w:eastAsia="zh-CN"/>
        </w:rPr>
        <w:t xml:space="preserve"> and </w:t>
      </w:r>
      <w:r w:rsidR="000429A3">
        <w:rPr>
          <w:position w:val="-10"/>
          <w:lang w:eastAsia="zh-CN"/>
        </w:rPr>
        <w:pict w14:anchorId="308FD7EF">
          <v:shape id="_x0000_i1606" type="#_x0000_t75" style="width:32.65pt;height:16.75pt">
            <v:imagedata r:id="rId480" o:title=""/>
          </v:shape>
        </w:pict>
      </w:r>
      <w:r w:rsidR="008342A6">
        <w:rPr>
          <w:lang w:eastAsia="zh-CN"/>
        </w:rPr>
        <w:t xml:space="preserve">, and </w:t>
      </w:r>
      <w:r w:rsidR="000429A3">
        <w:rPr>
          <w:position w:val="-10"/>
          <w:lang w:eastAsia="zh-CN"/>
        </w:rPr>
        <w:pict w14:anchorId="195BCA3D">
          <v:shape id="_x0000_i1607" type="#_x0000_t75" style="width:75.35pt;height:16.75pt">
            <v:imagedata r:id="rId481" o:title=""/>
          </v:shape>
        </w:pict>
      </w:r>
      <w:r w:rsidR="008342A6">
        <w:rPr>
          <w:rFonts w:hint="eastAsia"/>
          <w:lang w:eastAsia="zh-CN"/>
        </w:rPr>
        <w:t xml:space="preserve"> and </w:t>
      </w:r>
      <w:r w:rsidR="000429A3">
        <w:rPr>
          <w:position w:val="-10"/>
          <w:lang w:eastAsia="zh-CN"/>
        </w:rPr>
        <w:pict w14:anchorId="716A348A">
          <v:shape id="_x0000_i1608" type="#_x0000_t75" style="width:31.8pt;height:16.75pt">
            <v:imagedata r:id="rId482" o:title=""/>
          </v:shape>
        </w:pict>
      </w:r>
      <w:r w:rsidR="008342A6">
        <w:rPr>
          <w:lang w:eastAsia="zh-CN"/>
        </w:rPr>
        <w:t xml:space="preserve"> for </w:t>
      </w:r>
      <w:r w:rsidR="000429A3">
        <w:rPr>
          <w:position w:val="-10"/>
          <w:lang w:eastAsia="zh-CN"/>
        </w:rPr>
        <w:pict w14:anchorId="126E7CAF">
          <v:shape id="_x0000_i1609" type="#_x0000_t75" style="width:34.35pt;height:16.75pt">
            <v:imagedata r:id="rId483" o:title=""/>
          </v:shape>
        </w:pict>
      </w:r>
      <w:r w:rsidR="008342A6">
        <w:rPr>
          <w:lang w:eastAsia="zh-CN"/>
        </w:rPr>
        <w:t>.</w:t>
      </w:r>
    </w:p>
    <w:p w14:paraId="30DEDA3B" w14:textId="77777777" w:rsidR="0096201F" w:rsidRDefault="0096201F"/>
    <w:p w14:paraId="7066D87B" w14:textId="77777777"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57" w:name="OLE_LINK271"/>
      <w:bookmarkStart w:id="158" w:name="OLE_LINK272"/>
      <w:r w:rsidR="00111428">
        <w:rPr>
          <w:rFonts w:hint="eastAsia"/>
          <w:lang w:eastAsia="zh-CN"/>
        </w:rPr>
        <w:t xml:space="preserve">or </w:t>
      </w:r>
      <w:bookmarkStart w:id="159" w:name="OLE_LINK275"/>
      <w:bookmarkStart w:id="160" w:name="OLE_LINK276"/>
      <w:r w:rsidR="00111428" w:rsidRPr="00F84586">
        <w:rPr>
          <w:i/>
        </w:rPr>
        <w:t>advancedCodebookEnabled</w:t>
      </w:r>
      <w:r w:rsidR="00111428">
        <w:rPr>
          <w:i/>
        </w:rPr>
        <w:t>=TRUE</w:t>
      </w:r>
      <w:bookmarkEnd w:id="157"/>
      <w:bookmarkEnd w:id="158"/>
      <w:bookmarkEnd w:id="159"/>
      <w:bookmarkEnd w:id="1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988FE83" w14:textId="77777777" w:rsidTr="008F13E3">
        <w:trPr>
          <w:jc w:val="center"/>
        </w:trPr>
        <w:tc>
          <w:tcPr>
            <w:tcW w:w="0" w:type="auto"/>
            <w:vMerge w:val="restart"/>
            <w:shd w:val="clear" w:color="auto" w:fill="E0E0E0"/>
            <w:vAlign w:val="center"/>
          </w:tcPr>
          <w:p w14:paraId="348BD8BA" w14:textId="77777777" w:rsidR="009F7A98" w:rsidRDefault="009F7A98">
            <w:pPr>
              <w:pStyle w:val="TAH"/>
            </w:pPr>
            <w:r>
              <w:t>Field</w:t>
            </w:r>
          </w:p>
        </w:tc>
        <w:tc>
          <w:tcPr>
            <w:tcW w:w="0" w:type="auto"/>
            <w:gridSpan w:val="4"/>
            <w:shd w:val="clear" w:color="auto" w:fill="E0E0E0"/>
            <w:vAlign w:val="center"/>
          </w:tcPr>
          <w:p w14:paraId="74061CBA" w14:textId="77777777" w:rsidR="009F7A98" w:rsidRDefault="009F7A98">
            <w:pPr>
              <w:pStyle w:val="TAH"/>
            </w:pPr>
            <w:r>
              <w:t>Bit width</w:t>
            </w:r>
          </w:p>
        </w:tc>
      </w:tr>
      <w:tr w:rsidR="009F7A98" w14:paraId="0A174D71" w14:textId="77777777" w:rsidTr="008F13E3">
        <w:trPr>
          <w:jc w:val="center"/>
        </w:trPr>
        <w:tc>
          <w:tcPr>
            <w:tcW w:w="0" w:type="auto"/>
            <w:vMerge/>
            <w:shd w:val="clear" w:color="auto" w:fill="E0E0E0"/>
            <w:vAlign w:val="center"/>
          </w:tcPr>
          <w:p w14:paraId="0798B3A5" w14:textId="77777777" w:rsidR="009F7A98" w:rsidRDefault="009F7A98">
            <w:pPr>
              <w:pStyle w:val="TAH"/>
            </w:pPr>
          </w:p>
        </w:tc>
        <w:tc>
          <w:tcPr>
            <w:tcW w:w="0" w:type="auto"/>
            <w:gridSpan w:val="2"/>
            <w:shd w:val="clear" w:color="auto" w:fill="E0E0E0"/>
            <w:vAlign w:val="center"/>
          </w:tcPr>
          <w:p w14:paraId="0830826F" w14:textId="77777777" w:rsidR="009F7A98" w:rsidRDefault="009F7A98">
            <w:pPr>
              <w:pStyle w:val="TAH"/>
            </w:pPr>
            <w:r>
              <w:t>2 antenna ports</w:t>
            </w:r>
          </w:p>
        </w:tc>
        <w:tc>
          <w:tcPr>
            <w:tcW w:w="0" w:type="auto"/>
            <w:gridSpan w:val="2"/>
            <w:shd w:val="clear" w:color="auto" w:fill="E0E0E0"/>
            <w:vAlign w:val="center"/>
          </w:tcPr>
          <w:p w14:paraId="4808865C" w14:textId="77777777" w:rsidR="009F7A98" w:rsidRDefault="009F7A98">
            <w:pPr>
              <w:pStyle w:val="TAH"/>
            </w:pPr>
            <w:r>
              <w:t>4 antenna ports</w:t>
            </w:r>
          </w:p>
        </w:tc>
      </w:tr>
      <w:tr w:rsidR="009F7A98" w14:paraId="1F1389CE" w14:textId="77777777" w:rsidTr="008F13E3">
        <w:trPr>
          <w:jc w:val="center"/>
        </w:trPr>
        <w:tc>
          <w:tcPr>
            <w:tcW w:w="0" w:type="auto"/>
            <w:vMerge/>
            <w:shd w:val="clear" w:color="auto" w:fill="E0E0E0"/>
            <w:vAlign w:val="center"/>
          </w:tcPr>
          <w:p w14:paraId="3B02AF9C" w14:textId="77777777" w:rsidR="009F7A98" w:rsidRDefault="009F7A98">
            <w:pPr>
              <w:pStyle w:val="TAH"/>
            </w:pPr>
          </w:p>
        </w:tc>
        <w:tc>
          <w:tcPr>
            <w:tcW w:w="0" w:type="auto"/>
            <w:shd w:val="clear" w:color="auto" w:fill="E0E0E0"/>
            <w:vAlign w:val="center"/>
          </w:tcPr>
          <w:p w14:paraId="7117B90E" w14:textId="77777777" w:rsidR="009F7A98" w:rsidRDefault="009F7A98">
            <w:pPr>
              <w:pStyle w:val="TAH"/>
            </w:pPr>
            <w:r>
              <w:t>Rank = 1</w:t>
            </w:r>
          </w:p>
        </w:tc>
        <w:tc>
          <w:tcPr>
            <w:tcW w:w="0" w:type="auto"/>
            <w:shd w:val="clear" w:color="auto" w:fill="E0E0E0"/>
            <w:vAlign w:val="center"/>
          </w:tcPr>
          <w:p w14:paraId="36232F92" w14:textId="77777777" w:rsidR="009F7A98" w:rsidRDefault="009F7A98">
            <w:pPr>
              <w:pStyle w:val="TAH"/>
              <w:rPr>
                <w:lang w:val="de-DE"/>
              </w:rPr>
            </w:pPr>
            <w:r>
              <w:rPr>
                <w:lang w:val="de-DE"/>
              </w:rPr>
              <w:t>Rank = 2</w:t>
            </w:r>
          </w:p>
        </w:tc>
        <w:tc>
          <w:tcPr>
            <w:tcW w:w="0" w:type="auto"/>
            <w:shd w:val="clear" w:color="auto" w:fill="E0E0E0"/>
            <w:vAlign w:val="center"/>
          </w:tcPr>
          <w:p w14:paraId="7EE4B3A6" w14:textId="77777777" w:rsidR="009F7A98" w:rsidRDefault="009F7A98">
            <w:pPr>
              <w:pStyle w:val="TAH"/>
              <w:rPr>
                <w:lang w:val="de-DE"/>
              </w:rPr>
            </w:pPr>
            <w:r>
              <w:rPr>
                <w:lang w:val="de-DE"/>
              </w:rPr>
              <w:t>Rank = 1</w:t>
            </w:r>
          </w:p>
        </w:tc>
        <w:tc>
          <w:tcPr>
            <w:tcW w:w="0" w:type="auto"/>
            <w:shd w:val="clear" w:color="auto" w:fill="E0E0E0"/>
            <w:vAlign w:val="center"/>
          </w:tcPr>
          <w:p w14:paraId="26CCEFAD" w14:textId="77777777" w:rsidR="009F7A98" w:rsidRDefault="009F7A98">
            <w:pPr>
              <w:pStyle w:val="TAH"/>
              <w:rPr>
                <w:lang w:val="de-DE"/>
              </w:rPr>
            </w:pPr>
            <w:r>
              <w:rPr>
                <w:lang w:val="de-DE"/>
              </w:rPr>
              <w:t>Rank &gt; 1</w:t>
            </w:r>
          </w:p>
        </w:tc>
      </w:tr>
      <w:tr w:rsidR="009F7A98" w14:paraId="4CDFC9A2" w14:textId="77777777" w:rsidTr="008F13E3">
        <w:trPr>
          <w:jc w:val="center"/>
        </w:trPr>
        <w:tc>
          <w:tcPr>
            <w:tcW w:w="0" w:type="auto"/>
            <w:vAlign w:val="center"/>
          </w:tcPr>
          <w:p w14:paraId="4B9A6207" w14:textId="77777777" w:rsidR="009F7A98" w:rsidRDefault="009F7A98">
            <w:pPr>
              <w:pStyle w:val="TAC"/>
              <w:rPr>
                <w:lang w:val="de-DE"/>
              </w:rPr>
            </w:pPr>
            <w:r>
              <w:rPr>
                <w:lang w:val="de-DE"/>
              </w:rPr>
              <w:t>Wideband CQI codeword 0</w:t>
            </w:r>
          </w:p>
        </w:tc>
        <w:tc>
          <w:tcPr>
            <w:tcW w:w="0" w:type="auto"/>
            <w:vAlign w:val="center"/>
          </w:tcPr>
          <w:p w14:paraId="7CAF773D" w14:textId="77777777" w:rsidR="009F7A98" w:rsidRDefault="009F7A98">
            <w:pPr>
              <w:pStyle w:val="TAC"/>
              <w:rPr>
                <w:lang w:val="de-DE"/>
              </w:rPr>
            </w:pPr>
            <w:r>
              <w:rPr>
                <w:lang w:val="de-DE"/>
              </w:rPr>
              <w:t>4</w:t>
            </w:r>
          </w:p>
        </w:tc>
        <w:tc>
          <w:tcPr>
            <w:tcW w:w="0" w:type="auto"/>
            <w:vAlign w:val="center"/>
          </w:tcPr>
          <w:p w14:paraId="727E510C" w14:textId="77777777" w:rsidR="009F7A98" w:rsidRDefault="009F7A98">
            <w:pPr>
              <w:pStyle w:val="TAC"/>
              <w:rPr>
                <w:lang w:val="de-DE"/>
              </w:rPr>
            </w:pPr>
            <w:r>
              <w:rPr>
                <w:lang w:val="de-DE"/>
              </w:rPr>
              <w:t>4</w:t>
            </w:r>
          </w:p>
        </w:tc>
        <w:tc>
          <w:tcPr>
            <w:tcW w:w="0" w:type="auto"/>
            <w:vAlign w:val="center"/>
          </w:tcPr>
          <w:p w14:paraId="72F83D28" w14:textId="77777777" w:rsidR="009F7A98" w:rsidRDefault="009F7A98">
            <w:pPr>
              <w:pStyle w:val="TAC"/>
              <w:rPr>
                <w:lang w:val="de-DE"/>
              </w:rPr>
            </w:pPr>
            <w:r>
              <w:rPr>
                <w:lang w:val="de-DE"/>
              </w:rPr>
              <w:t>4</w:t>
            </w:r>
          </w:p>
        </w:tc>
        <w:tc>
          <w:tcPr>
            <w:tcW w:w="0" w:type="auto"/>
            <w:vAlign w:val="center"/>
          </w:tcPr>
          <w:p w14:paraId="384F14DA" w14:textId="77777777" w:rsidR="009F7A98" w:rsidRDefault="009F7A98">
            <w:pPr>
              <w:pStyle w:val="TAC"/>
              <w:rPr>
                <w:lang w:val="de-DE"/>
              </w:rPr>
            </w:pPr>
            <w:r>
              <w:rPr>
                <w:lang w:val="de-DE"/>
              </w:rPr>
              <w:t>4</w:t>
            </w:r>
          </w:p>
        </w:tc>
      </w:tr>
      <w:tr w:rsidR="009F7A98" w14:paraId="7757FB5B" w14:textId="77777777" w:rsidTr="008F13E3">
        <w:trPr>
          <w:jc w:val="center"/>
        </w:trPr>
        <w:tc>
          <w:tcPr>
            <w:tcW w:w="0" w:type="auto"/>
            <w:vAlign w:val="center"/>
          </w:tcPr>
          <w:p w14:paraId="40472EE8" w14:textId="77777777" w:rsidR="009F7A98" w:rsidRDefault="009F7A98">
            <w:pPr>
              <w:pStyle w:val="TAC"/>
              <w:rPr>
                <w:lang w:val="de-DE"/>
              </w:rPr>
            </w:pPr>
            <w:r>
              <w:rPr>
                <w:lang w:val="de-DE"/>
              </w:rPr>
              <w:t>Wideband CQI codeword 1</w:t>
            </w:r>
          </w:p>
        </w:tc>
        <w:tc>
          <w:tcPr>
            <w:tcW w:w="0" w:type="auto"/>
            <w:vAlign w:val="center"/>
          </w:tcPr>
          <w:p w14:paraId="05DF5912" w14:textId="77777777" w:rsidR="009F7A98" w:rsidRDefault="009F7A98">
            <w:pPr>
              <w:pStyle w:val="TAC"/>
            </w:pPr>
            <w:r>
              <w:t>0</w:t>
            </w:r>
          </w:p>
        </w:tc>
        <w:tc>
          <w:tcPr>
            <w:tcW w:w="0" w:type="auto"/>
            <w:vAlign w:val="center"/>
          </w:tcPr>
          <w:p w14:paraId="6468B265" w14:textId="77777777" w:rsidR="009F7A98" w:rsidRDefault="009F7A98">
            <w:pPr>
              <w:pStyle w:val="TAC"/>
            </w:pPr>
            <w:r>
              <w:t>4</w:t>
            </w:r>
          </w:p>
        </w:tc>
        <w:tc>
          <w:tcPr>
            <w:tcW w:w="0" w:type="auto"/>
            <w:vAlign w:val="center"/>
          </w:tcPr>
          <w:p w14:paraId="1F90C900" w14:textId="77777777" w:rsidR="009F7A98" w:rsidRDefault="009F7A98">
            <w:pPr>
              <w:pStyle w:val="TAC"/>
            </w:pPr>
            <w:r>
              <w:t>0</w:t>
            </w:r>
          </w:p>
        </w:tc>
        <w:tc>
          <w:tcPr>
            <w:tcW w:w="0" w:type="auto"/>
            <w:vAlign w:val="center"/>
          </w:tcPr>
          <w:p w14:paraId="107BC597" w14:textId="77777777" w:rsidR="009F7A98" w:rsidRDefault="009F7A98">
            <w:pPr>
              <w:pStyle w:val="TAC"/>
            </w:pPr>
            <w:r>
              <w:t>4</w:t>
            </w:r>
          </w:p>
        </w:tc>
      </w:tr>
      <w:tr w:rsidR="009F7A98" w14:paraId="78BB2AF4" w14:textId="77777777" w:rsidTr="008F13E3">
        <w:trPr>
          <w:jc w:val="center"/>
        </w:trPr>
        <w:tc>
          <w:tcPr>
            <w:tcW w:w="0" w:type="auto"/>
            <w:vAlign w:val="center"/>
          </w:tcPr>
          <w:p w14:paraId="0552D988" w14:textId="77777777" w:rsidR="009F7A98" w:rsidRDefault="009F7A98">
            <w:pPr>
              <w:pStyle w:val="TAC"/>
            </w:pPr>
            <w:r>
              <w:t>Precoding matrix indicator</w:t>
            </w:r>
          </w:p>
        </w:tc>
        <w:tc>
          <w:tcPr>
            <w:tcW w:w="0" w:type="auto"/>
            <w:vAlign w:val="center"/>
          </w:tcPr>
          <w:p w14:paraId="566FF977" w14:textId="77777777" w:rsidR="009F7A98" w:rsidRDefault="000429A3">
            <w:pPr>
              <w:pStyle w:val="TAC"/>
            </w:pPr>
            <w:r>
              <w:rPr>
                <w:position w:val="-6"/>
              </w:rPr>
              <w:pict w14:anchorId="33B20471">
                <v:shape id="_x0000_i1610" type="#_x0000_t75" style="width:16.75pt;height:12.55pt">
                  <v:imagedata r:id="rId484" o:title=""/>
                </v:shape>
              </w:pict>
            </w:r>
          </w:p>
        </w:tc>
        <w:tc>
          <w:tcPr>
            <w:tcW w:w="0" w:type="auto"/>
            <w:vAlign w:val="center"/>
          </w:tcPr>
          <w:p w14:paraId="20C239E0" w14:textId="77777777" w:rsidR="009F7A98" w:rsidRDefault="000429A3">
            <w:pPr>
              <w:pStyle w:val="TAC"/>
            </w:pPr>
            <w:r>
              <w:rPr>
                <w:position w:val="-6"/>
              </w:rPr>
              <w:pict w14:anchorId="4F6125BD">
                <v:shape id="_x0000_i1611" type="#_x0000_t75" style="width:12.55pt;height:12.55pt">
                  <v:imagedata r:id="rId464" o:title=""/>
                </v:shape>
              </w:pict>
            </w:r>
          </w:p>
        </w:tc>
        <w:tc>
          <w:tcPr>
            <w:tcW w:w="0" w:type="auto"/>
            <w:vAlign w:val="center"/>
          </w:tcPr>
          <w:p w14:paraId="56331293" w14:textId="77777777" w:rsidR="009F7A98" w:rsidRDefault="000429A3">
            <w:pPr>
              <w:pStyle w:val="TAC"/>
            </w:pPr>
            <w:r>
              <w:rPr>
                <w:position w:val="-6"/>
              </w:rPr>
              <w:pict w14:anchorId="5CF19076">
                <v:shape id="_x0000_i1612" type="#_x0000_t75" style="width:16.75pt;height:12.55pt">
                  <v:imagedata r:id="rId485" o:title=""/>
                </v:shape>
              </w:pict>
            </w:r>
          </w:p>
        </w:tc>
        <w:tc>
          <w:tcPr>
            <w:tcW w:w="0" w:type="auto"/>
            <w:vAlign w:val="center"/>
          </w:tcPr>
          <w:p w14:paraId="005C8732" w14:textId="77777777" w:rsidR="009F7A98" w:rsidRDefault="000429A3">
            <w:pPr>
              <w:pStyle w:val="TAC"/>
            </w:pPr>
            <w:r>
              <w:rPr>
                <w:position w:val="-6"/>
              </w:rPr>
              <w:pict w14:anchorId="3A3FDFAD">
                <v:shape id="_x0000_i1613" type="#_x0000_t75" style="width:16.75pt;height:12.55pt">
                  <v:imagedata r:id="rId485" o:title=""/>
                </v:shape>
              </w:pict>
            </w:r>
          </w:p>
        </w:tc>
      </w:tr>
    </w:tbl>
    <w:p w14:paraId="3F6BCFC6" w14:textId="77777777" w:rsidR="00473E5A" w:rsidRDefault="00473E5A" w:rsidP="00473E5A"/>
    <w:p w14:paraId="260EADD5" w14:textId="77777777"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61" w:name="OLE_LINK381"/>
      <w:bookmarkStart w:id="162"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61"/>
      <w:bookmarkEnd w:id="16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39AA01D8" w14:textId="77777777" w:rsidTr="00344661">
        <w:trPr>
          <w:jc w:val="center"/>
        </w:trPr>
        <w:tc>
          <w:tcPr>
            <w:tcW w:w="0" w:type="auto"/>
            <w:vMerge w:val="restart"/>
            <w:shd w:val="clear" w:color="auto" w:fill="E0E0E0"/>
            <w:vAlign w:val="center"/>
          </w:tcPr>
          <w:p w14:paraId="1C2F821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659FAC8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63" w:name="OLE_LINK387"/>
            <w:bookmarkStart w:id="164" w:name="OLE_LINK388"/>
            <w:r w:rsidRPr="00B0717E">
              <w:rPr>
                <w:rFonts w:ascii="Arial" w:hAnsi="Arial" w:hint="eastAsia"/>
                <w:b/>
                <w:sz w:val="18"/>
                <w:lang w:eastAsia="zh-CN"/>
              </w:rPr>
              <w:t>for CRI=0 or 1</w:t>
            </w:r>
            <w:bookmarkEnd w:id="163"/>
            <w:bookmarkEnd w:id="164"/>
          </w:p>
        </w:tc>
      </w:tr>
      <w:tr w:rsidR="00B0717E" w:rsidRPr="00B0717E" w14:paraId="24B981CB" w14:textId="77777777" w:rsidTr="00344661">
        <w:trPr>
          <w:jc w:val="center"/>
        </w:trPr>
        <w:tc>
          <w:tcPr>
            <w:tcW w:w="0" w:type="auto"/>
            <w:vMerge/>
            <w:shd w:val="clear" w:color="auto" w:fill="E0E0E0"/>
            <w:vAlign w:val="center"/>
          </w:tcPr>
          <w:p w14:paraId="4A1596A8"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941870B"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21E68CE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1BAEEEB3" w14:textId="77777777" w:rsidTr="00344661">
        <w:trPr>
          <w:jc w:val="center"/>
        </w:trPr>
        <w:tc>
          <w:tcPr>
            <w:tcW w:w="0" w:type="auto"/>
            <w:vMerge/>
            <w:shd w:val="clear" w:color="auto" w:fill="E0E0E0"/>
            <w:vAlign w:val="center"/>
          </w:tcPr>
          <w:p w14:paraId="7BB521D5"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6EDFE774"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1EBF4FBE"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2C62F69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6B9A5B56"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10781091" w14:textId="77777777" w:rsidTr="00344661">
        <w:trPr>
          <w:jc w:val="center"/>
        </w:trPr>
        <w:tc>
          <w:tcPr>
            <w:tcW w:w="0" w:type="auto"/>
            <w:vAlign w:val="center"/>
          </w:tcPr>
          <w:p w14:paraId="210817A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4E7F43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355C79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CD65B8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1681E69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269951D9" w14:textId="77777777" w:rsidTr="00344661">
        <w:trPr>
          <w:jc w:val="center"/>
        </w:trPr>
        <w:tc>
          <w:tcPr>
            <w:tcW w:w="0" w:type="auto"/>
            <w:vAlign w:val="center"/>
          </w:tcPr>
          <w:p w14:paraId="692038C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142E392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C535C5E"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350B5BC3"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0FCC2AF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34AB6525" w14:textId="77777777" w:rsidTr="00344661">
        <w:trPr>
          <w:jc w:val="center"/>
        </w:trPr>
        <w:tc>
          <w:tcPr>
            <w:tcW w:w="0" w:type="auto"/>
            <w:vAlign w:val="center"/>
          </w:tcPr>
          <w:p w14:paraId="62E5BEEE"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22DAAD25"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3F74BD66">
                <v:shape id="_x0000_i1614" type="#_x0000_t75" style="width:16.75pt;height:12.55pt">
                  <v:imagedata r:id="rId484" o:title=""/>
                </v:shape>
              </w:pict>
            </w:r>
          </w:p>
        </w:tc>
        <w:tc>
          <w:tcPr>
            <w:tcW w:w="0" w:type="auto"/>
            <w:vAlign w:val="center"/>
          </w:tcPr>
          <w:p w14:paraId="3A312182"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7C92CBD1">
                <v:shape id="_x0000_i1615" type="#_x0000_t75" style="width:12.55pt;height:12.55pt">
                  <v:imagedata r:id="rId464" o:title=""/>
                </v:shape>
              </w:pict>
            </w:r>
          </w:p>
        </w:tc>
        <w:tc>
          <w:tcPr>
            <w:tcW w:w="0" w:type="auto"/>
            <w:vAlign w:val="center"/>
          </w:tcPr>
          <w:p w14:paraId="09DF537E"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26A201FF">
                <v:shape id="_x0000_i1616" type="#_x0000_t75" style="width:16.75pt;height:12.55pt">
                  <v:imagedata r:id="rId485" o:title=""/>
                </v:shape>
              </w:pict>
            </w:r>
          </w:p>
        </w:tc>
        <w:tc>
          <w:tcPr>
            <w:tcW w:w="0" w:type="auto"/>
            <w:vAlign w:val="center"/>
          </w:tcPr>
          <w:p w14:paraId="5792C564"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30334ADC">
                <v:shape id="_x0000_i1617" type="#_x0000_t75" style="width:16.75pt;height:12.55pt">
                  <v:imagedata r:id="rId485" o:title=""/>
                </v:shape>
              </w:pict>
            </w:r>
          </w:p>
        </w:tc>
      </w:tr>
      <w:tr w:rsidR="00B0717E" w:rsidRPr="00B0717E" w14:paraId="798461F6" w14:textId="77777777" w:rsidTr="00344661">
        <w:trPr>
          <w:jc w:val="center"/>
        </w:trPr>
        <w:tc>
          <w:tcPr>
            <w:tcW w:w="0" w:type="auto"/>
            <w:vMerge w:val="restart"/>
            <w:shd w:val="clear" w:color="auto" w:fill="E0E0E0"/>
            <w:vAlign w:val="center"/>
          </w:tcPr>
          <w:p w14:paraId="2E5411C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6A3B2196"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1EAEAC03" w14:textId="77777777" w:rsidTr="00344661">
        <w:trPr>
          <w:jc w:val="center"/>
        </w:trPr>
        <w:tc>
          <w:tcPr>
            <w:tcW w:w="0" w:type="auto"/>
            <w:vMerge/>
            <w:shd w:val="clear" w:color="auto" w:fill="E0E0E0"/>
            <w:vAlign w:val="center"/>
          </w:tcPr>
          <w:p w14:paraId="66AF1ED7"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73EFD56"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89C74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18787B7" w14:textId="77777777" w:rsidTr="00344661">
        <w:trPr>
          <w:jc w:val="center"/>
        </w:trPr>
        <w:tc>
          <w:tcPr>
            <w:tcW w:w="0" w:type="auto"/>
            <w:vMerge/>
            <w:shd w:val="clear" w:color="auto" w:fill="E0E0E0"/>
            <w:vAlign w:val="center"/>
          </w:tcPr>
          <w:p w14:paraId="2E09B201"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44FE8BB5"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4427332"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344A3A3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EA7AC3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63034E96" w14:textId="77777777" w:rsidTr="00344661">
        <w:trPr>
          <w:jc w:val="center"/>
        </w:trPr>
        <w:tc>
          <w:tcPr>
            <w:tcW w:w="0" w:type="auto"/>
            <w:vAlign w:val="center"/>
          </w:tcPr>
          <w:p w14:paraId="676E2C01"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089B08DE"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EAFF2B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FEDD3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1279BAE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8749A5B" w14:textId="77777777" w:rsidTr="00344661">
        <w:trPr>
          <w:jc w:val="center"/>
        </w:trPr>
        <w:tc>
          <w:tcPr>
            <w:tcW w:w="0" w:type="auto"/>
            <w:vAlign w:val="center"/>
          </w:tcPr>
          <w:p w14:paraId="10EAAC35"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15DD2D5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12061E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257CC55"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D46995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5887E479" w14:textId="77777777" w:rsidTr="00344661">
        <w:trPr>
          <w:jc w:val="center"/>
        </w:trPr>
        <w:tc>
          <w:tcPr>
            <w:tcW w:w="0" w:type="auto"/>
            <w:vAlign w:val="center"/>
          </w:tcPr>
          <w:p w14:paraId="3C527E7C"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43CB2454"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3ACBAEBE">
                <v:shape id="_x0000_i1618" type="#_x0000_t75" style="width:16.75pt;height:12.55pt">
                  <v:imagedata r:id="rId484" o:title=""/>
                </v:shape>
              </w:pict>
            </w:r>
          </w:p>
        </w:tc>
        <w:tc>
          <w:tcPr>
            <w:tcW w:w="0" w:type="auto"/>
            <w:vAlign w:val="center"/>
          </w:tcPr>
          <w:p w14:paraId="633D76B7"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32FB7A2D">
                <v:shape id="_x0000_i1619" type="#_x0000_t75" style="width:12.55pt;height:12.55pt">
                  <v:imagedata r:id="rId464" o:title=""/>
                </v:shape>
              </w:pict>
            </w:r>
          </w:p>
        </w:tc>
        <w:tc>
          <w:tcPr>
            <w:tcW w:w="0" w:type="auto"/>
            <w:vAlign w:val="center"/>
          </w:tcPr>
          <w:p w14:paraId="48004044"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748AF14D">
                <v:shape id="_x0000_i1620" type="#_x0000_t75" style="width:16.75pt;height:12.55pt">
                  <v:imagedata r:id="rId485" o:title=""/>
                </v:shape>
              </w:pict>
            </w:r>
          </w:p>
        </w:tc>
        <w:tc>
          <w:tcPr>
            <w:tcW w:w="0" w:type="auto"/>
            <w:vAlign w:val="center"/>
          </w:tcPr>
          <w:p w14:paraId="4CAE5F39"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115818D4">
                <v:shape id="_x0000_i1621" type="#_x0000_t75" style="width:16.75pt;height:12.55pt">
                  <v:imagedata r:id="rId485" o:title=""/>
                </v:shape>
              </w:pict>
            </w:r>
          </w:p>
        </w:tc>
      </w:tr>
      <w:tr w:rsidR="00B0717E" w:rsidRPr="00B0717E" w14:paraId="661616E1" w14:textId="77777777" w:rsidTr="00344661">
        <w:trPr>
          <w:jc w:val="center"/>
        </w:trPr>
        <w:tc>
          <w:tcPr>
            <w:tcW w:w="0" w:type="auto"/>
            <w:vAlign w:val="center"/>
          </w:tcPr>
          <w:p w14:paraId="7054DCD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02A8C048"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7BBD283F">
                <v:shape id="_x0000_i1622" type="#_x0000_t75" style="width:16.75pt;height:12.55pt">
                  <v:imagedata r:id="rId484" o:title=""/>
                </v:shape>
              </w:pict>
            </w:r>
          </w:p>
        </w:tc>
        <w:tc>
          <w:tcPr>
            <w:tcW w:w="0" w:type="auto"/>
            <w:vAlign w:val="center"/>
          </w:tcPr>
          <w:p w14:paraId="1EE54906"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22BDF1AC">
                <v:shape id="_x0000_i1623" type="#_x0000_t75" style="width:12.55pt;height:12.55pt">
                  <v:imagedata r:id="rId464" o:title=""/>
                </v:shape>
              </w:pict>
            </w:r>
          </w:p>
        </w:tc>
        <w:tc>
          <w:tcPr>
            <w:tcW w:w="0" w:type="auto"/>
            <w:vAlign w:val="center"/>
          </w:tcPr>
          <w:p w14:paraId="5D2F2DDE"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6BED25D4">
                <v:shape id="_x0000_i1624" type="#_x0000_t75" style="width:16.75pt;height:12.55pt">
                  <v:imagedata r:id="rId485" o:title=""/>
                </v:shape>
              </w:pict>
            </w:r>
          </w:p>
        </w:tc>
        <w:tc>
          <w:tcPr>
            <w:tcW w:w="0" w:type="auto"/>
            <w:vAlign w:val="center"/>
          </w:tcPr>
          <w:p w14:paraId="75FF8173" w14:textId="77777777" w:rsidR="00B0717E" w:rsidRPr="00B0717E" w:rsidRDefault="000429A3" w:rsidP="00B0717E">
            <w:pPr>
              <w:keepNext/>
              <w:keepLines/>
              <w:spacing w:after="0"/>
              <w:jc w:val="center"/>
              <w:rPr>
                <w:rFonts w:ascii="Arial" w:hAnsi="Arial"/>
                <w:sz w:val="18"/>
              </w:rPr>
            </w:pPr>
            <w:r>
              <w:rPr>
                <w:rFonts w:ascii="Arial" w:hAnsi="Arial"/>
                <w:position w:val="-6"/>
                <w:sz w:val="18"/>
              </w:rPr>
              <w:pict w14:anchorId="03D127C3">
                <v:shape id="_x0000_i1625" type="#_x0000_t75" style="width:16.75pt;height:12.55pt">
                  <v:imagedata r:id="rId485" o:title=""/>
                </v:shape>
              </w:pict>
            </w:r>
          </w:p>
        </w:tc>
      </w:tr>
    </w:tbl>
    <w:p w14:paraId="7878AA8C" w14:textId="77777777" w:rsidR="00B0717E" w:rsidRDefault="00B0717E" w:rsidP="00473E5A"/>
    <w:p w14:paraId="4833C3E1" w14:textId="77777777"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65" w:name="OLE_LINK277"/>
      <w:bookmarkStart w:id="166" w:name="OLE_LINK278"/>
      <w:bookmarkStart w:id="167" w:name="OLE_LINK280"/>
      <w:r w:rsidR="00977881">
        <w:rPr>
          <w:rFonts w:hint="eastAsia"/>
          <w:lang w:eastAsia="zh-CN"/>
        </w:rPr>
        <w:t xml:space="preserve">except with </w:t>
      </w:r>
      <w:r w:rsidR="00977881" w:rsidRPr="00F84586">
        <w:rPr>
          <w:i/>
        </w:rPr>
        <w:t>advancedCodebookEnabled</w:t>
      </w:r>
      <w:r w:rsidR="00977881">
        <w:rPr>
          <w:i/>
        </w:rPr>
        <w:t>=TRUE</w:t>
      </w:r>
      <w:bookmarkEnd w:id="165"/>
      <w:bookmarkEnd w:id="166"/>
      <w:bookmarkEnd w:id="1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7C1C325"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4EE74DF" w14:textId="77777777"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B06323A" w14:textId="77777777" w:rsidR="00D45BC1" w:rsidRPr="00064EEE" w:rsidRDefault="00D45BC1" w:rsidP="00B35138">
            <w:pPr>
              <w:pStyle w:val="tah0"/>
              <w:rPr>
                <w:lang w:val="en-GB"/>
              </w:rPr>
            </w:pPr>
            <w:r w:rsidRPr="00064EEE">
              <w:rPr>
                <w:lang w:val="en-GB"/>
              </w:rPr>
              <w:t>Bit width</w:t>
            </w:r>
          </w:p>
        </w:tc>
      </w:tr>
      <w:tr w:rsidR="00D45BC1" w:rsidRPr="00B7584F" w14:paraId="167AF0A0"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F6847BE"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E95340B" w14:textId="77777777"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CFA52C1" w14:textId="77777777"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A4577E6"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6159ED3" w14:textId="77777777" w:rsidR="00D45BC1" w:rsidRPr="00064EEE" w:rsidRDefault="00D45BC1" w:rsidP="00B35138">
            <w:pPr>
              <w:pStyle w:val="tah0"/>
              <w:rPr>
                <w:lang w:val="de-DE"/>
              </w:rPr>
            </w:pPr>
            <w:r w:rsidRPr="00064EEE">
              <w:rPr>
                <w:lang w:val="de-DE"/>
              </w:rPr>
              <w:t>Rank = 4</w:t>
            </w:r>
          </w:p>
        </w:tc>
      </w:tr>
      <w:tr w:rsidR="00D45BC1" w:rsidRPr="00B7584F" w14:paraId="0BACC7EF"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6DFA27"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225D58"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63D522"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F43CDE"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CFB704" w14:textId="77777777" w:rsidR="00D45BC1" w:rsidRPr="00064EEE" w:rsidRDefault="00D45BC1" w:rsidP="00B35138">
            <w:pPr>
              <w:pStyle w:val="tac0"/>
              <w:rPr>
                <w:lang w:val="de-DE"/>
              </w:rPr>
            </w:pPr>
            <w:r w:rsidRPr="00064EEE">
              <w:rPr>
                <w:lang w:val="de-DE"/>
              </w:rPr>
              <w:t>4</w:t>
            </w:r>
          </w:p>
        </w:tc>
      </w:tr>
      <w:tr w:rsidR="00D45BC1" w:rsidRPr="00B7584F" w14:paraId="3C163EC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7EC721"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AA3CBD"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E9135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9729DF"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2E3E3B" w14:textId="77777777" w:rsidR="00D45BC1" w:rsidRPr="00064EEE" w:rsidRDefault="00D45BC1" w:rsidP="00B35138">
            <w:pPr>
              <w:pStyle w:val="tac0"/>
              <w:rPr>
                <w:lang w:val="en-GB"/>
              </w:rPr>
            </w:pPr>
            <w:r w:rsidRPr="00064EEE">
              <w:rPr>
                <w:lang w:val="en-GB"/>
              </w:rPr>
              <w:t>4</w:t>
            </w:r>
          </w:p>
        </w:tc>
      </w:tr>
      <w:tr w:rsidR="00D45BC1" w:rsidRPr="00B7584F" w14:paraId="2A633D6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72BD2B"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CFFDE7"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4C543E"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8B9BF"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0AAB87" w14:textId="77777777" w:rsidR="00D45BC1" w:rsidRPr="00064EEE" w:rsidRDefault="00D45BC1" w:rsidP="00B35138">
            <w:pPr>
              <w:pStyle w:val="tac0"/>
              <w:rPr>
                <w:lang w:val="en-GB"/>
              </w:rPr>
            </w:pPr>
            <w:r w:rsidRPr="00064EEE">
              <w:rPr>
                <w:lang w:val="en-GB"/>
              </w:rPr>
              <w:t>2</w:t>
            </w:r>
          </w:p>
        </w:tc>
      </w:tr>
      <w:tr w:rsidR="00D45BC1" w:rsidRPr="00B7584F" w14:paraId="162C92BF"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374680" w14:textId="77777777"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986B2D"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546C8D"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D5107A" w14:textId="77777777"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E5D517" w14:textId="77777777"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14:paraId="5DFC6FBA"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4706767D" w14:textId="77777777" w:rsidR="00D45BC1" w:rsidRPr="00064EEE" w:rsidRDefault="00D45BC1" w:rsidP="00B35138">
            <w:pPr>
              <w:pStyle w:val="tac0"/>
              <w:rPr>
                <w:lang w:val="en-GB"/>
              </w:rPr>
            </w:pPr>
          </w:p>
        </w:tc>
      </w:tr>
      <w:tr w:rsidR="00D45BC1" w:rsidRPr="00B7584F" w14:paraId="48E2C252"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8571600" w14:textId="77777777"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FF3D942" w14:textId="77777777" w:rsidR="00D45BC1" w:rsidRPr="00064EEE" w:rsidRDefault="00D45BC1" w:rsidP="00B35138">
            <w:pPr>
              <w:pStyle w:val="tac0"/>
              <w:rPr>
                <w:b/>
                <w:lang w:val="en-GB"/>
              </w:rPr>
            </w:pPr>
            <w:r w:rsidRPr="00064EEE">
              <w:rPr>
                <w:b/>
                <w:lang w:val="en-GB"/>
              </w:rPr>
              <w:t>Bit width</w:t>
            </w:r>
          </w:p>
        </w:tc>
      </w:tr>
      <w:tr w:rsidR="00D45BC1" w:rsidRPr="00B7584F" w14:paraId="4D9C537D"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E459BAE" w14:textId="77777777"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723E87"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CD56C21"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2A1F27A"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9DFE68B" w14:textId="77777777" w:rsidR="00D45BC1" w:rsidRPr="00064EEE" w:rsidRDefault="00D45BC1" w:rsidP="00B35138">
            <w:pPr>
              <w:pStyle w:val="tah0"/>
              <w:rPr>
                <w:lang w:val="de-DE"/>
              </w:rPr>
            </w:pPr>
            <w:r w:rsidRPr="00064EEE">
              <w:rPr>
                <w:lang w:val="de-DE"/>
              </w:rPr>
              <w:t>Rank = 8</w:t>
            </w:r>
          </w:p>
        </w:tc>
      </w:tr>
      <w:tr w:rsidR="00D45BC1" w:rsidRPr="00B7584F" w14:paraId="6676D96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3BB8F5"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333A9C"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5C67F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0C2B8B"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EF46AB" w14:textId="77777777" w:rsidR="00D45BC1" w:rsidRPr="00064EEE" w:rsidRDefault="00D45BC1" w:rsidP="00B35138">
            <w:pPr>
              <w:pStyle w:val="tac0"/>
              <w:rPr>
                <w:lang w:val="de-DE"/>
              </w:rPr>
            </w:pPr>
            <w:r w:rsidRPr="00064EEE">
              <w:rPr>
                <w:lang w:val="de-DE"/>
              </w:rPr>
              <w:t>4</w:t>
            </w:r>
          </w:p>
        </w:tc>
      </w:tr>
      <w:tr w:rsidR="00D45BC1" w:rsidRPr="00B7584F" w14:paraId="124E0140"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FF320"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9F0C3B"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A52C24"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9B52D2" w14:textId="77777777"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C511F0" w14:textId="77777777" w:rsidR="00D45BC1" w:rsidRPr="00064EEE" w:rsidRDefault="00D45BC1" w:rsidP="00B35138">
            <w:pPr>
              <w:pStyle w:val="tac0"/>
              <w:rPr>
                <w:lang w:val="en-GB"/>
              </w:rPr>
            </w:pPr>
            <w:r w:rsidRPr="00064EEE">
              <w:rPr>
                <w:lang w:val="en-GB"/>
              </w:rPr>
              <w:t>4</w:t>
            </w:r>
          </w:p>
        </w:tc>
      </w:tr>
      <w:tr w:rsidR="00D45BC1" w:rsidRPr="00B7584F" w14:paraId="7C3C379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92BEA7" w14:textId="77777777"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A8F4A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BF2274"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99B05A" w14:textId="77777777"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F6256" w14:textId="77777777" w:rsidR="00D45BC1" w:rsidRPr="00064EEE" w:rsidRDefault="00D45BC1" w:rsidP="00B35138">
            <w:pPr>
              <w:pStyle w:val="tac0"/>
              <w:rPr>
                <w:lang w:val="en-GB"/>
              </w:rPr>
            </w:pPr>
            <w:r w:rsidRPr="00064EEE">
              <w:rPr>
                <w:lang w:val="en-GB"/>
              </w:rPr>
              <w:t>0</w:t>
            </w:r>
          </w:p>
        </w:tc>
      </w:tr>
      <w:tr w:rsidR="00D45BC1" w:rsidRPr="00B7584F" w14:paraId="6D980729"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2E489E" w14:textId="77777777"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A4B36E"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848197"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66C56A5" w14:textId="77777777"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44DB25" w14:textId="77777777" w:rsidR="00D45BC1" w:rsidRPr="00064EEE" w:rsidRDefault="00D45BC1" w:rsidP="00B35138">
            <w:pPr>
              <w:pStyle w:val="tac0"/>
              <w:rPr>
                <w:lang w:val="en-GB"/>
              </w:rPr>
            </w:pPr>
            <w:r w:rsidRPr="00064EEE">
              <w:rPr>
                <w:lang w:val="en-GB"/>
              </w:rPr>
              <w:t>0</w:t>
            </w:r>
          </w:p>
        </w:tc>
      </w:tr>
    </w:tbl>
    <w:p w14:paraId="7C579F4F" w14:textId="77777777" w:rsidR="00D45BC1" w:rsidRDefault="00D45BC1" w:rsidP="00D45BC1"/>
    <w:p w14:paraId="48879DCC" w14:textId="77777777"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68" w:name="OLE_LINK412"/>
      <w:bookmarkStart w:id="16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70" w:name="OLE_LINK395"/>
      <w:bookmarkStart w:id="171" w:name="OLE_LINK396"/>
      <w:bookmarkStart w:id="172" w:name="OLE_LINK397"/>
      <w:r w:rsidRPr="00B0717E">
        <w:rPr>
          <w:rFonts w:hint="eastAsia"/>
          <w:lang w:eastAsia="zh-CN"/>
        </w:rPr>
        <w:t xml:space="preserve">and </w:t>
      </w:r>
      <w:r w:rsidRPr="00B0717E">
        <w:t xml:space="preserve">higher layer parameter </w:t>
      </w:r>
      <w:bookmarkEnd w:id="168"/>
      <w:bookmarkEnd w:id="169"/>
      <w:bookmarkEnd w:id="170"/>
      <w:bookmarkEnd w:id="171"/>
      <w:bookmarkEnd w:id="17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783B698B"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5BD7DF1"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195506F"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5E510FC"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1A4CF4AE" w14:textId="77777777" w:rsidR="00B0717E" w:rsidRPr="00B0717E" w:rsidRDefault="00B0717E" w:rsidP="00B0717E">
            <w:pPr>
              <w:rPr>
                <w:rFonts w:ascii="Arial" w:eastAsia="MS LineDraw" w:hAnsi="Arial" w:cs="Arial"/>
                <w:b/>
                <w:bCs/>
                <w:sz w:val="18"/>
                <w:szCs w:val="18"/>
              </w:rPr>
            </w:pPr>
            <w:bookmarkStart w:id="17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553825E"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BD0ABE"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51F683"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6AD11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668EF9E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C99060" w14:textId="77777777" w:rsidR="00B0717E" w:rsidRPr="00B0717E" w:rsidRDefault="00B0717E" w:rsidP="00B0717E">
            <w:pPr>
              <w:keepNext/>
              <w:spacing w:after="0"/>
              <w:jc w:val="center"/>
              <w:rPr>
                <w:rFonts w:ascii="Arial" w:eastAsia="MS LineDraw" w:hAnsi="Arial" w:cs="Arial"/>
                <w:sz w:val="18"/>
                <w:szCs w:val="18"/>
                <w:lang w:val="de-DE"/>
              </w:rPr>
            </w:pPr>
            <w:bookmarkStart w:id="174" w:name="_Hlk496103515"/>
            <w:bookmarkEnd w:id="173"/>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B4A46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13715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F0B8E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F15D2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28614F"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160C3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DFE9D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1A654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C008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9DFE1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38D2BAA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2A081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842B0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735D8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D7971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CB9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8F3025F"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F11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B5E8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455CA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300016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43AA8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74"/>
      <w:tr w:rsidR="00B0717E" w:rsidRPr="00B0717E" w14:paraId="155C6B4D"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5DAEC8DB"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034C7D47"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58D3879"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BC4914"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69019762"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6ECDAF"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DD5719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073957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3A718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229D8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47D2DE79"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980E9"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3639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C00533"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94469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6549F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641998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AD90B5"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957E4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19E32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2B161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FB7DE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2DC98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0300A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3C344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AD363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05DA5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4EB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26C6751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986B7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5EF1D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70C7D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FF4F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55DB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93F526A"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687A79D"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D35EFDA"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3ABB45F2"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D498CA3"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9A54B2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5407CB9"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FD741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75C4B23"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47FB90D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7732A6"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EED1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3941B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9B37E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BCE073"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1D40E28F"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EF714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D971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6851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5BEA0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2E6E0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5674101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4048E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39FEF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F822C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5AF13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E51C1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609DE4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981B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11468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CAAF9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BED6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36B6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3645C086"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A18A8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4B7DF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C0C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9A4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1BA99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148E8349"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CF7B73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C66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647BF9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EE3B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C2E31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3A4F3527" w14:textId="77777777" w:rsidR="00B0717E" w:rsidRDefault="00B0717E" w:rsidP="00D45BC1"/>
    <w:p w14:paraId="0BB6E466" w14:textId="77777777"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5E1E731A"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64DE9F"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BD2AC3" w14:textId="77777777" w:rsidR="00850804" w:rsidRPr="00064EEE" w:rsidRDefault="00850804" w:rsidP="008462B9">
            <w:pPr>
              <w:pStyle w:val="TAH"/>
            </w:pPr>
            <w:r w:rsidRPr="00064EEE">
              <w:t>Bit width</w:t>
            </w:r>
          </w:p>
        </w:tc>
      </w:tr>
      <w:tr w:rsidR="00850804" w:rsidRPr="00B7584F" w14:paraId="2D87A83A"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1328B61"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B19E766"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BCF01C1"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8330D0"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6F48463" w14:textId="77777777" w:rsidR="00850804" w:rsidRPr="00064EEE" w:rsidRDefault="00850804" w:rsidP="008462B9">
            <w:pPr>
              <w:pStyle w:val="TAH"/>
              <w:rPr>
                <w:lang w:val="de-DE"/>
              </w:rPr>
            </w:pPr>
            <w:r w:rsidRPr="00064EEE">
              <w:rPr>
                <w:lang w:val="de-DE"/>
              </w:rPr>
              <w:t>Rank = 4</w:t>
            </w:r>
          </w:p>
        </w:tc>
      </w:tr>
      <w:tr w:rsidR="00850804" w:rsidRPr="00B7584F" w14:paraId="72F7B079"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4D7FE1"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2FA72A"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CDA9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CA8EA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CF4E31" w14:textId="77777777" w:rsidR="00850804" w:rsidRPr="00064EEE" w:rsidRDefault="00850804" w:rsidP="00C70A30">
            <w:pPr>
              <w:pStyle w:val="tac0"/>
              <w:rPr>
                <w:lang w:val="de-DE"/>
              </w:rPr>
            </w:pPr>
            <w:r w:rsidRPr="00064EEE">
              <w:rPr>
                <w:lang w:val="de-DE"/>
              </w:rPr>
              <w:t>4</w:t>
            </w:r>
          </w:p>
        </w:tc>
      </w:tr>
      <w:tr w:rsidR="00850804" w:rsidRPr="00B7584F" w14:paraId="3A3952AE"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A09C5"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958F21" w14:textId="77777777"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A0A02E"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2DF195" w14:textId="77777777"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99B820" w14:textId="77777777" w:rsidR="00850804" w:rsidRPr="00064EEE" w:rsidRDefault="00850804" w:rsidP="00C70A30">
            <w:pPr>
              <w:pStyle w:val="tac0"/>
              <w:rPr>
                <w:lang w:val="en-GB"/>
              </w:rPr>
            </w:pPr>
            <w:r w:rsidRPr="00064EEE">
              <w:rPr>
                <w:lang w:val="en-GB"/>
              </w:rPr>
              <w:t>4</w:t>
            </w:r>
          </w:p>
        </w:tc>
      </w:tr>
      <w:tr w:rsidR="00850804" w:rsidRPr="00B7584F" w14:paraId="7B31CA8F"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25B9BF"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3BABC"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2FC326" w14:textId="77777777"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5E3E3B" w14:textId="77777777"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862476" w14:textId="77777777" w:rsidR="00850804" w:rsidRPr="00064EEE" w:rsidRDefault="00850804" w:rsidP="00C70A30">
            <w:pPr>
              <w:pStyle w:val="tac0"/>
              <w:rPr>
                <w:lang w:val="en-GB"/>
              </w:rPr>
            </w:pPr>
            <w:r>
              <w:rPr>
                <w:lang w:val="en-GB"/>
              </w:rPr>
              <w:t>0</w:t>
            </w:r>
          </w:p>
        </w:tc>
      </w:tr>
      <w:tr w:rsidR="00850804" w:rsidRPr="00B7584F" w14:paraId="35ACBE99"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34CE5B"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DD3D05" w14:textId="77777777" w:rsidR="00850804" w:rsidRPr="00064EEE" w:rsidRDefault="000429A3" w:rsidP="00C70A30">
            <w:pPr>
              <w:pStyle w:val="tac0"/>
              <w:rPr>
                <w:lang w:val="en-GB"/>
              </w:rPr>
            </w:pPr>
            <w:r>
              <w:rPr>
                <w:position w:val="-6"/>
              </w:rPr>
              <w:pict w14:anchorId="09EF0D21">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7AB8FD" w14:textId="77777777" w:rsidR="00850804" w:rsidRPr="00064EEE" w:rsidRDefault="000429A3" w:rsidP="00C70A30">
            <w:pPr>
              <w:pStyle w:val="tac0"/>
              <w:rPr>
                <w:lang w:val="en-GB"/>
              </w:rPr>
            </w:pPr>
            <w:r>
              <w:rPr>
                <w:position w:val="-6"/>
              </w:rPr>
              <w:pict w14:anchorId="32D761B0">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7A962" w14:textId="77777777" w:rsidR="00850804" w:rsidRPr="00064EEE" w:rsidRDefault="000429A3" w:rsidP="00C70A30">
            <w:pPr>
              <w:pStyle w:val="tac0"/>
              <w:rPr>
                <w:lang w:val="en-GB"/>
              </w:rPr>
            </w:pPr>
            <w:r>
              <w:rPr>
                <w:position w:val="-6"/>
              </w:rPr>
              <w:pict w14:anchorId="0BCB6758">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CA0EF5" w14:textId="77777777" w:rsidR="00850804" w:rsidRPr="00064EEE" w:rsidRDefault="000429A3" w:rsidP="00C70A30">
            <w:pPr>
              <w:pStyle w:val="tac0"/>
              <w:rPr>
                <w:lang w:val="en-GB"/>
              </w:rPr>
            </w:pPr>
            <w:r>
              <w:rPr>
                <w:position w:val="-6"/>
              </w:rPr>
              <w:pict w14:anchorId="15485C9C">
                <v:shape id="_x0000_i1629" type="#_x0000_t75" style="width:15.05pt;height:10.9pt">
                  <v:imagedata r:id="rId486" o:title=""/>
                </v:shape>
              </w:pict>
            </w:r>
          </w:p>
        </w:tc>
      </w:tr>
    </w:tbl>
    <w:p w14:paraId="3F18B525" w14:textId="77777777" w:rsidR="00977881" w:rsidRDefault="00977881" w:rsidP="00977881">
      <w:pPr>
        <w:rPr>
          <w:lang w:eastAsia="zh-CN"/>
        </w:rPr>
      </w:pPr>
    </w:p>
    <w:p w14:paraId="31EA23CF"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75" w:name="OLE_LINK261"/>
      <w:bookmarkStart w:id="176"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75"/>
      <w:bookmarkEnd w:id="176"/>
      <w:r>
        <w:t>)</w:t>
      </w:r>
      <w:bookmarkStart w:id="17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3E29E451" w14:textId="77777777" w:rsidTr="00166C20">
        <w:trPr>
          <w:jc w:val="center"/>
        </w:trPr>
        <w:tc>
          <w:tcPr>
            <w:tcW w:w="0" w:type="auto"/>
            <w:vMerge w:val="restart"/>
            <w:shd w:val="clear" w:color="auto" w:fill="E0E0E0"/>
          </w:tcPr>
          <w:bookmarkEnd w:id="177"/>
          <w:p w14:paraId="7E6C8E18" w14:textId="77777777" w:rsidR="00977881" w:rsidRPr="00466738" w:rsidRDefault="00977881" w:rsidP="00166C20">
            <w:pPr>
              <w:pStyle w:val="TAH"/>
            </w:pPr>
            <w:r w:rsidRPr="00466738">
              <w:t>Field</w:t>
            </w:r>
          </w:p>
        </w:tc>
        <w:tc>
          <w:tcPr>
            <w:tcW w:w="0" w:type="auto"/>
            <w:gridSpan w:val="4"/>
            <w:shd w:val="clear" w:color="auto" w:fill="E0E0E0"/>
          </w:tcPr>
          <w:p w14:paraId="25941D04" w14:textId="77777777" w:rsidR="00977881" w:rsidRPr="00466738" w:rsidRDefault="00977881" w:rsidP="00166C20">
            <w:pPr>
              <w:pStyle w:val="TAH"/>
            </w:pPr>
            <w:r w:rsidRPr="00466738">
              <w:t xml:space="preserve"> Bit width</w:t>
            </w:r>
          </w:p>
        </w:tc>
      </w:tr>
      <w:tr w:rsidR="00977881" w:rsidRPr="00466738" w14:paraId="57F06A24" w14:textId="77777777" w:rsidTr="00166C20">
        <w:trPr>
          <w:jc w:val="center"/>
        </w:trPr>
        <w:tc>
          <w:tcPr>
            <w:tcW w:w="0" w:type="auto"/>
            <w:vMerge/>
            <w:shd w:val="clear" w:color="auto" w:fill="E0E0E0"/>
          </w:tcPr>
          <w:p w14:paraId="6828C44D" w14:textId="77777777" w:rsidR="00977881" w:rsidRPr="00466738" w:rsidRDefault="00977881" w:rsidP="00166C20">
            <w:pPr>
              <w:pStyle w:val="TAH"/>
            </w:pPr>
          </w:p>
        </w:tc>
        <w:tc>
          <w:tcPr>
            <w:tcW w:w="0" w:type="auto"/>
            <w:shd w:val="clear" w:color="auto" w:fill="E0E0E0"/>
          </w:tcPr>
          <w:p w14:paraId="7EFFA5BF" w14:textId="77777777" w:rsidR="00977881" w:rsidRPr="00466738" w:rsidRDefault="00977881" w:rsidP="00166C20">
            <w:pPr>
              <w:pStyle w:val="TAH"/>
            </w:pPr>
            <w:r w:rsidRPr="00466738">
              <w:t>Rank = 1</w:t>
            </w:r>
          </w:p>
        </w:tc>
        <w:tc>
          <w:tcPr>
            <w:tcW w:w="0" w:type="auto"/>
            <w:shd w:val="clear" w:color="auto" w:fill="E0E0E0"/>
          </w:tcPr>
          <w:p w14:paraId="3086802E"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32F03EDA"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45A7F861"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5F61AA4A" w14:textId="77777777" w:rsidTr="00166C20">
        <w:trPr>
          <w:jc w:val="center"/>
        </w:trPr>
        <w:tc>
          <w:tcPr>
            <w:tcW w:w="0" w:type="auto"/>
          </w:tcPr>
          <w:p w14:paraId="3D24DD2A" w14:textId="77777777" w:rsidR="00977881" w:rsidRPr="00466738" w:rsidRDefault="00977881" w:rsidP="00166C20">
            <w:pPr>
              <w:pStyle w:val="TAC"/>
              <w:rPr>
                <w:lang w:val="de-DE"/>
              </w:rPr>
            </w:pPr>
            <w:r w:rsidRPr="00466738">
              <w:rPr>
                <w:lang w:val="de-DE"/>
              </w:rPr>
              <w:t>Wideband CQI codeword 0</w:t>
            </w:r>
          </w:p>
        </w:tc>
        <w:tc>
          <w:tcPr>
            <w:tcW w:w="0" w:type="auto"/>
          </w:tcPr>
          <w:p w14:paraId="4A457849" w14:textId="77777777" w:rsidR="00977881" w:rsidRPr="00466738" w:rsidRDefault="00977881" w:rsidP="00166C20">
            <w:pPr>
              <w:pStyle w:val="TAC"/>
              <w:rPr>
                <w:lang w:val="de-DE"/>
              </w:rPr>
            </w:pPr>
            <w:r w:rsidRPr="00466738">
              <w:rPr>
                <w:lang w:val="de-DE"/>
              </w:rPr>
              <w:t>4</w:t>
            </w:r>
          </w:p>
        </w:tc>
        <w:tc>
          <w:tcPr>
            <w:tcW w:w="0" w:type="auto"/>
          </w:tcPr>
          <w:p w14:paraId="6624752A" w14:textId="77777777" w:rsidR="00977881" w:rsidRPr="00466738" w:rsidRDefault="00977881" w:rsidP="00166C20">
            <w:pPr>
              <w:pStyle w:val="TAC"/>
              <w:rPr>
                <w:lang w:val="de-DE"/>
              </w:rPr>
            </w:pPr>
            <w:r w:rsidRPr="00466738">
              <w:rPr>
                <w:lang w:val="de-DE"/>
              </w:rPr>
              <w:t>4</w:t>
            </w:r>
          </w:p>
        </w:tc>
        <w:tc>
          <w:tcPr>
            <w:tcW w:w="0" w:type="auto"/>
          </w:tcPr>
          <w:p w14:paraId="1FAFB4A3"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32B185AA"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4BBE7713" w14:textId="77777777" w:rsidTr="00166C20">
        <w:trPr>
          <w:jc w:val="center"/>
        </w:trPr>
        <w:tc>
          <w:tcPr>
            <w:tcW w:w="0" w:type="auto"/>
          </w:tcPr>
          <w:p w14:paraId="40CEC96D" w14:textId="77777777" w:rsidR="00977881" w:rsidRPr="00466738" w:rsidRDefault="00977881" w:rsidP="00166C20">
            <w:pPr>
              <w:pStyle w:val="TAC"/>
              <w:rPr>
                <w:lang w:val="de-DE"/>
              </w:rPr>
            </w:pPr>
            <w:r w:rsidRPr="00466738">
              <w:rPr>
                <w:lang w:val="de-DE"/>
              </w:rPr>
              <w:t>Wideband CQI codeword 1</w:t>
            </w:r>
          </w:p>
        </w:tc>
        <w:tc>
          <w:tcPr>
            <w:tcW w:w="0" w:type="auto"/>
          </w:tcPr>
          <w:p w14:paraId="58122DB1" w14:textId="77777777" w:rsidR="00977881" w:rsidRPr="00466738" w:rsidRDefault="00977881" w:rsidP="00166C20">
            <w:pPr>
              <w:pStyle w:val="TAC"/>
            </w:pPr>
            <w:r w:rsidRPr="00466738">
              <w:t>0</w:t>
            </w:r>
          </w:p>
        </w:tc>
        <w:tc>
          <w:tcPr>
            <w:tcW w:w="0" w:type="auto"/>
          </w:tcPr>
          <w:p w14:paraId="4C6FCA00" w14:textId="77777777" w:rsidR="00977881" w:rsidRPr="00466738" w:rsidRDefault="00977881" w:rsidP="00166C20">
            <w:pPr>
              <w:pStyle w:val="TAC"/>
            </w:pPr>
            <w:r w:rsidRPr="00466738">
              <w:t>4</w:t>
            </w:r>
          </w:p>
        </w:tc>
        <w:tc>
          <w:tcPr>
            <w:tcW w:w="0" w:type="auto"/>
          </w:tcPr>
          <w:p w14:paraId="77A52EA6" w14:textId="77777777" w:rsidR="00977881" w:rsidRPr="00466738" w:rsidRDefault="00977881" w:rsidP="00166C20">
            <w:pPr>
              <w:pStyle w:val="TAC"/>
              <w:rPr>
                <w:lang w:eastAsia="zh-CN"/>
              </w:rPr>
            </w:pPr>
            <w:r>
              <w:rPr>
                <w:rFonts w:hint="eastAsia"/>
                <w:lang w:eastAsia="zh-CN"/>
              </w:rPr>
              <w:t>4</w:t>
            </w:r>
          </w:p>
        </w:tc>
        <w:tc>
          <w:tcPr>
            <w:tcW w:w="0" w:type="auto"/>
          </w:tcPr>
          <w:p w14:paraId="16FB8F8B" w14:textId="77777777" w:rsidR="00977881" w:rsidRPr="00466738" w:rsidRDefault="00977881" w:rsidP="00166C20">
            <w:pPr>
              <w:pStyle w:val="TAC"/>
              <w:rPr>
                <w:lang w:eastAsia="zh-CN"/>
              </w:rPr>
            </w:pPr>
            <w:r>
              <w:rPr>
                <w:rFonts w:hint="eastAsia"/>
                <w:lang w:eastAsia="zh-CN"/>
              </w:rPr>
              <w:t>4</w:t>
            </w:r>
          </w:p>
        </w:tc>
      </w:tr>
      <w:tr w:rsidR="00977881" w:rsidRPr="008462B9" w14:paraId="2480327A" w14:textId="77777777" w:rsidTr="00166C20">
        <w:trPr>
          <w:jc w:val="center"/>
        </w:trPr>
        <w:tc>
          <w:tcPr>
            <w:tcW w:w="0" w:type="auto"/>
          </w:tcPr>
          <w:p w14:paraId="64EAFADA" w14:textId="77777777" w:rsidR="00977881" w:rsidRPr="00466738" w:rsidRDefault="00977881" w:rsidP="00166C20">
            <w:pPr>
              <w:pStyle w:val="TAC"/>
              <w:rPr>
                <w:lang w:eastAsia="zh-CN"/>
              </w:rPr>
            </w:pPr>
            <w:bookmarkStart w:id="178" w:name="OLE_LINK254"/>
            <w:bookmarkStart w:id="179" w:name="OLE_LINK255"/>
            <w:bookmarkStart w:id="180" w:name="OLE_LINK291"/>
            <w:bookmarkStart w:id="181" w:name="OLE_LINK292"/>
            <w:bookmarkStart w:id="182" w:name="_Hlk475467137"/>
            <w:r>
              <w:t xml:space="preserve">Wideband first PMI </w:t>
            </w:r>
            <w:r>
              <w:rPr>
                <w:iCs/>
              </w:rPr>
              <w:t>i</w:t>
            </w:r>
            <w:r>
              <w:t>1</w:t>
            </w:r>
            <w:bookmarkEnd w:id="178"/>
            <w:bookmarkEnd w:id="179"/>
            <w:r>
              <w:rPr>
                <w:rFonts w:hint="eastAsia"/>
                <w:lang w:eastAsia="zh-CN"/>
              </w:rPr>
              <w:t>,1</w:t>
            </w:r>
            <w:bookmarkEnd w:id="180"/>
            <w:bookmarkEnd w:id="181"/>
            <w:r>
              <w:rPr>
                <w:rFonts w:hint="eastAsia"/>
                <w:lang w:eastAsia="zh-CN"/>
              </w:rPr>
              <w:t>-1</w:t>
            </w:r>
          </w:p>
        </w:tc>
        <w:tc>
          <w:tcPr>
            <w:tcW w:w="0" w:type="auto"/>
          </w:tcPr>
          <w:p w14:paraId="25A66D11" w14:textId="77777777" w:rsidR="00977881" w:rsidRPr="00CE5390" w:rsidRDefault="00977881" w:rsidP="00166C20">
            <w:pPr>
              <w:pStyle w:val="TAC"/>
              <w:rPr>
                <w:lang w:val="en-US"/>
              </w:rPr>
            </w:pPr>
            <w:r>
              <w:rPr>
                <w:noProof/>
                <w:position w:val="-10"/>
                <w:lang w:val="en-US" w:eastAsia="zh-CN"/>
              </w:rPr>
              <w:t>3</w:t>
            </w:r>
          </w:p>
        </w:tc>
        <w:tc>
          <w:tcPr>
            <w:tcW w:w="0" w:type="auto"/>
          </w:tcPr>
          <w:p w14:paraId="7CB2DFEB" w14:textId="77777777" w:rsidR="00977881" w:rsidRPr="00CE5390" w:rsidRDefault="00977881" w:rsidP="00166C20">
            <w:pPr>
              <w:pStyle w:val="TAC"/>
              <w:rPr>
                <w:lang w:val="en-US"/>
              </w:rPr>
            </w:pPr>
            <w:r>
              <w:rPr>
                <w:noProof/>
                <w:position w:val="-10"/>
                <w:lang w:val="en-US" w:eastAsia="zh-CN"/>
              </w:rPr>
              <w:t>3</w:t>
            </w:r>
          </w:p>
        </w:tc>
        <w:tc>
          <w:tcPr>
            <w:tcW w:w="0" w:type="auto"/>
          </w:tcPr>
          <w:p w14:paraId="754523C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87B1276"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2557051" w14:textId="77777777" w:rsidTr="00166C20">
        <w:trPr>
          <w:jc w:val="center"/>
        </w:trPr>
        <w:tc>
          <w:tcPr>
            <w:tcW w:w="0" w:type="auto"/>
          </w:tcPr>
          <w:p w14:paraId="651D44AA"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EE01F80"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672540FF"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1B3B6C20"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1AFDA45"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301C988A" w14:textId="77777777" w:rsidTr="00166C20">
        <w:trPr>
          <w:jc w:val="center"/>
        </w:trPr>
        <w:tc>
          <w:tcPr>
            <w:tcW w:w="0" w:type="auto"/>
          </w:tcPr>
          <w:p w14:paraId="02C2B8CF"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0338877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AB17E6E"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64C142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FADF85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422F75F6" w14:textId="77777777" w:rsidTr="00166C20">
        <w:trPr>
          <w:jc w:val="center"/>
        </w:trPr>
        <w:tc>
          <w:tcPr>
            <w:tcW w:w="0" w:type="auto"/>
          </w:tcPr>
          <w:p w14:paraId="5414C0CC"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3B3523B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0A7A92E"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3B11F5B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3B0B790B" w14:textId="77777777" w:rsidR="00977881" w:rsidRDefault="00977881" w:rsidP="00166C20">
            <w:pPr>
              <w:pStyle w:val="TAC"/>
              <w:rPr>
                <w:noProof/>
                <w:position w:val="-10"/>
                <w:lang w:eastAsia="zh-CN"/>
              </w:rPr>
            </w:pPr>
            <w:r>
              <w:rPr>
                <w:rFonts w:hint="eastAsia"/>
                <w:noProof/>
                <w:position w:val="-10"/>
                <w:lang w:eastAsia="zh-CN"/>
              </w:rPr>
              <w:t>0</w:t>
            </w:r>
          </w:p>
        </w:tc>
      </w:tr>
      <w:bookmarkEnd w:id="182"/>
      <w:tr w:rsidR="00977881" w:rsidRPr="00466738" w14:paraId="22C89377" w14:textId="77777777" w:rsidTr="00166C20">
        <w:trPr>
          <w:jc w:val="center"/>
        </w:trPr>
        <w:tc>
          <w:tcPr>
            <w:tcW w:w="0" w:type="auto"/>
          </w:tcPr>
          <w:p w14:paraId="31CD257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26237B42" w14:textId="77777777" w:rsidR="00977881" w:rsidRPr="00466738" w:rsidRDefault="00977881" w:rsidP="00166C20">
            <w:pPr>
              <w:pStyle w:val="TAC"/>
              <w:rPr>
                <w:lang w:eastAsia="zh-CN"/>
              </w:rPr>
            </w:pPr>
            <w:r>
              <w:rPr>
                <w:rFonts w:hint="eastAsia"/>
                <w:lang w:eastAsia="zh-CN"/>
              </w:rPr>
              <w:t>2</w:t>
            </w:r>
          </w:p>
        </w:tc>
        <w:tc>
          <w:tcPr>
            <w:tcW w:w="0" w:type="auto"/>
          </w:tcPr>
          <w:p w14:paraId="3A3C66D2" w14:textId="77777777" w:rsidR="00977881" w:rsidRPr="00466738" w:rsidRDefault="00977881" w:rsidP="00166C20">
            <w:pPr>
              <w:pStyle w:val="TAC"/>
              <w:rPr>
                <w:lang w:eastAsia="zh-CN"/>
              </w:rPr>
            </w:pPr>
            <w:r>
              <w:rPr>
                <w:rFonts w:hint="eastAsia"/>
                <w:lang w:eastAsia="zh-CN"/>
              </w:rPr>
              <w:t>2</w:t>
            </w:r>
          </w:p>
        </w:tc>
        <w:tc>
          <w:tcPr>
            <w:tcW w:w="0" w:type="auto"/>
          </w:tcPr>
          <w:p w14:paraId="3A4169F2" w14:textId="77777777" w:rsidR="00977881" w:rsidRDefault="00977881" w:rsidP="00166C20">
            <w:pPr>
              <w:pStyle w:val="TAC"/>
              <w:rPr>
                <w:lang w:eastAsia="zh-CN"/>
              </w:rPr>
            </w:pPr>
            <w:r>
              <w:rPr>
                <w:rFonts w:hint="eastAsia"/>
                <w:lang w:eastAsia="zh-CN"/>
              </w:rPr>
              <w:t>0</w:t>
            </w:r>
          </w:p>
        </w:tc>
        <w:tc>
          <w:tcPr>
            <w:tcW w:w="0" w:type="auto"/>
          </w:tcPr>
          <w:p w14:paraId="7A8A32B7" w14:textId="77777777" w:rsidR="00977881" w:rsidRDefault="00977881" w:rsidP="00166C20">
            <w:pPr>
              <w:pStyle w:val="TAC"/>
              <w:rPr>
                <w:lang w:eastAsia="zh-CN"/>
              </w:rPr>
            </w:pPr>
            <w:r>
              <w:rPr>
                <w:rFonts w:hint="eastAsia"/>
                <w:lang w:eastAsia="zh-CN"/>
              </w:rPr>
              <w:t>0</w:t>
            </w:r>
          </w:p>
        </w:tc>
      </w:tr>
      <w:tr w:rsidR="00977881" w:rsidRPr="00466738" w14:paraId="1C46A8B2" w14:textId="77777777" w:rsidTr="00166C20">
        <w:trPr>
          <w:jc w:val="center"/>
        </w:trPr>
        <w:tc>
          <w:tcPr>
            <w:tcW w:w="0" w:type="auto"/>
          </w:tcPr>
          <w:p w14:paraId="03CDEED0" w14:textId="77777777" w:rsidR="00977881" w:rsidRPr="00466738" w:rsidRDefault="00977881" w:rsidP="00166C20">
            <w:pPr>
              <w:pStyle w:val="TAC"/>
            </w:pPr>
            <w:bookmarkStart w:id="183" w:name="OLE_LINK343"/>
            <w:r w:rsidRPr="00064EEE">
              <w:t xml:space="preserve">Subband second PMI </w:t>
            </w:r>
            <w:r w:rsidRPr="00064EEE">
              <w:rPr>
                <w:iCs/>
              </w:rPr>
              <w:t>i</w:t>
            </w:r>
            <w:r w:rsidRPr="00064EEE">
              <w:t>2</w:t>
            </w:r>
          </w:p>
        </w:tc>
        <w:tc>
          <w:tcPr>
            <w:tcW w:w="0" w:type="auto"/>
          </w:tcPr>
          <w:p w14:paraId="0E4F45FB" w14:textId="77777777" w:rsidR="00977881" w:rsidRPr="00466738" w:rsidRDefault="000429A3" w:rsidP="00166C20">
            <w:pPr>
              <w:pStyle w:val="TAC"/>
              <w:rPr>
                <w:lang w:eastAsia="zh-CN"/>
              </w:rPr>
            </w:pPr>
            <w:bookmarkStart w:id="184" w:name="OLE_LINK299"/>
            <w:bookmarkStart w:id="185" w:name="OLE_LINK300"/>
            <w:r>
              <w:rPr>
                <w:rFonts w:ascii="Times New Roman" w:hAnsi="Times New Roman"/>
                <w:position w:val="-6"/>
                <w:sz w:val="20"/>
              </w:rPr>
              <w:pict w14:anchorId="141584A5">
                <v:shape id="_x0000_i1630" type="#_x0000_t75" style="width:15.05pt;height:10.9pt">
                  <v:imagedata r:id="rId487" o:title=""/>
                </v:shape>
              </w:pict>
            </w:r>
            <w:bookmarkEnd w:id="184"/>
            <w:bookmarkEnd w:id="185"/>
          </w:p>
        </w:tc>
        <w:tc>
          <w:tcPr>
            <w:tcW w:w="0" w:type="auto"/>
          </w:tcPr>
          <w:p w14:paraId="123C6C4D" w14:textId="77777777" w:rsidR="00977881" w:rsidRPr="00466738" w:rsidRDefault="000429A3" w:rsidP="00166C20">
            <w:pPr>
              <w:pStyle w:val="TAC"/>
              <w:rPr>
                <w:lang w:eastAsia="zh-CN"/>
              </w:rPr>
            </w:pPr>
            <w:bookmarkStart w:id="186" w:name="OLE_LINK301"/>
            <w:bookmarkStart w:id="187" w:name="OLE_LINK302"/>
            <w:r>
              <w:rPr>
                <w:rFonts w:ascii="Times New Roman" w:hAnsi="Times New Roman"/>
                <w:position w:val="-6"/>
                <w:sz w:val="20"/>
              </w:rPr>
              <w:pict w14:anchorId="188E7BB8">
                <v:shape id="_x0000_i1631" type="#_x0000_t75" style="width:18.4pt;height:10.9pt">
                  <v:imagedata r:id="rId488" o:title=""/>
                </v:shape>
              </w:pict>
            </w:r>
            <w:bookmarkEnd w:id="186"/>
            <w:bookmarkEnd w:id="187"/>
          </w:p>
        </w:tc>
        <w:tc>
          <w:tcPr>
            <w:tcW w:w="0" w:type="auto"/>
          </w:tcPr>
          <w:p w14:paraId="33138FB4" w14:textId="77777777" w:rsidR="00977881" w:rsidRDefault="000429A3" w:rsidP="00166C20">
            <w:pPr>
              <w:pStyle w:val="TAC"/>
              <w:rPr>
                <w:rFonts w:ascii="Times New Roman" w:hAnsi="Times New Roman"/>
                <w:sz w:val="20"/>
              </w:rPr>
            </w:pPr>
            <w:r>
              <w:rPr>
                <w:rFonts w:ascii="Times New Roman" w:hAnsi="Times New Roman"/>
                <w:position w:val="-6"/>
                <w:sz w:val="20"/>
              </w:rPr>
              <w:pict w14:anchorId="2D2D0A27">
                <v:shape id="_x0000_i1632" type="#_x0000_t75" style="width:15.05pt;height:10.9pt">
                  <v:imagedata r:id="rId489" o:title=""/>
                </v:shape>
              </w:pict>
            </w:r>
          </w:p>
        </w:tc>
        <w:tc>
          <w:tcPr>
            <w:tcW w:w="0" w:type="auto"/>
          </w:tcPr>
          <w:p w14:paraId="107CBC0B" w14:textId="77777777" w:rsidR="00977881" w:rsidRDefault="000429A3" w:rsidP="00166C20">
            <w:pPr>
              <w:pStyle w:val="TAC"/>
              <w:rPr>
                <w:rFonts w:ascii="Times New Roman" w:hAnsi="Times New Roman"/>
                <w:sz w:val="20"/>
              </w:rPr>
            </w:pPr>
            <w:r>
              <w:rPr>
                <w:rFonts w:ascii="Times New Roman" w:hAnsi="Times New Roman"/>
                <w:position w:val="-6"/>
                <w:sz w:val="20"/>
              </w:rPr>
              <w:pict w14:anchorId="33EB3882">
                <v:shape id="_x0000_i1633" type="#_x0000_t75" style="width:15.05pt;height:10.9pt">
                  <v:imagedata r:id="rId489" o:title=""/>
                </v:shape>
              </w:pict>
            </w:r>
          </w:p>
        </w:tc>
      </w:tr>
      <w:bookmarkEnd w:id="183"/>
    </w:tbl>
    <w:p w14:paraId="5DC27F11" w14:textId="77777777" w:rsidR="00977881" w:rsidRDefault="00977881" w:rsidP="00977881">
      <w:pPr>
        <w:rPr>
          <w:lang w:eastAsia="zh-CN"/>
        </w:rPr>
      </w:pPr>
    </w:p>
    <w:p w14:paraId="0991972E"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14:paraId="46B33F00"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6177AF"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339425B" w14:textId="77777777" w:rsidR="00977881" w:rsidRPr="00064EEE" w:rsidRDefault="00977881" w:rsidP="008462B9">
            <w:pPr>
              <w:pStyle w:val="TAH"/>
            </w:pPr>
            <w:r w:rsidRPr="00064EEE">
              <w:t>Bit width</w:t>
            </w:r>
          </w:p>
        </w:tc>
      </w:tr>
      <w:tr w:rsidR="00977881" w:rsidRPr="00E44F6C" w14:paraId="39DCD7C4"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584C7B4"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1EE3A07"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B34FF21"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B2C4DA2"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DAB25FA" w14:textId="77777777" w:rsidR="00977881" w:rsidRPr="00064EEE" w:rsidRDefault="00977881" w:rsidP="008462B9">
            <w:pPr>
              <w:pStyle w:val="TAH"/>
              <w:rPr>
                <w:lang w:val="de-DE"/>
              </w:rPr>
            </w:pPr>
            <w:r w:rsidRPr="00064EEE">
              <w:rPr>
                <w:lang w:val="de-DE"/>
              </w:rPr>
              <w:t>Rank = 4</w:t>
            </w:r>
          </w:p>
        </w:tc>
      </w:tr>
      <w:tr w:rsidR="00977881" w:rsidRPr="00466738" w14:paraId="4D71AF5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4E3BEA"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5D655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0477B8"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719686"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A873DE" w14:textId="77777777" w:rsidR="00977881" w:rsidRPr="00064EEE" w:rsidRDefault="00977881" w:rsidP="00166C20">
            <w:pPr>
              <w:pStyle w:val="tac0"/>
              <w:rPr>
                <w:lang w:val="de-DE"/>
              </w:rPr>
            </w:pPr>
            <w:r w:rsidRPr="00064EEE">
              <w:rPr>
                <w:lang w:val="de-DE"/>
              </w:rPr>
              <w:t>4</w:t>
            </w:r>
          </w:p>
        </w:tc>
      </w:tr>
      <w:tr w:rsidR="00977881" w:rsidRPr="00466738" w14:paraId="6F04BBA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5F7B96"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14F611"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30DC72"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85B50B"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7F203D" w14:textId="77777777" w:rsidR="00977881" w:rsidRPr="00064EEE" w:rsidRDefault="00977881" w:rsidP="00166C20">
            <w:pPr>
              <w:pStyle w:val="tac0"/>
              <w:rPr>
                <w:lang w:val="en-GB"/>
              </w:rPr>
            </w:pPr>
            <w:r w:rsidRPr="00064EEE">
              <w:rPr>
                <w:lang w:val="en-GB"/>
              </w:rPr>
              <w:t>4</w:t>
            </w:r>
          </w:p>
        </w:tc>
      </w:tr>
      <w:tr w:rsidR="00977881" w:rsidRPr="00466738" w14:paraId="0CC6CDB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A08489" w14:textId="77777777"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094785" w14:textId="77777777" w:rsidR="00977881" w:rsidRPr="00064EEE" w:rsidRDefault="000429A3" w:rsidP="00166C20">
            <w:pPr>
              <w:pStyle w:val="tac0"/>
              <w:rPr>
                <w:lang w:val="en-GB"/>
              </w:rPr>
            </w:pPr>
            <w:r>
              <w:rPr>
                <w:noProof/>
                <w:position w:val="-12"/>
                <w:lang w:eastAsia="zh-CN"/>
              </w:rPr>
              <w:pict w14:anchorId="61E3B1DC">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9ABA8" w14:textId="77777777" w:rsidR="00977881" w:rsidRPr="00064EEE" w:rsidRDefault="000429A3" w:rsidP="00166C20">
            <w:pPr>
              <w:pStyle w:val="tac0"/>
              <w:rPr>
                <w:lang w:val="en-GB"/>
              </w:rPr>
            </w:pPr>
            <w:r>
              <w:rPr>
                <w:noProof/>
                <w:position w:val="-12"/>
                <w:lang w:eastAsia="zh-CN"/>
              </w:rPr>
              <w:pict w14:anchorId="772B2E91">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B2CEB"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C6E186" w14:textId="77777777" w:rsidR="00977881" w:rsidRPr="00064EEE" w:rsidRDefault="00977881" w:rsidP="00166C20">
            <w:pPr>
              <w:pStyle w:val="tac0"/>
              <w:rPr>
                <w:lang w:val="en-GB"/>
              </w:rPr>
            </w:pPr>
            <w:r w:rsidRPr="00064EEE">
              <w:rPr>
                <w:lang w:val="en-GB"/>
              </w:rPr>
              <w:t>2</w:t>
            </w:r>
          </w:p>
        </w:tc>
      </w:tr>
      <w:tr w:rsidR="00977881" w:rsidRPr="00466738" w14:paraId="740B61A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CDA417"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1CE751"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E2C38D"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74C9BE"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C6FD6"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25B7517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ADEF59"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C425A3" w14:textId="77777777" w:rsidR="00977881" w:rsidRPr="00064EEE" w:rsidRDefault="000429A3" w:rsidP="00166C20">
            <w:pPr>
              <w:pStyle w:val="tac0"/>
              <w:rPr>
                <w:lang w:val="en-GB"/>
              </w:rPr>
            </w:pPr>
            <w:r>
              <w:rPr>
                <w:noProof/>
                <w:position w:val="-12"/>
                <w:lang w:eastAsia="zh-CN"/>
              </w:rPr>
              <w:pict w14:anchorId="4EA67539">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E4C53D" w14:textId="77777777" w:rsidR="00977881" w:rsidRPr="00064EEE" w:rsidRDefault="000429A3" w:rsidP="00166C20">
            <w:pPr>
              <w:pStyle w:val="tac0"/>
              <w:rPr>
                <w:lang w:val="en-GB"/>
              </w:rPr>
            </w:pPr>
            <w:r>
              <w:rPr>
                <w:noProof/>
                <w:position w:val="-12"/>
                <w:lang w:eastAsia="zh-CN"/>
              </w:rPr>
              <w:pict w14:anchorId="62EBF1FB">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FAC13"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29127E"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00A7FCFC"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9547"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B778DE"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4BFB5" w14:textId="77777777"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5B3B2C"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F9FE92"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763BD53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A11023" w14:textId="77777777"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F4D839"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17C8EA" w14:textId="77777777"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839A6B" w14:textId="77777777"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C7B371" w14:textId="77777777" w:rsidR="00977881" w:rsidRPr="00064EEE" w:rsidRDefault="00977881" w:rsidP="00166C20">
            <w:pPr>
              <w:pStyle w:val="tac0"/>
              <w:rPr>
                <w:lang w:val="en-GB"/>
              </w:rPr>
            </w:pPr>
            <w:r>
              <w:rPr>
                <w:rFonts w:eastAsia="SimSun" w:hint="eastAsia"/>
                <w:lang w:val="en-GB" w:eastAsia="zh-CN"/>
              </w:rPr>
              <w:t>0</w:t>
            </w:r>
          </w:p>
        </w:tc>
      </w:tr>
      <w:tr w:rsidR="00977881" w:rsidRPr="00466738" w14:paraId="1CFC71F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F4651" w14:textId="77777777"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E97933" w14:textId="77777777" w:rsidR="00977881" w:rsidRPr="00064EEE" w:rsidRDefault="000429A3" w:rsidP="00166C20">
            <w:pPr>
              <w:pStyle w:val="tac0"/>
              <w:rPr>
                <w:lang w:val="en-GB"/>
              </w:rPr>
            </w:pPr>
            <w:r>
              <w:rPr>
                <w:rFonts w:ascii="Times New Roman" w:hAnsi="Times New Roman"/>
                <w:position w:val="-6"/>
                <w:sz w:val="20"/>
                <w:lang w:val="en-GB"/>
              </w:rPr>
              <w:pict w14:anchorId="10AF2811">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DB8965" w14:textId="77777777" w:rsidR="00977881" w:rsidRPr="00064EEE" w:rsidRDefault="000429A3" w:rsidP="00166C20">
            <w:pPr>
              <w:pStyle w:val="tac0"/>
              <w:rPr>
                <w:lang w:val="en-GB"/>
              </w:rPr>
            </w:pPr>
            <w:r>
              <w:rPr>
                <w:rFonts w:ascii="Times New Roman" w:hAnsi="Times New Roman"/>
                <w:position w:val="-6"/>
                <w:sz w:val="20"/>
                <w:lang w:val="en-GB"/>
              </w:rPr>
              <w:pict w14:anchorId="2AA0CDA6">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32C8DF" w14:textId="77777777" w:rsidR="00977881" w:rsidRPr="00064EEE" w:rsidRDefault="000429A3" w:rsidP="00166C20">
            <w:pPr>
              <w:pStyle w:val="tac0"/>
              <w:rPr>
                <w:lang w:val="en-GB"/>
              </w:rPr>
            </w:pPr>
            <w:r>
              <w:rPr>
                <w:rFonts w:ascii="Times New Roman" w:hAnsi="Times New Roman"/>
                <w:position w:val="-6"/>
                <w:sz w:val="20"/>
                <w:lang w:val="en-GB"/>
              </w:rPr>
              <w:pict w14:anchorId="75FE18FE">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10367" w14:textId="77777777" w:rsidR="00977881" w:rsidRPr="00064EEE" w:rsidRDefault="000429A3" w:rsidP="00166C20">
            <w:pPr>
              <w:pStyle w:val="tac0"/>
              <w:rPr>
                <w:lang w:val="en-GB"/>
              </w:rPr>
            </w:pPr>
            <w:r>
              <w:rPr>
                <w:rFonts w:ascii="Times New Roman" w:hAnsi="Times New Roman"/>
                <w:position w:val="-6"/>
                <w:sz w:val="20"/>
                <w:lang w:val="en-GB"/>
              </w:rPr>
              <w:pict w14:anchorId="3011B140">
                <v:shape id="_x0000_i1641" type="#_x0000_t75" style="width:14.25pt;height:10.9pt">
                  <v:imagedata r:id="rId494" o:title=""/>
                </v:shape>
              </w:pict>
            </w:r>
          </w:p>
        </w:tc>
      </w:tr>
      <w:tr w:rsidR="00977881" w:rsidRPr="00466738" w14:paraId="2F3758C3"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BABF734" w14:textId="77777777" w:rsidR="00977881" w:rsidRPr="00064EEE" w:rsidRDefault="00977881" w:rsidP="00166C20">
            <w:pPr>
              <w:pStyle w:val="tac0"/>
              <w:rPr>
                <w:lang w:val="en-GB"/>
              </w:rPr>
            </w:pPr>
          </w:p>
        </w:tc>
      </w:tr>
      <w:tr w:rsidR="00977881" w:rsidRPr="00466738" w14:paraId="7D740F64"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95506A1" w14:textId="77777777"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DEC4DDE" w14:textId="77777777" w:rsidR="00977881" w:rsidRPr="00064EEE" w:rsidRDefault="00977881" w:rsidP="00166C20">
            <w:pPr>
              <w:pStyle w:val="tac0"/>
              <w:rPr>
                <w:b/>
                <w:lang w:val="en-GB"/>
              </w:rPr>
            </w:pPr>
            <w:r w:rsidRPr="00064EEE">
              <w:rPr>
                <w:b/>
                <w:lang w:val="en-GB"/>
              </w:rPr>
              <w:t>Bit width</w:t>
            </w:r>
          </w:p>
        </w:tc>
      </w:tr>
      <w:tr w:rsidR="00977881" w:rsidRPr="00466738" w14:paraId="0C3D554B"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87F760C" w14:textId="77777777"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CE09AF9"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FA642E2"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60BED4"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85A5FA" w14:textId="77777777" w:rsidR="00977881" w:rsidRPr="00064EEE" w:rsidRDefault="00977881" w:rsidP="00166C20">
            <w:pPr>
              <w:pStyle w:val="tah0"/>
              <w:rPr>
                <w:lang w:val="de-DE"/>
              </w:rPr>
            </w:pPr>
            <w:r w:rsidRPr="00064EEE">
              <w:rPr>
                <w:lang w:val="de-DE"/>
              </w:rPr>
              <w:t>Rank = 8</w:t>
            </w:r>
          </w:p>
        </w:tc>
      </w:tr>
      <w:tr w:rsidR="00977881" w:rsidRPr="00466738" w14:paraId="2B97AD3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FDE042"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911EC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570AEB"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4AA38C"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712B51" w14:textId="77777777" w:rsidR="00977881" w:rsidRPr="00064EEE" w:rsidRDefault="00977881" w:rsidP="00166C20">
            <w:pPr>
              <w:pStyle w:val="tac0"/>
              <w:rPr>
                <w:lang w:val="de-DE"/>
              </w:rPr>
            </w:pPr>
            <w:r w:rsidRPr="00064EEE">
              <w:rPr>
                <w:lang w:val="de-DE"/>
              </w:rPr>
              <w:t>4</w:t>
            </w:r>
          </w:p>
        </w:tc>
      </w:tr>
      <w:tr w:rsidR="00977881" w:rsidRPr="00466738" w14:paraId="278A7E0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DC5125" w14:textId="77777777"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21ED8E"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A336D5"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7B3F7B" w14:textId="77777777"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3F0AB4" w14:textId="77777777" w:rsidR="00977881" w:rsidRPr="00064EEE" w:rsidRDefault="00977881" w:rsidP="00166C20">
            <w:pPr>
              <w:pStyle w:val="tac0"/>
              <w:rPr>
                <w:lang w:val="en-GB"/>
              </w:rPr>
            </w:pPr>
            <w:r w:rsidRPr="00064EEE">
              <w:rPr>
                <w:lang w:val="en-GB"/>
              </w:rPr>
              <w:t>4</w:t>
            </w:r>
          </w:p>
        </w:tc>
      </w:tr>
      <w:tr w:rsidR="00977881" w:rsidRPr="00466738" w14:paraId="33BB3D2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107AFA" w14:textId="77777777"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4A8C68"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F9457A"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EB2F09" w14:textId="77777777"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7864AD" w14:textId="77777777" w:rsidR="00977881" w:rsidRPr="00064EEE" w:rsidRDefault="00977881" w:rsidP="00166C20">
            <w:pPr>
              <w:pStyle w:val="tac0"/>
              <w:rPr>
                <w:lang w:val="en-GB"/>
              </w:rPr>
            </w:pPr>
            <w:r w:rsidRPr="00064EEE">
              <w:rPr>
                <w:lang w:val="en-GB"/>
              </w:rPr>
              <w:t>0</w:t>
            </w:r>
          </w:p>
        </w:tc>
      </w:tr>
      <w:tr w:rsidR="00977881" w:rsidRPr="00466738" w14:paraId="0580EA7D"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25E81F"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46B6C5"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DE5E5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E620"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48D22E8" w14:textId="77777777" w:rsidR="00977881" w:rsidRPr="00064EEE" w:rsidRDefault="00977881" w:rsidP="00166C20">
            <w:pPr>
              <w:pStyle w:val="tac0"/>
              <w:rPr>
                <w:lang w:val="en-GB"/>
              </w:rPr>
            </w:pPr>
            <w:r w:rsidRPr="00064EEE">
              <w:rPr>
                <w:lang w:val="en-GB"/>
              </w:rPr>
              <w:t>0</w:t>
            </w:r>
          </w:p>
        </w:tc>
      </w:tr>
      <w:tr w:rsidR="00977881" w:rsidRPr="00466738" w14:paraId="1A5ED72A"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B06679"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57F81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6474D"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7A3BD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6DCBC" w14:textId="77777777" w:rsidR="00977881" w:rsidRPr="00064EEE" w:rsidRDefault="00977881" w:rsidP="00166C20">
            <w:pPr>
              <w:pStyle w:val="tac0"/>
              <w:rPr>
                <w:lang w:val="en-GB"/>
              </w:rPr>
            </w:pPr>
            <w:r w:rsidRPr="00064EEE">
              <w:rPr>
                <w:lang w:val="en-GB"/>
              </w:rPr>
              <w:t>0</w:t>
            </w:r>
          </w:p>
        </w:tc>
      </w:tr>
      <w:tr w:rsidR="00977881" w:rsidRPr="00466738" w14:paraId="7ED5E60E"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7128F2"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3C98B7"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BB854A"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F5356F"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0FBD17" w14:textId="77777777" w:rsidR="00977881" w:rsidRPr="00064EEE" w:rsidRDefault="00977881" w:rsidP="00166C20">
            <w:pPr>
              <w:pStyle w:val="tac0"/>
              <w:rPr>
                <w:lang w:val="en-GB"/>
              </w:rPr>
            </w:pPr>
            <w:r w:rsidRPr="00064EEE">
              <w:rPr>
                <w:lang w:val="en-GB"/>
              </w:rPr>
              <w:t>0</w:t>
            </w:r>
          </w:p>
        </w:tc>
      </w:tr>
      <w:tr w:rsidR="00977881" w:rsidRPr="00466738" w14:paraId="05D74B3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E7AAF5" w14:textId="77777777"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966D38"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E8CCB1"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0189D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124B16" w14:textId="77777777" w:rsidR="00977881" w:rsidRPr="00064EEE" w:rsidRDefault="00977881" w:rsidP="00166C20">
            <w:pPr>
              <w:pStyle w:val="tac0"/>
              <w:rPr>
                <w:lang w:val="en-GB"/>
              </w:rPr>
            </w:pPr>
            <w:r w:rsidRPr="00064EEE">
              <w:rPr>
                <w:lang w:val="en-GB"/>
              </w:rPr>
              <w:t>0</w:t>
            </w:r>
          </w:p>
        </w:tc>
      </w:tr>
      <w:tr w:rsidR="00977881" w:rsidRPr="00466738" w14:paraId="742BB48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6CFD48" w14:textId="77777777"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3D8282"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47669"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FF9B66" w14:textId="77777777"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96F32" w14:textId="77777777" w:rsidR="00977881" w:rsidRPr="00064EEE" w:rsidRDefault="00977881" w:rsidP="00166C20">
            <w:pPr>
              <w:pStyle w:val="tac0"/>
              <w:rPr>
                <w:lang w:val="en-GB"/>
              </w:rPr>
            </w:pPr>
            <w:r w:rsidRPr="00064EEE">
              <w:rPr>
                <w:lang w:val="en-GB"/>
              </w:rPr>
              <w:t>0</w:t>
            </w:r>
          </w:p>
        </w:tc>
      </w:tr>
    </w:tbl>
    <w:p w14:paraId="4BB9269C" w14:textId="77777777" w:rsidR="0096201F" w:rsidRDefault="0096201F" w:rsidP="0096201F">
      <w:pPr>
        <w:rPr>
          <w:lang w:eastAsia="zh-CN"/>
        </w:rPr>
      </w:pPr>
    </w:p>
    <w:p w14:paraId="190B15DA" w14:textId="77777777"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65138240"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952043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799345"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4F4A3101"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3878B654"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9F78FA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94DE887"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CDE897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04C6EFA"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123BC0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46D87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EA422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F91A4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72DC1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72D3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65C83332"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F039B1"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E2388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9E9A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A4D6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C20F0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417663D3"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60FE5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0984F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F47F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853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636D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929F88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05FE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CC2158"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C9AA29">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2813B3"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091AC6E">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886EA1"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F90C105">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08DD99"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F49941D">
                <v:shape id="_x0000_i1645" type="#_x0000_t75" style="width:15.05pt;height:10.9pt">
                  <v:imagedata r:id="rId486" o:title=""/>
                </v:shape>
              </w:pict>
            </w:r>
          </w:p>
        </w:tc>
      </w:tr>
      <w:tr w:rsidR="00B0717E" w:rsidRPr="00B0717E" w14:paraId="1DBFFD08"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A2FDA2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8D13A8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4428ADC1"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5ACC28"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B5719D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786F18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EC5FC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23DED6"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6EF589D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9EA22C"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062C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9947C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626F1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4C6C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08B0E50B"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B714B7"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A28F1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59352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5A2A6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19CBEB"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0AD9E876"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4F955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20E2E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AC950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DDE55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B506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3D70B7"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B7B4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92D22E"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4C3F854">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961B34"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D1A4F2F">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9E9AB2"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55C9F68">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A15B6E"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D5C30D2">
                <v:shape id="_x0000_i1649" type="#_x0000_t75" style="width:15.05pt;height:10.9pt">
                  <v:imagedata r:id="rId486" o:title=""/>
                </v:shape>
              </w:pict>
            </w:r>
          </w:p>
        </w:tc>
      </w:tr>
      <w:tr w:rsidR="00B0717E" w:rsidRPr="00B0717E" w14:paraId="0AE94EA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19E9B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288F3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09FFA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A0792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540FA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0E305E12"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7A9C4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CB350E"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4C9D28B">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BF0FF5"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D9EC17D">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D41ADA"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71AB94">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16D684" w14:textId="77777777" w:rsidR="00B0717E" w:rsidRPr="00B0717E" w:rsidRDefault="000429A3"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D03E6E">
                <v:shape id="_x0000_i1653" type="#_x0000_t75" style="width:15.05pt;height:10.9pt">
                  <v:imagedata r:id="rId486" o:title=""/>
                </v:shape>
              </w:pict>
            </w:r>
          </w:p>
        </w:tc>
      </w:tr>
    </w:tbl>
    <w:p w14:paraId="7095A364" w14:textId="77777777" w:rsidR="00B0717E" w:rsidRDefault="00B0717E" w:rsidP="0096201F">
      <w:pPr>
        <w:rPr>
          <w:lang w:eastAsia="zh-CN"/>
        </w:rPr>
      </w:pPr>
    </w:p>
    <w:p w14:paraId="37AA1EC7" w14:textId="77777777"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88" w:name="OLE_LINK245"/>
      <w:bookmarkStart w:id="189" w:name="OLE_LINK246"/>
      <w:bookmarkStart w:id="19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54F7F0DB">
          <v:shape id="_x0000_i1654" type="#_x0000_t75" style="width:52.75pt;height:14.25pt">
            <v:imagedata r:id="rId495" o:title=""/>
          </v:shape>
        </w:pict>
      </w:r>
      <w:r>
        <w:rPr>
          <w:rFonts w:hint="eastAsia"/>
          <w:lang w:eastAsia="zh-CN"/>
        </w:rPr>
        <w:t xml:space="preserve"> and </w:t>
      </w:r>
      <w:bookmarkStart w:id="191" w:name="OLE_LINK202"/>
      <w:bookmarkStart w:id="192"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14:paraId="08D488E0"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88"/>
          <w:bookmarkEnd w:id="189"/>
          <w:bookmarkEnd w:id="190"/>
          <w:bookmarkEnd w:id="191"/>
          <w:bookmarkEnd w:id="192"/>
          <w:p w14:paraId="146B7E0E" w14:textId="77777777" w:rsidR="0096201F" w:rsidRPr="00064EEE" w:rsidRDefault="0096201F" w:rsidP="00747424">
            <w:pPr>
              <w:pStyle w:val="TAH"/>
            </w:pPr>
            <w:r w:rsidRPr="00064EEE">
              <w:t>Field</w:t>
            </w:r>
          </w:p>
        </w:tc>
        <w:tc>
          <w:tcPr>
            <w:tcW w:w="0" w:type="auto"/>
            <w:gridSpan w:val="4"/>
            <w:shd w:val="clear" w:color="auto" w:fill="E0E0E0"/>
            <w:vAlign w:val="center"/>
          </w:tcPr>
          <w:p w14:paraId="7ACF96AE" w14:textId="77777777" w:rsidR="0096201F" w:rsidRPr="00064EEE" w:rsidRDefault="0096201F" w:rsidP="00747424">
            <w:pPr>
              <w:pStyle w:val="TAH"/>
            </w:pPr>
            <w:r w:rsidRPr="00064EEE">
              <w:t>Bit width</w:t>
            </w:r>
          </w:p>
        </w:tc>
      </w:tr>
      <w:tr w:rsidR="0096201F" w:rsidRPr="00290CB4" w14:paraId="3BF60CE5" w14:textId="77777777" w:rsidTr="00747424">
        <w:trPr>
          <w:cantSplit/>
          <w:trHeight w:val="20"/>
          <w:jc w:val="center"/>
        </w:trPr>
        <w:tc>
          <w:tcPr>
            <w:tcW w:w="1444" w:type="dxa"/>
            <w:vMerge/>
            <w:shd w:val="clear" w:color="auto" w:fill="E0E0E0"/>
            <w:vAlign w:val="center"/>
          </w:tcPr>
          <w:p w14:paraId="5C93AFFF"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8D3B370"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5C979572"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3E4D1460" w14:textId="77777777" w:rsidR="0096201F" w:rsidRPr="00064EEE" w:rsidRDefault="0096201F" w:rsidP="00747424">
            <w:pPr>
              <w:pStyle w:val="TAH"/>
              <w:rPr>
                <w:lang w:val="de-DE"/>
              </w:rPr>
            </w:pPr>
            <w:bookmarkStart w:id="193" w:name="OLE_LINK28"/>
            <w:bookmarkStart w:id="194" w:name="OLE_LINK29"/>
            <w:r w:rsidRPr="00064EEE">
              <w:rPr>
                <w:lang w:val="de-DE"/>
              </w:rPr>
              <w:t xml:space="preserve">Rank </w:t>
            </w:r>
            <w:r>
              <w:rPr>
                <w:rFonts w:eastAsia="SimSun" w:hint="eastAsia"/>
                <w:lang w:val="de-DE" w:eastAsia="zh-CN"/>
              </w:rPr>
              <w:t>=3</w:t>
            </w:r>
            <w:bookmarkEnd w:id="193"/>
            <w:bookmarkEnd w:id="194"/>
          </w:p>
        </w:tc>
        <w:tc>
          <w:tcPr>
            <w:tcW w:w="0" w:type="auto"/>
            <w:shd w:val="clear" w:color="auto" w:fill="E0E0E0"/>
            <w:vAlign w:val="center"/>
          </w:tcPr>
          <w:p w14:paraId="2E13782C"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3C7342F" w14:textId="77777777" w:rsidTr="00747424">
        <w:trPr>
          <w:cantSplit/>
          <w:jc w:val="center"/>
        </w:trPr>
        <w:tc>
          <w:tcPr>
            <w:tcW w:w="1444" w:type="dxa"/>
            <w:tcMar>
              <w:top w:w="0" w:type="dxa"/>
              <w:left w:w="108" w:type="dxa"/>
              <w:bottom w:w="0" w:type="dxa"/>
              <w:right w:w="108" w:type="dxa"/>
            </w:tcMar>
            <w:vAlign w:val="center"/>
          </w:tcPr>
          <w:p w14:paraId="69599005"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2BF7000F" w14:textId="77777777" w:rsidR="0096201F" w:rsidRPr="00064EEE" w:rsidRDefault="0096201F" w:rsidP="00D4059F">
            <w:pPr>
              <w:pStyle w:val="tac0"/>
              <w:rPr>
                <w:lang w:val="de-DE"/>
              </w:rPr>
            </w:pPr>
            <w:r w:rsidRPr="00064EEE">
              <w:rPr>
                <w:lang w:val="de-DE"/>
              </w:rPr>
              <w:t>4</w:t>
            </w:r>
          </w:p>
        </w:tc>
        <w:tc>
          <w:tcPr>
            <w:tcW w:w="1374" w:type="dxa"/>
            <w:vAlign w:val="center"/>
          </w:tcPr>
          <w:p w14:paraId="3DCA1D09"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DC8B717"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6824B882"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16C8DA7" w14:textId="77777777" w:rsidTr="00747424">
        <w:trPr>
          <w:cantSplit/>
          <w:jc w:val="center"/>
        </w:trPr>
        <w:tc>
          <w:tcPr>
            <w:tcW w:w="1444" w:type="dxa"/>
            <w:tcMar>
              <w:top w:w="0" w:type="dxa"/>
              <w:left w:w="108" w:type="dxa"/>
              <w:bottom w:w="0" w:type="dxa"/>
              <w:right w:w="108" w:type="dxa"/>
            </w:tcMar>
            <w:vAlign w:val="center"/>
          </w:tcPr>
          <w:p w14:paraId="6C29CA8F"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1A4CC7D6" w14:textId="77777777" w:rsidR="0096201F" w:rsidRPr="00064EEE" w:rsidRDefault="0096201F" w:rsidP="00D4059F">
            <w:pPr>
              <w:pStyle w:val="tac0"/>
              <w:rPr>
                <w:lang w:val="en-GB"/>
              </w:rPr>
            </w:pPr>
            <w:r w:rsidRPr="00064EEE">
              <w:rPr>
                <w:lang w:val="en-GB"/>
              </w:rPr>
              <w:t>0</w:t>
            </w:r>
          </w:p>
        </w:tc>
        <w:tc>
          <w:tcPr>
            <w:tcW w:w="1374" w:type="dxa"/>
            <w:vAlign w:val="center"/>
          </w:tcPr>
          <w:p w14:paraId="0E9B2833"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7161DCA1" w14:textId="77777777" w:rsidR="0096201F" w:rsidRPr="00064EEE" w:rsidRDefault="0096201F" w:rsidP="00D4059F">
            <w:pPr>
              <w:pStyle w:val="tac0"/>
              <w:rPr>
                <w:lang w:val="en-GB"/>
              </w:rPr>
            </w:pPr>
            <w:r>
              <w:rPr>
                <w:rFonts w:eastAsia="SimSun" w:hint="eastAsia"/>
                <w:lang w:val="de-DE" w:eastAsia="zh-CN"/>
              </w:rPr>
              <w:t>4</w:t>
            </w:r>
          </w:p>
        </w:tc>
        <w:tc>
          <w:tcPr>
            <w:tcW w:w="0" w:type="auto"/>
            <w:vAlign w:val="center"/>
          </w:tcPr>
          <w:p w14:paraId="5259FDDB"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03FB78D" w14:textId="77777777" w:rsidTr="00747424">
        <w:trPr>
          <w:cantSplit/>
          <w:jc w:val="center"/>
        </w:trPr>
        <w:tc>
          <w:tcPr>
            <w:tcW w:w="1444" w:type="dxa"/>
            <w:tcMar>
              <w:top w:w="0" w:type="dxa"/>
              <w:left w:w="108" w:type="dxa"/>
              <w:bottom w:w="0" w:type="dxa"/>
              <w:right w:w="108" w:type="dxa"/>
            </w:tcMar>
            <w:vAlign w:val="center"/>
          </w:tcPr>
          <w:p w14:paraId="1C832A5E"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6EFD24CC" w14:textId="77777777" w:rsidR="0096201F" w:rsidRPr="00D14E50" w:rsidRDefault="00535058" w:rsidP="00D4059F">
            <w:pPr>
              <w:pStyle w:val="tac0"/>
              <w:rPr>
                <w:rFonts w:eastAsia="SimSun"/>
                <w:lang w:val="en-GB" w:eastAsia="zh-CN"/>
              </w:rPr>
            </w:pPr>
            <w:bookmarkStart w:id="195" w:name="OLE_LINK37"/>
            <w:bookmarkStart w:id="196" w:name="OLE_LINK38"/>
            <w:r w:rsidRPr="00D05D5A">
              <w:rPr>
                <w:noProof/>
                <w:position w:val="-10"/>
                <w:lang w:val="en-GB" w:eastAsia="en-GB"/>
              </w:rPr>
              <w:drawing>
                <wp:inline distT="0" distB="0" distL="0" distR="0" wp14:anchorId="46DFD4CE" wp14:editId="13F3B51C">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95"/>
            <w:bookmarkEnd w:id="196"/>
          </w:p>
        </w:tc>
        <w:tc>
          <w:tcPr>
            <w:tcW w:w="1374" w:type="dxa"/>
            <w:vAlign w:val="center"/>
          </w:tcPr>
          <w:p w14:paraId="00799F59" w14:textId="77777777"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777B796" wp14:editId="16CAA2C0">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54E2C8E9" w14:textId="77777777" w:rsidR="0096201F" w:rsidRPr="00064EEE" w:rsidRDefault="000429A3" w:rsidP="00D4059F">
            <w:pPr>
              <w:pStyle w:val="tac0"/>
              <w:rPr>
                <w:lang w:val="en-GB"/>
              </w:rPr>
            </w:pPr>
            <w:r>
              <w:rPr>
                <w:position w:val="-32"/>
                <w:lang w:eastAsia="zh-CN"/>
              </w:rPr>
              <w:pict w14:anchorId="76D26E7F">
                <v:shape id="_x0000_i1655" type="#_x0000_t75" style="width:105.5pt;height:28.45pt">
                  <v:imagedata r:id="rId498" o:title=""/>
                </v:shape>
              </w:pict>
            </w:r>
          </w:p>
        </w:tc>
        <w:tc>
          <w:tcPr>
            <w:tcW w:w="0" w:type="auto"/>
            <w:vAlign w:val="center"/>
          </w:tcPr>
          <w:p w14:paraId="1B42799A" w14:textId="77777777" w:rsidR="0096201F" w:rsidRDefault="000429A3" w:rsidP="00D4059F">
            <w:pPr>
              <w:pStyle w:val="tac0"/>
              <w:rPr>
                <w:rFonts w:eastAsia="SimSun"/>
                <w:lang w:val="de-DE" w:eastAsia="zh-CN"/>
              </w:rPr>
            </w:pPr>
            <w:r>
              <w:rPr>
                <w:position w:val="-32"/>
                <w:lang w:eastAsia="zh-CN"/>
              </w:rPr>
              <w:pict w14:anchorId="01E5FAAC">
                <v:shape id="_x0000_i1656" type="#_x0000_t75" style="width:105.5pt;height:28.45pt">
                  <v:imagedata r:id="rId498" o:title=""/>
                </v:shape>
              </w:pict>
            </w:r>
          </w:p>
        </w:tc>
      </w:tr>
      <w:tr w:rsidR="0096201F" w:rsidRPr="00290CB4" w14:paraId="0EFB64C2" w14:textId="77777777" w:rsidTr="00747424">
        <w:trPr>
          <w:cantSplit/>
          <w:jc w:val="center"/>
        </w:trPr>
        <w:tc>
          <w:tcPr>
            <w:tcW w:w="1444" w:type="dxa"/>
            <w:tcMar>
              <w:top w:w="0" w:type="dxa"/>
              <w:left w:w="108" w:type="dxa"/>
              <w:bottom w:w="0" w:type="dxa"/>
              <w:right w:w="108" w:type="dxa"/>
            </w:tcMar>
            <w:vAlign w:val="center"/>
          </w:tcPr>
          <w:p w14:paraId="07717551"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26AE56C8" w14:textId="77777777" w:rsidR="0096201F" w:rsidRPr="00D14E50" w:rsidRDefault="00535058" w:rsidP="00D4059F">
            <w:pPr>
              <w:pStyle w:val="tac0"/>
              <w:rPr>
                <w:rFonts w:eastAsia="SimSun"/>
                <w:lang w:val="en-GB" w:eastAsia="zh-CN"/>
              </w:rPr>
            </w:pPr>
            <w:bookmarkStart w:id="197" w:name="OLE_LINK39"/>
            <w:bookmarkStart w:id="198" w:name="OLE_LINK40"/>
            <w:r w:rsidRPr="00D05D5A">
              <w:rPr>
                <w:noProof/>
                <w:position w:val="-10"/>
                <w:lang w:val="en-GB" w:eastAsia="en-GB"/>
              </w:rPr>
              <w:drawing>
                <wp:inline distT="0" distB="0" distL="0" distR="0" wp14:anchorId="6ECE47C3" wp14:editId="7AA3F548">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7"/>
            <w:bookmarkEnd w:id="198"/>
          </w:p>
        </w:tc>
        <w:tc>
          <w:tcPr>
            <w:tcW w:w="1374" w:type="dxa"/>
            <w:vAlign w:val="center"/>
          </w:tcPr>
          <w:p w14:paraId="0943EC89" w14:textId="77777777" w:rsidR="0096201F" w:rsidRDefault="00535058" w:rsidP="00D4059F">
            <w:pPr>
              <w:pStyle w:val="tac0"/>
              <w:rPr>
                <w:rFonts w:eastAsia="SimSun"/>
                <w:lang w:val="de-DE" w:eastAsia="zh-CN"/>
              </w:rPr>
            </w:pPr>
            <w:bookmarkStart w:id="199" w:name="OLE_LINK41"/>
            <w:bookmarkStart w:id="200" w:name="OLE_LINK42"/>
            <w:bookmarkStart w:id="201" w:name="OLE_LINK45"/>
            <w:bookmarkStart w:id="202" w:name="OLE_LINK46"/>
            <w:bookmarkStart w:id="203" w:name="OLE_LINK47"/>
            <w:bookmarkStart w:id="204" w:name="OLE_LINK48"/>
            <w:bookmarkStart w:id="205" w:name="OLE_LINK49"/>
            <w:r w:rsidRPr="00D05D5A">
              <w:rPr>
                <w:noProof/>
                <w:position w:val="-10"/>
                <w:lang w:val="en-GB" w:eastAsia="en-GB"/>
              </w:rPr>
              <w:drawing>
                <wp:inline distT="0" distB="0" distL="0" distR="0" wp14:anchorId="7F05BC38" wp14:editId="1A12B44C">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9"/>
            <w:bookmarkEnd w:id="200"/>
            <w:bookmarkEnd w:id="201"/>
            <w:bookmarkEnd w:id="202"/>
            <w:bookmarkEnd w:id="203"/>
            <w:bookmarkEnd w:id="204"/>
            <w:bookmarkEnd w:id="205"/>
          </w:p>
        </w:tc>
        <w:tc>
          <w:tcPr>
            <w:tcW w:w="2805" w:type="dxa"/>
            <w:tcMar>
              <w:top w:w="0" w:type="dxa"/>
              <w:left w:w="108" w:type="dxa"/>
              <w:bottom w:w="0" w:type="dxa"/>
              <w:right w:w="108" w:type="dxa"/>
            </w:tcMar>
            <w:vAlign w:val="center"/>
          </w:tcPr>
          <w:p w14:paraId="0DD5E7E3" w14:textId="77777777" w:rsidR="0096201F" w:rsidRPr="00064EEE" w:rsidRDefault="000429A3" w:rsidP="00D4059F">
            <w:pPr>
              <w:pStyle w:val="tac0"/>
              <w:rPr>
                <w:lang w:val="en-GB"/>
              </w:rPr>
            </w:pPr>
            <w:r>
              <w:rPr>
                <w:position w:val="-14"/>
                <w:lang w:eastAsia="zh-CN"/>
              </w:rPr>
              <w:pict w14:anchorId="5A9B7623">
                <v:shape id="_x0000_i1657" type="#_x0000_t75" style="width:68.65pt;height:19.25pt">
                  <v:imagedata r:id="rId501" o:title=""/>
                </v:shape>
              </w:pict>
            </w:r>
          </w:p>
        </w:tc>
        <w:tc>
          <w:tcPr>
            <w:tcW w:w="0" w:type="auto"/>
            <w:vAlign w:val="center"/>
          </w:tcPr>
          <w:p w14:paraId="622DB812" w14:textId="77777777" w:rsidR="0096201F" w:rsidRDefault="000429A3" w:rsidP="00D4059F">
            <w:pPr>
              <w:pStyle w:val="tac0"/>
              <w:rPr>
                <w:rFonts w:eastAsia="SimSun"/>
                <w:lang w:val="de-DE" w:eastAsia="zh-CN"/>
              </w:rPr>
            </w:pPr>
            <w:r>
              <w:rPr>
                <w:position w:val="-14"/>
                <w:lang w:eastAsia="zh-CN"/>
              </w:rPr>
              <w:pict w14:anchorId="19101534">
                <v:shape id="_x0000_i1658" type="#_x0000_t75" style="width:68.65pt;height:19.25pt">
                  <v:imagedata r:id="rId502" o:title=""/>
                </v:shape>
              </w:pict>
            </w:r>
          </w:p>
        </w:tc>
      </w:tr>
      <w:tr w:rsidR="0096201F" w:rsidRPr="00290CB4" w14:paraId="3DBB6691" w14:textId="77777777" w:rsidTr="00747424">
        <w:trPr>
          <w:cantSplit/>
          <w:jc w:val="center"/>
        </w:trPr>
        <w:tc>
          <w:tcPr>
            <w:tcW w:w="1444" w:type="dxa"/>
            <w:tcMar>
              <w:top w:w="0" w:type="dxa"/>
              <w:left w:w="108" w:type="dxa"/>
              <w:bottom w:w="0" w:type="dxa"/>
              <w:right w:w="108" w:type="dxa"/>
            </w:tcMar>
            <w:vAlign w:val="center"/>
          </w:tcPr>
          <w:p w14:paraId="5D550E4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23110B7D" w14:textId="77777777" w:rsidR="0096201F" w:rsidRPr="00064EEE" w:rsidRDefault="00535058" w:rsidP="00D4059F">
            <w:pPr>
              <w:pStyle w:val="tac0"/>
              <w:rPr>
                <w:lang w:val="en-GB"/>
              </w:rPr>
            </w:pPr>
            <w:r w:rsidRPr="00D05D5A">
              <w:rPr>
                <w:noProof/>
                <w:position w:val="-6"/>
                <w:lang w:val="en-GB" w:eastAsia="en-GB"/>
              </w:rPr>
              <w:drawing>
                <wp:inline distT="0" distB="0" distL="0" distR="0" wp14:anchorId="190A225E" wp14:editId="34D525A6">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5FF28A82" w14:textId="77777777"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0121F4D" wp14:editId="0247D08D">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76B87DBB" w14:textId="77777777" w:rsidR="0096201F" w:rsidRPr="00064EEE" w:rsidRDefault="000429A3" w:rsidP="00D4059F">
            <w:pPr>
              <w:pStyle w:val="tac0"/>
              <w:rPr>
                <w:lang w:val="en-GB"/>
              </w:rPr>
            </w:pPr>
            <w:r>
              <w:rPr>
                <w:rFonts w:eastAsia="SimSun"/>
                <w:position w:val="-6"/>
                <w:lang w:val="de-DE" w:eastAsia="zh-CN"/>
              </w:rPr>
              <w:pict w14:anchorId="18186334">
                <v:shape id="_x0000_i1659" type="#_x0000_t75" style="width:12.55pt;height:12.55pt">
                  <v:imagedata r:id="rId504" o:title=""/>
                </v:shape>
              </w:pict>
            </w:r>
          </w:p>
        </w:tc>
        <w:tc>
          <w:tcPr>
            <w:tcW w:w="0" w:type="auto"/>
            <w:vAlign w:val="center"/>
          </w:tcPr>
          <w:p w14:paraId="1EBC6D57" w14:textId="77777777" w:rsidR="0096201F" w:rsidRPr="00DE0ACB" w:rsidRDefault="000429A3" w:rsidP="00D4059F">
            <w:pPr>
              <w:pStyle w:val="tac0"/>
              <w:rPr>
                <w:rFonts w:eastAsia="SimSun"/>
                <w:lang w:val="de-DE" w:eastAsia="zh-CN"/>
              </w:rPr>
            </w:pPr>
            <w:r>
              <w:rPr>
                <w:rFonts w:eastAsia="SimSun"/>
                <w:position w:val="-6"/>
                <w:lang w:val="de-DE" w:eastAsia="zh-CN"/>
              </w:rPr>
              <w:pict w14:anchorId="7AA27B49">
                <v:shape id="_x0000_i1660" type="#_x0000_t75" style="width:12.55pt;height:12.55pt">
                  <v:imagedata r:id="rId504" o:title=""/>
                </v:shape>
              </w:pict>
            </w:r>
          </w:p>
        </w:tc>
      </w:tr>
      <w:tr w:rsidR="0096201F" w:rsidRPr="00290CB4" w14:paraId="2AFA3E9F"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595A98D9" w14:textId="77777777" w:rsidR="0096201F" w:rsidRPr="00064EEE" w:rsidRDefault="0096201F" w:rsidP="00747424">
            <w:pPr>
              <w:pStyle w:val="TAH"/>
            </w:pPr>
            <w:r w:rsidRPr="00064EEE">
              <w:t>Field</w:t>
            </w:r>
          </w:p>
        </w:tc>
        <w:tc>
          <w:tcPr>
            <w:tcW w:w="0" w:type="auto"/>
            <w:gridSpan w:val="4"/>
            <w:shd w:val="clear" w:color="auto" w:fill="E0E0E0"/>
            <w:vAlign w:val="center"/>
          </w:tcPr>
          <w:p w14:paraId="03A6A450" w14:textId="77777777" w:rsidR="0096201F" w:rsidRPr="00064EEE" w:rsidRDefault="0096201F" w:rsidP="00747424">
            <w:pPr>
              <w:pStyle w:val="TAH"/>
            </w:pPr>
            <w:r w:rsidRPr="00064EEE">
              <w:t>Bit width</w:t>
            </w:r>
          </w:p>
        </w:tc>
      </w:tr>
      <w:tr w:rsidR="0096201F" w:rsidRPr="00290CB4" w14:paraId="4E3E8D85" w14:textId="77777777" w:rsidTr="00747424">
        <w:trPr>
          <w:cantSplit/>
          <w:jc w:val="center"/>
        </w:trPr>
        <w:tc>
          <w:tcPr>
            <w:tcW w:w="1444" w:type="dxa"/>
            <w:vMerge/>
            <w:shd w:val="clear" w:color="auto" w:fill="E0E0E0"/>
            <w:vAlign w:val="center"/>
          </w:tcPr>
          <w:p w14:paraId="5D411E05"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62991DD"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23CDA247"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22D75337"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39A01B28"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01529B3D" w14:textId="77777777" w:rsidTr="00747424">
        <w:trPr>
          <w:cantSplit/>
          <w:jc w:val="center"/>
        </w:trPr>
        <w:tc>
          <w:tcPr>
            <w:tcW w:w="1444" w:type="dxa"/>
            <w:tcMar>
              <w:top w:w="0" w:type="dxa"/>
              <w:left w:w="108" w:type="dxa"/>
              <w:bottom w:w="0" w:type="dxa"/>
              <w:right w:w="108" w:type="dxa"/>
            </w:tcMar>
            <w:vAlign w:val="center"/>
          </w:tcPr>
          <w:p w14:paraId="50C805CD" w14:textId="77777777" w:rsidR="0096201F" w:rsidRPr="00064EEE" w:rsidRDefault="0096201F" w:rsidP="00D4059F">
            <w:pPr>
              <w:pStyle w:val="tac0"/>
              <w:rPr>
                <w:lang w:val="de-DE"/>
              </w:rPr>
            </w:pPr>
            <w:bookmarkStart w:id="206" w:name="_Hlk435983109"/>
            <w:r w:rsidRPr="00064EEE">
              <w:rPr>
                <w:lang w:val="de-DE"/>
              </w:rPr>
              <w:t>Wideband CQI codeword 0</w:t>
            </w:r>
          </w:p>
        </w:tc>
        <w:tc>
          <w:tcPr>
            <w:tcW w:w="1417" w:type="dxa"/>
            <w:tcMar>
              <w:top w:w="0" w:type="dxa"/>
              <w:left w:w="108" w:type="dxa"/>
              <w:bottom w:w="0" w:type="dxa"/>
              <w:right w:w="108" w:type="dxa"/>
            </w:tcMar>
            <w:vAlign w:val="center"/>
          </w:tcPr>
          <w:p w14:paraId="24936530" w14:textId="77777777" w:rsidR="0096201F" w:rsidRPr="00064EEE" w:rsidRDefault="0096201F" w:rsidP="00D4059F">
            <w:pPr>
              <w:pStyle w:val="tac0"/>
              <w:rPr>
                <w:lang w:val="de-DE"/>
              </w:rPr>
            </w:pPr>
            <w:r w:rsidRPr="00064EEE">
              <w:rPr>
                <w:lang w:val="de-DE"/>
              </w:rPr>
              <w:t>4</w:t>
            </w:r>
          </w:p>
        </w:tc>
        <w:tc>
          <w:tcPr>
            <w:tcW w:w="1374" w:type="dxa"/>
            <w:vAlign w:val="center"/>
          </w:tcPr>
          <w:p w14:paraId="459DA280"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4B6FEDF4" w14:textId="77777777" w:rsidR="0096201F" w:rsidRPr="00064EEE" w:rsidRDefault="0096201F" w:rsidP="00D4059F">
            <w:pPr>
              <w:pStyle w:val="tac0"/>
              <w:rPr>
                <w:lang w:val="de-DE"/>
              </w:rPr>
            </w:pPr>
            <w:r w:rsidRPr="00064EEE">
              <w:rPr>
                <w:lang w:val="de-DE"/>
              </w:rPr>
              <w:t>4</w:t>
            </w:r>
          </w:p>
        </w:tc>
        <w:tc>
          <w:tcPr>
            <w:tcW w:w="0" w:type="auto"/>
            <w:vAlign w:val="center"/>
          </w:tcPr>
          <w:p w14:paraId="2008813C" w14:textId="77777777" w:rsidR="0096201F" w:rsidRDefault="0096201F" w:rsidP="00D4059F">
            <w:pPr>
              <w:pStyle w:val="tac0"/>
              <w:rPr>
                <w:rFonts w:eastAsia="SimSun"/>
                <w:lang w:val="de-DE" w:eastAsia="zh-CN"/>
              </w:rPr>
            </w:pPr>
            <w:r w:rsidRPr="00064EEE">
              <w:rPr>
                <w:lang w:val="de-DE"/>
              </w:rPr>
              <w:t>4</w:t>
            </w:r>
          </w:p>
        </w:tc>
      </w:tr>
      <w:tr w:rsidR="0096201F" w:rsidRPr="00290CB4" w14:paraId="387B96D4" w14:textId="77777777" w:rsidTr="00747424">
        <w:trPr>
          <w:cantSplit/>
          <w:jc w:val="center"/>
        </w:trPr>
        <w:tc>
          <w:tcPr>
            <w:tcW w:w="1444" w:type="dxa"/>
            <w:tcMar>
              <w:top w:w="0" w:type="dxa"/>
              <w:left w:w="108" w:type="dxa"/>
              <w:bottom w:w="0" w:type="dxa"/>
              <w:right w:w="108" w:type="dxa"/>
            </w:tcMar>
            <w:vAlign w:val="center"/>
          </w:tcPr>
          <w:p w14:paraId="591A2EBA"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5C7F7EEB" w14:textId="77777777"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14:paraId="2234F183" w14:textId="77777777"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14:paraId="6421F6E5" w14:textId="77777777" w:rsidR="0096201F" w:rsidRPr="00064EEE" w:rsidRDefault="0096201F" w:rsidP="00D4059F">
            <w:pPr>
              <w:pStyle w:val="tac0"/>
              <w:rPr>
                <w:lang w:val="en-GB"/>
              </w:rPr>
            </w:pPr>
            <w:r>
              <w:rPr>
                <w:rFonts w:eastAsia="SimSun" w:hint="eastAsia"/>
                <w:lang w:val="en-GB" w:eastAsia="zh-CN"/>
              </w:rPr>
              <w:t>4</w:t>
            </w:r>
          </w:p>
        </w:tc>
        <w:tc>
          <w:tcPr>
            <w:tcW w:w="0" w:type="auto"/>
            <w:vAlign w:val="center"/>
          </w:tcPr>
          <w:p w14:paraId="060993E6" w14:textId="77777777"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14:paraId="1D2F251E" w14:textId="77777777" w:rsidTr="00747424">
        <w:trPr>
          <w:cantSplit/>
          <w:jc w:val="center"/>
        </w:trPr>
        <w:tc>
          <w:tcPr>
            <w:tcW w:w="1444" w:type="dxa"/>
            <w:tcMar>
              <w:top w:w="0" w:type="dxa"/>
              <w:left w:w="108" w:type="dxa"/>
              <w:bottom w:w="0" w:type="dxa"/>
              <w:right w:w="108" w:type="dxa"/>
            </w:tcMar>
            <w:vAlign w:val="center"/>
          </w:tcPr>
          <w:p w14:paraId="7856064C"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14:paraId="173C9629" w14:textId="77777777" w:rsidR="0096201F" w:rsidRPr="00D14E50" w:rsidRDefault="000429A3" w:rsidP="00D4059F">
            <w:pPr>
              <w:pStyle w:val="tac0"/>
              <w:rPr>
                <w:rFonts w:eastAsia="SimSun"/>
                <w:lang w:val="en-GB" w:eastAsia="zh-CN"/>
              </w:rPr>
            </w:pPr>
            <w:r>
              <w:rPr>
                <w:position w:val="-14"/>
                <w:lang w:eastAsia="zh-CN"/>
              </w:rPr>
              <w:pict w14:anchorId="4660959B">
                <v:shape id="_x0000_i1661" type="#_x0000_t75" style="width:84.55pt;height:19.25pt">
                  <v:imagedata r:id="rId505" o:title=""/>
                </v:shape>
              </w:pict>
            </w:r>
          </w:p>
        </w:tc>
        <w:tc>
          <w:tcPr>
            <w:tcW w:w="1374" w:type="dxa"/>
            <w:vAlign w:val="center"/>
          </w:tcPr>
          <w:p w14:paraId="0A5962D0" w14:textId="77777777" w:rsidR="0096201F" w:rsidRDefault="000429A3" w:rsidP="00D4059F">
            <w:pPr>
              <w:pStyle w:val="tac0"/>
              <w:rPr>
                <w:rFonts w:eastAsia="SimSun"/>
                <w:lang w:val="de-DE" w:eastAsia="zh-CN"/>
              </w:rPr>
            </w:pPr>
            <w:r>
              <w:rPr>
                <w:position w:val="-14"/>
                <w:lang w:eastAsia="zh-CN"/>
              </w:rPr>
              <w:pict w14:anchorId="02583F58">
                <v:shape id="_x0000_i1662" type="#_x0000_t75" style="width:84.55pt;height:19.25pt">
                  <v:imagedata r:id="rId505" o:title=""/>
                </v:shape>
              </w:pict>
            </w:r>
          </w:p>
        </w:tc>
        <w:tc>
          <w:tcPr>
            <w:tcW w:w="2805" w:type="dxa"/>
            <w:tcMar>
              <w:top w:w="0" w:type="dxa"/>
              <w:left w:w="108" w:type="dxa"/>
              <w:bottom w:w="0" w:type="dxa"/>
              <w:right w:w="108" w:type="dxa"/>
            </w:tcMar>
            <w:vAlign w:val="center"/>
          </w:tcPr>
          <w:p w14:paraId="223076B8" w14:textId="77777777" w:rsidR="0096201F" w:rsidRPr="00064EEE" w:rsidRDefault="000429A3" w:rsidP="00D4059F">
            <w:pPr>
              <w:pStyle w:val="tac0"/>
              <w:rPr>
                <w:lang w:val="en-GB"/>
              </w:rPr>
            </w:pPr>
            <w:r>
              <w:rPr>
                <w:position w:val="-14"/>
                <w:lang w:eastAsia="zh-CN"/>
              </w:rPr>
              <w:pict w14:anchorId="0E82B2E4">
                <v:shape id="_x0000_i1663" type="#_x0000_t75" style="width:84.55pt;height:19.25pt">
                  <v:imagedata r:id="rId505" o:title=""/>
                </v:shape>
              </w:pict>
            </w:r>
          </w:p>
        </w:tc>
        <w:tc>
          <w:tcPr>
            <w:tcW w:w="0" w:type="auto"/>
            <w:vAlign w:val="center"/>
          </w:tcPr>
          <w:p w14:paraId="38472A51" w14:textId="77777777" w:rsidR="0096201F" w:rsidRDefault="000429A3" w:rsidP="00D4059F">
            <w:pPr>
              <w:pStyle w:val="tac0"/>
              <w:rPr>
                <w:rFonts w:eastAsia="SimSun"/>
                <w:lang w:val="de-DE" w:eastAsia="zh-CN"/>
              </w:rPr>
            </w:pPr>
            <w:r>
              <w:rPr>
                <w:position w:val="-14"/>
                <w:lang w:eastAsia="zh-CN"/>
              </w:rPr>
              <w:pict w14:anchorId="471596D8">
                <v:shape id="_x0000_i1664" type="#_x0000_t75" style="width:84.55pt;height:19.25pt">
                  <v:imagedata r:id="rId505" o:title=""/>
                </v:shape>
              </w:pict>
            </w:r>
          </w:p>
        </w:tc>
      </w:tr>
      <w:tr w:rsidR="0096201F" w:rsidRPr="00290CB4" w14:paraId="2BE17FFB" w14:textId="77777777" w:rsidTr="00747424">
        <w:trPr>
          <w:cantSplit/>
          <w:jc w:val="center"/>
        </w:trPr>
        <w:tc>
          <w:tcPr>
            <w:tcW w:w="1444" w:type="dxa"/>
            <w:tcMar>
              <w:top w:w="0" w:type="dxa"/>
              <w:left w:w="108" w:type="dxa"/>
              <w:bottom w:w="0" w:type="dxa"/>
              <w:right w:w="108" w:type="dxa"/>
            </w:tcMar>
            <w:vAlign w:val="center"/>
          </w:tcPr>
          <w:p w14:paraId="34AFB283" w14:textId="77777777"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14:paraId="5360116C" w14:textId="77777777" w:rsidR="0096201F" w:rsidRPr="00EE5965" w:rsidRDefault="000429A3" w:rsidP="00D4059F">
            <w:pPr>
              <w:pStyle w:val="tac0"/>
              <w:rPr>
                <w:rFonts w:eastAsia="SimSun"/>
                <w:lang w:val="en-GB" w:eastAsia="zh-CN"/>
              </w:rPr>
            </w:pPr>
            <w:r>
              <w:rPr>
                <w:position w:val="-14"/>
                <w:lang w:eastAsia="zh-CN"/>
              </w:rPr>
              <w:pict w14:anchorId="2248A7EC">
                <v:shape id="_x0000_i1665" type="#_x0000_t75" style="width:87.05pt;height:19.25pt">
                  <v:imagedata r:id="rId506" o:title=""/>
                </v:shape>
              </w:pict>
            </w:r>
          </w:p>
        </w:tc>
        <w:tc>
          <w:tcPr>
            <w:tcW w:w="1374" w:type="dxa"/>
            <w:vAlign w:val="center"/>
          </w:tcPr>
          <w:p w14:paraId="2789412A" w14:textId="77777777" w:rsidR="0096201F" w:rsidRDefault="000429A3" w:rsidP="00D4059F">
            <w:pPr>
              <w:pStyle w:val="tac0"/>
              <w:rPr>
                <w:rFonts w:eastAsia="SimSun"/>
                <w:lang w:val="de-DE" w:eastAsia="zh-CN"/>
              </w:rPr>
            </w:pPr>
            <w:r>
              <w:rPr>
                <w:position w:val="-14"/>
                <w:lang w:eastAsia="zh-CN"/>
              </w:rPr>
              <w:pict w14:anchorId="585EDF33">
                <v:shape id="_x0000_i1666" type="#_x0000_t75" style="width:87.05pt;height:19.25pt">
                  <v:imagedata r:id="rId506" o:title=""/>
                </v:shape>
              </w:pict>
            </w:r>
          </w:p>
        </w:tc>
        <w:tc>
          <w:tcPr>
            <w:tcW w:w="2805" w:type="dxa"/>
            <w:tcMar>
              <w:top w:w="0" w:type="dxa"/>
              <w:left w:w="108" w:type="dxa"/>
              <w:bottom w:w="0" w:type="dxa"/>
              <w:right w:w="108" w:type="dxa"/>
            </w:tcMar>
            <w:vAlign w:val="center"/>
          </w:tcPr>
          <w:p w14:paraId="5795B56F" w14:textId="77777777" w:rsidR="0096201F" w:rsidRPr="00064EEE" w:rsidRDefault="000429A3" w:rsidP="00D4059F">
            <w:pPr>
              <w:pStyle w:val="tac0"/>
              <w:rPr>
                <w:lang w:val="en-GB"/>
              </w:rPr>
            </w:pPr>
            <w:r>
              <w:rPr>
                <w:position w:val="-14"/>
                <w:lang w:eastAsia="zh-CN"/>
              </w:rPr>
              <w:pict w14:anchorId="4AA598E5">
                <v:shape id="_x0000_i1667" type="#_x0000_t75" style="width:87.05pt;height:19.25pt">
                  <v:imagedata r:id="rId506" o:title=""/>
                </v:shape>
              </w:pict>
            </w:r>
          </w:p>
        </w:tc>
        <w:tc>
          <w:tcPr>
            <w:tcW w:w="0" w:type="auto"/>
            <w:vAlign w:val="center"/>
          </w:tcPr>
          <w:p w14:paraId="255E409D" w14:textId="77777777" w:rsidR="0096201F" w:rsidRDefault="000429A3" w:rsidP="00D4059F">
            <w:pPr>
              <w:pStyle w:val="tac0"/>
              <w:rPr>
                <w:rFonts w:eastAsia="SimSun"/>
                <w:lang w:val="de-DE" w:eastAsia="zh-CN"/>
              </w:rPr>
            </w:pPr>
            <w:r>
              <w:rPr>
                <w:position w:val="-14"/>
                <w:lang w:eastAsia="zh-CN"/>
              </w:rPr>
              <w:pict w14:anchorId="4DE75C36">
                <v:shape id="_x0000_i1668" type="#_x0000_t75" style="width:87.05pt;height:19.25pt">
                  <v:imagedata r:id="rId506" o:title=""/>
                </v:shape>
              </w:pict>
            </w:r>
          </w:p>
        </w:tc>
      </w:tr>
      <w:tr w:rsidR="0096201F" w:rsidRPr="00290CB4" w14:paraId="4B5C3A50" w14:textId="77777777" w:rsidTr="00747424">
        <w:trPr>
          <w:cantSplit/>
          <w:jc w:val="center"/>
        </w:trPr>
        <w:tc>
          <w:tcPr>
            <w:tcW w:w="1444" w:type="dxa"/>
            <w:tcMar>
              <w:top w:w="0" w:type="dxa"/>
              <w:left w:w="108" w:type="dxa"/>
              <w:bottom w:w="0" w:type="dxa"/>
              <w:right w:w="108" w:type="dxa"/>
            </w:tcMar>
            <w:vAlign w:val="center"/>
          </w:tcPr>
          <w:p w14:paraId="04F79BD3" w14:textId="77777777"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14:paraId="2A21A6C0" w14:textId="77777777"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14:paraId="6806D6F5"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69717295" w14:textId="77777777" w:rsidR="0096201F" w:rsidRPr="00064EEE" w:rsidRDefault="0096201F" w:rsidP="00D4059F">
            <w:pPr>
              <w:pStyle w:val="tac0"/>
              <w:rPr>
                <w:lang w:val="en-GB"/>
              </w:rPr>
            </w:pPr>
            <w:r>
              <w:rPr>
                <w:rFonts w:eastAsia="SimSun" w:hint="eastAsia"/>
                <w:lang w:eastAsia="zh-CN"/>
              </w:rPr>
              <w:t>0</w:t>
            </w:r>
          </w:p>
        </w:tc>
        <w:tc>
          <w:tcPr>
            <w:tcW w:w="0" w:type="auto"/>
            <w:vAlign w:val="center"/>
          </w:tcPr>
          <w:p w14:paraId="4045A874" w14:textId="77777777" w:rsidR="0096201F" w:rsidRDefault="0096201F" w:rsidP="00D4059F">
            <w:pPr>
              <w:pStyle w:val="tac0"/>
              <w:rPr>
                <w:rFonts w:eastAsia="SimSun"/>
                <w:lang w:val="de-DE" w:eastAsia="zh-CN"/>
              </w:rPr>
            </w:pPr>
            <w:r>
              <w:rPr>
                <w:rFonts w:eastAsia="SimSun" w:hint="eastAsia"/>
                <w:lang w:eastAsia="zh-CN"/>
              </w:rPr>
              <w:t>0</w:t>
            </w:r>
          </w:p>
        </w:tc>
      </w:tr>
      <w:bookmarkEnd w:id="206"/>
    </w:tbl>
    <w:p w14:paraId="2C35F68A" w14:textId="77777777" w:rsidR="0096201F" w:rsidRDefault="0096201F" w:rsidP="0096201F">
      <w:pPr>
        <w:rPr>
          <w:lang w:eastAsia="zh-CN"/>
        </w:rPr>
      </w:pPr>
    </w:p>
    <w:p w14:paraId="2D3FE00E" w14:textId="77777777"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3FC96759">
          <v:shape id="_x0000_i1669" type="#_x0000_t75" style="width:52.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14:paraId="57C58172"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06833D59" w14:textId="77777777" w:rsidR="00747424" w:rsidRPr="00064EEE" w:rsidRDefault="00747424" w:rsidP="00747424">
            <w:pPr>
              <w:pStyle w:val="TAH"/>
            </w:pPr>
            <w:r w:rsidRPr="00064EEE">
              <w:t>Field</w:t>
            </w:r>
          </w:p>
        </w:tc>
        <w:tc>
          <w:tcPr>
            <w:tcW w:w="4462" w:type="pct"/>
            <w:gridSpan w:val="4"/>
            <w:shd w:val="clear" w:color="auto" w:fill="E0E0E0"/>
            <w:vAlign w:val="center"/>
          </w:tcPr>
          <w:p w14:paraId="73D54503" w14:textId="77777777" w:rsidR="00747424" w:rsidRPr="00064EEE" w:rsidRDefault="00747424" w:rsidP="00747424">
            <w:pPr>
              <w:pStyle w:val="TAH"/>
            </w:pPr>
            <w:r w:rsidRPr="00064EEE">
              <w:t>Bit width</w:t>
            </w:r>
          </w:p>
        </w:tc>
      </w:tr>
      <w:tr w:rsidR="00747424" w:rsidRPr="00A569D4" w14:paraId="3BE2A0AF" w14:textId="77777777" w:rsidTr="00747424">
        <w:trPr>
          <w:cantSplit/>
          <w:trHeight w:val="33"/>
          <w:jc w:val="center"/>
        </w:trPr>
        <w:tc>
          <w:tcPr>
            <w:tcW w:w="538" w:type="pct"/>
            <w:vMerge/>
            <w:shd w:val="clear" w:color="auto" w:fill="E0E0E0"/>
            <w:vAlign w:val="center"/>
          </w:tcPr>
          <w:p w14:paraId="4F03C7E8"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5F18F2C9"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5B26EB40"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7F1BD51B"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69CB6B5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074F5A82" w14:textId="77777777" w:rsidTr="00747424">
        <w:trPr>
          <w:cantSplit/>
          <w:jc w:val="center"/>
        </w:trPr>
        <w:tc>
          <w:tcPr>
            <w:tcW w:w="538" w:type="pct"/>
            <w:tcMar>
              <w:top w:w="0" w:type="dxa"/>
              <w:left w:w="108" w:type="dxa"/>
              <w:bottom w:w="0" w:type="dxa"/>
              <w:right w:w="108" w:type="dxa"/>
            </w:tcMar>
            <w:vAlign w:val="center"/>
          </w:tcPr>
          <w:p w14:paraId="003B2182"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77813A16" w14:textId="77777777" w:rsidR="00747424" w:rsidRPr="00064EEE" w:rsidRDefault="00747424" w:rsidP="008051E8">
            <w:pPr>
              <w:pStyle w:val="tac0"/>
              <w:rPr>
                <w:lang w:val="de-DE"/>
              </w:rPr>
            </w:pPr>
            <w:r w:rsidRPr="00064EEE">
              <w:rPr>
                <w:lang w:val="de-DE"/>
              </w:rPr>
              <w:t>4</w:t>
            </w:r>
          </w:p>
        </w:tc>
        <w:tc>
          <w:tcPr>
            <w:tcW w:w="939" w:type="pct"/>
            <w:vAlign w:val="center"/>
          </w:tcPr>
          <w:p w14:paraId="339E513C"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5B9F3A98"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0697C438"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8292E07" w14:textId="77777777" w:rsidTr="00747424">
        <w:trPr>
          <w:cantSplit/>
          <w:trHeight w:val="708"/>
          <w:jc w:val="center"/>
        </w:trPr>
        <w:tc>
          <w:tcPr>
            <w:tcW w:w="538" w:type="pct"/>
            <w:tcMar>
              <w:top w:w="0" w:type="dxa"/>
              <w:left w:w="108" w:type="dxa"/>
              <w:bottom w:w="0" w:type="dxa"/>
              <w:right w:w="108" w:type="dxa"/>
            </w:tcMar>
            <w:vAlign w:val="center"/>
          </w:tcPr>
          <w:p w14:paraId="0A4FEF9E"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37A83154" w14:textId="77777777" w:rsidR="00747424" w:rsidRPr="00064EEE" w:rsidRDefault="00747424" w:rsidP="008051E8">
            <w:pPr>
              <w:pStyle w:val="tac0"/>
              <w:rPr>
                <w:lang w:val="en-GB"/>
              </w:rPr>
            </w:pPr>
            <w:r w:rsidRPr="00064EEE">
              <w:rPr>
                <w:lang w:val="en-GB"/>
              </w:rPr>
              <w:t>0</w:t>
            </w:r>
          </w:p>
        </w:tc>
        <w:tc>
          <w:tcPr>
            <w:tcW w:w="939" w:type="pct"/>
            <w:vAlign w:val="center"/>
          </w:tcPr>
          <w:p w14:paraId="4A792E72"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25F79778"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267A9815"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1558AFB5" w14:textId="77777777" w:rsidTr="00747424">
        <w:trPr>
          <w:cantSplit/>
          <w:trHeight w:val="706"/>
          <w:jc w:val="center"/>
        </w:trPr>
        <w:tc>
          <w:tcPr>
            <w:tcW w:w="538" w:type="pct"/>
            <w:tcMar>
              <w:top w:w="0" w:type="dxa"/>
              <w:left w:w="108" w:type="dxa"/>
              <w:bottom w:w="0" w:type="dxa"/>
              <w:right w:w="108" w:type="dxa"/>
            </w:tcMar>
            <w:vAlign w:val="center"/>
          </w:tcPr>
          <w:p w14:paraId="6ED7988F"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600493DE"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2C8E921B" wp14:editId="7487E84D">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2AA99779"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1CE7D1A7" wp14:editId="0462BAEE">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4724BF0B" w14:textId="77777777" w:rsidR="00747424" w:rsidRPr="00064EEE" w:rsidRDefault="000429A3" w:rsidP="008051E8">
            <w:pPr>
              <w:pStyle w:val="tac0"/>
              <w:rPr>
                <w:lang w:val="en-GB"/>
              </w:rPr>
            </w:pPr>
            <w:r>
              <w:rPr>
                <w:position w:val="-32"/>
                <w:lang w:eastAsia="zh-CN"/>
              </w:rPr>
              <w:pict w14:anchorId="5AA9E5F8">
                <v:shape id="_x0000_i1670" type="#_x0000_t75" style="width:105.5pt;height:28.45pt">
                  <v:imagedata r:id="rId509" o:title=""/>
                </v:shape>
              </w:pict>
            </w:r>
          </w:p>
        </w:tc>
        <w:tc>
          <w:tcPr>
            <w:tcW w:w="1251" w:type="pct"/>
            <w:vAlign w:val="center"/>
          </w:tcPr>
          <w:p w14:paraId="67C1EAC7" w14:textId="77777777" w:rsidR="00747424" w:rsidRDefault="000429A3" w:rsidP="008051E8">
            <w:pPr>
              <w:pStyle w:val="tac0"/>
              <w:rPr>
                <w:rFonts w:eastAsia="SimSun"/>
                <w:lang w:val="de-DE" w:eastAsia="zh-CN"/>
              </w:rPr>
            </w:pPr>
            <w:r>
              <w:rPr>
                <w:position w:val="-32"/>
                <w:lang w:eastAsia="zh-CN"/>
              </w:rPr>
              <w:pict w14:anchorId="42E84D0F">
                <v:shape id="_x0000_i1671" type="#_x0000_t75" style="width:105.5pt;height:28.45pt">
                  <v:imagedata r:id="rId509" o:title=""/>
                </v:shape>
              </w:pict>
            </w:r>
          </w:p>
        </w:tc>
      </w:tr>
      <w:tr w:rsidR="00747424" w:rsidRPr="00A569D4" w14:paraId="77556CCE" w14:textId="77777777" w:rsidTr="00747424">
        <w:trPr>
          <w:cantSplit/>
          <w:jc w:val="center"/>
        </w:trPr>
        <w:tc>
          <w:tcPr>
            <w:tcW w:w="538" w:type="pct"/>
            <w:tcMar>
              <w:top w:w="0" w:type="dxa"/>
              <w:left w:w="108" w:type="dxa"/>
              <w:bottom w:w="0" w:type="dxa"/>
              <w:right w:w="108" w:type="dxa"/>
            </w:tcMar>
            <w:vAlign w:val="center"/>
          </w:tcPr>
          <w:p w14:paraId="06597D50"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32290F46" w14:textId="77777777"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64E11CDA" wp14:editId="2B1CC052">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6C3BC685" w14:textId="77777777"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90ADD90" wp14:editId="00E293A4">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4C3BD134" w14:textId="77777777" w:rsidR="00747424" w:rsidRPr="00064EEE" w:rsidRDefault="000429A3" w:rsidP="008051E8">
            <w:pPr>
              <w:pStyle w:val="tac0"/>
              <w:rPr>
                <w:lang w:val="en-GB"/>
              </w:rPr>
            </w:pPr>
            <w:r>
              <w:rPr>
                <w:position w:val="-30"/>
                <w:lang w:eastAsia="zh-CN"/>
              </w:rPr>
              <w:pict w14:anchorId="0F46A225">
                <v:shape id="_x0000_i1672" type="#_x0000_t75" style="width:68.65pt;height:36.85pt">
                  <v:imagedata r:id="rId512" o:title=""/>
                </v:shape>
              </w:pict>
            </w:r>
          </w:p>
        </w:tc>
        <w:tc>
          <w:tcPr>
            <w:tcW w:w="1251" w:type="pct"/>
            <w:vAlign w:val="center"/>
          </w:tcPr>
          <w:p w14:paraId="2DD59F85" w14:textId="77777777" w:rsidR="00747424" w:rsidRDefault="000429A3" w:rsidP="008051E8">
            <w:pPr>
              <w:pStyle w:val="tac0"/>
              <w:rPr>
                <w:rFonts w:eastAsia="SimSun"/>
                <w:lang w:val="de-DE" w:eastAsia="zh-CN"/>
              </w:rPr>
            </w:pPr>
            <w:r>
              <w:rPr>
                <w:position w:val="-30"/>
                <w:lang w:eastAsia="zh-CN"/>
              </w:rPr>
              <w:pict w14:anchorId="23C71553">
                <v:shape id="_x0000_i1673" type="#_x0000_t75" style="width:68.65pt;height:36.85pt">
                  <v:imagedata r:id="rId512" o:title=""/>
                </v:shape>
              </w:pict>
            </w:r>
          </w:p>
        </w:tc>
      </w:tr>
      <w:tr w:rsidR="00747424" w:rsidRPr="00A569D4" w14:paraId="4ED2F7F7" w14:textId="77777777" w:rsidTr="00747424">
        <w:trPr>
          <w:cantSplit/>
          <w:jc w:val="center"/>
        </w:trPr>
        <w:tc>
          <w:tcPr>
            <w:tcW w:w="538" w:type="pct"/>
            <w:tcMar>
              <w:top w:w="0" w:type="dxa"/>
              <w:left w:w="108" w:type="dxa"/>
              <w:bottom w:w="0" w:type="dxa"/>
              <w:right w:w="108" w:type="dxa"/>
            </w:tcMar>
            <w:vAlign w:val="center"/>
          </w:tcPr>
          <w:p w14:paraId="233C2395"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552DD1A3" w14:textId="77777777" w:rsidR="00747424" w:rsidRPr="00064EEE" w:rsidRDefault="00535058" w:rsidP="008051E8">
            <w:pPr>
              <w:pStyle w:val="tac0"/>
              <w:rPr>
                <w:lang w:val="en-GB"/>
              </w:rPr>
            </w:pPr>
            <w:r w:rsidRPr="00910DE2">
              <w:rPr>
                <w:noProof/>
                <w:position w:val="-6"/>
                <w:lang w:val="en-GB" w:eastAsia="en-GB"/>
              </w:rPr>
              <w:drawing>
                <wp:inline distT="0" distB="0" distL="0" distR="0" wp14:anchorId="2789D2C1" wp14:editId="6D66FDC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59D03121" w14:textId="77777777"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2322C4AD" wp14:editId="07DFE902">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22F9B3CE" w14:textId="77777777" w:rsidR="00747424" w:rsidRPr="00064EEE" w:rsidRDefault="000429A3" w:rsidP="008051E8">
            <w:pPr>
              <w:pStyle w:val="tac0"/>
              <w:rPr>
                <w:lang w:val="en-GB"/>
              </w:rPr>
            </w:pPr>
            <w:r>
              <w:rPr>
                <w:rFonts w:eastAsia="SimSun"/>
                <w:position w:val="-6"/>
                <w:lang w:val="de-DE" w:eastAsia="zh-CN"/>
              </w:rPr>
              <w:pict w14:anchorId="33FAA222">
                <v:shape id="_x0000_i1674" type="#_x0000_t75" style="width:16.75pt;height:12.55pt">
                  <v:imagedata r:id="rId514" o:title=""/>
                </v:shape>
              </w:pict>
            </w:r>
          </w:p>
        </w:tc>
        <w:tc>
          <w:tcPr>
            <w:tcW w:w="1251" w:type="pct"/>
            <w:vAlign w:val="center"/>
          </w:tcPr>
          <w:p w14:paraId="6073A021" w14:textId="77777777" w:rsidR="00747424" w:rsidRDefault="000429A3" w:rsidP="008051E8">
            <w:pPr>
              <w:pStyle w:val="tac0"/>
              <w:rPr>
                <w:rFonts w:eastAsia="SimSun"/>
                <w:lang w:val="de-DE" w:eastAsia="zh-CN"/>
              </w:rPr>
            </w:pPr>
            <w:r>
              <w:rPr>
                <w:rFonts w:eastAsia="SimSun"/>
                <w:position w:val="-6"/>
                <w:lang w:val="de-DE" w:eastAsia="zh-CN"/>
              </w:rPr>
              <w:pict w14:anchorId="312AB2DE">
                <v:shape id="_x0000_i1675" type="#_x0000_t75" style="width:16.75pt;height:12.55pt">
                  <v:imagedata r:id="rId515" o:title=""/>
                </v:shape>
              </w:pict>
            </w:r>
          </w:p>
        </w:tc>
      </w:tr>
      <w:tr w:rsidR="00747424" w:rsidRPr="00A569D4" w14:paraId="0E903798"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E7FA0BD" w14:textId="77777777" w:rsidR="00747424" w:rsidRPr="00064EEE" w:rsidRDefault="00747424" w:rsidP="00747424">
            <w:pPr>
              <w:pStyle w:val="TAH"/>
            </w:pPr>
            <w:r w:rsidRPr="00064EEE">
              <w:t>Field</w:t>
            </w:r>
          </w:p>
        </w:tc>
        <w:tc>
          <w:tcPr>
            <w:tcW w:w="4462" w:type="pct"/>
            <w:gridSpan w:val="4"/>
            <w:shd w:val="clear" w:color="auto" w:fill="E0E0E0"/>
            <w:vAlign w:val="center"/>
          </w:tcPr>
          <w:p w14:paraId="51463C9D" w14:textId="77777777" w:rsidR="00747424" w:rsidRPr="00064EEE" w:rsidRDefault="00747424" w:rsidP="00747424">
            <w:pPr>
              <w:pStyle w:val="TAH"/>
            </w:pPr>
            <w:r w:rsidRPr="00064EEE">
              <w:t>Bit width</w:t>
            </w:r>
          </w:p>
        </w:tc>
      </w:tr>
      <w:tr w:rsidR="00747424" w:rsidRPr="00A569D4" w14:paraId="4D54C035" w14:textId="77777777" w:rsidTr="00747424">
        <w:trPr>
          <w:cantSplit/>
          <w:jc w:val="center"/>
        </w:trPr>
        <w:tc>
          <w:tcPr>
            <w:tcW w:w="538" w:type="pct"/>
            <w:vMerge/>
            <w:shd w:val="clear" w:color="auto" w:fill="E0E0E0"/>
            <w:vAlign w:val="center"/>
          </w:tcPr>
          <w:p w14:paraId="4DB16C8D"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2A9E4F1E"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164DE8F9"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5EF5F57"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0B296001"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4EAEAB5F" w14:textId="77777777" w:rsidTr="00747424">
        <w:trPr>
          <w:cantSplit/>
          <w:jc w:val="center"/>
        </w:trPr>
        <w:tc>
          <w:tcPr>
            <w:tcW w:w="538" w:type="pct"/>
            <w:tcMar>
              <w:top w:w="0" w:type="dxa"/>
              <w:left w:w="108" w:type="dxa"/>
              <w:bottom w:w="0" w:type="dxa"/>
              <w:right w:w="108" w:type="dxa"/>
            </w:tcMar>
            <w:vAlign w:val="center"/>
          </w:tcPr>
          <w:p w14:paraId="475E93C9"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12585A64" w14:textId="77777777" w:rsidR="00747424" w:rsidRPr="00064EEE" w:rsidRDefault="00747424" w:rsidP="008051E8">
            <w:pPr>
              <w:pStyle w:val="tac0"/>
              <w:rPr>
                <w:lang w:val="de-DE"/>
              </w:rPr>
            </w:pPr>
            <w:r w:rsidRPr="00064EEE">
              <w:rPr>
                <w:lang w:val="de-DE"/>
              </w:rPr>
              <w:t>4</w:t>
            </w:r>
          </w:p>
        </w:tc>
        <w:tc>
          <w:tcPr>
            <w:tcW w:w="939" w:type="pct"/>
            <w:vAlign w:val="center"/>
          </w:tcPr>
          <w:p w14:paraId="62907608"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5B0D0A97"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1E5C1C19"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46DC0E9F" w14:textId="77777777" w:rsidTr="00747424">
        <w:trPr>
          <w:cantSplit/>
          <w:jc w:val="center"/>
        </w:trPr>
        <w:tc>
          <w:tcPr>
            <w:tcW w:w="538" w:type="pct"/>
            <w:tcMar>
              <w:top w:w="0" w:type="dxa"/>
              <w:left w:w="108" w:type="dxa"/>
              <w:bottom w:w="0" w:type="dxa"/>
              <w:right w:w="108" w:type="dxa"/>
            </w:tcMar>
            <w:vAlign w:val="center"/>
          </w:tcPr>
          <w:p w14:paraId="1DF12F82"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48B85974" w14:textId="77777777"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14:paraId="634C9F10" w14:textId="77777777"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14:paraId="0D7F268C" w14:textId="77777777" w:rsidR="00747424" w:rsidRPr="00064EEE" w:rsidRDefault="00747424" w:rsidP="008051E8">
            <w:pPr>
              <w:pStyle w:val="tac0"/>
              <w:rPr>
                <w:lang w:val="en-GB"/>
              </w:rPr>
            </w:pPr>
            <w:r>
              <w:rPr>
                <w:rFonts w:eastAsia="SimSun" w:hint="eastAsia"/>
                <w:lang w:val="de-DE" w:eastAsia="zh-CN"/>
              </w:rPr>
              <w:t>4</w:t>
            </w:r>
          </w:p>
        </w:tc>
        <w:tc>
          <w:tcPr>
            <w:tcW w:w="1251" w:type="pct"/>
            <w:vAlign w:val="center"/>
          </w:tcPr>
          <w:p w14:paraId="61F67464"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0E7A4D33" w14:textId="77777777" w:rsidTr="00747424">
        <w:trPr>
          <w:cantSplit/>
          <w:jc w:val="center"/>
        </w:trPr>
        <w:tc>
          <w:tcPr>
            <w:tcW w:w="538" w:type="pct"/>
            <w:tcMar>
              <w:top w:w="0" w:type="dxa"/>
              <w:left w:w="108" w:type="dxa"/>
              <w:bottom w:w="0" w:type="dxa"/>
              <w:right w:w="108" w:type="dxa"/>
            </w:tcMar>
            <w:vAlign w:val="center"/>
          </w:tcPr>
          <w:p w14:paraId="0329D1FE"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14:paraId="7669A3C9" w14:textId="77777777" w:rsidR="00747424" w:rsidRPr="00D14E50" w:rsidRDefault="000429A3" w:rsidP="008051E8">
            <w:pPr>
              <w:pStyle w:val="tac0"/>
              <w:rPr>
                <w:rFonts w:eastAsia="SimSun"/>
                <w:lang w:val="en-GB" w:eastAsia="zh-CN"/>
              </w:rPr>
            </w:pPr>
            <w:r>
              <w:rPr>
                <w:position w:val="-14"/>
                <w:lang w:eastAsia="zh-CN"/>
              </w:rPr>
              <w:pict w14:anchorId="4E1CB12F">
                <v:shape id="_x0000_i1676" type="#_x0000_t75" style="width:84.55pt;height:19.25pt">
                  <v:imagedata r:id="rId505" o:title=""/>
                </v:shape>
              </w:pict>
            </w:r>
          </w:p>
        </w:tc>
        <w:tc>
          <w:tcPr>
            <w:tcW w:w="939" w:type="pct"/>
            <w:vAlign w:val="center"/>
          </w:tcPr>
          <w:p w14:paraId="4DBD3DCC" w14:textId="77777777" w:rsidR="00747424" w:rsidRDefault="000429A3" w:rsidP="008051E8">
            <w:pPr>
              <w:pStyle w:val="tac0"/>
              <w:rPr>
                <w:rFonts w:eastAsia="SimSun"/>
                <w:lang w:val="de-DE" w:eastAsia="zh-CN"/>
              </w:rPr>
            </w:pPr>
            <w:r>
              <w:rPr>
                <w:position w:val="-14"/>
                <w:lang w:eastAsia="zh-CN"/>
              </w:rPr>
              <w:pict w14:anchorId="3DC63D4E">
                <v:shape id="_x0000_i1677" type="#_x0000_t75" style="width:84.55pt;height:19.25pt">
                  <v:imagedata r:id="rId505" o:title=""/>
                </v:shape>
              </w:pict>
            </w:r>
          </w:p>
        </w:tc>
        <w:tc>
          <w:tcPr>
            <w:tcW w:w="1246" w:type="pct"/>
            <w:tcMar>
              <w:top w:w="0" w:type="dxa"/>
              <w:left w:w="108" w:type="dxa"/>
              <w:bottom w:w="0" w:type="dxa"/>
              <w:right w:w="108" w:type="dxa"/>
            </w:tcMar>
            <w:vAlign w:val="center"/>
          </w:tcPr>
          <w:p w14:paraId="6FF89B8A" w14:textId="77777777" w:rsidR="00747424" w:rsidRPr="00064EEE" w:rsidRDefault="000429A3" w:rsidP="008051E8">
            <w:pPr>
              <w:pStyle w:val="tac0"/>
              <w:rPr>
                <w:lang w:val="en-GB"/>
              </w:rPr>
            </w:pPr>
            <w:r>
              <w:rPr>
                <w:position w:val="-14"/>
                <w:lang w:eastAsia="zh-CN"/>
              </w:rPr>
              <w:pict w14:anchorId="792A9C05">
                <v:shape id="_x0000_i1678" type="#_x0000_t75" style="width:84.55pt;height:19.25pt">
                  <v:imagedata r:id="rId505" o:title=""/>
                </v:shape>
              </w:pict>
            </w:r>
          </w:p>
        </w:tc>
        <w:tc>
          <w:tcPr>
            <w:tcW w:w="1251" w:type="pct"/>
            <w:vAlign w:val="center"/>
          </w:tcPr>
          <w:p w14:paraId="2F73F492" w14:textId="77777777" w:rsidR="00747424" w:rsidRDefault="000429A3" w:rsidP="008051E8">
            <w:pPr>
              <w:pStyle w:val="tac0"/>
              <w:rPr>
                <w:rFonts w:eastAsia="SimSun"/>
                <w:lang w:val="de-DE" w:eastAsia="zh-CN"/>
              </w:rPr>
            </w:pPr>
            <w:r>
              <w:rPr>
                <w:position w:val="-14"/>
                <w:lang w:eastAsia="zh-CN"/>
              </w:rPr>
              <w:pict w14:anchorId="72B05EFA">
                <v:shape id="_x0000_i1679" type="#_x0000_t75" style="width:84.55pt;height:19.25pt">
                  <v:imagedata r:id="rId505" o:title=""/>
                </v:shape>
              </w:pict>
            </w:r>
          </w:p>
        </w:tc>
      </w:tr>
      <w:tr w:rsidR="00747424" w:rsidRPr="00A569D4" w14:paraId="22A3D7B7" w14:textId="77777777" w:rsidTr="00747424">
        <w:trPr>
          <w:cantSplit/>
          <w:jc w:val="center"/>
        </w:trPr>
        <w:tc>
          <w:tcPr>
            <w:tcW w:w="538" w:type="pct"/>
            <w:tcMar>
              <w:top w:w="0" w:type="dxa"/>
              <w:left w:w="108" w:type="dxa"/>
              <w:bottom w:w="0" w:type="dxa"/>
              <w:right w:w="108" w:type="dxa"/>
            </w:tcMar>
            <w:vAlign w:val="center"/>
          </w:tcPr>
          <w:p w14:paraId="04F04DEF" w14:textId="77777777"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14:paraId="11EA8A57" w14:textId="77777777" w:rsidR="00747424" w:rsidRPr="00D14E50" w:rsidRDefault="000429A3" w:rsidP="008051E8">
            <w:pPr>
              <w:pStyle w:val="tac0"/>
              <w:rPr>
                <w:rFonts w:eastAsia="SimSun"/>
                <w:lang w:val="en-GB" w:eastAsia="zh-CN"/>
              </w:rPr>
            </w:pPr>
            <w:r>
              <w:rPr>
                <w:position w:val="-14"/>
                <w:lang w:eastAsia="zh-CN"/>
              </w:rPr>
              <w:pict w14:anchorId="7338A410">
                <v:shape id="_x0000_i1680" type="#_x0000_t75" style="width:87.05pt;height:19.25pt">
                  <v:imagedata r:id="rId516" o:title=""/>
                </v:shape>
              </w:pict>
            </w:r>
          </w:p>
        </w:tc>
        <w:tc>
          <w:tcPr>
            <w:tcW w:w="939" w:type="pct"/>
            <w:vAlign w:val="center"/>
          </w:tcPr>
          <w:p w14:paraId="6DC9EE24" w14:textId="77777777" w:rsidR="00747424" w:rsidRDefault="000429A3" w:rsidP="008051E8">
            <w:pPr>
              <w:pStyle w:val="tac0"/>
              <w:rPr>
                <w:rFonts w:eastAsia="SimSun"/>
                <w:lang w:val="de-DE" w:eastAsia="zh-CN"/>
              </w:rPr>
            </w:pPr>
            <w:r>
              <w:rPr>
                <w:position w:val="-14"/>
                <w:lang w:eastAsia="zh-CN"/>
              </w:rPr>
              <w:pict w14:anchorId="5EFAF4C5">
                <v:shape id="_x0000_i1681" type="#_x0000_t75" style="width:87.05pt;height:19.25pt">
                  <v:imagedata r:id="rId516" o:title=""/>
                </v:shape>
              </w:pict>
            </w:r>
          </w:p>
        </w:tc>
        <w:tc>
          <w:tcPr>
            <w:tcW w:w="1246" w:type="pct"/>
            <w:tcMar>
              <w:top w:w="0" w:type="dxa"/>
              <w:left w:w="108" w:type="dxa"/>
              <w:bottom w:w="0" w:type="dxa"/>
              <w:right w:w="108" w:type="dxa"/>
            </w:tcMar>
            <w:vAlign w:val="center"/>
          </w:tcPr>
          <w:p w14:paraId="76C1C04E" w14:textId="77777777" w:rsidR="00747424" w:rsidRPr="00064EEE" w:rsidRDefault="000429A3" w:rsidP="008051E8">
            <w:pPr>
              <w:pStyle w:val="tac0"/>
              <w:rPr>
                <w:lang w:val="en-GB"/>
              </w:rPr>
            </w:pPr>
            <w:r>
              <w:rPr>
                <w:position w:val="-14"/>
                <w:lang w:eastAsia="zh-CN"/>
              </w:rPr>
              <w:pict w14:anchorId="5C8D0640">
                <v:shape id="_x0000_i1682" type="#_x0000_t75" style="width:87.05pt;height:19.25pt">
                  <v:imagedata r:id="rId516" o:title=""/>
                </v:shape>
              </w:pict>
            </w:r>
          </w:p>
        </w:tc>
        <w:tc>
          <w:tcPr>
            <w:tcW w:w="1251" w:type="pct"/>
            <w:vAlign w:val="center"/>
          </w:tcPr>
          <w:p w14:paraId="01FB5977" w14:textId="77777777" w:rsidR="00747424" w:rsidRDefault="000429A3" w:rsidP="008051E8">
            <w:pPr>
              <w:pStyle w:val="tac0"/>
              <w:rPr>
                <w:rFonts w:eastAsia="SimSun"/>
                <w:lang w:val="de-DE" w:eastAsia="zh-CN"/>
              </w:rPr>
            </w:pPr>
            <w:r>
              <w:rPr>
                <w:position w:val="-14"/>
                <w:lang w:eastAsia="zh-CN"/>
              </w:rPr>
              <w:pict w14:anchorId="2935B98A">
                <v:shape id="_x0000_i1683" type="#_x0000_t75" style="width:87.05pt;height:19.25pt">
                  <v:imagedata r:id="rId516" o:title=""/>
                </v:shape>
              </w:pict>
            </w:r>
          </w:p>
        </w:tc>
      </w:tr>
      <w:tr w:rsidR="00747424" w:rsidRPr="00A569D4" w14:paraId="4FA7738F" w14:textId="77777777" w:rsidTr="00747424">
        <w:trPr>
          <w:cantSplit/>
          <w:jc w:val="center"/>
        </w:trPr>
        <w:tc>
          <w:tcPr>
            <w:tcW w:w="538" w:type="pct"/>
            <w:tcMar>
              <w:top w:w="0" w:type="dxa"/>
              <w:left w:w="108" w:type="dxa"/>
              <w:bottom w:w="0" w:type="dxa"/>
              <w:right w:w="108" w:type="dxa"/>
            </w:tcMar>
            <w:vAlign w:val="center"/>
          </w:tcPr>
          <w:p w14:paraId="029744C7" w14:textId="77777777"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14:paraId="003640BE" w14:textId="77777777"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14:paraId="3C5E6037"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0B9DE862" w14:textId="77777777" w:rsidR="00747424" w:rsidRPr="00064EEE" w:rsidRDefault="00747424" w:rsidP="008051E8">
            <w:pPr>
              <w:pStyle w:val="tac0"/>
              <w:rPr>
                <w:lang w:val="en-GB"/>
              </w:rPr>
            </w:pPr>
            <w:r>
              <w:rPr>
                <w:rFonts w:eastAsia="SimSun" w:hint="eastAsia"/>
                <w:lang w:val="de-DE" w:eastAsia="zh-CN"/>
              </w:rPr>
              <w:t>0</w:t>
            </w:r>
          </w:p>
        </w:tc>
        <w:tc>
          <w:tcPr>
            <w:tcW w:w="1251" w:type="pct"/>
            <w:vAlign w:val="center"/>
          </w:tcPr>
          <w:p w14:paraId="43E8A8FB" w14:textId="77777777" w:rsidR="00747424" w:rsidRDefault="00747424" w:rsidP="008051E8">
            <w:pPr>
              <w:pStyle w:val="tac0"/>
              <w:rPr>
                <w:rFonts w:eastAsia="SimSun"/>
                <w:lang w:val="de-DE" w:eastAsia="zh-CN"/>
              </w:rPr>
            </w:pPr>
            <w:r>
              <w:rPr>
                <w:rFonts w:eastAsia="SimSun" w:hint="eastAsia"/>
                <w:lang w:val="de-DE" w:eastAsia="zh-CN"/>
              </w:rPr>
              <w:t>0</w:t>
            </w:r>
          </w:p>
        </w:tc>
      </w:tr>
    </w:tbl>
    <w:p w14:paraId="66090EA3" w14:textId="77777777" w:rsidR="00747424" w:rsidRDefault="00747424" w:rsidP="00551280">
      <w:pPr>
        <w:rPr>
          <w:lang w:eastAsia="zh-CN"/>
        </w:rPr>
      </w:pPr>
    </w:p>
    <w:p w14:paraId="04836D51" w14:textId="77777777"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07" w:name="OLE_LINK7"/>
      <w:bookmarkStart w:id="208" w:name="OLE_LINK8"/>
      <w:r w:rsidRPr="00F84586">
        <w:rPr>
          <w:i/>
        </w:rPr>
        <w:t>advancedCodebookEnabled</w:t>
      </w:r>
      <w:r w:rsidRPr="00550271">
        <w:rPr>
          <w:rFonts w:hint="eastAsia"/>
          <w:i/>
          <w:lang w:eastAsia="zh-CN"/>
        </w:rPr>
        <w:t>=</w:t>
      </w:r>
      <w:bookmarkEnd w:id="207"/>
      <w:bookmarkEnd w:id="208"/>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0D1BB961">
          <v:shape id="_x0000_i1684"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14:paraId="33AAF8E0"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10577B2" w14:textId="77777777" w:rsidR="00551280" w:rsidRPr="00064EEE" w:rsidRDefault="00551280" w:rsidP="008462B9">
            <w:pPr>
              <w:pStyle w:val="TAH"/>
            </w:pPr>
            <w:r w:rsidRPr="00064EEE">
              <w:t>Field</w:t>
            </w:r>
          </w:p>
        </w:tc>
        <w:tc>
          <w:tcPr>
            <w:tcW w:w="4510" w:type="pct"/>
            <w:gridSpan w:val="4"/>
            <w:shd w:val="clear" w:color="auto" w:fill="E0E0E0"/>
            <w:vAlign w:val="center"/>
          </w:tcPr>
          <w:p w14:paraId="09CDB525" w14:textId="77777777" w:rsidR="00551280" w:rsidRPr="00064EEE" w:rsidRDefault="00551280" w:rsidP="008462B9">
            <w:pPr>
              <w:pStyle w:val="TAH"/>
            </w:pPr>
            <w:r w:rsidRPr="00064EEE">
              <w:t>Bit width</w:t>
            </w:r>
          </w:p>
        </w:tc>
      </w:tr>
      <w:tr w:rsidR="00551280" w:rsidRPr="00466738" w14:paraId="2EED67AD" w14:textId="77777777" w:rsidTr="00747424">
        <w:trPr>
          <w:cantSplit/>
          <w:trHeight w:val="20"/>
          <w:jc w:val="center"/>
        </w:trPr>
        <w:tc>
          <w:tcPr>
            <w:tcW w:w="490" w:type="pct"/>
            <w:vMerge/>
            <w:shd w:val="clear" w:color="auto" w:fill="E0E0E0"/>
            <w:vAlign w:val="center"/>
          </w:tcPr>
          <w:p w14:paraId="411A7833"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2F8219AA"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2D1F6022"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27B7B5DF"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4DC8E45B"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0ADCFDAA" w14:textId="77777777" w:rsidTr="00747424">
        <w:trPr>
          <w:cantSplit/>
          <w:jc w:val="center"/>
        </w:trPr>
        <w:tc>
          <w:tcPr>
            <w:tcW w:w="490" w:type="pct"/>
            <w:tcMar>
              <w:top w:w="0" w:type="dxa"/>
              <w:left w:w="108" w:type="dxa"/>
              <w:bottom w:w="0" w:type="dxa"/>
              <w:right w:w="108" w:type="dxa"/>
            </w:tcMar>
            <w:vAlign w:val="center"/>
          </w:tcPr>
          <w:p w14:paraId="64AF31E9"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301A9E39" w14:textId="77777777" w:rsidR="00551280" w:rsidRPr="00064EEE" w:rsidRDefault="00551280" w:rsidP="00F34805">
            <w:pPr>
              <w:pStyle w:val="tac0"/>
              <w:rPr>
                <w:lang w:val="de-DE"/>
              </w:rPr>
            </w:pPr>
            <w:r w:rsidRPr="00064EEE">
              <w:rPr>
                <w:lang w:val="de-DE"/>
              </w:rPr>
              <w:t>4</w:t>
            </w:r>
          </w:p>
        </w:tc>
        <w:tc>
          <w:tcPr>
            <w:tcW w:w="837" w:type="pct"/>
            <w:vAlign w:val="center"/>
          </w:tcPr>
          <w:p w14:paraId="0834BDBD"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A5FA4A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723C357D"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25C108A6" w14:textId="77777777" w:rsidTr="00747424">
        <w:trPr>
          <w:cantSplit/>
          <w:jc w:val="center"/>
        </w:trPr>
        <w:tc>
          <w:tcPr>
            <w:tcW w:w="490" w:type="pct"/>
            <w:tcMar>
              <w:top w:w="0" w:type="dxa"/>
              <w:left w:w="108" w:type="dxa"/>
              <w:bottom w:w="0" w:type="dxa"/>
              <w:right w:w="108" w:type="dxa"/>
            </w:tcMar>
            <w:vAlign w:val="center"/>
          </w:tcPr>
          <w:p w14:paraId="5AFC22F8"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5D6777C" w14:textId="77777777" w:rsidR="00551280" w:rsidRPr="00064EEE" w:rsidRDefault="00551280" w:rsidP="00F34805">
            <w:pPr>
              <w:pStyle w:val="tac0"/>
              <w:rPr>
                <w:lang w:val="en-GB"/>
              </w:rPr>
            </w:pPr>
            <w:r w:rsidRPr="00064EEE">
              <w:rPr>
                <w:lang w:val="en-GB"/>
              </w:rPr>
              <w:t>0</w:t>
            </w:r>
          </w:p>
        </w:tc>
        <w:tc>
          <w:tcPr>
            <w:tcW w:w="837" w:type="pct"/>
            <w:vAlign w:val="center"/>
          </w:tcPr>
          <w:p w14:paraId="5FB29F65"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6299CD3E"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41639E69"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299FDE5E" w14:textId="77777777" w:rsidTr="00747424">
        <w:trPr>
          <w:cantSplit/>
          <w:jc w:val="center"/>
        </w:trPr>
        <w:tc>
          <w:tcPr>
            <w:tcW w:w="490" w:type="pct"/>
            <w:tcMar>
              <w:top w:w="0" w:type="dxa"/>
              <w:left w:w="108" w:type="dxa"/>
              <w:bottom w:w="0" w:type="dxa"/>
              <w:right w:w="108" w:type="dxa"/>
            </w:tcMar>
            <w:vAlign w:val="center"/>
          </w:tcPr>
          <w:p w14:paraId="79758E5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DE35942"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BA37455" wp14:editId="48B2E6A0">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05E3F9F1"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2466ACF" wp14:editId="327C4325">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5F85889" w14:textId="77777777" w:rsidR="00551280" w:rsidRPr="001D0528" w:rsidRDefault="000429A3" w:rsidP="00F34805">
            <w:pPr>
              <w:pStyle w:val="tac0"/>
              <w:rPr>
                <w:rFonts w:eastAsia="SimSun"/>
                <w:lang w:val="en-GB" w:eastAsia="zh-CN"/>
              </w:rPr>
            </w:pPr>
            <w:r>
              <w:rPr>
                <w:position w:val="-32"/>
                <w:lang w:eastAsia="zh-CN"/>
              </w:rPr>
              <w:pict w14:anchorId="6428A1E7">
                <v:shape id="_x0000_i1685" type="#_x0000_t75" style="width:105.5pt;height:28.45pt">
                  <v:imagedata r:id="rId509" o:title=""/>
                </v:shape>
              </w:pict>
            </w:r>
          </w:p>
        </w:tc>
        <w:tc>
          <w:tcPr>
            <w:tcW w:w="1202" w:type="pct"/>
            <w:vAlign w:val="center"/>
          </w:tcPr>
          <w:p w14:paraId="73694C45" w14:textId="77777777" w:rsidR="00551280" w:rsidRDefault="000429A3" w:rsidP="00F34805">
            <w:pPr>
              <w:pStyle w:val="tac0"/>
              <w:rPr>
                <w:rFonts w:eastAsia="SimSun"/>
                <w:lang w:val="de-DE" w:eastAsia="zh-CN"/>
              </w:rPr>
            </w:pPr>
            <w:r>
              <w:rPr>
                <w:position w:val="-32"/>
                <w:lang w:eastAsia="zh-CN"/>
              </w:rPr>
              <w:pict w14:anchorId="05D8155B">
                <v:shape id="_x0000_i1686" type="#_x0000_t75" style="width:105.5pt;height:28.45pt">
                  <v:imagedata r:id="rId509" o:title=""/>
                </v:shape>
              </w:pict>
            </w:r>
          </w:p>
        </w:tc>
      </w:tr>
      <w:tr w:rsidR="00551280" w:rsidRPr="00466738" w14:paraId="73EE0F4B" w14:textId="77777777" w:rsidTr="00747424">
        <w:trPr>
          <w:cantSplit/>
          <w:jc w:val="center"/>
        </w:trPr>
        <w:tc>
          <w:tcPr>
            <w:tcW w:w="490" w:type="pct"/>
            <w:tcMar>
              <w:top w:w="0" w:type="dxa"/>
              <w:left w:w="108" w:type="dxa"/>
              <w:bottom w:w="0" w:type="dxa"/>
              <w:right w:w="108" w:type="dxa"/>
            </w:tcMar>
            <w:vAlign w:val="center"/>
          </w:tcPr>
          <w:p w14:paraId="752273D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5C2178E"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4DB7EFE4" wp14:editId="247AE1A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420E7B8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92EDB98" wp14:editId="35AB2498">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40A5B4D2" w14:textId="77777777" w:rsidR="00551280" w:rsidRPr="00064EEE" w:rsidRDefault="000429A3" w:rsidP="00F34805">
            <w:pPr>
              <w:pStyle w:val="tac0"/>
              <w:rPr>
                <w:lang w:val="en-GB"/>
              </w:rPr>
            </w:pPr>
            <w:r>
              <w:rPr>
                <w:position w:val="-14"/>
                <w:lang w:eastAsia="zh-CN"/>
              </w:rPr>
              <w:pict w14:anchorId="01A7B4E9">
                <v:shape id="_x0000_i1687" type="#_x0000_t75" style="width:68.65pt;height:19.25pt">
                  <v:imagedata r:id="rId501" o:title=""/>
                </v:shape>
              </w:pict>
            </w:r>
          </w:p>
        </w:tc>
        <w:tc>
          <w:tcPr>
            <w:tcW w:w="1202" w:type="pct"/>
            <w:vAlign w:val="center"/>
          </w:tcPr>
          <w:p w14:paraId="3016C0C5" w14:textId="77777777" w:rsidR="00551280" w:rsidRDefault="000429A3" w:rsidP="00F34805">
            <w:pPr>
              <w:pStyle w:val="tac0"/>
              <w:rPr>
                <w:rFonts w:eastAsia="SimSun"/>
                <w:lang w:val="de-DE" w:eastAsia="zh-CN"/>
              </w:rPr>
            </w:pPr>
            <w:r>
              <w:rPr>
                <w:position w:val="-14"/>
                <w:lang w:eastAsia="zh-CN"/>
              </w:rPr>
              <w:pict w14:anchorId="19D41262">
                <v:shape id="_x0000_i1688" type="#_x0000_t75" style="width:68.65pt;height:19.25pt">
                  <v:imagedata r:id="rId502" o:title=""/>
                </v:shape>
              </w:pict>
            </w:r>
          </w:p>
        </w:tc>
      </w:tr>
      <w:tr w:rsidR="00551280" w:rsidRPr="00466738" w14:paraId="544687DC" w14:textId="77777777" w:rsidTr="00747424">
        <w:trPr>
          <w:cantSplit/>
          <w:jc w:val="center"/>
        </w:trPr>
        <w:tc>
          <w:tcPr>
            <w:tcW w:w="490" w:type="pct"/>
            <w:tcMar>
              <w:top w:w="0" w:type="dxa"/>
              <w:left w:w="108" w:type="dxa"/>
              <w:bottom w:w="0" w:type="dxa"/>
              <w:right w:w="108" w:type="dxa"/>
            </w:tcMar>
            <w:vAlign w:val="center"/>
          </w:tcPr>
          <w:p w14:paraId="0ECDA643"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02700F1E" w14:textId="77777777" w:rsidR="00551280" w:rsidRPr="00D05D5A" w:rsidRDefault="000429A3" w:rsidP="00F34805">
            <w:pPr>
              <w:pStyle w:val="tac0"/>
              <w:rPr>
                <w:position w:val="-6"/>
                <w:lang w:eastAsia="zh-CN"/>
              </w:rPr>
            </w:pPr>
            <w:r>
              <w:rPr>
                <w:noProof/>
                <w:position w:val="-12"/>
                <w:lang w:eastAsia="zh-CN"/>
              </w:rPr>
              <w:pict w14:anchorId="77D1F4DE">
                <v:shape id="_x0000_i1689" type="#_x0000_t75" style="width:51.05pt;height:18.4pt">
                  <v:imagedata r:id="rId491" o:title=""/>
                </v:shape>
              </w:pict>
            </w:r>
          </w:p>
        </w:tc>
        <w:tc>
          <w:tcPr>
            <w:tcW w:w="837" w:type="pct"/>
            <w:vAlign w:val="center"/>
          </w:tcPr>
          <w:p w14:paraId="20009CE9" w14:textId="77777777" w:rsidR="00551280" w:rsidRPr="00D05D5A" w:rsidRDefault="000429A3" w:rsidP="00F34805">
            <w:pPr>
              <w:pStyle w:val="tac0"/>
              <w:rPr>
                <w:position w:val="-6"/>
                <w:lang w:eastAsia="zh-CN"/>
              </w:rPr>
            </w:pPr>
            <w:r>
              <w:rPr>
                <w:noProof/>
                <w:position w:val="-12"/>
                <w:lang w:eastAsia="zh-CN"/>
              </w:rPr>
              <w:pict w14:anchorId="4CABE7FD">
                <v:shape id="_x0000_i1690" type="#_x0000_t75" style="width:51.05pt;height:18.4pt">
                  <v:imagedata r:id="rId491" o:title=""/>
                </v:shape>
              </w:pict>
            </w:r>
          </w:p>
        </w:tc>
        <w:tc>
          <w:tcPr>
            <w:tcW w:w="1534" w:type="pct"/>
            <w:tcMar>
              <w:top w:w="0" w:type="dxa"/>
              <w:left w:w="108" w:type="dxa"/>
              <w:bottom w:w="0" w:type="dxa"/>
              <w:right w:w="108" w:type="dxa"/>
            </w:tcMar>
            <w:vAlign w:val="center"/>
          </w:tcPr>
          <w:p w14:paraId="5290542A"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05F99E9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6387324C" w14:textId="77777777" w:rsidTr="00747424">
        <w:trPr>
          <w:cantSplit/>
          <w:jc w:val="center"/>
        </w:trPr>
        <w:tc>
          <w:tcPr>
            <w:tcW w:w="490" w:type="pct"/>
            <w:tcMar>
              <w:top w:w="0" w:type="dxa"/>
              <w:left w:w="108" w:type="dxa"/>
              <w:bottom w:w="0" w:type="dxa"/>
              <w:right w:w="108" w:type="dxa"/>
            </w:tcMar>
            <w:vAlign w:val="center"/>
          </w:tcPr>
          <w:p w14:paraId="30D6DDD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3E0834B4" w14:textId="77777777" w:rsidR="00551280" w:rsidRPr="00D05D5A" w:rsidRDefault="000429A3" w:rsidP="00F34805">
            <w:pPr>
              <w:pStyle w:val="tac0"/>
              <w:rPr>
                <w:position w:val="-6"/>
                <w:lang w:eastAsia="zh-CN"/>
              </w:rPr>
            </w:pPr>
            <w:r>
              <w:rPr>
                <w:noProof/>
                <w:position w:val="-12"/>
                <w:lang w:eastAsia="zh-CN"/>
              </w:rPr>
              <w:pict w14:anchorId="79EFB663">
                <v:shape id="_x0000_i1691" type="#_x0000_t75" style="width:52.75pt;height:18.4pt">
                  <v:imagedata r:id="rId517" o:title=""/>
                </v:shape>
              </w:pict>
            </w:r>
          </w:p>
        </w:tc>
        <w:tc>
          <w:tcPr>
            <w:tcW w:w="837" w:type="pct"/>
            <w:vAlign w:val="center"/>
          </w:tcPr>
          <w:p w14:paraId="5BDAA372" w14:textId="77777777" w:rsidR="00551280" w:rsidRPr="00D05D5A" w:rsidRDefault="000429A3" w:rsidP="00F34805">
            <w:pPr>
              <w:pStyle w:val="tac0"/>
              <w:rPr>
                <w:position w:val="-6"/>
                <w:lang w:eastAsia="zh-CN"/>
              </w:rPr>
            </w:pPr>
            <w:r>
              <w:rPr>
                <w:noProof/>
                <w:position w:val="-12"/>
                <w:lang w:eastAsia="zh-CN"/>
              </w:rPr>
              <w:pict w14:anchorId="7C35003A">
                <v:shape id="_x0000_i1692" type="#_x0000_t75" style="width:52.75pt;height:18.4pt">
                  <v:imagedata r:id="rId517" o:title=""/>
                </v:shape>
              </w:pict>
            </w:r>
          </w:p>
        </w:tc>
        <w:tc>
          <w:tcPr>
            <w:tcW w:w="1534" w:type="pct"/>
            <w:tcMar>
              <w:top w:w="0" w:type="dxa"/>
              <w:left w:w="108" w:type="dxa"/>
              <w:bottom w:w="0" w:type="dxa"/>
              <w:right w:w="108" w:type="dxa"/>
            </w:tcMar>
            <w:vAlign w:val="center"/>
          </w:tcPr>
          <w:p w14:paraId="6DBD463F"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113CC61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53E7B721" w14:textId="77777777" w:rsidTr="00747424">
        <w:trPr>
          <w:cantSplit/>
          <w:jc w:val="center"/>
        </w:trPr>
        <w:tc>
          <w:tcPr>
            <w:tcW w:w="490" w:type="pct"/>
            <w:tcMar>
              <w:top w:w="0" w:type="dxa"/>
              <w:left w:w="108" w:type="dxa"/>
              <w:bottom w:w="0" w:type="dxa"/>
              <w:right w:w="108" w:type="dxa"/>
            </w:tcMar>
            <w:vAlign w:val="center"/>
          </w:tcPr>
          <w:p w14:paraId="54A16952"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4F525537"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249C046F"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1062EDEB"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3E4E10CF"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73EAA12E" w14:textId="77777777" w:rsidTr="00747424">
        <w:trPr>
          <w:cantSplit/>
          <w:jc w:val="center"/>
        </w:trPr>
        <w:tc>
          <w:tcPr>
            <w:tcW w:w="490" w:type="pct"/>
            <w:tcMar>
              <w:top w:w="0" w:type="dxa"/>
              <w:left w:w="108" w:type="dxa"/>
              <w:bottom w:w="0" w:type="dxa"/>
              <w:right w:w="108" w:type="dxa"/>
            </w:tcMar>
            <w:vAlign w:val="center"/>
          </w:tcPr>
          <w:p w14:paraId="7B695656"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132209EC" w14:textId="77777777" w:rsidR="00551280" w:rsidRPr="00064EEE" w:rsidRDefault="000429A3" w:rsidP="00F34805">
            <w:pPr>
              <w:pStyle w:val="tac0"/>
              <w:rPr>
                <w:lang w:val="en-GB"/>
              </w:rPr>
            </w:pPr>
            <w:r>
              <w:rPr>
                <w:position w:val="-6"/>
                <w:lang w:val="en-GB"/>
              </w:rPr>
              <w:pict w14:anchorId="1856B279">
                <v:shape id="_x0000_i1693" type="#_x0000_t75" style="width:19.25pt;height:13.4pt">
                  <v:imagedata r:id="rId518" o:title=""/>
                </v:shape>
              </w:pict>
            </w:r>
          </w:p>
        </w:tc>
        <w:tc>
          <w:tcPr>
            <w:tcW w:w="837" w:type="pct"/>
            <w:vAlign w:val="center"/>
          </w:tcPr>
          <w:p w14:paraId="1BE34CC6" w14:textId="77777777" w:rsidR="00551280" w:rsidRDefault="000429A3" w:rsidP="00F34805">
            <w:pPr>
              <w:pStyle w:val="tac0"/>
              <w:rPr>
                <w:rFonts w:eastAsia="SimSun"/>
                <w:lang w:val="de-DE" w:eastAsia="zh-CN"/>
              </w:rPr>
            </w:pPr>
            <w:r>
              <w:rPr>
                <w:position w:val="-6"/>
                <w:lang w:val="en-GB"/>
              </w:rPr>
              <w:pict w14:anchorId="51099A1B">
                <v:shape id="_x0000_i1694" type="#_x0000_t75" style="width:25.1pt;height:13.4pt">
                  <v:imagedata r:id="rId519" o:title=""/>
                </v:shape>
              </w:pict>
            </w:r>
          </w:p>
        </w:tc>
        <w:tc>
          <w:tcPr>
            <w:tcW w:w="1534" w:type="pct"/>
            <w:tcMar>
              <w:top w:w="0" w:type="dxa"/>
              <w:left w:w="108" w:type="dxa"/>
              <w:bottom w:w="0" w:type="dxa"/>
              <w:right w:w="108" w:type="dxa"/>
            </w:tcMar>
            <w:vAlign w:val="center"/>
          </w:tcPr>
          <w:p w14:paraId="7A04F795" w14:textId="77777777" w:rsidR="00551280" w:rsidRPr="00064EEE" w:rsidRDefault="000429A3" w:rsidP="00F34805">
            <w:pPr>
              <w:pStyle w:val="tac0"/>
              <w:rPr>
                <w:lang w:val="en-GB"/>
              </w:rPr>
            </w:pPr>
            <w:r>
              <w:rPr>
                <w:rFonts w:eastAsia="SimSun"/>
                <w:position w:val="-6"/>
                <w:lang w:val="de-DE" w:eastAsia="zh-CN"/>
              </w:rPr>
              <w:pict w14:anchorId="7869E8F4">
                <v:shape id="_x0000_i1695" type="#_x0000_t75" style="width:12.55pt;height:12.55pt">
                  <v:imagedata r:id="rId504" o:title=""/>
                </v:shape>
              </w:pict>
            </w:r>
          </w:p>
        </w:tc>
        <w:tc>
          <w:tcPr>
            <w:tcW w:w="1202" w:type="pct"/>
            <w:vAlign w:val="center"/>
          </w:tcPr>
          <w:p w14:paraId="2B9AFD0D" w14:textId="77777777" w:rsidR="00551280" w:rsidRPr="00DE0ACB" w:rsidRDefault="000429A3" w:rsidP="00F34805">
            <w:pPr>
              <w:pStyle w:val="tac0"/>
              <w:rPr>
                <w:rFonts w:eastAsia="SimSun"/>
                <w:lang w:val="de-DE" w:eastAsia="zh-CN"/>
              </w:rPr>
            </w:pPr>
            <w:r>
              <w:rPr>
                <w:rFonts w:eastAsia="SimSun"/>
                <w:position w:val="-6"/>
                <w:lang w:val="de-DE" w:eastAsia="zh-CN"/>
              </w:rPr>
              <w:pict w14:anchorId="121ACF1B">
                <v:shape id="_x0000_i1696" type="#_x0000_t75" style="width:12.55pt;height:12.55pt">
                  <v:imagedata r:id="rId504" o:title=""/>
                </v:shape>
              </w:pict>
            </w:r>
          </w:p>
        </w:tc>
      </w:tr>
      <w:tr w:rsidR="00551280" w:rsidRPr="00466738" w14:paraId="5C3BD000"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0B364A2A"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3CC7E8D4" w14:textId="77777777" w:rsidR="00551280" w:rsidRPr="00064EEE" w:rsidRDefault="00551280" w:rsidP="00F34805">
            <w:pPr>
              <w:pStyle w:val="tah0"/>
              <w:rPr>
                <w:lang w:val="en-GB"/>
              </w:rPr>
            </w:pPr>
            <w:r w:rsidRPr="00064EEE">
              <w:rPr>
                <w:lang w:val="en-GB"/>
              </w:rPr>
              <w:t>Bit width</w:t>
            </w:r>
          </w:p>
        </w:tc>
      </w:tr>
      <w:tr w:rsidR="00551280" w:rsidRPr="00466738" w14:paraId="294C9499" w14:textId="77777777" w:rsidTr="00747424">
        <w:trPr>
          <w:cantSplit/>
          <w:jc w:val="center"/>
        </w:trPr>
        <w:tc>
          <w:tcPr>
            <w:tcW w:w="490" w:type="pct"/>
            <w:vMerge/>
            <w:shd w:val="clear" w:color="auto" w:fill="E0E0E0"/>
            <w:vAlign w:val="center"/>
          </w:tcPr>
          <w:p w14:paraId="7DA778AC"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1CCD552C"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0C49480A"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725D4CF2"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005DCB4A"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2AC9A073" w14:textId="77777777" w:rsidTr="00747424">
        <w:trPr>
          <w:cantSplit/>
          <w:jc w:val="center"/>
        </w:trPr>
        <w:tc>
          <w:tcPr>
            <w:tcW w:w="490" w:type="pct"/>
            <w:tcMar>
              <w:top w:w="0" w:type="dxa"/>
              <w:left w:w="108" w:type="dxa"/>
              <w:bottom w:w="0" w:type="dxa"/>
              <w:right w:w="108" w:type="dxa"/>
            </w:tcMar>
            <w:vAlign w:val="center"/>
          </w:tcPr>
          <w:p w14:paraId="79ED8CB1"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293B6C18" w14:textId="77777777" w:rsidR="00551280" w:rsidRPr="00064EEE" w:rsidRDefault="00551280" w:rsidP="00F34805">
            <w:pPr>
              <w:pStyle w:val="tac0"/>
              <w:rPr>
                <w:lang w:val="de-DE"/>
              </w:rPr>
            </w:pPr>
            <w:r w:rsidRPr="00064EEE">
              <w:rPr>
                <w:lang w:val="de-DE"/>
              </w:rPr>
              <w:t>4</w:t>
            </w:r>
          </w:p>
        </w:tc>
        <w:tc>
          <w:tcPr>
            <w:tcW w:w="837" w:type="pct"/>
            <w:vAlign w:val="center"/>
          </w:tcPr>
          <w:p w14:paraId="67AEB00E"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33A4F309" w14:textId="77777777" w:rsidR="00551280" w:rsidRPr="00064EEE" w:rsidRDefault="00551280" w:rsidP="00F34805">
            <w:pPr>
              <w:pStyle w:val="tac0"/>
              <w:rPr>
                <w:lang w:val="de-DE"/>
              </w:rPr>
            </w:pPr>
            <w:r w:rsidRPr="00064EEE">
              <w:rPr>
                <w:lang w:val="de-DE"/>
              </w:rPr>
              <w:t>4</w:t>
            </w:r>
          </w:p>
        </w:tc>
        <w:tc>
          <w:tcPr>
            <w:tcW w:w="1202" w:type="pct"/>
            <w:vAlign w:val="center"/>
          </w:tcPr>
          <w:p w14:paraId="5A0C73F7" w14:textId="77777777" w:rsidR="00551280" w:rsidRDefault="00551280" w:rsidP="00F34805">
            <w:pPr>
              <w:pStyle w:val="tac0"/>
              <w:rPr>
                <w:rFonts w:eastAsia="SimSun"/>
                <w:lang w:val="de-DE" w:eastAsia="zh-CN"/>
              </w:rPr>
            </w:pPr>
            <w:r w:rsidRPr="00064EEE">
              <w:rPr>
                <w:lang w:val="de-DE"/>
              </w:rPr>
              <w:t>4</w:t>
            </w:r>
          </w:p>
        </w:tc>
      </w:tr>
      <w:tr w:rsidR="00551280" w:rsidRPr="00466738" w14:paraId="159F7203" w14:textId="77777777" w:rsidTr="00747424">
        <w:trPr>
          <w:cantSplit/>
          <w:jc w:val="center"/>
        </w:trPr>
        <w:tc>
          <w:tcPr>
            <w:tcW w:w="490" w:type="pct"/>
            <w:tcMar>
              <w:top w:w="0" w:type="dxa"/>
              <w:left w:w="108" w:type="dxa"/>
              <w:bottom w:w="0" w:type="dxa"/>
              <w:right w:w="108" w:type="dxa"/>
            </w:tcMar>
            <w:vAlign w:val="center"/>
          </w:tcPr>
          <w:p w14:paraId="141D2DD4"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3E73CD85"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7BA0474C"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EDC2299"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6E282850"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51F9EA14" w14:textId="77777777" w:rsidTr="00747424">
        <w:trPr>
          <w:cantSplit/>
          <w:jc w:val="center"/>
        </w:trPr>
        <w:tc>
          <w:tcPr>
            <w:tcW w:w="490" w:type="pct"/>
            <w:tcMar>
              <w:top w:w="0" w:type="dxa"/>
              <w:left w:w="108" w:type="dxa"/>
              <w:bottom w:w="0" w:type="dxa"/>
              <w:right w:w="108" w:type="dxa"/>
            </w:tcMar>
            <w:vAlign w:val="center"/>
          </w:tcPr>
          <w:p w14:paraId="20E594C4"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2288D51C" w14:textId="77777777" w:rsidR="00551280" w:rsidRPr="00D14E50" w:rsidRDefault="000429A3" w:rsidP="00F34805">
            <w:pPr>
              <w:pStyle w:val="tac0"/>
              <w:rPr>
                <w:rFonts w:eastAsia="SimSun"/>
                <w:lang w:val="en-GB" w:eastAsia="zh-CN"/>
              </w:rPr>
            </w:pPr>
            <w:r>
              <w:rPr>
                <w:position w:val="-14"/>
                <w:lang w:eastAsia="zh-CN"/>
              </w:rPr>
              <w:pict w14:anchorId="2987F908">
                <v:shape id="_x0000_i1697" type="#_x0000_t75" style="width:84.55pt;height:19.25pt">
                  <v:imagedata r:id="rId505" o:title=""/>
                </v:shape>
              </w:pict>
            </w:r>
          </w:p>
        </w:tc>
        <w:tc>
          <w:tcPr>
            <w:tcW w:w="837" w:type="pct"/>
            <w:vAlign w:val="center"/>
          </w:tcPr>
          <w:p w14:paraId="76644598" w14:textId="77777777" w:rsidR="00551280" w:rsidRDefault="000429A3" w:rsidP="00F34805">
            <w:pPr>
              <w:pStyle w:val="tac0"/>
              <w:rPr>
                <w:rFonts w:eastAsia="SimSun"/>
                <w:lang w:val="de-DE" w:eastAsia="zh-CN"/>
              </w:rPr>
            </w:pPr>
            <w:r>
              <w:rPr>
                <w:position w:val="-14"/>
                <w:lang w:eastAsia="zh-CN"/>
              </w:rPr>
              <w:pict w14:anchorId="6069608D">
                <v:shape id="_x0000_i1698" type="#_x0000_t75" style="width:84.55pt;height:19.25pt">
                  <v:imagedata r:id="rId505" o:title=""/>
                </v:shape>
              </w:pict>
            </w:r>
          </w:p>
        </w:tc>
        <w:tc>
          <w:tcPr>
            <w:tcW w:w="1534" w:type="pct"/>
            <w:tcMar>
              <w:top w:w="0" w:type="dxa"/>
              <w:left w:w="108" w:type="dxa"/>
              <w:bottom w:w="0" w:type="dxa"/>
              <w:right w:w="108" w:type="dxa"/>
            </w:tcMar>
            <w:vAlign w:val="center"/>
          </w:tcPr>
          <w:p w14:paraId="7FCEE1C9" w14:textId="77777777" w:rsidR="00551280" w:rsidRPr="00064EEE" w:rsidRDefault="000429A3" w:rsidP="00F34805">
            <w:pPr>
              <w:pStyle w:val="tac0"/>
              <w:rPr>
                <w:lang w:val="en-GB"/>
              </w:rPr>
            </w:pPr>
            <w:r>
              <w:rPr>
                <w:position w:val="-14"/>
                <w:lang w:eastAsia="zh-CN"/>
              </w:rPr>
              <w:pict w14:anchorId="45A9E75A">
                <v:shape id="_x0000_i1699" type="#_x0000_t75" style="width:84.55pt;height:19.25pt">
                  <v:imagedata r:id="rId505" o:title=""/>
                </v:shape>
              </w:pict>
            </w:r>
          </w:p>
        </w:tc>
        <w:tc>
          <w:tcPr>
            <w:tcW w:w="1202" w:type="pct"/>
            <w:vAlign w:val="center"/>
          </w:tcPr>
          <w:p w14:paraId="3EB8C8BE" w14:textId="77777777" w:rsidR="00551280" w:rsidRDefault="000429A3" w:rsidP="00F34805">
            <w:pPr>
              <w:pStyle w:val="tac0"/>
              <w:rPr>
                <w:rFonts w:eastAsia="SimSun"/>
                <w:lang w:val="de-DE" w:eastAsia="zh-CN"/>
              </w:rPr>
            </w:pPr>
            <w:r>
              <w:rPr>
                <w:position w:val="-14"/>
                <w:lang w:eastAsia="zh-CN"/>
              </w:rPr>
              <w:pict w14:anchorId="221D3147">
                <v:shape id="_x0000_i1700" type="#_x0000_t75" style="width:84.55pt;height:19.25pt">
                  <v:imagedata r:id="rId505" o:title=""/>
                </v:shape>
              </w:pict>
            </w:r>
          </w:p>
        </w:tc>
      </w:tr>
      <w:tr w:rsidR="00551280" w:rsidRPr="00466738" w14:paraId="0B05456F" w14:textId="77777777" w:rsidTr="00747424">
        <w:trPr>
          <w:cantSplit/>
          <w:jc w:val="center"/>
        </w:trPr>
        <w:tc>
          <w:tcPr>
            <w:tcW w:w="490" w:type="pct"/>
            <w:tcMar>
              <w:top w:w="0" w:type="dxa"/>
              <w:left w:w="108" w:type="dxa"/>
              <w:bottom w:w="0" w:type="dxa"/>
              <w:right w:w="108" w:type="dxa"/>
            </w:tcMar>
            <w:vAlign w:val="center"/>
          </w:tcPr>
          <w:p w14:paraId="7B95DEEC"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3F9605E3" w14:textId="77777777" w:rsidR="00551280" w:rsidRPr="00EE5965" w:rsidRDefault="000429A3" w:rsidP="00F34805">
            <w:pPr>
              <w:pStyle w:val="tac0"/>
              <w:rPr>
                <w:rFonts w:eastAsia="SimSun"/>
                <w:lang w:val="en-GB" w:eastAsia="zh-CN"/>
              </w:rPr>
            </w:pPr>
            <w:r>
              <w:rPr>
                <w:position w:val="-14"/>
                <w:lang w:eastAsia="zh-CN"/>
              </w:rPr>
              <w:pict w14:anchorId="54F83281">
                <v:shape id="_x0000_i1701" type="#_x0000_t75" style="width:87.05pt;height:19.25pt">
                  <v:imagedata r:id="rId506" o:title=""/>
                </v:shape>
              </w:pict>
            </w:r>
          </w:p>
        </w:tc>
        <w:tc>
          <w:tcPr>
            <w:tcW w:w="837" w:type="pct"/>
            <w:vAlign w:val="center"/>
          </w:tcPr>
          <w:p w14:paraId="796C9C92" w14:textId="77777777" w:rsidR="00551280" w:rsidRDefault="000429A3" w:rsidP="00F34805">
            <w:pPr>
              <w:pStyle w:val="tac0"/>
              <w:rPr>
                <w:rFonts w:eastAsia="SimSun"/>
                <w:lang w:val="de-DE" w:eastAsia="zh-CN"/>
              </w:rPr>
            </w:pPr>
            <w:r>
              <w:rPr>
                <w:position w:val="-14"/>
                <w:lang w:eastAsia="zh-CN"/>
              </w:rPr>
              <w:pict w14:anchorId="50B6642A">
                <v:shape id="_x0000_i1702" type="#_x0000_t75" style="width:87.05pt;height:19.25pt">
                  <v:imagedata r:id="rId506" o:title=""/>
                </v:shape>
              </w:pict>
            </w:r>
          </w:p>
        </w:tc>
        <w:tc>
          <w:tcPr>
            <w:tcW w:w="1534" w:type="pct"/>
            <w:tcMar>
              <w:top w:w="0" w:type="dxa"/>
              <w:left w:w="108" w:type="dxa"/>
              <w:bottom w:w="0" w:type="dxa"/>
              <w:right w:w="108" w:type="dxa"/>
            </w:tcMar>
            <w:vAlign w:val="center"/>
          </w:tcPr>
          <w:p w14:paraId="56BF7557" w14:textId="77777777" w:rsidR="00551280" w:rsidRPr="00064EEE" w:rsidRDefault="000429A3" w:rsidP="00F34805">
            <w:pPr>
              <w:pStyle w:val="tac0"/>
              <w:rPr>
                <w:lang w:val="en-GB"/>
              </w:rPr>
            </w:pPr>
            <w:r>
              <w:rPr>
                <w:position w:val="-14"/>
                <w:lang w:eastAsia="zh-CN"/>
              </w:rPr>
              <w:pict w14:anchorId="002D8F48">
                <v:shape id="_x0000_i1703" type="#_x0000_t75" style="width:87.05pt;height:19.25pt">
                  <v:imagedata r:id="rId506" o:title=""/>
                </v:shape>
              </w:pict>
            </w:r>
          </w:p>
        </w:tc>
        <w:tc>
          <w:tcPr>
            <w:tcW w:w="1202" w:type="pct"/>
            <w:vAlign w:val="center"/>
          </w:tcPr>
          <w:p w14:paraId="0A055E74" w14:textId="77777777" w:rsidR="00551280" w:rsidRDefault="000429A3" w:rsidP="00F34805">
            <w:pPr>
              <w:pStyle w:val="tac0"/>
              <w:rPr>
                <w:rFonts w:eastAsia="SimSun"/>
                <w:lang w:val="de-DE" w:eastAsia="zh-CN"/>
              </w:rPr>
            </w:pPr>
            <w:r>
              <w:rPr>
                <w:position w:val="-14"/>
                <w:lang w:eastAsia="zh-CN"/>
              </w:rPr>
              <w:pict w14:anchorId="6EDE5F79">
                <v:shape id="_x0000_i1704" type="#_x0000_t75" style="width:87.05pt;height:19.25pt">
                  <v:imagedata r:id="rId506" o:title=""/>
                </v:shape>
              </w:pict>
            </w:r>
          </w:p>
        </w:tc>
      </w:tr>
      <w:tr w:rsidR="00551280" w:rsidRPr="00466738" w14:paraId="5C7A8EE8" w14:textId="77777777" w:rsidTr="00747424">
        <w:trPr>
          <w:cantSplit/>
          <w:jc w:val="center"/>
        </w:trPr>
        <w:tc>
          <w:tcPr>
            <w:tcW w:w="490" w:type="pct"/>
            <w:tcMar>
              <w:top w:w="0" w:type="dxa"/>
              <w:left w:w="108" w:type="dxa"/>
              <w:bottom w:w="0" w:type="dxa"/>
              <w:right w:w="108" w:type="dxa"/>
            </w:tcMar>
            <w:vAlign w:val="center"/>
          </w:tcPr>
          <w:p w14:paraId="64457D20"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58DE319B"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5F21E03F"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31A4C208"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18B46B06"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02C3E87" w14:textId="77777777" w:rsidTr="00747424">
        <w:trPr>
          <w:cantSplit/>
          <w:jc w:val="center"/>
        </w:trPr>
        <w:tc>
          <w:tcPr>
            <w:tcW w:w="490" w:type="pct"/>
            <w:tcMar>
              <w:top w:w="0" w:type="dxa"/>
              <w:left w:w="108" w:type="dxa"/>
              <w:bottom w:w="0" w:type="dxa"/>
              <w:right w:w="108" w:type="dxa"/>
            </w:tcMar>
            <w:vAlign w:val="center"/>
          </w:tcPr>
          <w:p w14:paraId="64C9504B"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1A1A2A4F"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8D5E31A"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0764472"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142CA7C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76D9203" w14:textId="77777777" w:rsidTr="00747424">
        <w:trPr>
          <w:cantSplit/>
          <w:jc w:val="center"/>
        </w:trPr>
        <w:tc>
          <w:tcPr>
            <w:tcW w:w="490" w:type="pct"/>
            <w:tcMar>
              <w:top w:w="0" w:type="dxa"/>
              <w:left w:w="108" w:type="dxa"/>
              <w:bottom w:w="0" w:type="dxa"/>
              <w:right w:w="108" w:type="dxa"/>
            </w:tcMar>
            <w:vAlign w:val="center"/>
          </w:tcPr>
          <w:p w14:paraId="0C67895A"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B0D00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CC737E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1B882A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E78B2B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743EED92" w14:textId="77777777" w:rsidTr="00747424">
        <w:trPr>
          <w:cantSplit/>
          <w:jc w:val="center"/>
        </w:trPr>
        <w:tc>
          <w:tcPr>
            <w:tcW w:w="490" w:type="pct"/>
            <w:tcMar>
              <w:top w:w="0" w:type="dxa"/>
              <w:left w:w="108" w:type="dxa"/>
              <w:bottom w:w="0" w:type="dxa"/>
              <w:right w:w="108" w:type="dxa"/>
            </w:tcMar>
            <w:vAlign w:val="center"/>
          </w:tcPr>
          <w:p w14:paraId="21877461"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6488674E"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5FF012C5"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180CFDF0"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4576A905" w14:textId="77777777" w:rsidR="00551280" w:rsidRDefault="00551280" w:rsidP="00F34805">
            <w:pPr>
              <w:pStyle w:val="tac0"/>
              <w:rPr>
                <w:rFonts w:eastAsia="SimSun"/>
                <w:lang w:val="de-DE" w:eastAsia="zh-CN"/>
              </w:rPr>
            </w:pPr>
            <w:r>
              <w:rPr>
                <w:rFonts w:eastAsia="SimSun" w:hint="eastAsia"/>
                <w:lang w:eastAsia="zh-CN"/>
              </w:rPr>
              <w:t>0</w:t>
            </w:r>
          </w:p>
        </w:tc>
      </w:tr>
    </w:tbl>
    <w:p w14:paraId="2D2CE231" w14:textId="77777777" w:rsidR="00551280" w:rsidRDefault="00551280" w:rsidP="00551280">
      <w:pPr>
        <w:rPr>
          <w:lang w:eastAsia="zh-CN"/>
        </w:rPr>
      </w:pPr>
    </w:p>
    <w:p w14:paraId="2DEE37DC" w14:textId="77777777"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64018623">
          <v:shape id="_x0000_i1705" type="#_x0000_t75" style="width:52.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14:paraId="08662047"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26E1C665" w14:textId="77777777" w:rsidR="00551280" w:rsidRPr="00064EEE" w:rsidRDefault="00551280" w:rsidP="008462B9">
            <w:pPr>
              <w:pStyle w:val="TAH"/>
            </w:pPr>
            <w:r w:rsidRPr="00064EEE">
              <w:t>Field</w:t>
            </w:r>
          </w:p>
        </w:tc>
        <w:tc>
          <w:tcPr>
            <w:tcW w:w="4510" w:type="pct"/>
            <w:gridSpan w:val="4"/>
            <w:shd w:val="clear" w:color="auto" w:fill="E0E0E0"/>
            <w:vAlign w:val="center"/>
          </w:tcPr>
          <w:p w14:paraId="3E84D181" w14:textId="77777777" w:rsidR="00551280" w:rsidRPr="00064EEE" w:rsidRDefault="00551280" w:rsidP="008462B9">
            <w:pPr>
              <w:pStyle w:val="TAH"/>
            </w:pPr>
            <w:r w:rsidRPr="00064EEE">
              <w:t>Bit width</w:t>
            </w:r>
          </w:p>
        </w:tc>
      </w:tr>
      <w:tr w:rsidR="00551280" w:rsidRPr="00BD261D" w14:paraId="1CC3C63F" w14:textId="77777777" w:rsidTr="00747424">
        <w:trPr>
          <w:cantSplit/>
          <w:trHeight w:val="20"/>
          <w:jc w:val="center"/>
        </w:trPr>
        <w:tc>
          <w:tcPr>
            <w:tcW w:w="490" w:type="pct"/>
            <w:vMerge/>
            <w:shd w:val="clear" w:color="auto" w:fill="E0E0E0"/>
            <w:vAlign w:val="center"/>
          </w:tcPr>
          <w:p w14:paraId="50F0F22C"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46876C88"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545B827C"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55A9AA29"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68F1BBF0"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4659857E" w14:textId="77777777" w:rsidTr="00747424">
        <w:trPr>
          <w:cantSplit/>
          <w:jc w:val="center"/>
        </w:trPr>
        <w:tc>
          <w:tcPr>
            <w:tcW w:w="490" w:type="pct"/>
            <w:tcMar>
              <w:top w:w="0" w:type="dxa"/>
              <w:left w:w="108" w:type="dxa"/>
              <w:bottom w:w="0" w:type="dxa"/>
              <w:right w:w="108" w:type="dxa"/>
            </w:tcMar>
            <w:vAlign w:val="center"/>
          </w:tcPr>
          <w:p w14:paraId="1D99337C"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1958D24C" w14:textId="77777777" w:rsidR="00551280" w:rsidRPr="00064EEE" w:rsidRDefault="00551280" w:rsidP="00F34805">
            <w:pPr>
              <w:pStyle w:val="tac0"/>
              <w:rPr>
                <w:lang w:val="de-DE"/>
              </w:rPr>
            </w:pPr>
            <w:r w:rsidRPr="00064EEE">
              <w:rPr>
                <w:lang w:val="de-DE"/>
              </w:rPr>
              <w:t>4</w:t>
            </w:r>
          </w:p>
        </w:tc>
        <w:tc>
          <w:tcPr>
            <w:tcW w:w="837" w:type="pct"/>
            <w:vAlign w:val="center"/>
          </w:tcPr>
          <w:p w14:paraId="7F88749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30ECB90A"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048390E0"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12D919D" w14:textId="77777777" w:rsidTr="00747424">
        <w:trPr>
          <w:cantSplit/>
          <w:jc w:val="center"/>
        </w:trPr>
        <w:tc>
          <w:tcPr>
            <w:tcW w:w="490" w:type="pct"/>
            <w:tcMar>
              <w:top w:w="0" w:type="dxa"/>
              <w:left w:w="108" w:type="dxa"/>
              <w:bottom w:w="0" w:type="dxa"/>
              <w:right w:w="108" w:type="dxa"/>
            </w:tcMar>
            <w:vAlign w:val="center"/>
          </w:tcPr>
          <w:p w14:paraId="7362FB6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37529274" w14:textId="77777777" w:rsidR="00551280" w:rsidRPr="00064EEE" w:rsidRDefault="00551280" w:rsidP="00F34805">
            <w:pPr>
              <w:pStyle w:val="tac0"/>
              <w:rPr>
                <w:lang w:val="en-GB"/>
              </w:rPr>
            </w:pPr>
            <w:r w:rsidRPr="00064EEE">
              <w:rPr>
                <w:lang w:val="en-GB"/>
              </w:rPr>
              <w:t>0</w:t>
            </w:r>
          </w:p>
        </w:tc>
        <w:tc>
          <w:tcPr>
            <w:tcW w:w="837" w:type="pct"/>
            <w:vAlign w:val="center"/>
          </w:tcPr>
          <w:p w14:paraId="75C93A4A"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43CE1408" w14:textId="77777777" w:rsidR="00551280" w:rsidRPr="00064EEE" w:rsidRDefault="00551280" w:rsidP="00F34805">
            <w:pPr>
              <w:pStyle w:val="tac0"/>
              <w:rPr>
                <w:lang w:val="en-GB"/>
              </w:rPr>
            </w:pPr>
            <w:r>
              <w:rPr>
                <w:rFonts w:eastAsia="SimSun" w:hint="eastAsia"/>
                <w:lang w:val="de-DE" w:eastAsia="zh-CN"/>
              </w:rPr>
              <w:t>4</w:t>
            </w:r>
          </w:p>
        </w:tc>
        <w:tc>
          <w:tcPr>
            <w:tcW w:w="1202" w:type="pct"/>
            <w:vAlign w:val="center"/>
          </w:tcPr>
          <w:p w14:paraId="53E34727"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E70B1CF" w14:textId="77777777" w:rsidTr="00747424">
        <w:trPr>
          <w:cantSplit/>
          <w:jc w:val="center"/>
        </w:trPr>
        <w:tc>
          <w:tcPr>
            <w:tcW w:w="490" w:type="pct"/>
            <w:tcMar>
              <w:top w:w="0" w:type="dxa"/>
              <w:left w:w="108" w:type="dxa"/>
              <w:bottom w:w="0" w:type="dxa"/>
              <w:right w:w="108" w:type="dxa"/>
            </w:tcMar>
            <w:vAlign w:val="center"/>
          </w:tcPr>
          <w:p w14:paraId="5C3803D5"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6BF7ED60"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2983EB92" wp14:editId="44F1075F">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215A6467"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DB49E5A" wp14:editId="452BD08A">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23CA85E2" w14:textId="77777777" w:rsidR="00551280" w:rsidRPr="001D0528" w:rsidRDefault="000429A3" w:rsidP="00F34805">
            <w:pPr>
              <w:pStyle w:val="tac0"/>
              <w:rPr>
                <w:rFonts w:eastAsia="SimSun"/>
                <w:lang w:val="en-GB" w:eastAsia="zh-CN"/>
              </w:rPr>
            </w:pPr>
            <w:r>
              <w:rPr>
                <w:position w:val="-34"/>
                <w:lang w:eastAsia="zh-CN"/>
              </w:rPr>
              <w:pict w14:anchorId="3CEC2310">
                <v:shape id="_x0000_i1706" type="#_x0000_t75" style="width:124.75pt;height:31.8pt">
                  <v:imagedata r:id="rId520" o:title=""/>
                </v:shape>
              </w:pict>
            </w:r>
          </w:p>
        </w:tc>
        <w:tc>
          <w:tcPr>
            <w:tcW w:w="1202" w:type="pct"/>
            <w:vAlign w:val="center"/>
          </w:tcPr>
          <w:p w14:paraId="2B7EE700" w14:textId="77777777" w:rsidR="00551280" w:rsidRPr="001D0528" w:rsidRDefault="000429A3" w:rsidP="00F34805">
            <w:pPr>
              <w:pStyle w:val="tac0"/>
              <w:rPr>
                <w:rFonts w:eastAsia="SimSun"/>
                <w:lang w:val="de-DE" w:eastAsia="zh-CN"/>
              </w:rPr>
            </w:pPr>
            <w:r>
              <w:rPr>
                <w:position w:val="-34"/>
                <w:lang w:eastAsia="zh-CN"/>
              </w:rPr>
              <w:pict w14:anchorId="4A09E9FD">
                <v:shape id="_x0000_i1707" type="#_x0000_t75" style="width:124.75pt;height:31.8pt">
                  <v:imagedata r:id="rId520" o:title=""/>
                </v:shape>
              </w:pict>
            </w:r>
          </w:p>
        </w:tc>
      </w:tr>
      <w:tr w:rsidR="00551280" w:rsidRPr="00466738" w14:paraId="5DE14A02" w14:textId="77777777" w:rsidTr="00747424">
        <w:trPr>
          <w:cantSplit/>
          <w:jc w:val="center"/>
        </w:trPr>
        <w:tc>
          <w:tcPr>
            <w:tcW w:w="490" w:type="pct"/>
            <w:tcMar>
              <w:top w:w="0" w:type="dxa"/>
              <w:left w:w="108" w:type="dxa"/>
              <w:bottom w:w="0" w:type="dxa"/>
              <w:right w:w="108" w:type="dxa"/>
            </w:tcMar>
            <w:vAlign w:val="center"/>
          </w:tcPr>
          <w:p w14:paraId="04621EA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433DC474" w14:textId="77777777"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9626C31" wp14:editId="4FDD9979">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33A6784C" w14:textId="77777777"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03559299" wp14:editId="04E5B0AE">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461D381" w14:textId="77777777" w:rsidR="00551280" w:rsidRPr="00064EEE" w:rsidRDefault="000429A3" w:rsidP="00F34805">
            <w:pPr>
              <w:pStyle w:val="tac0"/>
              <w:rPr>
                <w:lang w:val="en-GB"/>
              </w:rPr>
            </w:pPr>
            <w:r>
              <w:rPr>
                <w:position w:val="-30"/>
                <w:lang w:eastAsia="zh-CN"/>
              </w:rPr>
              <w:pict w14:anchorId="7AB7C66B">
                <v:shape id="_x0000_i1708" type="#_x0000_t75" style="width:68.65pt;height:36.85pt">
                  <v:imagedata r:id="rId512" o:title=""/>
                </v:shape>
              </w:pict>
            </w:r>
          </w:p>
        </w:tc>
        <w:tc>
          <w:tcPr>
            <w:tcW w:w="1202" w:type="pct"/>
            <w:vAlign w:val="center"/>
          </w:tcPr>
          <w:p w14:paraId="07FBB1D1" w14:textId="77777777" w:rsidR="00551280" w:rsidRDefault="000429A3" w:rsidP="00F34805">
            <w:pPr>
              <w:pStyle w:val="tac0"/>
              <w:rPr>
                <w:rFonts w:eastAsia="SimSun"/>
                <w:lang w:val="de-DE" w:eastAsia="zh-CN"/>
              </w:rPr>
            </w:pPr>
            <w:r>
              <w:rPr>
                <w:position w:val="-30"/>
                <w:lang w:eastAsia="zh-CN"/>
              </w:rPr>
              <w:pict w14:anchorId="7743F473">
                <v:shape id="_x0000_i1709" type="#_x0000_t75" style="width:68.65pt;height:36.85pt">
                  <v:imagedata r:id="rId512" o:title=""/>
                </v:shape>
              </w:pict>
            </w:r>
          </w:p>
        </w:tc>
      </w:tr>
      <w:tr w:rsidR="00551280" w:rsidRPr="00466738" w14:paraId="7436BE81" w14:textId="77777777" w:rsidTr="00747424">
        <w:trPr>
          <w:cantSplit/>
          <w:jc w:val="center"/>
        </w:trPr>
        <w:tc>
          <w:tcPr>
            <w:tcW w:w="490" w:type="pct"/>
            <w:tcMar>
              <w:top w:w="0" w:type="dxa"/>
              <w:left w:w="108" w:type="dxa"/>
              <w:bottom w:w="0" w:type="dxa"/>
              <w:right w:w="108" w:type="dxa"/>
            </w:tcMar>
            <w:vAlign w:val="center"/>
          </w:tcPr>
          <w:p w14:paraId="26E11993"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249EF6FE" w14:textId="77777777" w:rsidR="00551280" w:rsidRPr="00D05D5A" w:rsidRDefault="000429A3" w:rsidP="00F34805">
            <w:pPr>
              <w:pStyle w:val="tac0"/>
              <w:rPr>
                <w:position w:val="-6"/>
                <w:lang w:eastAsia="zh-CN"/>
              </w:rPr>
            </w:pPr>
            <w:r>
              <w:rPr>
                <w:noProof/>
                <w:position w:val="-12"/>
                <w:lang w:eastAsia="zh-CN"/>
              </w:rPr>
              <w:pict w14:anchorId="0505CA1B">
                <v:shape id="_x0000_i1710" type="#_x0000_t75" style="width:51.05pt;height:18.4pt">
                  <v:imagedata r:id="rId491" o:title=""/>
                </v:shape>
              </w:pict>
            </w:r>
          </w:p>
        </w:tc>
        <w:tc>
          <w:tcPr>
            <w:tcW w:w="837" w:type="pct"/>
            <w:vAlign w:val="center"/>
          </w:tcPr>
          <w:p w14:paraId="017638E8" w14:textId="77777777" w:rsidR="00551280" w:rsidRPr="00D05D5A" w:rsidRDefault="000429A3" w:rsidP="00F34805">
            <w:pPr>
              <w:pStyle w:val="tac0"/>
              <w:rPr>
                <w:position w:val="-6"/>
                <w:lang w:eastAsia="zh-CN"/>
              </w:rPr>
            </w:pPr>
            <w:r>
              <w:rPr>
                <w:noProof/>
                <w:position w:val="-12"/>
                <w:lang w:eastAsia="zh-CN"/>
              </w:rPr>
              <w:pict w14:anchorId="4A2717B1">
                <v:shape id="_x0000_i1711" type="#_x0000_t75" style="width:51.05pt;height:18.4pt">
                  <v:imagedata r:id="rId491" o:title=""/>
                </v:shape>
              </w:pict>
            </w:r>
          </w:p>
        </w:tc>
        <w:tc>
          <w:tcPr>
            <w:tcW w:w="1534" w:type="pct"/>
            <w:tcMar>
              <w:top w:w="0" w:type="dxa"/>
              <w:left w:w="108" w:type="dxa"/>
              <w:bottom w:w="0" w:type="dxa"/>
              <w:right w:w="108" w:type="dxa"/>
            </w:tcMar>
            <w:vAlign w:val="center"/>
          </w:tcPr>
          <w:p w14:paraId="2F71CC7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3BBD9CD7"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8D547B1" w14:textId="77777777" w:rsidTr="00747424">
        <w:trPr>
          <w:cantSplit/>
          <w:jc w:val="center"/>
        </w:trPr>
        <w:tc>
          <w:tcPr>
            <w:tcW w:w="490" w:type="pct"/>
            <w:tcMar>
              <w:top w:w="0" w:type="dxa"/>
              <w:left w:w="108" w:type="dxa"/>
              <w:bottom w:w="0" w:type="dxa"/>
              <w:right w:w="108" w:type="dxa"/>
            </w:tcMar>
            <w:vAlign w:val="center"/>
          </w:tcPr>
          <w:p w14:paraId="73374DA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2BAAE400" w14:textId="77777777" w:rsidR="00551280" w:rsidRPr="00D05D5A" w:rsidRDefault="000429A3" w:rsidP="00F34805">
            <w:pPr>
              <w:pStyle w:val="tac0"/>
              <w:rPr>
                <w:position w:val="-6"/>
                <w:lang w:eastAsia="zh-CN"/>
              </w:rPr>
            </w:pPr>
            <w:r>
              <w:rPr>
                <w:noProof/>
                <w:position w:val="-12"/>
                <w:lang w:eastAsia="zh-CN"/>
              </w:rPr>
              <w:pict w14:anchorId="58C4CFBE">
                <v:shape id="_x0000_i1712" type="#_x0000_t75" style="width:52.75pt;height:18.4pt">
                  <v:imagedata r:id="rId517" o:title=""/>
                </v:shape>
              </w:pict>
            </w:r>
          </w:p>
        </w:tc>
        <w:tc>
          <w:tcPr>
            <w:tcW w:w="837" w:type="pct"/>
            <w:vAlign w:val="center"/>
          </w:tcPr>
          <w:p w14:paraId="55F98FDE" w14:textId="77777777" w:rsidR="00551280" w:rsidRPr="00D05D5A" w:rsidRDefault="000429A3" w:rsidP="00F34805">
            <w:pPr>
              <w:pStyle w:val="tac0"/>
              <w:rPr>
                <w:position w:val="-6"/>
                <w:lang w:eastAsia="zh-CN"/>
              </w:rPr>
            </w:pPr>
            <w:r>
              <w:rPr>
                <w:noProof/>
                <w:position w:val="-12"/>
                <w:lang w:eastAsia="zh-CN"/>
              </w:rPr>
              <w:pict w14:anchorId="1162A230">
                <v:shape id="_x0000_i1713" type="#_x0000_t75" style="width:52.75pt;height:18.4pt">
                  <v:imagedata r:id="rId517" o:title=""/>
                </v:shape>
              </w:pict>
            </w:r>
          </w:p>
        </w:tc>
        <w:tc>
          <w:tcPr>
            <w:tcW w:w="1534" w:type="pct"/>
            <w:tcMar>
              <w:top w:w="0" w:type="dxa"/>
              <w:left w:w="108" w:type="dxa"/>
              <w:bottom w:w="0" w:type="dxa"/>
              <w:right w:w="108" w:type="dxa"/>
            </w:tcMar>
            <w:vAlign w:val="center"/>
          </w:tcPr>
          <w:p w14:paraId="62111682"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499516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793CA63" w14:textId="77777777" w:rsidTr="00747424">
        <w:trPr>
          <w:cantSplit/>
          <w:jc w:val="center"/>
        </w:trPr>
        <w:tc>
          <w:tcPr>
            <w:tcW w:w="490" w:type="pct"/>
            <w:tcMar>
              <w:top w:w="0" w:type="dxa"/>
              <w:left w:w="108" w:type="dxa"/>
              <w:bottom w:w="0" w:type="dxa"/>
              <w:right w:w="108" w:type="dxa"/>
            </w:tcMar>
            <w:vAlign w:val="center"/>
          </w:tcPr>
          <w:p w14:paraId="392C38A1"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70853E78"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42BA7476"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061297E1"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12595162"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2906E56" w14:textId="77777777" w:rsidTr="00747424">
        <w:trPr>
          <w:cantSplit/>
          <w:jc w:val="center"/>
        </w:trPr>
        <w:tc>
          <w:tcPr>
            <w:tcW w:w="490" w:type="pct"/>
            <w:tcMar>
              <w:top w:w="0" w:type="dxa"/>
              <w:left w:w="108" w:type="dxa"/>
              <w:bottom w:w="0" w:type="dxa"/>
              <w:right w:w="108" w:type="dxa"/>
            </w:tcMar>
            <w:vAlign w:val="center"/>
          </w:tcPr>
          <w:p w14:paraId="4BC7EAC4"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F8640E3" w14:textId="77777777" w:rsidR="00551280" w:rsidRPr="00064EEE" w:rsidRDefault="000429A3" w:rsidP="00F34805">
            <w:pPr>
              <w:pStyle w:val="tac0"/>
              <w:rPr>
                <w:lang w:val="en-GB"/>
              </w:rPr>
            </w:pPr>
            <w:r>
              <w:rPr>
                <w:position w:val="-6"/>
                <w:lang w:val="en-GB"/>
              </w:rPr>
              <w:pict w14:anchorId="0FF4D013">
                <v:shape id="_x0000_i1714" type="#_x0000_t75" style="width:19.25pt;height:13.4pt">
                  <v:imagedata r:id="rId518" o:title=""/>
                </v:shape>
              </w:pict>
            </w:r>
          </w:p>
        </w:tc>
        <w:tc>
          <w:tcPr>
            <w:tcW w:w="837" w:type="pct"/>
            <w:vAlign w:val="center"/>
          </w:tcPr>
          <w:p w14:paraId="6C741C94" w14:textId="77777777" w:rsidR="00551280" w:rsidRDefault="000429A3" w:rsidP="00F34805">
            <w:pPr>
              <w:pStyle w:val="tac0"/>
              <w:rPr>
                <w:rFonts w:eastAsia="SimSun"/>
                <w:lang w:val="de-DE" w:eastAsia="zh-CN"/>
              </w:rPr>
            </w:pPr>
            <w:r>
              <w:rPr>
                <w:position w:val="-6"/>
                <w:lang w:val="en-GB"/>
              </w:rPr>
              <w:pict w14:anchorId="3DDF2B11">
                <v:shape id="_x0000_i1715" type="#_x0000_t75" style="width:25.1pt;height:13.4pt">
                  <v:imagedata r:id="rId519" o:title=""/>
                </v:shape>
              </w:pict>
            </w:r>
          </w:p>
        </w:tc>
        <w:tc>
          <w:tcPr>
            <w:tcW w:w="1534" w:type="pct"/>
            <w:tcMar>
              <w:top w:w="0" w:type="dxa"/>
              <w:left w:w="108" w:type="dxa"/>
              <w:bottom w:w="0" w:type="dxa"/>
              <w:right w:w="108" w:type="dxa"/>
            </w:tcMar>
            <w:vAlign w:val="center"/>
          </w:tcPr>
          <w:p w14:paraId="3D794AFC" w14:textId="77777777" w:rsidR="00551280" w:rsidRPr="00064EEE" w:rsidRDefault="000429A3" w:rsidP="00F34805">
            <w:pPr>
              <w:pStyle w:val="tac0"/>
              <w:rPr>
                <w:lang w:val="en-GB"/>
              </w:rPr>
            </w:pPr>
            <w:r>
              <w:rPr>
                <w:rFonts w:eastAsia="SimSun"/>
                <w:position w:val="-6"/>
                <w:lang w:val="de-DE" w:eastAsia="zh-CN"/>
              </w:rPr>
              <w:pict w14:anchorId="3583ED90">
                <v:shape id="_x0000_i1716" type="#_x0000_t75" style="width:16.75pt;height:12.55pt">
                  <v:imagedata r:id="rId514" o:title=""/>
                </v:shape>
              </w:pict>
            </w:r>
          </w:p>
        </w:tc>
        <w:tc>
          <w:tcPr>
            <w:tcW w:w="1202" w:type="pct"/>
            <w:vAlign w:val="center"/>
          </w:tcPr>
          <w:p w14:paraId="713E6AB4" w14:textId="77777777" w:rsidR="00551280" w:rsidRPr="00DE0ACB" w:rsidRDefault="000429A3" w:rsidP="00F34805">
            <w:pPr>
              <w:pStyle w:val="tac0"/>
              <w:rPr>
                <w:rFonts w:eastAsia="SimSun"/>
                <w:lang w:val="de-DE" w:eastAsia="zh-CN"/>
              </w:rPr>
            </w:pPr>
            <w:r>
              <w:rPr>
                <w:rFonts w:eastAsia="SimSun"/>
                <w:position w:val="-6"/>
                <w:lang w:val="de-DE" w:eastAsia="zh-CN"/>
              </w:rPr>
              <w:pict w14:anchorId="213D849B">
                <v:shape id="_x0000_i1717" type="#_x0000_t75" style="width:16.75pt;height:12.55pt">
                  <v:imagedata r:id="rId515" o:title=""/>
                </v:shape>
              </w:pict>
            </w:r>
          </w:p>
        </w:tc>
      </w:tr>
      <w:tr w:rsidR="00551280" w:rsidRPr="00466738" w14:paraId="569FDC8A"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79E57EEE" w14:textId="77777777"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14:paraId="74435850" w14:textId="77777777" w:rsidR="00551280" w:rsidRPr="00064EEE" w:rsidRDefault="00551280" w:rsidP="00F34805">
            <w:pPr>
              <w:pStyle w:val="tah0"/>
              <w:rPr>
                <w:lang w:val="en-GB"/>
              </w:rPr>
            </w:pPr>
            <w:r w:rsidRPr="00064EEE">
              <w:rPr>
                <w:lang w:val="en-GB"/>
              </w:rPr>
              <w:t>Bit width</w:t>
            </w:r>
          </w:p>
        </w:tc>
      </w:tr>
      <w:tr w:rsidR="00551280" w:rsidRPr="00466738" w14:paraId="54B3CBD2" w14:textId="77777777" w:rsidTr="00747424">
        <w:trPr>
          <w:cantSplit/>
          <w:jc w:val="center"/>
        </w:trPr>
        <w:tc>
          <w:tcPr>
            <w:tcW w:w="490" w:type="pct"/>
            <w:vMerge/>
            <w:shd w:val="clear" w:color="auto" w:fill="E0E0E0"/>
            <w:vAlign w:val="center"/>
          </w:tcPr>
          <w:p w14:paraId="4DDC6E20"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1C79B338" w14:textId="77777777"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14:paraId="03DD2CE9"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14:paraId="571097A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2968D34"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63533A97" w14:textId="77777777" w:rsidTr="00747424">
        <w:trPr>
          <w:cantSplit/>
          <w:jc w:val="center"/>
        </w:trPr>
        <w:tc>
          <w:tcPr>
            <w:tcW w:w="490" w:type="pct"/>
            <w:tcMar>
              <w:top w:w="0" w:type="dxa"/>
              <w:left w:w="108" w:type="dxa"/>
              <w:bottom w:w="0" w:type="dxa"/>
              <w:right w:w="108" w:type="dxa"/>
            </w:tcMar>
            <w:vAlign w:val="center"/>
          </w:tcPr>
          <w:p w14:paraId="109F1F84"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4388D7D4" w14:textId="77777777" w:rsidR="00551280" w:rsidRPr="00064EEE" w:rsidRDefault="00551280" w:rsidP="00F34805">
            <w:pPr>
              <w:pStyle w:val="tac0"/>
              <w:rPr>
                <w:lang w:val="de-DE"/>
              </w:rPr>
            </w:pPr>
            <w:r w:rsidRPr="00064EEE">
              <w:rPr>
                <w:lang w:val="de-DE"/>
              </w:rPr>
              <w:t>4</w:t>
            </w:r>
          </w:p>
        </w:tc>
        <w:tc>
          <w:tcPr>
            <w:tcW w:w="837" w:type="pct"/>
            <w:vAlign w:val="center"/>
          </w:tcPr>
          <w:p w14:paraId="73CCC7CA"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219802E" w14:textId="77777777" w:rsidR="00551280" w:rsidRPr="00064EEE" w:rsidRDefault="00551280" w:rsidP="00F34805">
            <w:pPr>
              <w:pStyle w:val="tac0"/>
              <w:rPr>
                <w:lang w:val="de-DE"/>
              </w:rPr>
            </w:pPr>
            <w:r w:rsidRPr="00064EEE">
              <w:rPr>
                <w:lang w:val="de-DE"/>
              </w:rPr>
              <w:t>4</w:t>
            </w:r>
          </w:p>
        </w:tc>
        <w:tc>
          <w:tcPr>
            <w:tcW w:w="1202" w:type="pct"/>
            <w:vAlign w:val="center"/>
          </w:tcPr>
          <w:p w14:paraId="7757187C" w14:textId="77777777" w:rsidR="00551280" w:rsidRDefault="00551280" w:rsidP="00F34805">
            <w:pPr>
              <w:pStyle w:val="tac0"/>
              <w:rPr>
                <w:rFonts w:eastAsia="SimSun"/>
                <w:lang w:val="de-DE" w:eastAsia="zh-CN"/>
              </w:rPr>
            </w:pPr>
            <w:r w:rsidRPr="00064EEE">
              <w:rPr>
                <w:lang w:val="de-DE"/>
              </w:rPr>
              <w:t>4</w:t>
            </w:r>
          </w:p>
        </w:tc>
      </w:tr>
      <w:tr w:rsidR="00551280" w:rsidRPr="00466738" w14:paraId="77DD9CBC" w14:textId="77777777" w:rsidTr="00747424">
        <w:trPr>
          <w:cantSplit/>
          <w:jc w:val="center"/>
        </w:trPr>
        <w:tc>
          <w:tcPr>
            <w:tcW w:w="490" w:type="pct"/>
            <w:tcMar>
              <w:top w:w="0" w:type="dxa"/>
              <w:left w:w="108" w:type="dxa"/>
              <w:bottom w:w="0" w:type="dxa"/>
              <w:right w:w="108" w:type="dxa"/>
            </w:tcMar>
            <w:vAlign w:val="center"/>
          </w:tcPr>
          <w:p w14:paraId="0AFBA247"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728D3516" w14:textId="77777777"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14:paraId="2E3A8F25" w14:textId="77777777"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14:paraId="1792458D" w14:textId="77777777" w:rsidR="00551280" w:rsidRPr="00064EEE" w:rsidRDefault="00551280" w:rsidP="00F34805">
            <w:pPr>
              <w:pStyle w:val="tac0"/>
              <w:rPr>
                <w:lang w:val="en-GB"/>
              </w:rPr>
            </w:pPr>
            <w:r>
              <w:rPr>
                <w:rFonts w:eastAsia="SimSun" w:hint="eastAsia"/>
                <w:lang w:val="en-GB" w:eastAsia="zh-CN"/>
              </w:rPr>
              <w:t>4</w:t>
            </w:r>
          </w:p>
        </w:tc>
        <w:tc>
          <w:tcPr>
            <w:tcW w:w="1202" w:type="pct"/>
            <w:vAlign w:val="center"/>
          </w:tcPr>
          <w:p w14:paraId="6182F428"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67224EFC" w14:textId="77777777" w:rsidTr="00747424">
        <w:trPr>
          <w:cantSplit/>
          <w:jc w:val="center"/>
        </w:trPr>
        <w:tc>
          <w:tcPr>
            <w:tcW w:w="490" w:type="pct"/>
            <w:tcMar>
              <w:top w:w="0" w:type="dxa"/>
              <w:left w:w="108" w:type="dxa"/>
              <w:bottom w:w="0" w:type="dxa"/>
              <w:right w:w="108" w:type="dxa"/>
            </w:tcMar>
            <w:vAlign w:val="center"/>
          </w:tcPr>
          <w:p w14:paraId="0BD2E251"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14:paraId="34410762" w14:textId="77777777" w:rsidR="00551280" w:rsidRPr="00D14E50" w:rsidRDefault="000429A3" w:rsidP="00F34805">
            <w:pPr>
              <w:pStyle w:val="tac0"/>
              <w:rPr>
                <w:rFonts w:eastAsia="SimSun"/>
                <w:lang w:val="en-GB" w:eastAsia="zh-CN"/>
              </w:rPr>
            </w:pPr>
            <w:r>
              <w:rPr>
                <w:position w:val="-14"/>
                <w:lang w:eastAsia="zh-CN"/>
              </w:rPr>
              <w:pict w14:anchorId="5014F93C">
                <v:shape id="_x0000_i1718" type="#_x0000_t75" style="width:84.55pt;height:19.25pt">
                  <v:imagedata r:id="rId505" o:title=""/>
                </v:shape>
              </w:pict>
            </w:r>
          </w:p>
        </w:tc>
        <w:tc>
          <w:tcPr>
            <w:tcW w:w="837" w:type="pct"/>
            <w:vAlign w:val="center"/>
          </w:tcPr>
          <w:p w14:paraId="3DC4F8CB" w14:textId="77777777" w:rsidR="00551280" w:rsidRDefault="000429A3" w:rsidP="00F34805">
            <w:pPr>
              <w:pStyle w:val="tac0"/>
              <w:rPr>
                <w:rFonts w:eastAsia="SimSun"/>
                <w:lang w:val="de-DE" w:eastAsia="zh-CN"/>
              </w:rPr>
            </w:pPr>
            <w:r>
              <w:rPr>
                <w:position w:val="-14"/>
                <w:lang w:eastAsia="zh-CN"/>
              </w:rPr>
              <w:pict w14:anchorId="4FAA6536">
                <v:shape id="_x0000_i1719" type="#_x0000_t75" style="width:84.55pt;height:19.25pt">
                  <v:imagedata r:id="rId505" o:title=""/>
                </v:shape>
              </w:pict>
            </w:r>
          </w:p>
        </w:tc>
        <w:tc>
          <w:tcPr>
            <w:tcW w:w="1534" w:type="pct"/>
            <w:tcMar>
              <w:top w:w="0" w:type="dxa"/>
              <w:left w:w="108" w:type="dxa"/>
              <w:bottom w:w="0" w:type="dxa"/>
              <w:right w:w="108" w:type="dxa"/>
            </w:tcMar>
            <w:vAlign w:val="center"/>
          </w:tcPr>
          <w:p w14:paraId="48895472" w14:textId="77777777" w:rsidR="00551280" w:rsidRPr="00064EEE" w:rsidRDefault="000429A3" w:rsidP="00F34805">
            <w:pPr>
              <w:pStyle w:val="tac0"/>
              <w:rPr>
                <w:lang w:val="en-GB"/>
              </w:rPr>
            </w:pPr>
            <w:r>
              <w:rPr>
                <w:position w:val="-14"/>
                <w:lang w:eastAsia="zh-CN"/>
              </w:rPr>
              <w:pict w14:anchorId="56F9B077">
                <v:shape id="_x0000_i1720" type="#_x0000_t75" style="width:84.55pt;height:19.25pt">
                  <v:imagedata r:id="rId505" o:title=""/>
                </v:shape>
              </w:pict>
            </w:r>
          </w:p>
        </w:tc>
        <w:tc>
          <w:tcPr>
            <w:tcW w:w="1202" w:type="pct"/>
            <w:vAlign w:val="center"/>
          </w:tcPr>
          <w:p w14:paraId="577964F1" w14:textId="77777777" w:rsidR="00551280" w:rsidRDefault="000429A3" w:rsidP="00F34805">
            <w:pPr>
              <w:pStyle w:val="tac0"/>
              <w:rPr>
                <w:rFonts w:eastAsia="SimSun"/>
                <w:lang w:val="de-DE" w:eastAsia="zh-CN"/>
              </w:rPr>
            </w:pPr>
            <w:r>
              <w:rPr>
                <w:position w:val="-14"/>
                <w:lang w:eastAsia="zh-CN"/>
              </w:rPr>
              <w:pict w14:anchorId="43F3BBFE">
                <v:shape id="_x0000_i1721" type="#_x0000_t75" style="width:84.55pt;height:19.25pt">
                  <v:imagedata r:id="rId505" o:title=""/>
                </v:shape>
              </w:pict>
            </w:r>
          </w:p>
        </w:tc>
      </w:tr>
      <w:tr w:rsidR="00551280" w:rsidRPr="00466738" w14:paraId="0DB824BA" w14:textId="77777777" w:rsidTr="00747424">
        <w:trPr>
          <w:cantSplit/>
          <w:jc w:val="center"/>
        </w:trPr>
        <w:tc>
          <w:tcPr>
            <w:tcW w:w="490" w:type="pct"/>
            <w:tcMar>
              <w:top w:w="0" w:type="dxa"/>
              <w:left w:w="108" w:type="dxa"/>
              <w:bottom w:w="0" w:type="dxa"/>
              <w:right w:w="108" w:type="dxa"/>
            </w:tcMar>
            <w:vAlign w:val="center"/>
          </w:tcPr>
          <w:p w14:paraId="2A3D06CB"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14:paraId="023A6D25" w14:textId="77777777" w:rsidR="00551280" w:rsidRPr="00EE5965" w:rsidRDefault="000429A3" w:rsidP="00F34805">
            <w:pPr>
              <w:pStyle w:val="tac0"/>
              <w:rPr>
                <w:rFonts w:eastAsia="SimSun"/>
                <w:lang w:val="en-GB" w:eastAsia="zh-CN"/>
              </w:rPr>
            </w:pPr>
            <w:r>
              <w:rPr>
                <w:position w:val="-14"/>
                <w:lang w:eastAsia="zh-CN"/>
              </w:rPr>
              <w:pict w14:anchorId="787FD54A">
                <v:shape id="_x0000_i1722" type="#_x0000_t75" style="width:87.05pt;height:19.25pt">
                  <v:imagedata r:id="rId506" o:title=""/>
                </v:shape>
              </w:pict>
            </w:r>
          </w:p>
        </w:tc>
        <w:tc>
          <w:tcPr>
            <w:tcW w:w="837" w:type="pct"/>
            <w:vAlign w:val="center"/>
          </w:tcPr>
          <w:p w14:paraId="1679DE4A" w14:textId="77777777" w:rsidR="00551280" w:rsidRDefault="000429A3" w:rsidP="00F34805">
            <w:pPr>
              <w:pStyle w:val="tac0"/>
              <w:rPr>
                <w:rFonts w:eastAsia="SimSun"/>
                <w:lang w:val="de-DE" w:eastAsia="zh-CN"/>
              </w:rPr>
            </w:pPr>
            <w:r>
              <w:rPr>
                <w:position w:val="-14"/>
                <w:lang w:eastAsia="zh-CN"/>
              </w:rPr>
              <w:pict w14:anchorId="5B2665CD">
                <v:shape id="_x0000_i1723" type="#_x0000_t75" style="width:87.05pt;height:19.25pt">
                  <v:imagedata r:id="rId506" o:title=""/>
                </v:shape>
              </w:pict>
            </w:r>
          </w:p>
        </w:tc>
        <w:tc>
          <w:tcPr>
            <w:tcW w:w="1534" w:type="pct"/>
            <w:tcMar>
              <w:top w:w="0" w:type="dxa"/>
              <w:left w:w="108" w:type="dxa"/>
              <w:bottom w:w="0" w:type="dxa"/>
              <w:right w:w="108" w:type="dxa"/>
            </w:tcMar>
            <w:vAlign w:val="center"/>
          </w:tcPr>
          <w:p w14:paraId="5C51790D" w14:textId="77777777" w:rsidR="00551280" w:rsidRPr="00064EEE" w:rsidRDefault="000429A3" w:rsidP="00F34805">
            <w:pPr>
              <w:pStyle w:val="tac0"/>
              <w:rPr>
                <w:lang w:val="en-GB"/>
              </w:rPr>
            </w:pPr>
            <w:r>
              <w:rPr>
                <w:position w:val="-14"/>
                <w:lang w:eastAsia="zh-CN"/>
              </w:rPr>
              <w:pict w14:anchorId="6B1C554B">
                <v:shape id="_x0000_i1724" type="#_x0000_t75" style="width:87.05pt;height:19.25pt">
                  <v:imagedata r:id="rId506" o:title=""/>
                </v:shape>
              </w:pict>
            </w:r>
          </w:p>
        </w:tc>
        <w:tc>
          <w:tcPr>
            <w:tcW w:w="1202" w:type="pct"/>
            <w:vAlign w:val="center"/>
          </w:tcPr>
          <w:p w14:paraId="3C9DD318" w14:textId="77777777" w:rsidR="00551280" w:rsidRDefault="000429A3" w:rsidP="00F34805">
            <w:pPr>
              <w:pStyle w:val="tac0"/>
              <w:rPr>
                <w:rFonts w:eastAsia="SimSun"/>
                <w:lang w:val="de-DE" w:eastAsia="zh-CN"/>
              </w:rPr>
            </w:pPr>
            <w:r>
              <w:rPr>
                <w:position w:val="-14"/>
                <w:lang w:eastAsia="zh-CN"/>
              </w:rPr>
              <w:pict w14:anchorId="390106B2">
                <v:shape id="_x0000_i1725" type="#_x0000_t75" style="width:87.05pt;height:19.25pt">
                  <v:imagedata r:id="rId506" o:title=""/>
                </v:shape>
              </w:pict>
            </w:r>
          </w:p>
        </w:tc>
      </w:tr>
      <w:tr w:rsidR="00551280" w:rsidRPr="00466738" w14:paraId="7C892EA0" w14:textId="77777777" w:rsidTr="00747424">
        <w:trPr>
          <w:cantSplit/>
          <w:jc w:val="center"/>
        </w:trPr>
        <w:tc>
          <w:tcPr>
            <w:tcW w:w="490" w:type="pct"/>
            <w:tcMar>
              <w:top w:w="0" w:type="dxa"/>
              <w:left w:w="108" w:type="dxa"/>
              <w:bottom w:w="0" w:type="dxa"/>
              <w:right w:w="108" w:type="dxa"/>
            </w:tcMar>
            <w:vAlign w:val="center"/>
          </w:tcPr>
          <w:p w14:paraId="6C65A159"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14:paraId="11EBD2DD"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1F0521C2"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2ECCF2B"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D4673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60A684C" w14:textId="77777777" w:rsidTr="00747424">
        <w:trPr>
          <w:cantSplit/>
          <w:jc w:val="center"/>
        </w:trPr>
        <w:tc>
          <w:tcPr>
            <w:tcW w:w="490" w:type="pct"/>
            <w:tcMar>
              <w:top w:w="0" w:type="dxa"/>
              <w:left w:w="108" w:type="dxa"/>
              <w:bottom w:w="0" w:type="dxa"/>
              <w:right w:w="108" w:type="dxa"/>
            </w:tcMar>
            <w:vAlign w:val="center"/>
          </w:tcPr>
          <w:p w14:paraId="35CEBB6B"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14:paraId="56F8C51F"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0AF1A85"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78991523"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3CCE21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1EA775" w14:textId="77777777" w:rsidTr="00747424">
        <w:trPr>
          <w:cantSplit/>
          <w:jc w:val="center"/>
        </w:trPr>
        <w:tc>
          <w:tcPr>
            <w:tcW w:w="490" w:type="pct"/>
            <w:tcMar>
              <w:top w:w="0" w:type="dxa"/>
              <w:left w:w="108" w:type="dxa"/>
              <w:bottom w:w="0" w:type="dxa"/>
              <w:right w:w="108" w:type="dxa"/>
            </w:tcMar>
            <w:vAlign w:val="center"/>
          </w:tcPr>
          <w:p w14:paraId="584FDA37"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14:paraId="0A734913"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3C71042"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6C769DB"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B349AA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7FAD6DE8" w14:textId="77777777" w:rsidTr="00747424">
        <w:trPr>
          <w:cantSplit/>
          <w:jc w:val="center"/>
        </w:trPr>
        <w:tc>
          <w:tcPr>
            <w:tcW w:w="490" w:type="pct"/>
            <w:tcMar>
              <w:top w:w="0" w:type="dxa"/>
              <w:left w:w="108" w:type="dxa"/>
              <w:bottom w:w="0" w:type="dxa"/>
              <w:right w:w="108" w:type="dxa"/>
            </w:tcMar>
            <w:vAlign w:val="center"/>
          </w:tcPr>
          <w:p w14:paraId="5F0AE75A" w14:textId="77777777"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14:paraId="405A5C36" w14:textId="77777777"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14:paraId="65904866"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6B366784" w14:textId="77777777" w:rsidR="00551280" w:rsidRPr="00064EEE" w:rsidRDefault="00551280" w:rsidP="00F34805">
            <w:pPr>
              <w:pStyle w:val="tac0"/>
              <w:rPr>
                <w:lang w:val="en-GB"/>
              </w:rPr>
            </w:pPr>
            <w:r>
              <w:rPr>
                <w:rFonts w:eastAsia="SimSun" w:hint="eastAsia"/>
                <w:lang w:eastAsia="zh-CN"/>
              </w:rPr>
              <w:t>0</w:t>
            </w:r>
          </w:p>
        </w:tc>
        <w:tc>
          <w:tcPr>
            <w:tcW w:w="1202" w:type="pct"/>
            <w:vAlign w:val="center"/>
          </w:tcPr>
          <w:p w14:paraId="212E1377" w14:textId="77777777" w:rsidR="00551280" w:rsidRDefault="00551280" w:rsidP="00F34805">
            <w:pPr>
              <w:pStyle w:val="tac0"/>
              <w:rPr>
                <w:rFonts w:eastAsia="SimSun"/>
                <w:lang w:val="de-DE" w:eastAsia="zh-CN"/>
              </w:rPr>
            </w:pPr>
            <w:r>
              <w:rPr>
                <w:rFonts w:eastAsia="SimSun" w:hint="eastAsia"/>
                <w:lang w:eastAsia="zh-CN"/>
              </w:rPr>
              <w:t>0</w:t>
            </w:r>
          </w:p>
        </w:tc>
      </w:tr>
    </w:tbl>
    <w:p w14:paraId="3B5E4788" w14:textId="77777777" w:rsidR="0096201F" w:rsidRDefault="0096201F" w:rsidP="00C85571">
      <w:pPr>
        <w:rPr>
          <w:lang w:eastAsia="zh-CN"/>
        </w:rPr>
      </w:pPr>
    </w:p>
    <w:p w14:paraId="2AEAF5C3" w14:textId="77777777"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0DFDA63A" w14:textId="77777777" w:rsidTr="00747424">
        <w:trPr>
          <w:jc w:val="center"/>
        </w:trPr>
        <w:tc>
          <w:tcPr>
            <w:tcW w:w="0" w:type="auto"/>
            <w:vMerge w:val="restart"/>
            <w:shd w:val="clear" w:color="auto" w:fill="E0E0E0"/>
            <w:vAlign w:val="center"/>
          </w:tcPr>
          <w:p w14:paraId="12E30D03" w14:textId="77777777" w:rsidR="0096201F" w:rsidRPr="00255015" w:rsidRDefault="0096201F" w:rsidP="00D4059F">
            <w:pPr>
              <w:pStyle w:val="TAH"/>
            </w:pPr>
            <w:r w:rsidRPr="00255015">
              <w:t>Field</w:t>
            </w:r>
          </w:p>
        </w:tc>
        <w:tc>
          <w:tcPr>
            <w:tcW w:w="0" w:type="auto"/>
            <w:gridSpan w:val="6"/>
            <w:shd w:val="clear" w:color="auto" w:fill="E0E0E0"/>
            <w:vAlign w:val="center"/>
          </w:tcPr>
          <w:p w14:paraId="2B76F765" w14:textId="77777777" w:rsidR="0096201F" w:rsidRPr="00255015" w:rsidRDefault="0096201F" w:rsidP="00D4059F">
            <w:pPr>
              <w:pStyle w:val="TAH"/>
            </w:pPr>
            <w:r w:rsidRPr="00255015">
              <w:t>Bit width</w:t>
            </w:r>
          </w:p>
        </w:tc>
      </w:tr>
      <w:tr w:rsidR="0096201F" w:rsidRPr="00290CB4" w14:paraId="1B2C867E" w14:textId="77777777" w:rsidTr="00747424">
        <w:trPr>
          <w:jc w:val="center"/>
        </w:trPr>
        <w:tc>
          <w:tcPr>
            <w:tcW w:w="0" w:type="auto"/>
            <w:vMerge/>
            <w:shd w:val="clear" w:color="auto" w:fill="E0E0E0"/>
            <w:vAlign w:val="center"/>
          </w:tcPr>
          <w:p w14:paraId="56DEABF4" w14:textId="77777777" w:rsidR="0096201F" w:rsidRPr="00255015" w:rsidRDefault="0096201F" w:rsidP="00D4059F">
            <w:pPr>
              <w:pStyle w:val="TAH"/>
            </w:pPr>
          </w:p>
        </w:tc>
        <w:tc>
          <w:tcPr>
            <w:tcW w:w="0" w:type="auto"/>
            <w:gridSpan w:val="2"/>
            <w:shd w:val="clear" w:color="auto" w:fill="E0E0E0"/>
            <w:vAlign w:val="center"/>
          </w:tcPr>
          <w:p w14:paraId="377781EA"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7EBFB26A" w14:textId="77777777" w:rsidR="0096201F" w:rsidRPr="00255015" w:rsidRDefault="0096201F" w:rsidP="00D4059F">
            <w:pPr>
              <w:pStyle w:val="TAH"/>
              <w:rPr>
                <w:lang w:eastAsia="zh-CN"/>
              </w:rPr>
            </w:pPr>
            <w:bookmarkStart w:id="209" w:name="OLE_LINK92"/>
            <w:bookmarkStart w:id="210" w:name="OLE_LINK93"/>
            <w:r w:rsidRPr="00255015">
              <w:t>4 antenna ports</w:t>
            </w:r>
            <w:bookmarkEnd w:id="209"/>
            <w:bookmarkEnd w:id="210"/>
          </w:p>
        </w:tc>
      </w:tr>
      <w:tr w:rsidR="0096201F" w:rsidRPr="00290CB4" w14:paraId="2AF051AB" w14:textId="77777777" w:rsidTr="00747424">
        <w:trPr>
          <w:jc w:val="center"/>
        </w:trPr>
        <w:tc>
          <w:tcPr>
            <w:tcW w:w="0" w:type="auto"/>
            <w:vMerge/>
            <w:shd w:val="clear" w:color="auto" w:fill="E0E0E0"/>
            <w:vAlign w:val="center"/>
          </w:tcPr>
          <w:p w14:paraId="16305E87" w14:textId="77777777" w:rsidR="0096201F" w:rsidRPr="00255015" w:rsidRDefault="0096201F" w:rsidP="00D4059F">
            <w:pPr>
              <w:pStyle w:val="TAH"/>
            </w:pPr>
          </w:p>
        </w:tc>
        <w:tc>
          <w:tcPr>
            <w:tcW w:w="0" w:type="auto"/>
            <w:shd w:val="clear" w:color="auto" w:fill="E0E0E0"/>
            <w:vAlign w:val="center"/>
          </w:tcPr>
          <w:p w14:paraId="58A710D9" w14:textId="77777777" w:rsidR="0096201F" w:rsidRPr="00255015" w:rsidRDefault="0096201F" w:rsidP="00D4059F">
            <w:pPr>
              <w:pStyle w:val="TAH"/>
            </w:pPr>
            <w:r w:rsidRPr="00255015">
              <w:t>Rank = 1</w:t>
            </w:r>
          </w:p>
        </w:tc>
        <w:tc>
          <w:tcPr>
            <w:tcW w:w="0" w:type="auto"/>
            <w:shd w:val="clear" w:color="auto" w:fill="E0E0E0"/>
            <w:vAlign w:val="center"/>
          </w:tcPr>
          <w:p w14:paraId="1C3E2A54"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7EA95A9"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1D7C3044" w14:textId="77777777" w:rsidR="0096201F" w:rsidRPr="00290CB4" w:rsidRDefault="0096201F" w:rsidP="00D4059F">
            <w:pPr>
              <w:pStyle w:val="TAH"/>
              <w:rPr>
                <w:lang w:val="de-DE"/>
              </w:rPr>
            </w:pPr>
            <w:bookmarkStart w:id="211" w:name="OLE_LINK94"/>
            <w:r>
              <w:rPr>
                <w:lang w:val="de-DE"/>
              </w:rPr>
              <w:t xml:space="preserve">Rank </w:t>
            </w:r>
            <w:r>
              <w:rPr>
                <w:rFonts w:hint="eastAsia"/>
                <w:lang w:val="de-DE" w:eastAsia="zh-CN"/>
              </w:rPr>
              <w:t>=2</w:t>
            </w:r>
            <w:bookmarkEnd w:id="211"/>
          </w:p>
        </w:tc>
        <w:tc>
          <w:tcPr>
            <w:tcW w:w="0" w:type="auto"/>
            <w:shd w:val="clear" w:color="auto" w:fill="E0E0E0"/>
            <w:vAlign w:val="center"/>
          </w:tcPr>
          <w:p w14:paraId="40545933"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EEED1B7"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6AE1C71D" w14:textId="77777777" w:rsidTr="00747424">
        <w:trPr>
          <w:jc w:val="center"/>
        </w:trPr>
        <w:tc>
          <w:tcPr>
            <w:tcW w:w="0" w:type="auto"/>
            <w:vAlign w:val="center"/>
          </w:tcPr>
          <w:p w14:paraId="6079CE15"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E3E7FA" w14:textId="77777777" w:rsidR="0096201F" w:rsidRPr="00290CB4" w:rsidRDefault="0096201F" w:rsidP="00D4059F">
            <w:pPr>
              <w:pStyle w:val="TAC"/>
              <w:rPr>
                <w:lang w:val="de-DE"/>
              </w:rPr>
            </w:pPr>
            <w:r w:rsidRPr="00290CB4">
              <w:rPr>
                <w:lang w:val="de-DE"/>
              </w:rPr>
              <w:t>4</w:t>
            </w:r>
          </w:p>
        </w:tc>
        <w:tc>
          <w:tcPr>
            <w:tcW w:w="0" w:type="auto"/>
            <w:vAlign w:val="center"/>
          </w:tcPr>
          <w:p w14:paraId="31472E53" w14:textId="77777777" w:rsidR="0096201F" w:rsidRPr="00290CB4" w:rsidRDefault="0096201F" w:rsidP="00D4059F">
            <w:pPr>
              <w:pStyle w:val="TAC"/>
              <w:rPr>
                <w:lang w:val="de-DE"/>
              </w:rPr>
            </w:pPr>
            <w:r w:rsidRPr="00290CB4">
              <w:rPr>
                <w:lang w:val="de-DE"/>
              </w:rPr>
              <w:t>4</w:t>
            </w:r>
          </w:p>
        </w:tc>
        <w:tc>
          <w:tcPr>
            <w:tcW w:w="0" w:type="auto"/>
            <w:vAlign w:val="center"/>
          </w:tcPr>
          <w:p w14:paraId="12C8EB17" w14:textId="77777777" w:rsidR="0096201F" w:rsidRPr="00290CB4" w:rsidRDefault="0096201F" w:rsidP="00D4059F">
            <w:pPr>
              <w:pStyle w:val="TAC"/>
              <w:rPr>
                <w:lang w:val="de-DE"/>
              </w:rPr>
            </w:pPr>
            <w:r w:rsidRPr="00290CB4">
              <w:rPr>
                <w:lang w:val="de-DE"/>
              </w:rPr>
              <w:t>4</w:t>
            </w:r>
          </w:p>
        </w:tc>
        <w:tc>
          <w:tcPr>
            <w:tcW w:w="0" w:type="auto"/>
            <w:vAlign w:val="center"/>
          </w:tcPr>
          <w:p w14:paraId="40EF8907" w14:textId="77777777" w:rsidR="0096201F" w:rsidRPr="00290CB4" w:rsidRDefault="0096201F" w:rsidP="00D4059F">
            <w:pPr>
              <w:pStyle w:val="TAC"/>
              <w:rPr>
                <w:lang w:val="de-DE"/>
              </w:rPr>
            </w:pPr>
            <w:r w:rsidRPr="00290CB4">
              <w:rPr>
                <w:lang w:val="de-DE"/>
              </w:rPr>
              <w:t>4</w:t>
            </w:r>
          </w:p>
        </w:tc>
        <w:tc>
          <w:tcPr>
            <w:tcW w:w="0" w:type="auto"/>
            <w:vAlign w:val="center"/>
          </w:tcPr>
          <w:p w14:paraId="4068A9CF"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A4742F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6CFABBDA" w14:textId="77777777" w:rsidTr="00747424">
        <w:trPr>
          <w:jc w:val="center"/>
        </w:trPr>
        <w:tc>
          <w:tcPr>
            <w:tcW w:w="0" w:type="auto"/>
            <w:vAlign w:val="center"/>
          </w:tcPr>
          <w:p w14:paraId="72A09041"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14CAFD09" w14:textId="77777777" w:rsidR="0096201F" w:rsidRPr="00255015" w:rsidRDefault="0096201F" w:rsidP="00D4059F">
            <w:pPr>
              <w:pStyle w:val="TAC"/>
            </w:pPr>
            <w:r w:rsidRPr="00255015">
              <w:t>0</w:t>
            </w:r>
          </w:p>
        </w:tc>
        <w:tc>
          <w:tcPr>
            <w:tcW w:w="0" w:type="auto"/>
            <w:vAlign w:val="center"/>
          </w:tcPr>
          <w:p w14:paraId="4A59F9A4" w14:textId="77777777" w:rsidR="0096201F" w:rsidRPr="00255015" w:rsidRDefault="0096201F" w:rsidP="00D4059F">
            <w:pPr>
              <w:pStyle w:val="TAC"/>
            </w:pPr>
            <w:r w:rsidRPr="00255015">
              <w:t>4</w:t>
            </w:r>
          </w:p>
        </w:tc>
        <w:tc>
          <w:tcPr>
            <w:tcW w:w="0" w:type="auto"/>
            <w:vAlign w:val="center"/>
          </w:tcPr>
          <w:p w14:paraId="78CAEB55" w14:textId="77777777" w:rsidR="0096201F" w:rsidRPr="00255015" w:rsidRDefault="0096201F" w:rsidP="00D4059F">
            <w:pPr>
              <w:pStyle w:val="TAC"/>
            </w:pPr>
            <w:r w:rsidRPr="00255015">
              <w:t>0</w:t>
            </w:r>
          </w:p>
        </w:tc>
        <w:tc>
          <w:tcPr>
            <w:tcW w:w="0" w:type="auto"/>
            <w:vAlign w:val="center"/>
          </w:tcPr>
          <w:p w14:paraId="1BB30528" w14:textId="77777777" w:rsidR="0096201F" w:rsidRPr="00255015" w:rsidRDefault="0096201F" w:rsidP="00D4059F">
            <w:pPr>
              <w:pStyle w:val="TAC"/>
            </w:pPr>
            <w:r w:rsidRPr="00255015">
              <w:t>4</w:t>
            </w:r>
          </w:p>
        </w:tc>
        <w:tc>
          <w:tcPr>
            <w:tcW w:w="0" w:type="auto"/>
            <w:vAlign w:val="center"/>
          </w:tcPr>
          <w:p w14:paraId="3DD98AF3"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5DB467B0"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04A2AA03" w14:textId="77777777" w:rsidTr="00747424">
        <w:trPr>
          <w:jc w:val="center"/>
        </w:trPr>
        <w:tc>
          <w:tcPr>
            <w:tcW w:w="0" w:type="auto"/>
            <w:vAlign w:val="center"/>
          </w:tcPr>
          <w:p w14:paraId="6A059021" w14:textId="77777777" w:rsidR="0096201F" w:rsidRPr="00255015" w:rsidRDefault="0096201F" w:rsidP="00D4059F">
            <w:pPr>
              <w:pStyle w:val="TAC"/>
            </w:pPr>
            <w:r w:rsidRPr="00255015">
              <w:t>Precoding matrix indicator</w:t>
            </w:r>
          </w:p>
        </w:tc>
        <w:tc>
          <w:tcPr>
            <w:tcW w:w="0" w:type="auto"/>
            <w:vAlign w:val="center"/>
          </w:tcPr>
          <w:p w14:paraId="72773E97" w14:textId="77777777" w:rsidR="0096201F" w:rsidRPr="00255015" w:rsidRDefault="00535058" w:rsidP="00D4059F">
            <w:pPr>
              <w:pStyle w:val="TAC"/>
            </w:pPr>
            <w:r w:rsidRPr="00D81EC5">
              <w:rPr>
                <w:noProof/>
                <w:position w:val="-6"/>
                <w:lang w:eastAsia="en-GB"/>
              </w:rPr>
              <w:drawing>
                <wp:inline distT="0" distB="0" distL="0" distR="0" wp14:anchorId="776ABC98" wp14:editId="54D1FC91">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63A929AE" w14:textId="77777777" w:rsidR="0096201F" w:rsidRPr="00255015" w:rsidRDefault="00535058" w:rsidP="00D4059F">
            <w:pPr>
              <w:pStyle w:val="TAC"/>
            </w:pPr>
            <w:r w:rsidRPr="00D81EC5">
              <w:rPr>
                <w:noProof/>
                <w:position w:val="-6"/>
                <w:lang w:eastAsia="en-GB"/>
              </w:rPr>
              <w:drawing>
                <wp:inline distT="0" distB="0" distL="0" distR="0" wp14:anchorId="16D32F81" wp14:editId="3ED21FC3">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6BB0D7BE" w14:textId="77777777" w:rsidR="0096201F" w:rsidRPr="00255015" w:rsidRDefault="00535058" w:rsidP="00D4059F">
            <w:pPr>
              <w:pStyle w:val="TAC"/>
            </w:pPr>
            <w:r w:rsidRPr="00D81EC5">
              <w:rPr>
                <w:noProof/>
                <w:position w:val="-6"/>
                <w:lang w:eastAsia="en-GB"/>
              </w:rPr>
              <w:drawing>
                <wp:inline distT="0" distB="0" distL="0" distR="0" wp14:anchorId="1E1942A6" wp14:editId="4A1EA6BB">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7A518490" w14:textId="77777777" w:rsidR="0096201F" w:rsidRPr="00255015" w:rsidRDefault="00535058" w:rsidP="00D4059F">
            <w:pPr>
              <w:pStyle w:val="TAC"/>
            </w:pPr>
            <w:r w:rsidRPr="00D81EC5">
              <w:rPr>
                <w:noProof/>
                <w:position w:val="-6"/>
                <w:lang w:eastAsia="en-GB"/>
              </w:rPr>
              <w:drawing>
                <wp:inline distT="0" distB="0" distL="0" distR="0" wp14:anchorId="14EF3844" wp14:editId="384E447F">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245781EC" w14:textId="77777777" w:rsidR="0096201F" w:rsidRPr="00255015" w:rsidRDefault="00535058" w:rsidP="00D4059F">
            <w:pPr>
              <w:pStyle w:val="TAC"/>
            </w:pPr>
            <w:r w:rsidRPr="00D81EC5">
              <w:rPr>
                <w:noProof/>
                <w:position w:val="-6"/>
                <w:lang w:eastAsia="en-GB"/>
              </w:rPr>
              <w:drawing>
                <wp:inline distT="0" distB="0" distL="0" distR="0" wp14:anchorId="2DA69407" wp14:editId="6A89ACDA">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4C200D15" w14:textId="77777777" w:rsidR="0096201F" w:rsidRPr="00255015" w:rsidRDefault="00535058" w:rsidP="00D4059F">
            <w:pPr>
              <w:pStyle w:val="TAC"/>
            </w:pPr>
            <w:r w:rsidRPr="00D81EC5">
              <w:rPr>
                <w:noProof/>
                <w:position w:val="-6"/>
                <w:lang w:eastAsia="en-GB"/>
              </w:rPr>
              <w:drawing>
                <wp:inline distT="0" distB="0" distL="0" distR="0" wp14:anchorId="3EB91F02" wp14:editId="5EE75436">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3BD81ED0" w14:textId="77777777" w:rsidTr="00747424">
        <w:trPr>
          <w:jc w:val="center"/>
        </w:trPr>
        <w:tc>
          <w:tcPr>
            <w:tcW w:w="0" w:type="auto"/>
            <w:vMerge w:val="restart"/>
            <w:shd w:val="clear" w:color="auto" w:fill="E0E0E0"/>
            <w:vAlign w:val="center"/>
          </w:tcPr>
          <w:p w14:paraId="6F60DE39" w14:textId="77777777" w:rsidR="0096201F" w:rsidRPr="00255015" w:rsidRDefault="0096201F" w:rsidP="00D4059F">
            <w:pPr>
              <w:pStyle w:val="TAH"/>
            </w:pPr>
            <w:r w:rsidRPr="00255015">
              <w:t>Field</w:t>
            </w:r>
          </w:p>
        </w:tc>
        <w:tc>
          <w:tcPr>
            <w:tcW w:w="0" w:type="auto"/>
            <w:gridSpan w:val="6"/>
            <w:shd w:val="clear" w:color="auto" w:fill="E0E0E0"/>
            <w:vAlign w:val="center"/>
          </w:tcPr>
          <w:p w14:paraId="723A2631" w14:textId="77777777" w:rsidR="0096201F" w:rsidRPr="00255015" w:rsidRDefault="0096201F" w:rsidP="00D4059F">
            <w:pPr>
              <w:pStyle w:val="TAH"/>
            </w:pPr>
            <w:r w:rsidRPr="00255015">
              <w:t>Bit width</w:t>
            </w:r>
          </w:p>
        </w:tc>
      </w:tr>
      <w:tr w:rsidR="0096201F" w:rsidRPr="00290CB4" w14:paraId="6F921831" w14:textId="77777777" w:rsidTr="00747424">
        <w:trPr>
          <w:jc w:val="center"/>
        </w:trPr>
        <w:tc>
          <w:tcPr>
            <w:tcW w:w="0" w:type="auto"/>
            <w:vMerge/>
            <w:shd w:val="clear" w:color="auto" w:fill="E0E0E0"/>
            <w:vAlign w:val="center"/>
          </w:tcPr>
          <w:p w14:paraId="6D22D286" w14:textId="77777777" w:rsidR="0096201F" w:rsidRPr="00255015" w:rsidRDefault="0096201F" w:rsidP="00D4059F">
            <w:pPr>
              <w:pStyle w:val="TAH"/>
            </w:pPr>
          </w:p>
        </w:tc>
        <w:tc>
          <w:tcPr>
            <w:tcW w:w="0" w:type="auto"/>
            <w:gridSpan w:val="6"/>
            <w:shd w:val="clear" w:color="auto" w:fill="E0E0E0"/>
            <w:vAlign w:val="center"/>
          </w:tcPr>
          <w:p w14:paraId="6BF34B06"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262A9D0B" w14:textId="77777777" w:rsidTr="00747424">
        <w:trPr>
          <w:jc w:val="center"/>
        </w:trPr>
        <w:tc>
          <w:tcPr>
            <w:tcW w:w="0" w:type="auto"/>
            <w:vMerge/>
            <w:shd w:val="clear" w:color="auto" w:fill="E0E0E0"/>
            <w:vAlign w:val="center"/>
          </w:tcPr>
          <w:p w14:paraId="52B7091C" w14:textId="77777777" w:rsidR="0096201F" w:rsidRPr="00255015" w:rsidRDefault="0096201F" w:rsidP="00D4059F">
            <w:pPr>
              <w:pStyle w:val="TAH"/>
            </w:pPr>
          </w:p>
        </w:tc>
        <w:tc>
          <w:tcPr>
            <w:tcW w:w="0" w:type="auto"/>
            <w:shd w:val="clear" w:color="auto" w:fill="E0E0E0"/>
            <w:vAlign w:val="center"/>
          </w:tcPr>
          <w:p w14:paraId="52E55402" w14:textId="77777777" w:rsidR="0096201F" w:rsidRPr="00255015" w:rsidRDefault="0096201F" w:rsidP="00D4059F">
            <w:pPr>
              <w:pStyle w:val="TAH"/>
            </w:pPr>
            <w:r w:rsidRPr="00255015">
              <w:t>Rank = 1</w:t>
            </w:r>
          </w:p>
        </w:tc>
        <w:tc>
          <w:tcPr>
            <w:tcW w:w="0" w:type="auto"/>
            <w:shd w:val="clear" w:color="auto" w:fill="E0E0E0"/>
            <w:vAlign w:val="center"/>
          </w:tcPr>
          <w:p w14:paraId="42D4AC9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73EDEADA"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0957B0C6"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04254D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506780E0" w14:textId="77777777" w:rsidTr="00747424">
        <w:trPr>
          <w:jc w:val="center"/>
        </w:trPr>
        <w:tc>
          <w:tcPr>
            <w:tcW w:w="0" w:type="auto"/>
            <w:vAlign w:val="center"/>
          </w:tcPr>
          <w:p w14:paraId="4BD767B7"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21B2C494" w14:textId="77777777" w:rsidR="0096201F" w:rsidRPr="00290CB4" w:rsidRDefault="0096201F" w:rsidP="00D4059F">
            <w:pPr>
              <w:pStyle w:val="TAC"/>
              <w:rPr>
                <w:lang w:val="de-DE"/>
              </w:rPr>
            </w:pPr>
            <w:r w:rsidRPr="00290CB4">
              <w:rPr>
                <w:lang w:val="de-DE"/>
              </w:rPr>
              <w:t>4</w:t>
            </w:r>
          </w:p>
        </w:tc>
        <w:tc>
          <w:tcPr>
            <w:tcW w:w="0" w:type="auto"/>
            <w:vAlign w:val="center"/>
          </w:tcPr>
          <w:p w14:paraId="622C2739" w14:textId="77777777" w:rsidR="0096201F" w:rsidRPr="00290CB4" w:rsidRDefault="0096201F" w:rsidP="00D4059F">
            <w:pPr>
              <w:pStyle w:val="TAC"/>
              <w:rPr>
                <w:lang w:val="de-DE"/>
              </w:rPr>
            </w:pPr>
            <w:r w:rsidRPr="00290CB4">
              <w:rPr>
                <w:lang w:val="de-DE"/>
              </w:rPr>
              <w:t>4</w:t>
            </w:r>
          </w:p>
        </w:tc>
        <w:tc>
          <w:tcPr>
            <w:tcW w:w="0" w:type="auto"/>
            <w:vAlign w:val="center"/>
          </w:tcPr>
          <w:p w14:paraId="52E99E28" w14:textId="77777777" w:rsidR="0096201F" w:rsidRPr="00290CB4" w:rsidRDefault="0096201F" w:rsidP="00D4059F">
            <w:pPr>
              <w:pStyle w:val="TAC"/>
              <w:rPr>
                <w:lang w:val="de-DE"/>
              </w:rPr>
            </w:pPr>
            <w:r w:rsidRPr="00290CB4">
              <w:rPr>
                <w:lang w:val="de-DE"/>
              </w:rPr>
              <w:t>4</w:t>
            </w:r>
          </w:p>
        </w:tc>
        <w:tc>
          <w:tcPr>
            <w:tcW w:w="0" w:type="auto"/>
            <w:vAlign w:val="center"/>
          </w:tcPr>
          <w:p w14:paraId="67654650"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3347467A"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B344559" w14:textId="77777777" w:rsidTr="00747424">
        <w:trPr>
          <w:jc w:val="center"/>
        </w:trPr>
        <w:tc>
          <w:tcPr>
            <w:tcW w:w="0" w:type="auto"/>
            <w:vAlign w:val="center"/>
          </w:tcPr>
          <w:p w14:paraId="2DC7E0F3"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680DA05E" w14:textId="77777777" w:rsidR="0096201F" w:rsidRPr="00255015" w:rsidRDefault="0096201F" w:rsidP="00D4059F">
            <w:pPr>
              <w:pStyle w:val="TAC"/>
            </w:pPr>
            <w:r w:rsidRPr="00255015">
              <w:t>0</w:t>
            </w:r>
          </w:p>
        </w:tc>
        <w:tc>
          <w:tcPr>
            <w:tcW w:w="0" w:type="auto"/>
            <w:vAlign w:val="center"/>
          </w:tcPr>
          <w:p w14:paraId="6DCE2B09" w14:textId="77777777" w:rsidR="0096201F" w:rsidRPr="00255015" w:rsidRDefault="0096201F" w:rsidP="00D4059F">
            <w:pPr>
              <w:pStyle w:val="TAC"/>
            </w:pPr>
            <w:r w:rsidRPr="00255015">
              <w:t>4</w:t>
            </w:r>
          </w:p>
        </w:tc>
        <w:tc>
          <w:tcPr>
            <w:tcW w:w="0" w:type="auto"/>
            <w:vAlign w:val="center"/>
          </w:tcPr>
          <w:p w14:paraId="1955DFE6" w14:textId="77777777" w:rsidR="0096201F" w:rsidRPr="00255015" w:rsidRDefault="0096201F" w:rsidP="00D4059F">
            <w:pPr>
              <w:pStyle w:val="TAC"/>
            </w:pPr>
            <w:r w:rsidRPr="00255015">
              <w:t>0</w:t>
            </w:r>
          </w:p>
        </w:tc>
        <w:tc>
          <w:tcPr>
            <w:tcW w:w="0" w:type="auto"/>
            <w:vAlign w:val="center"/>
          </w:tcPr>
          <w:p w14:paraId="0E7B3620" w14:textId="77777777" w:rsidR="0096201F" w:rsidRPr="00255015" w:rsidRDefault="0096201F" w:rsidP="00D4059F">
            <w:pPr>
              <w:pStyle w:val="TAC"/>
            </w:pPr>
            <w:r w:rsidRPr="00255015">
              <w:t>4</w:t>
            </w:r>
          </w:p>
        </w:tc>
        <w:tc>
          <w:tcPr>
            <w:tcW w:w="0" w:type="auto"/>
            <w:gridSpan w:val="2"/>
            <w:vAlign w:val="center"/>
          </w:tcPr>
          <w:p w14:paraId="27D82C9D"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4CAAD1ED" w14:textId="77777777" w:rsidTr="00747424">
        <w:trPr>
          <w:jc w:val="center"/>
        </w:trPr>
        <w:tc>
          <w:tcPr>
            <w:tcW w:w="0" w:type="auto"/>
            <w:vAlign w:val="center"/>
          </w:tcPr>
          <w:p w14:paraId="0F5537A9" w14:textId="77777777" w:rsidR="0096201F" w:rsidRPr="00255015" w:rsidRDefault="0096201F" w:rsidP="00D4059F">
            <w:pPr>
              <w:pStyle w:val="TAC"/>
            </w:pPr>
            <w:r w:rsidRPr="00255015">
              <w:t>Precoding matrix indicator</w:t>
            </w:r>
          </w:p>
        </w:tc>
        <w:tc>
          <w:tcPr>
            <w:tcW w:w="0" w:type="auto"/>
            <w:vAlign w:val="center"/>
          </w:tcPr>
          <w:p w14:paraId="5344F714" w14:textId="77777777" w:rsidR="0096201F" w:rsidRPr="00255015" w:rsidRDefault="00535058" w:rsidP="00D4059F">
            <w:pPr>
              <w:pStyle w:val="TAC"/>
            </w:pPr>
            <w:r w:rsidRPr="00D81EC5">
              <w:rPr>
                <w:noProof/>
                <w:position w:val="-6"/>
                <w:lang w:eastAsia="en-GB"/>
              </w:rPr>
              <w:drawing>
                <wp:inline distT="0" distB="0" distL="0" distR="0" wp14:anchorId="6B967634" wp14:editId="064199E3">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17C7AC4F" w14:textId="77777777" w:rsidR="0096201F" w:rsidRPr="00255015" w:rsidRDefault="00535058" w:rsidP="00D4059F">
            <w:pPr>
              <w:pStyle w:val="TAC"/>
            </w:pPr>
            <w:r w:rsidRPr="00D81EC5">
              <w:rPr>
                <w:noProof/>
                <w:position w:val="-6"/>
                <w:lang w:eastAsia="en-GB"/>
              </w:rPr>
              <w:drawing>
                <wp:inline distT="0" distB="0" distL="0" distR="0" wp14:anchorId="1DB949A5" wp14:editId="684B10E9">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622A17B5" w14:textId="77777777" w:rsidR="0096201F" w:rsidRPr="00255015" w:rsidRDefault="00535058" w:rsidP="00D4059F">
            <w:pPr>
              <w:pStyle w:val="TAC"/>
            </w:pPr>
            <w:r w:rsidRPr="00D81EC5">
              <w:rPr>
                <w:noProof/>
                <w:position w:val="-6"/>
                <w:lang w:eastAsia="en-GB"/>
              </w:rPr>
              <w:drawing>
                <wp:inline distT="0" distB="0" distL="0" distR="0" wp14:anchorId="22D4AFE9" wp14:editId="546D3B62">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03DC5FC3" w14:textId="77777777" w:rsidR="0096201F" w:rsidRPr="00255015" w:rsidRDefault="00535058" w:rsidP="00D4059F">
            <w:pPr>
              <w:pStyle w:val="TAC"/>
              <w:rPr>
                <w:lang w:eastAsia="zh-CN"/>
              </w:rPr>
            </w:pPr>
            <w:r w:rsidRPr="00D81EC5">
              <w:rPr>
                <w:noProof/>
                <w:position w:val="-6"/>
                <w:lang w:eastAsia="en-GB"/>
              </w:rPr>
              <w:drawing>
                <wp:inline distT="0" distB="0" distL="0" distR="0" wp14:anchorId="7D8C1236" wp14:editId="01A3AC3D">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3852699F" w14:textId="77777777" w:rsidR="0096201F" w:rsidRPr="00255015" w:rsidRDefault="0096201F" w:rsidP="00D4059F">
            <w:pPr>
              <w:pStyle w:val="TAC"/>
              <w:rPr>
                <w:lang w:eastAsia="zh-CN"/>
              </w:rPr>
            </w:pPr>
            <w:r w:rsidRPr="00255015">
              <w:rPr>
                <w:rFonts w:hint="eastAsia"/>
                <w:lang w:eastAsia="zh-CN"/>
              </w:rPr>
              <w:t>0</w:t>
            </w:r>
          </w:p>
        </w:tc>
      </w:tr>
    </w:tbl>
    <w:p w14:paraId="504450C8" w14:textId="77777777" w:rsidR="00850804" w:rsidRDefault="00850804" w:rsidP="00D45BC1"/>
    <w:p w14:paraId="67DBE0C5"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794AD6C8"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471EA21A"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7D3DAB90" w14:textId="77777777"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1EBB7A3" w14:textId="77777777" w:rsidR="00B0717E" w:rsidRDefault="00B0717E" w:rsidP="00B0717E">
      <w:pPr>
        <w:rPr>
          <w:lang w:eastAsia="zh-CN"/>
        </w:rPr>
      </w:pPr>
      <w:bookmarkStart w:id="212" w:name="OLE_LINK765"/>
      <w:r>
        <w:t>Table 5.2.2.6.1-1</w:t>
      </w:r>
      <w:r>
        <w:rPr>
          <w:lang w:eastAsia="zh-CN"/>
        </w:rPr>
        <w:t>G</w:t>
      </w:r>
      <w:r>
        <w:rPr>
          <w:rFonts w:hint="eastAsia"/>
          <w:lang w:eastAsia="zh-CN"/>
        </w:rPr>
        <w:t>-</w:t>
      </w:r>
      <w:bookmarkEnd w:id="21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0AF0B9AA"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500F733E" w14:textId="77777777" w:rsidR="00F23E3F" w:rsidRDefault="00F23E3F" w:rsidP="00F23E3F">
      <w:pPr>
        <w:rPr>
          <w:lang w:eastAsia="zh-CN"/>
        </w:rPr>
      </w:pPr>
    </w:p>
    <w:p w14:paraId="7BC4EC1C"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13889E72" w14:textId="77777777" w:rsidTr="00747424">
        <w:trPr>
          <w:trHeight w:val="20"/>
          <w:jc w:val="center"/>
        </w:trPr>
        <w:tc>
          <w:tcPr>
            <w:tcW w:w="0" w:type="auto"/>
            <w:shd w:val="clear" w:color="auto" w:fill="E0E0E0"/>
            <w:vAlign w:val="center"/>
          </w:tcPr>
          <w:p w14:paraId="4CA2DF2A" w14:textId="77777777" w:rsidR="00F23E3F" w:rsidRDefault="00F23E3F" w:rsidP="007226C5">
            <w:pPr>
              <w:pStyle w:val="TAH"/>
            </w:pPr>
            <w:r>
              <w:t>Field</w:t>
            </w:r>
          </w:p>
        </w:tc>
        <w:tc>
          <w:tcPr>
            <w:tcW w:w="0" w:type="auto"/>
            <w:shd w:val="clear" w:color="auto" w:fill="E0E0E0"/>
            <w:vAlign w:val="center"/>
          </w:tcPr>
          <w:p w14:paraId="1F5824CD" w14:textId="77777777" w:rsidR="00F23E3F" w:rsidRDefault="00F23E3F" w:rsidP="007226C5">
            <w:pPr>
              <w:pStyle w:val="TAH"/>
            </w:pPr>
            <w:r>
              <w:t>Bit width</w:t>
            </w:r>
          </w:p>
        </w:tc>
      </w:tr>
      <w:tr w:rsidR="00F23E3F" w14:paraId="736A15DF" w14:textId="77777777" w:rsidTr="00747424">
        <w:trPr>
          <w:trHeight w:val="20"/>
          <w:jc w:val="center"/>
        </w:trPr>
        <w:tc>
          <w:tcPr>
            <w:tcW w:w="0" w:type="auto"/>
            <w:vAlign w:val="center"/>
          </w:tcPr>
          <w:p w14:paraId="7B334A4F" w14:textId="77777777" w:rsidR="00F23E3F" w:rsidRDefault="00F23E3F" w:rsidP="007226C5">
            <w:pPr>
              <w:pStyle w:val="TAC"/>
            </w:pPr>
            <w:r>
              <w:t xml:space="preserve">Wide-band CQI </w:t>
            </w:r>
          </w:p>
        </w:tc>
        <w:tc>
          <w:tcPr>
            <w:tcW w:w="0" w:type="auto"/>
            <w:vAlign w:val="center"/>
          </w:tcPr>
          <w:p w14:paraId="79B6C32A" w14:textId="77777777" w:rsidR="00F23E3F" w:rsidRDefault="00F23E3F" w:rsidP="007226C5">
            <w:pPr>
              <w:pStyle w:val="TAC"/>
            </w:pPr>
            <w:r>
              <w:t>4</w:t>
            </w:r>
          </w:p>
        </w:tc>
      </w:tr>
    </w:tbl>
    <w:p w14:paraId="47D5F057" w14:textId="77777777" w:rsidR="007177D2" w:rsidRPr="007177D2" w:rsidRDefault="007177D2" w:rsidP="007177D2"/>
    <w:p w14:paraId="75721BD5"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1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1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10F78348" w14:textId="77777777" w:rsidTr="00344661">
        <w:trPr>
          <w:trHeight w:val="20"/>
          <w:jc w:val="center"/>
        </w:trPr>
        <w:tc>
          <w:tcPr>
            <w:tcW w:w="0" w:type="auto"/>
            <w:shd w:val="clear" w:color="auto" w:fill="E0E0E0"/>
            <w:vAlign w:val="center"/>
          </w:tcPr>
          <w:p w14:paraId="35A2BF9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3F9D4F49"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2C534E6B" w14:textId="77777777" w:rsidTr="00344661">
        <w:trPr>
          <w:trHeight w:val="20"/>
          <w:jc w:val="center"/>
        </w:trPr>
        <w:tc>
          <w:tcPr>
            <w:tcW w:w="0" w:type="auto"/>
            <w:vAlign w:val="center"/>
          </w:tcPr>
          <w:p w14:paraId="027419E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3B11937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47D4EDE" w14:textId="77777777" w:rsidTr="00344661">
        <w:trPr>
          <w:trHeight w:val="20"/>
          <w:jc w:val="center"/>
        </w:trPr>
        <w:tc>
          <w:tcPr>
            <w:tcW w:w="0" w:type="auto"/>
            <w:shd w:val="clear" w:color="auto" w:fill="E0E0E0"/>
            <w:vAlign w:val="center"/>
          </w:tcPr>
          <w:p w14:paraId="12F437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3E13B11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0CF806F" w14:textId="77777777" w:rsidTr="00344661">
        <w:trPr>
          <w:trHeight w:val="20"/>
          <w:jc w:val="center"/>
        </w:trPr>
        <w:tc>
          <w:tcPr>
            <w:tcW w:w="0" w:type="auto"/>
            <w:vAlign w:val="center"/>
          </w:tcPr>
          <w:p w14:paraId="26476521"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1BFF6B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72104E8" w14:textId="77777777" w:rsidTr="00344661">
        <w:trPr>
          <w:trHeight w:val="20"/>
          <w:jc w:val="center"/>
        </w:trPr>
        <w:tc>
          <w:tcPr>
            <w:tcW w:w="0" w:type="auto"/>
            <w:vAlign w:val="center"/>
          </w:tcPr>
          <w:p w14:paraId="237EF07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7DC3D1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08C618CB" w14:textId="77777777" w:rsidR="00F23E3F" w:rsidRDefault="00F23E3F" w:rsidP="00F23E3F"/>
    <w:p w14:paraId="32B1D56D" w14:textId="77777777"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049E72ED" w14:textId="77777777" w:rsidTr="00747424">
        <w:trPr>
          <w:jc w:val="center"/>
        </w:trPr>
        <w:tc>
          <w:tcPr>
            <w:tcW w:w="0" w:type="auto"/>
            <w:vMerge w:val="restart"/>
            <w:shd w:val="clear" w:color="auto" w:fill="E0E0E0"/>
            <w:vAlign w:val="center"/>
          </w:tcPr>
          <w:p w14:paraId="6B557A7B" w14:textId="77777777" w:rsidR="00F23E3F" w:rsidRPr="00290CB4" w:rsidRDefault="00F23E3F" w:rsidP="007226C5">
            <w:pPr>
              <w:pStyle w:val="TAH"/>
            </w:pPr>
            <w:r w:rsidRPr="00290CB4">
              <w:t>Field</w:t>
            </w:r>
          </w:p>
        </w:tc>
        <w:tc>
          <w:tcPr>
            <w:tcW w:w="0" w:type="auto"/>
            <w:gridSpan w:val="2"/>
            <w:shd w:val="clear" w:color="auto" w:fill="E0E0E0"/>
            <w:vAlign w:val="center"/>
          </w:tcPr>
          <w:p w14:paraId="4948B040" w14:textId="77777777" w:rsidR="00F23E3F" w:rsidRPr="00290CB4" w:rsidRDefault="00F23E3F" w:rsidP="007226C5">
            <w:pPr>
              <w:pStyle w:val="TAH"/>
            </w:pPr>
            <w:r w:rsidRPr="00290CB4">
              <w:t>Bit width</w:t>
            </w:r>
          </w:p>
        </w:tc>
      </w:tr>
      <w:tr w:rsidR="00F23E3F" w:rsidRPr="00290CB4" w14:paraId="1E9A0D4C" w14:textId="77777777" w:rsidTr="00747424">
        <w:trPr>
          <w:jc w:val="center"/>
        </w:trPr>
        <w:tc>
          <w:tcPr>
            <w:tcW w:w="0" w:type="auto"/>
            <w:vMerge/>
            <w:shd w:val="clear" w:color="auto" w:fill="E0E0E0"/>
            <w:vAlign w:val="center"/>
          </w:tcPr>
          <w:p w14:paraId="4DABA23F" w14:textId="77777777" w:rsidR="00F23E3F" w:rsidRPr="00290CB4" w:rsidRDefault="00F23E3F" w:rsidP="007226C5">
            <w:pPr>
              <w:pStyle w:val="TAH"/>
              <w:rPr>
                <w:b w:val="0"/>
                <w:bCs/>
              </w:rPr>
            </w:pPr>
          </w:p>
        </w:tc>
        <w:tc>
          <w:tcPr>
            <w:tcW w:w="0" w:type="auto"/>
            <w:shd w:val="clear" w:color="auto" w:fill="E0E0E0"/>
            <w:vAlign w:val="center"/>
          </w:tcPr>
          <w:p w14:paraId="4C7C34E9" w14:textId="77777777" w:rsidR="00F23E3F" w:rsidRPr="00290CB4" w:rsidRDefault="00F23E3F" w:rsidP="007226C5">
            <w:pPr>
              <w:pStyle w:val="TAH"/>
            </w:pPr>
            <w:r w:rsidRPr="00290CB4">
              <w:t>Rank = 1</w:t>
            </w:r>
          </w:p>
        </w:tc>
        <w:tc>
          <w:tcPr>
            <w:tcW w:w="0" w:type="auto"/>
            <w:shd w:val="clear" w:color="auto" w:fill="E0E0E0"/>
            <w:vAlign w:val="center"/>
          </w:tcPr>
          <w:p w14:paraId="5406A94F"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27EDDFC6" w14:textId="77777777" w:rsidTr="00747424">
        <w:trPr>
          <w:jc w:val="center"/>
        </w:trPr>
        <w:tc>
          <w:tcPr>
            <w:tcW w:w="0" w:type="auto"/>
            <w:vAlign w:val="center"/>
          </w:tcPr>
          <w:p w14:paraId="16FCEF09" w14:textId="77777777" w:rsidR="00F23E3F" w:rsidRPr="00290CB4" w:rsidRDefault="00F23E3F" w:rsidP="007226C5">
            <w:pPr>
              <w:pStyle w:val="TAC"/>
            </w:pPr>
            <w:r w:rsidRPr="00290CB4">
              <w:t>Wide-band CQI codeword 0</w:t>
            </w:r>
          </w:p>
        </w:tc>
        <w:tc>
          <w:tcPr>
            <w:tcW w:w="0" w:type="auto"/>
            <w:vAlign w:val="center"/>
          </w:tcPr>
          <w:p w14:paraId="006AD842" w14:textId="77777777" w:rsidR="00F23E3F" w:rsidRPr="00290CB4" w:rsidRDefault="00F23E3F" w:rsidP="007226C5">
            <w:pPr>
              <w:pStyle w:val="TAC"/>
            </w:pPr>
            <w:r w:rsidRPr="00290CB4">
              <w:t>4</w:t>
            </w:r>
          </w:p>
        </w:tc>
        <w:tc>
          <w:tcPr>
            <w:tcW w:w="0" w:type="auto"/>
            <w:vAlign w:val="center"/>
          </w:tcPr>
          <w:p w14:paraId="1DF700FE" w14:textId="77777777" w:rsidR="00F23E3F" w:rsidRPr="00290CB4" w:rsidRDefault="00F23E3F" w:rsidP="007226C5">
            <w:pPr>
              <w:pStyle w:val="TAC"/>
            </w:pPr>
            <w:r w:rsidRPr="00290CB4">
              <w:t>4</w:t>
            </w:r>
          </w:p>
        </w:tc>
      </w:tr>
      <w:tr w:rsidR="00F23E3F" w:rsidRPr="00290CB4" w14:paraId="24746963" w14:textId="77777777" w:rsidTr="00747424">
        <w:trPr>
          <w:jc w:val="center"/>
        </w:trPr>
        <w:tc>
          <w:tcPr>
            <w:tcW w:w="0" w:type="auto"/>
            <w:vAlign w:val="center"/>
          </w:tcPr>
          <w:p w14:paraId="6BAE898E" w14:textId="77777777" w:rsidR="00F23E3F" w:rsidRPr="00290CB4" w:rsidRDefault="00F23E3F" w:rsidP="007226C5">
            <w:pPr>
              <w:pStyle w:val="TAC"/>
            </w:pPr>
            <w:r w:rsidRPr="00290CB4">
              <w:t>Wide-band CQI codeword 1</w:t>
            </w:r>
          </w:p>
        </w:tc>
        <w:tc>
          <w:tcPr>
            <w:tcW w:w="0" w:type="auto"/>
            <w:vAlign w:val="center"/>
          </w:tcPr>
          <w:p w14:paraId="21DFEDE2" w14:textId="77777777" w:rsidR="00F23E3F" w:rsidRPr="00290CB4" w:rsidRDefault="00F23E3F" w:rsidP="007226C5">
            <w:pPr>
              <w:pStyle w:val="TAC"/>
            </w:pPr>
            <w:r w:rsidRPr="00290CB4">
              <w:t>0</w:t>
            </w:r>
          </w:p>
        </w:tc>
        <w:tc>
          <w:tcPr>
            <w:tcW w:w="0" w:type="auto"/>
            <w:vAlign w:val="center"/>
          </w:tcPr>
          <w:p w14:paraId="26B5B884" w14:textId="77777777" w:rsidR="00F23E3F" w:rsidRPr="00290CB4" w:rsidRDefault="00F23E3F" w:rsidP="007226C5">
            <w:pPr>
              <w:pStyle w:val="TAC"/>
            </w:pPr>
            <w:r w:rsidRPr="00290CB4">
              <w:t>4</w:t>
            </w:r>
          </w:p>
        </w:tc>
      </w:tr>
    </w:tbl>
    <w:p w14:paraId="20FBAEBE" w14:textId="77777777" w:rsidR="007177D2" w:rsidRPr="007177D2" w:rsidRDefault="007177D2" w:rsidP="00E91B67"/>
    <w:p w14:paraId="726B7634" w14:textId="77777777"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14" w:name="OLE_LINK441"/>
      <w:bookmarkStart w:id="215" w:name="OLE_LINK442"/>
      <w:r w:rsidRPr="007177D2">
        <w:rPr>
          <w:rFonts w:hint="eastAsia"/>
          <w:lang w:eastAsia="zh-CN"/>
        </w:rPr>
        <w:t xml:space="preserve"> </w:t>
      </w:r>
      <w:bookmarkStart w:id="216" w:name="OLE_LINK445"/>
      <w:bookmarkStart w:id="217" w:name="OLE_LINK446"/>
      <w:r w:rsidRPr="007177D2">
        <w:rPr>
          <w:lang w:eastAsia="zh-CN"/>
        </w:rPr>
        <w:t xml:space="preserve">and </w:t>
      </w:r>
      <w:r w:rsidRPr="007177D2">
        <w:t xml:space="preserve">higher layer parameter </w:t>
      </w:r>
      <w:bookmarkEnd w:id="214"/>
      <w:bookmarkEnd w:id="215"/>
      <w:bookmarkEnd w:id="216"/>
      <w:bookmarkEnd w:id="217"/>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0A236D4D" w14:textId="77777777" w:rsidTr="00344661">
        <w:trPr>
          <w:jc w:val="center"/>
        </w:trPr>
        <w:tc>
          <w:tcPr>
            <w:tcW w:w="0" w:type="auto"/>
            <w:vMerge w:val="restart"/>
            <w:shd w:val="clear" w:color="auto" w:fill="E0E0E0"/>
            <w:vAlign w:val="center"/>
          </w:tcPr>
          <w:p w14:paraId="1FA2982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3BB42CB2"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18" w:name="OLE_LINK439"/>
            <w:bookmarkStart w:id="219" w:name="OLE_LINK440"/>
            <w:r w:rsidRPr="007177D2">
              <w:rPr>
                <w:rFonts w:ascii="Arial" w:hAnsi="Arial" w:hint="eastAsia"/>
                <w:b/>
                <w:sz w:val="18"/>
                <w:lang w:eastAsia="zh-CN"/>
              </w:rPr>
              <w:t xml:space="preserve"> for CRI=0 or 1</w:t>
            </w:r>
            <w:bookmarkEnd w:id="218"/>
            <w:bookmarkEnd w:id="219"/>
          </w:p>
        </w:tc>
      </w:tr>
      <w:tr w:rsidR="007177D2" w:rsidRPr="007177D2" w14:paraId="05A5ABAB" w14:textId="77777777" w:rsidTr="00344661">
        <w:trPr>
          <w:jc w:val="center"/>
        </w:trPr>
        <w:tc>
          <w:tcPr>
            <w:tcW w:w="0" w:type="auto"/>
            <w:vMerge/>
            <w:shd w:val="clear" w:color="auto" w:fill="E0E0E0"/>
            <w:vAlign w:val="center"/>
          </w:tcPr>
          <w:p w14:paraId="0C24E523"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7E7732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3DC9E6B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5A447E49" w14:textId="77777777" w:rsidTr="00344661">
        <w:trPr>
          <w:jc w:val="center"/>
        </w:trPr>
        <w:tc>
          <w:tcPr>
            <w:tcW w:w="0" w:type="auto"/>
            <w:vAlign w:val="center"/>
          </w:tcPr>
          <w:p w14:paraId="3FB76BC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7AAE950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697D7F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C8901B1" w14:textId="77777777" w:rsidTr="00344661">
        <w:trPr>
          <w:jc w:val="center"/>
        </w:trPr>
        <w:tc>
          <w:tcPr>
            <w:tcW w:w="0" w:type="auto"/>
            <w:vAlign w:val="center"/>
          </w:tcPr>
          <w:p w14:paraId="10AD9D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6F8A73F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D8EDB8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15F3CE1" w14:textId="77777777" w:rsidTr="00344661">
        <w:trPr>
          <w:jc w:val="center"/>
        </w:trPr>
        <w:tc>
          <w:tcPr>
            <w:tcW w:w="0" w:type="auto"/>
            <w:vMerge w:val="restart"/>
            <w:shd w:val="clear" w:color="auto" w:fill="E0E0E0"/>
            <w:vAlign w:val="center"/>
          </w:tcPr>
          <w:p w14:paraId="0F12C4DC"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5E16F26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576210AB" w14:textId="77777777" w:rsidTr="00344661">
        <w:trPr>
          <w:jc w:val="center"/>
        </w:trPr>
        <w:tc>
          <w:tcPr>
            <w:tcW w:w="0" w:type="auto"/>
            <w:vMerge/>
            <w:shd w:val="clear" w:color="auto" w:fill="E0E0E0"/>
            <w:vAlign w:val="center"/>
          </w:tcPr>
          <w:p w14:paraId="2DAF5231"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9F0DC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68386AB2"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23E4DA3D" w14:textId="77777777" w:rsidTr="00344661">
        <w:trPr>
          <w:jc w:val="center"/>
        </w:trPr>
        <w:tc>
          <w:tcPr>
            <w:tcW w:w="0" w:type="auto"/>
            <w:vAlign w:val="center"/>
          </w:tcPr>
          <w:p w14:paraId="68266070"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234E8D3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78D543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D45CD98" w14:textId="77777777" w:rsidTr="00344661">
        <w:trPr>
          <w:jc w:val="center"/>
        </w:trPr>
        <w:tc>
          <w:tcPr>
            <w:tcW w:w="0" w:type="auto"/>
            <w:vAlign w:val="center"/>
          </w:tcPr>
          <w:p w14:paraId="1D950D3C"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7A297DA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24C74F9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49ED035B"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24A68A4F" w14:textId="77777777"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414C0C8" w14:textId="77777777"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4B348874" w14:textId="77777777"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14:paraId="3963B524" w14:textId="77777777"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4128E83D" w14:textId="77777777"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596254E9"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2C6045F0" w14:textId="77777777"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0467D31F" w14:textId="77777777"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7F135522">
          <v:shape id="_x0000_i1726" type="#_x0000_t75" style="width:55.25pt;height:14.25pt">
            <v:imagedata r:id="rId530" o:title=""/>
          </v:shape>
        </w:pict>
      </w:r>
      <w:r w:rsidR="00F23E3F">
        <w:rPr>
          <w:lang w:eastAsia="zh-CN"/>
        </w:rPr>
        <w:t>.</w:t>
      </w:r>
    </w:p>
    <w:p w14:paraId="1E1AF1F4"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0429A3">
        <w:rPr>
          <w:position w:val="-6"/>
        </w:rPr>
        <w:pict w14:anchorId="23B5E34E">
          <v:shape id="_x0000_i1727" type="#_x0000_t75" style="width:12.55pt;height:12.55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429A3">
        <w:rPr>
          <w:position w:val="-14"/>
          <w:lang w:eastAsia="zh-CN"/>
        </w:rPr>
        <w:pict w14:anchorId="13DDE036">
          <v:shape id="_x0000_i1728"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0429A3">
        <w:rPr>
          <w:position w:val="-10"/>
          <w:lang w:eastAsia="zh-CN"/>
        </w:rPr>
        <w:pict w14:anchorId="41EF25EC">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0429A3">
        <w:rPr>
          <w:position w:val="-10"/>
          <w:lang w:eastAsia="zh-CN"/>
        </w:rPr>
        <w:pict w14:anchorId="0E8EB251">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0429A3">
        <w:rPr>
          <w:position w:val="-10"/>
          <w:lang w:eastAsia="zh-CN"/>
        </w:rPr>
        <w:pict w14:anchorId="135B9044">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0429A3">
        <w:rPr>
          <w:position w:val="-10"/>
          <w:lang w:eastAsia="zh-CN"/>
        </w:rPr>
        <w:pict w14:anchorId="3ABA3514">
          <v:shape id="_x0000_i1732"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149318D5">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6A2C71AD">
          <v:shape id="_x0000_i1734" type="#_x0000_t75" style="width:98.8pt;height:36.8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0429A3">
        <w:rPr>
          <w:position w:val="-30"/>
          <w:lang w:eastAsia="zh-CN"/>
        </w:rPr>
        <w:pict w14:anchorId="4611F2EF">
          <v:shape id="_x0000_i1735" type="#_x0000_t75" style="width:94.6pt;height:36.8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0429A3">
        <w:rPr>
          <w:position w:val="-30"/>
          <w:lang w:eastAsia="zh-CN"/>
        </w:rPr>
        <w:pict w14:anchorId="39A182AE">
          <v:shape id="_x0000_i1736" type="#_x0000_t75" style="width:94.6pt;height:36.8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0429A3">
        <w:rPr>
          <w:position w:val="-10"/>
          <w:lang w:eastAsia="zh-CN"/>
        </w:rPr>
        <w:pict w14:anchorId="041F2E79">
          <v:shape id="_x0000_i1737" type="#_x0000_t75" style="width:37.65pt;height:16.75pt">
            <v:imagedata r:id="rId466" o:title=""/>
          </v:shape>
        </w:pict>
      </w:r>
      <w:r>
        <w:rPr>
          <w:rFonts w:hint="eastAsia"/>
          <w:lang w:eastAsia="zh-CN"/>
        </w:rPr>
        <w:t xml:space="preserve"> in rank 5 to 8 are defined as </w:t>
      </w:r>
      <w:r w:rsidR="000429A3">
        <w:rPr>
          <w:position w:val="-10"/>
          <w:lang w:eastAsia="zh-CN"/>
        </w:rPr>
        <w:pict w14:anchorId="3B468298">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1B0CC242">
          <v:shape id="_x0000_i1739" type="#_x0000_t75" style="width:98.8pt;height:36.8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AC0DF22" w14:textId="77777777" w:rsidR="00F23E3F" w:rsidRDefault="00F23E3F" w:rsidP="00F23E3F"/>
    <w:p w14:paraId="243CC563" w14:textId="77777777"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561F6C31" w14:textId="77777777" w:rsidTr="00747424">
        <w:trPr>
          <w:jc w:val="center"/>
        </w:trPr>
        <w:tc>
          <w:tcPr>
            <w:tcW w:w="0" w:type="auto"/>
            <w:vMerge w:val="restart"/>
            <w:shd w:val="clear" w:color="auto" w:fill="E0E0E0"/>
            <w:vAlign w:val="center"/>
          </w:tcPr>
          <w:p w14:paraId="4A6D3CFB" w14:textId="77777777" w:rsidR="00F23E3F" w:rsidRDefault="00F23E3F" w:rsidP="007226C5">
            <w:pPr>
              <w:pStyle w:val="TAH"/>
            </w:pPr>
            <w:r>
              <w:t>Field</w:t>
            </w:r>
          </w:p>
        </w:tc>
        <w:tc>
          <w:tcPr>
            <w:tcW w:w="0" w:type="auto"/>
            <w:gridSpan w:val="4"/>
            <w:shd w:val="clear" w:color="auto" w:fill="E0E0E0"/>
            <w:vAlign w:val="center"/>
          </w:tcPr>
          <w:p w14:paraId="5BC9571A" w14:textId="77777777" w:rsidR="00F23E3F" w:rsidRDefault="00F23E3F" w:rsidP="007226C5">
            <w:pPr>
              <w:pStyle w:val="TAH"/>
            </w:pPr>
            <w:r>
              <w:t>Bit width</w:t>
            </w:r>
          </w:p>
        </w:tc>
      </w:tr>
      <w:tr w:rsidR="00F23E3F" w14:paraId="0309747D" w14:textId="77777777" w:rsidTr="00747424">
        <w:trPr>
          <w:jc w:val="center"/>
        </w:trPr>
        <w:tc>
          <w:tcPr>
            <w:tcW w:w="0" w:type="auto"/>
            <w:vMerge/>
            <w:shd w:val="clear" w:color="auto" w:fill="E0E0E0"/>
            <w:vAlign w:val="center"/>
          </w:tcPr>
          <w:p w14:paraId="0E867549" w14:textId="77777777" w:rsidR="00F23E3F" w:rsidRDefault="00F23E3F" w:rsidP="007226C5">
            <w:pPr>
              <w:pStyle w:val="TAH"/>
            </w:pPr>
          </w:p>
        </w:tc>
        <w:tc>
          <w:tcPr>
            <w:tcW w:w="0" w:type="auto"/>
            <w:gridSpan w:val="2"/>
            <w:shd w:val="clear" w:color="auto" w:fill="E0E0E0"/>
            <w:vAlign w:val="center"/>
          </w:tcPr>
          <w:p w14:paraId="574E310F" w14:textId="77777777" w:rsidR="00F23E3F" w:rsidRDefault="00F23E3F" w:rsidP="007226C5">
            <w:pPr>
              <w:pStyle w:val="TAH"/>
            </w:pPr>
            <w:r>
              <w:t>2 antenna ports</w:t>
            </w:r>
          </w:p>
        </w:tc>
        <w:tc>
          <w:tcPr>
            <w:tcW w:w="0" w:type="auto"/>
            <w:gridSpan w:val="2"/>
            <w:shd w:val="clear" w:color="auto" w:fill="E0E0E0"/>
            <w:vAlign w:val="center"/>
          </w:tcPr>
          <w:p w14:paraId="6DBCE77C" w14:textId="77777777" w:rsidR="00F23E3F" w:rsidRDefault="00F23E3F" w:rsidP="007226C5">
            <w:pPr>
              <w:pStyle w:val="TAH"/>
            </w:pPr>
            <w:r>
              <w:t>4 antenna ports</w:t>
            </w:r>
          </w:p>
        </w:tc>
      </w:tr>
      <w:tr w:rsidR="00F23E3F" w14:paraId="5ACB6A4F" w14:textId="77777777" w:rsidTr="00747424">
        <w:trPr>
          <w:jc w:val="center"/>
        </w:trPr>
        <w:tc>
          <w:tcPr>
            <w:tcW w:w="0" w:type="auto"/>
            <w:vMerge/>
            <w:shd w:val="clear" w:color="auto" w:fill="E0E0E0"/>
            <w:vAlign w:val="center"/>
          </w:tcPr>
          <w:p w14:paraId="1CC69D61" w14:textId="77777777" w:rsidR="00F23E3F" w:rsidRDefault="00F23E3F" w:rsidP="007226C5">
            <w:pPr>
              <w:pStyle w:val="TAH"/>
              <w:rPr>
                <w:b w:val="0"/>
                <w:bCs/>
              </w:rPr>
            </w:pPr>
          </w:p>
        </w:tc>
        <w:tc>
          <w:tcPr>
            <w:tcW w:w="0" w:type="auto"/>
            <w:shd w:val="clear" w:color="auto" w:fill="E0E0E0"/>
            <w:vAlign w:val="center"/>
          </w:tcPr>
          <w:p w14:paraId="0A904E09" w14:textId="77777777" w:rsidR="00F23E3F" w:rsidRDefault="00F23E3F" w:rsidP="007226C5">
            <w:pPr>
              <w:pStyle w:val="TAH"/>
            </w:pPr>
            <w:r>
              <w:t>Rank = 1</w:t>
            </w:r>
          </w:p>
        </w:tc>
        <w:tc>
          <w:tcPr>
            <w:tcW w:w="0" w:type="auto"/>
            <w:shd w:val="clear" w:color="auto" w:fill="E0E0E0"/>
            <w:vAlign w:val="center"/>
          </w:tcPr>
          <w:p w14:paraId="5D0E77CC" w14:textId="77777777" w:rsidR="00F23E3F" w:rsidRDefault="00F23E3F" w:rsidP="007226C5">
            <w:pPr>
              <w:pStyle w:val="TAH"/>
            </w:pPr>
            <w:r>
              <w:t>Rank = 2</w:t>
            </w:r>
          </w:p>
        </w:tc>
        <w:tc>
          <w:tcPr>
            <w:tcW w:w="0" w:type="auto"/>
            <w:shd w:val="clear" w:color="auto" w:fill="E0E0E0"/>
            <w:vAlign w:val="center"/>
          </w:tcPr>
          <w:p w14:paraId="0F16C6B9" w14:textId="77777777" w:rsidR="00F23E3F" w:rsidRDefault="00F23E3F" w:rsidP="007226C5">
            <w:pPr>
              <w:pStyle w:val="TAH"/>
            </w:pPr>
            <w:r>
              <w:t>Rank = 1</w:t>
            </w:r>
          </w:p>
        </w:tc>
        <w:tc>
          <w:tcPr>
            <w:tcW w:w="0" w:type="auto"/>
            <w:shd w:val="clear" w:color="auto" w:fill="E0E0E0"/>
            <w:vAlign w:val="center"/>
          </w:tcPr>
          <w:p w14:paraId="77D2531D" w14:textId="77777777" w:rsidR="00F23E3F" w:rsidRDefault="00F23E3F" w:rsidP="007226C5">
            <w:pPr>
              <w:pStyle w:val="TAH"/>
            </w:pPr>
            <w:r>
              <w:t>Rank &gt; 1</w:t>
            </w:r>
          </w:p>
        </w:tc>
      </w:tr>
      <w:tr w:rsidR="00F23E3F" w14:paraId="21EA682E" w14:textId="77777777" w:rsidTr="00747424">
        <w:trPr>
          <w:jc w:val="center"/>
        </w:trPr>
        <w:tc>
          <w:tcPr>
            <w:tcW w:w="0" w:type="auto"/>
            <w:vAlign w:val="center"/>
          </w:tcPr>
          <w:p w14:paraId="48BA2C65" w14:textId="77777777" w:rsidR="00F23E3F" w:rsidRDefault="00F23E3F" w:rsidP="007226C5">
            <w:pPr>
              <w:pStyle w:val="TAC"/>
            </w:pPr>
            <w:r>
              <w:t>Wide-band CQI codeword 0</w:t>
            </w:r>
          </w:p>
        </w:tc>
        <w:tc>
          <w:tcPr>
            <w:tcW w:w="0" w:type="auto"/>
            <w:vAlign w:val="center"/>
          </w:tcPr>
          <w:p w14:paraId="2945F469" w14:textId="77777777" w:rsidR="00F23E3F" w:rsidRDefault="00F23E3F" w:rsidP="007226C5">
            <w:pPr>
              <w:pStyle w:val="TAC"/>
            </w:pPr>
            <w:r>
              <w:t>4</w:t>
            </w:r>
          </w:p>
        </w:tc>
        <w:tc>
          <w:tcPr>
            <w:tcW w:w="0" w:type="auto"/>
            <w:vAlign w:val="center"/>
          </w:tcPr>
          <w:p w14:paraId="7BBE3230" w14:textId="77777777" w:rsidR="00F23E3F" w:rsidRDefault="00F23E3F" w:rsidP="007226C5">
            <w:pPr>
              <w:pStyle w:val="TAC"/>
            </w:pPr>
            <w:r>
              <w:t>4</w:t>
            </w:r>
          </w:p>
        </w:tc>
        <w:tc>
          <w:tcPr>
            <w:tcW w:w="0" w:type="auto"/>
            <w:vAlign w:val="center"/>
          </w:tcPr>
          <w:p w14:paraId="4A9857AB" w14:textId="77777777" w:rsidR="00F23E3F" w:rsidRDefault="00F23E3F" w:rsidP="007226C5">
            <w:pPr>
              <w:pStyle w:val="TAC"/>
            </w:pPr>
            <w:r>
              <w:t>4</w:t>
            </w:r>
          </w:p>
        </w:tc>
        <w:tc>
          <w:tcPr>
            <w:tcW w:w="0" w:type="auto"/>
            <w:vAlign w:val="center"/>
          </w:tcPr>
          <w:p w14:paraId="51681B41" w14:textId="77777777" w:rsidR="00F23E3F" w:rsidRDefault="00F23E3F" w:rsidP="007226C5">
            <w:pPr>
              <w:pStyle w:val="TAC"/>
            </w:pPr>
            <w:r>
              <w:t>4</w:t>
            </w:r>
          </w:p>
        </w:tc>
      </w:tr>
      <w:tr w:rsidR="00F23E3F" w14:paraId="28168D21" w14:textId="77777777" w:rsidTr="00747424">
        <w:trPr>
          <w:jc w:val="center"/>
        </w:trPr>
        <w:tc>
          <w:tcPr>
            <w:tcW w:w="0" w:type="auto"/>
            <w:vAlign w:val="center"/>
          </w:tcPr>
          <w:p w14:paraId="38AB5ED7" w14:textId="77777777" w:rsidR="00F23E3F" w:rsidRDefault="00F23E3F" w:rsidP="007226C5">
            <w:pPr>
              <w:pStyle w:val="TAC"/>
            </w:pPr>
            <w:r>
              <w:t>Wide-band CQI codeword 1</w:t>
            </w:r>
          </w:p>
        </w:tc>
        <w:tc>
          <w:tcPr>
            <w:tcW w:w="0" w:type="auto"/>
            <w:vAlign w:val="center"/>
          </w:tcPr>
          <w:p w14:paraId="21622570" w14:textId="77777777" w:rsidR="00F23E3F" w:rsidRDefault="00F23E3F" w:rsidP="007226C5">
            <w:pPr>
              <w:pStyle w:val="TAC"/>
            </w:pPr>
            <w:r>
              <w:t>0</w:t>
            </w:r>
          </w:p>
        </w:tc>
        <w:tc>
          <w:tcPr>
            <w:tcW w:w="0" w:type="auto"/>
            <w:vAlign w:val="center"/>
          </w:tcPr>
          <w:p w14:paraId="4D431087" w14:textId="77777777" w:rsidR="00F23E3F" w:rsidRDefault="00F23E3F" w:rsidP="007226C5">
            <w:pPr>
              <w:pStyle w:val="TAC"/>
            </w:pPr>
            <w:r>
              <w:t>4</w:t>
            </w:r>
          </w:p>
        </w:tc>
        <w:tc>
          <w:tcPr>
            <w:tcW w:w="0" w:type="auto"/>
            <w:vAlign w:val="center"/>
          </w:tcPr>
          <w:p w14:paraId="20DDF8E4" w14:textId="77777777" w:rsidR="00F23E3F" w:rsidRDefault="00F23E3F" w:rsidP="007226C5">
            <w:pPr>
              <w:pStyle w:val="TAC"/>
            </w:pPr>
            <w:r>
              <w:t>0</w:t>
            </w:r>
          </w:p>
        </w:tc>
        <w:tc>
          <w:tcPr>
            <w:tcW w:w="0" w:type="auto"/>
            <w:vAlign w:val="center"/>
          </w:tcPr>
          <w:p w14:paraId="7EA2013D" w14:textId="77777777" w:rsidR="00F23E3F" w:rsidRDefault="00F23E3F" w:rsidP="007226C5">
            <w:pPr>
              <w:pStyle w:val="TAC"/>
            </w:pPr>
            <w:r>
              <w:t>4</w:t>
            </w:r>
          </w:p>
        </w:tc>
      </w:tr>
      <w:tr w:rsidR="00F23E3F" w14:paraId="2C2C1294" w14:textId="77777777" w:rsidTr="00747424">
        <w:trPr>
          <w:jc w:val="center"/>
        </w:trPr>
        <w:tc>
          <w:tcPr>
            <w:tcW w:w="0" w:type="auto"/>
            <w:vAlign w:val="center"/>
          </w:tcPr>
          <w:p w14:paraId="0430EA28" w14:textId="77777777" w:rsidR="00F23E3F" w:rsidRDefault="00F23E3F" w:rsidP="007226C5">
            <w:pPr>
              <w:pStyle w:val="TAC"/>
            </w:pPr>
            <w:r>
              <w:t>Precoding matrix indicator</w:t>
            </w:r>
          </w:p>
        </w:tc>
        <w:tc>
          <w:tcPr>
            <w:tcW w:w="0" w:type="auto"/>
            <w:vAlign w:val="center"/>
          </w:tcPr>
          <w:p w14:paraId="6393B8BA" w14:textId="77777777" w:rsidR="00F23E3F" w:rsidRDefault="00F23E3F" w:rsidP="007226C5">
            <w:pPr>
              <w:pStyle w:val="TAC"/>
            </w:pPr>
            <w:r>
              <w:t>2</w:t>
            </w:r>
          </w:p>
        </w:tc>
        <w:tc>
          <w:tcPr>
            <w:tcW w:w="0" w:type="auto"/>
            <w:vAlign w:val="center"/>
          </w:tcPr>
          <w:p w14:paraId="35229A40" w14:textId="77777777" w:rsidR="00F23E3F" w:rsidRDefault="00F23E3F" w:rsidP="007226C5">
            <w:pPr>
              <w:pStyle w:val="TAC"/>
            </w:pPr>
            <w:r>
              <w:t>1</w:t>
            </w:r>
          </w:p>
        </w:tc>
        <w:tc>
          <w:tcPr>
            <w:tcW w:w="0" w:type="auto"/>
            <w:vAlign w:val="center"/>
          </w:tcPr>
          <w:p w14:paraId="0B846B8F" w14:textId="77777777" w:rsidR="00F23E3F" w:rsidRDefault="00F23E3F" w:rsidP="007226C5">
            <w:pPr>
              <w:pStyle w:val="TAC"/>
            </w:pPr>
            <w:r>
              <w:t>4</w:t>
            </w:r>
          </w:p>
        </w:tc>
        <w:tc>
          <w:tcPr>
            <w:tcW w:w="0" w:type="auto"/>
            <w:vAlign w:val="center"/>
          </w:tcPr>
          <w:p w14:paraId="721F0C69" w14:textId="77777777" w:rsidR="00F23E3F" w:rsidRDefault="00F23E3F" w:rsidP="007226C5">
            <w:pPr>
              <w:pStyle w:val="TAC"/>
            </w:pPr>
            <w:r>
              <w:t>4</w:t>
            </w:r>
          </w:p>
        </w:tc>
      </w:tr>
    </w:tbl>
    <w:p w14:paraId="31D18A1D" w14:textId="77777777" w:rsidR="007177D2" w:rsidRPr="007177D2" w:rsidRDefault="007177D2" w:rsidP="007177D2"/>
    <w:p w14:paraId="4EAC45EA" w14:textId="77777777"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20" w:name="OLE_LINK471"/>
      <w:bookmarkStart w:id="221"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20"/>
      <w:bookmarkEnd w:id="221"/>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100D6A58" w14:textId="77777777" w:rsidTr="00344661">
        <w:trPr>
          <w:jc w:val="center"/>
        </w:trPr>
        <w:tc>
          <w:tcPr>
            <w:tcW w:w="0" w:type="auto"/>
            <w:vMerge w:val="restart"/>
            <w:shd w:val="clear" w:color="auto" w:fill="E0E0E0"/>
            <w:vAlign w:val="center"/>
          </w:tcPr>
          <w:p w14:paraId="4202F18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05F7D75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754E3AFD" w14:textId="77777777" w:rsidTr="00344661">
        <w:trPr>
          <w:jc w:val="center"/>
        </w:trPr>
        <w:tc>
          <w:tcPr>
            <w:tcW w:w="0" w:type="auto"/>
            <w:vMerge/>
            <w:shd w:val="clear" w:color="auto" w:fill="E0E0E0"/>
            <w:vAlign w:val="center"/>
          </w:tcPr>
          <w:p w14:paraId="6DB572DB"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650420EF"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A7067E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2BB30ABC" w14:textId="77777777" w:rsidTr="00344661">
        <w:trPr>
          <w:jc w:val="center"/>
        </w:trPr>
        <w:tc>
          <w:tcPr>
            <w:tcW w:w="0" w:type="auto"/>
            <w:vMerge/>
            <w:shd w:val="clear" w:color="auto" w:fill="E0E0E0"/>
            <w:vAlign w:val="center"/>
          </w:tcPr>
          <w:p w14:paraId="5539FFB5"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D13B01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6756A34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01C243C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4AF7F4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3E133B45" w14:textId="77777777" w:rsidTr="00344661">
        <w:trPr>
          <w:jc w:val="center"/>
        </w:trPr>
        <w:tc>
          <w:tcPr>
            <w:tcW w:w="0" w:type="auto"/>
            <w:vAlign w:val="center"/>
          </w:tcPr>
          <w:p w14:paraId="0EAF986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0176738D"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83B8A5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F3611B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852083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53AAA73" w14:textId="77777777" w:rsidTr="00344661">
        <w:trPr>
          <w:jc w:val="center"/>
        </w:trPr>
        <w:tc>
          <w:tcPr>
            <w:tcW w:w="0" w:type="auto"/>
            <w:vAlign w:val="center"/>
          </w:tcPr>
          <w:p w14:paraId="02D58C8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557BDA7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0B7840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1F498D9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63CAC6D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2690E03" w14:textId="77777777" w:rsidTr="00344661">
        <w:trPr>
          <w:jc w:val="center"/>
        </w:trPr>
        <w:tc>
          <w:tcPr>
            <w:tcW w:w="0" w:type="auto"/>
            <w:vAlign w:val="center"/>
          </w:tcPr>
          <w:p w14:paraId="66A9EC2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1FD536B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51A0B3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D20232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4F0BBF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17ABA36" w14:textId="77777777" w:rsidTr="00344661">
        <w:trPr>
          <w:jc w:val="center"/>
        </w:trPr>
        <w:tc>
          <w:tcPr>
            <w:tcW w:w="0" w:type="auto"/>
            <w:vMerge w:val="restart"/>
            <w:shd w:val="clear" w:color="auto" w:fill="E0E0E0"/>
            <w:vAlign w:val="center"/>
          </w:tcPr>
          <w:p w14:paraId="234B63F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1E475453"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75993A7" w14:textId="77777777" w:rsidTr="00344661">
        <w:trPr>
          <w:jc w:val="center"/>
        </w:trPr>
        <w:tc>
          <w:tcPr>
            <w:tcW w:w="0" w:type="auto"/>
            <w:vMerge/>
            <w:shd w:val="clear" w:color="auto" w:fill="E0E0E0"/>
            <w:vAlign w:val="center"/>
          </w:tcPr>
          <w:p w14:paraId="4C467D1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47399C2B"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0828FC0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2D661865" w14:textId="77777777" w:rsidTr="00344661">
        <w:trPr>
          <w:jc w:val="center"/>
        </w:trPr>
        <w:tc>
          <w:tcPr>
            <w:tcW w:w="0" w:type="auto"/>
            <w:vMerge/>
            <w:shd w:val="clear" w:color="auto" w:fill="E0E0E0"/>
            <w:vAlign w:val="center"/>
          </w:tcPr>
          <w:p w14:paraId="328231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47BF5D4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36A218C"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6995A68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D22DC3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168A274" w14:textId="77777777" w:rsidTr="00344661">
        <w:trPr>
          <w:jc w:val="center"/>
        </w:trPr>
        <w:tc>
          <w:tcPr>
            <w:tcW w:w="0" w:type="auto"/>
            <w:vAlign w:val="center"/>
          </w:tcPr>
          <w:p w14:paraId="40C2B74E"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08FEF24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7A2019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2499C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02B8A6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0949AE0" w14:textId="77777777" w:rsidTr="00344661">
        <w:trPr>
          <w:jc w:val="center"/>
        </w:trPr>
        <w:tc>
          <w:tcPr>
            <w:tcW w:w="0" w:type="auto"/>
            <w:vAlign w:val="center"/>
          </w:tcPr>
          <w:p w14:paraId="262CEF3E"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24E2F2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1864F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B704D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40CA0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6FD0E6F5" w14:textId="77777777" w:rsidTr="00344661">
        <w:trPr>
          <w:jc w:val="center"/>
        </w:trPr>
        <w:tc>
          <w:tcPr>
            <w:tcW w:w="0" w:type="auto"/>
            <w:vAlign w:val="center"/>
          </w:tcPr>
          <w:p w14:paraId="6006312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6898A4B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42F32BD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05E49AA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E0E25E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FDE201" w14:textId="77777777" w:rsidTr="00344661">
        <w:trPr>
          <w:jc w:val="center"/>
        </w:trPr>
        <w:tc>
          <w:tcPr>
            <w:tcW w:w="0" w:type="auto"/>
            <w:vAlign w:val="center"/>
          </w:tcPr>
          <w:p w14:paraId="3C392F4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78D699F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5BDD924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E41062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9602F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ED41375" w14:textId="77777777" w:rsidR="00F23E3F" w:rsidRDefault="00F23E3F" w:rsidP="00F23E3F"/>
    <w:p w14:paraId="28FB5A34" w14:textId="77777777"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6DFCE7F0"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4DC0498B" w14:textId="77777777"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64D22C5D" w14:textId="77777777" w:rsidR="00F23E3F" w:rsidRPr="00064EEE" w:rsidRDefault="00F23E3F" w:rsidP="007226C5">
            <w:pPr>
              <w:pStyle w:val="tah0"/>
              <w:rPr>
                <w:lang w:val="en-GB"/>
              </w:rPr>
            </w:pPr>
            <w:r w:rsidRPr="00064EEE">
              <w:rPr>
                <w:lang w:val="en-GB"/>
              </w:rPr>
              <w:t>Bitwidth</w:t>
            </w:r>
          </w:p>
        </w:tc>
      </w:tr>
      <w:tr w:rsidR="00F23E3F" w:rsidRPr="00B7584F" w14:paraId="29541B9D" w14:textId="77777777" w:rsidTr="00747424">
        <w:trPr>
          <w:trHeight w:val="171"/>
          <w:jc w:val="center"/>
        </w:trPr>
        <w:tc>
          <w:tcPr>
            <w:tcW w:w="0" w:type="auto"/>
            <w:vMerge/>
            <w:shd w:val="clear" w:color="auto" w:fill="E0E0E0"/>
            <w:vAlign w:val="center"/>
          </w:tcPr>
          <w:p w14:paraId="1A5AE191"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B8C496D" w14:textId="77777777"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FE99498" w14:textId="77777777"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EF65552"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B341D47" w14:textId="77777777" w:rsidR="00F23E3F" w:rsidRPr="00064EEE" w:rsidRDefault="00F23E3F" w:rsidP="007226C5">
            <w:pPr>
              <w:pStyle w:val="tah0"/>
              <w:rPr>
                <w:lang w:val="de-DE"/>
              </w:rPr>
            </w:pPr>
            <w:r w:rsidRPr="00064EEE">
              <w:rPr>
                <w:lang w:val="de-DE"/>
              </w:rPr>
              <w:t>Rank = 4</w:t>
            </w:r>
          </w:p>
        </w:tc>
      </w:tr>
      <w:tr w:rsidR="00F23E3F" w:rsidRPr="00B7584F" w14:paraId="234A5930" w14:textId="77777777" w:rsidTr="005F347E">
        <w:trPr>
          <w:trHeight w:val="238"/>
          <w:jc w:val="center"/>
        </w:trPr>
        <w:tc>
          <w:tcPr>
            <w:tcW w:w="4464" w:type="dxa"/>
            <w:tcMar>
              <w:top w:w="0" w:type="dxa"/>
              <w:left w:w="108" w:type="dxa"/>
              <w:bottom w:w="0" w:type="dxa"/>
              <w:right w:w="108" w:type="dxa"/>
            </w:tcMar>
            <w:vAlign w:val="center"/>
          </w:tcPr>
          <w:p w14:paraId="1AB42251"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952D75"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4FDA589"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1C4764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28FA3EDC" w14:textId="77777777" w:rsidR="00F23E3F" w:rsidRPr="00064EEE" w:rsidRDefault="00F23E3F" w:rsidP="007226C5">
            <w:pPr>
              <w:pStyle w:val="tac0"/>
              <w:rPr>
                <w:lang w:val="de-DE"/>
              </w:rPr>
            </w:pPr>
            <w:r w:rsidRPr="00064EEE">
              <w:rPr>
                <w:lang w:val="de-DE"/>
              </w:rPr>
              <w:t>4</w:t>
            </w:r>
          </w:p>
        </w:tc>
      </w:tr>
      <w:tr w:rsidR="00F23E3F" w:rsidRPr="00B7584F" w14:paraId="243D4D4D" w14:textId="77777777" w:rsidTr="005F347E">
        <w:trPr>
          <w:trHeight w:val="238"/>
          <w:jc w:val="center"/>
        </w:trPr>
        <w:tc>
          <w:tcPr>
            <w:tcW w:w="4464" w:type="dxa"/>
            <w:tcMar>
              <w:top w:w="0" w:type="dxa"/>
              <w:left w:w="108" w:type="dxa"/>
              <w:bottom w:w="0" w:type="dxa"/>
              <w:right w:w="108" w:type="dxa"/>
            </w:tcMar>
            <w:vAlign w:val="center"/>
          </w:tcPr>
          <w:p w14:paraId="764C430D"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6B547E6"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53943E43"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92565E8"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AC35FC2" w14:textId="77777777" w:rsidR="00F23E3F" w:rsidRPr="00064EEE" w:rsidRDefault="00F23E3F" w:rsidP="007226C5">
            <w:pPr>
              <w:pStyle w:val="tac0"/>
              <w:rPr>
                <w:lang w:val="en-GB"/>
              </w:rPr>
            </w:pPr>
            <w:r w:rsidRPr="00064EEE">
              <w:rPr>
                <w:lang w:val="en-GB"/>
              </w:rPr>
              <w:t>4</w:t>
            </w:r>
          </w:p>
        </w:tc>
      </w:tr>
      <w:tr w:rsidR="00F23E3F" w:rsidRPr="00B7584F" w14:paraId="3A8CF108" w14:textId="77777777" w:rsidTr="005F347E">
        <w:trPr>
          <w:trHeight w:val="238"/>
          <w:jc w:val="center"/>
        </w:trPr>
        <w:tc>
          <w:tcPr>
            <w:tcW w:w="4464" w:type="dxa"/>
            <w:tcMar>
              <w:top w:w="0" w:type="dxa"/>
              <w:left w:w="108" w:type="dxa"/>
              <w:bottom w:w="0" w:type="dxa"/>
              <w:right w:w="108" w:type="dxa"/>
            </w:tcMar>
            <w:vAlign w:val="center"/>
          </w:tcPr>
          <w:p w14:paraId="5ECB42CF"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6CEF61C"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3CC47420"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57A7D54D"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5CAED778" w14:textId="77777777" w:rsidR="00F23E3F" w:rsidRPr="00064EEE" w:rsidRDefault="00F23E3F" w:rsidP="007226C5">
            <w:pPr>
              <w:pStyle w:val="tac0"/>
              <w:rPr>
                <w:lang w:val="en-GB"/>
              </w:rPr>
            </w:pPr>
            <w:r w:rsidRPr="00064EEE">
              <w:rPr>
                <w:lang w:val="en-GB"/>
              </w:rPr>
              <w:t>2</w:t>
            </w:r>
          </w:p>
        </w:tc>
      </w:tr>
      <w:tr w:rsidR="00F23E3F" w:rsidRPr="00B7584F" w14:paraId="1D41B453" w14:textId="77777777" w:rsidTr="005F347E">
        <w:trPr>
          <w:trHeight w:val="238"/>
          <w:jc w:val="center"/>
        </w:trPr>
        <w:tc>
          <w:tcPr>
            <w:tcW w:w="4464" w:type="dxa"/>
            <w:tcMar>
              <w:top w:w="0" w:type="dxa"/>
              <w:left w:w="108" w:type="dxa"/>
              <w:bottom w:w="0" w:type="dxa"/>
              <w:right w:w="108" w:type="dxa"/>
            </w:tcMar>
            <w:vAlign w:val="center"/>
          </w:tcPr>
          <w:p w14:paraId="4C07A2F6"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C03962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10A42765"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487FD46"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00C2704" w14:textId="77777777" w:rsidR="00F23E3F" w:rsidRPr="00064EEE" w:rsidRDefault="00F23E3F" w:rsidP="007226C5">
            <w:pPr>
              <w:pStyle w:val="tac0"/>
              <w:rPr>
                <w:lang w:val="en-GB"/>
              </w:rPr>
            </w:pPr>
            <w:r w:rsidRPr="00064EEE">
              <w:rPr>
                <w:lang w:val="en-GB"/>
              </w:rPr>
              <w:t>3</w:t>
            </w:r>
          </w:p>
        </w:tc>
      </w:tr>
      <w:tr w:rsidR="00F23E3F" w:rsidRPr="00B7584F" w14:paraId="760CB07C"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7CAF8EF8" w14:textId="77777777" w:rsidR="00F23E3F" w:rsidRPr="00064EEE" w:rsidRDefault="00F23E3F" w:rsidP="007226C5">
            <w:pPr>
              <w:pStyle w:val="tac0"/>
              <w:rPr>
                <w:lang w:val="en-GB"/>
              </w:rPr>
            </w:pPr>
          </w:p>
        </w:tc>
      </w:tr>
      <w:tr w:rsidR="00F23E3F" w:rsidRPr="00B7584F" w14:paraId="7169222B"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5FDB7091" w14:textId="77777777"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007A5DB2" w14:textId="77777777" w:rsidR="00F23E3F" w:rsidRPr="00064EEE" w:rsidRDefault="00F23E3F" w:rsidP="007226C5">
            <w:pPr>
              <w:pStyle w:val="tac0"/>
              <w:rPr>
                <w:b/>
                <w:lang w:val="en-GB"/>
              </w:rPr>
            </w:pPr>
            <w:r w:rsidRPr="00064EEE">
              <w:rPr>
                <w:b/>
                <w:lang w:val="en-GB"/>
              </w:rPr>
              <w:t>Bitwidth</w:t>
            </w:r>
          </w:p>
        </w:tc>
      </w:tr>
      <w:tr w:rsidR="00F23E3F" w:rsidRPr="00B7584F" w14:paraId="0D11E49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6950C7C7" w14:textId="77777777"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14:paraId="5B0D01EC"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1D0F92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97040D2"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6273BC76" w14:textId="77777777" w:rsidR="00F23E3F" w:rsidRPr="00064EEE" w:rsidRDefault="00F23E3F" w:rsidP="007226C5">
            <w:pPr>
              <w:pStyle w:val="tah0"/>
              <w:rPr>
                <w:lang w:val="de-DE"/>
              </w:rPr>
            </w:pPr>
            <w:r w:rsidRPr="00064EEE">
              <w:rPr>
                <w:lang w:val="de-DE"/>
              </w:rPr>
              <w:t>Rank = 8</w:t>
            </w:r>
          </w:p>
        </w:tc>
      </w:tr>
      <w:tr w:rsidR="00F23E3F" w:rsidRPr="00B7584F" w14:paraId="590CFB19" w14:textId="77777777" w:rsidTr="005F347E">
        <w:trPr>
          <w:trHeight w:val="238"/>
          <w:jc w:val="center"/>
        </w:trPr>
        <w:tc>
          <w:tcPr>
            <w:tcW w:w="4464" w:type="dxa"/>
            <w:tcMar>
              <w:top w:w="0" w:type="dxa"/>
              <w:left w:w="108" w:type="dxa"/>
              <w:bottom w:w="0" w:type="dxa"/>
              <w:right w:w="108" w:type="dxa"/>
            </w:tcMar>
            <w:vAlign w:val="center"/>
          </w:tcPr>
          <w:p w14:paraId="027B5A03" w14:textId="77777777"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138E0C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E1536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ECA3AB2"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F3AAD09" w14:textId="77777777" w:rsidR="00F23E3F" w:rsidRPr="00064EEE" w:rsidRDefault="00F23E3F" w:rsidP="007226C5">
            <w:pPr>
              <w:pStyle w:val="tac0"/>
              <w:rPr>
                <w:lang w:val="de-DE"/>
              </w:rPr>
            </w:pPr>
            <w:r w:rsidRPr="00064EEE">
              <w:rPr>
                <w:lang w:val="de-DE"/>
              </w:rPr>
              <w:t>4</w:t>
            </w:r>
          </w:p>
        </w:tc>
      </w:tr>
      <w:tr w:rsidR="00F23E3F" w:rsidRPr="00B7584F" w14:paraId="6F1593EA" w14:textId="77777777" w:rsidTr="005F347E">
        <w:trPr>
          <w:trHeight w:val="238"/>
          <w:jc w:val="center"/>
        </w:trPr>
        <w:tc>
          <w:tcPr>
            <w:tcW w:w="4464" w:type="dxa"/>
            <w:tcMar>
              <w:top w:w="0" w:type="dxa"/>
              <w:left w:w="108" w:type="dxa"/>
              <w:bottom w:w="0" w:type="dxa"/>
              <w:right w:w="108" w:type="dxa"/>
            </w:tcMar>
            <w:vAlign w:val="center"/>
          </w:tcPr>
          <w:p w14:paraId="6209DD33" w14:textId="77777777"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2F77D5AE"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234D3A1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64BB7CCB"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07AF672B" w14:textId="77777777" w:rsidR="00F23E3F" w:rsidRPr="00064EEE" w:rsidRDefault="00F23E3F" w:rsidP="007226C5">
            <w:pPr>
              <w:pStyle w:val="tac0"/>
              <w:rPr>
                <w:lang w:val="en-GB"/>
              </w:rPr>
            </w:pPr>
            <w:r w:rsidRPr="00064EEE">
              <w:rPr>
                <w:lang w:val="en-GB"/>
              </w:rPr>
              <w:t>4</w:t>
            </w:r>
          </w:p>
        </w:tc>
      </w:tr>
      <w:tr w:rsidR="00F23E3F" w:rsidRPr="00B7584F" w14:paraId="5EC569CD" w14:textId="77777777" w:rsidTr="005F347E">
        <w:trPr>
          <w:trHeight w:val="238"/>
          <w:jc w:val="center"/>
        </w:trPr>
        <w:tc>
          <w:tcPr>
            <w:tcW w:w="4464" w:type="dxa"/>
            <w:tcMar>
              <w:top w:w="0" w:type="dxa"/>
              <w:left w:w="108" w:type="dxa"/>
              <w:bottom w:w="0" w:type="dxa"/>
              <w:right w:w="108" w:type="dxa"/>
            </w:tcMar>
            <w:vAlign w:val="center"/>
          </w:tcPr>
          <w:p w14:paraId="29D87A29" w14:textId="77777777"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70D33E00"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72FE6E4C"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25DA53D2" w14:textId="77777777"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14:paraId="43CE5CA8" w14:textId="77777777" w:rsidR="00F23E3F" w:rsidRPr="00064EEE" w:rsidRDefault="00F23E3F" w:rsidP="007226C5">
            <w:pPr>
              <w:pStyle w:val="tac0"/>
              <w:rPr>
                <w:lang w:val="en-GB"/>
              </w:rPr>
            </w:pPr>
            <w:r w:rsidRPr="00064EEE">
              <w:rPr>
                <w:lang w:val="en-GB"/>
              </w:rPr>
              <w:t>0</w:t>
            </w:r>
          </w:p>
        </w:tc>
      </w:tr>
      <w:tr w:rsidR="00F23E3F" w:rsidRPr="00B7584F" w14:paraId="7DC30739" w14:textId="77777777" w:rsidTr="005F347E">
        <w:trPr>
          <w:trHeight w:val="238"/>
          <w:jc w:val="center"/>
        </w:trPr>
        <w:tc>
          <w:tcPr>
            <w:tcW w:w="4464" w:type="dxa"/>
            <w:tcMar>
              <w:top w:w="0" w:type="dxa"/>
              <w:left w:w="108" w:type="dxa"/>
              <w:bottom w:w="0" w:type="dxa"/>
              <w:right w:w="108" w:type="dxa"/>
            </w:tcMar>
            <w:vAlign w:val="center"/>
          </w:tcPr>
          <w:p w14:paraId="5678D655"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74C35431"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0481C96D"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02190430"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14C251A6" w14:textId="77777777" w:rsidR="00F23E3F" w:rsidRPr="00064EEE" w:rsidRDefault="00F23E3F" w:rsidP="007226C5">
            <w:pPr>
              <w:pStyle w:val="tac0"/>
              <w:rPr>
                <w:lang w:val="en-GB"/>
              </w:rPr>
            </w:pPr>
            <w:r w:rsidRPr="00064EEE">
              <w:rPr>
                <w:lang w:val="en-GB"/>
              </w:rPr>
              <w:t>0</w:t>
            </w:r>
          </w:p>
        </w:tc>
      </w:tr>
    </w:tbl>
    <w:p w14:paraId="3DF91636" w14:textId="77777777" w:rsidR="005F347E" w:rsidRPr="005F347E" w:rsidRDefault="005F347E" w:rsidP="00344661">
      <w:pPr>
        <w:rPr>
          <w:rFonts w:eastAsia="MS LineDraw"/>
          <w:lang w:val="en-US"/>
        </w:rPr>
      </w:pPr>
    </w:p>
    <w:p w14:paraId="17D5DCE0" w14:textId="77777777"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222" w:name="OLE_LINK473"/>
      <w:bookmarkStart w:id="223"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224" w:name="OLE_LINK462"/>
      <w:bookmarkStart w:id="225" w:name="OLE_LINK463"/>
      <w:r w:rsidRPr="005F347E">
        <w:rPr>
          <w:rFonts w:hint="eastAsia"/>
          <w:lang w:eastAsia="zh-CN"/>
        </w:rPr>
        <w:t xml:space="preserve"> </w:t>
      </w:r>
      <w:r w:rsidRPr="005F347E">
        <w:rPr>
          <w:lang w:eastAsia="zh-CN"/>
        </w:rPr>
        <w:t xml:space="preserve">and </w:t>
      </w:r>
      <w:r w:rsidRPr="005F347E">
        <w:t xml:space="preserve">higher layer parameter </w:t>
      </w:r>
      <w:bookmarkEnd w:id="222"/>
      <w:bookmarkEnd w:id="223"/>
      <w:bookmarkEnd w:id="224"/>
      <w:bookmarkEnd w:id="225"/>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17EF9E9B"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02874D41"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BAB5BDB"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226" w:name="OLE_LINK451"/>
            <w:bookmarkStart w:id="227" w:name="OLE_LINK452"/>
            <w:r w:rsidRPr="005F347E">
              <w:rPr>
                <w:rFonts w:ascii="Arial" w:hAnsi="Arial" w:cs="Arial" w:hint="eastAsia"/>
                <w:b/>
                <w:bCs/>
                <w:sz w:val="18"/>
                <w:szCs w:val="18"/>
                <w:lang w:eastAsia="zh-CN"/>
              </w:rPr>
              <w:t xml:space="preserve"> for CRI=0 or 1</w:t>
            </w:r>
            <w:bookmarkEnd w:id="226"/>
            <w:bookmarkEnd w:id="227"/>
          </w:p>
        </w:tc>
      </w:tr>
      <w:tr w:rsidR="005F347E" w:rsidRPr="005F347E" w14:paraId="5C3FBF0D" w14:textId="77777777" w:rsidTr="00344661">
        <w:trPr>
          <w:trHeight w:val="171"/>
          <w:jc w:val="center"/>
        </w:trPr>
        <w:tc>
          <w:tcPr>
            <w:tcW w:w="0" w:type="auto"/>
            <w:vMerge/>
            <w:shd w:val="clear" w:color="auto" w:fill="E0E0E0"/>
            <w:vAlign w:val="center"/>
          </w:tcPr>
          <w:p w14:paraId="5EA453B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12C37D2"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86650C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836965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3131BD8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02A7464" w14:textId="77777777" w:rsidTr="00344661">
        <w:trPr>
          <w:trHeight w:val="238"/>
          <w:jc w:val="center"/>
        </w:trPr>
        <w:tc>
          <w:tcPr>
            <w:tcW w:w="4465" w:type="dxa"/>
            <w:tcMar>
              <w:top w:w="0" w:type="dxa"/>
              <w:left w:w="108" w:type="dxa"/>
              <w:bottom w:w="0" w:type="dxa"/>
              <w:right w:w="108" w:type="dxa"/>
            </w:tcMar>
            <w:vAlign w:val="center"/>
          </w:tcPr>
          <w:p w14:paraId="1491309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2102B72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39FF6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080C4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BCADA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019DD26" w14:textId="77777777" w:rsidTr="00344661">
        <w:trPr>
          <w:trHeight w:val="238"/>
          <w:jc w:val="center"/>
        </w:trPr>
        <w:tc>
          <w:tcPr>
            <w:tcW w:w="4465" w:type="dxa"/>
            <w:tcMar>
              <w:top w:w="0" w:type="dxa"/>
              <w:left w:w="108" w:type="dxa"/>
              <w:bottom w:w="0" w:type="dxa"/>
              <w:right w:w="108" w:type="dxa"/>
            </w:tcMar>
            <w:vAlign w:val="center"/>
          </w:tcPr>
          <w:p w14:paraId="57C016A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F3164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4DBE61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316C39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B5968E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090C5AB" w14:textId="77777777" w:rsidTr="00344661">
        <w:trPr>
          <w:trHeight w:val="238"/>
          <w:jc w:val="center"/>
        </w:trPr>
        <w:tc>
          <w:tcPr>
            <w:tcW w:w="4465" w:type="dxa"/>
            <w:tcMar>
              <w:top w:w="0" w:type="dxa"/>
              <w:left w:w="108" w:type="dxa"/>
              <w:bottom w:w="0" w:type="dxa"/>
              <w:right w:w="108" w:type="dxa"/>
            </w:tcMar>
            <w:vAlign w:val="center"/>
          </w:tcPr>
          <w:p w14:paraId="2B45F15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35487E3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91F7F4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8631C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D4023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F9008B7" w14:textId="77777777" w:rsidTr="00344661">
        <w:trPr>
          <w:trHeight w:val="238"/>
          <w:jc w:val="center"/>
        </w:trPr>
        <w:tc>
          <w:tcPr>
            <w:tcW w:w="4465" w:type="dxa"/>
            <w:tcMar>
              <w:top w:w="0" w:type="dxa"/>
              <w:left w:w="108" w:type="dxa"/>
              <w:bottom w:w="0" w:type="dxa"/>
              <w:right w:w="108" w:type="dxa"/>
            </w:tcMar>
            <w:vAlign w:val="center"/>
          </w:tcPr>
          <w:p w14:paraId="4CFBDD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7566BF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1D8EA1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998A33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FBA0CF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3B2DB9AA"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63AB3C1B"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4592E98A"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64389123"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6924D882"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0669199A"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301625B5"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CB14AA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188A91F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70F40CC"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3F359A3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00670E70" w14:textId="77777777" w:rsidTr="00344661">
        <w:trPr>
          <w:trHeight w:val="238"/>
          <w:jc w:val="center"/>
        </w:trPr>
        <w:tc>
          <w:tcPr>
            <w:tcW w:w="4465" w:type="dxa"/>
            <w:tcMar>
              <w:top w:w="0" w:type="dxa"/>
              <w:left w:w="108" w:type="dxa"/>
              <w:bottom w:w="0" w:type="dxa"/>
              <w:right w:w="108" w:type="dxa"/>
            </w:tcMar>
            <w:vAlign w:val="center"/>
          </w:tcPr>
          <w:p w14:paraId="0907ED95"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10322F4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04D12A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0A82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CF5E7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442A77C4" w14:textId="77777777" w:rsidTr="00344661">
        <w:trPr>
          <w:trHeight w:val="238"/>
          <w:jc w:val="center"/>
        </w:trPr>
        <w:tc>
          <w:tcPr>
            <w:tcW w:w="4465" w:type="dxa"/>
            <w:tcMar>
              <w:top w:w="0" w:type="dxa"/>
              <w:left w:w="108" w:type="dxa"/>
              <w:bottom w:w="0" w:type="dxa"/>
              <w:right w:w="108" w:type="dxa"/>
            </w:tcMar>
            <w:vAlign w:val="center"/>
          </w:tcPr>
          <w:p w14:paraId="0CA19C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EEC95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53DF9C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A4CC6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418F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66193483" w14:textId="77777777" w:rsidTr="00344661">
        <w:trPr>
          <w:trHeight w:val="238"/>
          <w:jc w:val="center"/>
        </w:trPr>
        <w:tc>
          <w:tcPr>
            <w:tcW w:w="4465" w:type="dxa"/>
            <w:tcMar>
              <w:top w:w="0" w:type="dxa"/>
              <w:left w:w="108" w:type="dxa"/>
              <w:bottom w:w="0" w:type="dxa"/>
              <w:right w:w="108" w:type="dxa"/>
            </w:tcMar>
            <w:vAlign w:val="center"/>
          </w:tcPr>
          <w:p w14:paraId="2C416D6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650DC72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9EF8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9A635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86998D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753784E7" w14:textId="77777777" w:rsidTr="00344661">
        <w:trPr>
          <w:trHeight w:val="238"/>
          <w:jc w:val="center"/>
        </w:trPr>
        <w:tc>
          <w:tcPr>
            <w:tcW w:w="4465" w:type="dxa"/>
            <w:tcMar>
              <w:top w:w="0" w:type="dxa"/>
              <w:left w:w="108" w:type="dxa"/>
              <w:bottom w:w="0" w:type="dxa"/>
              <w:right w:w="108" w:type="dxa"/>
            </w:tcMar>
            <w:vAlign w:val="center"/>
          </w:tcPr>
          <w:p w14:paraId="70007F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E2AF9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1A523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74C4F9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596CCB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7CCE4FF8"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6DF2939E"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0E15FE6D"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0751E1B2" w14:textId="77777777" w:rsidTr="00344661">
        <w:trPr>
          <w:trHeight w:val="171"/>
          <w:jc w:val="center"/>
        </w:trPr>
        <w:tc>
          <w:tcPr>
            <w:tcW w:w="0" w:type="auto"/>
            <w:vMerge/>
            <w:shd w:val="clear" w:color="auto" w:fill="E0E0E0"/>
            <w:vAlign w:val="center"/>
          </w:tcPr>
          <w:p w14:paraId="11DEDC07"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DABA0A2"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2C3E2126"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68A6E6B"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7BAE0E0"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7F1D0F3A" w14:textId="77777777" w:rsidTr="00344661">
        <w:trPr>
          <w:trHeight w:val="238"/>
          <w:jc w:val="center"/>
        </w:trPr>
        <w:tc>
          <w:tcPr>
            <w:tcW w:w="4465" w:type="dxa"/>
            <w:tcMar>
              <w:top w:w="0" w:type="dxa"/>
              <w:left w:w="108" w:type="dxa"/>
              <w:bottom w:w="0" w:type="dxa"/>
              <w:right w:w="108" w:type="dxa"/>
            </w:tcMar>
            <w:vAlign w:val="center"/>
          </w:tcPr>
          <w:p w14:paraId="6B4C27DA" w14:textId="77777777" w:rsidR="005F347E" w:rsidRPr="005F347E" w:rsidRDefault="005F347E" w:rsidP="005F347E">
            <w:pPr>
              <w:keepNext/>
              <w:spacing w:after="0"/>
              <w:jc w:val="center"/>
              <w:rPr>
                <w:rFonts w:ascii="Arial" w:hAnsi="Arial" w:cs="Arial"/>
                <w:sz w:val="18"/>
                <w:szCs w:val="18"/>
                <w:lang w:val="de-DE" w:eastAsia="zh-CN"/>
              </w:rPr>
            </w:pPr>
            <w:bookmarkStart w:id="228"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3A1C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14C2894"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BD9A2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1D04CC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228"/>
      <w:tr w:rsidR="005F347E" w:rsidRPr="005F347E" w14:paraId="0CD0DD4B" w14:textId="77777777" w:rsidTr="00344661">
        <w:trPr>
          <w:trHeight w:val="238"/>
          <w:jc w:val="center"/>
        </w:trPr>
        <w:tc>
          <w:tcPr>
            <w:tcW w:w="4465" w:type="dxa"/>
            <w:tcMar>
              <w:top w:w="0" w:type="dxa"/>
              <w:left w:w="108" w:type="dxa"/>
              <w:bottom w:w="0" w:type="dxa"/>
              <w:right w:w="108" w:type="dxa"/>
            </w:tcMar>
            <w:vAlign w:val="center"/>
          </w:tcPr>
          <w:p w14:paraId="18DE2E1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1E9AF25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94EA5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9267F5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4EEEB9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6ADD34F2" w14:textId="77777777" w:rsidTr="00344661">
        <w:trPr>
          <w:trHeight w:val="238"/>
          <w:jc w:val="center"/>
        </w:trPr>
        <w:tc>
          <w:tcPr>
            <w:tcW w:w="4465" w:type="dxa"/>
            <w:tcMar>
              <w:top w:w="0" w:type="dxa"/>
              <w:left w:w="108" w:type="dxa"/>
              <w:bottom w:w="0" w:type="dxa"/>
              <w:right w:w="108" w:type="dxa"/>
            </w:tcMar>
            <w:vAlign w:val="center"/>
          </w:tcPr>
          <w:p w14:paraId="43C64D3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98C9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29FFF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F2158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D5D99A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E18C3F2" w14:textId="77777777" w:rsidTr="00344661">
        <w:trPr>
          <w:trHeight w:val="238"/>
          <w:jc w:val="center"/>
        </w:trPr>
        <w:tc>
          <w:tcPr>
            <w:tcW w:w="4465" w:type="dxa"/>
            <w:tcMar>
              <w:top w:w="0" w:type="dxa"/>
              <w:left w:w="108" w:type="dxa"/>
              <w:bottom w:w="0" w:type="dxa"/>
              <w:right w:w="108" w:type="dxa"/>
            </w:tcMar>
            <w:vAlign w:val="center"/>
          </w:tcPr>
          <w:p w14:paraId="4345237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E6EA0A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5166D1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6371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A06488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A582107" w14:textId="77777777" w:rsidTr="00344661">
        <w:trPr>
          <w:trHeight w:val="238"/>
          <w:jc w:val="center"/>
        </w:trPr>
        <w:tc>
          <w:tcPr>
            <w:tcW w:w="4465" w:type="dxa"/>
            <w:tcMar>
              <w:top w:w="0" w:type="dxa"/>
              <w:left w:w="108" w:type="dxa"/>
              <w:bottom w:w="0" w:type="dxa"/>
              <w:right w:w="108" w:type="dxa"/>
            </w:tcMar>
            <w:vAlign w:val="center"/>
          </w:tcPr>
          <w:p w14:paraId="27220C82"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604698C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F6054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DA01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025177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73A9582" w14:textId="77777777" w:rsidTr="00344661">
        <w:trPr>
          <w:trHeight w:val="238"/>
          <w:jc w:val="center"/>
        </w:trPr>
        <w:tc>
          <w:tcPr>
            <w:tcW w:w="4465" w:type="dxa"/>
            <w:tcMar>
              <w:top w:w="0" w:type="dxa"/>
              <w:left w:w="108" w:type="dxa"/>
              <w:bottom w:w="0" w:type="dxa"/>
              <w:right w:w="108" w:type="dxa"/>
            </w:tcMar>
            <w:vAlign w:val="center"/>
          </w:tcPr>
          <w:p w14:paraId="71F7B00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62A07D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57C34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8E97C9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05E283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2D8684E7" w14:textId="77777777" w:rsidR="00F23E3F" w:rsidRDefault="00F23E3F" w:rsidP="00F23E3F">
      <w:pPr>
        <w:rPr>
          <w:rFonts w:ascii="Calibri" w:eastAsia="Calibri" w:hAnsi="Calibri"/>
          <w:sz w:val="22"/>
          <w:szCs w:val="22"/>
          <w:lang w:val="en-US"/>
        </w:rPr>
      </w:pPr>
    </w:p>
    <w:p w14:paraId="1CA5623E" w14:textId="77777777"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67A21CA3"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0FB6B393"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F13DA14" w14:textId="77777777" w:rsidR="00F23E3F" w:rsidRPr="00064EEE" w:rsidRDefault="00F23E3F" w:rsidP="00747424">
            <w:pPr>
              <w:pStyle w:val="TAH"/>
            </w:pPr>
            <w:r w:rsidRPr="00064EEE">
              <w:t>Bitwidth</w:t>
            </w:r>
          </w:p>
        </w:tc>
      </w:tr>
      <w:tr w:rsidR="00F23E3F" w:rsidRPr="00B7584F" w14:paraId="74575EF8" w14:textId="77777777" w:rsidTr="00747424">
        <w:trPr>
          <w:trHeight w:val="171"/>
          <w:jc w:val="center"/>
        </w:trPr>
        <w:tc>
          <w:tcPr>
            <w:tcW w:w="0" w:type="auto"/>
            <w:vMerge/>
            <w:shd w:val="clear" w:color="auto" w:fill="E0E0E0"/>
            <w:vAlign w:val="center"/>
          </w:tcPr>
          <w:p w14:paraId="51317E4B"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2C6DE5B"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524D4477"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7948695C"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69FEF058" w14:textId="77777777" w:rsidR="00F23E3F" w:rsidRPr="00064EEE" w:rsidRDefault="00F23E3F" w:rsidP="00747424">
            <w:pPr>
              <w:pStyle w:val="TAH"/>
              <w:rPr>
                <w:lang w:val="de-DE"/>
              </w:rPr>
            </w:pPr>
            <w:r w:rsidRPr="00064EEE">
              <w:rPr>
                <w:lang w:val="de-DE"/>
              </w:rPr>
              <w:t>Rank = 4</w:t>
            </w:r>
          </w:p>
        </w:tc>
      </w:tr>
      <w:tr w:rsidR="00F23E3F" w:rsidRPr="00B7584F" w14:paraId="6953B8C1" w14:textId="77777777" w:rsidTr="00747424">
        <w:trPr>
          <w:trHeight w:val="238"/>
          <w:jc w:val="center"/>
        </w:trPr>
        <w:tc>
          <w:tcPr>
            <w:tcW w:w="4441" w:type="dxa"/>
            <w:tcMar>
              <w:top w:w="0" w:type="dxa"/>
              <w:left w:w="108" w:type="dxa"/>
              <w:bottom w:w="0" w:type="dxa"/>
              <w:right w:w="108" w:type="dxa"/>
            </w:tcMar>
            <w:vAlign w:val="center"/>
          </w:tcPr>
          <w:p w14:paraId="56E34BB9"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68DCED5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E8938F4"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715AE47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6FCBFB7" w14:textId="77777777" w:rsidR="00F23E3F" w:rsidRPr="00064EEE" w:rsidRDefault="00F23E3F" w:rsidP="007226C5">
            <w:pPr>
              <w:pStyle w:val="tac0"/>
              <w:rPr>
                <w:lang w:val="de-DE"/>
              </w:rPr>
            </w:pPr>
            <w:r w:rsidRPr="00064EEE">
              <w:rPr>
                <w:lang w:val="de-DE"/>
              </w:rPr>
              <w:t>4</w:t>
            </w:r>
          </w:p>
        </w:tc>
      </w:tr>
      <w:tr w:rsidR="00F23E3F" w:rsidRPr="00B7584F" w14:paraId="256AA4DB" w14:textId="77777777" w:rsidTr="00747424">
        <w:trPr>
          <w:trHeight w:val="238"/>
          <w:jc w:val="center"/>
        </w:trPr>
        <w:tc>
          <w:tcPr>
            <w:tcW w:w="4441" w:type="dxa"/>
            <w:tcMar>
              <w:top w:w="0" w:type="dxa"/>
              <w:left w:w="108" w:type="dxa"/>
              <w:bottom w:w="0" w:type="dxa"/>
              <w:right w:w="108" w:type="dxa"/>
            </w:tcMar>
            <w:vAlign w:val="center"/>
          </w:tcPr>
          <w:p w14:paraId="4BE3A5D2"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5D3DBB" w14:textId="77777777"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14:paraId="4F1623F9"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1F6ED6CF" w14:textId="77777777"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14:paraId="7A338462" w14:textId="77777777" w:rsidR="00F23E3F" w:rsidRPr="00064EEE" w:rsidRDefault="00F23E3F" w:rsidP="007226C5">
            <w:pPr>
              <w:pStyle w:val="tac0"/>
              <w:rPr>
                <w:lang w:val="en-GB"/>
              </w:rPr>
            </w:pPr>
            <w:r w:rsidRPr="00064EEE">
              <w:rPr>
                <w:lang w:val="en-GB"/>
              </w:rPr>
              <w:t>4</w:t>
            </w:r>
          </w:p>
        </w:tc>
      </w:tr>
      <w:tr w:rsidR="00F23E3F" w:rsidRPr="00B7584F" w14:paraId="3DE32C6F" w14:textId="77777777" w:rsidTr="00747424">
        <w:trPr>
          <w:trHeight w:val="238"/>
          <w:jc w:val="center"/>
        </w:trPr>
        <w:tc>
          <w:tcPr>
            <w:tcW w:w="4441" w:type="dxa"/>
            <w:tcMar>
              <w:top w:w="0" w:type="dxa"/>
              <w:left w:w="108" w:type="dxa"/>
              <w:bottom w:w="0" w:type="dxa"/>
              <w:right w:w="108" w:type="dxa"/>
            </w:tcMar>
            <w:vAlign w:val="center"/>
          </w:tcPr>
          <w:p w14:paraId="074325C7" w14:textId="77777777"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60CE9F5"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8782B5B"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25240340" w14:textId="77777777"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14:paraId="719D62C6" w14:textId="77777777" w:rsidR="00F23E3F" w:rsidRPr="00064EEE" w:rsidRDefault="00F23E3F" w:rsidP="007226C5">
            <w:pPr>
              <w:pStyle w:val="tac0"/>
              <w:rPr>
                <w:lang w:val="en-GB"/>
              </w:rPr>
            </w:pPr>
            <w:r>
              <w:rPr>
                <w:lang w:val="en-GB"/>
              </w:rPr>
              <w:t>0</w:t>
            </w:r>
          </w:p>
        </w:tc>
      </w:tr>
      <w:tr w:rsidR="00F23E3F" w:rsidRPr="00B7584F" w14:paraId="6D23767A" w14:textId="77777777" w:rsidTr="00747424">
        <w:trPr>
          <w:trHeight w:val="238"/>
          <w:jc w:val="center"/>
        </w:trPr>
        <w:tc>
          <w:tcPr>
            <w:tcW w:w="4441" w:type="dxa"/>
            <w:tcMar>
              <w:top w:w="0" w:type="dxa"/>
              <w:left w:w="108" w:type="dxa"/>
              <w:bottom w:w="0" w:type="dxa"/>
              <w:right w:w="108" w:type="dxa"/>
            </w:tcMar>
            <w:vAlign w:val="center"/>
          </w:tcPr>
          <w:p w14:paraId="4F2C6462"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7513D712"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152EB4B8"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3BD7AEF7" w14:textId="77777777"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14:paraId="5C601571" w14:textId="77777777" w:rsidR="00F23E3F" w:rsidRPr="00064EEE" w:rsidRDefault="00F23E3F" w:rsidP="007226C5">
            <w:pPr>
              <w:pStyle w:val="tac0"/>
              <w:rPr>
                <w:lang w:val="en-GB"/>
              </w:rPr>
            </w:pPr>
            <w:r>
              <w:rPr>
                <w:lang w:val="en-GB"/>
              </w:rPr>
              <w:t>4</w:t>
            </w:r>
          </w:p>
        </w:tc>
      </w:tr>
    </w:tbl>
    <w:p w14:paraId="04850BC7" w14:textId="77777777" w:rsidR="00F23E3F" w:rsidRDefault="00F23E3F" w:rsidP="00F23E3F"/>
    <w:p w14:paraId="7F2182AB" w14:textId="77777777"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429A3">
        <w:rPr>
          <w:rFonts w:ascii="Times New Roman" w:eastAsia="SimSun" w:hAnsi="Times New Roman"/>
          <w:position w:val="-10"/>
          <w:lang w:eastAsia="zh-CN"/>
        </w:rPr>
        <w:pict w14:anchorId="53852AED">
          <v:shape id="_x0000_i1740"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4F9AB583"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39ECEDC" w14:textId="77777777"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14:paraId="3E72A7C3"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779D1D66" w14:textId="77777777" w:rsidTr="00E013D3">
        <w:trPr>
          <w:cantSplit/>
          <w:trHeight w:val="20"/>
          <w:jc w:val="center"/>
        </w:trPr>
        <w:tc>
          <w:tcPr>
            <w:tcW w:w="1047" w:type="dxa"/>
            <w:vMerge/>
            <w:shd w:val="clear" w:color="auto" w:fill="E0E0E0"/>
            <w:vAlign w:val="center"/>
          </w:tcPr>
          <w:p w14:paraId="7D323BFA"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B33DA6A"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5F4EB9E5"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14:paraId="6A3E7888"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79A2DA49"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605E48B6" w14:textId="77777777" w:rsidTr="00E013D3">
        <w:trPr>
          <w:cantSplit/>
          <w:trHeight w:val="20"/>
          <w:jc w:val="center"/>
        </w:trPr>
        <w:tc>
          <w:tcPr>
            <w:tcW w:w="1047" w:type="dxa"/>
            <w:tcMar>
              <w:top w:w="0" w:type="dxa"/>
              <w:left w:w="108" w:type="dxa"/>
              <w:bottom w:w="0" w:type="dxa"/>
              <w:right w:w="108" w:type="dxa"/>
            </w:tcMar>
            <w:vAlign w:val="center"/>
          </w:tcPr>
          <w:p w14:paraId="617DCE0F"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325706F7" w14:textId="77777777" w:rsidR="00F23E3F" w:rsidRPr="00064EEE" w:rsidRDefault="00F23E3F" w:rsidP="007226C5">
            <w:pPr>
              <w:pStyle w:val="tac0"/>
              <w:rPr>
                <w:lang w:val="de-DE"/>
              </w:rPr>
            </w:pPr>
            <w:r w:rsidRPr="00064EEE">
              <w:rPr>
                <w:lang w:val="de-DE"/>
              </w:rPr>
              <w:t>4</w:t>
            </w:r>
          </w:p>
        </w:tc>
        <w:tc>
          <w:tcPr>
            <w:tcW w:w="1754" w:type="dxa"/>
            <w:vAlign w:val="center"/>
          </w:tcPr>
          <w:p w14:paraId="4FB312B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3E0C56D"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102B82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92A8D59" w14:textId="77777777" w:rsidTr="00E013D3">
        <w:trPr>
          <w:cantSplit/>
          <w:trHeight w:val="20"/>
          <w:jc w:val="center"/>
        </w:trPr>
        <w:tc>
          <w:tcPr>
            <w:tcW w:w="1047" w:type="dxa"/>
            <w:tcMar>
              <w:top w:w="0" w:type="dxa"/>
              <w:left w:w="108" w:type="dxa"/>
              <w:bottom w:w="0" w:type="dxa"/>
              <w:right w:w="108" w:type="dxa"/>
            </w:tcMar>
            <w:vAlign w:val="center"/>
          </w:tcPr>
          <w:p w14:paraId="1C186AF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FCBC2BE" w14:textId="77777777" w:rsidR="00F23E3F" w:rsidRPr="00064EEE" w:rsidRDefault="00F23E3F" w:rsidP="007226C5">
            <w:pPr>
              <w:pStyle w:val="tac0"/>
              <w:rPr>
                <w:lang w:val="en-GB"/>
              </w:rPr>
            </w:pPr>
            <w:r w:rsidRPr="00064EEE">
              <w:rPr>
                <w:lang w:val="en-GB"/>
              </w:rPr>
              <w:t>0</w:t>
            </w:r>
          </w:p>
        </w:tc>
        <w:tc>
          <w:tcPr>
            <w:tcW w:w="1754" w:type="dxa"/>
            <w:vAlign w:val="center"/>
          </w:tcPr>
          <w:p w14:paraId="76FAE463"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1218A36D" w14:textId="77777777" w:rsidR="00F23E3F" w:rsidRPr="00064EEE" w:rsidRDefault="00F23E3F" w:rsidP="007226C5">
            <w:pPr>
              <w:pStyle w:val="tac0"/>
              <w:rPr>
                <w:lang w:val="en-GB"/>
              </w:rPr>
            </w:pPr>
            <w:r>
              <w:rPr>
                <w:rFonts w:eastAsia="SimSun" w:hint="eastAsia"/>
                <w:lang w:val="de-DE" w:eastAsia="zh-CN"/>
              </w:rPr>
              <w:t>4</w:t>
            </w:r>
          </w:p>
        </w:tc>
        <w:tc>
          <w:tcPr>
            <w:tcW w:w="2232" w:type="dxa"/>
            <w:vAlign w:val="center"/>
          </w:tcPr>
          <w:p w14:paraId="56425102"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1F913DDC" w14:textId="77777777" w:rsidTr="00E013D3">
        <w:trPr>
          <w:cantSplit/>
          <w:trHeight w:val="20"/>
          <w:jc w:val="center"/>
        </w:trPr>
        <w:tc>
          <w:tcPr>
            <w:tcW w:w="1047" w:type="dxa"/>
            <w:tcMar>
              <w:top w:w="0" w:type="dxa"/>
              <w:left w:w="108" w:type="dxa"/>
              <w:bottom w:w="0" w:type="dxa"/>
              <w:right w:w="108" w:type="dxa"/>
            </w:tcMar>
            <w:vAlign w:val="center"/>
          </w:tcPr>
          <w:p w14:paraId="007D5E16"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648F21CB"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6CCB4D8" wp14:editId="664287C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210649A"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215FB7CF" wp14:editId="701B43DB">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9F056EA" w14:textId="77777777" w:rsidR="00F23E3F" w:rsidRPr="00064EEE" w:rsidRDefault="000429A3" w:rsidP="007226C5">
            <w:pPr>
              <w:pStyle w:val="tac0"/>
              <w:rPr>
                <w:lang w:val="en-GB"/>
              </w:rPr>
            </w:pPr>
            <w:r>
              <w:rPr>
                <w:position w:val="-32"/>
                <w:lang w:eastAsia="zh-CN"/>
              </w:rPr>
              <w:pict w14:anchorId="61072995">
                <v:shape id="_x0000_i1741" type="#_x0000_t75" style="width:105.5pt;height:28.45pt">
                  <v:imagedata r:id="rId509" o:title=""/>
                </v:shape>
              </w:pict>
            </w:r>
          </w:p>
        </w:tc>
        <w:tc>
          <w:tcPr>
            <w:tcW w:w="2232" w:type="dxa"/>
            <w:vAlign w:val="center"/>
          </w:tcPr>
          <w:p w14:paraId="0443293A" w14:textId="77777777" w:rsidR="00F23E3F" w:rsidRDefault="000429A3" w:rsidP="007226C5">
            <w:pPr>
              <w:pStyle w:val="tac0"/>
              <w:rPr>
                <w:rFonts w:eastAsia="SimSun"/>
                <w:lang w:val="de-DE" w:eastAsia="zh-CN"/>
              </w:rPr>
            </w:pPr>
            <w:r>
              <w:rPr>
                <w:position w:val="-32"/>
                <w:lang w:eastAsia="zh-CN"/>
              </w:rPr>
              <w:pict w14:anchorId="6AD3313D">
                <v:shape id="_x0000_i1742" type="#_x0000_t75" style="width:105.5pt;height:28.45pt">
                  <v:imagedata r:id="rId509" o:title=""/>
                </v:shape>
              </w:pict>
            </w:r>
          </w:p>
        </w:tc>
      </w:tr>
      <w:tr w:rsidR="00F23E3F" w:rsidRPr="00290CB4" w14:paraId="11DBDED3" w14:textId="77777777" w:rsidTr="00E013D3">
        <w:trPr>
          <w:cantSplit/>
          <w:trHeight w:val="20"/>
          <w:jc w:val="center"/>
        </w:trPr>
        <w:tc>
          <w:tcPr>
            <w:tcW w:w="1047" w:type="dxa"/>
            <w:tcMar>
              <w:top w:w="0" w:type="dxa"/>
              <w:left w:w="108" w:type="dxa"/>
              <w:bottom w:w="0" w:type="dxa"/>
              <w:right w:w="108" w:type="dxa"/>
            </w:tcMar>
            <w:vAlign w:val="center"/>
          </w:tcPr>
          <w:p w14:paraId="21FEE5B5" w14:textId="77777777"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4ABF20DA" w14:textId="77777777"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4314D185" wp14:editId="10B6A593">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215C2BB5" w14:textId="77777777"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49FAAC1A" wp14:editId="30A94806">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6805706E" w14:textId="77777777" w:rsidR="00F23E3F" w:rsidRPr="00064EEE" w:rsidRDefault="000429A3" w:rsidP="007226C5">
            <w:pPr>
              <w:pStyle w:val="tac0"/>
              <w:rPr>
                <w:lang w:val="en-GB"/>
              </w:rPr>
            </w:pPr>
            <w:r>
              <w:rPr>
                <w:position w:val="-14"/>
                <w:lang w:eastAsia="zh-CN"/>
              </w:rPr>
              <w:pict w14:anchorId="693CDB34">
                <v:shape id="_x0000_i1743" type="#_x0000_t75" style="width:75.35pt;height:18.4pt">
                  <v:imagedata r:id="rId533" o:title=""/>
                </v:shape>
              </w:pict>
            </w:r>
          </w:p>
        </w:tc>
        <w:tc>
          <w:tcPr>
            <w:tcW w:w="2232" w:type="dxa"/>
            <w:vAlign w:val="center"/>
          </w:tcPr>
          <w:p w14:paraId="33B71636" w14:textId="77777777" w:rsidR="00F23E3F" w:rsidRDefault="000429A3" w:rsidP="007226C5">
            <w:pPr>
              <w:pStyle w:val="tac0"/>
              <w:rPr>
                <w:rFonts w:eastAsia="SimSun"/>
                <w:lang w:val="de-DE" w:eastAsia="zh-CN"/>
              </w:rPr>
            </w:pPr>
            <w:r>
              <w:rPr>
                <w:position w:val="-14"/>
                <w:lang w:eastAsia="zh-CN"/>
              </w:rPr>
              <w:pict w14:anchorId="5EB24F9A">
                <v:shape id="_x0000_i1744" type="#_x0000_t75" style="width:75.35pt;height:18.4pt">
                  <v:imagedata r:id="rId533" o:title=""/>
                </v:shape>
              </w:pict>
            </w:r>
          </w:p>
        </w:tc>
      </w:tr>
      <w:tr w:rsidR="00F23E3F" w:rsidRPr="00290CB4" w14:paraId="04A9B842" w14:textId="77777777" w:rsidTr="00E013D3">
        <w:trPr>
          <w:cantSplit/>
          <w:trHeight w:val="20"/>
          <w:jc w:val="center"/>
        </w:trPr>
        <w:tc>
          <w:tcPr>
            <w:tcW w:w="1047" w:type="dxa"/>
            <w:tcMar>
              <w:top w:w="0" w:type="dxa"/>
              <w:left w:w="108" w:type="dxa"/>
              <w:bottom w:w="0" w:type="dxa"/>
              <w:right w:w="108" w:type="dxa"/>
            </w:tcMar>
            <w:vAlign w:val="center"/>
          </w:tcPr>
          <w:p w14:paraId="3B0009E3" w14:textId="77777777"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B881D03" w14:textId="77777777"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14:paraId="7FCDC3D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13E01C4E" w14:textId="77777777"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14:paraId="17AA8B2B"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597C3EC8"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E0E61F6" w14:textId="77777777"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14:paraId="08D11E18" w14:textId="77777777" w:rsidR="00F23E3F" w:rsidRPr="00064EEE" w:rsidRDefault="00F23E3F" w:rsidP="007226C5">
            <w:pPr>
              <w:pStyle w:val="tah0"/>
              <w:rPr>
                <w:lang w:val="en-GB"/>
              </w:rPr>
            </w:pPr>
            <w:r w:rsidRPr="00064EEE">
              <w:rPr>
                <w:lang w:val="en-GB"/>
              </w:rPr>
              <w:t>Bit width</w:t>
            </w:r>
          </w:p>
        </w:tc>
      </w:tr>
      <w:tr w:rsidR="00F23E3F" w:rsidRPr="00290CB4" w14:paraId="035788F4" w14:textId="77777777" w:rsidTr="00E013D3">
        <w:trPr>
          <w:cantSplit/>
          <w:trHeight w:val="20"/>
          <w:jc w:val="center"/>
        </w:trPr>
        <w:tc>
          <w:tcPr>
            <w:tcW w:w="1047" w:type="dxa"/>
            <w:vMerge/>
            <w:shd w:val="clear" w:color="auto" w:fill="E0E0E0"/>
            <w:vAlign w:val="center"/>
          </w:tcPr>
          <w:p w14:paraId="0E81641D"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14EA5DC4"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7E1BE8A3"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14:paraId="0FB8BD83"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3D4B0DA7"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4573FFF5" w14:textId="77777777" w:rsidTr="00E013D3">
        <w:trPr>
          <w:cantSplit/>
          <w:trHeight w:val="20"/>
          <w:jc w:val="center"/>
        </w:trPr>
        <w:tc>
          <w:tcPr>
            <w:tcW w:w="1047" w:type="dxa"/>
            <w:tcMar>
              <w:top w:w="0" w:type="dxa"/>
              <w:left w:w="108" w:type="dxa"/>
              <w:bottom w:w="0" w:type="dxa"/>
              <w:right w:w="108" w:type="dxa"/>
            </w:tcMar>
            <w:vAlign w:val="center"/>
          </w:tcPr>
          <w:p w14:paraId="502D9E7B"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0125A41D" w14:textId="77777777" w:rsidR="00F23E3F" w:rsidRPr="00064EEE" w:rsidRDefault="00F23E3F" w:rsidP="007226C5">
            <w:pPr>
              <w:pStyle w:val="tac0"/>
              <w:rPr>
                <w:lang w:val="de-DE"/>
              </w:rPr>
            </w:pPr>
            <w:r w:rsidRPr="00064EEE">
              <w:rPr>
                <w:lang w:val="de-DE"/>
              </w:rPr>
              <w:t>4</w:t>
            </w:r>
          </w:p>
        </w:tc>
        <w:tc>
          <w:tcPr>
            <w:tcW w:w="1754" w:type="dxa"/>
            <w:vAlign w:val="center"/>
          </w:tcPr>
          <w:p w14:paraId="1C158E55"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202034A" w14:textId="77777777" w:rsidR="00F23E3F" w:rsidRPr="00064EEE" w:rsidRDefault="00F23E3F" w:rsidP="007226C5">
            <w:pPr>
              <w:pStyle w:val="tac0"/>
              <w:rPr>
                <w:lang w:val="de-DE"/>
              </w:rPr>
            </w:pPr>
            <w:r w:rsidRPr="00064EEE">
              <w:rPr>
                <w:lang w:val="de-DE"/>
              </w:rPr>
              <w:t>4</w:t>
            </w:r>
          </w:p>
        </w:tc>
        <w:tc>
          <w:tcPr>
            <w:tcW w:w="2232" w:type="dxa"/>
            <w:vAlign w:val="center"/>
          </w:tcPr>
          <w:p w14:paraId="2244D389" w14:textId="77777777" w:rsidR="00F23E3F" w:rsidRDefault="00F23E3F" w:rsidP="007226C5">
            <w:pPr>
              <w:pStyle w:val="tac0"/>
              <w:rPr>
                <w:rFonts w:eastAsia="SimSun"/>
                <w:lang w:val="de-DE" w:eastAsia="zh-CN"/>
              </w:rPr>
            </w:pPr>
            <w:r w:rsidRPr="00064EEE">
              <w:rPr>
                <w:lang w:val="de-DE"/>
              </w:rPr>
              <w:t>4</w:t>
            </w:r>
          </w:p>
        </w:tc>
      </w:tr>
      <w:tr w:rsidR="00F23E3F" w:rsidRPr="00290CB4" w14:paraId="4BA7BE3C" w14:textId="77777777" w:rsidTr="00E013D3">
        <w:trPr>
          <w:cantSplit/>
          <w:trHeight w:val="20"/>
          <w:jc w:val="center"/>
        </w:trPr>
        <w:tc>
          <w:tcPr>
            <w:tcW w:w="1047" w:type="dxa"/>
            <w:tcMar>
              <w:top w:w="0" w:type="dxa"/>
              <w:left w:w="108" w:type="dxa"/>
              <w:bottom w:w="0" w:type="dxa"/>
              <w:right w:w="108" w:type="dxa"/>
            </w:tcMar>
            <w:vAlign w:val="center"/>
          </w:tcPr>
          <w:p w14:paraId="0E2F304A"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35C2D3F"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4240A3BA"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44D5E83E" w14:textId="77777777" w:rsidR="00F23E3F" w:rsidRPr="00064EEE" w:rsidRDefault="00F23E3F" w:rsidP="007226C5">
            <w:pPr>
              <w:pStyle w:val="tac0"/>
              <w:rPr>
                <w:lang w:val="en-GB"/>
              </w:rPr>
            </w:pPr>
            <w:r>
              <w:rPr>
                <w:rFonts w:eastAsia="SimSun" w:hint="eastAsia"/>
                <w:lang w:val="en-GB" w:eastAsia="zh-CN"/>
              </w:rPr>
              <w:t>4</w:t>
            </w:r>
          </w:p>
        </w:tc>
        <w:tc>
          <w:tcPr>
            <w:tcW w:w="2232" w:type="dxa"/>
            <w:vAlign w:val="center"/>
          </w:tcPr>
          <w:p w14:paraId="5D3B6BE9"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2E0116A5" w14:textId="77777777" w:rsidTr="00E013D3">
        <w:trPr>
          <w:cantSplit/>
          <w:trHeight w:val="20"/>
          <w:jc w:val="center"/>
        </w:trPr>
        <w:tc>
          <w:tcPr>
            <w:tcW w:w="1047" w:type="dxa"/>
            <w:tcMar>
              <w:top w:w="0" w:type="dxa"/>
              <w:left w:w="108" w:type="dxa"/>
              <w:bottom w:w="0" w:type="dxa"/>
              <w:right w:w="108" w:type="dxa"/>
            </w:tcMar>
            <w:vAlign w:val="center"/>
          </w:tcPr>
          <w:p w14:paraId="7D39CF8C"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2DDC2034" w14:textId="77777777" w:rsidR="00F23E3F" w:rsidRPr="00D14E50" w:rsidRDefault="000429A3" w:rsidP="007226C5">
            <w:pPr>
              <w:pStyle w:val="tac0"/>
              <w:rPr>
                <w:rFonts w:eastAsia="SimSun"/>
                <w:lang w:val="en-GB" w:eastAsia="zh-CN"/>
              </w:rPr>
            </w:pPr>
            <w:r>
              <w:rPr>
                <w:position w:val="-14"/>
                <w:lang w:eastAsia="zh-CN"/>
              </w:rPr>
              <w:pict w14:anchorId="79A4AE7E">
                <v:shape id="_x0000_i1745" type="#_x0000_t75" style="width:84.55pt;height:19.25pt">
                  <v:imagedata r:id="rId534" o:title=""/>
                </v:shape>
              </w:pict>
            </w:r>
          </w:p>
        </w:tc>
        <w:tc>
          <w:tcPr>
            <w:tcW w:w="1754" w:type="dxa"/>
            <w:vAlign w:val="center"/>
          </w:tcPr>
          <w:p w14:paraId="70CC258F" w14:textId="77777777" w:rsidR="00F23E3F" w:rsidRDefault="000429A3" w:rsidP="007226C5">
            <w:pPr>
              <w:pStyle w:val="tac0"/>
              <w:rPr>
                <w:rFonts w:eastAsia="SimSun"/>
                <w:lang w:val="de-DE" w:eastAsia="zh-CN"/>
              </w:rPr>
            </w:pPr>
            <w:r>
              <w:rPr>
                <w:position w:val="-14"/>
                <w:lang w:eastAsia="zh-CN"/>
              </w:rPr>
              <w:pict w14:anchorId="3DC71906">
                <v:shape id="_x0000_i1746" type="#_x0000_t75" style="width:84.55pt;height:19.25pt">
                  <v:imagedata r:id="rId534" o:title=""/>
                </v:shape>
              </w:pict>
            </w:r>
          </w:p>
        </w:tc>
        <w:tc>
          <w:tcPr>
            <w:tcW w:w="2428" w:type="dxa"/>
            <w:tcMar>
              <w:top w:w="0" w:type="dxa"/>
              <w:left w:w="108" w:type="dxa"/>
              <w:bottom w:w="0" w:type="dxa"/>
              <w:right w:w="108" w:type="dxa"/>
            </w:tcMar>
            <w:vAlign w:val="center"/>
          </w:tcPr>
          <w:p w14:paraId="62C9C167" w14:textId="77777777" w:rsidR="00F23E3F" w:rsidRPr="00064EEE" w:rsidRDefault="000429A3" w:rsidP="007226C5">
            <w:pPr>
              <w:pStyle w:val="tac0"/>
              <w:rPr>
                <w:lang w:val="en-GB"/>
              </w:rPr>
            </w:pPr>
            <w:r>
              <w:rPr>
                <w:position w:val="-14"/>
                <w:lang w:eastAsia="zh-CN"/>
              </w:rPr>
              <w:pict w14:anchorId="1A17E1C2">
                <v:shape id="_x0000_i1747" type="#_x0000_t75" style="width:84.55pt;height:19.25pt">
                  <v:imagedata r:id="rId534" o:title=""/>
                </v:shape>
              </w:pict>
            </w:r>
          </w:p>
        </w:tc>
        <w:tc>
          <w:tcPr>
            <w:tcW w:w="2232" w:type="dxa"/>
            <w:vAlign w:val="center"/>
          </w:tcPr>
          <w:p w14:paraId="710D8054" w14:textId="77777777" w:rsidR="00F23E3F" w:rsidRDefault="000429A3" w:rsidP="007226C5">
            <w:pPr>
              <w:pStyle w:val="tac0"/>
              <w:rPr>
                <w:rFonts w:eastAsia="SimSun"/>
                <w:lang w:val="de-DE" w:eastAsia="zh-CN"/>
              </w:rPr>
            </w:pPr>
            <w:r>
              <w:rPr>
                <w:position w:val="-14"/>
                <w:lang w:eastAsia="zh-CN"/>
              </w:rPr>
              <w:pict w14:anchorId="213C9C81">
                <v:shape id="_x0000_i1748" type="#_x0000_t75" style="width:84.55pt;height:19.25pt">
                  <v:imagedata r:id="rId534" o:title=""/>
                </v:shape>
              </w:pict>
            </w:r>
          </w:p>
        </w:tc>
      </w:tr>
      <w:tr w:rsidR="00F23E3F" w:rsidRPr="00290CB4" w14:paraId="164C2648" w14:textId="77777777" w:rsidTr="00E013D3">
        <w:trPr>
          <w:cantSplit/>
          <w:trHeight w:val="20"/>
          <w:jc w:val="center"/>
        </w:trPr>
        <w:tc>
          <w:tcPr>
            <w:tcW w:w="1047" w:type="dxa"/>
            <w:tcMar>
              <w:top w:w="0" w:type="dxa"/>
              <w:left w:w="108" w:type="dxa"/>
              <w:bottom w:w="0" w:type="dxa"/>
              <w:right w:w="108" w:type="dxa"/>
            </w:tcMar>
            <w:vAlign w:val="center"/>
          </w:tcPr>
          <w:p w14:paraId="7ACE82CB"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5F7C9131" w14:textId="77777777" w:rsidR="00F23E3F" w:rsidRPr="00EE5965" w:rsidRDefault="000429A3" w:rsidP="007226C5">
            <w:pPr>
              <w:pStyle w:val="tac0"/>
              <w:rPr>
                <w:rFonts w:eastAsia="SimSun"/>
                <w:lang w:val="en-GB" w:eastAsia="zh-CN"/>
              </w:rPr>
            </w:pPr>
            <w:r>
              <w:rPr>
                <w:position w:val="-14"/>
                <w:lang w:eastAsia="zh-CN"/>
              </w:rPr>
              <w:pict w14:anchorId="2D4CD037">
                <v:shape id="_x0000_i1749" type="#_x0000_t75" style="width:87.05pt;height:19.25pt">
                  <v:imagedata r:id="rId535" o:title=""/>
                </v:shape>
              </w:pict>
            </w:r>
          </w:p>
        </w:tc>
        <w:tc>
          <w:tcPr>
            <w:tcW w:w="1754" w:type="dxa"/>
            <w:vAlign w:val="center"/>
          </w:tcPr>
          <w:p w14:paraId="48DAF0EC" w14:textId="77777777" w:rsidR="00F23E3F" w:rsidRDefault="000429A3" w:rsidP="007226C5">
            <w:pPr>
              <w:pStyle w:val="tac0"/>
              <w:rPr>
                <w:rFonts w:eastAsia="SimSun"/>
                <w:lang w:val="de-DE" w:eastAsia="zh-CN"/>
              </w:rPr>
            </w:pPr>
            <w:r>
              <w:rPr>
                <w:position w:val="-14"/>
                <w:lang w:eastAsia="zh-CN"/>
              </w:rPr>
              <w:pict w14:anchorId="76DC8F2A">
                <v:shape id="_x0000_i1750" type="#_x0000_t75" style="width:87.05pt;height:19.25pt">
                  <v:imagedata r:id="rId535" o:title=""/>
                </v:shape>
              </w:pict>
            </w:r>
          </w:p>
        </w:tc>
        <w:tc>
          <w:tcPr>
            <w:tcW w:w="2428" w:type="dxa"/>
            <w:tcMar>
              <w:top w:w="0" w:type="dxa"/>
              <w:left w:w="108" w:type="dxa"/>
              <w:bottom w:w="0" w:type="dxa"/>
              <w:right w:w="108" w:type="dxa"/>
            </w:tcMar>
            <w:vAlign w:val="center"/>
          </w:tcPr>
          <w:p w14:paraId="12596BB3" w14:textId="77777777" w:rsidR="00F23E3F" w:rsidRPr="00064EEE" w:rsidRDefault="000429A3" w:rsidP="007226C5">
            <w:pPr>
              <w:pStyle w:val="tac0"/>
              <w:rPr>
                <w:lang w:val="en-GB"/>
              </w:rPr>
            </w:pPr>
            <w:r>
              <w:rPr>
                <w:position w:val="-14"/>
                <w:lang w:eastAsia="zh-CN"/>
              </w:rPr>
              <w:pict w14:anchorId="066D3F83">
                <v:shape id="_x0000_i1751" type="#_x0000_t75" style="width:87.05pt;height:19.25pt">
                  <v:imagedata r:id="rId535" o:title=""/>
                </v:shape>
              </w:pict>
            </w:r>
          </w:p>
        </w:tc>
        <w:tc>
          <w:tcPr>
            <w:tcW w:w="2232" w:type="dxa"/>
            <w:vAlign w:val="center"/>
          </w:tcPr>
          <w:p w14:paraId="0B855CF7" w14:textId="77777777" w:rsidR="00F23E3F" w:rsidRDefault="000429A3" w:rsidP="007226C5">
            <w:pPr>
              <w:pStyle w:val="tac0"/>
              <w:rPr>
                <w:rFonts w:eastAsia="SimSun"/>
                <w:lang w:val="de-DE" w:eastAsia="zh-CN"/>
              </w:rPr>
            </w:pPr>
            <w:r>
              <w:rPr>
                <w:position w:val="-14"/>
                <w:lang w:eastAsia="zh-CN"/>
              </w:rPr>
              <w:pict w14:anchorId="282A44CE">
                <v:shape id="_x0000_i1752" type="#_x0000_t75" style="width:87.05pt;height:19.25pt">
                  <v:imagedata r:id="rId535" o:title=""/>
                </v:shape>
              </w:pict>
            </w:r>
          </w:p>
        </w:tc>
      </w:tr>
      <w:tr w:rsidR="00F23E3F" w:rsidRPr="00290CB4" w14:paraId="23606A27" w14:textId="77777777" w:rsidTr="00E013D3">
        <w:trPr>
          <w:cantSplit/>
          <w:trHeight w:val="20"/>
          <w:jc w:val="center"/>
        </w:trPr>
        <w:tc>
          <w:tcPr>
            <w:tcW w:w="1047" w:type="dxa"/>
            <w:tcMar>
              <w:top w:w="0" w:type="dxa"/>
              <w:left w:w="108" w:type="dxa"/>
              <w:bottom w:w="0" w:type="dxa"/>
              <w:right w:w="108" w:type="dxa"/>
            </w:tcMar>
            <w:vAlign w:val="center"/>
          </w:tcPr>
          <w:p w14:paraId="026554A1"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46C4802"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49132BF3"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7F89F516" w14:textId="77777777" w:rsidR="00F23E3F" w:rsidRPr="00064EEE" w:rsidRDefault="00F23E3F" w:rsidP="007226C5">
            <w:pPr>
              <w:pStyle w:val="tac0"/>
              <w:rPr>
                <w:lang w:val="en-GB"/>
              </w:rPr>
            </w:pPr>
            <w:r>
              <w:rPr>
                <w:rFonts w:eastAsia="SimSun" w:hint="eastAsia"/>
                <w:lang w:eastAsia="zh-CN"/>
              </w:rPr>
              <w:t>0</w:t>
            </w:r>
          </w:p>
        </w:tc>
        <w:tc>
          <w:tcPr>
            <w:tcW w:w="2232" w:type="dxa"/>
            <w:vAlign w:val="center"/>
          </w:tcPr>
          <w:p w14:paraId="6A8C4C85" w14:textId="77777777" w:rsidR="00F23E3F" w:rsidRDefault="00F23E3F" w:rsidP="007226C5">
            <w:pPr>
              <w:pStyle w:val="tac0"/>
              <w:rPr>
                <w:rFonts w:eastAsia="SimSun"/>
                <w:lang w:val="de-DE" w:eastAsia="zh-CN"/>
              </w:rPr>
            </w:pPr>
            <w:r>
              <w:rPr>
                <w:rFonts w:eastAsia="SimSun" w:hint="eastAsia"/>
                <w:lang w:eastAsia="zh-CN"/>
              </w:rPr>
              <w:t>0</w:t>
            </w:r>
          </w:p>
        </w:tc>
      </w:tr>
    </w:tbl>
    <w:p w14:paraId="44D519DB" w14:textId="77777777" w:rsidR="00F23E3F" w:rsidRDefault="00F23E3F" w:rsidP="00F23E3F">
      <w:pPr>
        <w:rPr>
          <w:lang w:eastAsia="zh-CN"/>
        </w:rPr>
      </w:pPr>
    </w:p>
    <w:p w14:paraId="3E4DCF89" w14:textId="77777777"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429A3">
        <w:rPr>
          <w:position w:val="-10"/>
          <w:lang w:eastAsia="zh-CN"/>
        </w:rPr>
        <w:pict w14:anchorId="789E5FDC">
          <v:shape id="_x0000_i1753" type="#_x0000_t75" style="width:52.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424AF68D"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4A1F809A"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359578E0" w14:textId="77777777" w:rsidR="00F23E3F" w:rsidRPr="00064EEE" w:rsidRDefault="00F23E3F" w:rsidP="007226C5">
            <w:pPr>
              <w:pStyle w:val="tah0"/>
              <w:rPr>
                <w:lang w:val="en-GB"/>
              </w:rPr>
            </w:pPr>
            <w:r>
              <w:rPr>
                <w:rFonts w:eastAsia="SimSun" w:hint="eastAsia"/>
                <w:lang w:val="en-GB" w:eastAsia="zh-CN"/>
              </w:rPr>
              <w:t>Bit width</w:t>
            </w:r>
          </w:p>
        </w:tc>
      </w:tr>
      <w:tr w:rsidR="00F23E3F" w:rsidRPr="00290CB4" w14:paraId="44E99867" w14:textId="77777777" w:rsidTr="00747424">
        <w:trPr>
          <w:cantSplit/>
          <w:trHeight w:val="20"/>
          <w:jc w:val="center"/>
        </w:trPr>
        <w:tc>
          <w:tcPr>
            <w:tcW w:w="1377" w:type="dxa"/>
            <w:vMerge/>
            <w:shd w:val="clear" w:color="auto" w:fill="E0E0E0"/>
            <w:vAlign w:val="center"/>
          </w:tcPr>
          <w:p w14:paraId="50E15C82"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70A6C688" w14:textId="77777777"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14:paraId="491B5168"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14:paraId="380EE251"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2E0D079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6967C4ED" w14:textId="77777777" w:rsidTr="00747424">
        <w:trPr>
          <w:cantSplit/>
          <w:trHeight w:val="20"/>
          <w:jc w:val="center"/>
        </w:trPr>
        <w:tc>
          <w:tcPr>
            <w:tcW w:w="1377" w:type="dxa"/>
            <w:tcMar>
              <w:top w:w="0" w:type="dxa"/>
              <w:left w:w="108" w:type="dxa"/>
              <w:bottom w:w="0" w:type="dxa"/>
              <w:right w:w="108" w:type="dxa"/>
            </w:tcMar>
            <w:vAlign w:val="center"/>
          </w:tcPr>
          <w:p w14:paraId="5088921D"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25A558D" w14:textId="77777777" w:rsidR="00F23E3F" w:rsidRPr="00064EEE" w:rsidRDefault="00F23E3F" w:rsidP="007226C5">
            <w:pPr>
              <w:pStyle w:val="tac0"/>
              <w:rPr>
                <w:lang w:val="de-DE"/>
              </w:rPr>
            </w:pPr>
            <w:r w:rsidRPr="00064EEE">
              <w:rPr>
                <w:lang w:val="de-DE"/>
              </w:rPr>
              <w:t>4</w:t>
            </w:r>
          </w:p>
        </w:tc>
        <w:tc>
          <w:tcPr>
            <w:tcW w:w="1754" w:type="dxa"/>
            <w:vAlign w:val="center"/>
          </w:tcPr>
          <w:p w14:paraId="7E90D51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154BCF84"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1864ADAF"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5269AD33" w14:textId="77777777" w:rsidTr="00747424">
        <w:trPr>
          <w:cantSplit/>
          <w:trHeight w:val="20"/>
          <w:jc w:val="center"/>
        </w:trPr>
        <w:tc>
          <w:tcPr>
            <w:tcW w:w="1377" w:type="dxa"/>
            <w:tcMar>
              <w:top w:w="0" w:type="dxa"/>
              <w:left w:w="108" w:type="dxa"/>
              <w:bottom w:w="0" w:type="dxa"/>
              <w:right w:w="108" w:type="dxa"/>
            </w:tcMar>
            <w:vAlign w:val="center"/>
          </w:tcPr>
          <w:p w14:paraId="4CFA9455"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41971B9" w14:textId="77777777" w:rsidR="00F23E3F" w:rsidRPr="00064EEE" w:rsidRDefault="00F23E3F" w:rsidP="007226C5">
            <w:pPr>
              <w:pStyle w:val="tac0"/>
              <w:rPr>
                <w:lang w:val="en-GB"/>
              </w:rPr>
            </w:pPr>
            <w:r w:rsidRPr="00064EEE">
              <w:rPr>
                <w:lang w:val="en-GB"/>
              </w:rPr>
              <w:t>0</w:t>
            </w:r>
          </w:p>
        </w:tc>
        <w:tc>
          <w:tcPr>
            <w:tcW w:w="1754" w:type="dxa"/>
            <w:vAlign w:val="center"/>
          </w:tcPr>
          <w:p w14:paraId="1F2C8ED1"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0B6F9BC8" w14:textId="77777777" w:rsidR="00F23E3F" w:rsidRPr="00064EEE" w:rsidRDefault="00F23E3F" w:rsidP="007226C5">
            <w:pPr>
              <w:pStyle w:val="tac0"/>
              <w:rPr>
                <w:lang w:val="en-GB"/>
              </w:rPr>
            </w:pPr>
            <w:r>
              <w:rPr>
                <w:rFonts w:eastAsia="SimSun" w:hint="eastAsia"/>
                <w:lang w:val="de-DE" w:eastAsia="zh-CN"/>
              </w:rPr>
              <w:t>4</w:t>
            </w:r>
          </w:p>
        </w:tc>
        <w:tc>
          <w:tcPr>
            <w:tcW w:w="2248" w:type="dxa"/>
            <w:vAlign w:val="center"/>
          </w:tcPr>
          <w:p w14:paraId="53B7EF71"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3F9E531" w14:textId="77777777" w:rsidTr="00747424">
        <w:trPr>
          <w:cantSplit/>
          <w:trHeight w:val="20"/>
          <w:jc w:val="center"/>
        </w:trPr>
        <w:tc>
          <w:tcPr>
            <w:tcW w:w="1377" w:type="dxa"/>
            <w:tcMar>
              <w:top w:w="0" w:type="dxa"/>
              <w:left w:w="108" w:type="dxa"/>
              <w:bottom w:w="0" w:type="dxa"/>
              <w:right w:w="108" w:type="dxa"/>
            </w:tcMar>
            <w:vAlign w:val="center"/>
          </w:tcPr>
          <w:p w14:paraId="3B264DA0"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477CD3A2" w14:textId="77777777" w:rsidR="00F23E3F" w:rsidRPr="00D14E50" w:rsidRDefault="000429A3"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w14:anchorId="6ED070A2">
                <v:shape id="_x0000_i1754" type="#_x0000_t75" style="width:75.35pt;height:18.4pt">
                  <v:imagedata r:id="rId536" o:title=""/>
                </v:shape>
              </w:pict>
            </w:r>
          </w:p>
        </w:tc>
        <w:tc>
          <w:tcPr>
            <w:tcW w:w="1754" w:type="dxa"/>
            <w:vAlign w:val="center"/>
          </w:tcPr>
          <w:p w14:paraId="1ACFC5E5" w14:textId="77777777" w:rsidR="00F23E3F" w:rsidRDefault="000429A3"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4D7DDE7A">
                <v:shape id="_x0000_i1755" type="#_x0000_t75" style="width:75.35pt;height:18.4pt">
                  <v:imagedata r:id="rId536" o:title=""/>
                </v:shape>
              </w:pict>
            </w:r>
          </w:p>
        </w:tc>
        <w:tc>
          <w:tcPr>
            <w:tcW w:w="2420" w:type="dxa"/>
            <w:tcMar>
              <w:top w:w="0" w:type="dxa"/>
              <w:left w:w="108" w:type="dxa"/>
              <w:bottom w:w="0" w:type="dxa"/>
              <w:right w:w="108" w:type="dxa"/>
            </w:tcMar>
            <w:vAlign w:val="center"/>
          </w:tcPr>
          <w:p w14:paraId="2FE7A614" w14:textId="77777777" w:rsidR="00F23E3F" w:rsidRPr="00064EEE" w:rsidRDefault="000429A3" w:rsidP="007226C5">
            <w:pPr>
              <w:pStyle w:val="tac0"/>
              <w:rPr>
                <w:lang w:val="en-GB"/>
              </w:rPr>
            </w:pPr>
            <w:r>
              <w:rPr>
                <w:position w:val="-32"/>
                <w:lang w:eastAsia="zh-CN"/>
              </w:rPr>
              <w:pict w14:anchorId="70CCD040">
                <v:shape id="_x0000_i1756" type="#_x0000_t75" style="width:105.5pt;height:28.45pt">
                  <v:imagedata r:id="rId509" o:title=""/>
                </v:shape>
              </w:pict>
            </w:r>
          </w:p>
        </w:tc>
        <w:tc>
          <w:tcPr>
            <w:tcW w:w="2248" w:type="dxa"/>
            <w:vAlign w:val="center"/>
          </w:tcPr>
          <w:p w14:paraId="64DB1678" w14:textId="77777777" w:rsidR="00F23E3F" w:rsidRDefault="000429A3" w:rsidP="007226C5">
            <w:pPr>
              <w:pStyle w:val="tac0"/>
              <w:rPr>
                <w:rFonts w:eastAsia="SimSun"/>
                <w:lang w:val="de-DE" w:eastAsia="zh-CN"/>
              </w:rPr>
            </w:pPr>
            <w:r>
              <w:rPr>
                <w:position w:val="-32"/>
                <w:lang w:eastAsia="zh-CN"/>
              </w:rPr>
              <w:pict w14:anchorId="7C5E1099">
                <v:shape id="_x0000_i1757" type="#_x0000_t75" style="width:105.5pt;height:28.45pt">
                  <v:imagedata r:id="rId509" o:title=""/>
                </v:shape>
              </w:pict>
            </w:r>
          </w:p>
        </w:tc>
      </w:tr>
      <w:tr w:rsidR="00F23E3F" w:rsidRPr="00290CB4" w14:paraId="09E3C2B2" w14:textId="77777777" w:rsidTr="00747424">
        <w:trPr>
          <w:cantSplit/>
          <w:trHeight w:val="20"/>
          <w:jc w:val="center"/>
        </w:trPr>
        <w:tc>
          <w:tcPr>
            <w:tcW w:w="1377" w:type="dxa"/>
            <w:tcMar>
              <w:top w:w="0" w:type="dxa"/>
              <w:left w:w="108" w:type="dxa"/>
              <w:bottom w:w="0" w:type="dxa"/>
              <w:right w:w="108" w:type="dxa"/>
            </w:tcMar>
            <w:vAlign w:val="center"/>
          </w:tcPr>
          <w:p w14:paraId="64DA5C58"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8158A1D" w14:textId="77777777" w:rsidR="00F23E3F" w:rsidRPr="00D14E50" w:rsidRDefault="000429A3" w:rsidP="007226C5">
            <w:pPr>
              <w:pStyle w:val="tac0"/>
              <w:rPr>
                <w:rFonts w:eastAsia="SimSun"/>
                <w:lang w:val="en-GB" w:eastAsia="zh-CN"/>
              </w:rPr>
            </w:pPr>
            <w:r>
              <w:rPr>
                <w:rFonts w:eastAsia="SimSun"/>
                <w:position w:val="-12"/>
                <w:lang w:val="en-GB" w:eastAsia="zh-CN"/>
              </w:rPr>
              <w:pict w14:anchorId="3FAFA668">
                <v:shape id="_x0000_i1758" type="#_x0000_t75" style="width:78.7pt;height:18.4pt">
                  <v:imagedata r:id="rId537" o:title=""/>
                </v:shape>
              </w:pict>
            </w:r>
          </w:p>
        </w:tc>
        <w:tc>
          <w:tcPr>
            <w:tcW w:w="1754" w:type="dxa"/>
            <w:vAlign w:val="center"/>
          </w:tcPr>
          <w:p w14:paraId="5D6054D3" w14:textId="77777777" w:rsidR="00F23E3F" w:rsidRDefault="000429A3"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w14:anchorId="508FC21E">
                <v:shape id="_x0000_i1759" type="#_x0000_t75" style="width:78.7pt;height:18.4pt">
                  <v:imagedata r:id="rId537" o:title=""/>
                </v:shape>
              </w:pict>
            </w:r>
          </w:p>
        </w:tc>
        <w:tc>
          <w:tcPr>
            <w:tcW w:w="2420" w:type="dxa"/>
            <w:tcMar>
              <w:top w:w="0" w:type="dxa"/>
              <w:left w:w="108" w:type="dxa"/>
              <w:bottom w:w="0" w:type="dxa"/>
              <w:right w:w="108" w:type="dxa"/>
            </w:tcMar>
            <w:vAlign w:val="center"/>
          </w:tcPr>
          <w:p w14:paraId="53A2F7C5" w14:textId="77777777" w:rsidR="00F23E3F" w:rsidRPr="00064EEE" w:rsidRDefault="000429A3" w:rsidP="007226C5">
            <w:pPr>
              <w:pStyle w:val="tac0"/>
              <w:rPr>
                <w:lang w:val="en-GB"/>
              </w:rPr>
            </w:pPr>
            <w:r>
              <w:rPr>
                <w:position w:val="-32"/>
                <w:lang w:eastAsia="zh-CN"/>
              </w:rPr>
              <w:pict w14:anchorId="3616C6AD">
                <v:shape id="_x0000_i1760" type="#_x0000_t75" style="width:67pt;height:33.5pt">
                  <v:imagedata r:id="rId538" o:title=""/>
                </v:shape>
              </w:pict>
            </w:r>
          </w:p>
        </w:tc>
        <w:tc>
          <w:tcPr>
            <w:tcW w:w="2248" w:type="dxa"/>
            <w:vAlign w:val="center"/>
          </w:tcPr>
          <w:p w14:paraId="2E082798" w14:textId="77777777" w:rsidR="00F23E3F" w:rsidRDefault="000429A3" w:rsidP="007226C5">
            <w:pPr>
              <w:pStyle w:val="tac0"/>
              <w:rPr>
                <w:rFonts w:eastAsia="SimSun"/>
                <w:lang w:val="de-DE" w:eastAsia="zh-CN"/>
              </w:rPr>
            </w:pPr>
            <w:r>
              <w:rPr>
                <w:position w:val="-32"/>
                <w:lang w:eastAsia="zh-CN"/>
              </w:rPr>
              <w:pict w14:anchorId="22D0A328">
                <v:shape id="_x0000_i1761" type="#_x0000_t75" style="width:67pt;height:33.5pt">
                  <v:imagedata r:id="rId538" o:title=""/>
                </v:shape>
              </w:pict>
            </w:r>
          </w:p>
        </w:tc>
      </w:tr>
      <w:tr w:rsidR="00F23E3F" w:rsidRPr="00290CB4" w14:paraId="55F84ED6" w14:textId="77777777" w:rsidTr="00747424">
        <w:trPr>
          <w:cantSplit/>
          <w:trHeight w:val="20"/>
          <w:jc w:val="center"/>
        </w:trPr>
        <w:tc>
          <w:tcPr>
            <w:tcW w:w="1377" w:type="dxa"/>
            <w:tcMar>
              <w:top w:w="0" w:type="dxa"/>
              <w:left w:w="108" w:type="dxa"/>
              <w:bottom w:w="0" w:type="dxa"/>
              <w:right w:w="108" w:type="dxa"/>
            </w:tcMar>
            <w:vAlign w:val="center"/>
          </w:tcPr>
          <w:p w14:paraId="01B0DD4A"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9262351" w14:textId="77777777"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14:paraId="4725C68D"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0F3EDDD3" w14:textId="77777777"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14:paraId="79D0AFE1"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28FCAEBE"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1F54A93" w14:textId="77777777"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14:paraId="2A3AB349" w14:textId="77777777" w:rsidR="00F23E3F" w:rsidRPr="00064EEE" w:rsidRDefault="00F23E3F" w:rsidP="007226C5">
            <w:pPr>
              <w:pStyle w:val="tah0"/>
              <w:rPr>
                <w:lang w:val="en-GB"/>
              </w:rPr>
            </w:pPr>
            <w:r w:rsidRPr="00064EEE">
              <w:rPr>
                <w:lang w:val="en-GB"/>
              </w:rPr>
              <w:t>Bit width</w:t>
            </w:r>
          </w:p>
        </w:tc>
      </w:tr>
      <w:tr w:rsidR="00F23E3F" w:rsidRPr="00290CB4" w14:paraId="2B2FF10D" w14:textId="77777777" w:rsidTr="00747424">
        <w:trPr>
          <w:cantSplit/>
          <w:trHeight w:val="20"/>
          <w:jc w:val="center"/>
        </w:trPr>
        <w:tc>
          <w:tcPr>
            <w:tcW w:w="1377" w:type="dxa"/>
            <w:vMerge/>
            <w:shd w:val="clear" w:color="auto" w:fill="E0E0E0"/>
            <w:vAlign w:val="center"/>
          </w:tcPr>
          <w:p w14:paraId="00C883D9"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776C0A0" w14:textId="77777777"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14:paraId="11C874B9" w14:textId="77777777"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14:paraId="52329DD5"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7ADDD48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3DE793ED" w14:textId="77777777" w:rsidTr="00747424">
        <w:trPr>
          <w:cantSplit/>
          <w:trHeight w:val="20"/>
          <w:jc w:val="center"/>
        </w:trPr>
        <w:tc>
          <w:tcPr>
            <w:tcW w:w="1377" w:type="dxa"/>
            <w:tcMar>
              <w:top w:w="0" w:type="dxa"/>
              <w:left w:w="108" w:type="dxa"/>
              <w:bottom w:w="0" w:type="dxa"/>
              <w:right w:w="108" w:type="dxa"/>
            </w:tcMar>
            <w:vAlign w:val="center"/>
          </w:tcPr>
          <w:p w14:paraId="693F52AB"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3D5346E2" w14:textId="77777777" w:rsidR="00F23E3F" w:rsidRPr="00064EEE" w:rsidRDefault="00F23E3F" w:rsidP="007226C5">
            <w:pPr>
              <w:pStyle w:val="tac0"/>
              <w:rPr>
                <w:lang w:val="de-DE"/>
              </w:rPr>
            </w:pPr>
            <w:r w:rsidRPr="00064EEE">
              <w:rPr>
                <w:lang w:val="de-DE"/>
              </w:rPr>
              <w:t>4</w:t>
            </w:r>
          </w:p>
        </w:tc>
        <w:tc>
          <w:tcPr>
            <w:tcW w:w="1754" w:type="dxa"/>
            <w:vAlign w:val="center"/>
          </w:tcPr>
          <w:p w14:paraId="3ED320FF"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44A5A8C2" w14:textId="77777777" w:rsidR="00F23E3F" w:rsidRPr="00064EEE" w:rsidRDefault="00F23E3F" w:rsidP="007226C5">
            <w:pPr>
              <w:pStyle w:val="tac0"/>
              <w:rPr>
                <w:lang w:val="de-DE"/>
              </w:rPr>
            </w:pPr>
            <w:r w:rsidRPr="00064EEE">
              <w:rPr>
                <w:lang w:val="de-DE"/>
              </w:rPr>
              <w:t>4</w:t>
            </w:r>
          </w:p>
        </w:tc>
        <w:tc>
          <w:tcPr>
            <w:tcW w:w="2248" w:type="dxa"/>
            <w:vAlign w:val="center"/>
          </w:tcPr>
          <w:p w14:paraId="2247F751" w14:textId="77777777" w:rsidR="00F23E3F" w:rsidRDefault="00F23E3F" w:rsidP="007226C5">
            <w:pPr>
              <w:pStyle w:val="tac0"/>
              <w:rPr>
                <w:rFonts w:eastAsia="SimSun"/>
                <w:lang w:val="de-DE" w:eastAsia="zh-CN"/>
              </w:rPr>
            </w:pPr>
            <w:r w:rsidRPr="00064EEE">
              <w:rPr>
                <w:lang w:val="de-DE"/>
              </w:rPr>
              <w:t>4</w:t>
            </w:r>
          </w:p>
        </w:tc>
      </w:tr>
      <w:tr w:rsidR="00F23E3F" w:rsidRPr="00290CB4" w14:paraId="3A2F3BFA" w14:textId="77777777" w:rsidTr="00747424">
        <w:trPr>
          <w:cantSplit/>
          <w:trHeight w:val="20"/>
          <w:jc w:val="center"/>
        </w:trPr>
        <w:tc>
          <w:tcPr>
            <w:tcW w:w="1377" w:type="dxa"/>
            <w:tcMar>
              <w:top w:w="0" w:type="dxa"/>
              <w:left w:w="108" w:type="dxa"/>
              <w:bottom w:w="0" w:type="dxa"/>
              <w:right w:w="108" w:type="dxa"/>
            </w:tcMar>
            <w:vAlign w:val="center"/>
          </w:tcPr>
          <w:p w14:paraId="7822B91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723D14A" w14:textId="77777777"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14:paraId="64210296" w14:textId="77777777"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14:paraId="616D1440" w14:textId="77777777" w:rsidR="00F23E3F" w:rsidRPr="00064EEE" w:rsidRDefault="00F23E3F" w:rsidP="007226C5">
            <w:pPr>
              <w:pStyle w:val="tac0"/>
              <w:rPr>
                <w:lang w:val="en-GB"/>
              </w:rPr>
            </w:pPr>
            <w:r>
              <w:rPr>
                <w:rFonts w:eastAsia="SimSun" w:hint="eastAsia"/>
                <w:lang w:val="en-GB" w:eastAsia="zh-CN"/>
              </w:rPr>
              <w:t>4</w:t>
            </w:r>
          </w:p>
        </w:tc>
        <w:tc>
          <w:tcPr>
            <w:tcW w:w="2248" w:type="dxa"/>
            <w:vAlign w:val="center"/>
          </w:tcPr>
          <w:p w14:paraId="30AEBA56" w14:textId="77777777"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14:paraId="02F069FD" w14:textId="77777777" w:rsidTr="00747424">
        <w:trPr>
          <w:cantSplit/>
          <w:trHeight w:val="20"/>
          <w:jc w:val="center"/>
        </w:trPr>
        <w:tc>
          <w:tcPr>
            <w:tcW w:w="1377" w:type="dxa"/>
            <w:tcMar>
              <w:top w:w="0" w:type="dxa"/>
              <w:left w:w="108" w:type="dxa"/>
              <w:bottom w:w="0" w:type="dxa"/>
              <w:right w:w="108" w:type="dxa"/>
            </w:tcMar>
            <w:vAlign w:val="center"/>
          </w:tcPr>
          <w:p w14:paraId="411CAB47"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03E3AB3F" w14:textId="77777777" w:rsidR="00F23E3F" w:rsidRPr="00D14E50" w:rsidRDefault="000429A3" w:rsidP="007226C5">
            <w:pPr>
              <w:pStyle w:val="tac0"/>
              <w:rPr>
                <w:rFonts w:eastAsia="SimSun"/>
                <w:lang w:val="en-GB" w:eastAsia="zh-CN"/>
              </w:rPr>
            </w:pPr>
            <w:r>
              <w:rPr>
                <w:position w:val="-14"/>
                <w:lang w:eastAsia="zh-CN"/>
              </w:rPr>
              <w:pict w14:anchorId="390FF3DF">
                <v:shape id="_x0000_i1762" type="#_x0000_t75" style="width:84.55pt;height:19.25pt">
                  <v:imagedata r:id="rId539" o:title=""/>
                </v:shape>
              </w:pict>
            </w:r>
          </w:p>
        </w:tc>
        <w:tc>
          <w:tcPr>
            <w:tcW w:w="1754" w:type="dxa"/>
            <w:vAlign w:val="center"/>
          </w:tcPr>
          <w:p w14:paraId="502D4B4E" w14:textId="77777777" w:rsidR="00F23E3F" w:rsidRDefault="000429A3" w:rsidP="007226C5">
            <w:pPr>
              <w:pStyle w:val="tac0"/>
              <w:rPr>
                <w:rFonts w:eastAsia="SimSun"/>
                <w:lang w:val="de-DE" w:eastAsia="zh-CN"/>
              </w:rPr>
            </w:pPr>
            <w:r>
              <w:rPr>
                <w:position w:val="-14"/>
                <w:lang w:eastAsia="zh-CN"/>
              </w:rPr>
              <w:pict w14:anchorId="340B90A6">
                <v:shape id="_x0000_i1763" type="#_x0000_t75" style="width:84.55pt;height:19.25pt">
                  <v:imagedata r:id="rId539" o:title=""/>
                </v:shape>
              </w:pict>
            </w:r>
          </w:p>
        </w:tc>
        <w:tc>
          <w:tcPr>
            <w:tcW w:w="2420" w:type="dxa"/>
            <w:tcMar>
              <w:top w:w="0" w:type="dxa"/>
              <w:left w:w="108" w:type="dxa"/>
              <w:bottom w:w="0" w:type="dxa"/>
              <w:right w:w="108" w:type="dxa"/>
            </w:tcMar>
            <w:vAlign w:val="center"/>
          </w:tcPr>
          <w:p w14:paraId="74AECABF" w14:textId="77777777" w:rsidR="00F23E3F" w:rsidRPr="00064EEE" w:rsidRDefault="000429A3" w:rsidP="007226C5">
            <w:pPr>
              <w:pStyle w:val="tac0"/>
              <w:rPr>
                <w:lang w:val="en-GB"/>
              </w:rPr>
            </w:pPr>
            <w:r>
              <w:rPr>
                <w:position w:val="-14"/>
                <w:lang w:eastAsia="zh-CN"/>
              </w:rPr>
              <w:pict w14:anchorId="3AB8F397">
                <v:shape id="_x0000_i1764" type="#_x0000_t75" style="width:84.55pt;height:19.25pt">
                  <v:imagedata r:id="rId539" o:title=""/>
                </v:shape>
              </w:pict>
            </w:r>
          </w:p>
        </w:tc>
        <w:tc>
          <w:tcPr>
            <w:tcW w:w="2248" w:type="dxa"/>
            <w:vAlign w:val="center"/>
          </w:tcPr>
          <w:p w14:paraId="70A4F24D" w14:textId="77777777" w:rsidR="00F23E3F" w:rsidRDefault="000429A3" w:rsidP="007226C5">
            <w:pPr>
              <w:pStyle w:val="tac0"/>
              <w:rPr>
                <w:rFonts w:eastAsia="SimSun"/>
                <w:lang w:val="de-DE" w:eastAsia="zh-CN"/>
              </w:rPr>
            </w:pPr>
            <w:r>
              <w:rPr>
                <w:position w:val="-14"/>
                <w:lang w:eastAsia="zh-CN"/>
              </w:rPr>
              <w:pict w14:anchorId="6465C60A">
                <v:shape id="_x0000_i1765" type="#_x0000_t75" style="width:84.55pt;height:19.25pt">
                  <v:imagedata r:id="rId539" o:title=""/>
                </v:shape>
              </w:pict>
            </w:r>
          </w:p>
        </w:tc>
      </w:tr>
      <w:tr w:rsidR="00F23E3F" w:rsidRPr="00290CB4" w14:paraId="64F84CCA" w14:textId="77777777" w:rsidTr="00747424">
        <w:trPr>
          <w:cantSplit/>
          <w:trHeight w:val="20"/>
          <w:jc w:val="center"/>
        </w:trPr>
        <w:tc>
          <w:tcPr>
            <w:tcW w:w="1377" w:type="dxa"/>
            <w:tcMar>
              <w:top w:w="0" w:type="dxa"/>
              <w:left w:w="108" w:type="dxa"/>
              <w:bottom w:w="0" w:type="dxa"/>
              <w:right w:w="108" w:type="dxa"/>
            </w:tcMar>
            <w:vAlign w:val="center"/>
          </w:tcPr>
          <w:p w14:paraId="5C1EC5AE" w14:textId="77777777"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3929BF3" w14:textId="77777777" w:rsidR="00F23E3F" w:rsidRPr="00EE5965" w:rsidRDefault="000429A3" w:rsidP="007226C5">
            <w:pPr>
              <w:pStyle w:val="tac0"/>
              <w:rPr>
                <w:rFonts w:eastAsia="SimSun"/>
                <w:lang w:val="en-GB" w:eastAsia="zh-CN"/>
              </w:rPr>
            </w:pPr>
            <w:r>
              <w:rPr>
                <w:position w:val="-14"/>
                <w:lang w:eastAsia="zh-CN"/>
              </w:rPr>
              <w:pict w14:anchorId="2F6B53D6">
                <v:shape id="_x0000_i1766" type="#_x0000_t75" style="width:87.05pt;height:19.25pt">
                  <v:imagedata r:id="rId516" o:title=""/>
                </v:shape>
              </w:pict>
            </w:r>
          </w:p>
        </w:tc>
        <w:tc>
          <w:tcPr>
            <w:tcW w:w="1754" w:type="dxa"/>
            <w:vAlign w:val="center"/>
          </w:tcPr>
          <w:p w14:paraId="4A758DCC" w14:textId="77777777" w:rsidR="00F23E3F" w:rsidRDefault="000429A3" w:rsidP="007226C5">
            <w:pPr>
              <w:pStyle w:val="tac0"/>
              <w:rPr>
                <w:rFonts w:eastAsia="SimSun"/>
                <w:lang w:val="de-DE" w:eastAsia="zh-CN"/>
              </w:rPr>
            </w:pPr>
            <w:r>
              <w:rPr>
                <w:position w:val="-14"/>
                <w:lang w:eastAsia="zh-CN"/>
              </w:rPr>
              <w:pict w14:anchorId="437C094A">
                <v:shape id="_x0000_i1767" type="#_x0000_t75" style="width:87.05pt;height:19.25pt">
                  <v:imagedata r:id="rId516" o:title=""/>
                </v:shape>
              </w:pict>
            </w:r>
          </w:p>
        </w:tc>
        <w:tc>
          <w:tcPr>
            <w:tcW w:w="2420" w:type="dxa"/>
            <w:tcMar>
              <w:top w:w="0" w:type="dxa"/>
              <w:left w:w="108" w:type="dxa"/>
              <w:bottom w:w="0" w:type="dxa"/>
              <w:right w:w="108" w:type="dxa"/>
            </w:tcMar>
            <w:vAlign w:val="center"/>
          </w:tcPr>
          <w:p w14:paraId="1ACDA0C1" w14:textId="77777777" w:rsidR="00F23E3F" w:rsidRPr="00064EEE" w:rsidRDefault="000429A3" w:rsidP="007226C5">
            <w:pPr>
              <w:pStyle w:val="tac0"/>
              <w:rPr>
                <w:lang w:val="en-GB"/>
              </w:rPr>
            </w:pPr>
            <w:r>
              <w:rPr>
                <w:position w:val="-14"/>
                <w:lang w:eastAsia="zh-CN"/>
              </w:rPr>
              <w:pict w14:anchorId="087D3FD7">
                <v:shape id="_x0000_i1768" type="#_x0000_t75" style="width:87.05pt;height:19.25pt">
                  <v:imagedata r:id="rId516" o:title=""/>
                </v:shape>
              </w:pict>
            </w:r>
          </w:p>
        </w:tc>
        <w:tc>
          <w:tcPr>
            <w:tcW w:w="2248" w:type="dxa"/>
            <w:vAlign w:val="center"/>
          </w:tcPr>
          <w:p w14:paraId="5D9CD731" w14:textId="77777777" w:rsidR="00F23E3F" w:rsidRDefault="000429A3" w:rsidP="007226C5">
            <w:pPr>
              <w:pStyle w:val="tac0"/>
              <w:rPr>
                <w:rFonts w:eastAsia="SimSun"/>
                <w:lang w:val="de-DE" w:eastAsia="zh-CN"/>
              </w:rPr>
            </w:pPr>
            <w:r>
              <w:rPr>
                <w:position w:val="-14"/>
                <w:lang w:eastAsia="zh-CN"/>
              </w:rPr>
              <w:pict w14:anchorId="4806DA6B">
                <v:shape id="_x0000_i1769" type="#_x0000_t75" style="width:87.05pt;height:19.25pt">
                  <v:imagedata r:id="rId516" o:title=""/>
                </v:shape>
              </w:pict>
            </w:r>
          </w:p>
        </w:tc>
      </w:tr>
      <w:tr w:rsidR="00F23E3F" w:rsidRPr="00290CB4" w14:paraId="3DB54492" w14:textId="77777777" w:rsidTr="00747424">
        <w:trPr>
          <w:cantSplit/>
          <w:trHeight w:val="20"/>
          <w:jc w:val="center"/>
        </w:trPr>
        <w:tc>
          <w:tcPr>
            <w:tcW w:w="1377" w:type="dxa"/>
            <w:tcMar>
              <w:top w:w="0" w:type="dxa"/>
              <w:left w:w="108" w:type="dxa"/>
              <w:bottom w:w="0" w:type="dxa"/>
              <w:right w:w="108" w:type="dxa"/>
            </w:tcMar>
            <w:vAlign w:val="center"/>
          </w:tcPr>
          <w:p w14:paraId="24A6C0FE" w14:textId="77777777"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C46A16C" w14:textId="77777777"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14:paraId="2CAB7B36"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9A28B53" w14:textId="77777777" w:rsidR="00F23E3F" w:rsidRPr="00064EEE" w:rsidRDefault="00F23E3F" w:rsidP="007226C5">
            <w:pPr>
              <w:pStyle w:val="tac0"/>
              <w:rPr>
                <w:lang w:val="en-GB"/>
              </w:rPr>
            </w:pPr>
            <w:r>
              <w:rPr>
                <w:rFonts w:eastAsia="SimSun" w:hint="eastAsia"/>
                <w:lang w:eastAsia="zh-CN"/>
              </w:rPr>
              <w:t>0</w:t>
            </w:r>
          </w:p>
        </w:tc>
        <w:tc>
          <w:tcPr>
            <w:tcW w:w="2248" w:type="dxa"/>
            <w:vAlign w:val="center"/>
          </w:tcPr>
          <w:p w14:paraId="7BC7DEA4" w14:textId="77777777" w:rsidR="00F23E3F" w:rsidRDefault="00F23E3F" w:rsidP="007226C5">
            <w:pPr>
              <w:pStyle w:val="tac0"/>
              <w:rPr>
                <w:rFonts w:eastAsia="SimSun"/>
                <w:lang w:val="de-DE" w:eastAsia="zh-CN"/>
              </w:rPr>
            </w:pPr>
            <w:r>
              <w:rPr>
                <w:rFonts w:eastAsia="SimSun" w:hint="eastAsia"/>
                <w:lang w:eastAsia="zh-CN"/>
              </w:rPr>
              <w:t>0</w:t>
            </w:r>
          </w:p>
        </w:tc>
      </w:tr>
    </w:tbl>
    <w:p w14:paraId="6E146CC7" w14:textId="77777777" w:rsidR="00F23E3F" w:rsidRDefault="00F23E3F" w:rsidP="00F23E3F">
      <w:pPr>
        <w:rPr>
          <w:lang w:eastAsia="zh-CN"/>
        </w:rPr>
      </w:pPr>
    </w:p>
    <w:p w14:paraId="209E0309" w14:textId="77777777"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3F34A0D7" w14:textId="77777777" w:rsidTr="007226C5">
        <w:trPr>
          <w:jc w:val="center"/>
        </w:trPr>
        <w:tc>
          <w:tcPr>
            <w:tcW w:w="0" w:type="auto"/>
            <w:vMerge w:val="restart"/>
            <w:shd w:val="clear" w:color="auto" w:fill="E0E0E0"/>
          </w:tcPr>
          <w:p w14:paraId="68E723BE" w14:textId="77777777" w:rsidR="00F23E3F" w:rsidRPr="00031463" w:rsidRDefault="00F23E3F" w:rsidP="007226C5">
            <w:pPr>
              <w:pStyle w:val="TAH"/>
            </w:pPr>
            <w:r w:rsidRPr="00031463">
              <w:t>Field</w:t>
            </w:r>
          </w:p>
        </w:tc>
        <w:tc>
          <w:tcPr>
            <w:tcW w:w="0" w:type="auto"/>
            <w:gridSpan w:val="6"/>
            <w:shd w:val="clear" w:color="auto" w:fill="E0E0E0"/>
          </w:tcPr>
          <w:p w14:paraId="06532810" w14:textId="77777777" w:rsidR="00F23E3F" w:rsidRPr="00031463" w:rsidRDefault="00F23E3F" w:rsidP="007226C5">
            <w:pPr>
              <w:pStyle w:val="TAH"/>
            </w:pPr>
            <w:r w:rsidRPr="00031463">
              <w:t>Bit width</w:t>
            </w:r>
          </w:p>
        </w:tc>
      </w:tr>
      <w:tr w:rsidR="00F23E3F" w:rsidRPr="00290CB4" w14:paraId="7DABB5E5" w14:textId="77777777" w:rsidTr="007226C5">
        <w:trPr>
          <w:jc w:val="center"/>
        </w:trPr>
        <w:tc>
          <w:tcPr>
            <w:tcW w:w="0" w:type="auto"/>
            <w:vMerge/>
            <w:shd w:val="clear" w:color="auto" w:fill="E0E0E0"/>
          </w:tcPr>
          <w:p w14:paraId="610B2654" w14:textId="77777777" w:rsidR="00F23E3F" w:rsidRPr="00031463" w:rsidRDefault="00F23E3F" w:rsidP="007226C5">
            <w:pPr>
              <w:pStyle w:val="TAH"/>
            </w:pPr>
          </w:p>
        </w:tc>
        <w:tc>
          <w:tcPr>
            <w:tcW w:w="0" w:type="auto"/>
            <w:gridSpan w:val="2"/>
            <w:shd w:val="clear" w:color="auto" w:fill="E0E0E0"/>
          </w:tcPr>
          <w:p w14:paraId="03CA56A3" w14:textId="77777777" w:rsidR="00F23E3F" w:rsidRPr="00031463" w:rsidRDefault="00F23E3F" w:rsidP="007226C5">
            <w:pPr>
              <w:pStyle w:val="TAH"/>
            </w:pPr>
            <w:r w:rsidRPr="00031463">
              <w:t>2 antenna ports</w:t>
            </w:r>
          </w:p>
        </w:tc>
        <w:tc>
          <w:tcPr>
            <w:tcW w:w="0" w:type="auto"/>
            <w:gridSpan w:val="4"/>
            <w:shd w:val="clear" w:color="auto" w:fill="E0E0E0"/>
          </w:tcPr>
          <w:p w14:paraId="046A50D5" w14:textId="77777777" w:rsidR="00F23E3F" w:rsidRPr="00031463" w:rsidRDefault="00F23E3F" w:rsidP="007226C5">
            <w:pPr>
              <w:pStyle w:val="TAH"/>
              <w:rPr>
                <w:lang w:eastAsia="zh-CN"/>
              </w:rPr>
            </w:pPr>
            <w:r w:rsidRPr="00031463">
              <w:t>4 antenna ports</w:t>
            </w:r>
          </w:p>
        </w:tc>
      </w:tr>
      <w:tr w:rsidR="00F23E3F" w:rsidRPr="00290CB4" w14:paraId="210D93E4" w14:textId="77777777" w:rsidTr="007226C5">
        <w:trPr>
          <w:jc w:val="center"/>
        </w:trPr>
        <w:tc>
          <w:tcPr>
            <w:tcW w:w="0" w:type="auto"/>
            <w:vMerge/>
            <w:shd w:val="clear" w:color="auto" w:fill="E0E0E0"/>
          </w:tcPr>
          <w:p w14:paraId="3F6E0D13" w14:textId="77777777" w:rsidR="00F23E3F" w:rsidRPr="00031463" w:rsidRDefault="00F23E3F" w:rsidP="007226C5">
            <w:pPr>
              <w:pStyle w:val="TAH"/>
            </w:pPr>
          </w:p>
        </w:tc>
        <w:tc>
          <w:tcPr>
            <w:tcW w:w="0" w:type="auto"/>
            <w:shd w:val="clear" w:color="auto" w:fill="E0E0E0"/>
          </w:tcPr>
          <w:p w14:paraId="7BF8678B" w14:textId="77777777" w:rsidR="00F23E3F" w:rsidRPr="00031463" w:rsidRDefault="00F23E3F" w:rsidP="007226C5">
            <w:pPr>
              <w:pStyle w:val="TAH"/>
            </w:pPr>
            <w:r w:rsidRPr="00031463">
              <w:t>Rank = 1</w:t>
            </w:r>
          </w:p>
        </w:tc>
        <w:tc>
          <w:tcPr>
            <w:tcW w:w="0" w:type="auto"/>
            <w:shd w:val="clear" w:color="auto" w:fill="E0E0E0"/>
          </w:tcPr>
          <w:p w14:paraId="03A930F1"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0CC74154"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5321FAB2"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599B6DE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3AD5398C"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DDF4E6E" w14:textId="77777777" w:rsidTr="007226C5">
        <w:trPr>
          <w:jc w:val="center"/>
        </w:trPr>
        <w:tc>
          <w:tcPr>
            <w:tcW w:w="0" w:type="auto"/>
          </w:tcPr>
          <w:p w14:paraId="20EF581D" w14:textId="77777777" w:rsidR="00F23E3F" w:rsidRPr="00290CB4" w:rsidRDefault="00F23E3F" w:rsidP="007226C5">
            <w:pPr>
              <w:pStyle w:val="TAC"/>
              <w:rPr>
                <w:lang w:val="de-DE"/>
              </w:rPr>
            </w:pPr>
            <w:r w:rsidRPr="00290CB4">
              <w:rPr>
                <w:lang w:val="de-DE"/>
              </w:rPr>
              <w:t>Wideband CQI codeword 0</w:t>
            </w:r>
          </w:p>
        </w:tc>
        <w:tc>
          <w:tcPr>
            <w:tcW w:w="0" w:type="auto"/>
          </w:tcPr>
          <w:p w14:paraId="1914128D" w14:textId="77777777" w:rsidR="00F23E3F" w:rsidRPr="00290CB4" w:rsidRDefault="00F23E3F" w:rsidP="007226C5">
            <w:pPr>
              <w:pStyle w:val="TAC"/>
              <w:rPr>
                <w:lang w:val="de-DE"/>
              </w:rPr>
            </w:pPr>
            <w:r w:rsidRPr="00290CB4">
              <w:rPr>
                <w:lang w:val="de-DE"/>
              </w:rPr>
              <w:t>4</w:t>
            </w:r>
          </w:p>
        </w:tc>
        <w:tc>
          <w:tcPr>
            <w:tcW w:w="0" w:type="auto"/>
          </w:tcPr>
          <w:p w14:paraId="32185FAC" w14:textId="77777777" w:rsidR="00F23E3F" w:rsidRPr="00290CB4" w:rsidRDefault="00F23E3F" w:rsidP="007226C5">
            <w:pPr>
              <w:pStyle w:val="TAC"/>
              <w:rPr>
                <w:lang w:val="de-DE"/>
              </w:rPr>
            </w:pPr>
            <w:r w:rsidRPr="00290CB4">
              <w:rPr>
                <w:lang w:val="de-DE"/>
              </w:rPr>
              <w:t>4</w:t>
            </w:r>
          </w:p>
        </w:tc>
        <w:tc>
          <w:tcPr>
            <w:tcW w:w="0" w:type="auto"/>
          </w:tcPr>
          <w:p w14:paraId="6C1B2904" w14:textId="77777777" w:rsidR="00F23E3F" w:rsidRPr="00290CB4" w:rsidRDefault="00F23E3F" w:rsidP="007226C5">
            <w:pPr>
              <w:pStyle w:val="TAC"/>
              <w:rPr>
                <w:lang w:val="de-DE"/>
              </w:rPr>
            </w:pPr>
            <w:r w:rsidRPr="00290CB4">
              <w:rPr>
                <w:lang w:val="de-DE"/>
              </w:rPr>
              <w:t>4</w:t>
            </w:r>
          </w:p>
        </w:tc>
        <w:tc>
          <w:tcPr>
            <w:tcW w:w="0" w:type="auto"/>
          </w:tcPr>
          <w:p w14:paraId="69016EFE" w14:textId="77777777" w:rsidR="00F23E3F" w:rsidRPr="00290CB4" w:rsidRDefault="00F23E3F" w:rsidP="007226C5">
            <w:pPr>
              <w:pStyle w:val="TAC"/>
              <w:rPr>
                <w:lang w:val="de-DE"/>
              </w:rPr>
            </w:pPr>
            <w:r w:rsidRPr="00290CB4">
              <w:rPr>
                <w:lang w:val="de-DE"/>
              </w:rPr>
              <w:t>4</w:t>
            </w:r>
          </w:p>
        </w:tc>
        <w:tc>
          <w:tcPr>
            <w:tcW w:w="0" w:type="auto"/>
          </w:tcPr>
          <w:p w14:paraId="770BFFE1"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22645360"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2563578E" w14:textId="77777777" w:rsidTr="007226C5">
        <w:trPr>
          <w:jc w:val="center"/>
        </w:trPr>
        <w:tc>
          <w:tcPr>
            <w:tcW w:w="0" w:type="auto"/>
          </w:tcPr>
          <w:p w14:paraId="7AD0D9E1" w14:textId="77777777" w:rsidR="00F23E3F" w:rsidRPr="00290CB4" w:rsidRDefault="00F23E3F" w:rsidP="007226C5">
            <w:pPr>
              <w:pStyle w:val="TAC"/>
              <w:rPr>
                <w:lang w:val="de-DE"/>
              </w:rPr>
            </w:pPr>
            <w:r w:rsidRPr="00290CB4">
              <w:rPr>
                <w:lang w:val="de-DE"/>
              </w:rPr>
              <w:t>Wideband CQI codeword 1</w:t>
            </w:r>
          </w:p>
        </w:tc>
        <w:tc>
          <w:tcPr>
            <w:tcW w:w="0" w:type="auto"/>
          </w:tcPr>
          <w:p w14:paraId="394379C2" w14:textId="77777777" w:rsidR="00F23E3F" w:rsidRPr="00031463" w:rsidRDefault="00F23E3F" w:rsidP="007226C5">
            <w:pPr>
              <w:pStyle w:val="TAC"/>
            </w:pPr>
            <w:r w:rsidRPr="00031463">
              <w:t>0</w:t>
            </w:r>
          </w:p>
        </w:tc>
        <w:tc>
          <w:tcPr>
            <w:tcW w:w="0" w:type="auto"/>
          </w:tcPr>
          <w:p w14:paraId="6CA2EC67" w14:textId="77777777" w:rsidR="00F23E3F" w:rsidRPr="00031463" w:rsidRDefault="00F23E3F" w:rsidP="007226C5">
            <w:pPr>
              <w:pStyle w:val="TAC"/>
            </w:pPr>
            <w:r w:rsidRPr="00031463">
              <w:t>4</w:t>
            </w:r>
          </w:p>
        </w:tc>
        <w:tc>
          <w:tcPr>
            <w:tcW w:w="0" w:type="auto"/>
          </w:tcPr>
          <w:p w14:paraId="41541EF5" w14:textId="77777777" w:rsidR="00F23E3F" w:rsidRPr="00031463" w:rsidRDefault="00F23E3F" w:rsidP="007226C5">
            <w:pPr>
              <w:pStyle w:val="TAC"/>
            </w:pPr>
            <w:r w:rsidRPr="00031463">
              <w:t>0</w:t>
            </w:r>
          </w:p>
        </w:tc>
        <w:tc>
          <w:tcPr>
            <w:tcW w:w="0" w:type="auto"/>
          </w:tcPr>
          <w:p w14:paraId="53347A70" w14:textId="77777777" w:rsidR="00F23E3F" w:rsidRPr="00031463" w:rsidRDefault="00F23E3F" w:rsidP="007226C5">
            <w:pPr>
              <w:pStyle w:val="TAC"/>
            </w:pPr>
            <w:r w:rsidRPr="00031463">
              <w:t>4</w:t>
            </w:r>
          </w:p>
        </w:tc>
        <w:tc>
          <w:tcPr>
            <w:tcW w:w="0" w:type="auto"/>
          </w:tcPr>
          <w:p w14:paraId="1F4A07EF"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61F2F37"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3E45975F" w14:textId="77777777" w:rsidTr="007226C5">
        <w:trPr>
          <w:jc w:val="center"/>
        </w:trPr>
        <w:tc>
          <w:tcPr>
            <w:tcW w:w="0" w:type="auto"/>
          </w:tcPr>
          <w:p w14:paraId="6F229EC0" w14:textId="77777777" w:rsidR="00F23E3F" w:rsidRPr="00031463" w:rsidRDefault="00F23E3F" w:rsidP="007226C5">
            <w:pPr>
              <w:pStyle w:val="TAC"/>
            </w:pPr>
            <w:r w:rsidRPr="00031463">
              <w:t>Precoding matrix indicator</w:t>
            </w:r>
          </w:p>
        </w:tc>
        <w:tc>
          <w:tcPr>
            <w:tcW w:w="0" w:type="auto"/>
          </w:tcPr>
          <w:p w14:paraId="1E31267C" w14:textId="77777777" w:rsidR="00F23E3F" w:rsidRPr="00031463" w:rsidRDefault="00F23E3F" w:rsidP="007226C5">
            <w:pPr>
              <w:pStyle w:val="TAC"/>
              <w:rPr>
                <w:lang w:eastAsia="zh-CN"/>
              </w:rPr>
            </w:pPr>
            <w:r w:rsidRPr="00031463">
              <w:rPr>
                <w:rFonts w:hint="eastAsia"/>
                <w:lang w:eastAsia="zh-CN"/>
              </w:rPr>
              <w:t>2</w:t>
            </w:r>
          </w:p>
        </w:tc>
        <w:tc>
          <w:tcPr>
            <w:tcW w:w="0" w:type="auto"/>
          </w:tcPr>
          <w:p w14:paraId="5E9E2AE7"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4E0C12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6D5FAC5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A639373" w14:textId="77777777" w:rsidR="00F23E3F" w:rsidRPr="00031463" w:rsidRDefault="00F23E3F" w:rsidP="007226C5">
            <w:pPr>
              <w:pStyle w:val="TAC"/>
              <w:rPr>
                <w:lang w:eastAsia="zh-CN"/>
              </w:rPr>
            </w:pPr>
            <w:r w:rsidRPr="00031463">
              <w:rPr>
                <w:rFonts w:hint="eastAsia"/>
                <w:lang w:eastAsia="zh-CN"/>
              </w:rPr>
              <w:t>2</w:t>
            </w:r>
          </w:p>
        </w:tc>
        <w:tc>
          <w:tcPr>
            <w:tcW w:w="0" w:type="auto"/>
          </w:tcPr>
          <w:p w14:paraId="291C5069"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12C941FC" w14:textId="77777777" w:rsidTr="007226C5">
        <w:trPr>
          <w:jc w:val="center"/>
        </w:trPr>
        <w:tc>
          <w:tcPr>
            <w:tcW w:w="0" w:type="auto"/>
            <w:vMerge w:val="restart"/>
            <w:shd w:val="clear" w:color="auto" w:fill="E0E0E0"/>
          </w:tcPr>
          <w:p w14:paraId="0ECCFF71" w14:textId="77777777" w:rsidR="00F23E3F" w:rsidRPr="00031463" w:rsidRDefault="00F23E3F" w:rsidP="007226C5">
            <w:pPr>
              <w:pStyle w:val="TAH"/>
            </w:pPr>
            <w:r w:rsidRPr="00031463">
              <w:t>Field</w:t>
            </w:r>
          </w:p>
        </w:tc>
        <w:tc>
          <w:tcPr>
            <w:tcW w:w="0" w:type="auto"/>
            <w:gridSpan w:val="6"/>
            <w:shd w:val="clear" w:color="auto" w:fill="E0E0E0"/>
          </w:tcPr>
          <w:p w14:paraId="6970430D" w14:textId="77777777" w:rsidR="00F23E3F" w:rsidRPr="00031463" w:rsidRDefault="00F23E3F" w:rsidP="007226C5">
            <w:pPr>
              <w:pStyle w:val="TAH"/>
            </w:pPr>
            <w:r w:rsidRPr="00031463">
              <w:t>Bit width</w:t>
            </w:r>
          </w:p>
        </w:tc>
      </w:tr>
      <w:tr w:rsidR="00F23E3F" w:rsidRPr="00290CB4" w14:paraId="229A9FBD" w14:textId="77777777" w:rsidTr="007226C5">
        <w:trPr>
          <w:jc w:val="center"/>
        </w:trPr>
        <w:tc>
          <w:tcPr>
            <w:tcW w:w="0" w:type="auto"/>
            <w:vMerge/>
            <w:shd w:val="clear" w:color="auto" w:fill="E0E0E0"/>
          </w:tcPr>
          <w:p w14:paraId="4DF5287A" w14:textId="77777777" w:rsidR="00F23E3F" w:rsidRPr="00031463" w:rsidRDefault="00F23E3F" w:rsidP="007226C5">
            <w:pPr>
              <w:pStyle w:val="TAH"/>
            </w:pPr>
          </w:p>
        </w:tc>
        <w:tc>
          <w:tcPr>
            <w:tcW w:w="0" w:type="auto"/>
            <w:gridSpan w:val="6"/>
            <w:shd w:val="clear" w:color="auto" w:fill="E0E0E0"/>
          </w:tcPr>
          <w:p w14:paraId="511EB88B"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36D3B965" w14:textId="77777777" w:rsidTr="007226C5">
        <w:trPr>
          <w:jc w:val="center"/>
        </w:trPr>
        <w:tc>
          <w:tcPr>
            <w:tcW w:w="0" w:type="auto"/>
            <w:vMerge/>
            <w:shd w:val="clear" w:color="auto" w:fill="E0E0E0"/>
          </w:tcPr>
          <w:p w14:paraId="20EED713" w14:textId="77777777" w:rsidR="00F23E3F" w:rsidRPr="00031463" w:rsidRDefault="00F23E3F" w:rsidP="007226C5">
            <w:pPr>
              <w:pStyle w:val="TAH"/>
            </w:pPr>
          </w:p>
        </w:tc>
        <w:tc>
          <w:tcPr>
            <w:tcW w:w="0" w:type="auto"/>
            <w:shd w:val="clear" w:color="auto" w:fill="E0E0E0"/>
          </w:tcPr>
          <w:p w14:paraId="05BDBD56" w14:textId="77777777" w:rsidR="00F23E3F" w:rsidRPr="00031463" w:rsidRDefault="00F23E3F" w:rsidP="007226C5">
            <w:pPr>
              <w:pStyle w:val="TAH"/>
            </w:pPr>
            <w:r w:rsidRPr="00031463">
              <w:t>Rank = 1</w:t>
            </w:r>
          </w:p>
        </w:tc>
        <w:tc>
          <w:tcPr>
            <w:tcW w:w="0" w:type="auto"/>
            <w:shd w:val="clear" w:color="auto" w:fill="E0E0E0"/>
          </w:tcPr>
          <w:p w14:paraId="5B154004"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945C6FF"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64F013E7"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69387B01"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049F9DCA" w14:textId="77777777" w:rsidTr="007226C5">
        <w:trPr>
          <w:jc w:val="center"/>
        </w:trPr>
        <w:tc>
          <w:tcPr>
            <w:tcW w:w="0" w:type="auto"/>
          </w:tcPr>
          <w:p w14:paraId="737C1DF9" w14:textId="77777777" w:rsidR="00F23E3F" w:rsidRPr="00290CB4" w:rsidRDefault="00F23E3F" w:rsidP="007226C5">
            <w:pPr>
              <w:pStyle w:val="TAC"/>
              <w:rPr>
                <w:lang w:val="de-DE"/>
              </w:rPr>
            </w:pPr>
            <w:r w:rsidRPr="00290CB4">
              <w:rPr>
                <w:lang w:val="de-DE"/>
              </w:rPr>
              <w:t>Wideband CQI codeword 0</w:t>
            </w:r>
          </w:p>
        </w:tc>
        <w:tc>
          <w:tcPr>
            <w:tcW w:w="0" w:type="auto"/>
          </w:tcPr>
          <w:p w14:paraId="7B96C1D4" w14:textId="77777777" w:rsidR="00F23E3F" w:rsidRPr="00290CB4" w:rsidRDefault="00F23E3F" w:rsidP="007226C5">
            <w:pPr>
              <w:pStyle w:val="TAC"/>
              <w:rPr>
                <w:lang w:val="de-DE"/>
              </w:rPr>
            </w:pPr>
            <w:r w:rsidRPr="00290CB4">
              <w:rPr>
                <w:lang w:val="de-DE"/>
              </w:rPr>
              <w:t>4</w:t>
            </w:r>
          </w:p>
        </w:tc>
        <w:tc>
          <w:tcPr>
            <w:tcW w:w="0" w:type="auto"/>
          </w:tcPr>
          <w:p w14:paraId="6196E344" w14:textId="77777777" w:rsidR="00F23E3F" w:rsidRPr="00290CB4" w:rsidRDefault="00F23E3F" w:rsidP="007226C5">
            <w:pPr>
              <w:pStyle w:val="TAC"/>
              <w:rPr>
                <w:lang w:val="de-DE"/>
              </w:rPr>
            </w:pPr>
            <w:r w:rsidRPr="00290CB4">
              <w:rPr>
                <w:lang w:val="de-DE"/>
              </w:rPr>
              <w:t>4</w:t>
            </w:r>
          </w:p>
        </w:tc>
        <w:tc>
          <w:tcPr>
            <w:tcW w:w="0" w:type="auto"/>
          </w:tcPr>
          <w:p w14:paraId="74998E47" w14:textId="77777777" w:rsidR="00F23E3F" w:rsidRPr="00290CB4" w:rsidRDefault="00F23E3F" w:rsidP="007226C5">
            <w:pPr>
              <w:pStyle w:val="TAC"/>
              <w:rPr>
                <w:lang w:val="de-DE"/>
              </w:rPr>
            </w:pPr>
            <w:r w:rsidRPr="00290CB4">
              <w:rPr>
                <w:lang w:val="de-DE"/>
              </w:rPr>
              <w:t>4</w:t>
            </w:r>
          </w:p>
        </w:tc>
        <w:tc>
          <w:tcPr>
            <w:tcW w:w="0" w:type="auto"/>
          </w:tcPr>
          <w:p w14:paraId="41F42D2F" w14:textId="77777777" w:rsidR="00F23E3F" w:rsidRPr="00290CB4" w:rsidRDefault="00F23E3F" w:rsidP="007226C5">
            <w:pPr>
              <w:pStyle w:val="TAC"/>
              <w:rPr>
                <w:lang w:val="de-DE"/>
              </w:rPr>
            </w:pPr>
            <w:r w:rsidRPr="00290CB4">
              <w:rPr>
                <w:lang w:val="de-DE"/>
              </w:rPr>
              <w:t>4</w:t>
            </w:r>
          </w:p>
        </w:tc>
        <w:tc>
          <w:tcPr>
            <w:tcW w:w="0" w:type="auto"/>
            <w:gridSpan w:val="2"/>
          </w:tcPr>
          <w:p w14:paraId="4F76336C"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87DC919" w14:textId="77777777" w:rsidTr="007226C5">
        <w:trPr>
          <w:jc w:val="center"/>
        </w:trPr>
        <w:tc>
          <w:tcPr>
            <w:tcW w:w="0" w:type="auto"/>
          </w:tcPr>
          <w:p w14:paraId="7A7502E8" w14:textId="77777777" w:rsidR="00F23E3F" w:rsidRPr="00290CB4" w:rsidRDefault="00F23E3F" w:rsidP="007226C5">
            <w:pPr>
              <w:pStyle w:val="TAC"/>
              <w:rPr>
                <w:lang w:val="de-DE"/>
              </w:rPr>
            </w:pPr>
            <w:r w:rsidRPr="00290CB4">
              <w:rPr>
                <w:lang w:val="de-DE"/>
              </w:rPr>
              <w:t>Wideband CQI codeword 1</w:t>
            </w:r>
          </w:p>
        </w:tc>
        <w:tc>
          <w:tcPr>
            <w:tcW w:w="0" w:type="auto"/>
          </w:tcPr>
          <w:p w14:paraId="75FD64C8" w14:textId="77777777" w:rsidR="00F23E3F" w:rsidRPr="00031463" w:rsidRDefault="00F23E3F" w:rsidP="007226C5">
            <w:pPr>
              <w:pStyle w:val="TAC"/>
            </w:pPr>
            <w:r w:rsidRPr="00031463">
              <w:t>0</w:t>
            </w:r>
          </w:p>
        </w:tc>
        <w:tc>
          <w:tcPr>
            <w:tcW w:w="0" w:type="auto"/>
          </w:tcPr>
          <w:p w14:paraId="15103915" w14:textId="77777777" w:rsidR="00F23E3F" w:rsidRPr="00031463" w:rsidRDefault="00F23E3F" w:rsidP="007226C5">
            <w:pPr>
              <w:pStyle w:val="TAC"/>
            </w:pPr>
            <w:r w:rsidRPr="00031463">
              <w:t>4</w:t>
            </w:r>
          </w:p>
        </w:tc>
        <w:tc>
          <w:tcPr>
            <w:tcW w:w="0" w:type="auto"/>
          </w:tcPr>
          <w:p w14:paraId="2A6A87D0" w14:textId="77777777" w:rsidR="00F23E3F" w:rsidRPr="00031463" w:rsidRDefault="00F23E3F" w:rsidP="007226C5">
            <w:pPr>
              <w:pStyle w:val="TAC"/>
              <w:rPr>
                <w:lang w:eastAsia="zh-CN"/>
              </w:rPr>
            </w:pPr>
            <w:r>
              <w:rPr>
                <w:rFonts w:hint="eastAsia"/>
                <w:lang w:eastAsia="zh-CN"/>
              </w:rPr>
              <w:t>4</w:t>
            </w:r>
          </w:p>
        </w:tc>
        <w:tc>
          <w:tcPr>
            <w:tcW w:w="0" w:type="auto"/>
          </w:tcPr>
          <w:p w14:paraId="53E8FE58" w14:textId="77777777" w:rsidR="00F23E3F" w:rsidRPr="00031463" w:rsidRDefault="00F23E3F" w:rsidP="007226C5">
            <w:pPr>
              <w:pStyle w:val="TAC"/>
            </w:pPr>
            <w:r w:rsidRPr="00031463">
              <w:t>4</w:t>
            </w:r>
          </w:p>
        </w:tc>
        <w:tc>
          <w:tcPr>
            <w:tcW w:w="0" w:type="auto"/>
            <w:gridSpan w:val="2"/>
          </w:tcPr>
          <w:p w14:paraId="2C725042"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376CE044" w14:textId="77777777" w:rsidTr="007226C5">
        <w:trPr>
          <w:jc w:val="center"/>
        </w:trPr>
        <w:tc>
          <w:tcPr>
            <w:tcW w:w="0" w:type="auto"/>
          </w:tcPr>
          <w:p w14:paraId="4C9884BF" w14:textId="77777777" w:rsidR="00F23E3F" w:rsidRPr="00031463" w:rsidRDefault="00F23E3F" w:rsidP="007226C5">
            <w:pPr>
              <w:pStyle w:val="TAC"/>
            </w:pPr>
            <w:r w:rsidRPr="00031463">
              <w:t>Precoding matrix indicator</w:t>
            </w:r>
          </w:p>
        </w:tc>
        <w:tc>
          <w:tcPr>
            <w:tcW w:w="0" w:type="auto"/>
          </w:tcPr>
          <w:p w14:paraId="122963DD" w14:textId="77777777" w:rsidR="00F23E3F" w:rsidRPr="00031463" w:rsidRDefault="00F23E3F" w:rsidP="007226C5">
            <w:pPr>
              <w:pStyle w:val="TAC"/>
              <w:rPr>
                <w:lang w:eastAsia="zh-CN"/>
              </w:rPr>
            </w:pPr>
            <w:r w:rsidRPr="00031463">
              <w:rPr>
                <w:rFonts w:hint="eastAsia"/>
                <w:lang w:eastAsia="zh-CN"/>
              </w:rPr>
              <w:t>4</w:t>
            </w:r>
          </w:p>
        </w:tc>
        <w:tc>
          <w:tcPr>
            <w:tcW w:w="0" w:type="auto"/>
          </w:tcPr>
          <w:p w14:paraId="58E8CBE8"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5E36D14" w14:textId="77777777" w:rsidR="00F23E3F" w:rsidRPr="00031463" w:rsidRDefault="00F23E3F" w:rsidP="007226C5">
            <w:pPr>
              <w:pStyle w:val="TAC"/>
              <w:rPr>
                <w:lang w:eastAsia="zh-CN"/>
              </w:rPr>
            </w:pPr>
            <w:r w:rsidRPr="00031463">
              <w:rPr>
                <w:rFonts w:hint="eastAsia"/>
                <w:lang w:eastAsia="zh-CN"/>
              </w:rPr>
              <w:t>4</w:t>
            </w:r>
          </w:p>
        </w:tc>
        <w:tc>
          <w:tcPr>
            <w:tcW w:w="0" w:type="auto"/>
          </w:tcPr>
          <w:p w14:paraId="30DC8463"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16CFA801" w14:textId="77777777" w:rsidR="00F23E3F" w:rsidRPr="00031463" w:rsidRDefault="00F23E3F" w:rsidP="007226C5">
            <w:pPr>
              <w:pStyle w:val="TAC"/>
              <w:rPr>
                <w:lang w:eastAsia="zh-CN"/>
              </w:rPr>
            </w:pPr>
            <w:r w:rsidRPr="00031463">
              <w:rPr>
                <w:rFonts w:hint="eastAsia"/>
                <w:lang w:eastAsia="zh-CN"/>
              </w:rPr>
              <w:t>0</w:t>
            </w:r>
          </w:p>
        </w:tc>
      </w:tr>
    </w:tbl>
    <w:p w14:paraId="66E4697E" w14:textId="77777777" w:rsidR="005F347E" w:rsidRPr="005F347E" w:rsidRDefault="005F347E" w:rsidP="005F347E"/>
    <w:p w14:paraId="63AFE9FA" w14:textId="77777777"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229" w:name="OLE_LINK475"/>
      <w:bookmarkStart w:id="23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229"/>
      <w:bookmarkEnd w:id="23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49C17029"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6EB0088A"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448579"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1ABDD40E" w14:textId="77777777" w:rsidTr="00344661">
        <w:trPr>
          <w:trHeight w:val="171"/>
          <w:jc w:val="center"/>
        </w:trPr>
        <w:tc>
          <w:tcPr>
            <w:tcW w:w="0" w:type="auto"/>
            <w:vMerge/>
            <w:shd w:val="clear" w:color="auto" w:fill="E0E0E0"/>
            <w:vAlign w:val="center"/>
          </w:tcPr>
          <w:p w14:paraId="1CF8C2D1"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E569150"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A11652F"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78637B9C"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1B8A1113"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24CBFAE1" w14:textId="77777777" w:rsidTr="00344661">
        <w:trPr>
          <w:trHeight w:val="238"/>
          <w:jc w:val="center"/>
        </w:trPr>
        <w:tc>
          <w:tcPr>
            <w:tcW w:w="4441" w:type="dxa"/>
            <w:tcMar>
              <w:top w:w="0" w:type="dxa"/>
              <w:left w:w="108" w:type="dxa"/>
              <w:bottom w:w="0" w:type="dxa"/>
              <w:right w:w="108" w:type="dxa"/>
            </w:tcMar>
            <w:vAlign w:val="center"/>
          </w:tcPr>
          <w:p w14:paraId="7F7CE1D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4F1F81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1C82AC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71D0D3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0902443"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434AA4C" w14:textId="77777777" w:rsidTr="00344661">
        <w:trPr>
          <w:trHeight w:val="238"/>
          <w:jc w:val="center"/>
        </w:trPr>
        <w:tc>
          <w:tcPr>
            <w:tcW w:w="4441" w:type="dxa"/>
            <w:tcMar>
              <w:top w:w="0" w:type="dxa"/>
              <w:left w:w="108" w:type="dxa"/>
              <w:bottom w:w="0" w:type="dxa"/>
              <w:right w:w="108" w:type="dxa"/>
            </w:tcMar>
            <w:vAlign w:val="center"/>
          </w:tcPr>
          <w:p w14:paraId="406449B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26D430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4B24BC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712B7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417E83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6603F110" w14:textId="77777777" w:rsidTr="00344661">
        <w:trPr>
          <w:trHeight w:val="238"/>
          <w:jc w:val="center"/>
        </w:trPr>
        <w:tc>
          <w:tcPr>
            <w:tcW w:w="4441" w:type="dxa"/>
            <w:tcMar>
              <w:top w:w="0" w:type="dxa"/>
              <w:left w:w="108" w:type="dxa"/>
              <w:bottom w:w="0" w:type="dxa"/>
              <w:right w:w="108" w:type="dxa"/>
            </w:tcMar>
            <w:vAlign w:val="center"/>
          </w:tcPr>
          <w:p w14:paraId="53760C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72C6FA1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674944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168441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8086B2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3F21774" w14:textId="77777777" w:rsidTr="00344661">
        <w:trPr>
          <w:trHeight w:val="238"/>
          <w:jc w:val="center"/>
        </w:trPr>
        <w:tc>
          <w:tcPr>
            <w:tcW w:w="4441" w:type="dxa"/>
            <w:tcMar>
              <w:top w:w="0" w:type="dxa"/>
              <w:left w:w="108" w:type="dxa"/>
              <w:bottom w:w="0" w:type="dxa"/>
              <w:right w:w="108" w:type="dxa"/>
            </w:tcMar>
            <w:vAlign w:val="center"/>
          </w:tcPr>
          <w:p w14:paraId="4043E5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07CC294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58449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B4C066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E9DB9E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1D414C22"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097AA7FE"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418B6F80"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45094EAF" w14:textId="77777777" w:rsidTr="00344661">
        <w:trPr>
          <w:trHeight w:val="171"/>
          <w:jc w:val="center"/>
        </w:trPr>
        <w:tc>
          <w:tcPr>
            <w:tcW w:w="0" w:type="auto"/>
            <w:vMerge/>
            <w:shd w:val="clear" w:color="auto" w:fill="E0E0E0"/>
            <w:vAlign w:val="center"/>
          </w:tcPr>
          <w:p w14:paraId="6D12648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5A78760"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3701634A"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4B4AD9A3"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118C0E32"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0DC2D5C9" w14:textId="77777777" w:rsidTr="00344661">
        <w:trPr>
          <w:trHeight w:val="238"/>
          <w:jc w:val="center"/>
        </w:trPr>
        <w:tc>
          <w:tcPr>
            <w:tcW w:w="4441" w:type="dxa"/>
            <w:tcMar>
              <w:top w:w="0" w:type="dxa"/>
              <w:left w:w="108" w:type="dxa"/>
              <w:bottom w:w="0" w:type="dxa"/>
              <w:right w:w="108" w:type="dxa"/>
            </w:tcMar>
            <w:vAlign w:val="center"/>
          </w:tcPr>
          <w:p w14:paraId="111C6419"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0938C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18534D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E49DC4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294490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6F5466E" w14:textId="77777777" w:rsidTr="00344661">
        <w:trPr>
          <w:trHeight w:val="238"/>
          <w:jc w:val="center"/>
        </w:trPr>
        <w:tc>
          <w:tcPr>
            <w:tcW w:w="4441" w:type="dxa"/>
            <w:tcMar>
              <w:top w:w="0" w:type="dxa"/>
              <w:left w:w="108" w:type="dxa"/>
              <w:bottom w:w="0" w:type="dxa"/>
              <w:right w:w="108" w:type="dxa"/>
            </w:tcMar>
            <w:vAlign w:val="center"/>
          </w:tcPr>
          <w:p w14:paraId="069028A3"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373AA9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633CB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1E04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B90A42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744F2F96" w14:textId="77777777" w:rsidTr="00344661">
        <w:trPr>
          <w:trHeight w:val="238"/>
          <w:jc w:val="center"/>
        </w:trPr>
        <w:tc>
          <w:tcPr>
            <w:tcW w:w="4441" w:type="dxa"/>
            <w:tcMar>
              <w:top w:w="0" w:type="dxa"/>
              <w:left w:w="108" w:type="dxa"/>
              <w:bottom w:w="0" w:type="dxa"/>
              <w:right w:w="108" w:type="dxa"/>
            </w:tcMar>
            <w:vAlign w:val="center"/>
          </w:tcPr>
          <w:p w14:paraId="0A9BA58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02A156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983860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5B8A4B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792C2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26CDEA0B" w14:textId="77777777" w:rsidTr="00344661">
        <w:trPr>
          <w:trHeight w:val="238"/>
          <w:jc w:val="center"/>
        </w:trPr>
        <w:tc>
          <w:tcPr>
            <w:tcW w:w="4441" w:type="dxa"/>
            <w:tcMar>
              <w:top w:w="0" w:type="dxa"/>
              <w:left w:w="108" w:type="dxa"/>
              <w:bottom w:w="0" w:type="dxa"/>
              <w:right w:w="108" w:type="dxa"/>
            </w:tcMar>
            <w:vAlign w:val="center"/>
          </w:tcPr>
          <w:p w14:paraId="1CE178D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0E69B5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9E319E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86561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45E0AB8"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C289BCE" w14:textId="77777777" w:rsidTr="00344661">
        <w:trPr>
          <w:trHeight w:val="238"/>
          <w:jc w:val="center"/>
        </w:trPr>
        <w:tc>
          <w:tcPr>
            <w:tcW w:w="4441" w:type="dxa"/>
            <w:tcMar>
              <w:top w:w="0" w:type="dxa"/>
              <w:left w:w="108" w:type="dxa"/>
              <w:bottom w:w="0" w:type="dxa"/>
              <w:right w:w="108" w:type="dxa"/>
            </w:tcMar>
            <w:vAlign w:val="center"/>
          </w:tcPr>
          <w:p w14:paraId="4498807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98602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2409D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9B51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B8443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24894B76" w14:textId="77777777" w:rsidTr="00344661">
        <w:trPr>
          <w:trHeight w:val="238"/>
          <w:jc w:val="center"/>
        </w:trPr>
        <w:tc>
          <w:tcPr>
            <w:tcW w:w="4441" w:type="dxa"/>
            <w:tcMar>
              <w:top w:w="0" w:type="dxa"/>
              <w:left w:w="108" w:type="dxa"/>
              <w:bottom w:w="0" w:type="dxa"/>
              <w:right w:w="108" w:type="dxa"/>
            </w:tcMar>
            <w:vAlign w:val="center"/>
          </w:tcPr>
          <w:p w14:paraId="1CEE135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7469B55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65ED3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EA69A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1E54B6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4220C070" w14:textId="77777777" w:rsidR="00F23E3F" w:rsidRDefault="00F23E3F" w:rsidP="00D45BC1"/>
    <w:p w14:paraId="7D8368F8"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139F91AE" w14:textId="77777777" w:rsidTr="00E757BA">
        <w:trPr>
          <w:jc w:val="center"/>
        </w:trPr>
        <w:tc>
          <w:tcPr>
            <w:tcW w:w="0" w:type="auto"/>
            <w:vMerge w:val="restart"/>
            <w:shd w:val="clear" w:color="auto" w:fill="E0E0E0"/>
            <w:vAlign w:val="center"/>
          </w:tcPr>
          <w:p w14:paraId="355EDB98" w14:textId="77777777" w:rsidR="00551280" w:rsidRPr="00466738" w:rsidRDefault="00551280" w:rsidP="00F34805">
            <w:pPr>
              <w:pStyle w:val="TAH"/>
            </w:pPr>
            <w:r w:rsidRPr="00466738">
              <w:t>Field</w:t>
            </w:r>
          </w:p>
        </w:tc>
        <w:tc>
          <w:tcPr>
            <w:tcW w:w="0" w:type="auto"/>
            <w:gridSpan w:val="2"/>
            <w:shd w:val="clear" w:color="auto" w:fill="E0E0E0"/>
            <w:vAlign w:val="center"/>
          </w:tcPr>
          <w:p w14:paraId="131B2678" w14:textId="77777777" w:rsidR="00551280" w:rsidRPr="00466738" w:rsidRDefault="00551280" w:rsidP="00F34805">
            <w:pPr>
              <w:pStyle w:val="TAH"/>
            </w:pPr>
            <w:r w:rsidRPr="00466738">
              <w:t>Bit width</w:t>
            </w:r>
          </w:p>
        </w:tc>
      </w:tr>
      <w:tr w:rsidR="00551280" w:rsidRPr="006B248A" w14:paraId="4AE302DE" w14:textId="77777777" w:rsidTr="00E757BA">
        <w:trPr>
          <w:jc w:val="center"/>
        </w:trPr>
        <w:tc>
          <w:tcPr>
            <w:tcW w:w="0" w:type="auto"/>
            <w:vMerge/>
            <w:shd w:val="clear" w:color="auto" w:fill="E0E0E0"/>
            <w:vAlign w:val="center"/>
          </w:tcPr>
          <w:p w14:paraId="6BA469A5" w14:textId="77777777" w:rsidR="00551280" w:rsidRPr="00466738" w:rsidRDefault="00551280" w:rsidP="00F34805">
            <w:pPr>
              <w:pStyle w:val="TAH"/>
              <w:rPr>
                <w:b w:val="0"/>
                <w:bCs/>
              </w:rPr>
            </w:pPr>
          </w:p>
        </w:tc>
        <w:tc>
          <w:tcPr>
            <w:tcW w:w="0" w:type="auto"/>
            <w:shd w:val="clear" w:color="auto" w:fill="E0E0E0"/>
            <w:vAlign w:val="center"/>
          </w:tcPr>
          <w:p w14:paraId="1D75C9F1" w14:textId="77777777" w:rsidR="00551280" w:rsidRPr="00466738" w:rsidRDefault="00551280" w:rsidP="00F34805">
            <w:pPr>
              <w:pStyle w:val="TAH"/>
            </w:pPr>
            <w:r w:rsidRPr="00466738">
              <w:t>Rank = 1</w:t>
            </w:r>
          </w:p>
        </w:tc>
        <w:tc>
          <w:tcPr>
            <w:tcW w:w="0" w:type="auto"/>
            <w:shd w:val="clear" w:color="auto" w:fill="E0E0E0"/>
            <w:vAlign w:val="center"/>
          </w:tcPr>
          <w:p w14:paraId="4AD0E4B6"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2BEC8E27" w14:textId="77777777" w:rsidTr="00E757BA">
        <w:trPr>
          <w:jc w:val="center"/>
        </w:trPr>
        <w:tc>
          <w:tcPr>
            <w:tcW w:w="0" w:type="auto"/>
            <w:vAlign w:val="center"/>
          </w:tcPr>
          <w:p w14:paraId="01F1D5F2" w14:textId="77777777" w:rsidR="00551280" w:rsidRPr="00466738" w:rsidRDefault="00551280" w:rsidP="00F34805">
            <w:pPr>
              <w:pStyle w:val="TAC"/>
            </w:pPr>
            <w:r w:rsidRPr="00466738">
              <w:t>Wide-band CQI codeword 0</w:t>
            </w:r>
          </w:p>
        </w:tc>
        <w:tc>
          <w:tcPr>
            <w:tcW w:w="0" w:type="auto"/>
            <w:vAlign w:val="center"/>
          </w:tcPr>
          <w:p w14:paraId="35A9497B" w14:textId="77777777" w:rsidR="00551280" w:rsidRPr="00466738" w:rsidRDefault="00551280" w:rsidP="00F34805">
            <w:pPr>
              <w:pStyle w:val="TAC"/>
            </w:pPr>
            <w:r w:rsidRPr="00466738">
              <w:t>4</w:t>
            </w:r>
          </w:p>
        </w:tc>
        <w:tc>
          <w:tcPr>
            <w:tcW w:w="0" w:type="auto"/>
            <w:vAlign w:val="center"/>
          </w:tcPr>
          <w:p w14:paraId="3A74BFBD" w14:textId="77777777" w:rsidR="00551280" w:rsidRPr="00466738" w:rsidRDefault="00551280" w:rsidP="00F34805">
            <w:pPr>
              <w:pStyle w:val="TAC"/>
            </w:pPr>
            <w:r w:rsidRPr="00466738">
              <w:t>4</w:t>
            </w:r>
          </w:p>
        </w:tc>
      </w:tr>
      <w:tr w:rsidR="00551280" w:rsidRPr="006B248A" w14:paraId="62E2D18E" w14:textId="77777777" w:rsidTr="00E757BA">
        <w:trPr>
          <w:jc w:val="center"/>
        </w:trPr>
        <w:tc>
          <w:tcPr>
            <w:tcW w:w="0" w:type="auto"/>
            <w:vAlign w:val="center"/>
          </w:tcPr>
          <w:p w14:paraId="2D163580" w14:textId="77777777" w:rsidR="00551280" w:rsidRPr="00466738" w:rsidRDefault="00551280" w:rsidP="00F34805">
            <w:pPr>
              <w:pStyle w:val="TAC"/>
            </w:pPr>
            <w:r w:rsidRPr="00466738">
              <w:t>Wide-band CQI codeword 1</w:t>
            </w:r>
          </w:p>
        </w:tc>
        <w:tc>
          <w:tcPr>
            <w:tcW w:w="0" w:type="auto"/>
            <w:vAlign w:val="center"/>
          </w:tcPr>
          <w:p w14:paraId="480F4657" w14:textId="77777777" w:rsidR="00551280" w:rsidRPr="00466738" w:rsidRDefault="00551280" w:rsidP="00F34805">
            <w:pPr>
              <w:pStyle w:val="TAC"/>
            </w:pPr>
            <w:r w:rsidRPr="00466738">
              <w:t>0</w:t>
            </w:r>
          </w:p>
        </w:tc>
        <w:tc>
          <w:tcPr>
            <w:tcW w:w="0" w:type="auto"/>
            <w:vAlign w:val="center"/>
          </w:tcPr>
          <w:p w14:paraId="0D0A6574" w14:textId="77777777" w:rsidR="00551280" w:rsidRPr="00466738" w:rsidRDefault="00551280" w:rsidP="00F34805">
            <w:pPr>
              <w:pStyle w:val="TAC"/>
            </w:pPr>
            <w:r w:rsidRPr="00466738">
              <w:t>4</w:t>
            </w:r>
          </w:p>
        </w:tc>
      </w:tr>
    </w:tbl>
    <w:p w14:paraId="328E1A31" w14:textId="77777777" w:rsidR="00551280" w:rsidRDefault="00551280" w:rsidP="00551280">
      <w:pPr>
        <w:rPr>
          <w:lang w:val="en-US"/>
        </w:rPr>
      </w:pPr>
    </w:p>
    <w:p w14:paraId="108F88F8"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5AE005B1"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6D864A4A"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14:paraId="53DCDB90" w14:textId="77777777" w:rsidR="00551280" w:rsidRPr="00064EEE" w:rsidRDefault="00551280" w:rsidP="00F34805">
            <w:pPr>
              <w:pStyle w:val="tah0"/>
              <w:rPr>
                <w:lang w:val="en-GB"/>
              </w:rPr>
            </w:pPr>
            <w:r w:rsidRPr="00064EEE">
              <w:rPr>
                <w:lang w:val="en-GB"/>
              </w:rPr>
              <w:t>Bitwidth</w:t>
            </w:r>
          </w:p>
        </w:tc>
      </w:tr>
      <w:tr w:rsidR="00551280" w:rsidRPr="00466738" w14:paraId="440C949A" w14:textId="77777777" w:rsidTr="00E757BA">
        <w:trPr>
          <w:trHeight w:val="171"/>
          <w:jc w:val="center"/>
        </w:trPr>
        <w:tc>
          <w:tcPr>
            <w:tcW w:w="0" w:type="auto"/>
            <w:vMerge/>
            <w:shd w:val="clear" w:color="auto" w:fill="E0E0E0"/>
            <w:vAlign w:val="center"/>
          </w:tcPr>
          <w:p w14:paraId="5F474418"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C0C4308" w14:textId="77777777"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D745C7B" w14:textId="77777777" w:rsidR="00551280" w:rsidRPr="00064EEE" w:rsidRDefault="00551280" w:rsidP="00F34805">
            <w:pPr>
              <w:pStyle w:val="tah0"/>
              <w:rPr>
                <w:lang w:val="de-DE"/>
              </w:rPr>
            </w:pPr>
            <w:r w:rsidRPr="00064EEE">
              <w:rPr>
                <w:lang w:val="en-GB"/>
              </w:rPr>
              <w:t>Rank = 2</w:t>
            </w:r>
          </w:p>
        </w:tc>
      </w:tr>
      <w:tr w:rsidR="00551280" w:rsidRPr="00466738" w14:paraId="276F370E" w14:textId="77777777" w:rsidTr="00E757BA">
        <w:trPr>
          <w:trHeight w:val="238"/>
          <w:jc w:val="center"/>
        </w:trPr>
        <w:tc>
          <w:tcPr>
            <w:tcW w:w="4441" w:type="dxa"/>
            <w:tcMar>
              <w:top w:w="0" w:type="dxa"/>
              <w:left w:w="108" w:type="dxa"/>
              <w:bottom w:w="0" w:type="dxa"/>
              <w:right w:w="108" w:type="dxa"/>
            </w:tcMar>
            <w:vAlign w:val="center"/>
          </w:tcPr>
          <w:p w14:paraId="31ADC172"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1E302A9"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2CE9FBD7" w14:textId="77777777" w:rsidR="00551280" w:rsidRPr="00064EEE" w:rsidRDefault="00551280" w:rsidP="00F34805">
            <w:pPr>
              <w:pStyle w:val="tac0"/>
              <w:rPr>
                <w:lang w:val="de-DE"/>
              </w:rPr>
            </w:pPr>
            <w:r w:rsidRPr="00064EEE">
              <w:rPr>
                <w:lang w:val="de-DE"/>
              </w:rPr>
              <w:t>4</w:t>
            </w:r>
          </w:p>
        </w:tc>
      </w:tr>
      <w:tr w:rsidR="00551280" w:rsidRPr="00466738" w14:paraId="719D856E" w14:textId="77777777" w:rsidTr="00E757BA">
        <w:trPr>
          <w:trHeight w:val="238"/>
          <w:jc w:val="center"/>
        </w:trPr>
        <w:tc>
          <w:tcPr>
            <w:tcW w:w="4441" w:type="dxa"/>
            <w:tcMar>
              <w:top w:w="0" w:type="dxa"/>
              <w:left w:w="108" w:type="dxa"/>
              <w:bottom w:w="0" w:type="dxa"/>
              <w:right w:w="108" w:type="dxa"/>
            </w:tcMar>
            <w:vAlign w:val="center"/>
          </w:tcPr>
          <w:p w14:paraId="709FE6A7"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1609B50" w14:textId="77777777"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14:paraId="323335A3" w14:textId="77777777" w:rsidR="00551280" w:rsidRPr="00064EEE" w:rsidRDefault="00551280" w:rsidP="00F34805">
            <w:pPr>
              <w:pStyle w:val="tac0"/>
              <w:rPr>
                <w:lang w:val="en-GB"/>
              </w:rPr>
            </w:pPr>
            <w:r w:rsidRPr="00064EEE">
              <w:rPr>
                <w:lang w:val="en-GB"/>
              </w:rPr>
              <w:t>4</w:t>
            </w:r>
          </w:p>
        </w:tc>
      </w:tr>
      <w:tr w:rsidR="00551280" w:rsidRPr="00466738" w14:paraId="22B6FC1B" w14:textId="77777777" w:rsidTr="00E757BA">
        <w:trPr>
          <w:trHeight w:val="238"/>
          <w:jc w:val="center"/>
        </w:trPr>
        <w:tc>
          <w:tcPr>
            <w:tcW w:w="4441" w:type="dxa"/>
            <w:tcMar>
              <w:top w:w="0" w:type="dxa"/>
              <w:left w:w="108" w:type="dxa"/>
              <w:bottom w:w="0" w:type="dxa"/>
              <w:right w:w="108" w:type="dxa"/>
            </w:tcMar>
            <w:vAlign w:val="center"/>
          </w:tcPr>
          <w:p w14:paraId="4314B749" w14:textId="77777777"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CC83BC5" w14:textId="77777777"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14:paraId="78A9BCA5" w14:textId="77777777" w:rsidR="00551280" w:rsidRPr="00064EEE" w:rsidRDefault="00551280" w:rsidP="00F34805">
            <w:pPr>
              <w:pStyle w:val="tac0"/>
              <w:rPr>
                <w:lang w:val="en-GB"/>
              </w:rPr>
            </w:pPr>
            <w:r>
              <w:rPr>
                <w:lang w:val="en-GB"/>
              </w:rPr>
              <w:t>4</w:t>
            </w:r>
          </w:p>
        </w:tc>
      </w:tr>
    </w:tbl>
    <w:p w14:paraId="60F25C84" w14:textId="77777777" w:rsidR="00551280" w:rsidRDefault="00551280" w:rsidP="00551280">
      <w:pPr>
        <w:rPr>
          <w:lang w:val="en-US"/>
        </w:rPr>
      </w:pPr>
    </w:p>
    <w:p w14:paraId="4CD42372" w14:textId="77777777"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49F6275E">
          <v:shape id="_x0000_i1770"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9"/>
        <w:gridCol w:w="1383"/>
      </w:tblGrid>
      <w:tr w:rsidR="00551280" w:rsidRPr="00466738" w14:paraId="1C8FA32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0160B10C"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7574CAA9"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3BFDBA44" w14:textId="77777777" w:rsidTr="00E757BA">
        <w:trPr>
          <w:cantSplit/>
          <w:trHeight w:val="20"/>
          <w:jc w:val="center"/>
        </w:trPr>
        <w:tc>
          <w:tcPr>
            <w:tcW w:w="0" w:type="auto"/>
            <w:vMerge/>
            <w:shd w:val="clear" w:color="auto" w:fill="E0E0E0"/>
            <w:vAlign w:val="center"/>
          </w:tcPr>
          <w:p w14:paraId="4D736BAE"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FF6E1DA"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1D435AC3"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580EF276" w14:textId="77777777" w:rsidTr="00E757BA">
        <w:trPr>
          <w:cantSplit/>
          <w:trHeight w:val="20"/>
          <w:jc w:val="center"/>
        </w:trPr>
        <w:tc>
          <w:tcPr>
            <w:tcW w:w="0" w:type="auto"/>
            <w:tcMar>
              <w:top w:w="0" w:type="dxa"/>
              <w:left w:w="108" w:type="dxa"/>
              <w:bottom w:w="0" w:type="dxa"/>
              <w:right w:w="108" w:type="dxa"/>
            </w:tcMar>
            <w:vAlign w:val="center"/>
          </w:tcPr>
          <w:p w14:paraId="0FDF8AD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DDEF0B1" w14:textId="77777777" w:rsidR="00551280" w:rsidRPr="00064EEE" w:rsidRDefault="00551280" w:rsidP="00F34805">
            <w:pPr>
              <w:pStyle w:val="tac0"/>
              <w:rPr>
                <w:lang w:val="de-DE"/>
              </w:rPr>
            </w:pPr>
            <w:r w:rsidRPr="00064EEE">
              <w:rPr>
                <w:lang w:val="de-DE"/>
              </w:rPr>
              <w:t>4</w:t>
            </w:r>
          </w:p>
        </w:tc>
        <w:tc>
          <w:tcPr>
            <w:tcW w:w="0" w:type="auto"/>
            <w:vAlign w:val="center"/>
          </w:tcPr>
          <w:p w14:paraId="3CC476D1" w14:textId="77777777" w:rsidR="00551280" w:rsidRDefault="00551280" w:rsidP="00F34805">
            <w:pPr>
              <w:pStyle w:val="tac0"/>
              <w:rPr>
                <w:rFonts w:eastAsia="SimSun"/>
                <w:lang w:val="de-DE" w:eastAsia="zh-CN"/>
              </w:rPr>
            </w:pPr>
            <w:r w:rsidRPr="00064EEE">
              <w:rPr>
                <w:lang w:val="de-DE"/>
              </w:rPr>
              <w:t>4</w:t>
            </w:r>
          </w:p>
        </w:tc>
      </w:tr>
      <w:tr w:rsidR="00551280" w:rsidRPr="008462B9" w14:paraId="7EA37FF4" w14:textId="77777777" w:rsidTr="00E757BA">
        <w:trPr>
          <w:cantSplit/>
          <w:trHeight w:val="20"/>
          <w:jc w:val="center"/>
        </w:trPr>
        <w:tc>
          <w:tcPr>
            <w:tcW w:w="0" w:type="auto"/>
            <w:tcMar>
              <w:top w:w="0" w:type="dxa"/>
              <w:left w:w="108" w:type="dxa"/>
              <w:bottom w:w="0" w:type="dxa"/>
              <w:right w:w="108" w:type="dxa"/>
            </w:tcMar>
            <w:vAlign w:val="center"/>
          </w:tcPr>
          <w:p w14:paraId="50787E18"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98A47C5" w14:textId="77777777" w:rsidR="00551280" w:rsidRPr="00064EEE" w:rsidRDefault="00551280" w:rsidP="00F34805">
            <w:pPr>
              <w:pStyle w:val="tac0"/>
              <w:rPr>
                <w:lang w:val="en-GB"/>
              </w:rPr>
            </w:pPr>
            <w:r w:rsidRPr="00064EEE">
              <w:rPr>
                <w:lang w:val="en-GB"/>
              </w:rPr>
              <w:t>0</w:t>
            </w:r>
          </w:p>
        </w:tc>
        <w:tc>
          <w:tcPr>
            <w:tcW w:w="0" w:type="auto"/>
            <w:vAlign w:val="center"/>
          </w:tcPr>
          <w:p w14:paraId="08F01D5F"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764C8774" w14:textId="77777777" w:rsidTr="00E757BA">
        <w:trPr>
          <w:cantSplit/>
          <w:trHeight w:val="20"/>
          <w:jc w:val="center"/>
        </w:trPr>
        <w:tc>
          <w:tcPr>
            <w:tcW w:w="0" w:type="auto"/>
            <w:tcMar>
              <w:top w:w="0" w:type="dxa"/>
              <w:left w:w="108" w:type="dxa"/>
              <w:bottom w:w="0" w:type="dxa"/>
              <w:right w:w="108" w:type="dxa"/>
            </w:tcMar>
            <w:vAlign w:val="center"/>
          </w:tcPr>
          <w:p w14:paraId="6170A78E"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39D8CC6D" w14:textId="77777777" w:rsidR="00551280" w:rsidRPr="00D14E50" w:rsidRDefault="000429A3" w:rsidP="00F34805">
            <w:pPr>
              <w:pStyle w:val="tac0"/>
              <w:rPr>
                <w:rFonts w:eastAsia="SimSun"/>
                <w:lang w:val="en-GB" w:eastAsia="zh-CN"/>
              </w:rPr>
            </w:pPr>
            <w:r>
              <w:rPr>
                <w:position w:val="-12"/>
              </w:rPr>
              <w:pict w14:anchorId="03511B97">
                <v:shape id="_x0000_i1771" type="#_x0000_t75" style="width:64.45pt;height:18.4pt">
                  <v:imagedata r:id="rId540" o:title=""/>
                </v:shape>
              </w:pict>
            </w:r>
          </w:p>
        </w:tc>
        <w:tc>
          <w:tcPr>
            <w:tcW w:w="0" w:type="auto"/>
            <w:vAlign w:val="center"/>
          </w:tcPr>
          <w:p w14:paraId="4D274345" w14:textId="77777777" w:rsidR="00551280" w:rsidRDefault="000429A3" w:rsidP="00F34805">
            <w:pPr>
              <w:pStyle w:val="tac0"/>
              <w:rPr>
                <w:rFonts w:eastAsia="SimSun"/>
                <w:lang w:val="de-DE" w:eastAsia="zh-CN"/>
              </w:rPr>
            </w:pPr>
            <w:r>
              <w:rPr>
                <w:position w:val="-12"/>
              </w:rPr>
              <w:pict w14:anchorId="599C2C8C">
                <v:shape id="_x0000_i1772" type="#_x0000_t75" style="width:64.45pt;height:18.4pt">
                  <v:imagedata r:id="rId541" o:title=""/>
                </v:shape>
              </w:pict>
            </w:r>
          </w:p>
        </w:tc>
      </w:tr>
      <w:tr w:rsidR="00551280" w:rsidRPr="00466738" w14:paraId="08BB6EC4" w14:textId="77777777" w:rsidTr="00E757BA">
        <w:trPr>
          <w:cantSplit/>
          <w:trHeight w:val="20"/>
          <w:jc w:val="center"/>
        </w:trPr>
        <w:tc>
          <w:tcPr>
            <w:tcW w:w="0" w:type="auto"/>
            <w:tcMar>
              <w:top w:w="0" w:type="dxa"/>
              <w:left w:w="108" w:type="dxa"/>
              <w:bottom w:w="0" w:type="dxa"/>
              <w:right w:w="108" w:type="dxa"/>
            </w:tcMar>
            <w:vAlign w:val="center"/>
          </w:tcPr>
          <w:p w14:paraId="70F561B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10B30EB0" w14:textId="77777777" w:rsidR="00551280" w:rsidRPr="00D14E50" w:rsidRDefault="000429A3" w:rsidP="00F34805">
            <w:pPr>
              <w:pStyle w:val="tac0"/>
              <w:rPr>
                <w:rFonts w:eastAsia="SimSun"/>
                <w:lang w:val="en-GB" w:eastAsia="zh-CN"/>
              </w:rPr>
            </w:pPr>
            <w:r>
              <w:rPr>
                <w:position w:val="-12"/>
              </w:rPr>
              <w:pict w14:anchorId="5765D5A5">
                <v:shape id="_x0000_i1773" type="#_x0000_t75" style="width:68.65pt;height:18.4pt">
                  <v:imagedata r:id="rId542" o:title=""/>
                </v:shape>
              </w:pict>
            </w:r>
          </w:p>
        </w:tc>
        <w:tc>
          <w:tcPr>
            <w:tcW w:w="0" w:type="auto"/>
            <w:vAlign w:val="center"/>
          </w:tcPr>
          <w:p w14:paraId="404741FD" w14:textId="77777777" w:rsidR="00551280" w:rsidRDefault="000429A3" w:rsidP="00F34805">
            <w:pPr>
              <w:pStyle w:val="tac0"/>
              <w:rPr>
                <w:rFonts w:eastAsia="SimSun"/>
                <w:lang w:val="de-DE" w:eastAsia="zh-CN"/>
              </w:rPr>
            </w:pPr>
            <w:r>
              <w:rPr>
                <w:position w:val="-12"/>
              </w:rPr>
              <w:pict w14:anchorId="78C2032A">
                <v:shape id="_x0000_i1774" type="#_x0000_t75" style="width:68.65pt;height:18.4pt">
                  <v:imagedata r:id="rId543" o:title=""/>
                </v:shape>
              </w:pict>
            </w:r>
          </w:p>
        </w:tc>
      </w:tr>
    </w:tbl>
    <w:p w14:paraId="1994FF3E" w14:textId="77777777" w:rsidR="00551280" w:rsidRDefault="00551280" w:rsidP="00551280">
      <w:pPr>
        <w:rPr>
          <w:lang w:val="en-US"/>
        </w:rPr>
      </w:pPr>
    </w:p>
    <w:p w14:paraId="04109D2F" w14:textId="77777777"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4600557F">
          <v:shape id="_x0000_i1775"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14:paraId="73146642"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0C6AB545" w14:textId="77777777"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14:paraId="74B8DD72" w14:textId="77777777" w:rsidR="00551280" w:rsidRPr="00064EEE" w:rsidRDefault="00551280" w:rsidP="00F34805">
            <w:pPr>
              <w:pStyle w:val="tah0"/>
              <w:rPr>
                <w:lang w:val="en-GB"/>
              </w:rPr>
            </w:pPr>
            <w:r>
              <w:rPr>
                <w:rFonts w:eastAsia="SimSun" w:hint="eastAsia"/>
                <w:lang w:val="en-GB" w:eastAsia="zh-CN"/>
              </w:rPr>
              <w:t>Bit width</w:t>
            </w:r>
          </w:p>
        </w:tc>
      </w:tr>
      <w:tr w:rsidR="00551280" w:rsidRPr="00466738" w14:paraId="4E72894B" w14:textId="77777777" w:rsidTr="00E757BA">
        <w:trPr>
          <w:cantSplit/>
          <w:trHeight w:val="20"/>
          <w:jc w:val="center"/>
        </w:trPr>
        <w:tc>
          <w:tcPr>
            <w:tcW w:w="0" w:type="auto"/>
            <w:vMerge/>
            <w:shd w:val="clear" w:color="auto" w:fill="E0E0E0"/>
            <w:vAlign w:val="center"/>
          </w:tcPr>
          <w:p w14:paraId="70A3D7F4"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8A08DB8" w14:textId="77777777"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14:paraId="2269C335" w14:textId="77777777"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14:paraId="482BD527" w14:textId="77777777" w:rsidTr="00E757BA">
        <w:trPr>
          <w:cantSplit/>
          <w:trHeight w:val="20"/>
          <w:jc w:val="center"/>
        </w:trPr>
        <w:tc>
          <w:tcPr>
            <w:tcW w:w="0" w:type="auto"/>
            <w:tcMar>
              <w:top w:w="0" w:type="dxa"/>
              <w:left w:w="108" w:type="dxa"/>
              <w:bottom w:w="0" w:type="dxa"/>
              <w:right w:w="108" w:type="dxa"/>
            </w:tcMar>
            <w:vAlign w:val="center"/>
          </w:tcPr>
          <w:p w14:paraId="1B09CF33"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625E9FE8" w14:textId="77777777" w:rsidR="00551280" w:rsidRPr="00064EEE" w:rsidRDefault="00551280" w:rsidP="00F34805">
            <w:pPr>
              <w:pStyle w:val="tac0"/>
              <w:rPr>
                <w:lang w:val="de-DE"/>
              </w:rPr>
            </w:pPr>
            <w:r w:rsidRPr="00064EEE">
              <w:rPr>
                <w:lang w:val="de-DE"/>
              </w:rPr>
              <w:t>4</w:t>
            </w:r>
          </w:p>
        </w:tc>
        <w:tc>
          <w:tcPr>
            <w:tcW w:w="0" w:type="auto"/>
            <w:vAlign w:val="center"/>
          </w:tcPr>
          <w:p w14:paraId="632972F4" w14:textId="77777777" w:rsidR="00551280" w:rsidRDefault="00551280" w:rsidP="00F34805">
            <w:pPr>
              <w:pStyle w:val="tac0"/>
              <w:rPr>
                <w:rFonts w:eastAsia="SimSun"/>
                <w:lang w:val="de-DE" w:eastAsia="zh-CN"/>
              </w:rPr>
            </w:pPr>
            <w:r w:rsidRPr="00064EEE">
              <w:rPr>
                <w:lang w:val="de-DE"/>
              </w:rPr>
              <w:t>4</w:t>
            </w:r>
          </w:p>
        </w:tc>
      </w:tr>
      <w:tr w:rsidR="00551280" w:rsidRPr="00466738" w14:paraId="3F21D670" w14:textId="77777777" w:rsidTr="00E757BA">
        <w:trPr>
          <w:cantSplit/>
          <w:trHeight w:val="20"/>
          <w:jc w:val="center"/>
        </w:trPr>
        <w:tc>
          <w:tcPr>
            <w:tcW w:w="0" w:type="auto"/>
            <w:tcMar>
              <w:top w:w="0" w:type="dxa"/>
              <w:left w:w="108" w:type="dxa"/>
              <w:bottom w:w="0" w:type="dxa"/>
              <w:right w:w="108" w:type="dxa"/>
            </w:tcMar>
            <w:vAlign w:val="center"/>
          </w:tcPr>
          <w:p w14:paraId="549D2331"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2B5BE977" w14:textId="77777777" w:rsidR="00551280" w:rsidRPr="00064EEE" w:rsidRDefault="00551280" w:rsidP="00F34805">
            <w:pPr>
              <w:pStyle w:val="tac0"/>
              <w:rPr>
                <w:lang w:val="en-GB"/>
              </w:rPr>
            </w:pPr>
            <w:r w:rsidRPr="00064EEE">
              <w:rPr>
                <w:lang w:val="en-GB"/>
              </w:rPr>
              <w:t>0</w:t>
            </w:r>
          </w:p>
        </w:tc>
        <w:tc>
          <w:tcPr>
            <w:tcW w:w="0" w:type="auto"/>
            <w:vAlign w:val="center"/>
          </w:tcPr>
          <w:p w14:paraId="00184BD5" w14:textId="77777777"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14:paraId="51F98A0F" w14:textId="77777777" w:rsidTr="00E757BA">
        <w:trPr>
          <w:cantSplit/>
          <w:trHeight w:val="20"/>
          <w:jc w:val="center"/>
        </w:trPr>
        <w:tc>
          <w:tcPr>
            <w:tcW w:w="0" w:type="auto"/>
            <w:tcMar>
              <w:top w:w="0" w:type="dxa"/>
              <w:left w:w="108" w:type="dxa"/>
              <w:bottom w:w="0" w:type="dxa"/>
              <w:right w:w="108" w:type="dxa"/>
            </w:tcMar>
            <w:vAlign w:val="center"/>
          </w:tcPr>
          <w:p w14:paraId="102C590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14:paraId="1060874A" w14:textId="77777777" w:rsidR="00551280" w:rsidRPr="00D14E50" w:rsidRDefault="000429A3" w:rsidP="00F34805">
            <w:pPr>
              <w:pStyle w:val="tac0"/>
              <w:rPr>
                <w:rFonts w:eastAsia="SimSun"/>
                <w:lang w:val="en-GB" w:eastAsia="zh-CN"/>
              </w:rPr>
            </w:pPr>
            <w:r>
              <w:rPr>
                <w:position w:val="-12"/>
              </w:rPr>
              <w:pict w14:anchorId="15DCD111">
                <v:shape id="_x0000_i1776" type="#_x0000_t75" style="width:78.7pt;height:18.4pt">
                  <v:imagedata r:id="rId544" o:title=""/>
                </v:shape>
              </w:pict>
            </w:r>
          </w:p>
        </w:tc>
        <w:tc>
          <w:tcPr>
            <w:tcW w:w="0" w:type="auto"/>
            <w:vAlign w:val="center"/>
          </w:tcPr>
          <w:p w14:paraId="6232CD44" w14:textId="77777777" w:rsidR="00551280" w:rsidRDefault="000429A3" w:rsidP="00F34805">
            <w:pPr>
              <w:pStyle w:val="tac0"/>
              <w:rPr>
                <w:rFonts w:eastAsia="SimSun"/>
                <w:lang w:val="de-DE" w:eastAsia="zh-CN"/>
              </w:rPr>
            </w:pPr>
            <w:r>
              <w:rPr>
                <w:position w:val="-12"/>
              </w:rPr>
              <w:pict w14:anchorId="534D2A2E">
                <v:shape id="_x0000_i1777" type="#_x0000_t75" style="width:78.7pt;height:18.4pt">
                  <v:imagedata r:id="rId545" o:title=""/>
                </v:shape>
              </w:pict>
            </w:r>
          </w:p>
        </w:tc>
      </w:tr>
      <w:tr w:rsidR="00551280" w:rsidRPr="00466738" w14:paraId="707ED147" w14:textId="77777777" w:rsidTr="00E757BA">
        <w:trPr>
          <w:cantSplit/>
          <w:trHeight w:val="20"/>
          <w:jc w:val="center"/>
        </w:trPr>
        <w:tc>
          <w:tcPr>
            <w:tcW w:w="0" w:type="auto"/>
            <w:tcMar>
              <w:top w:w="0" w:type="dxa"/>
              <w:left w:w="108" w:type="dxa"/>
              <w:bottom w:w="0" w:type="dxa"/>
              <w:right w:w="108" w:type="dxa"/>
            </w:tcMar>
            <w:vAlign w:val="center"/>
          </w:tcPr>
          <w:p w14:paraId="6D3251EA" w14:textId="77777777"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14:paraId="3E7D7080" w14:textId="77777777" w:rsidR="00551280" w:rsidRPr="00D14E50" w:rsidRDefault="000429A3" w:rsidP="00F34805">
            <w:pPr>
              <w:pStyle w:val="tac0"/>
              <w:rPr>
                <w:rFonts w:eastAsia="SimSun"/>
                <w:lang w:val="en-GB" w:eastAsia="zh-CN"/>
              </w:rPr>
            </w:pPr>
            <w:r>
              <w:rPr>
                <w:position w:val="-12"/>
              </w:rPr>
              <w:pict w14:anchorId="5257F89B">
                <v:shape id="_x0000_i1778" type="#_x0000_t75" style="width:79.55pt;height:18.4pt">
                  <v:imagedata r:id="rId546" o:title=""/>
                </v:shape>
              </w:pict>
            </w:r>
          </w:p>
        </w:tc>
        <w:tc>
          <w:tcPr>
            <w:tcW w:w="0" w:type="auto"/>
            <w:vAlign w:val="center"/>
          </w:tcPr>
          <w:p w14:paraId="6D51A6F4" w14:textId="77777777" w:rsidR="00551280" w:rsidRDefault="000429A3" w:rsidP="00F34805">
            <w:pPr>
              <w:pStyle w:val="tac0"/>
              <w:rPr>
                <w:rFonts w:eastAsia="SimSun"/>
                <w:lang w:val="de-DE" w:eastAsia="zh-CN"/>
              </w:rPr>
            </w:pPr>
            <w:r>
              <w:rPr>
                <w:position w:val="-12"/>
              </w:rPr>
              <w:pict w14:anchorId="13E9409B">
                <v:shape id="_x0000_i1779" type="#_x0000_t75" style="width:79.55pt;height:18.4pt">
                  <v:imagedata r:id="rId547" o:title=""/>
                </v:shape>
              </w:pict>
            </w:r>
          </w:p>
        </w:tc>
      </w:tr>
    </w:tbl>
    <w:p w14:paraId="4C2F8DB3" w14:textId="77777777" w:rsidR="005E6DF3" w:rsidRDefault="005E6DF3" w:rsidP="005E6DF3">
      <w:pPr>
        <w:rPr>
          <w:lang w:eastAsia="zh-CN"/>
        </w:rPr>
      </w:pPr>
    </w:p>
    <w:p w14:paraId="575BDE13" w14:textId="7777777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A6354C4" w14:textId="77777777"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429A3">
        <w:rPr>
          <w:rFonts w:cs="Arial"/>
          <w:position w:val="-10"/>
          <w:lang w:eastAsia="zh-CN"/>
        </w:rPr>
        <w:pict w14:anchorId="76603C2B">
          <v:shape id="_x0000_i1780" type="#_x0000_t75" style="width:52.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3542AC70"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4FB7E98D" w14:textId="77777777"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14:paraId="5D8793EC" w14:textId="77777777" w:rsidR="005E6DF3" w:rsidRPr="00064EEE" w:rsidRDefault="005E6DF3" w:rsidP="00F34805">
            <w:pPr>
              <w:pStyle w:val="tah0"/>
              <w:rPr>
                <w:lang w:val="en-GB"/>
              </w:rPr>
            </w:pPr>
            <w:r w:rsidRPr="00064EEE">
              <w:rPr>
                <w:lang w:val="en-GB"/>
              </w:rPr>
              <w:t>Bit width</w:t>
            </w:r>
          </w:p>
        </w:tc>
      </w:tr>
      <w:tr w:rsidR="005E6DF3" w:rsidRPr="00290CB4" w14:paraId="17A08CFA"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9DE0726" w14:textId="77777777" w:rsidR="005E6DF3" w:rsidRPr="00064EEE" w:rsidRDefault="005E6DF3" w:rsidP="00F34805">
            <w:pPr>
              <w:pStyle w:val="tah0"/>
              <w:rPr>
                <w:lang w:val="en-GB"/>
              </w:rPr>
            </w:pPr>
          </w:p>
        </w:tc>
        <w:tc>
          <w:tcPr>
            <w:tcW w:w="2851" w:type="dxa"/>
            <w:shd w:val="clear" w:color="auto" w:fill="E0E0E0"/>
          </w:tcPr>
          <w:p w14:paraId="35C51B11" w14:textId="77777777"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14:paraId="65AC21FB" w14:textId="77777777"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2137AE47" w14:textId="77777777" w:rsidTr="00E757BA">
        <w:trPr>
          <w:cantSplit/>
          <w:trHeight w:val="20"/>
          <w:jc w:val="center"/>
        </w:trPr>
        <w:tc>
          <w:tcPr>
            <w:tcW w:w="1027" w:type="dxa"/>
            <w:vMerge/>
            <w:shd w:val="clear" w:color="auto" w:fill="E0E0E0"/>
            <w:vAlign w:val="center"/>
          </w:tcPr>
          <w:p w14:paraId="054D10CA"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89D12C" w14:textId="77777777"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5A2A833D" w14:textId="77777777"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14:paraId="2BF9978C"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E93CE39" w14:textId="77777777" w:rsidTr="00E757BA">
        <w:trPr>
          <w:cantSplit/>
          <w:trHeight w:val="20"/>
          <w:jc w:val="center"/>
        </w:trPr>
        <w:tc>
          <w:tcPr>
            <w:tcW w:w="1027" w:type="dxa"/>
            <w:tcMar>
              <w:top w:w="0" w:type="dxa"/>
              <w:left w:w="108" w:type="dxa"/>
              <w:bottom w:w="0" w:type="dxa"/>
              <w:right w:w="108" w:type="dxa"/>
            </w:tcMar>
            <w:vAlign w:val="center"/>
          </w:tcPr>
          <w:p w14:paraId="70259A27"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6D97CB7E" w14:textId="77777777" w:rsidR="005E6DF3" w:rsidRDefault="000429A3" w:rsidP="00F34805">
            <w:pPr>
              <w:pStyle w:val="tac0"/>
              <w:rPr>
                <w:rFonts w:eastAsia="SimSun"/>
                <w:lang w:val="de-DE" w:eastAsia="zh-CN"/>
              </w:rPr>
            </w:pPr>
            <w:r>
              <w:rPr>
                <w:position w:val="-12"/>
                <w:lang w:eastAsia="zh-CN"/>
              </w:rPr>
              <w:pict w14:anchorId="64F130DC">
                <v:shape id="_x0000_i1781" type="#_x0000_t75" style="width:72.85pt;height:15.9pt">
                  <v:imagedata r:id="rId548" o:title=""/>
                </v:shape>
              </w:pict>
            </w:r>
          </w:p>
        </w:tc>
        <w:tc>
          <w:tcPr>
            <w:tcW w:w="3453" w:type="dxa"/>
            <w:tcMar>
              <w:top w:w="0" w:type="dxa"/>
              <w:left w:w="108" w:type="dxa"/>
              <w:bottom w:w="0" w:type="dxa"/>
              <w:right w:w="108" w:type="dxa"/>
            </w:tcMar>
            <w:vAlign w:val="center"/>
          </w:tcPr>
          <w:p w14:paraId="73668E64" w14:textId="77777777" w:rsidR="005E6DF3" w:rsidRDefault="000429A3" w:rsidP="00F34805">
            <w:pPr>
              <w:pStyle w:val="tac0"/>
              <w:rPr>
                <w:rFonts w:eastAsia="SimSun"/>
                <w:lang w:val="de-DE" w:eastAsia="zh-CN"/>
              </w:rPr>
            </w:pPr>
            <w:r>
              <w:rPr>
                <w:position w:val="-12"/>
                <w:lang w:eastAsia="zh-CN"/>
              </w:rPr>
              <w:pict w14:anchorId="13EC4FDA">
                <v:shape id="_x0000_i1782" type="#_x0000_t75" style="width:72.85pt;height:15.9pt">
                  <v:imagedata r:id="rId548" o:title=""/>
                </v:shape>
              </w:pict>
            </w:r>
          </w:p>
        </w:tc>
        <w:tc>
          <w:tcPr>
            <w:tcW w:w="2428" w:type="dxa"/>
            <w:vAlign w:val="center"/>
          </w:tcPr>
          <w:p w14:paraId="407188A4" w14:textId="77777777" w:rsidR="005E6DF3" w:rsidRPr="00E537D4" w:rsidRDefault="000429A3" w:rsidP="00F34805">
            <w:pPr>
              <w:pStyle w:val="tac0"/>
              <w:rPr>
                <w:rFonts w:eastAsia="SimSun"/>
                <w:lang w:eastAsia="zh-CN"/>
              </w:rPr>
            </w:pPr>
            <w:r>
              <w:rPr>
                <w:position w:val="-32"/>
                <w:lang w:eastAsia="zh-CN"/>
              </w:rPr>
              <w:pict w14:anchorId="6BC00F32">
                <v:shape id="_x0000_i1783" type="#_x0000_t75" style="width:105.5pt;height:28.45pt">
                  <v:imagedata r:id="rId509" o:title=""/>
                </v:shape>
              </w:pict>
            </w:r>
          </w:p>
        </w:tc>
      </w:tr>
      <w:tr w:rsidR="005E6DF3" w:rsidRPr="00290CB4" w14:paraId="1054060C" w14:textId="77777777" w:rsidTr="00E757BA">
        <w:trPr>
          <w:cantSplit/>
          <w:trHeight w:val="20"/>
          <w:jc w:val="center"/>
        </w:trPr>
        <w:tc>
          <w:tcPr>
            <w:tcW w:w="1027" w:type="dxa"/>
            <w:tcMar>
              <w:top w:w="0" w:type="dxa"/>
              <w:left w:w="108" w:type="dxa"/>
              <w:bottom w:w="0" w:type="dxa"/>
              <w:right w:w="108" w:type="dxa"/>
            </w:tcMar>
            <w:vAlign w:val="center"/>
          </w:tcPr>
          <w:p w14:paraId="675B47F5" w14:textId="77777777"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33E46762" w14:textId="77777777" w:rsidR="005E6DF3" w:rsidRDefault="000429A3" w:rsidP="00F34805">
            <w:pPr>
              <w:pStyle w:val="tac0"/>
              <w:rPr>
                <w:rFonts w:eastAsia="SimSun"/>
                <w:lang w:val="de-DE" w:eastAsia="zh-CN"/>
              </w:rPr>
            </w:pPr>
            <w:r>
              <w:rPr>
                <w:position w:val="-12"/>
                <w:lang w:eastAsia="zh-CN"/>
              </w:rPr>
              <w:pict w14:anchorId="4213E96D">
                <v:shape id="_x0000_i1784" type="#_x0000_t75" style="width:75.35pt;height:15.9pt">
                  <v:imagedata r:id="rId549" o:title=""/>
                </v:shape>
              </w:pict>
            </w:r>
          </w:p>
        </w:tc>
        <w:tc>
          <w:tcPr>
            <w:tcW w:w="3453" w:type="dxa"/>
            <w:tcMar>
              <w:top w:w="0" w:type="dxa"/>
              <w:left w:w="108" w:type="dxa"/>
              <w:bottom w:w="0" w:type="dxa"/>
              <w:right w:w="108" w:type="dxa"/>
            </w:tcMar>
            <w:vAlign w:val="center"/>
          </w:tcPr>
          <w:p w14:paraId="5C5EEB39" w14:textId="77777777" w:rsidR="005E6DF3" w:rsidRDefault="000429A3" w:rsidP="00F34805">
            <w:pPr>
              <w:pStyle w:val="tac0"/>
              <w:rPr>
                <w:rFonts w:eastAsia="SimSun"/>
                <w:lang w:val="de-DE" w:eastAsia="zh-CN"/>
              </w:rPr>
            </w:pPr>
            <w:r>
              <w:rPr>
                <w:position w:val="-12"/>
                <w:lang w:eastAsia="zh-CN"/>
              </w:rPr>
              <w:pict w14:anchorId="10EEC29B">
                <v:shape id="_x0000_i1785" type="#_x0000_t75" style="width:75.35pt;height:15.9pt">
                  <v:imagedata r:id="rId549" o:title=""/>
                </v:shape>
              </w:pict>
            </w:r>
          </w:p>
        </w:tc>
        <w:tc>
          <w:tcPr>
            <w:tcW w:w="2428" w:type="dxa"/>
            <w:vAlign w:val="center"/>
          </w:tcPr>
          <w:p w14:paraId="4072D4A1" w14:textId="77777777" w:rsidR="005E6DF3" w:rsidRDefault="000429A3" w:rsidP="00F34805">
            <w:pPr>
              <w:pStyle w:val="tac0"/>
              <w:rPr>
                <w:lang w:eastAsia="zh-CN"/>
              </w:rPr>
            </w:pPr>
            <w:r>
              <w:rPr>
                <w:position w:val="-12"/>
                <w:lang w:eastAsia="zh-CN"/>
              </w:rPr>
              <w:pict w14:anchorId="32AC7D24">
                <v:shape id="_x0000_i1786" type="#_x0000_t75" style="width:75.35pt;height:15.9pt">
                  <v:imagedata r:id="rId549" o:title=""/>
                </v:shape>
              </w:pict>
            </w:r>
          </w:p>
        </w:tc>
      </w:tr>
    </w:tbl>
    <w:p w14:paraId="0278C0DF" w14:textId="77777777" w:rsidR="00551280" w:rsidRDefault="00551280" w:rsidP="00D45BC1"/>
    <w:p w14:paraId="6D8BDB90" w14:textId="7777777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29731821" w14:textId="77777777"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3F717B49" w14:textId="77777777"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7F937C6D" w14:textId="77777777"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58196ACA" w14:textId="7777777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6222B7B3" w14:textId="77777777"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68EE3294" w14:textId="77777777" w:rsidR="00344661" w:rsidRDefault="00344661" w:rsidP="00344661">
      <w:pPr>
        <w:rPr>
          <w:lang w:eastAsia="zh-CN"/>
        </w:rPr>
      </w:pPr>
      <w:bookmarkStart w:id="231" w:name="OLE_LINK685"/>
      <w:bookmarkStart w:id="232" w:name="OLE_LINK686"/>
      <w:bookmarkStart w:id="233"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234" w:name="OLE_LINK483"/>
      <w:bookmarkStart w:id="235"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234"/>
      <w:bookmarkEnd w:id="235"/>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236" w:name="OLE_LINK481"/>
      <w:bookmarkStart w:id="237"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15174ED4" w14:textId="77777777"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231"/>
      <w:bookmarkEnd w:id="232"/>
      <w:bookmarkEnd w:id="233"/>
      <w:bookmarkEnd w:id="236"/>
      <w:bookmarkEnd w:id="237"/>
    </w:p>
    <w:p w14:paraId="3A37E68B" w14:textId="77777777" w:rsidR="009F7A98" w:rsidRDefault="009F7A98"/>
    <w:p w14:paraId="0D943FEF" w14:textId="77777777"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A66A303" w14:textId="77777777" w:rsidTr="00E757BA">
        <w:trPr>
          <w:trHeight w:val="105"/>
          <w:jc w:val="center"/>
        </w:trPr>
        <w:tc>
          <w:tcPr>
            <w:tcW w:w="0" w:type="auto"/>
            <w:vMerge w:val="restart"/>
            <w:shd w:val="clear" w:color="auto" w:fill="E0E0E0"/>
            <w:vAlign w:val="center"/>
          </w:tcPr>
          <w:p w14:paraId="0B657AB6" w14:textId="77777777" w:rsidR="00D45BC1" w:rsidRDefault="00D45BC1" w:rsidP="00B35138">
            <w:pPr>
              <w:pStyle w:val="TAH"/>
            </w:pPr>
            <w:r>
              <w:t>Field</w:t>
            </w:r>
          </w:p>
        </w:tc>
        <w:tc>
          <w:tcPr>
            <w:tcW w:w="0" w:type="auto"/>
            <w:gridSpan w:val="6"/>
            <w:shd w:val="clear" w:color="auto" w:fill="E0E0E0"/>
            <w:vAlign w:val="center"/>
          </w:tcPr>
          <w:p w14:paraId="4F214526" w14:textId="77777777" w:rsidR="00D45BC1" w:rsidRDefault="00D45BC1" w:rsidP="00B35138">
            <w:pPr>
              <w:pStyle w:val="TAH"/>
            </w:pPr>
            <w:r>
              <w:t>Bit width</w:t>
            </w:r>
          </w:p>
        </w:tc>
      </w:tr>
      <w:tr w:rsidR="00D45BC1" w14:paraId="007E5CCF" w14:textId="77777777" w:rsidTr="00E757BA">
        <w:trPr>
          <w:trHeight w:val="105"/>
          <w:jc w:val="center"/>
        </w:trPr>
        <w:tc>
          <w:tcPr>
            <w:tcW w:w="0" w:type="auto"/>
            <w:vMerge/>
            <w:shd w:val="clear" w:color="auto" w:fill="E0E0E0"/>
            <w:vAlign w:val="center"/>
          </w:tcPr>
          <w:p w14:paraId="5E888C9E" w14:textId="77777777" w:rsidR="00D45BC1" w:rsidRDefault="00D45BC1" w:rsidP="00B35138">
            <w:pPr>
              <w:pStyle w:val="TAH"/>
            </w:pPr>
          </w:p>
        </w:tc>
        <w:tc>
          <w:tcPr>
            <w:tcW w:w="0" w:type="auto"/>
            <w:vMerge w:val="restart"/>
            <w:shd w:val="clear" w:color="auto" w:fill="E0E0E0"/>
            <w:vAlign w:val="center"/>
          </w:tcPr>
          <w:p w14:paraId="37878422" w14:textId="77777777" w:rsidR="00D45BC1" w:rsidRDefault="00D45BC1" w:rsidP="00B35138">
            <w:pPr>
              <w:pStyle w:val="TAH"/>
            </w:pPr>
            <w:r>
              <w:t>2 antenna ports</w:t>
            </w:r>
          </w:p>
        </w:tc>
        <w:tc>
          <w:tcPr>
            <w:tcW w:w="0" w:type="auto"/>
            <w:gridSpan w:val="2"/>
            <w:shd w:val="clear" w:color="auto" w:fill="E0E0E0"/>
            <w:vAlign w:val="center"/>
          </w:tcPr>
          <w:p w14:paraId="64E4D40E" w14:textId="77777777" w:rsidR="00D45BC1" w:rsidRDefault="00D45BC1" w:rsidP="00B35138">
            <w:pPr>
              <w:pStyle w:val="TAH"/>
            </w:pPr>
            <w:r>
              <w:t>4 antenna ports</w:t>
            </w:r>
          </w:p>
        </w:tc>
        <w:tc>
          <w:tcPr>
            <w:tcW w:w="0" w:type="auto"/>
            <w:gridSpan w:val="3"/>
            <w:shd w:val="clear" w:color="auto" w:fill="E0E0E0"/>
            <w:vAlign w:val="center"/>
          </w:tcPr>
          <w:p w14:paraId="39A816C5"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1094C6FB" w14:textId="77777777" w:rsidTr="00E757BA">
        <w:trPr>
          <w:trHeight w:val="105"/>
          <w:jc w:val="center"/>
        </w:trPr>
        <w:tc>
          <w:tcPr>
            <w:tcW w:w="0" w:type="auto"/>
            <w:vMerge/>
            <w:shd w:val="clear" w:color="auto" w:fill="E0E0E0"/>
            <w:vAlign w:val="center"/>
          </w:tcPr>
          <w:p w14:paraId="0ABB317E" w14:textId="77777777" w:rsidR="00D45BC1" w:rsidRDefault="00D45BC1" w:rsidP="00B35138">
            <w:pPr>
              <w:pStyle w:val="TAH"/>
            </w:pPr>
          </w:p>
        </w:tc>
        <w:tc>
          <w:tcPr>
            <w:tcW w:w="0" w:type="auto"/>
            <w:vMerge/>
            <w:shd w:val="clear" w:color="auto" w:fill="E0E0E0"/>
            <w:vAlign w:val="center"/>
          </w:tcPr>
          <w:p w14:paraId="4A665C68" w14:textId="77777777" w:rsidR="00D45BC1" w:rsidRDefault="00D45BC1" w:rsidP="00B35138">
            <w:pPr>
              <w:pStyle w:val="TAH"/>
            </w:pPr>
          </w:p>
        </w:tc>
        <w:tc>
          <w:tcPr>
            <w:tcW w:w="0" w:type="auto"/>
            <w:shd w:val="clear" w:color="auto" w:fill="E0E0E0"/>
            <w:vAlign w:val="center"/>
          </w:tcPr>
          <w:p w14:paraId="53F3D883"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C5E9C3"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5FA5C550"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758F8858"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E6E8298" w14:textId="77777777" w:rsidR="00D45BC1" w:rsidRDefault="00D45BC1" w:rsidP="00B35138">
            <w:pPr>
              <w:pStyle w:val="TAH"/>
            </w:pPr>
            <w:smartTag w:uri="urn:schemas:contacts" w:element="GivenName">
              <w:r>
                <w:t>Max</w:t>
              </w:r>
            </w:smartTag>
            <w:r>
              <w:t xml:space="preserve"> 8 layers</w:t>
            </w:r>
          </w:p>
        </w:tc>
      </w:tr>
      <w:tr w:rsidR="00D45BC1" w14:paraId="490352B1" w14:textId="77777777" w:rsidTr="00E757BA">
        <w:trPr>
          <w:jc w:val="center"/>
        </w:trPr>
        <w:tc>
          <w:tcPr>
            <w:tcW w:w="0" w:type="auto"/>
            <w:shd w:val="clear" w:color="auto" w:fill="auto"/>
            <w:vAlign w:val="center"/>
          </w:tcPr>
          <w:p w14:paraId="36A242C8" w14:textId="77777777" w:rsidR="00D45BC1" w:rsidRDefault="00D45BC1" w:rsidP="00B35138">
            <w:pPr>
              <w:pStyle w:val="TAC"/>
            </w:pPr>
            <w:r>
              <w:t>Rank indication</w:t>
            </w:r>
          </w:p>
        </w:tc>
        <w:tc>
          <w:tcPr>
            <w:tcW w:w="0" w:type="auto"/>
            <w:shd w:val="clear" w:color="auto" w:fill="auto"/>
            <w:vAlign w:val="center"/>
          </w:tcPr>
          <w:p w14:paraId="09E8C3F5" w14:textId="77777777" w:rsidR="00D45BC1" w:rsidRDefault="00D45BC1" w:rsidP="00B35138">
            <w:pPr>
              <w:pStyle w:val="TAC"/>
            </w:pPr>
            <w:r>
              <w:t>1</w:t>
            </w:r>
          </w:p>
        </w:tc>
        <w:tc>
          <w:tcPr>
            <w:tcW w:w="0" w:type="auto"/>
            <w:shd w:val="clear" w:color="auto" w:fill="auto"/>
            <w:vAlign w:val="center"/>
          </w:tcPr>
          <w:p w14:paraId="41B2448D" w14:textId="77777777" w:rsidR="00D45BC1" w:rsidRDefault="00D45BC1" w:rsidP="00B35138">
            <w:pPr>
              <w:pStyle w:val="TAC"/>
            </w:pPr>
            <w:r>
              <w:t>1</w:t>
            </w:r>
          </w:p>
        </w:tc>
        <w:tc>
          <w:tcPr>
            <w:tcW w:w="0" w:type="auto"/>
            <w:shd w:val="clear" w:color="auto" w:fill="auto"/>
            <w:vAlign w:val="center"/>
          </w:tcPr>
          <w:p w14:paraId="6EFCB80D" w14:textId="77777777" w:rsidR="00D45BC1" w:rsidRDefault="00D45BC1" w:rsidP="00B35138">
            <w:pPr>
              <w:pStyle w:val="TAC"/>
            </w:pPr>
            <w:r>
              <w:t>2</w:t>
            </w:r>
          </w:p>
        </w:tc>
        <w:tc>
          <w:tcPr>
            <w:tcW w:w="0" w:type="auto"/>
            <w:shd w:val="clear" w:color="auto" w:fill="auto"/>
            <w:vAlign w:val="center"/>
          </w:tcPr>
          <w:p w14:paraId="702DBAF6" w14:textId="77777777" w:rsidR="00D45BC1" w:rsidRDefault="00D45BC1" w:rsidP="00B35138">
            <w:pPr>
              <w:pStyle w:val="TAC"/>
            </w:pPr>
            <w:r>
              <w:t>1</w:t>
            </w:r>
          </w:p>
        </w:tc>
        <w:tc>
          <w:tcPr>
            <w:tcW w:w="0" w:type="auto"/>
            <w:shd w:val="clear" w:color="auto" w:fill="auto"/>
            <w:vAlign w:val="center"/>
          </w:tcPr>
          <w:p w14:paraId="256A7378" w14:textId="77777777" w:rsidR="00D45BC1" w:rsidRDefault="00D45BC1" w:rsidP="00B35138">
            <w:pPr>
              <w:pStyle w:val="TAC"/>
            </w:pPr>
            <w:r>
              <w:t>2</w:t>
            </w:r>
          </w:p>
        </w:tc>
        <w:tc>
          <w:tcPr>
            <w:tcW w:w="0" w:type="auto"/>
            <w:shd w:val="clear" w:color="auto" w:fill="auto"/>
            <w:vAlign w:val="center"/>
          </w:tcPr>
          <w:p w14:paraId="7FDC7F0F" w14:textId="77777777" w:rsidR="00D45BC1" w:rsidRDefault="00D45BC1" w:rsidP="00B35138">
            <w:pPr>
              <w:pStyle w:val="TAC"/>
            </w:pPr>
            <w:r>
              <w:t>3</w:t>
            </w:r>
          </w:p>
        </w:tc>
      </w:tr>
    </w:tbl>
    <w:p w14:paraId="1F882E0A" w14:textId="77777777" w:rsidR="00867244" w:rsidRDefault="00867244" w:rsidP="00867244"/>
    <w:p w14:paraId="465AF206" w14:textId="77777777"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369EF147" w14:textId="77777777" w:rsidTr="00E757BA">
        <w:trPr>
          <w:trHeight w:val="229"/>
          <w:jc w:val="center"/>
        </w:trPr>
        <w:tc>
          <w:tcPr>
            <w:tcW w:w="0" w:type="auto"/>
            <w:vMerge w:val="restart"/>
            <w:shd w:val="clear" w:color="auto" w:fill="E0E0E0"/>
            <w:vAlign w:val="center"/>
          </w:tcPr>
          <w:p w14:paraId="2A03B975" w14:textId="77777777" w:rsidR="00CA2687" w:rsidRPr="00255015" w:rsidRDefault="00CA2687" w:rsidP="00876C09">
            <w:pPr>
              <w:pStyle w:val="TAH"/>
            </w:pPr>
            <w:r w:rsidRPr="00255015">
              <w:t>Field</w:t>
            </w:r>
          </w:p>
        </w:tc>
        <w:tc>
          <w:tcPr>
            <w:tcW w:w="6483" w:type="dxa"/>
            <w:gridSpan w:val="3"/>
            <w:shd w:val="clear" w:color="auto" w:fill="E0E0E0"/>
            <w:vAlign w:val="center"/>
          </w:tcPr>
          <w:p w14:paraId="6BEE78D8" w14:textId="77777777" w:rsidR="00CA2687" w:rsidRPr="00255015" w:rsidRDefault="00CA2687" w:rsidP="00876C09">
            <w:pPr>
              <w:pStyle w:val="TAH"/>
            </w:pPr>
            <w:r w:rsidRPr="00255015">
              <w:t>Bit width</w:t>
            </w:r>
          </w:p>
        </w:tc>
      </w:tr>
      <w:tr w:rsidR="00CA2687" w:rsidRPr="000B0C86" w14:paraId="2A75884B" w14:textId="77777777" w:rsidTr="00E757BA">
        <w:trPr>
          <w:trHeight w:val="105"/>
          <w:jc w:val="center"/>
        </w:trPr>
        <w:tc>
          <w:tcPr>
            <w:tcW w:w="0" w:type="auto"/>
            <w:vMerge/>
            <w:shd w:val="clear" w:color="auto" w:fill="E0E0E0"/>
            <w:vAlign w:val="center"/>
          </w:tcPr>
          <w:p w14:paraId="0A9AFF8C" w14:textId="77777777" w:rsidR="00CA2687" w:rsidRPr="00255015" w:rsidRDefault="00CA2687" w:rsidP="00876C09">
            <w:pPr>
              <w:pStyle w:val="TAH"/>
            </w:pPr>
          </w:p>
        </w:tc>
        <w:tc>
          <w:tcPr>
            <w:tcW w:w="1365" w:type="dxa"/>
            <w:shd w:val="clear" w:color="auto" w:fill="E0E0E0"/>
            <w:vAlign w:val="center"/>
          </w:tcPr>
          <w:p w14:paraId="774A4DA9"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7892483F"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1EEAA2D5" w14:textId="77777777" w:rsidR="00CA2687" w:rsidRPr="00255015" w:rsidRDefault="00CA2687" w:rsidP="00876C09">
            <w:pPr>
              <w:pStyle w:val="TAH"/>
              <w:rPr>
                <w:lang w:eastAsia="zh-CN"/>
              </w:rPr>
            </w:pPr>
            <w:r>
              <w:rPr>
                <w:rFonts w:hint="eastAsia"/>
                <w:lang w:eastAsia="zh-CN"/>
              </w:rPr>
              <w:t>K=5 to K=8</w:t>
            </w:r>
          </w:p>
        </w:tc>
      </w:tr>
      <w:tr w:rsidR="00CA2687" w:rsidRPr="000B0C86" w14:paraId="6147EC84" w14:textId="77777777" w:rsidTr="00E757BA">
        <w:trPr>
          <w:jc w:val="center"/>
        </w:trPr>
        <w:tc>
          <w:tcPr>
            <w:tcW w:w="0" w:type="auto"/>
            <w:vAlign w:val="center"/>
          </w:tcPr>
          <w:p w14:paraId="79FA6096" w14:textId="77777777" w:rsidR="00CA2687" w:rsidRPr="00255015" w:rsidRDefault="00CA2687" w:rsidP="00876C09">
            <w:pPr>
              <w:pStyle w:val="TAC"/>
            </w:pPr>
            <w:r>
              <w:rPr>
                <w:rFonts w:hint="eastAsia"/>
                <w:lang w:eastAsia="zh-CN"/>
              </w:rPr>
              <w:t>CRI</w:t>
            </w:r>
          </w:p>
        </w:tc>
        <w:tc>
          <w:tcPr>
            <w:tcW w:w="1365" w:type="dxa"/>
            <w:vAlign w:val="center"/>
          </w:tcPr>
          <w:p w14:paraId="1558554D"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78CD39B8"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742C445F" w14:textId="77777777" w:rsidR="00CA2687" w:rsidRPr="00255015" w:rsidRDefault="00CA2687" w:rsidP="00E757BA">
            <w:pPr>
              <w:pStyle w:val="TAC"/>
            </w:pPr>
            <w:r w:rsidRPr="00176A2D">
              <w:rPr>
                <w:rFonts w:hint="eastAsia"/>
                <w:lang w:eastAsia="zh-CN"/>
              </w:rPr>
              <w:t>3</w:t>
            </w:r>
          </w:p>
        </w:tc>
      </w:tr>
    </w:tbl>
    <w:p w14:paraId="1F497579" w14:textId="77777777" w:rsidR="00CA2687" w:rsidRDefault="00CA2687" w:rsidP="0096201F"/>
    <w:p w14:paraId="602C5D8D" w14:textId="77777777"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606709" w14:textId="77777777" w:rsidTr="00E757BA">
        <w:trPr>
          <w:trHeight w:val="105"/>
          <w:jc w:val="center"/>
        </w:trPr>
        <w:tc>
          <w:tcPr>
            <w:tcW w:w="0" w:type="auto"/>
            <w:vMerge w:val="restart"/>
            <w:shd w:val="clear" w:color="auto" w:fill="E0E0E0"/>
            <w:vAlign w:val="center"/>
          </w:tcPr>
          <w:p w14:paraId="210DC5B6" w14:textId="77777777" w:rsidR="007377EB" w:rsidRPr="00290CB4" w:rsidRDefault="007377EB" w:rsidP="006D2BB3">
            <w:pPr>
              <w:pStyle w:val="TAH"/>
            </w:pPr>
            <w:r w:rsidRPr="00290CB4">
              <w:t>Field</w:t>
            </w:r>
          </w:p>
        </w:tc>
        <w:tc>
          <w:tcPr>
            <w:tcW w:w="0" w:type="auto"/>
            <w:gridSpan w:val="6"/>
            <w:shd w:val="clear" w:color="auto" w:fill="E0E0E0"/>
            <w:vAlign w:val="center"/>
          </w:tcPr>
          <w:p w14:paraId="2866A8A4" w14:textId="77777777" w:rsidR="007377EB" w:rsidRPr="00290CB4" w:rsidRDefault="007377EB" w:rsidP="006D2BB3">
            <w:pPr>
              <w:pStyle w:val="TAH"/>
            </w:pPr>
            <w:r w:rsidRPr="00290CB4">
              <w:t>Bit width</w:t>
            </w:r>
          </w:p>
        </w:tc>
      </w:tr>
      <w:tr w:rsidR="007377EB" w:rsidRPr="00290CB4" w14:paraId="5AEB0F06" w14:textId="77777777" w:rsidTr="00E757BA">
        <w:trPr>
          <w:trHeight w:val="105"/>
          <w:jc w:val="center"/>
        </w:trPr>
        <w:tc>
          <w:tcPr>
            <w:tcW w:w="0" w:type="auto"/>
            <w:vMerge/>
            <w:shd w:val="clear" w:color="auto" w:fill="E0E0E0"/>
            <w:vAlign w:val="center"/>
          </w:tcPr>
          <w:p w14:paraId="5E5D745F" w14:textId="77777777" w:rsidR="007377EB" w:rsidRPr="00290CB4" w:rsidRDefault="007377EB" w:rsidP="006D2BB3">
            <w:pPr>
              <w:pStyle w:val="TAH"/>
            </w:pPr>
          </w:p>
        </w:tc>
        <w:tc>
          <w:tcPr>
            <w:tcW w:w="0" w:type="auto"/>
            <w:vMerge w:val="restart"/>
            <w:shd w:val="clear" w:color="auto" w:fill="E0E0E0"/>
            <w:vAlign w:val="center"/>
          </w:tcPr>
          <w:p w14:paraId="424651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1EBFF7C3"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4590B135" w14:textId="77777777" w:rsidR="007377EB" w:rsidRPr="00290CB4" w:rsidRDefault="007377EB" w:rsidP="006D2BB3">
            <w:pPr>
              <w:pStyle w:val="TAH"/>
            </w:pPr>
            <w:r w:rsidRPr="00290CB4">
              <w:t>8 antenna ports</w:t>
            </w:r>
          </w:p>
        </w:tc>
      </w:tr>
      <w:tr w:rsidR="007377EB" w:rsidRPr="00290CB4" w14:paraId="3CA88DFB" w14:textId="77777777" w:rsidTr="00E757BA">
        <w:trPr>
          <w:trHeight w:val="105"/>
          <w:jc w:val="center"/>
        </w:trPr>
        <w:tc>
          <w:tcPr>
            <w:tcW w:w="0" w:type="auto"/>
            <w:vMerge/>
            <w:shd w:val="clear" w:color="auto" w:fill="E0E0E0"/>
            <w:vAlign w:val="center"/>
          </w:tcPr>
          <w:p w14:paraId="06AC520B" w14:textId="77777777" w:rsidR="007377EB" w:rsidRPr="00290CB4" w:rsidRDefault="007377EB" w:rsidP="006D2BB3">
            <w:pPr>
              <w:pStyle w:val="TAH"/>
            </w:pPr>
          </w:p>
        </w:tc>
        <w:tc>
          <w:tcPr>
            <w:tcW w:w="0" w:type="auto"/>
            <w:vMerge/>
            <w:shd w:val="clear" w:color="auto" w:fill="E0E0E0"/>
            <w:vAlign w:val="center"/>
          </w:tcPr>
          <w:p w14:paraId="1BD422F3" w14:textId="77777777" w:rsidR="007377EB" w:rsidRPr="00290CB4" w:rsidRDefault="007377EB" w:rsidP="006D2BB3">
            <w:pPr>
              <w:pStyle w:val="TAH"/>
            </w:pPr>
          </w:p>
        </w:tc>
        <w:tc>
          <w:tcPr>
            <w:tcW w:w="0" w:type="auto"/>
            <w:shd w:val="clear" w:color="auto" w:fill="E0E0E0"/>
            <w:vAlign w:val="center"/>
          </w:tcPr>
          <w:p w14:paraId="344D8B8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DEED6A5"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6EAD438B"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8050FE7"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453FD3AE"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271B22FA" w14:textId="77777777" w:rsidTr="00E757BA">
        <w:trPr>
          <w:jc w:val="center"/>
        </w:trPr>
        <w:tc>
          <w:tcPr>
            <w:tcW w:w="0" w:type="auto"/>
            <w:vAlign w:val="center"/>
          </w:tcPr>
          <w:p w14:paraId="295BB2DF" w14:textId="77777777" w:rsidR="007377EB" w:rsidRPr="00290CB4" w:rsidRDefault="007377EB" w:rsidP="006D2BB3">
            <w:pPr>
              <w:pStyle w:val="TAC"/>
            </w:pPr>
            <w:r>
              <w:t>CRI</w:t>
            </w:r>
          </w:p>
        </w:tc>
        <w:tc>
          <w:tcPr>
            <w:tcW w:w="0" w:type="auto"/>
            <w:vAlign w:val="center"/>
          </w:tcPr>
          <w:p w14:paraId="3DE9E2F0" w14:textId="77777777" w:rsidR="007377EB" w:rsidRPr="00290CB4" w:rsidRDefault="00535058" w:rsidP="006D2BB3">
            <w:pPr>
              <w:pStyle w:val="TAC"/>
            </w:pPr>
            <w:r w:rsidRPr="006E3F65">
              <w:rPr>
                <w:noProof/>
                <w:position w:val="-12"/>
                <w:lang w:eastAsia="en-GB"/>
              </w:rPr>
              <w:drawing>
                <wp:inline distT="0" distB="0" distL="0" distR="0" wp14:anchorId="1E4996D6" wp14:editId="082C518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0B3E76E" w14:textId="77777777" w:rsidR="007377EB" w:rsidRPr="00290CB4" w:rsidRDefault="00535058" w:rsidP="006D2BB3">
            <w:pPr>
              <w:pStyle w:val="TAC"/>
            </w:pPr>
            <w:r w:rsidRPr="006E3F65">
              <w:rPr>
                <w:noProof/>
                <w:position w:val="-12"/>
                <w:lang w:eastAsia="en-GB"/>
              </w:rPr>
              <w:drawing>
                <wp:inline distT="0" distB="0" distL="0" distR="0" wp14:anchorId="27409451" wp14:editId="7386ACF5">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0C2436D" w14:textId="77777777" w:rsidR="007377EB" w:rsidRPr="00290CB4" w:rsidRDefault="00535058" w:rsidP="006D2BB3">
            <w:pPr>
              <w:pStyle w:val="TAC"/>
            </w:pPr>
            <w:r w:rsidRPr="006E3F65">
              <w:rPr>
                <w:noProof/>
                <w:position w:val="-12"/>
                <w:lang w:eastAsia="en-GB"/>
              </w:rPr>
              <w:drawing>
                <wp:inline distT="0" distB="0" distL="0" distR="0" wp14:anchorId="10A6226D" wp14:editId="508366F8">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7A1659E" w14:textId="77777777" w:rsidR="007377EB" w:rsidRPr="00290CB4" w:rsidRDefault="00535058" w:rsidP="006D2BB3">
            <w:pPr>
              <w:pStyle w:val="TAC"/>
            </w:pPr>
            <w:r w:rsidRPr="006E3F65">
              <w:rPr>
                <w:noProof/>
                <w:position w:val="-12"/>
                <w:lang w:eastAsia="en-GB"/>
              </w:rPr>
              <w:drawing>
                <wp:inline distT="0" distB="0" distL="0" distR="0" wp14:anchorId="5C121AD9" wp14:editId="3D9CE01B">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5C44101" w14:textId="77777777" w:rsidR="007377EB" w:rsidRPr="00290CB4" w:rsidRDefault="00535058" w:rsidP="006D2BB3">
            <w:pPr>
              <w:pStyle w:val="TAC"/>
            </w:pPr>
            <w:r w:rsidRPr="006E3F65">
              <w:rPr>
                <w:noProof/>
                <w:position w:val="-12"/>
                <w:lang w:eastAsia="en-GB"/>
              </w:rPr>
              <w:drawing>
                <wp:inline distT="0" distB="0" distL="0" distR="0" wp14:anchorId="464E4D84" wp14:editId="45009566">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34FE9EB4" w14:textId="77777777" w:rsidR="007377EB" w:rsidRPr="00290CB4" w:rsidRDefault="00535058" w:rsidP="006D2BB3">
            <w:pPr>
              <w:pStyle w:val="TAC"/>
            </w:pPr>
            <w:r w:rsidRPr="006E3F65">
              <w:rPr>
                <w:noProof/>
                <w:position w:val="-12"/>
                <w:lang w:eastAsia="en-GB"/>
              </w:rPr>
              <w:drawing>
                <wp:inline distT="0" distB="0" distL="0" distR="0" wp14:anchorId="427038BB" wp14:editId="663D2D21">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BCE50B9" w14:textId="77777777" w:rsidTr="00E757BA">
        <w:trPr>
          <w:jc w:val="center"/>
        </w:trPr>
        <w:tc>
          <w:tcPr>
            <w:tcW w:w="0" w:type="auto"/>
            <w:vAlign w:val="center"/>
          </w:tcPr>
          <w:p w14:paraId="5719A484" w14:textId="77777777" w:rsidR="007377EB" w:rsidRPr="00290CB4" w:rsidRDefault="007377EB" w:rsidP="006D2BB3">
            <w:pPr>
              <w:pStyle w:val="TAC"/>
            </w:pPr>
            <w:r w:rsidRPr="00290CB4">
              <w:t>Rank indication</w:t>
            </w:r>
          </w:p>
        </w:tc>
        <w:tc>
          <w:tcPr>
            <w:tcW w:w="0" w:type="auto"/>
            <w:vAlign w:val="center"/>
          </w:tcPr>
          <w:p w14:paraId="0DC931AD" w14:textId="77777777" w:rsidR="007377EB" w:rsidRPr="00290CB4" w:rsidRDefault="007377EB" w:rsidP="006D2BB3">
            <w:pPr>
              <w:pStyle w:val="TAC"/>
            </w:pPr>
            <w:r w:rsidRPr="00290CB4">
              <w:t>1</w:t>
            </w:r>
          </w:p>
        </w:tc>
        <w:tc>
          <w:tcPr>
            <w:tcW w:w="0" w:type="auto"/>
            <w:vAlign w:val="center"/>
          </w:tcPr>
          <w:p w14:paraId="7A836587" w14:textId="77777777" w:rsidR="007377EB" w:rsidRPr="00290CB4" w:rsidRDefault="007377EB" w:rsidP="006D2BB3">
            <w:pPr>
              <w:pStyle w:val="TAC"/>
            </w:pPr>
            <w:r w:rsidRPr="00290CB4">
              <w:t>1</w:t>
            </w:r>
          </w:p>
        </w:tc>
        <w:tc>
          <w:tcPr>
            <w:tcW w:w="0" w:type="auto"/>
            <w:vAlign w:val="center"/>
          </w:tcPr>
          <w:p w14:paraId="1DDAE847" w14:textId="77777777" w:rsidR="007377EB" w:rsidRPr="00290CB4" w:rsidRDefault="007377EB" w:rsidP="006D2BB3">
            <w:pPr>
              <w:pStyle w:val="TAC"/>
            </w:pPr>
            <w:r w:rsidRPr="00290CB4">
              <w:t>2</w:t>
            </w:r>
          </w:p>
        </w:tc>
        <w:tc>
          <w:tcPr>
            <w:tcW w:w="0" w:type="auto"/>
            <w:vAlign w:val="center"/>
          </w:tcPr>
          <w:p w14:paraId="720DA58F" w14:textId="77777777" w:rsidR="007377EB" w:rsidRPr="00290CB4" w:rsidRDefault="007377EB" w:rsidP="006D2BB3">
            <w:pPr>
              <w:pStyle w:val="TAC"/>
            </w:pPr>
            <w:r w:rsidRPr="00290CB4">
              <w:t>1</w:t>
            </w:r>
          </w:p>
        </w:tc>
        <w:tc>
          <w:tcPr>
            <w:tcW w:w="0" w:type="auto"/>
            <w:vAlign w:val="center"/>
          </w:tcPr>
          <w:p w14:paraId="109560E1" w14:textId="77777777" w:rsidR="007377EB" w:rsidRPr="00290CB4" w:rsidRDefault="007377EB" w:rsidP="006D2BB3">
            <w:pPr>
              <w:pStyle w:val="TAC"/>
            </w:pPr>
            <w:r w:rsidRPr="00290CB4">
              <w:t>2</w:t>
            </w:r>
          </w:p>
        </w:tc>
        <w:tc>
          <w:tcPr>
            <w:tcW w:w="0" w:type="auto"/>
            <w:vAlign w:val="center"/>
          </w:tcPr>
          <w:p w14:paraId="4DB24A04" w14:textId="77777777" w:rsidR="007377EB" w:rsidRPr="00290CB4" w:rsidRDefault="007377EB" w:rsidP="006D2BB3">
            <w:pPr>
              <w:pStyle w:val="TAC"/>
            </w:pPr>
            <w:r w:rsidRPr="00290CB4">
              <w:t>3</w:t>
            </w:r>
          </w:p>
        </w:tc>
      </w:tr>
    </w:tbl>
    <w:p w14:paraId="44FB97CF" w14:textId="77777777" w:rsidR="007377EB" w:rsidRDefault="007377EB" w:rsidP="0096201F">
      <w:pPr>
        <w:rPr>
          <w:lang w:eastAsia="zh-CN"/>
        </w:rPr>
      </w:pPr>
    </w:p>
    <w:p w14:paraId="02FBA86F" w14:textId="77777777"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55A02523" w14:textId="77777777" w:rsidTr="00E757BA">
        <w:trPr>
          <w:trHeight w:val="106"/>
          <w:jc w:val="center"/>
        </w:trPr>
        <w:tc>
          <w:tcPr>
            <w:tcW w:w="3407" w:type="dxa"/>
            <w:vMerge w:val="restart"/>
            <w:shd w:val="clear" w:color="auto" w:fill="E0E0E0"/>
            <w:vAlign w:val="center"/>
          </w:tcPr>
          <w:p w14:paraId="0B7961B3" w14:textId="77777777" w:rsidR="00034952" w:rsidRPr="00D3085C" w:rsidRDefault="00034952" w:rsidP="00027682">
            <w:pPr>
              <w:pStyle w:val="TAH"/>
            </w:pPr>
            <w:r w:rsidRPr="00D3085C">
              <w:t>Field</w:t>
            </w:r>
          </w:p>
        </w:tc>
        <w:tc>
          <w:tcPr>
            <w:tcW w:w="4683" w:type="dxa"/>
            <w:gridSpan w:val="2"/>
            <w:shd w:val="clear" w:color="auto" w:fill="E0E0E0"/>
            <w:vAlign w:val="center"/>
          </w:tcPr>
          <w:p w14:paraId="4AA5CC6C" w14:textId="77777777" w:rsidR="00034952" w:rsidRPr="00D3085C" w:rsidRDefault="00034952" w:rsidP="00027682">
            <w:pPr>
              <w:pStyle w:val="TAH"/>
            </w:pPr>
            <w:r w:rsidRPr="00D3085C">
              <w:t>Bit width</w:t>
            </w:r>
          </w:p>
        </w:tc>
      </w:tr>
      <w:tr w:rsidR="00034952" w:rsidRPr="00D3085C" w14:paraId="1F731653" w14:textId="77777777" w:rsidTr="00E757BA">
        <w:trPr>
          <w:trHeight w:val="106"/>
          <w:jc w:val="center"/>
        </w:trPr>
        <w:tc>
          <w:tcPr>
            <w:tcW w:w="3407" w:type="dxa"/>
            <w:vMerge/>
            <w:shd w:val="clear" w:color="auto" w:fill="E0E0E0"/>
            <w:vAlign w:val="center"/>
          </w:tcPr>
          <w:p w14:paraId="7BBD9F6E" w14:textId="77777777" w:rsidR="00034952" w:rsidRPr="00D3085C" w:rsidRDefault="00034952" w:rsidP="00027682">
            <w:pPr>
              <w:pStyle w:val="TAH"/>
            </w:pPr>
          </w:p>
        </w:tc>
        <w:tc>
          <w:tcPr>
            <w:tcW w:w="1598" w:type="dxa"/>
            <w:shd w:val="clear" w:color="auto" w:fill="E0E0E0"/>
            <w:vAlign w:val="center"/>
          </w:tcPr>
          <w:p w14:paraId="349A387F"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B762B98"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9D0B6A" w14:textId="77777777" w:rsidTr="00E757BA">
        <w:trPr>
          <w:trHeight w:val="224"/>
          <w:jc w:val="center"/>
        </w:trPr>
        <w:tc>
          <w:tcPr>
            <w:tcW w:w="3407" w:type="dxa"/>
            <w:shd w:val="clear" w:color="auto" w:fill="auto"/>
            <w:vAlign w:val="center"/>
          </w:tcPr>
          <w:p w14:paraId="1D2C3928"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4499868D"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50CBB2F4" w14:textId="77777777" w:rsidR="00034952" w:rsidRPr="00D3085C" w:rsidRDefault="00034952" w:rsidP="00027682">
            <w:pPr>
              <w:pStyle w:val="TAC"/>
              <w:rPr>
                <w:lang w:eastAsia="zh-CN"/>
              </w:rPr>
            </w:pPr>
            <w:r>
              <w:rPr>
                <w:rFonts w:hint="eastAsia"/>
                <w:lang w:eastAsia="zh-CN"/>
              </w:rPr>
              <w:t>2</w:t>
            </w:r>
          </w:p>
        </w:tc>
      </w:tr>
    </w:tbl>
    <w:p w14:paraId="70CBB400" w14:textId="77777777" w:rsidR="00034952" w:rsidRDefault="00034952" w:rsidP="00034952">
      <w:pPr>
        <w:rPr>
          <w:lang w:eastAsia="zh-CN"/>
        </w:rPr>
      </w:pPr>
    </w:p>
    <w:p w14:paraId="51C563AD" w14:textId="77777777"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15169F33" w14:textId="77777777" w:rsidTr="00EF272F">
        <w:trPr>
          <w:trHeight w:val="105"/>
          <w:jc w:val="center"/>
        </w:trPr>
        <w:tc>
          <w:tcPr>
            <w:tcW w:w="0" w:type="auto"/>
            <w:vMerge w:val="restart"/>
            <w:shd w:val="clear" w:color="auto" w:fill="E0E0E0"/>
            <w:vAlign w:val="center"/>
          </w:tcPr>
          <w:p w14:paraId="1C8DD178" w14:textId="77777777" w:rsidR="00034952" w:rsidRPr="00466738" w:rsidRDefault="00034952" w:rsidP="00027682">
            <w:pPr>
              <w:pStyle w:val="TAH"/>
            </w:pPr>
            <w:r w:rsidRPr="00466738">
              <w:t>Field</w:t>
            </w:r>
          </w:p>
        </w:tc>
        <w:tc>
          <w:tcPr>
            <w:tcW w:w="0" w:type="auto"/>
            <w:gridSpan w:val="6"/>
            <w:shd w:val="clear" w:color="auto" w:fill="E0E0E0"/>
            <w:vAlign w:val="center"/>
          </w:tcPr>
          <w:p w14:paraId="07A9B879" w14:textId="77777777" w:rsidR="00034952" w:rsidRPr="00466738" w:rsidRDefault="00034952" w:rsidP="00027682">
            <w:pPr>
              <w:pStyle w:val="TAH"/>
            </w:pPr>
            <w:r w:rsidRPr="00466738">
              <w:t>Bit width</w:t>
            </w:r>
          </w:p>
        </w:tc>
      </w:tr>
      <w:tr w:rsidR="00034952" w:rsidRPr="00466738" w14:paraId="5F44608B" w14:textId="77777777" w:rsidTr="00EF272F">
        <w:trPr>
          <w:trHeight w:val="105"/>
          <w:jc w:val="center"/>
        </w:trPr>
        <w:tc>
          <w:tcPr>
            <w:tcW w:w="0" w:type="auto"/>
            <w:vMerge/>
            <w:shd w:val="clear" w:color="auto" w:fill="E0E0E0"/>
            <w:vAlign w:val="center"/>
          </w:tcPr>
          <w:p w14:paraId="1FE62592" w14:textId="77777777" w:rsidR="00034952" w:rsidRPr="00466738" w:rsidRDefault="00034952" w:rsidP="00027682">
            <w:pPr>
              <w:pStyle w:val="TAH"/>
            </w:pPr>
          </w:p>
        </w:tc>
        <w:tc>
          <w:tcPr>
            <w:tcW w:w="0" w:type="auto"/>
            <w:vMerge w:val="restart"/>
            <w:shd w:val="clear" w:color="auto" w:fill="E0E0E0"/>
            <w:vAlign w:val="center"/>
          </w:tcPr>
          <w:p w14:paraId="5B3C14CD"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2AF6D03E"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599FB735" w14:textId="77777777" w:rsidR="00034952" w:rsidRPr="00466738" w:rsidRDefault="00034952" w:rsidP="00027682">
            <w:pPr>
              <w:pStyle w:val="TAH"/>
            </w:pPr>
            <w:r w:rsidRPr="00466738">
              <w:t>8 antenna ports</w:t>
            </w:r>
          </w:p>
        </w:tc>
      </w:tr>
      <w:tr w:rsidR="00034952" w:rsidRPr="00466738" w14:paraId="518FF827" w14:textId="77777777" w:rsidTr="00EF272F">
        <w:trPr>
          <w:trHeight w:val="105"/>
          <w:jc w:val="center"/>
        </w:trPr>
        <w:tc>
          <w:tcPr>
            <w:tcW w:w="0" w:type="auto"/>
            <w:vMerge/>
            <w:shd w:val="clear" w:color="auto" w:fill="E0E0E0"/>
            <w:vAlign w:val="center"/>
          </w:tcPr>
          <w:p w14:paraId="5D388ABD" w14:textId="77777777" w:rsidR="00034952" w:rsidRPr="00466738" w:rsidRDefault="00034952" w:rsidP="00027682">
            <w:pPr>
              <w:pStyle w:val="TAH"/>
            </w:pPr>
          </w:p>
        </w:tc>
        <w:tc>
          <w:tcPr>
            <w:tcW w:w="0" w:type="auto"/>
            <w:vMerge/>
            <w:shd w:val="clear" w:color="auto" w:fill="E0E0E0"/>
            <w:vAlign w:val="center"/>
          </w:tcPr>
          <w:p w14:paraId="5D2F511F" w14:textId="77777777" w:rsidR="00034952" w:rsidRPr="00466738" w:rsidRDefault="00034952" w:rsidP="00027682">
            <w:pPr>
              <w:pStyle w:val="TAH"/>
            </w:pPr>
          </w:p>
        </w:tc>
        <w:tc>
          <w:tcPr>
            <w:tcW w:w="0" w:type="auto"/>
            <w:shd w:val="clear" w:color="auto" w:fill="E0E0E0"/>
            <w:vAlign w:val="center"/>
          </w:tcPr>
          <w:p w14:paraId="7B47F1A4"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20E298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45CBB32"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486571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0C8C73B"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171A8776" w14:textId="77777777" w:rsidTr="00EF272F">
        <w:trPr>
          <w:jc w:val="center"/>
        </w:trPr>
        <w:tc>
          <w:tcPr>
            <w:tcW w:w="0" w:type="auto"/>
            <w:vAlign w:val="center"/>
          </w:tcPr>
          <w:p w14:paraId="1B2FC238" w14:textId="77777777" w:rsidR="00034952" w:rsidRPr="00466738" w:rsidRDefault="00034952" w:rsidP="00027682">
            <w:pPr>
              <w:pStyle w:val="TAC"/>
            </w:pPr>
            <w:r w:rsidRPr="00466738">
              <w:t>CRI</w:t>
            </w:r>
          </w:p>
        </w:tc>
        <w:tc>
          <w:tcPr>
            <w:tcW w:w="0" w:type="auto"/>
            <w:vAlign w:val="center"/>
          </w:tcPr>
          <w:p w14:paraId="123A8DDA" w14:textId="77777777" w:rsidR="00034952" w:rsidRPr="00466738" w:rsidRDefault="000429A3" w:rsidP="00027682">
            <w:pPr>
              <w:pStyle w:val="TAC"/>
            </w:pPr>
            <w:r>
              <w:rPr>
                <w:position w:val="-12"/>
              </w:rPr>
              <w:pict w14:anchorId="53F94AF7">
                <v:shape id="_x0000_i1787" type="#_x0000_t75" style="width:46.9pt;height:16.75pt">
                  <v:imagedata r:id="rId551" o:title=""/>
                </v:shape>
              </w:pict>
            </w:r>
          </w:p>
        </w:tc>
        <w:tc>
          <w:tcPr>
            <w:tcW w:w="0" w:type="auto"/>
            <w:vAlign w:val="center"/>
          </w:tcPr>
          <w:p w14:paraId="6B609DD0" w14:textId="77777777" w:rsidR="00034952" w:rsidRPr="00466738" w:rsidRDefault="000429A3" w:rsidP="00027682">
            <w:pPr>
              <w:pStyle w:val="TAC"/>
            </w:pPr>
            <w:r>
              <w:rPr>
                <w:position w:val="-12"/>
              </w:rPr>
              <w:pict w14:anchorId="1DBDC8DD">
                <v:shape id="_x0000_i1788" type="#_x0000_t75" style="width:46.9pt;height:16.75pt">
                  <v:imagedata r:id="rId551" o:title=""/>
                </v:shape>
              </w:pict>
            </w:r>
          </w:p>
        </w:tc>
        <w:tc>
          <w:tcPr>
            <w:tcW w:w="0" w:type="auto"/>
            <w:vAlign w:val="center"/>
          </w:tcPr>
          <w:p w14:paraId="7493288C" w14:textId="77777777" w:rsidR="00034952" w:rsidRPr="00466738" w:rsidRDefault="000429A3" w:rsidP="00027682">
            <w:pPr>
              <w:pStyle w:val="TAC"/>
            </w:pPr>
            <w:r>
              <w:rPr>
                <w:position w:val="-12"/>
              </w:rPr>
              <w:pict w14:anchorId="14CF85AD">
                <v:shape id="_x0000_i1789" type="#_x0000_t75" style="width:46.9pt;height:16.75pt">
                  <v:imagedata r:id="rId551" o:title=""/>
                </v:shape>
              </w:pict>
            </w:r>
          </w:p>
        </w:tc>
        <w:tc>
          <w:tcPr>
            <w:tcW w:w="0" w:type="auto"/>
            <w:vAlign w:val="center"/>
          </w:tcPr>
          <w:p w14:paraId="4C8789F4" w14:textId="77777777" w:rsidR="00034952" w:rsidRPr="00466738" w:rsidRDefault="000429A3" w:rsidP="00027682">
            <w:pPr>
              <w:pStyle w:val="TAC"/>
            </w:pPr>
            <w:r>
              <w:rPr>
                <w:position w:val="-12"/>
              </w:rPr>
              <w:pict w14:anchorId="78480AF2">
                <v:shape id="_x0000_i1790" type="#_x0000_t75" style="width:46.9pt;height:16.75pt">
                  <v:imagedata r:id="rId551" o:title=""/>
                </v:shape>
              </w:pict>
            </w:r>
          </w:p>
        </w:tc>
        <w:tc>
          <w:tcPr>
            <w:tcW w:w="0" w:type="auto"/>
            <w:vAlign w:val="center"/>
          </w:tcPr>
          <w:p w14:paraId="06C442AA" w14:textId="77777777" w:rsidR="00034952" w:rsidRPr="00466738" w:rsidRDefault="000429A3" w:rsidP="00027682">
            <w:pPr>
              <w:pStyle w:val="TAC"/>
            </w:pPr>
            <w:r>
              <w:rPr>
                <w:position w:val="-12"/>
              </w:rPr>
              <w:pict w14:anchorId="7ED8E297">
                <v:shape id="_x0000_i1791" type="#_x0000_t75" style="width:46.9pt;height:16.75pt">
                  <v:imagedata r:id="rId551" o:title=""/>
                </v:shape>
              </w:pict>
            </w:r>
          </w:p>
        </w:tc>
        <w:tc>
          <w:tcPr>
            <w:tcW w:w="0" w:type="auto"/>
            <w:vAlign w:val="center"/>
          </w:tcPr>
          <w:p w14:paraId="323E3240" w14:textId="77777777" w:rsidR="00034952" w:rsidRPr="00466738" w:rsidRDefault="000429A3" w:rsidP="00027682">
            <w:pPr>
              <w:pStyle w:val="TAC"/>
            </w:pPr>
            <w:r>
              <w:rPr>
                <w:position w:val="-12"/>
              </w:rPr>
              <w:pict w14:anchorId="6179C4A6">
                <v:shape id="_x0000_i1792" type="#_x0000_t75" style="width:46.9pt;height:16.75pt">
                  <v:imagedata r:id="rId551" o:title=""/>
                </v:shape>
              </w:pict>
            </w:r>
          </w:p>
        </w:tc>
      </w:tr>
      <w:tr w:rsidR="00034952" w:rsidRPr="00466738" w14:paraId="59217510" w14:textId="77777777" w:rsidTr="00EF272F">
        <w:trPr>
          <w:jc w:val="center"/>
        </w:trPr>
        <w:tc>
          <w:tcPr>
            <w:tcW w:w="0" w:type="auto"/>
            <w:vAlign w:val="center"/>
          </w:tcPr>
          <w:p w14:paraId="6FCB74E8" w14:textId="77777777" w:rsidR="00034952" w:rsidRPr="00466738" w:rsidRDefault="00034952" w:rsidP="00027682">
            <w:pPr>
              <w:pStyle w:val="TAC"/>
            </w:pPr>
            <w:r w:rsidRPr="00466738">
              <w:t>Rank indication</w:t>
            </w:r>
          </w:p>
        </w:tc>
        <w:tc>
          <w:tcPr>
            <w:tcW w:w="0" w:type="auto"/>
            <w:vAlign w:val="center"/>
          </w:tcPr>
          <w:p w14:paraId="6B50ED94" w14:textId="77777777" w:rsidR="00034952" w:rsidRPr="00466738" w:rsidRDefault="00034952" w:rsidP="00027682">
            <w:pPr>
              <w:pStyle w:val="TAC"/>
            </w:pPr>
            <w:r w:rsidRPr="00466738">
              <w:t>1</w:t>
            </w:r>
          </w:p>
        </w:tc>
        <w:tc>
          <w:tcPr>
            <w:tcW w:w="0" w:type="auto"/>
            <w:vAlign w:val="center"/>
          </w:tcPr>
          <w:p w14:paraId="1AB72601" w14:textId="77777777" w:rsidR="00034952" w:rsidRPr="00466738" w:rsidRDefault="00034952" w:rsidP="00027682">
            <w:pPr>
              <w:pStyle w:val="TAC"/>
            </w:pPr>
            <w:r w:rsidRPr="00466738">
              <w:t>1</w:t>
            </w:r>
          </w:p>
        </w:tc>
        <w:tc>
          <w:tcPr>
            <w:tcW w:w="0" w:type="auto"/>
            <w:vAlign w:val="center"/>
          </w:tcPr>
          <w:p w14:paraId="7F39A2BE" w14:textId="77777777" w:rsidR="00034952" w:rsidRPr="00466738" w:rsidRDefault="00034952" w:rsidP="00027682">
            <w:pPr>
              <w:pStyle w:val="TAC"/>
            </w:pPr>
            <w:r w:rsidRPr="00466738">
              <w:t>2</w:t>
            </w:r>
          </w:p>
        </w:tc>
        <w:tc>
          <w:tcPr>
            <w:tcW w:w="0" w:type="auto"/>
            <w:vAlign w:val="center"/>
          </w:tcPr>
          <w:p w14:paraId="61253D92" w14:textId="77777777" w:rsidR="00034952" w:rsidRPr="00466738" w:rsidRDefault="00034952" w:rsidP="00027682">
            <w:pPr>
              <w:pStyle w:val="TAC"/>
            </w:pPr>
            <w:r w:rsidRPr="00466738">
              <w:t>1</w:t>
            </w:r>
          </w:p>
        </w:tc>
        <w:tc>
          <w:tcPr>
            <w:tcW w:w="0" w:type="auto"/>
            <w:vAlign w:val="center"/>
          </w:tcPr>
          <w:p w14:paraId="6CB7EF44"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6762ECC0" w14:textId="77777777" w:rsidR="00034952" w:rsidRPr="00466738" w:rsidRDefault="00034952" w:rsidP="00027682">
            <w:pPr>
              <w:pStyle w:val="TAC"/>
              <w:rPr>
                <w:lang w:eastAsia="zh-CN"/>
              </w:rPr>
            </w:pPr>
            <w:r>
              <w:rPr>
                <w:rFonts w:hint="eastAsia"/>
                <w:lang w:eastAsia="zh-CN"/>
              </w:rPr>
              <w:t>3</w:t>
            </w:r>
          </w:p>
        </w:tc>
      </w:tr>
    </w:tbl>
    <w:p w14:paraId="7394D58E" w14:textId="77777777" w:rsidR="00034952" w:rsidRDefault="00034952" w:rsidP="00034952">
      <w:pPr>
        <w:rPr>
          <w:lang w:eastAsia="zh-CN"/>
        </w:rPr>
      </w:pPr>
    </w:p>
    <w:p w14:paraId="2FD19442" w14:textId="77777777"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0E39E9E2" w14:textId="77777777" w:rsidTr="00027682">
        <w:trPr>
          <w:cantSplit/>
          <w:trHeight w:val="105"/>
          <w:jc w:val="center"/>
        </w:trPr>
        <w:tc>
          <w:tcPr>
            <w:tcW w:w="0" w:type="auto"/>
            <w:vMerge w:val="restart"/>
            <w:shd w:val="clear" w:color="auto" w:fill="E0E0E0"/>
            <w:vAlign w:val="center"/>
          </w:tcPr>
          <w:p w14:paraId="16318291" w14:textId="77777777" w:rsidR="00034952" w:rsidRPr="00466738" w:rsidRDefault="00034952" w:rsidP="00027682">
            <w:pPr>
              <w:pStyle w:val="TAH"/>
            </w:pPr>
            <w:r w:rsidRPr="00466738">
              <w:t>Field</w:t>
            </w:r>
          </w:p>
        </w:tc>
        <w:tc>
          <w:tcPr>
            <w:tcW w:w="0" w:type="auto"/>
            <w:gridSpan w:val="2"/>
            <w:shd w:val="clear" w:color="auto" w:fill="E0E0E0"/>
            <w:vAlign w:val="center"/>
          </w:tcPr>
          <w:p w14:paraId="046ABF4F" w14:textId="77777777" w:rsidR="00034952" w:rsidRPr="00466738" w:rsidRDefault="00034952" w:rsidP="00027682">
            <w:pPr>
              <w:pStyle w:val="TAH"/>
            </w:pPr>
            <w:r w:rsidRPr="00466738">
              <w:t>Bit width</w:t>
            </w:r>
          </w:p>
        </w:tc>
      </w:tr>
      <w:tr w:rsidR="00034952" w:rsidRPr="00466738" w14:paraId="65933C8E" w14:textId="77777777" w:rsidTr="00027682">
        <w:trPr>
          <w:cantSplit/>
          <w:trHeight w:val="105"/>
          <w:jc w:val="center"/>
        </w:trPr>
        <w:tc>
          <w:tcPr>
            <w:tcW w:w="0" w:type="auto"/>
            <w:vMerge/>
            <w:shd w:val="clear" w:color="auto" w:fill="E0E0E0"/>
            <w:vAlign w:val="center"/>
          </w:tcPr>
          <w:p w14:paraId="5ECE2EB5" w14:textId="77777777" w:rsidR="00034952" w:rsidRPr="00466738" w:rsidRDefault="00034952" w:rsidP="00027682">
            <w:pPr>
              <w:pStyle w:val="TAH"/>
            </w:pPr>
          </w:p>
        </w:tc>
        <w:tc>
          <w:tcPr>
            <w:tcW w:w="0" w:type="auto"/>
            <w:gridSpan w:val="2"/>
            <w:shd w:val="clear" w:color="auto" w:fill="E0E0E0"/>
          </w:tcPr>
          <w:p w14:paraId="26E2CB05"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49AFCC7B" w14:textId="77777777" w:rsidTr="00027682">
        <w:trPr>
          <w:cantSplit/>
          <w:trHeight w:val="105"/>
          <w:jc w:val="center"/>
        </w:trPr>
        <w:tc>
          <w:tcPr>
            <w:tcW w:w="0" w:type="auto"/>
            <w:vMerge/>
            <w:tcBorders>
              <w:bottom w:val="single" w:sz="4" w:space="0" w:color="auto"/>
            </w:tcBorders>
            <w:shd w:val="clear" w:color="auto" w:fill="E0E0E0"/>
            <w:vAlign w:val="center"/>
          </w:tcPr>
          <w:p w14:paraId="5C870733" w14:textId="77777777" w:rsidR="00034952" w:rsidRPr="00466738" w:rsidRDefault="00034952" w:rsidP="00027682">
            <w:pPr>
              <w:pStyle w:val="TAH"/>
            </w:pPr>
          </w:p>
        </w:tc>
        <w:tc>
          <w:tcPr>
            <w:tcW w:w="0" w:type="auto"/>
            <w:tcBorders>
              <w:bottom w:val="single" w:sz="4" w:space="0" w:color="auto"/>
            </w:tcBorders>
            <w:shd w:val="clear" w:color="auto" w:fill="E0E0E0"/>
          </w:tcPr>
          <w:p w14:paraId="432C13C8"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CFFBAD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1CDC67B7" w14:textId="77777777" w:rsidTr="00027682">
        <w:trPr>
          <w:jc w:val="center"/>
        </w:trPr>
        <w:tc>
          <w:tcPr>
            <w:tcW w:w="0" w:type="auto"/>
            <w:shd w:val="clear" w:color="auto" w:fill="auto"/>
            <w:vAlign w:val="center"/>
          </w:tcPr>
          <w:p w14:paraId="7844669E" w14:textId="77777777" w:rsidR="00034952" w:rsidRPr="00466738" w:rsidRDefault="00034952" w:rsidP="00027682">
            <w:pPr>
              <w:pStyle w:val="TAC"/>
            </w:pPr>
            <w:r w:rsidRPr="00466738">
              <w:t>Rank indication</w:t>
            </w:r>
          </w:p>
        </w:tc>
        <w:tc>
          <w:tcPr>
            <w:tcW w:w="0" w:type="auto"/>
            <w:shd w:val="clear" w:color="auto" w:fill="auto"/>
          </w:tcPr>
          <w:p w14:paraId="7321B6BA" w14:textId="77777777" w:rsidR="00034952" w:rsidRPr="00466738" w:rsidRDefault="00034952" w:rsidP="00027682">
            <w:pPr>
              <w:pStyle w:val="TAC"/>
            </w:pPr>
            <w:r>
              <w:t>0</w:t>
            </w:r>
          </w:p>
        </w:tc>
        <w:tc>
          <w:tcPr>
            <w:tcW w:w="0" w:type="auto"/>
            <w:shd w:val="clear" w:color="auto" w:fill="auto"/>
          </w:tcPr>
          <w:p w14:paraId="6F6BFD2C" w14:textId="77777777" w:rsidR="00034952" w:rsidRPr="00466738" w:rsidRDefault="00034952" w:rsidP="00027682">
            <w:pPr>
              <w:pStyle w:val="TAC"/>
            </w:pPr>
            <w:r>
              <w:t>1</w:t>
            </w:r>
          </w:p>
        </w:tc>
      </w:tr>
    </w:tbl>
    <w:p w14:paraId="4E838C28" w14:textId="77777777" w:rsidR="00E91B67" w:rsidRDefault="00E91B67" w:rsidP="00E91B67">
      <w:bookmarkStart w:id="238" w:name="OLE_LINK26"/>
      <w:bookmarkStart w:id="239" w:name="OLE_LINK27"/>
      <w:bookmarkStart w:id="240" w:name="OLE_LINK693"/>
      <w:bookmarkStart w:id="241" w:name="OLE_LINK694"/>
      <w:bookmarkStart w:id="242" w:name="OLE_LINK695"/>
    </w:p>
    <w:p w14:paraId="27A4A89C" w14:textId="77777777" w:rsidR="00E965AC" w:rsidRPr="00E965AC" w:rsidRDefault="00E965AC" w:rsidP="00E91B67">
      <w:pPr>
        <w:pStyle w:val="TH"/>
        <w:rPr>
          <w:lang w:val="en-US"/>
        </w:rPr>
      </w:pPr>
      <w:r w:rsidRPr="00E965AC">
        <w:t>Table 5.2.2.6.1-2</w:t>
      </w:r>
      <w:r w:rsidRPr="00E965AC">
        <w:rPr>
          <w:rFonts w:hint="eastAsia"/>
          <w:lang w:eastAsia="zh-CN"/>
        </w:rPr>
        <w:t>F</w:t>
      </w:r>
      <w:bookmarkEnd w:id="238"/>
      <w:bookmarkEnd w:id="239"/>
      <w:r w:rsidRPr="00E965AC">
        <w:t xml:space="preserve">: </w:t>
      </w:r>
      <w:bookmarkStart w:id="243" w:name="OLE_LINK477"/>
      <w:bookmarkStart w:id="244" w:name="OLE_LINK478"/>
      <w:r w:rsidRPr="00E965AC">
        <w:t xml:space="preserve">Fields for </w:t>
      </w:r>
      <w:r w:rsidRPr="00E965AC">
        <w:rPr>
          <w:rFonts w:hint="eastAsia"/>
          <w:lang w:eastAsia="zh-CN"/>
        </w:rPr>
        <w:t xml:space="preserve">joint CRI and RI </w:t>
      </w:r>
      <w:r w:rsidRPr="00E965AC">
        <w:t>feedback for wideband CQI reports (</w:t>
      </w:r>
      <w:bookmarkEnd w:id="243"/>
      <w:bookmarkEnd w:id="244"/>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45" w:name="OLE_LINK495"/>
      <w:bookmarkStart w:id="246" w:name="OLE_LINK496"/>
      <w:r w:rsidRPr="00E965AC">
        <w:t xml:space="preserve">and higher layer parameter </w:t>
      </w:r>
      <w:bookmarkEnd w:id="245"/>
      <w:bookmarkEnd w:id="246"/>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61CEC99F" w14:textId="77777777" w:rsidTr="001D60F5">
        <w:trPr>
          <w:trHeight w:val="105"/>
          <w:jc w:val="center"/>
        </w:trPr>
        <w:tc>
          <w:tcPr>
            <w:tcW w:w="0" w:type="auto"/>
            <w:vMerge w:val="restart"/>
            <w:shd w:val="clear" w:color="auto" w:fill="E0E0E0"/>
            <w:vAlign w:val="center"/>
          </w:tcPr>
          <w:p w14:paraId="72E5267C" w14:textId="77777777" w:rsidR="00E965AC" w:rsidRPr="00E965AC" w:rsidRDefault="00E965AC" w:rsidP="00E965AC">
            <w:pPr>
              <w:keepNext/>
              <w:keepLines/>
              <w:spacing w:after="0"/>
              <w:jc w:val="center"/>
              <w:rPr>
                <w:rFonts w:ascii="Arial" w:hAnsi="Arial"/>
                <w:b/>
                <w:sz w:val="18"/>
              </w:rPr>
            </w:pPr>
            <w:bookmarkStart w:id="247" w:name="OLE_LINK32"/>
            <w:bookmarkStart w:id="248" w:name="OLE_LINK33"/>
            <w:bookmarkEnd w:id="240"/>
            <w:bookmarkEnd w:id="241"/>
            <w:r w:rsidRPr="00E965AC">
              <w:rPr>
                <w:rFonts w:ascii="Arial" w:hAnsi="Arial"/>
                <w:b/>
                <w:sz w:val="18"/>
              </w:rPr>
              <w:t>Field</w:t>
            </w:r>
          </w:p>
        </w:tc>
        <w:tc>
          <w:tcPr>
            <w:tcW w:w="0" w:type="auto"/>
            <w:gridSpan w:val="6"/>
            <w:shd w:val="clear" w:color="auto" w:fill="E0E0E0"/>
            <w:vAlign w:val="center"/>
          </w:tcPr>
          <w:p w14:paraId="5C025DA1"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19DE6DEA" w14:textId="77777777" w:rsidTr="001D60F5">
        <w:trPr>
          <w:trHeight w:val="105"/>
          <w:jc w:val="center"/>
        </w:trPr>
        <w:tc>
          <w:tcPr>
            <w:tcW w:w="0" w:type="auto"/>
            <w:vMerge/>
            <w:shd w:val="clear" w:color="auto" w:fill="E0E0E0"/>
            <w:vAlign w:val="center"/>
          </w:tcPr>
          <w:p w14:paraId="5519B453"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5627ACA4"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4B16FD46"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BFF3D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1B35E2ED" w14:textId="77777777" w:rsidTr="001D60F5">
        <w:trPr>
          <w:trHeight w:val="105"/>
          <w:jc w:val="center"/>
        </w:trPr>
        <w:tc>
          <w:tcPr>
            <w:tcW w:w="0" w:type="auto"/>
            <w:vMerge/>
            <w:shd w:val="clear" w:color="auto" w:fill="E0E0E0"/>
            <w:vAlign w:val="center"/>
          </w:tcPr>
          <w:p w14:paraId="052B686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6D51DCD6"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7891E344"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0FC8ACB4"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209638C1"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E0C02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6DD839FF"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8594B36" w14:textId="77777777" w:rsidTr="001D60F5">
        <w:trPr>
          <w:jc w:val="center"/>
        </w:trPr>
        <w:tc>
          <w:tcPr>
            <w:tcW w:w="0" w:type="auto"/>
            <w:vAlign w:val="center"/>
          </w:tcPr>
          <w:p w14:paraId="7D4F582A" w14:textId="77777777" w:rsidR="00E965AC" w:rsidRPr="00E965AC" w:rsidRDefault="00E965AC" w:rsidP="00E965AC">
            <w:pPr>
              <w:keepNext/>
              <w:keepLines/>
              <w:spacing w:after="0"/>
              <w:jc w:val="center"/>
              <w:rPr>
                <w:rFonts w:ascii="Arial" w:hAnsi="Arial"/>
                <w:sz w:val="18"/>
              </w:rPr>
            </w:pPr>
            <w:bookmarkStart w:id="249" w:name="OLE_LINK228"/>
            <w:bookmarkStart w:id="250" w:name="OLE_LINK229"/>
            <w:bookmarkStart w:id="251" w:name="OLE_LINK230"/>
            <w:r w:rsidRPr="00E965AC">
              <w:rPr>
                <w:rFonts w:ascii="Arial" w:hAnsi="Arial"/>
                <w:sz w:val="18"/>
              </w:rPr>
              <w:t>CRI</w:t>
            </w:r>
            <w:bookmarkEnd w:id="249"/>
            <w:bookmarkEnd w:id="250"/>
            <w:bookmarkEnd w:id="251"/>
          </w:p>
        </w:tc>
        <w:tc>
          <w:tcPr>
            <w:tcW w:w="0" w:type="auto"/>
            <w:vAlign w:val="center"/>
          </w:tcPr>
          <w:p w14:paraId="67F63AB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3686D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02DEFD0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3F9EE91D"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E61CE03"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92916B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76680E0F" w14:textId="77777777" w:rsidTr="001D60F5">
        <w:trPr>
          <w:jc w:val="center"/>
        </w:trPr>
        <w:tc>
          <w:tcPr>
            <w:tcW w:w="0" w:type="auto"/>
            <w:vAlign w:val="center"/>
          </w:tcPr>
          <w:p w14:paraId="74A7438F"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4FD7C932"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244E73E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0C25975"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6AEEE233"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968B2BD"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709DF25F"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47"/>
      <w:bookmarkEnd w:id="248"/>
    </w:tbl>
    <w:p w14:paraId="10F056DB" w14:textId="77777777" w:rsidR="00E965AC" w:rsidRPr="00E965AC" w:rsidRDefault="00E965AC" w:rsidP="00E965AC">
      <w:pPr>
        <w:rPr>
          <w:lang w:val="en-US" w:eastAsia="zh-CN"/>
        </w:rPr>
      </w:pPr>
    </w:p>
    <w:p w14:paraId="6F40B758" w14:textId="77777777"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4BFF2E3" w14:textId="77777777" w:rsidTr="001D60F5">
        <w:trPr>
          <w:cantSplit/>
          <w:trHeight w:val="129"/>
          <w:jc w:val="center"/>
        </w:trPr>
        <w:tc>
          <w:tcPr>
            <w:tcW w:w="0" w:type="auto"/>
            <w:shd w:val="clear" w:color="auto" w:fill="E0E0E0"/>
            <w:vAlign w:val="center"/>
          </w:tcPr>
          <w:p w14:paraId="20C6961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7D79CD2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1073CE8D" w14:textId="77777777" w:rsidTr="001D60F5">
        <w:trPr>
          <w:trHeight w:val="269"/>
          <w:jc w:val="center"/>
        </w:trPr>
        <w:tc>
          <w:tcPr>
            <w:tcW w:w="0" w:type="auto"/>
            <w:shd w:val="clear" w:color="auto" w:fill="auto"/>
            <w:vAlign w:val="center"/>
          </w:tcPr>
          <w:p w14:paraId="12D5BE6B"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CF6BB15"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42"/>
    </w:tbl>
    <w:p w14:paraId="45C7BA5C" w14:textId="77777777" w:rsidR="00034952" w:rsidRDefault="00034952" w:rsidP="0096201F">
      <w:pPr>
        <w:rPr>
          <w:lang w:eastAsia="zh-CN"/>
        </w:rPr>
      </w:pPr>
    </w:p>
    <w:p w14:paraId="1A452BAC"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0429A3">
        <w:rPr>
          <w:position w:val="-10"/>
        </w:rPr>
        <w:pict w14:anchorId="1779EFA5">
          <v:shape id="_x0000_i1793" type="#_x0000_t75" style="width:73.65pt;height:15.05pt">
            <v:imagedata r:id="rId552" o:title=""/>
          </v:shape>
        </w:pict>
      </w:r>
      <w:r>
        <w:t xml:space="preserve"> with </w:t>
      </w:r>
      <w:r w:rsidR="000429A3">
        <w:rPr>
          <w:position w:val="-10"/>
        </w:rPr>
        <w:pict w14:anchorId="3BEB5087">
          <v:shape id="_x0000_i1794" type="#_x0000_t75" style="width:12.55pt;height:15.05pt">
            <v:imagedata r:id="rId553" o:title=""/>
          </v:shape>
        </w:pict>
      </w:r>
      <w:r>
        <w:t xml:space="preserve"> corresponding to the first bit of the first field in the table, </w:t>
      </w:r>
      <w:r w:rsidR="000429A3">
        <w:rPr>
          <w:position w:val="-10"/>
        </w:rPr>
        <w:pict w14:anchorId="4D7D1EBD">
          <v:shape id="_x0000_i1795" type="#_x0000_t75" style="width:10.9pt;height:15.05pt">
            <v:imagedata r:id="rId554" o:title=""/>
          </v:shape>
        </w:pict>
      </w:r>
      <w:r>
        <w:t xml:space="preserve"> corresponding to the second bit of the first field in the table, and </w:t>
      </w:r>
      <w:r w:rsidR="000429A3">
        <w:rPr>
          <w:position w:val="-10"/>
        </w:rPr>
        <w:pict w14:anchorId="54110E61">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14:paraId="6AA92D90"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7745E379"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4F3483F4"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2CB7102B" w14:textId="77777777" w:rsidR="009F7A98" w:rsidRDefault="009F7A98">
      <w:pPr>
        <w:pStyle w:val="Heading5"/>
      </w:pPr>
      <w:bookmarkStart w:id="252" w:name="_Toc10818737"/>
      <w:bookmarkStart w:id="253" w:name="_Toc20409147"/>
      <w:bookmarkStart w:id="254" w:name="_Toc74564307"/>
      <w:r>
        <w:t>5.2.2.6.2</w:t>
      </w:r>
      <w:r>
        <w:tab/>
        <w:t>Channel quality information formats for higher layer configured subband CQI reports</w:t>
      </w:r>
      <w:bookmarkEnd w:id="252"/>
      <w:bookmarkEnd w:id="253"/>
      <w:bookmarkEnd w:id="254"/>
    </w:p>
    <w:p w14:paraId="05F40403"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0429A3">
        <w:rPr>
          <w:position w:val="-6"/>
        </w:rPr>
        <w:pict w14:anchorId="2D617149">
          <v:shape id="_x0000_i1797" type="#_x0000_t75" style="width:12.55pt;height:12.55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14:paraId="7D4A9804" w14:textId="77777777"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31B6C2BF" w14:textId="77777777" w:rsidR="00374E4C" w:rsidRDefault="00374E4C" w:rsidP="00374E4C">
      <w:bookmarkStart w:id="255" w:name="OLE_LINK505"/>
      <w:bookmarkStart w:id="256" w:name="OLE_LINK506"/>
      <w:bookmarkStart w:id="257" w:name="OLE_LINK595"/>
      <w:bookmarkStart w:id="258" w:name="OLE_LINK596"/>
      <w:bookmarkStart w:id="259" w:name="OLE_LINK597"/>
      <w:r w:rsidRPr="00310D5A">
        <w:t>Table 5.2.2.6.</w:t>
      </w:r>
      <w:bookmarkStart w:id="260" w:name="OLE_LINK574"/>
      <w:bookmarkStart w:id="261" w:name="OLE_LINK575"/>
      <w:bookmarkStart w:id="262" w:name="OLE_LINK576"/>
      <w:r w:rsidRPr="00310D5A">
        <w:t>2-1</w:t>
      </w:r>
      <w:r>
        <w:rPr>
          <w:rFonts w:hint="eastAsia"/>
          <w:lang w:eastAsia="zh-CN"/>
        </w:rPr>
        <w:t>B</w:t>
      </w:r>
      <w:bookmarkEnd w:id="255"/>
      <w:bookmarkEnd w:id="256"/>
      <w:bookmarkEnd w:id="260"/>
      <w:bookmarkEnd w:id="261"/>
      <w:bookmarkEnd w:id="262"/>
      <w:r>
        <w:rPr>
          <w:rFonts w:hint="eastAsia"/>
          <w:lang w:eastAsia="zh-CN"/>
        </w:rPr>
        <w:t xml:space="preserve"> </w:t>
      </w:r>
      <w:bookmarkEnd w:id="257"/>
      <w:bookmarkEnd w:id="258"/>
      <w:bookmarkEnd w:id="2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429A3">
        <w:rPr>
          <w:position w:val="-6"/>
        </w:rPr>
        <w:pict w14:anchorId="0E43D364">
          <v:shape id="_x0000_i1798" type="#_x0000_t75" style="width:12.55pt;height:12.55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14:paraId="4B59E570" w14:textId="77777777"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429A3">
        <w:rPr>
          <w:position w:val="-6"/>
        </w:rPr>
        <w:pict w14:anchorId="5B115CF2">
          <v:shape id="_x0000_i1799" type="#_x0000_t75" style="width:12.55pt;height:12.5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14:paraId="52C3E18A" w14:textId="77777777" w:rsidR="009F7A98" w:rsidRDefault="00374E4C" w:rsidP="00732142">
      <w:pPr>
        <w:rPr>
          <w:lang w:eastAsia="zh-CN"/>
        </w:rPr>
      </w:pPr>
      <w:bookmarkStart w:id="2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64" w:name="OLE_LINK36"/>
      <w:bookmarkStart w:id="265" w:name="OLE_LINK50"/>
      <w:r>
        <w:rPr>
          <w:lang w:eastAsia="zh-CN"/>
        </w:rPr>
        <w:t>in the case of CRI=2</w:t>
      </w:r>
      <w:bookmarkEnd w:id="264"/>
      <w:bookmarkEnd w:id="265"/>
      <w:r>
        <w:rPr>
          <w:rFonts w:hint="eastAsia"/>
          <w:lang w:eastAsia="zh-CN"/>
        </w:rPr>
        <w:t>, the rank value corresponds to RI0 for codeword 0 and RI1 for codeword 1</w:t>
      </w:r>
      <w:r>
        <w:rPr>
          <w:rFonts w:hint="eastAsia"/>
          <w:iCs/>
          <w:lang w:val="en-US" w:eastAsia="zh-CN"/>
        </w:rPr>
        <w:t>.</w:t>
      </w:r>
      <w:bookmarkEnd w:id="263"/>
    </w:p>
    <w:p w14:paraId="3FB03B88" w14:textId="77777777" w:rsidR="00732142" w:rsidRDefault="00732142" w:rsidP="00732142"/>
    <w:p w14:paraId="66E8A66C"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3B72CC7D" w14:textId="77777777" w:rsidTr="00E013D3">
        <w:trPr>
          <w:trHeight w:val="20"/>
          <w:jc w:val="center"/>
        </w:trPr>
        <w:tc>
          <w:tcPr>
            <w:tcW w:w="0" w:type="auto"/>
            <w:shd w:val="clear" w:color="auto" w:fill="E0E0E0"/>
          </w:tcPr>
          <w:p w14:paraId="06456B28" w14:textId="77777777" w:rsidR="009F7A98" w:rsidRDefault="009F7A98" w:rsidP="00850804">
            <w:pPr>
              <w:pStyle w:val="TAH"/>
            </w:pPr>
            <w:r>
              <w:t>Field</w:t>
            </w:r>
          </w:p>
        </w:tc>
        <w:tc>
          <w:tcPr>
            <w:tcW w:w="0" w:type="auto"/>
            <w:shd w:val="clear" w:color="auto" w:fill="E0E0E0"/>
          </w:tcPr>
          <w:p w14:paraId="302CA2EB" w14:textId="77777777" w:rsidR="009F7A98" w:rsidRDefault="009F7A98" w:rsidP="00850804">
            <w:pPr>
              <w:pStyle w:val="TAH"/>
            </w:pPr>
            <w:r>
              <w:t>Bit width</w:t>
            </w:r>
          </w:p>
        </w:tc>
      </w:tr>
      <w:tr w:rsidR="009F7A98" w14:paraId="64779085" w14:textId="77777777" w:rsidTr="00E013D3">
        <w:trPr>
          <w:trHeight w:val="20"/>
          <w:jc w:val="center"/>
        </w:trPr>
        <w:tc>
          <w:tcPr>
            <w:tcW w:w="0" w:type="auto"/>
          </w:tcPr>
          <w:p w14:paraId="3E1BBD50" w14:textId="77777777" w:rsidR="009F7A98" w:rsidRDefault="009F7A98">
            <w:pPr>
              <w:pStyle w:val="TAC"/>
            </w:pPr>
            <w:r>
              <w:t>Wide-band CQI codeword</w:t>
            </w:r>
          </w:p>
        </w:tc>
        <w:tc>
          <w:tcPr>
            <w:tcW w:w="0" w:type="auto"/>
          </w:tcPr>
          <w:p w14:paraId="493A811A" w14:textId="77777777" w:rsidR="009F7A98" w:rsidRDefault="009F7A98">
            <w:pPr>
              <w:pStyle w:val="TAC"/>
            </w:pPr>
            <w:r>
              <w:t>4</w:t>
            </w:r>
          </w:p>
        </w:tc>
      </w:tr>
      <w:tr w:rsidR="009F7A98" w14:paraId="74FA2130" w14:textId="77777777" w:rsidTr="00E013D3">
        <w:trPr>
          <w:trHeight w:val="20"/>
          <w:jc w:val="center"/>
        </w:trPr>
        <w:tc>
          <w:tcPr>
            <w:tcW w:w="0" w:type="auto"/>
          </w:tcPr>
          <w:p w14:paraId="59F0227F" w14:textId="77777777" w:rsidR="009F7A98" w:rsidRDefault="009F7A98">
            <w:pPr>
              <w:pStyle w:val="TAC"/>
            </w:pPr>
            <w:r>
              <w:rPr>
                <w:lang w:val="en-AU" w:eastAsia="ko-KR"/>
              </w:rPr>
              <w:t>Subband differential CQI</w:t>
            </w:r>
          </w:p>
        </w:tc>
        <w:tc>
          <w:tcPr>
            <w:tcW w:w="0" w:type="auto"/>
          </w:tcPr>
          <w:p w14:paraId="6C68365B" w14:textId="77777777" w:rsidR="009F7A98" w:rsidRDefault="000429A3">
            <w:pPr>
              <w:pStyle w:val="TAC"/>
            </w:pPr>
            <w:r>
              <w:rPr>
                <w:position w:val="-6"/>
              </w:rPr>
              <w:pict w14:anchorId="4427A3E7">
                <v:shape id="_x0000_i1800" type="#_x0000_t75" style="width:16.75pt;height:12.55pt">
                  <v:imagedata r:id="rId484" o:title=""/>
                </v:shape>
              </w:pict>
            </w:r>
          </w:p>
        </w:tc>
      </w:tr>
    </w:tbl>
    <w:p w14:paraId="3AD83070" w14:textId="77777777" w:rsidR="0043402F" w:rsidRDefault="0043402F" w:rsidP="0043402F"/>
    <w:p w14:paraId="12C71839" w14:textId="77777777"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4E76DFB9" w14:textId="77777777" w:rsidTr="00E013D3">
        <w:trPr>
          <w:jc w:val="center"/>
        </w:trPr>
        <w:tc>
          <w:tcPr>
            <w:tcW w:w="0" w:type="auto"/>
            <w:vMerge w:val="restart"/>
            <w:shd w:val="clear" w:color="auto" w:fill="E0E0E0"/>
          </w:tcPr>
          <w:p w14:paraId="7AF90CE2" w14:textId="77777777" w:rsidR="00732142" w:rsidRPr="00290CB4" w:rsidRDefault="00732142" w:rsidP="001A1D89">
            <w:pPr>
              <w:pStyle w:val="TAH"/>
            </w:pPr>
            <w:r w:rsidRPr="00290CB4">
              <w:t>Field</w:t>
            </w:r>
          </w:p>
        </w:tc>
        <w:tc>
          <w:tcPr>
            <w:tcW w:w="0" w:type="auto"/>
            <w:gridSpan w:val="2"/>
            <w:shd w:val="clear" w:color="auto" w:fill="E0E0E0"/>
          </w:tcPr>
          <w:p w14:paraId="3F703390" w14:textId="77777777" w:rsidR="00732142" w:rsidRPr="00290CB4" w:rsidRDefault="00732142" w:rsidP="001A1D89">
            <w:pPr>
              <w:pStyle w:val="TAH"/>
            </w:pPr>
            <w:r w:rsidRPr="00290CB4">
              <w:t>Bit width</w:t>
            </w:r>
          </w:p>
        </w:tc>
      </w:tr>
      <w:tr w:rsidR="00732142" w:rsidRPr="00290CB4" w14:paraId="04C48902" w14:textId="77777777" w:rsidTr="00E013D3">
        <w:trPr>
          <w:jc w:val="center"/>
        </w:trPr>
        <w:tc>
          <w:tcPr>
            <w:tcW w:w="0" w:type="auto"/>
            <w:vMerge/>
            <w:shd w:val="clear" w:color="auto" w:fill="E0E0E0"/>
          </w:tcPr>
          <w:p w14:paraId="41718FD4" w14:textId="77777777" w:rsidR="00732142" w:rsidRPr="00290CB4" w:rsidRDefault="00732142" w:rsidP="001A1D89">
            <w:pPr>
              <w:pStyle w:val="TAH"/>
              <w:rPr>
                <w:b w:val="0"/>
                <w:bCs/>
              </w:rPr>
            </w:pPr>
          </w:p>
        </w:tc>
        <w:tc>
          <w:tcPr>
            <w:tcW w:w="0" w:type="auto"/>
            <w:shd w:val="clear" w:color="auto" w:fill="E0E0E0"/>
          </w:tcPr>
          <w:p w14:paraId="3CA786C4" w14:textId="77777777" w:rsidR="00732142" w:rsidRPr="00290CB4" w:rsidRDefault="00732142" w:rsidP="001A1D89">
            <w:pPr>
              <w:pStyle w:val="TAH"/>
            </w:pPr>
            <w:r w:rsidRPr="00290CB4">
              <w:t>Rank = 1</w:t>
            </w:r>
          </w:p>
        </w:tc>
        <w:tc>
          <w:tcPr>
            <w:tcW w:w="0" w:type="auto"/>
            <w:shd w:val="clear" w:color="auto" w:fill="E0E0E0"/>
          </w:tcPr>
          <w:p w14:paraId="01E9E360"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1222660F" w14:textId="77777777" w:rsidTr="00E013D3">
        <w:trPr>
          <w:jc w:val="center"/>
        </w:trPr>
        <w:tc>
          <w:tcPr>
            <w:tcW w:w="0" w:type="auto"/>
          </w:tcPr>
          <w:p w14:paraId="02C8CEE0" w14:textId="77777777" w:rsidR="00732142" w:rsidRPr="00290CB4" w:rsidRDefault="00732142" w:rsidP="001A1D89">
            <w:pPr>
              <w:pStyle w:val="TAC"/>
            </w:pPr>
            <w:r w:rsidRPr="00290CB4">
              <w:t>Wide-band CQI codeword 0</w:t>
            </w:r>
          </w:p>
        </w:tc>
        <w:tc>
          <w:tcPr>
            <w:tcW w:w="0" w:type="auto"/>
          </w:tcPr>
          <w:p w14:paraId="6CB513DF" w14:textId="77777777" w:rsidR="00732142" w:rsidRPr="00290CB4" w:rsidRDefault="00732142" w:rsidP="001A1D89">
            <w:pPr>
              <w:pStyle w:val="TAC"/>
            </w:pPr>
            <w:r w:rsidRPr="00290CB4">
              <w:t>4</w:t>
            </w:r>
          </w:p>
        </w:tc>
        <w:tc>
          <w:tcPr>
            <w:tcW w:w="0" w:type="auto"/>
          </w:tcPr>
          <w:p w14:paraId="79C83EE9" w14:textId="77777777" w:rsidR="00732142" w:rsidRPr="00290CB4" w:rsidRDefault="00732142" w:rsidP="001A1D89">
            <w:pPr>
              <w:pStyle w:val="TAC"/>
            </w:pPr>
            <w:r w:rsidRPr="00290CB4">
              <w:t>4</w:t>
            </w:r>
          </w:p>
        </w:tc>
      </w:tr>
      <w:tr w:rsidR="00732142" w:rsidRPr="00290CB4" w14:paraId="724CE9EC" w14:textId="77777777" w:rsidTr="00E013D3">
        <w:trPr>
          <w:jc w:val="center"/>
        </w:trPr>
        <w:tc>
          <w:tcPr>
            <w:tcW w:w="0" w:type="auto"/>
          </w:tcPr>
          <w:p w14:paraId="4CB21934" w14:textId="77777777" w:rsidR="00732142" w:rsidRPr="00290CB4" w:rsidRDefault="00732142" w:rsidP="001A1D89">
            <w:pPr>
              <w:pStyle w:val="TAC"/>
            </w:pPr>
            <w:r w:rsidRPr="00290CB4">
              <w:rPr>
                <w:lang w:val="en-AU" w:eastAsia="ko-KR"/>
              </w:rPr>
              <w:t>Subband differential CQI codeword 0</w:t>
            </w:r>
          </w:p>
        </w:tc>
        <w:tc>
          <w:tcPr>
            <w:tcW w:w="0" w:type="auto"/>
          </w:tcPr>
          <w:p w14:paraId="677DABDE" w14:textId="77777777" w:rsidR="00732142" w:rsidRPr="00290CB4" w:rsidRDefault="000429A3" w:rsidP="001A1D89">
            <w:pPr>
              <w:pStyle w:val="TAC"/>
            </w:pPr>
            <w:r>
              <w:rPr>
                <w:position w:val="-6"/>
              </w:rPr>
              <w:pict w14:anchorId="3FC7B5A7">
                <v:shape id="_x0000_i1801" type="#_x0000_t75" style="width:16.75pt;height:12.55pt">
                  <v:imagedata r:id="rId484" o:title=""/>
                </v:shape>
              </w:pict>
            </w:r>
          </w:p>
        </w:tc>
        <w:tc>
          <w:tcPr>
            <w:tcW w:w="0" w:type="auto"/>
          </w:tcPr>
          <w:p w14:paraId="5B374488" w14:textId="77777777" w:rsidR="00732142" w:rsidRPr="00290CB4" w:rsidRDefault="000429A3" w:rsidP="001A1D89">
            <w:pPr>
              <w:pStyle w:val="TAC"/>
            </w:pPr>
            <w:r>
              <w:rPr>
                <w:position w:val="-6"/>
              </w:rPr>
              <w:pict w14:anchorId="6B908E40">
                <v:shape id="_x0000_i1802" type="#_x0000_t75" style="width:16.75pt;height:12.55pt">
                  <v:imagedata r:id="rId484" o:title=""/>
                </v:shape>
              </w:pict>
            </w:r>
          </w:p>
        </w:tc>
      </w:tr>
      <w:tr w:rsidR="00732142" w:rsidRPr="00290CB4" w14:paraId="6C70A8D2" w14:textId="77777777" w:rsidTr="00E013D3">
        <w:trPr>
          <w:jc w:val="center"/>
        </w:trPr>
        <w:tc>
          <w:tcPr>
            <w:tcW w:w="0" w:type="auto"/>
          </w:tcPr>
          <w:p w14:paraId="0BB6FEBF" w14:textId="77777777" w:rsidR="00732142" w:rsidRPr="00290CB4" w:rsidRDefault="00732142" w:rsidP="001A1D89">
            <w:pPr>
              <w:pStyle w:val="TAC"/>
            </w:pPr>
            <w:r w:rsidRPr="00290CB4">
              <w:t>Wide-band CQI codeword 1</w:t>
            </w:r>
          </w:p>
        </w:tc>
        <w:tc>
          <w:tcPr>
            <w:tcW w:w="0" w:type="auto"/>
          </w:tcPr>
          <w:p w14:paraId="06578A2E" w14:textId="77777777" w:rsidR="00732142" w:rsidRPr="00290CB4" w:rsidRDefault="00732142" w:rsidP="001A1D89">
            <w:pPr>
              <w:pStyle w:val="TAC"/>
            </w:pPr>
            <w:r w:rsidRPr="00290CB4">
              <w:t>0</w:t>
            </w:r>
          </w:p>
        </w:tc>
        <w:tc>
          <w:tcPr>
            <w:tcW w:w="0" w:type="auto"/>
          </w:tcPr>
          <w:p w14:paraId="675CC14E" w14:textId="77777777" w:rsidR="00732142" w:rsidRPr="00290CB4" w:rsidRDefault="00732142" w:rsidP="001A1D89">
            <w:pPr>
              <w:pStyle w:val="TAC"/>
            </w:pPr>
            <w:r w:rsidRPr="00290CB4">
              <w:t>4</w:t>
            </w:r>
          </w:p>
        </w:tc>
      </w:tr>
      <w:tr w:rsidR="00732142" w:rsidRPr="00290CB4" w14:paraId="4182678E" w14:textId="77777777" w:rsidTr="00E013D3">
        <w:trPr>
          <w:jc w:val="center"/>
        </w:trPr>
        <w:tc>
          <w:tcPr>
            <w:tcW w:w="0" w:type="auto"/>
          </w:tcPr>
          <w:p w14:paraId="3909782D" w14:textId="77777777" w:rsidR="00732142" w:rsidRPr="00290CB4" w:rsidRDefault="00732142" w:rsidP="001A1D89">
            <w:pPr>
              <w:pStyle w:val="TAC"/>
            </w:pPr>
            <w:r w:rsidRPr="00290CB4">
              <w:rPr>
                <w:lang w:val="en-AU" w:eastAsia="ko-KR"/>
              </w:rPr>
              <w:t>Subband differential CQI codeword 1</w:t>
            </w:r>
          </w:p>
        </w:tc>
        <w:tc>
          <w:tcPr>
            <w:tcW w:w="0" w:type="auto"/>
          </w:tcPr>
          <w:p w14:paraId="3B5421CD" w14:textId="77777777" w:rsidR="00732142" w:rsidRPr="00290CB4" w:rsidRDefault="00732142" w:rsidP="001A1D89">
            <w:pPr>
              <w:pStyle w:val="TAC"/>
            </w:pPr>
            <w:r w:rsidRPr="00290CB4">
              <w:t>0</w:t>
            </w:r>
          </w:p>
        </w:tc>
        <w:tc>
          <w:tcPr>
            <w:tcW w:w="0" w:type="auto"/>
          </w:tcPr>
          <w:p w14:paraId="25A18BF1" w14:textId="77777777" w:rsidR="00732142" w:rsidRPr="00290CB4" w:rsidRDefault="000429A3" w:rsidP="001A1D89">
            <w:pPr>
              <w:pStyle w:val="TAC"/>
            </w:pPr>
            <w:r>
              <w:rPr>
                <w:position w:val="-6"/>
              </w:rPr>
              <w:pict w14:anchorId="23AE0B23">
                <v:shape id="_x0000_i1803" type="#_x0000_t75" style="width:16.75pt;height:12.55pt">
                  <v:imagedata r:id="rId484" o:title=""/>
                </v:shape>
              </w:pict>
            </w:r>
          </w:p>
        </w:tc>
      </w:tr>
    </w:tbl>
    <w:p w14:paraId="42CB859B" w14:textId="77777777" w:rsidR="00042DDF" w:rsidRPr="00042DDF" w:rsidRDefault="00042DDF" w:rsidP="00042DDF"/>
    <w:p w14:paraId="14D16F0B" w14:textId="77777777" w:rsidR="00042DDF" w:rsidRPr="00042DDF" w:rsidRDefault="00042DDF" w:rsidP="00E91B67">
      <w:pPr>
        <w:pStyle w:val="TH"/>
      </w:pPr>
      <w:bookmarkStart w:id="266" w:name="OLE_LINK491"/>
      <w:bookmarkStart w:id="2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68" w:name="OLE_LINK507"/>
      <w:bookmarkStart w:id="2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68"/>
      <w:bookmarkEnd w:id="2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2EF5401C" w14:textId="77777777" w:rsidTr="001D60F5">
        <w:trPr>
          <w:trHeight w:val="20"/>
          <w:jc w:val="center"/>
        </w:trPr>
        <w:tc>
          <w:tcPr>
            <w:tcW w:w="0" w:type="auto"/>
            <w:shd w:val="clear" w:color="auto" w:fill="E0E0E0"/>
          </w:tcPr>
          <w:p w14:paraId="419DA368"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57929F47"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21E5DD59" w14:textId="77777777" w:rsidTr="001D60F5">
        <w:trPr>
          <w:trHeight w:val="20"/>
          <w:jc w:val="center"/>
        </w:trPr>
        <w:tc>
          <w:tcPr>
            <w:tcW w:w="0" w:type="auto"/>
          </w:tcPr>
          <w:p w14:paraId="11A9396F"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240D00D6"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4E2B6FC" w14:textId="77777777" w:rsidTr="001D60F5">
        <w:trPr>
          <w:trHeight w:val="20"/>
          <w:jc w:val="center"/>
        </w:trPr>
        <w:tc>
          <w:tcPr>
            <w:tcW w:w="0" w:type="auto"/>
          </w:tcPr>
          <w:p w14:paraId="0A695D6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072FEEA4"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66EE081E">
                <v:shape id="_x0000_i1804" type="#_x0000_t75" style="width:16.75pt;height:12.55pt">
                  <v:imagedata r:id="rId484" o:title=""/>
                </v:shape>
              </w:pict>
            </w:r>
          </w:p>
        </w:tc>
      </w:tr>
      <w:tr w:rsidR="00042DDF" w:rsidRPr="00042DDF" w14:paraId="11B27C74" w14:textId="77777777" w:rsidTr="001D60F5">
        <w:trPr>
          <w:trHeight w:val="20"/>
          <w:jc w:val="center"/>
        </w:trPr>
        <w:tc>
          <w:tcPr>
            <w:tcW w:w="0" w:type="auto"/>
            <w:shd w:val="clear" w:color="auto" w:fill="E0E0E0"/>
          </w:tcPr>
          <w:p w14:paraId="1892BE3C"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5098D1B9"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1E48121B" w14:textId="77777777" w:rsidTr="001D60F5">
        <w:trPr>
          <w:trHeight w:val="20"/>
          <w:jc w:val="center"/>
        </w:trPr>
        <w:tc>
          <w:tcPr>
            <w:tcW w:w="0" w:type="auto"/>
          </w:tcPr>
          <w:p w14:paraId="075D24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1B44178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0A34200" w14:textId="77777777" w:rsidTr="001D60F5">
        <w:trPr>
          <w:trHeight w:val="20"/>
          <w:jc w:val="center"/>
        </w:trPr>
        <w:tc>
          <w:tcPr>
            <w:tcW w:w="0" w:type="auto"/>
          </w:tcPr>
          <w:p w14:paraId="4DEB4AC8"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56A0C49B"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54BA4EE6">
                <v:shape id="_x0000_i1805" type="#_x0000_t75" style="width:16.75pt;height:12.55pt">
                  <v:imagedata r:id="rId484" o:title=""/>
                </v:shape>
              </w:pict>
            </w:r>
          </w:p>
        </w:tc>
      </w:tr>
      <w:tr w:rsidR="00042DDF" w:rsidRPr="00042DDF" w14:paraId="4A9BA3B7" w14:textId="77777777" w:rsidTr="001D60F5">
        <w:trPr>
          <w:trHeight w:val="20"/>
          <w:jc w:val="center"/>
        </w:trPr>
        <w:tc>
          <w:tcPr>
            <w:tcW w:w="0" w:type="auto"/>
          </w:tcPr>
          <w:p w14:paraId="4227F615"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121855AE"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2D7C674B" w14:textId="77777777" w:rsidTr="001D60F5">
        <w:trPr>
          <w:trHeight w:val="20"/>
          <w:jc w:val="center"/>
        </w:trPr>
        <w:tc>
          <w:tcPr>
            <w:tcW w:w="0" w:type="auto"/>
          </w:tcPr>
          <w:p w14:paraId="4FE48377"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C9439DC"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0A71ABE5">
                <v:shape id="_x0000_i1806" type="#_x0000_t75" style="width:16.75pt;height:12.55pt">
                  <v:imagedata r:id="rId484" o:title=""/>
                </v:shape>
              </w:pict>
            </w:r>
          </w:p>
        </w:tc>
      </w:tr>
      <w:bookmarkEnd w:id="266"/>
      <w:bookmarkEnd w:id="267"/>
    </w:tbl>
    <w:p w14:paraId="18936ED5" w14:textId="77777777" w:rsidR="00042DDF" w:rsidRPr="00042DDF" w:rsidRDefault="00042DDF" w:rsidP="00042DDF"/>
    <w:p w14:paraId="6B0F98E6" w14:textId="7777777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70" w:name="OLE_LINK509"/>
      <w:bookmarkStart w:id="2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70"/>
      <w:bookmarkEnd w:id="2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406026D4" w14:textId="77777777" w:rsidTr="001D60F5">
        <w:trPr>
          <w:jc w:val="center"/>
        </w:trPr>
        <w:tc>
          <w:tcPr>
            <w:tcW w:w="0" w:type="auto"/>
            <w:vMerge w:val="restart"/>
            <w:shd w:val="clear" w:color="auto" w:fill="E0E0E0"/>
          </w:tcPr>
          <w:p w14:paraId="5069A03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7F3571EA"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4D8E12B3" w14:textId="77777777" w:rsidTr="001D60F5">
        <w:trPr>
          <w:jc w:val="center"/>
        </w:trPr>
        <w:tc>
          <w:tcPr>
            <w:tcW w:w="0" w:type="auto"/>
            <w:vMerge/>
            <w:shd w:val="clear" w:color="auto" w:fill="E0E0E0"/>
          </w:tcPr>
          <w:p w14:paraId="43BE6091"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98B7470"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75FEDDC0"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2089108E" w14:textId="77777777" w:rsidTr="001D60F5">
        <w:trPr>
          <w:jc w:val="center"/>
        </w:trPr>
        <w:tc>
          <w:tcPr>
            <w:tcW w:w="0" w:type="auto"/>
          </w:tcPr>
          <w:p w14:paraId="5E7031EB"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1137FCD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BEC3A6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D089AB1" w14:textId="77777777" w:rsidTr="001D60F5">
        <w:trPr>
          <w:jc w:val="center"/>
        </w:trPr>
        <w:tc>
          <w:tcPr>
            <w:tcW w:w="0" w:type="auto"/>
          </w:tcPr>
          <w:p w14:paraId="454CE596"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321088B4"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45DC179B">
                <v:shape id="_x0000_i1807" type="#_x0000_t75" style="width:16.75pt;height:12.55pt">
                  <v:imagedata r:id="rId484" o:title=""/>
                </v:shape>
              </w:pict>
            </w:r>
          </w:p>
        </w:tc>
        <w:tc>
          <w:tcPr>
            <w:tcW w:w="0" w:type="auto"/>
          </w:tcPr>
          <w:p w14:paraId="3F5939BB"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27825D9E">
                <v:shape id="_x0000_i1808" type="#_x0000_t75" style="width:16.75pt;height:12.55pt">
                  <v:imagedata r:id="rId484" o:title=""/>
                </v:shape>
              </w:pict>
            </w:r>
          </w:p>
        </w:tc>
      </w:tr>
      <w:tr w:rsidR="00042DDF" w:rsidRPr="00042DDF" w14:paraId="1F93E480" w14:textId="77777777" w:rsidTr="001D60F5">
        <w:trPr>
          <w:jc w:val="center"/>
        </w:trPr>
        <w:tc>
          <w:tcPr>
            <w:tcW w:w="0" w:type="auto"/>
          </w:tcPr>
          <w:p w14:paraId="2E23576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1CDC37B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4751937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5784EF9" w14:textId="77777777" w:rsidTr="001D60F5">
        <w:trPr>
          <w:jc w:val="center"/>
        </w:trPr>
        <w:tc>
          <w:tcPr>
            <w:tcW w:w="0" w:type="auto"/>
          </w:tcPr>
          <w:p w14:paraId="07B1BDEC"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48CFBBC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463D892"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4F4E34BD">
                <v:shape id="_x0000_i1809" type="#_x0000_t75" style="width:16.75pt;height:12.55pt">
                  <v:imagedata r:id="rId484" o:title=""/>
                </v:shape>
              </w:pict>
            </w:r>
          </w:p>
        </w:tc>
      </w:tr>
      <w:tr w:rsidR="00042DDF" w:rsidRPr="00042DDF" w14:paraId="09827E09" w14:textId="77777777" w:rsidTr="001D60F5">
        <w:trPr>
          <w:jc w:val="center"/>
        </w:trPr>
        <w:tc>
          <w:tcPr>
            <w:tcW w:w="0" w:type="auto"/>
            <w:vMerge w:val="restart"/>
            <w:shd w:val="clear" w:color="auto" w:fill="E0E0E0"/>
          </w:tcPr>
          <w:p w14:paraId="537AA2E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22C8B989"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31F8F6E6" w14:textId="77777777" w:rsidTr="001D60F5">
        <w:trPr>
          <w:jc w:val="center"/>
        </w:trPr>
        <w:tc>
          <w:tcPr>
            <w:tcW w:w="0" w:type="auto"/>
            <w:vMerge/>
            <w:shd w:val="clear" w:color="auto" w:fill="E0E0E0"/>
          </w:tcPr>
          <w:p w14:paraId="6E29DAC3"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56BA4D38"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4314A37"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9DAF1C0" w14:textId="77777777" w:rsidTr="001D60F5">
        <w:trPr>
          <w:jc w:val="center"/>
        </w:trPr>
        <w:tc>
          <w:tcPr>
            <w:tcW w:w="0" w:type="auto"/>
          </w:tcPr>
          <w:p w14:paraId="3724A401" w14:textId="77777777" w:rsidR="00042DDF" w:rsidRPr="00042DDF" w:rsidRDefault="00042DDF" w:rsidP="00042DDF">
            <w:pPr>
              <w:keepNext/>
              <w:keepLines/>
              <w:spacing w:after="0"/>
              <w:jc w:val="center"/>
              <w:rPr>
                <w:rFonts w:ascii="Arial" w:hAnsi="Arial"/>
                <w:sz w:val="18"/>
                <w:lang w:eastAsia="zh-CN"/>
              </w:rPr>
            </w:pPr>
            <w:bookmarkStart w:id="272" w:name="_Hlk496111689"/>
            <w:r w:rsidRPr="00042DDF">
              <w:rPr>
                <w:rFonts w:ascii="Arial" w:hAnsi="Arial"/>
                <w:sz w:val="18"/>
              </w:rPr>
              <w:t xml:space="preserve">Wide-band CQI </w:t>
            </w:r>
            <w:r w:rsidRPr="00042DDF">
              <w:t>codeword 0</w:t>
            </w:r>
          </w:p>
        </w:tc>
        <w:tc>
          <w:tcPr>
            <w:tcW w:w="0" w:type="auto"/>
          </w:tcPr>
          <w:p w14:paraId="13B49B06"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12ABF4C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00440F62" w14:textId="77777777" w:rsidTr="001D60F5">
        <w:trPr>
          <w:jc w:val="center"/>
        </w:trPr>
        <w:tc>
          <w:tcPr>
            <w:tcW w:w="0" w:type="auto"/>
          </w:tcPr>
          <w:p w14:paraId="0F79431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3A0EC7BB"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064A154C">
                <v:shape id="_x0000_i1810" type="#_x0000_t75" style="width:16.75pt;height:12.55pt">
                  <v:imagedata r:id="rId484" o:title=""/>
                </v:shape>
              </w:pict>
            </w:r>
          </w:p>
        </w:tc>
        <w:tc>
          <w:tcPr>
            <w:tcW w:w="0" w:type="auto"/>
          </w:tcPr>
          <w:p w14:paraId="641121A1"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631FC7E5">
                <v:shape id="_x0000_i1811" type="#_x0000_t75" style="width:16.75pt;height:12.55pt">
                  <v:imagedata r:id="rId484" o:title=""/>
                </v:shape>
              </w:pict>
            </w:r>
          </w:p>
        </w:tc>
      </w:tr>
      <w:bookmarkEnd w:id="272"/>
      <w:tr w:rsidR="00042DDF" w:rsidRPr="00042DDF" w14:paraId="76A9FAE4" w14:textId="77777777" w:rsidTr="001D60F5">
        <w:trPr>
          <w:jc w:val="center"/>
        </w:trPr>
        <w:tc>
          <w:tcPr>
            <w:tcW w:w="0" w:type="auto"/>
          </w:tcPr>
          <w:p w14:paraId="4E0ED9A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2AC188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5DA74FB7"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123CD27" w14:textId="77777777" w:rsidTr="001D60F5">
        <w:trPr>
          <w:jc w:val="center"/>
        </w:trPr>
        <w:tc>
          <w:tcPr>
            <w:tcW w:w="0" w:type="auto"/>
          </w:tcPr>
          <w:p w14:paraId="720AEDB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284F880A"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5447A60" wp14:editId="3F179B1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0E229E69" w14:textId="77777777" w:rsidR="00042DDF" w:rsidRPr="00042DDF" w:rsidRDefault="000429A3" w:rsidP="00042DDF">
            <w:pPr>
              <w:keepNext/>
              <w:keepLines/>
              <w:spacing w:after="0"/>
              <w:jc w:val="center"/>
              <w:rPr>
                <w:rFonts w:ascii="Arial" w:hAnsi="Arial"/>
                <w:sz w:val="18"/>
              </w:rPr>
            </w:pPr>
            <w:r>
              <w:rPr>
                <w:rFonts w:ascii="Arial" w:hAnsi="Arial"/>
                <w:position w:val="-6"/>
                <w:sz w:val="18"/>
              </w:rPr>
              <w:pict w14:anchorId="07A51ED1">
                <v:shape id="_x0000_i1812" type="#_x0000_t75" style="width:16.75pt;height:12.55pt">
                  <v:imagedata r:id="rId484" o:title=""/>
                </v:shape>
              </w:pict>
            </w:r>
          </w:p>
        </w:tc>
      </w:tr>
    </w:tbl>
    <w:p w14:paraId="3582350C" w14:textId="77777777" w:rsidR="00732142" w:rsidRDefault="00732142"/>
    <w:p w14:paraId="5F39EC11" w14:textId="77777777"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73" w:name="OLE_LINK329"/>
      <w:bookmarkStart w:id="274" w:name="OLE_LINK330"/>
      <w:r w:rsidR="00F80C78">
        <w:rPr>
          <w:rFonts w:hint="eastAsia"/>
          <w:lang w:eastAsia="zh-CN"/>
        </w:rPr>
        <w:t xml:space="preserve">except with </w:t>
      </w:r>
      <w:r w:rsidR="00F80C78" w:rsidRPr="00F84586">
        <w:rPr>
          <w:i/>
        </w:rPr>
        <w:t>advancedCodebookEnabled</w:t>
      </w:r>
      <w:r w:rsidR="00F80C78">
        <w:rPr>
          <w:i/>
        </w:rPr>
        <w:t>=TRUE</w:t>
      </w:r>
      <w:bookmarkEnd w:id="273"/>
      <w:bookmarkEnd w:id="2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4C2238CB" w14:textId="77777777"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75" w:name="OLE_LINK579"/>
      <w:bookmarkStart w:id="276" w:name="OLE_LINK580"/>
      <w:r w:rsidRPr="00310D5A">
        <w:t>Table 5.2.2.6.2-2</w:t>
      </w:r>
      <w:r>
        <w:rPr>
          <w:lang w:eastAsia="zh-CN"/>
        </w:rPr>
        <w:t>A</w:t>
      </w:r>
      <w:r>
        <w:rPr>
          <w:rFonts w:hint="eastAsia"/>
          <w:lang w:eastAsia="zh-CN"/>
        </w:rPr>
        <w:t>-1</w:t>
      </w:r>
      <w:bookmarkEnd w:id="275"/>
      <w:bookmarkEnd w:id="2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57E99DCF" w14:textId="77777777"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77" w:name="OLE_LINK43"/>
      <w:bookmarkStart w:id="2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77"/>
      <w:bookmarkEnd w:id="2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3857F4C7" w14:textId="77777777"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21564352" w14:textId="77777777"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05617024" w14:textId="77777777"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0617D645" w14:textId="77777777" w:rsidR="00F80C78" w:rsidRDefault="00F80C78" w:rsidP="00F80C78">
      <w:pPr>
        <w:rPr>
          <w:lang w:eastAsia="zh-CN"/>
        </w:rPr>
      </w:pPr>
      <w:bookmarkStart w:id="279" w:name="OLE_LINK159"/>
      <w:bookmarkStart w:id="2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5B83C997" w14:textId="77777777"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79"/>
      <w:bookmarkEnd w:id="280"/>
    </w:p>
    <w:p w14:paraId="69D98C5B" w14:textId="77777777"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59EA6B7B"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112A2128"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0429A3">
        <w:rPr>
          <w:position w:val="-6"/>
        </w:rPr>
        <w:pict w14:anchorId="649BF584">
          <v:shape id="_x0000_i1813" type="#_x0000_t75" style="width:12.55pt;height:12.55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429A3">
        <w:rPr>
          <w:position w:val="-14"/>
          <w:lang w:eastAsia="zh-CN"/>
        </w:rPr>
        <w:pict w14:anchorId="4E26AEA1">
          <v:shape id="_x0000_i1814" type="#_x0000_t75" style="width:75.35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429A3">
        <w:rPr>
          <w:position w:val="-10"/>
          <w:lang w:eastAsia="zh-CN"/>
        </w:rPr>
        <w:pict w14:anchorId="3D0642FC">
          <v:shape id="_x0000_i1815"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344497FD">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4687819A">
          <v:shape id="_x0000_i1817"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0429A3">
        <w:rPr>
          <w:position w:val="-30"/>
          <w:lang w:eastAsia="zh-CN"/>
        </w:rPr>
        <w:pict w14:anchorId="5783CFBA">
          <v:shape id="_x0000_i1818"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0429A3">
        <w:rPr>
          <w:position w:val="-30"/>
          <w:lang w:eastAsia="zh-CN"/>
        </w:rPr>
        <w:pict w14:anchorId="76C50A27">
          <v:shape id="_x0000_i1819"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429A3">
        <w:rPr>
          <w:position w:val="-10"/>
          <w:lang w:eastAsia="zh-CN"/>
        </w:rPr>
        <w:pict w14:anchorId="0023767A">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429A3">
        <w:rPr>
          <w:position w:val="-10"/>
          <w:lang w:eastAsia="zh-CN"/>
        </w:rPr>
        <w:pict w14:anchorId="6B84E6FB">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649E2205">
          <v:shape id="_x0000_i1822"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0429A3">
        <w:rPr>
          <w:position w:val="-10"/>
          <w:lang w:eastAsia="zh-CN"/>
        </w:rPr>
        <w:pict w14:anchorId="218C0531">
          <v:shape id="_x0000_i1823" type="#_x0000_t75" style="width:36.85pt;height:16.75pt">
            <v:imagedata r:id="rId472" o:title=""/>
          </v:shape>
        </w:pict>
      </w:r>
      <w:r w:rsidR="00F80C78">
        <w:rPr>
          <w:rFonts w:hint="eastAsia"/>
          <w:lang w:eastAsia="zh-CN"/>
        </w:rPr>
        <w:t xml:space="preserve"> are defined as </w:t>
      </w:r>
      <w:r w:rsidR="000429A3">
        <w:rPr>
          <w:position w:val="-10"/>
          <w:lang w:eastAsia="zh-CN"/>
        </w:rPr>
        <w:pict w14:anchorId="13AFE772">
          <v:shape id="_x0000_i1824" type="#_x0000_t75" style="width:75.35pt;height:16.75pt">
            <v:imagedata r:id="rId473" o:title=""/>
          </v:shape>
        </w:pict>
      </w:r>
      <w:r w:rsidR="00F80C78">
        <w:rPr>
          <w:rFonts w:hint="eastAsia"/>
          <w:lang w:eastAsia="zh-CN"/>
        </w:rPr>
        <w:t xml:space="preserve"> and </w:t>
      </w:r>
      <w:r w:rsidR="000429A3">
        <w:rPr>
          <w:position w:val="-10"/>
          <w:lang w:eastAsia="zh-CN"/>
        </w:rPr>
        <w:pict w14:anchorId="5E4EAE32">
          <v:shape id="_x0000_i1825" type="#_x0000_t75" style="width:34.35pt;height:16.75pt">
            <v:imagedata r:id="rId556" o:title=""/>
          </v:shape>
        </w:pict>
      </w:r>
      <w:r w:rsidR="00F80C78">
        <w:rPr>
          <w:rFonts w:hint="eastAsia"/>
          <w:lang w:eastAsia="zh-CN"/>
        </w:rPr>
        <w:t xml:space="preserve"> for </w:t>
      </w:r>
      <w:r w:rsidR="000429A3">
        <w:rPr>
          <w:position w:val="-10"/>
          <w:lang w:eastAsia="zh-CN"/>
        </w:rPr>
        <w:pict w14:anchorId="0B7D8D55">
          <v:shape id="_x0000_i1826" type="#_x0000_t75" style="width:40.2pt;height:16.75pt">
            <v:imagedata r:id="rId475" o:title=""/>
          </v:shape>
        </w:pict>
      </w:r>
      <w:r w:rsidR="00F80C78">
        <w:rPr>
          <w:rFonts w:hint="eastAsia"/>
          <w:lang w:eastAsia="zh-CN"/>
        </w:rPr>
        <w:t xml:space="preserve"> and </w:t>
      </w:r>
      <w:r w:rsidR="000429A3">
        <w:rPr>
          <w:position w:val="-10"/>
          <w:lang w:eastAsia="zh-CN"/>
        </w:rPr>
        <w:pict w14:anchorId="6AA3AF32">
          <v:shape id="_x0000_i1827" type="#_x0000_t75" style="width:34.35pt;height:16.75pt">
            <v:imagedata r:id="rId476" o:title=""/>
          </v:shape>
        </w:pict>
      </w:r>
      <w:r w:rsidR="00F80C78">
        <w:rPr>
          <w:rFonts w:hint="eastAsia"/>
          <w:lang w:eastAsia="zh-CN"/>
        </w:rPr>
        <w:t xml:space="preserve">, </w:t>
      </w:r>
      <w:r w:rsidR="000429A3">
        <w:rPr>
          <w:position w:val="-10"/>
          <w:lang w:eastAsia="zh-CN"/>
        </w:rPr>
        <w:pict w14:anchorId="24850FA5">
          <v:shape id="_x0000_i1828" type="#_x0000_t75" style="width:34.35pt;height:16.75pt">
            <v:imagedata r:id="rId557" o:title=""/>
          </v:shape>
        </w:pict>
      </w:r>
      <w:r w:rsidR="00F80C78">
        <w:rPr>
          <w:rFonts w:hint="eastAsia"/>
          <w:lang w:eastAsia="zh-CN"/>
        </w:rPr>
        <w:t xml:space="preserve"> and </w:t>
      </w:r>
      <w:r w:rsidR="000429A3">
        <w:rPr>
          <w:position w:val="-10"/>
          <w:lang w:eastAsia="zh-CN"/>
        </w:rPr>
        <w:pict w14:anchorId="1FB5F7CC">
          <v:shape id="_x0000_i1829" type="#_x0000_t75" style="width:78.7pt;height:16.75pt">
            <v:imagedata r:id="rId478" o:title=""/>
          </v:shape>
        </w:pict>
      </w:r>
      <w:r w:rsidR="00F80C78">
        <w:rPr>
          <w:rFonts w:hint="eastAsia"/>
          <w:lang w:eastAsia="zh-CN"/>
        </w:rPr>
        <w:t xml:space="preserve"> for </w:t>
      </w:r>
      <w:r w:rsidR="000429A3">
        <w:rPr>
          <w:position w:val="-10"/>
          <w:lang w:eastAsia="zh-CN"/>
        </w:rPr>
        <w:pict w14:anchorId="22F01232">
          <v:shape id="_x0000_i1830" type="#_x0000_t75" style="width:40.2pt;height:16.75pt">
            <v:imagedata r:id="rId479" o:title=""/>
          </v:shape>
        </w:pict>
      </w:r>
      <w:r w:rsidR="00F80C78">
        <w:rPr>
          <w:rFonts w:hint="eastAsia"/>
          <w:lang w:eastAsia="zh-CN"/>
        </w:rPr>
        <w:t xml:space="preserve"> and </w:t>
      </w:r>
      <w:r w:rsidR="000429A3">
        <w:rPr>
          <w:position w:val="-10"/>
          <w:lang w:eastAsia="zh-CN"/>
        </w:rPr>
        <w:pict w14:anchorId="6EF6CDC5">
          <v:shape id="_x0000_i1831" type="#_x0000_t75" style="width:34.35pt;height:16.75pt">
            <v:imagedata r:id="rId558" o:title=""/>
          </v:shape>
        </w:pict>
      </w:r>
      <w:r w:rsidR="00F80C78">
        <w:rPr>
          <w:rFonts w:hint="eastAsia"/>
          <w:lang w:eastAsia="zh-CN"/>
        </w:rPr>
        <w:t xml:space="preserve">, </w:t>
      </w:r>
      <w:r w:rsidR="000429A3">
        <w:rPr>
          <w:position w:val="-10"/>
          <w:lang w:eastAsia="zh-CN"/>
        </w:rPr>
        <w:pict w14:anchorId="0D40F4F5">
          <v:shape id="_x0000_i1832" type="#_x0000_t75" style="width:75.35pt;height:16.75pt">
            <v:imagedata r:id="rId481" o:title=""/>
          </v:shape>
        </w:pict>
      </w:r>
      <w:r w:rsidR="00F80C78">
        <w:rPr>
          <w:rFonts w:hint="eastAsia"/>
          <w:lang w:eastAsia="zh-CN"/>
        </w:rPr>
        <w:t xml:space="preserve"> and </w:t>
      </w:r>
      <w:r w:rsidR="000429A3">
        <w:rPr>
          <w:position w:val="-10"/>
          <w:lang w:eastAsia="zh-CN"/>
        </w:rPr>
        <w:pict w14:anchorId="10020E2F">
          <v:shape id="_x0000_i1833" type="#_x0000_t75" style="width:31.8pt;height:16.75pt">
            <v:imagedata r:id="rId559" o:title=""/>
          </v:shape>
        </w:pict>
      </w:r>
      <w:r w:rsidR="00F80C78">
        <w:rPr>
          <w:rFonts w:hint="eastAsia"/>
          <w:lang w:eastAsia="zh-CN"/>
        </w:rPr>
        <w:t xml:space="preserve"> for </w:t>
      </w:r>
      <w:r w:rsidR="000429A3">
        <w:rPr>
          <w:position w:val="-10"/>
          <w:lang w:eastAsia="zh-CN"/>
        </w:rPr>
        <w:pict w14:anchorId="39E6D6E0">
          <v:shape id="_x0000_i1834" type="#_x0000_t75" style="width:34.35pt;height:16.75pt">
            <v:imagedata r:id="rId483" o:title=""/>
          </v:shape>
        </w:pict>
      </w:r>
      <w:r w:rsidR="00F80C78">
        <w:rPr>
          <w:rFonts w:hint="eastAsia"/>
          <w:lang w:eastAsia="zh-CN"/>
        </w:rPr>
        <w:t>.</w:t>
      </w:r>
    </w:p>
    <w:p w14:paraId="1846BC59" w14:textId="77777777" w:rsidR="00732142" w:rsidRDefault="00732142"/>
    <w:p w14:paraId="6CB45A60" w14:textId="77777777"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81" w:name="OLE_LINK332"/>
      <w:bookmarkStart w:id="282" w:name="OLE_LINK333"/>
      <w:bookmarkStart w:id="283" w:name="OLE_LINK335"/>
      <w:bookmarkStart w:id="2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81"/>
      <w:bookmarkEnd w:id="282"/>
      <w:bookmarkEnd w:id="283"/>
      <w:bookmarkEnd w:id="2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0F8B9CE3" w14:textId="77777777" w:rsidTr="00850804">
        <w:trPr>
          <w:cantSplit/>
          <w:jc w:val="center"/>
        </w:trPr>
        <w:tc>
          <w:tcPr>
            <w:tcW w:w="0" w:type="auto"/>
            <w:vMerge w:val="restart"/>
            <w:shd w:val="clear" w:color="auto" w:fill="E0E0E0"/>
          </w:tcPr>
          <w:p w14:paraId="5DFC0FFB" w14:textId="77777777" w:rsidR="009F7A98" w:rsidRDefault="009F7A98" w:rsidP="004A017F">
            <w:pPr>
              <w:pStyle w:val="TAH"/>
            </w:pPr>
            <w:r>
              <w:t>Field</w:t>
            </w:r>
          </w:p>
        </w:tc>
        <w:tc>
          <w:tcPr>
            <w:tcW w:w="0" w:type="auto"/>
            <w:gridSpan w:val="4"/>
            <w:shd w:val="clear" w:color="auto" w:fill="E0E0E0"/>
          </w:tcPr>
          <w:p w14:paraId="29FDFACF" w14:textId="77777777" w:rsidR="009F7A98" w:rsidRDefault="009F7A98" w:rsidP="004A017F">
            <w:pPr>
              <w:pStyle w:val="TAH"/>
            </w:pPr>
            <w:r>
              <w:t>Bit width</w:t>
            </w:r>
          </w:p>
        </w:tc>
      </w:tr>
      <w:tr w:rsidR="009F7A98" w14:paraId="24D88F9B" w14:textId="77777777" w:rsidTr="00850804">
        <w:trPr>
          <w:cantSplit/>
          <w:jc w:val="center"/>
        </w:trPr>
        <w:tc>
          <w:tcPr>
            <w:tcW w:w="0" w:type="auto"/>
            <w:vMerge/>
            <w:shd w:val="clear" w:color="auto" w:fill="E0E0E0"/>
          </w:tcPr>
          <w:p w14:paraId="7A0E6117" w14:textId="77777777" w:rsidR="009F7A98" w:rsidRDefault="009F7A98" w:rsidP="004A017F">
            <w:pPr>
              <w:pStyle w:val="TAH"/>
            </w:pPr>
          </w:p>
        </w:tc>
        <w:tc>
          <w:tcPr>
            <w:tcW w:w="0" w:type="auto"/>
            <w:gridSpan w:val="2"/>
            <w:shd w:val="clear" w:color="auto" w:fill="E0E0E0"/>
          </w:tcPr>
          <w:p w14:paraId="14AFAB24" w14:textId="77777777" w:rsidR="009F7A98" w:rsidRDefault="009F7A98" w:rsidP="004A017F">
            <w:pPr>
              <w:pStyle w:val="TAH"/>
            </w:pPr>
            <w:r>
              <w:t>2 antenna ports</w:t>
            </w:r>
          </w:p>
        </w:tc>
        <w:tc>
          <w:tcPr>
            <w:tcW w:w="0" w:type="auto"/>
            <w:gridSpan w:val="2"/>
            <w:shd w:val="clear" w:color="auto" w:fill="E0E0E0"/>
          </w:tcPr>
          <w:p w14:paraId="32453A41" w14:textId="77777777" w:rsidR="009F7A98" w:rsidRDefault="009F7A98" w:rsidP="004A017F">
            <w:pPr>
              <w:pStyle w:val="TAH"/>
            </w:pPr>
            <w:r>
              <w:t>4 antenna ports</w:t>
            </w:r>
          </w:p>
        </w:tc>
      </w:tr>
      <w:tr w:rsidR="009F7A98" w14:paraId="68FC9F06" w14:textId="77777777" w:rsidTr="00850804">
        <w:trPr>
          <w:cantSplit/>
          <w:jc w:val="center"/>
        </w:trPr>
        <w:tc>
          <w:tcPr>
            <w:tcW w:w="0" w:type="auto"/>
            <w:vMerge/>
            <w:shd w:val="clear" w:color="auto" w:fill="E0E0E0"/>
          </w:tcPr>
          <w:p w14:paraId="2309E56F" w14:textId="77777777" w:rsidR="009F7A98" w:rsidRDefault="009F7A98" w:rsidP="004A017F">
            <w:pPr>
              <w:pStyle w:val="TAH"/>
              <w:rPr>
                <w:bCs/>
              </w:rPr>
            </w:pPr>
          </w:p>
        </w:tc>
        <w:tc>
          <w:tcPr>
            <w:tcW w:w="0" w:type="auto"/>
            <w:shd w:val="clear" w:color="auto" w:fill="E0E0E0"/>
          </w:tcPr>
          <w:p w14:paraId="4DB388AC" w14:textId="77777777" w:rsidR="009F7A98" w:rsidRDefault="009F7A98" w:rsidP="004A017F">
            <w:pPr>
              <w:pStyle w:val="TAH"/>
            </w:pPr>
            <w:r>
              <w:t>Rank = 1</w:t>
            </w:r>
          </w:p>
        </w:tc>
        <w:tc>
          <w:tcPr>
            <w:tcW w:w="0" w:type="auto"/>
            <w:shd w:val="clear" w:color="auto" w:fill="E0E0E0"/>
          </w:tcPr>
          <w:p w14:paraId="7B8F14E8" w14:textId="77777777" w:rsidR="009F7A98" w:rsidRDefault="009F7A98" w:rsidP="004A017F">
            <w:pPr>
              <w:pStyle w:val="TAH"/>
            </w:pPr>
            <w:r>
              <w:t>Rank = 2</w:t>
            </w:r>
          </w:p>
        </w:tc>
        <w:tc>
          <w:tcPr>
            <w:tcW w:w="0" w:type="auto"/>
            <w:shd w:val="clear" w:color="auto" w:fill="E0E0E0"/>
          </w:tcPr>
          <w:p w14:paraId="3B221419" w14:textId="77777777" w:rsidR="009F7A98" w:rsidRDefault="009F7A98" w:rsidP="004A017F">
            <w:pPr>
              <w:pStyle w:val="TAH"/>
            </w:pPr>
            <w:r>
              <w:t>Rank = 1</w:t>
            </w:r>
          </w:p>
        </w:tc>
        <w:tc>
          <w:tcPr>
            <w:tcW w:w="0" w:type="auto"/>
            <w:shd w:val="clear" w:color="auto" w:fill="E0E0E0"/>
          </w:tcPr>
          <w:p w14:paraId="2569DAD3" w14:textId="77777777" w:rsidR="009F7A98" w:rsidRDefault="009F7A98" w:rsidP="004A017F">
            <w:pPr>
              <w:pStyle w:val="TAH"/>
            </w:pPr>
            <w:r>
              <w:t>Rank &gt; 1</w:t>
            </w:r>
          </w:p>
        </w:tc>
      </w:tr>
      <w:tr w:rsidR="009F7A98" w14:paraId="231536EC" w14:textId="77777777">
        <w:trPr>
          <w:jc w:val="center"/>
        </w:trPr>
        <w:tc>
          <w:tcPr>
            <w:tcW w:w="0" w:type="auto"/>
          </w:tcPr>
          <w:p w14:paraId="3E6DA93C" w14:textId="77777777" w:rsidR="009F7A98" w:rsidRDefault="009F7A98">
            <w:pPr>
              <w:pStyle w:val="TAC"/>
            </w:pPr>
            <w:r>
              <w:t>Wide-band CQI codeword 0</w:t>
            </w:r>
          </w:p>
        </w:tc>
        <w:tc>
          <w:tcPr>
            <w:tcW w:w="0" w:type="auto"/>
          </w:tcPr>
          <w:p w14:paraId="10022689" w14:textId="77777777" w:rsidR="009F7A98" w:rsidRDefault="009F7A98">
            <w:pPr>
              <w:pStyle w:val="TAC"/>
            </w:pPr>
            <w:r>
              <w:t>4</w:t>
            </w:r>
          </w:p>
        </w:tc>
        <w:tc>
          <w:tcPr>
            <w:tcW w:w="0" w:type="auto"/>
          </w:tcPr>
          <w:p w14:paraId="3D8D110A" w14:textId="77777777" w:rsidR="009F7A98" w:rsidRDefault="009F7A98">
            <w:pPr>
              <w:pStyle w:val="TAC"/>
            </w:pPr>
            <w:r>
              <w:t>4</w:t>
            </w:r>
          </w:p>
        </w:tc>
        <w:tc>
          <w:tcPr>
            <w:tcW w:w="0" w:type="auto"/>
          </w:tcPr>
          <w:p w14:paraId="67D37A1B" w14:textId="77777777" w:rsidR="009F7A98" w:rsidRDefault="009F7A98">
            <w:pPr>
              <w:pStyle w:val="TAC"/>
            </w:pPr>
            <w:r>
              <w:t>4</w:t>
            </w:r>
          </w:p>
        </w:tc>
        <w:tc>
          <w:tcPr>
            <w:tcW w:w="0" w:type="auto"/>
          </w:tcPr>
          <w:p w14:paraId="370056F8" w14:textId="77777777" w:rsidR="009F7A98" w:rsidRDefault="009F7A98">
            <w:pPr>
              <w:pStyle w:val="TAC"/>
            </w:pPr>
            <w:r>
              <w:t>4</w:t>
            </w:r>
          </w:p>
        </w:tc>
      </w:tr>
      <w:tr w:rsidR="009F7A98" w14:paraId="6D51F249" w14:textId="77777777">
        <w:trPr>
          <w:jc w:val="center"/>
        </w:trPr>
        <w:tc>
          <w:tcPr>
            <w:tcW w:w="0" w:type="auto"/>
          </w:tcPr>
          <w:p w14:paraId="7FE8B281" w14:textId="77777777" w:rsidR="009F7A98" w:rsidRDefault="009F7A98">
            <w:pPr>
              <w:pStyle w:val="TAC"/>
            </w:pPr>
            <w:r>
              <w:rPr>
                <w:lang w:val="en-AU" w:eastAsia="ko-KR"/>
              </w:rPr>
              <w:t>Subband differential CQI codeword 0</w:t>
            </w:r>
          </w:p>
        </w:tc>
        <w:tc>
          <w:tcPr>
            <w:tcW w:w="0" w:type="auto"/>
          </w:tcPr>
          <w:p w14:paraId="1D14F69A" w14:textId="77777777" w:rsidR="009F7A98" w:rsidRDefault="000429A3">
            <w:pPr>
              <w:pStyle w:val="TAC"/>
            </w:pPr>
            <w:r>
              <w:rPr>
                <w:position w:val="-6"/>
              </w:rPr>
              <w:pict w14:anchorId="67CE12E2">
                <v:shape id="_x0000_i1835" type="#_x0000_t75" style="width:16.75pt;height:12.55pt">
                  <v:imagedata r:id="rId484" o:title=""/>
                </v:shape>
              </w:pict>
            </w:r>
          </w:p>
        </w:tc>
        <w:tc>
          <w:tcPr>
            <w:tcW w:w="0" w:type="auto"/>
          </w:tcPr>
          <w:p w14:paraId="48452F9C" w14:textId="77777777" w:rsidR="009F7A98" w:rsidRDefault="000429A3">
            <w:pPr>
              <w:pStyle w:val="TAC"/>
            </w:pPr>
            <w:r>
              <w:rPr>
                <w:position w:val="-6"/>
              </w:rPr>
              <w:pict w14:anchorId="67B75B30">
                <v:shape id="_x0000_i1836" type="#_x0000_t75" style="width:16.75pt;height:12.55pt">
                  <v:imagedata r:id="rId484" o:title=""/>
                </v:shape>
              </w:pict>
            </w:r>
          </w:p>
        </w:tc>
        <w:tc>
          <w:tcPr>
            <w:tcW w:w="0" w:type="auto"/>
          </w:tcPr>
          <w:p w14:paraId="21406052" w14:textId="77777777" w:rsidR="009F7A98" w:rsidRDefault="000429A3">
            <w:pPr>
              <w:pStyle w:val="TAC"/>
            </w:pPr>
            <w:r>
              <w:rPr>
                <w:position w:val="-6"/>
              </w:rPr>
              <w:pict w14:anchorId="003240A5">
                <v:shape id="_x0000_i1837" type="#_x0000_t75" style="width:16.75pt;height:12.55pt">
                  <v:imagedata r:id="rId484" o:title=""/>
                </v:shape>
              </w:pict>
            </w:r>
          </w:p>
        </w:tc>
        <w:tc>
          <w:tcPr>
            <w:tcW w:w="0" w:type="auto"/>
          </w:tcPr>
          <w:p w14:paraId="3DBBEBCD" w14:textId="77777777" w:rsidR="009F7A98" w:rsidRDefault="000429A3">
            <w:pPr>
              <w:pStyle w:val="TAC"/>
            </w:pPr>
            <w:r>
              <w:rPr>
                <w:position w:val="-6"/>
              </w:rPr>
              <w:pict w14:anchorId="22E6A541">
                <v:shape id="_x0000_i1838" type="#_x0000_t75" style="width:16.75pt;height:12.55pt">
                  <v:imagedata r:id="rId484" o:title=""/>
                </v:shape>
              </w:pict>
            </w:r>
          </w:p>
        </w:tc>
      </w:tr>
      <w:tr w:rsidR="009F7A98" w14:paraId="556F82B6" w14:textId="77777777">
        <w:trPr>
          <w:jc w:val="center"/>
        </w:trPr>
        <w:tc>
          <w:tcPr>
            <w:tcW w:w="0" w:type="auto"/>
          </w:tcPr>
          <w:p w14:paraId="7BC8BA0D" w14:textId="77777777" w:rsidR="009F7A98" w:rsidRDefault="009F7A98">
            <w:pPr>
              <w:pStyle w:val="TAC"/>
            </w:pPr>
            <w:r>
              <w:t>Wide-band CQI codeword 1</w:t>
            </w:r>
          </w:p>
        </w:tc>
        <w:tc>
          <w:tcPr>
            <w:tcW w:w="0" w:type="auto"/>
          </w:tcPr>
          <w:p w14:paraId="5E967557" w14:textId="77777777" w:rsidR="009F7A98" w:rsidRDefault="009F7A98">
            <w:pPr>
              <w:pStyle w:val="TAC"/>
            </w:pPr>
            <w:r>
              <w:t>0</w:t>
            </w:r>
          </w:p>
        </w:tc>
        <w:tc>
          <w:tcPr>
            <w:tcW w:w="0" w:type="auto"/>
          </w:tcPr>
          <w:p w14:paraId="4D2064BE" w14:textId="77777777" w:rsidR="009F7A98" w:rsidRDefault="009F7A98">
            <w:pPr>
              <w:pStyle w:val="TAC"/>
            </w:pPr>
            <w:r>
              <w:t>4</w:t>
            </w:r>
          </w:p>
        </w:tc>
        <w:tc>
          <w:tcPr>
            <w:tcW w:w="0" w:type="auto"/>
          </w:tcPr>
          <w:p w14:paraId="6EC5BA91" w14:textId="77777777" w:rsidR="009F7A98" w:rsidRDefault="009F7A98">
            <w:pPr>
              <w:pStyle w:val="TAC"/>
            </w:pPr>
            <w:r>
              <w:t>0</w:t>
            </w:r>
          </w:p>
        </w:tc>
        <w:tc>
          <w:tcPr>
            <w:tcW w:w="0" w:type="auto"/>
          </w:tcPr>
          <w:p w14:paraId="32933BF2" w14:textId="77777777" w:rsidR="009F7A98" w:rsidRDefault="009F7A98">
            <w:pPr>
              <w:pStyle w:val="TAC"/>
            </w:pPr>
            <w:r>
              <w:t>4</w:t>
            </w:r>
          </w:p>
        </w:tc>
      </w:tr>
      <w:tr w:rsidR="009F7A98" w14:paraId="257FE245" w14:textId="77777777">
        <w:trPr>
          <w:jc w:val="center"/>
        </w:trPr>
        <w:tc>
          <w:tcPr>
            <w:tcW w:w="0" w:type="auto"/>
          </w:tcPr>
          <w:p w14:paraId="31F66B1E" w14:textId="77777777" w:rsidR="009F7A98" w:rsidRDefault="009F7A98">
            <w:pPr>
              <w:pStyle w:val="TAC"/>
            </w:pPr>
            <w:r>
              <w:rPr>
                <w:lang w:val="en-AU" w:eastAsia="ko-KR"/>
              </w:rPr>
              <w:t>Subband differential CQI codeword 1</w:t>
            </w:r>
          </w:p>
        </w:tc>
        <w:tc>
          <w:tcPr>
            <w:tcW w:w="0" w:type="auto"/>
          </w:tcPr>
          <w:p w14:paraId="5578200F" w14:textId="77777777" w:rsidR="009F7A98" w:rsidRDefault="009F7A98">
            <w:pPr>
              <w:pStyle w:val="TAC"/>
            </w:pPr>
            <w:r>
              <w:t>0</w:t>
            </w:r>
          </w:p>
        </w:tc>
        <w:tc>
          <w:tcPr>
            <w:tcW w:w="0" w:type="auto"/>
          </w:tcPr>
          <w:p w14:paraId="7C72C832" w14:textId="77777777" w:rsidR="009F7A98" w:rsidRDefault="000429A3">
            <w:pPr>
              <w:pStyle w:val="TAC"/>
            </w:pPr>
            <w:r>
              <w:rPr>
                <w:position w:val="-6"/>
              </w:rPr>
              <w:pict w14:anchorId="055E61A5">
                <v:shape id="_x0000_i1839" type="#_x0000_t75" style="width:16.75pt;height:12.55pt">
                  <v:imagedata r:id="rId484" o:title=""/>
                </v:shape>
              </w:pict>
            </w:r>
          </w:p>
        </w:tc>
        <w:tc>
          <w:tcPr>
            <w:tcW w:w="0" w:type="auto"/>
          </w:tcPr>
          <w:p w14:paraId="5A7723D1" w14:textId="77777777" w:rsidR="009F7A98" w:rsidRDefault="009F7A98">
            <w:pPr>
              <w:pStyle w:val="TAC"/>
            </w:pPr>
            <w:r>
              <w:t>0</w:t>
            </w:r>
          </w:p>
        </w:tc>
        <w:tc>
          <w:tcPr>
            <w:tcW w:w="0" w:type="auto"/>
          </w:tcPr>
          <w:p w14:paraId="27A5FA4B" w14:textId="77777777" w:rsidR="009F7A98" w:rsidRDefault="000429A3">
            <w:pPr>
              <w:pStyle w:val="TAC"/>
            </w:pPr>
            <w:r>
              <w:rPr>
                <w:position w:val="-6"/>
              </w:rPr>
              <w:pict w14:anchorId="10D4AD31">
                <v:shape id="_x0000_i1840" type="#_x0000_t75" style="width:16.75pt;height:12.55pt">
                  <v:imagedata r:id="rId484" o:title=""/>
                </v:shape>
              </w:pict>
            </w:r>
          </w:p>
        </w:tc>
      </w:tr>
      <w:tr w:rsidR="009F7A98" w14:paraId="22C05D57" w14:textId="77777777">
        <w:trPr>
          <w:jc w:val="center"/>
        </w:trPr>
        <w:tc>
          <w:tcPr>
            <w:tcW w:w="0" w:type="auto"/>
          </w:tcPr>
          <w:p w14:paraId="36182E6F" w14:textId="77777777" w:rsidR="009F7A98" w:rsidRDefault="009F7A98">
            <w:pPr>
              <w:pStyle w:val="TAC"/>
            </w:pPr>
            <w:r>
              <w:t>Precoding matrix indicator</w:t>
            </w:r>
          </w:p>
        </w:tc>
        <w:tc>
          <w:tcPr>
            <w:tcW w:w="0" w:type="auto"/>
          </w:tcPr>
          <w:p w14:paraId="58BA2919" w14:textId="77777777" w:rsidR="009F7A98" w:rsidRDefault="009F7A98">
            <w:pPr>
              <w:pStyle w:val="TAC"/>
            </w:pPr>
            <w:r>
              <w:t>2</w:t>
            </w:r>
          </w:p>
        </w:tc>
        <w:tc>
          <w:tcPr>
            <w:tcW w:w="0" w:type="auto"/>
          </w:tcPr>
          <w:p w14:paraId="78C77693" w14:textId="77777777" w:rsidR="009F7A98" w:rsidRDefault="009F7A98">
            <w:pPr>
              <w:pStyle w:val="TAC"/>
            </w:pPr>
            <w:r>
              <w:t>1</w:t>
            </w:r>
          </w:p>
        </w:tc>
        <w:tc>
          <w:tcPr>
            <w:tcW w:w="0" w:type="auto"/>
          </w:tcPr>
          <w:p w14:paraId="171CE515" w14:textId="77777777" w:rsidR="009F7A98" w:rsidRDefault="009F7A98">
            <w:pPr>
              <w:pStyle w:val="TAC"/>
            </w:pPr>
            <w:r>
              <w:t>4</w:t>
            </w:r>
          </w:p>
        </w:tc>
        <w:tc>
          <w:tcPr>
            <w:tcW w:w="0" w:type="auto"/>
          </w:tcPr>
          <w:p w14:paraId="4A8D1DE3" w14:textId="77777777" w:rsidR="009F7A98" w:rsidRDefault="009F7A98">
            <w:pPr>
              <w:pStyle w:val="TAC"/>
            </w:pPr>
            <w:r>
              <w:t>4</w:t>
            </w:r>
          </w:p>
        </w:tc>
      </w:tr>
    </w:tbl>
    <w:p w14:paraId="48C99E35" w14:textId="77777777" w:rsidR="007D2C1D" w:rsidRPr="007D2C1D" w:rsidRDefault="007D2C1D" w:rsidP="007D2C1D"/>
    <w:p w14:paraId="79C73BA8" w14:textId="77777777" w:rsidR="007D2C1D" w:rsidRPr="007D2C1D" w:rsidRDefault="007D2C1D" w:rsidP="00E91B67">
      <w:pPr>
        <w:pStyle w:val="TH"/>
      </w:pPr>
      <w:r w:rsidRPr="007D2C1D">
        <w:lastRenderedPageBreak/>
        <w:t>Table 5.2.2.6.2-2-1: Fields for channel quality information feedback for higher layer configured subband CQI reports (</w:t>
      </w:r>
      <w:bookmarkStart w:id="285" w:name="OLE_LINK581"/>
      <w:bookmarkStart w:id="2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87" w:name="OLE_LINK523"/>
      <w:bookmarkStart w:id="288" w:name="OLE_LINK524"/>
      <w:r w:rsidRPr="007D2C1D">
        <w:t xml:space="preserve">and higher layer parameter </w:t>
      </w:r>
      <w:bookmarkEnd w:id="287"/>
      <w:bookmarkEnd w:id="2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85"/>
      <w:bookmarkEnd w:id="2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3D3EFD9B" w14:textId="77777777" w:rsidTr="001D60F5">
        <w:trPr>
          <w:cantSplit/>
          <w:jc w:val="center"/>
        </w:trPr>
        <w:tc>
          <w:tcPr>
            <w:tcW w:w="0" w:type="auto"/>
            <w:vMerge w:val="restart"/>
            <w:shd w:val="clear" w:color="auto" w:fill="E0E0E0"/>
          </w:tcPr>
          <w:p w14:paraId="6B488527"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58292360"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A16F4CE" w14:textId="77777777" w:rsidTr="001D60F5">
        <w:trPr>
          <w:cantSplit/>
          <w:jc w:val="center"/>
        </w:trPr>
        <w:tc>
          <w:tcPr>
            <w:tcW w:w="0" w:type="auto"/>
            <w:vMerge/>
            <w:shd w:val="clear" w:color="auto" w:fill="E0E0E0"/>
          </w:tcPr>
          <w:p w14:paraId="3493F415"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2B079C2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5DFD50F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78EDDAB4" w14:textId="77777777" w:rsidTr="001D60F5">
        <w:trPr>
          <w:cantSplit/>
          <w:jc w:val="center"/>
        </w:trPr>
        <w:tc>
          <w:tcPr>
            <w:tcW w:w="0" w:type="auto"/>
            <w:vMerge/>
            <w:shd w:val="clear" w:color="auto" w:fill="E0E0E0"/>
          </w:tcPr>
          <w:p w14:paraId="3DBA7913"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35C3998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2BE4CE4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03C9EF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75026BC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3D77CE1" w14:textId="77777777" w:rsidTr="001D60F5">
        <w:trPr>
          <w:jc w:val="center"/>
        </w:trPr>
        <w:tc>
          <w:tcPr>
            <w:tcW w:w="0" w:type="auto"/>
          </w:tcPr>
          <w:p w14:paraId="57EC1FC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188B0C6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967845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4DBF6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8B571B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1E5CD7B" w14:textId="77777777" w:rsidTr="001D60F5">
        <w:trPr>
          <w:jc w:val="center"/>
        </w:trPr>
        <w:tc>
          <w:tcPr>
            <w:tcW w:w="0" w:type="auto"/>
          </w:tcPr>
          <w:p w14:paraId="3CDE8B9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409E277A"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4A04F7C2">
                <v:shape id="_x0000_i1841" type="#_x0000_t75" style="width:16.75pt;height:12.55pt">
                  <v:imagedata r:id="rId484" o:title=""/>
                </v:shape>
              </w:pict>
            </w:r>
          </w:p>
        </w:tc>
        <w:tc>
          <w:tcPr>
            <w:tcW w:w="0" w:type="auto"/>
          </w:tcPr>
          <w:p w14:paraId="0E5D4452"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3BA1A7D7">
                <v:shape id="_x0000_i1842" type="#_x0000_t75" style="width:16.75pt;height:12.55pt">
                  <v:imagedata r:id="rId484" o:title=""/>
                </v:shape>
              </w:pict>
            </w:r>
          </w:p>
        </w:tc>
        <w:tc>
          <w:tcPr>
            <w:tcW w:w="0" w:type="auto"/>
          </w:tcPr>
          <w:p w14:paraId="2B12BED4"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43B0BF31">
                <v:shape id="_x0000_i1843" type="#_x0000_t75" style="width:16.75pt;height:12.55pt">
                  <v:imagedata r:id="rId484" o:title=""/>
                </v:shape>
              </w:pict>
            </w:r>
          </w:p>
        </w:tc>
        <w:tc>
          <w:tcPr>
            <w:tcW w:w="0" w:type="auto"/>
          </w:tcPr>
          <w:p w14:paraId="092F97F8"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6EA39DB4">
                <v:shape id="_x0000_i1844" type="#_x0000_t75" style="width:16.75pt;height:12.55pt">
                  <v:imagedata r:id="rId484" o:title=""/>
                </v:shape>
              </w:pict>
            </w:r>
          </w:p>
        </w:tc>
      </w:tr>
      <w:tr w:rsidR="007D2C1D" w:rsidRPr="007D2C1D" w14:paraId="553447D8" w14:textId="77777777" w:rsidTr="001D60F5">
        <w:trPr>
          <w:jc w:val="center"/>
        </w:trPr>
        <w:tc>
          <w:tcPr>
            <w:tcW w:w="0" w:type="auto"/>
          </w:tcPr>
          <w:p w14:paraId="680886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2A21A90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685D660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21FEC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DB2F37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EE3AB34" w14:textId="77777777" w:rsidTr="001D60F5">
        <w:trPr>
          <w:jc w:val="center"/>
        </w:trPr>
        <w:tc>
          <w:tcPr>
            <w:tcW w:w="0" w:type="auto"/>
          </w:tcPr>
          <w:p w14:paraId="51B51B49"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BE495FD"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B5AD5E9"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15E5F99B">
                <v:shape id="_x0000_i1845" type="#_x0000_t75" style="width:16.75pt;height:12.55pt">
                  <v:imagedata r:id="rId484" o:title=""/>
                </v:shape>
              </w:pict>
            </w:r>
          </w:p>
        </w:tc>
        <w:tc>
          <w:tcPr>
            <w:tcW w:w="0" w:type="auto"/>
          </w:tcPr>
          <w:p w14:paraId="66CD450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6BDE0145"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32A5627C">
                <v:shape id="_x0000_i1846" type="#_x0000_t75" style="width:16.75pt;height:12.55pt">
                  <v:imagedata r:id="rId484" o:title=""/>
                </v:shape>
              </w:pict>
            </w:r>
          </w:p>
        </w:tc>
      </w:tr>
      <w:tr w:rsidR="007D2C1D" w:rsidRPr="007D2C1D" w14:paraId="5A5E661B" w14:textId="77777777" w:rsidTr="001D60F5">
        <w:trPr>
          <w:jc w:val="center"/>
        </w:trPr>
        <w:tc>
          <w:tcPr>
            <w:tcW w:w="0" w:type="auto"/>
          </w:tcPr>
          <w:p w14:paraId="3F2BBC8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0BECBB0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3CF943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1D7512C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F5E93F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23E37871" w14:textId="77777777" w:rsidTr="001D60F5">
        <w:trPr>
          <w:cantSplit/>
          <w:jc w:val="center"/>
        </w:trPr>
        <w:tc>
          <w:tcPr>
            <w:tcW w:w="0" w:type="auto"/>
            <w:vMerge w:val="restart"/>
            <w:shd w:val="clear" w:color="auto" w:fill="E0E0E0"/>
          </w:tcPr>
          <w:p w14:paraId="728006AD"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48D1821"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4C1D5AB0" w14:textId="77777777" w:rsidTr="001D60F5">
        <w:trPr>
          <w:cantSplit/>
          <w:jc w:val="center"/>
        </w:trPr>
        <w:tc>
          <w:tcPr>
            <w:tcW w:w="0" w:type="auto"/>
            <w:vMerge/>
            <w:shd w:val="clear" w:color="auto" w:fill="E0E0E0"/>
          </w:tcPr>
          <w:p w14:paraId="68904158"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0127B2F3"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6B08CFEB"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6C64425B" w14:textId="77777777" w:rsidTr="001D60F5">
        <w:trPr>
          <w:cantSplit/>
          <w:jc w:val="center"/>
        </w:trPr>
        <w:tc>
          <w:tcPr>
            <w:tcW w:w="0" w:type="auto"/>
            <w:vMerge/>
            <w:shd w:val="clear" w:color="auto" w:fill="E0E0E0"/>
          </w:tcPr>
          <w:p w14:paraId="1D2D021C"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62B69C6D"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29BDA8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001BAAE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078912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65586A10" w14:textId="77777777" w:rsidTr="001D60F5">
        <w:trPr>
          <w:jc w:val="center"/>
        </w:trPr>
        <w:tc>
          <w:tcPr>
            <w:tcW w:w="0" w:type="auto"/>
          </w:tcPr>
          <w:p w14:paraId="5D527B18" w14:textId="77777777" w:rsidR="007D2C1D" w:rsidRPr="007D2C1D" w:rsidRDefault="007D2C1D" w:rsidP="007D2C1D">
            <w:pPr>
              <w:keepNext/>
              <w:keepLines/>
              <w:spacing w:after="0"/>
              <w:jc w:val="center"/>
              <w:rPr>
                <w:rFonts w:ascii="Arial" w:hAnsi="Arial"/>
                <w:sz w:val="18"/>
                <w:lang w:eastAsia="zh-CN"/>
              </w:rPr>
            </w:pPr>
            <w:bookmarkStart w:id="289" w:name="_Hlk496112980"/>
            <w:r w:rsidRPr="007D2C1D">
              <w:rPr>
                <w:rFonts w:ascii="Arial" w:hAnsi="Arial"/>
                <w:sz w:val="18"/>
              </w:rPr>
              <w:t>Wide-band CQI codeword 0</w:t>
            </w:r>
          </w:p>
        </w:tc>
        <w:tc>
          <w:tcPr>
            <w:tcW w:w="0" w:type="auto"/>
          </w:tcPr>
          <w:p w14:paraId="404920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05FBF3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43733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4B9575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B61EE5F" w14:textId="77777777" w:rsidTr="001D60F5">
        <w:trPr>
          <w:jc w:val="center"/>
        </w:trPr>
        <w:tc>
          <w:tcPr>
            <w:tcW w:w="0" w:type="auto"/>
          </w:tcPr>
          <w:p w14:paraId="0BE9D044"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23E77C20"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0DC00B36">
                <v:shape id="_x0000_i1847" type="#_x0000_t75" style="width:16.75pt;height:12.55pt">
                  <v:imagedata r:id="rId484" o:title=""/>
                </v:shape>
              </w:pict>
            </w:r>
          </w:p>
        </w:tc>
        <w:tc>
          <w:tcPr>
            <w:tcW w:w="0" w:type="auto"/>
          </w:tcPr>
          <w:p w14:paraId="02918CAE"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1B7ADA21">
                <v:shape id="_x0000_i1848" type="#_x0000_t75" style="width:16.75pt;height:12.55pt">
                  <v:imagedata r:id="rId484" o:title=""/>
                </v:shape>
              </w:pict>
            </w:r>
          </w:p>
        </w:tc>
        <w:tc>
          <w:tcPr>
            <w:tcW w:w="0" w:type="auto"/>
          </w:tcPr>
          <w:p w14:paraId="24CE9367"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530EF0B7">
                <v:shape id="_x0000_i1849" type="#_x0000_t75" style="width:16.75pt;height:12.55pt">
                  <v:imagedata r:id="rId484" o:title=""/>
                </v:shape>
              </w:pict>
            </w:r>
          </w:p>
        </w:tc>
        <w:tc>
          <w:tcPr>
            <w:tcW w:w="0" w:type="auto"/>
          </w:tcPr>
          <w:p w14:paraId="23F9A5FF"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7F357651">
                <v:shape id="_x0000_i1850" type="#_x0000_t75" style="width:16.75pt;height:12.55pt">
                  <v:imagedata r:id="rId484" o:title=""/>
                </v:shape>
              </w:pict>
            </w:r>
          </w:p>
        </w:tc>
      </w:tr>
      <w:bookmarkEnd w:id="289"/>
      <w:tr w:rsidR="007D2C1D" w:rsidRPr="007D2C1D" w14:paraId="6A954FA9" w14:textId="77777777" w:rsidTr="001D60F5">
        <w:trPr>
          <w:jc w:val="center"/>
        </w:trPr>
        <w:tc>
          <w:tcPr>
            <w:tcW w:w="0" w:type="auto"/>
          </w:tcPr>
          <w:p w14:paraId="370277F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74C14D8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36C8AF4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BF9124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2D3F25A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5D50FA10" w14:textId="77777777" w:rsidTr="001D60F5">
        <w:trPr>
          <w:jc w:val="center"/>
        </w:trPr>
        <w:tc>
          <w:tcPr>
            <w:tcW w:w="0" w:type="auto"/>
          </w:tcPr>
          <w:p w14:paraId="7D1E0339"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036E9314"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4108F976" wp14:editId="1056FD69">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440D12FF"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74445AF1">
                <v:shape id="_x0000_i1851" type="#_x0000_t75" style="width:16.75pt;height:12.55pt">
                  <v:imagedata r:id="rId484" o:title=""/>
                </v:shape>
              </w:pict>
            </w:r>
          </w:p>
        </w:tc>
        <w:tc>
          <w:tcPr>
            <w:tcW w:w="0" w:type="auto"/>
          </w:tcPr>
          <w:p w14:paraId="449EAB5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61FCEE6" w14:textId="77777777" w:rsidR="007D2C1D" w:rsidRPr="007D2C1D" w:rsidRDefault="000429A3" w:rsidP="007D2C1D">
            <w:pPr>
              <w:keepNext/>
              <w:keepLines/>
              <w:spacing w:after="0"/>
              <w:jc w:val="center"/>
              <w:rPr>
                <w:rFonts w:ascii="Arial" w:hAnsi="Arial"/>
                <w:sz w:val="18"/>
              </w:rPr>
            </w:pPr>
            <w:r>
              <w:rPr>
                <w:rFonts w:ascii="Arial" w:hAnsi="Arial"/>
                <w:position w:val="-6"/>
                <w:sz w:val="18"/>
              </w:rPr>
              <w:pict w14:anchorId="7D61B96C">
                <v:shape id="_x0000_i1852" type="#_x0000_t75" style="width:16.75pt;height:12.55pt">
                  <v:imagedata r:id="rId484" o:title=""/>
                </v:shape>
              </w:pict>
            </w:r>
          </w:p>
        </w:tc>
      </w:tr>
      <w:tr w:rsidR="007D2C1D" w:rsidRPr="007D2C1D" w14:paraId="4C369367" w14:textId="77777777" w:rsidTr="001D60F5">
        <w:trPr>
          <w:jc w:val="center"/>
        </w:trPr>
        <w:tc>
          <w:tcPr>
            <w:tcW w:w="0" w:type="auto"/>
          </w:tcPr>
          <w:p w14:paraId="06960D9C"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4594CC5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786F5DE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637220E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2C657B4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732A51F6" w14:textId="77777777" w:rsidTr="001D60F5">
        <w:trPr>
          <w:jc w:val="center"/>
        </w:trPr>
        <w:tc>
          <w:tcPr>
            <w:tcW w:w="0" w:type="auto"/>
          </w:tcPr>
          <w:p w14:paraId="64C1BCF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777C4FA9"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7708FC1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EBC7F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71A74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997330B" w14:textId="77777777" w:rsidR="00473E5A" w:rsidRDefault="00473E5A" w:rsidP="00473E5A"/>
    <w:p w14:paraId="788DFD64" w14:textId="77777777"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11D144F"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7A3EE1B5" w14:textId="77777777"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5965CAAC" w14:textId="77777777" w:rsidR="00D45BC1" w:rsidRPr="00064EEE" w:rsidRDefault="00D45BC1" w:rsidP="00B35138">
            <w:pPr>
              <w:pStyle w:val="tah0"/>
              <w:rPr>
                <w:lang w:val="en-GB"/>
              </w:rPr>
            </w:pPr>
            <w:r w:rsidRPr="00064EEE">
              <w:rPr>
                <w:lang w:val="en-GB"/>
              </w:rPr>
              <w:t>Bitwidth</w:t>
            </w:r>
          </w:p>
        </w:tc>
      </w:tr>
      <w:tr w:rsidR="00D45BC1" w:rsidRPr="00B7584F" w14:paraId="461ED76C" w14:textId="77777777" w:rsidTr="00E013D3">
        <w:trPr>
          <w:trHeight w:val="171"/>
          <w:jc w:val="center"/>
        </w:trPr>
        <w:tc>
          <w:tcPr>
            <w:tcW w:w="0" w:type="auto"/>
            <w:vMerge/>
            <w:shd w:val="clear" w:color="auto" w:fill="E0E0E0"/>
            <w:vAlign w:val="center"/>
          </w:tcPr>
          <w:p w14:paraId="43A0DCC9"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D42ECCE" w14:textId="77777777"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5B834FE2" w14:textId="77777777"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79C8204"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2A34C964" w14:textId="77777777" w:rsidR="00D45BC1" w:rsidRPr="00064EEE" w:rsidRDefault="00D45BC1" w:rsidP="00B35138">
            <w:pPr>
              <w:pStyle w:val="tah0"/>
              <w:rPr>
                <w:lang w:val="de-DE"/>
              </w:rPr>
            </w:pPr>
            <w:r w:rsidRPr="00064EEE">
              <w:rPr>
                <w:lang w:val="de-DE"/>
              </w:rPr>
              <w:t>Rank = 4</w:t>
            </w:r>
          </w:p>
        </w:tc>
      </w:tr>
      <w:tr w:rsidR="00D45BC1" w:rsidRPr="00B7584F" w14:paraId="0ABFAB82" w14:textId="77777777" w:rsidTr="001D60F5">
        <w:trPr>
          <w:trHeight w:val="238"/>
          <w:jc w:val="center"/>
        </w:trPr>
        <w:tc>
          <w:tcPr>
            <w:tcW w:w="4453" w:type="dxa"/>
            <w:tcMar>
              <w:top w:w="0" w:type="dxa"/>
              <w:left w:w="108" w:type="dxa"/>
              <w:bottom w:w="0" w:type="dxa"/>
              <w:right w:w="108" w:type="dxa"/>
            </w:tcMar>
            <w:vAlign w:val="center"/>
          </w:tcPr>
          <w:p w14:paraId="283B18C3"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E31B219"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38A71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1297982"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F271E3C" w14:textId="77777777" w:rsidR="00D45BC1" w:rsidRPr="00064EEE" w:rsidRDefault="00D45BC1" w:rsidP="00B35138">
            <w:pPr>
              <w:pStyle w:val="tac0"/>
              <w:rPr>
                <w:lang w:val="de-DE"/>
              </w:rPr>
            </w:pPr>
            <w:r w:rsidRPr="00064EEE">
              <w:rPr>
                <w:lang w:val="de-DE"/>
              </w:rPr>
              <w:t>4</w:t>
            </w:r>
          </w:p>
        </w:tc>
      </w:tr>
      <w:tr w:rsidR="00A307A8" w:rsidRPr="00B7584F" w14:paraId="40F5EE3A" w14:textId="77777777" w:rsidTr="001D60F5">
        <w:trPr>
          <w:trHeight w:val="238"/>
          <w:jc w:val="center"/>
        </w:trPr>
        <w:tc>
          <w:tcPr>
            <w:tcW w:w="4453" w:type="dxa"/>
            <w:tcMar>
              <w:top w:w="0" w:type="dxa"/>
              <w:left w:w="108" w:type="dxa"/>
              <w:bottom w:w="0" w:type="dxa"/>
              <w:right w:w="108" w:type="dxa"/>
            </w:tcMar>
            <w:vAlign w:val="center"/>
          </w:tcPr>
          <w:p w14:paraId="762352AF"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427EB76" w14:textId="77777777" w:rsidR="00A307A8" w:rsidRPr="00064EEE" w:rsidRDefault="000429A3" w:rsidP="00B35138">
            <w:pPr>
              <w:pStyle w:val="tac0"/>
              <w:rPr>
                <w:sz w:val="15"/>
                <w:szCs w:val="15"/>
                <w:lang w:val="en-GB"/>
              </w:rPr>
            </w:pPr>
            <w:r>
              <w:rPr>
                <w:position w:val="-6"/>
              </w:rPr>
              <w:pict w14:anchorId="29135767">
                <v:shape id="_x0000_i1853" type="#_x0000_t75" style="width:16.75pt;height:12.55pt">
                  <v:imagedata r:id="rId484" o:title=""/>
                </v:shape>
              </w:pict>
            </w:r>
          </w:p>
        </w:tc>
        <w:tc>
          <w:tcPr>
            <w:tcW w:w="0" w:type="auto"/>
            <w:tcMar>
              <w:top w:w="0" w:type="dxa"/>
              <w:left w:w="108" w:type="dxa"/>
              <w:bottom w:w="0" w:type="dxa"/>
              <w:right w:w="108" w:type="dxa"/>
            </w:tcMar>
            <w:vAlign w:val="center"/>
          </w:tcPr>
          <w:p w14:paraId="4A80F50B" w14:textId="77777777" w:rsidR="00A307A8" w:rsidRPr="00064EEE" w:rsidRDefault="000429A3" w:rsidP="00B35138">
            <w:pPr>
              <w:pStyle w:val="tac0"/>
              <w:rPr>
                <w:sz w:val="15"/>
                <w:szCs w:val="15"/>
                <w:lang w:val="en-GB"/>
              </w:rPr>
            </w:pPr>
            <w:r>
              <w:rPr>
                <w:position w:val="-6"/>
              </w:rPr>
              <w:pict w14:anchorId="660CC4EF">
                <v:shape id="_x0000_i1854" type="#_x0000_t75" style="width:16.75pt;height:12.55pt">
                  <v:imagedata r:id="rId484" o:title=""/>
                </v:shape>
              </w:pict>
            </w:r>
          </w:p>
        </w:tc>
        <w:tc>
          <w:tcPr>
            <w:tcW w:w="0" w:type="auto"/>
            <w:tcMar>
              <w:top w:w="0" w:type="dxa"/>
              <w:left w:w="108" w:type="dxa"/>
              <w:bottom w:w="0" w:type="dxa"/>
              <w:right w:w="108" w:type="dxa"/>
            </w:tcMar>
            <w:vAlign w:val="center"/>
          </w:tcPr>
          <w:p w14:paraId="50458568" w14:textId="77777777" w:rsidR="00A307A8" w:rsidRPr="00064EEE" w:rsidRDefault="000429A3" w:rsidP="00B35138">
            <w:pPr>
              <w:pStyle w:val="tac0"/>
              <w:rPr>
                <w:sz w:val="15"/>
                <w:szCs w:val="15"/>
                <w:lang w:val="en-GB"/>
              </w:rPr>
            </w:pPr>
            <w:r>
              <w:rPr>
                <w:position w:val="-6"/>
              </w:rPr>
              <w:pict w14:anchorId="12EBFFB6">
                <v:shape id="_x0000_i1855" type="#_x0000_t75" style="width:16.75pt;height:12.55pt">
                  <v:imagedata r:id="rId484" o:title=""/>
                </v:shape>
              </w:pict>
            </w:r>
          </w:p>
        </w:tc>
        <w:tc>
          <w:tcPr>
            <w:tcW w:w="0" w:type="auto"/>
            <w:tcMar>
              <w:top w:w="0" w:type="dxa"/>
              <w:left w:w="108" w:type="dxa"/>
              <w:bottom w:w="0" w:type="dxa"/>
              <w:right w:w="108" w:type="dxa"/>
            </w:tcMar>
            <w:vAlign w:val="center"/>
          </w:tcPr>
          <w:p w14:paraId="161BBB87" w14:textId="77777777" w:rsidR="00A307A8" w:rsidRPr="00064EEE" w:rsidRDefault="000429A3" w:rsidP="00B35138">
            <w:pPr>
              <w:pStyle w:val="tac0"/>
              <w:rPr>
                <w:sz w:val="15"/>
                <w:szCs w:val="15"/>
                <w:lang w:val="en-GB"/>
              </w:rPr>
            </w:pPr>
            <w:r>
              <w:rPr>
                <w:position w:val="-6"/>
              </w:rPr>
              <w:pict w14:anchorId="02BD9867">
                <v:shape id="_x0000_i1856" type="#_x0000_t75" style="width:16.75pt;height:12.55pt">
                  <v:imagedata r:id="rId484" o:title=""/>
                </v:shape>
              </w:pict>
            </w:r>
          </w:p>
        </w:tc>
      </w:tr>
      <w:tr w:rsidR="00D45BC1" w:rsidRPr="00B7584F" w14:paraId="10FE1CAE" w14:textId="77777777" w:rsidTr="001D60F5">
        <w:trPr>
          <w:trHeight w:val="238"/>
          <w:jc w:val="center"/>
        </w:trPr>
        <w:tc>
          <w:tcPr>
            <w:tcW w:w="4453" w:type="dxa"/>
            <w:tcMar>
              <w:top w:w="0" w:type="dxa"/>
              <w:left w:w="108" w:type="dxa"/>
              <w:bottom w:w="0" w:type="dxa"/>
              <w:right w:w="108" w:type="dxa"/>
            </w:tcMar>
            <w:vAlign w:val="center"/>
          </w:tcPr>
          <w:p w14:paraId="35C10C26"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9FBE8EB"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023546A"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66A4691"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621FD44" w14:textId="77777777" w:rsidR="00D45BC1" w:rsidRPr="00064EEE" w:rsidRDefault="00D45BC1" w:rsidP="00B35138">
            <w:pPr>
              <w:pStyle w:val="tac0"/>
              <w:rPr>
                <w:lang w:val="en-GB"/>
              </w:rPr>
            </w:pPr>
            <w:r w:rsidRPr="00064EEE">
              <w:rPr>
                <w:lang w:val="en-GB"/>
              </w:rPr>
              <w:t>4</w:t>
            </w:r>
          </w:p>
        </w:tc>
      </w:tr>
      <w:tr w:rsidR="00A307A8" w:rsidRPr="00B7584F" w14:paraId="6FD07605" w14:textId="77777777" w:rsidTr="001D60F5">
        <w:trPr>
          <w:trHeight w:val="238"/>
          <w:jc w:val="center"/>
        </w:trPr>
        <w:tc>
          <w:tcPr>
            <w:tcW w:w="4453" w:type="dxa"/>
            <w:tcMar>
              <w:top w:w="0" w:type="dxa"/>
              <w:left w:w="108" w:type="dxa"/>
              <w:bottom w:w="0" w:type="dxa"/>
              <w:right w:w="108" w:type="dxa"/>
            </w:tcMar>
            <w:vAlign w:val="center"/>
          </w:tcPr>
          <w:p w14:paraId="7F9F062A"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12BC79FD" w14:textId="77777777"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3A094C8" w14:textId="77777777" w:rsidR="00A307A8" w:rsidRPr="00064EEE" w:rsidRDefault="000429A3" w:rsidP="00B35138">
            <w:pPr>
              <w:pStyle w:val="tac0"/>
              <w:rPr>
                <w:sz w:val="15"/>
                <w:szCs w:val="15"/>
                <w:lang w:val="en-GB"/>
              </w:rPr>
            </w:pPr>
            <w:r>
              <w:rPr>
                <w:position w:val="-6"/>
              </w:rPr>
              <w:pict w14:anchorId="3E8C4C22">
                <v:shape id="_x0000_i1857" type="#_x0000_t75" style="width:16.75pt;height:12.55pt">
                  <v:imagedata r:id="rId484" o:title=""/>
                </v:shape>
              </w:pict>
            </w:r>
          </w:p>
        </w:tc>
        <w:tc>
          <w:tcPr>
            <w:tcW w:w="0" w:type="auto"/>
            <w:tcMar>
              <w:top w:w="0" w:type="dxa"/>
              <w:left w:w="108" w:type="dxa"/>
              <w:bottom w:w="0" w:type="dxa"/>
              <w:right w:w="108" w:type="dxa"/>
            </w:tcMar>
            <w:vAlign w:val="center"/>
          </w:tcPr>
          <w:p w14:paraId="2278AD80" w14:textId="77777777" w:rsidR="00A307A8" w:rsidRPr="00064EEE" w:rsidRDefault="000429A3" w:rsidP="00B35138">
            <w:pPr>
              <w:pStyle w:val="tac0"/>
              <w:rPr>
                <w:sz w:val="15"/>
                <w:szCs w:val="15"/>
                <w:lang w:val="en-GB"/>
              </w:rPr>
            </w:pPr>
            <w:r>
              <w:rPr>
                <w:position w:val="-6"/>
              </w:rPr>
              <w:pict w14:anchorId="27518E58">
                <v:shape id="_x0000_i1858" type="#_x0000_t75" style="width:16.75pt;height:12.55pt">
                  <v:imagedata r:id="rId484" o:title=""/>
                </v:shape>
              </w:pict>
            </w:r>
          </w:p>
        </w:tc>
        <w:tc>
          <w:tcPr>
            <w:tcW w:w="0" w:type="auto"/>
            <w:tcMar>
              <w:top w:w="0" w:type="dxa"/>
              <w:left w:w="108" w:type="dxa"/>
              <w:bottom w:w="0" w:type="dxa"/>
              <w:right w:w="108" w:type="dxa"/>
            </w:tcMar>
            <w:vAlign w:val="center"/>
          </w:tcPr>
          <w:p w14:paraId="0AA4D01C" w14:textId="77777777" w:rsidR="00A307A8" w:rsidRPr="00064EEE" w:rsidRDefault="000429A3" w:rsidP="00B35138">
            <w:pPr>
              <w:pStyle w:val="tac0"/>
              <w:rPr>
                <w:sz w:val="15"/>
                <w:szCs w:val="15"/>
                <w:lang w:val="en-GB"/>
              </w:rPr>
            </w:pPr>
            <w:r>
              <w:rPr>
                <w:position w:val="-6"/>
              </w:rPr>
              <w:pict w14:anchorId="7ECE9637">
                <v:shape id="_x0000_i1859" type="#_x0000_t75" style="width:16.75pt;height:12.55pt">
                  <v:imagedata r:id="rId484" o:title=""/>
                </v:shape>
              </w:pict>
            </w:r>
          </w:p>
        </w:tc>
      </w:tr>
      <w:tr w:rsidR="00D45BC1" w:rsidRPr="00B7584F" w14:paraId="4C0BFD99" w14:textId="77777777" w:rsidTr="001D60F5">
        <w:trPr>
          <w:trHeight w:val="238"/>
          <w:jc w:val="center"/>
        </w:trPr>
        <w:tc>
          <w:tcPr>
            <w:tcW w:w="4453" w:type="dxa"/>
            <w:tcMar>
              <w:top w:w="0" w:type="dxa"/>
              <w:left w:w="108" w:type="dxa"/>
              <w:bottom w:w="0" w:type="dxa"/>
              <w:right w:w="108" w:type="dxa"/>
            </w:tcMar>
            <w:vAlign w:val="center"/>
          </w:tcPr>
          <w:p w14:paraId="2B4C9255" w14:textId="77777777"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33968BB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17BA8BA"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004C3F4"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DE666C" w14:textId="77777777" w:rsidR="00D45BC1" w:rsidRPr="00064EEE" w:rsidRDefault="00D45BC1" w:rsidP="00B35138">
            <w:pPr>
              <w:pStyle w:val="tac0"/>
              <w:rPr>
                <w:lang w:val="en-GB"/>
              </w:rPr>
            </w:pPr>
            <w:r w:rsidRPr="00064EEE">
              <w:rPr>
                <w:lang w:val="en-GB"/>
              </w:rPr>
              <w:t>2</w:t>
            </w:r>
          </w:p>
        </w:tc>
      </w:tr>
      <w:tr w:rsidR="00D45BC1" w:rsidRPr="00B7584F" w14:paraId="4663C74D" w14:textId="77777777" w:rsidTr="001D60F5">
        <w:trPr>
          <w:trHeight w:val="238"/>
          <w:jc w:val="center"/>
        </w:trPr>
        <w:tc>
          <w:tcPr>
            <w:tcW w:w="4453" w:type="dxa"/>
            <w:tcMar>
              <w:top w:w="0" w:type="dxa"/>
              <w:left w:w="108" w:type="dxa"/>
              <w:bottom w:w="0" w:type="dxa"/>
              <w:right w:w="108" w:type="dxa"/>
            </w:tcMar>
            <w:vAlign w:val="center"/>
          </w:tcPr>
          <w:p w14:paraId="030CB18D"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14:paraId="190425F9"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F317A54"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82ED430"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78F0FF3" w14:textId="77777777" w:rsidR="00D45BC1" w:rsidRPr="00064EEE" w:rsidRDefault="00D45BC1" w:rsidP="00B35138">
            <w:pPr>
              <w:pStyle w:val="tac0"/>
              <w:rPr>
                <w:lang w:val="en-GB"/>
              </w:rPr>
            </w:pPr>
            <w:r w:rsidRPr="00064EEE">
              <w:rPr>
                <w:lang w:val="en-GB"/>
              </w:rPr>
              <w:t>3</w:t>
            </w:r>
          </w:p>
        </w:tc>
      </w:tr>
      <w:tr w:rsidR="00D45BC1" w:rsidRPr="00B7584F" w14:paraId="791EB1AE"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7CE1AFB5" w14:textId="77777777" w:rsidR="00D45BC1" w:rsidRPr="00064EEE" w:rsidRDefault="00D45BC1" w:rsidP="00B35138">
            <w:pPr>
              <w:pStyle w:val="tac0"/>
              <w:rPr>
                <w:lang w:val="en-GB"/>
              </w:rPr>
            </w:pPr>
          </w:p>
        </w:tc>
      </w:tr>
      <w:tr w:rsidR="00D45BC1" w:rsidRPr="00B7584F" w14:paraId="50038297"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29935507" w14:textId="77777777"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1431A7EA" w14:textId="77777777" w:rsidR="00D45BC1" w:rsidRPr="00064EEE" w:rsidRDefault="00D45BC1" w:rsidP="00B35138">
            <w:pPr>
              <w:pStyle w:val="tac0"/>
              <w:rPr>
                <w:b/>
                <w:lang w:val="en-GB"/>
              </w:rPr>
            </w:pPr>
            <w:r w:rsidRPr="00064EEE">
              <w:rPr>
                <w:b/>
                <w:lang w:val="en-GB"/>
              </w:rPr>
              <w:t>Bitwidth</w:t>
            </w:r>
          </w:p>
        </w:tc>
      </w:tr>
      <w:tr w:rsidR="00D45BC1" w:rsidRPr="00B7584F" w14:paraId="1BD512BE"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31B5B8BE" w14:textId="77777777"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14:paraId="237D1B5B"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118F2CBB"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CB3BE07"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68DDFF1" w14:textId="77777777" w:rsidR="00D45BC1" w:rsidRPr="00064EEE" w:rsidRDefault="00D45BC1" w:rsidP="00B35138">
            <w:pPr>
              <w:pStyle w:val="tah0"/>
              <w:rPr>
                <w:lang w:val="de-DE"/>
              </w:rPr>
            </w:pPr>
            <w:r w:rsidRPr="00064EEE">
              <w:rPr>
                <w:lang w:val="de-DE"/>
              </w:rPr>
              <w:t>Rank = 8</w:t>
            </w:r>
          </w:p>
        </w:tc>
      </w:tr>
      <w:tr w:rsidR="00D45BC1" w:rsidRPr="00B7584F" w14:paraId="765CAE35" w14:textId="77777777" w:rsidTr="001D60F5">
        <w:trPr>
          <w:trHeight w:val="238"/>
          <w:jc w:val="center"/>
        </w:trPr>
        <w:tc>
          <w:tcPr>
            <w:tcW w:w="4453" w:type="dxa"/>
            <w:tcMar>
              <w:top w:w="0" w:type="dxa"/>
              <w:left w:w="108" w:type="dxa"/>
              <w:bottom w:w="0" w:type="dxa"/>
              <w:right w:w="108" w:type="dxa"/>
            </w:tcMar>
            <w:vAlign w:val="center"/>
          </w:tcPr>
          <w:p w14:paraId="583CD5F8"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30E967DB"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5421175"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2A46143"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734242E" w14:textId="77777777" w:rsidR="00D45BC1" w:rsidRPr="00064EEE" w:rsidRDefault="00D45BC1" w:rsidP="00B35138">
            <w:pPr>
              <w:pStyle w:val="tac0"/>
              <w:rPr>
                <w:lang w:val="de-DE"/>
              </w:rPr>
            </w:pPr>
            <w:r w:rsidRPr="00064EEE">
              <w:rPr>
                <w:lang w:val="de-DE"/>
              </w:rPr>
              <w:t>4</w:t>
            </w:r>
          </w:p>
        </w:tc>
      </w:tr>
      <w:tr w:rsidR="00C23D5A" w:rsidRPr="00B7584F" w14:paraId="3D87F479" w14:textId="77777777" w:rsidTr="001D60F5">
        <w:trPr>
          <w:trHeight w:val="238"/>
          <w:jc w:val="center"/>
        </w:trPr>
        <w:tc>
          <w:tcPr>
            <w:tcW w:w="4453" w:type="dxa"/>
            <w:tcMar>
              <w:top w:w="0" w:type="dxa"/>
              <w:left w:w="108" w:type="dxa"/>
              <w:bottom w:w="0" w:type="dxa"/>
              <w:right w:w="108" w:type="dxa"/>
            </w:tcMar>
            <w:vAlign w:val="center"/>
          </w:tcPr>
          <w:p w14:paraId="5C941B9E" w14:textId="77777777"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38F459AF" w14:textId="77777777" w:rsidR="00C23D5A" w:rsidRPr="00064EEE" w:rsidRDefault="000429A3" w:rsidP="00B35138">
            <w:pPr>
              <w:pStyle w:val="tac0"/>
              <w:rPr>
                <w:sz w:val="15"/>
                <w:szCs w:val="15"/>
                <w:lang w:val="en-GB"/>
              </w:rPr>
            </w:pPr>
            <w:r>
              <w:rPr>
                <w:position w:val="-6"/>
              </w:rPr>
              <w:pict w14:anchorId="5665AA6C">
                <v:shape id="_x0000_i1860" type="#_x0000_t75" style="width:16.75pt;height:12.55pt">
                  <v:imagedata r:id="rId484" o:title=""/>
                </v:shape>
              </w:pict>
            </w:r>
          </w:p>
        </w:tc>
        <w:tc>
          <w:tcPr>
            <w:tcW w:w="0" w:type="auto"/>
            <w:tcMar>
              <w:top w:w="0" w:type="dxa"/>
              <w:left w:w="108" w:type="dxa"/>
              <w:bottom w:w="0" w:type="dxa"/>
              <w:right w:w="108" w:type="dxa"/>
            </w:tcMar>
            <w:vAlign w:val="center"/>
          </w:tcPr>
          <w:p w14:paraId="11216DE3" w14:textId="77777777" w:rsidR="00C23D5A" w:rsidRPr="00064EEE" w:rsidRDefault="000429A3" w:rsidP="00B35138">
            <w:pPr>
              <w:pStyle w:val="tac0"/>
              <w:rPr>
                <w:sz w:val="15"/>
                <w:szCs w:val="15"/>
                <w:lang w:val="en-GB"/>
              </w:rPr>
            </w:pPr>
            <w:r>
              <w:rPr>
                <w:position w:val="-6"/>
              </w:rPr>
              <w:pict w14:anchorId="1547E78D">
                <v:shape id="_x0000_i1861" type="#_x0000_t75" style="width:16.75pt;height:12.55pt">
                  <v:imagedata r:id="rId484" o:title=""/>
                </v:shape>
              </w:pict>
            </w:r>
          </w:p>
        </w:tc>
        <w:tc>
          <w:tcPr>
            <w:tcW w:w="0" w:type="auto"/>
            <w:tcMar>
              <w:top w:w="0" w:type="dxa"/>
              <w:left w:w="108" w:type="dxa"/>
              <w:bottom w:w="0" w:type="dxa"/>
              <w:right w:w="108" w:type="dxa"/>
            </w:tcMar>
            <w:vAlign w:val="center"/>
          </w:tcPr>
          <w:p w14:paraId="4A8152BD" w14:textId="77777777" w:rsidR="00C23D5A" w:rsidRPr="00064EEE" w:rsidRDefault="000429A3" w:rsidP="00B35138">
            <w:pPr>
              <w:pStyle w:val="tac0"/>
              <w:rPr>
                <w:sz w:val="15"/>
                <w:szCs w:val="15"/>
                <w:lang w:val="en-GB"/>
              </w:rPr>
            </w:pPr>
            <w:r>
              <w:rPr>
                <w:position w:val="-6"/>
              </w:rPr>
              <w:pict w14:anchorId="028AB86F">
                <v:shape id="_x0000_i1862" type="#_x0000_t75" style="width:16.75pt;height:12.55pt">
                  <v:imagedata r:id="rId484" o:title=""/>
                </v:shape>
              </w:pict>
            </w:r>
          </w:p>
        </w:tc>
        <w:tc>
          <w:tcPr>
            <w:tcW w:w="0" w:type="auto"/>
            <w:tcMar>
              <w:top w:w="0" w:type="dxa"/>
              <w:left w:w="108" w:type="dxa"/>
              <w:bottom w:w="0" w:type="dxa"/>
              <w:right w:w="108" w:type="dxa"/>
            </w:tcMar>
            <w:vAlign w:val="center"/>
          </w:tcPr>
          <w:p w14:paraId="5E4FFC1E" w14:textId="77777777" w:rsidR="00C23D5A" w:rsidRPr="00064EEE" w:rsidRDefault="000429A3" w:rsidP="00B35138">
            <w:pPr>
              <w:pStyle w:val="tac0"/>
              <w:rPr>
                <w:sz w:val="15"/>
                <w:szCs w:val="15"/>
                <w:lang w:val="en-GB"/>
              </w:rPr>
            </w:pPr>
            <w:r>
              <w:rPr>
                <w:position w:val="-6"/>
              </w:rPr>
              <w:pict w14:anchorId="1ED2343F">
                <v:shape id="_x0000_i1863" type="#_x0000_t75" style="width:16.75pt;height:12.55pt">
                  <v:imagedata r:id="rId484" o:title=""/>
                </v:shape>
              </w:pict>
            </w:r>
          </w:p>
        </w:tc>
      </w:tr>
      <w:tr w:rsidR="00D45BC1" w:rsidRPr="00B7584F" w14:paraId="01288F25" w14:textId="77777777" w:rsidTr="001D60F5">
        <w:trPr>
          <w:trHeight w:val="238"/>
          <w:jc w:val="center"/>
        </w:trPr>
        <w:tc>
          <w:tcPr>
            <w:tcW w:w="4453" w:type="dxa"/>
            <w:tcMar>
              <w:top w:w="0" w:type="dxa"/>
              <w:left w:w="108" w:type="dxa"/>
              <w:bottom w:w="0" w:type="dxa"/>
              <w:right w:w="108" w:type="dxa"/>
            </w:tcMar>
            <w:vAlign w:val="center"/>
          </w:tcPr>
          <w:p w14:paraId="23BA9D2D" w14:textId="77777777"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492C8B4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CE925DF"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75EC37D" w14:textId="77777777"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797E6654" w14:textId="77777777" w:rsidR="00D45BC1" w:rsidRPr="00064EEE" w:rsidRDefault="00D45BC1" w:rsidP="00B35138">
            <w:pPr>
              <w:pStyle w:val="tac0"/>
              <w:rPr>
                <w:lang w:val="en-GB"/>
              </w:rPr>
            </w:pPr>
            <w:r w:rsidRPr="00064EEE">
              <w:rPr>
                <w:lang w:val="en-GB"/>
              </w:rPr>
              <w:t>4</w:t>
            </w:r>
          </w:p>
        </w:tc>
      </w:tr>
      <w:tr w:rsidR="00C23D5A" w:rsidRPr="00B7584F" w14:paraId="0D875BD4" w14:textId="77777777" w:rsidTr="001D60F5">
        <w:trPr>
          <w:trHeight w:val="238"/>
          <w:jc w:val="center"/>
        </w:trPr>
        <w:tc>
          <w:tcPr>
            <w:tcW w:w="4453" w:type="dxa"/>
            <w:tcMar>
              <w:top w:w="0" w:type="dxa"/>
              <w:left w:w="108" w:type="dxa"/>
              <w:bottom w:w="0" w:type="dxa"/>
              <w:right w:w="108" w:type="dxa"/>
            </w:tcMar>
            <w:vAlign w:val="center"/>
          </w:tcPr>
          <w:p w14:paraId="0C081DD7" w14:textId="77777777"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2E6D78B4" w14:textId="77777777" w:rsidR="00C23D5A" w:rsidRPr="00064EEE" w:rsidRDefault="000429A3" w:rsidP="00B35138">
            <w:pPr>
              <w:pStyle w:val="tac0"/>
              <w:rPr>
                <w:sz w:val="15"/>
                <w:szCs w:val="15"/>
                <w:lang w:val="en-GB"/>
              </w:rPr>
            </w:pPr>
            <w:r>
              <w:rPr>
                <w:position w:val="-6"/>
              </w:rPr>
              <w:pict w14:anchorId="012B1807">
                <v:shape id="_x0000_i1864" type="#_x0000_t75" style="width:16.75pt;height:12.55pt">
                  <v:imagedata r:id="rId484" o:title=""/>
                </v:shape>
              </w:pict>
            </w:r>
          </w:p>
        </w:tc>
        <w:tc>
          <w:tcPr>
            <w:tcW w:w="0" w:type="auto"/>
            <w:tcMar>
              <w:top w:w="0" w:type="dxa"/>
              <w:left w:w="108" w:type="dxa"/>
              <w:bottom w:w="0" w:type="dxa"/>
              <w:right w:w="108" w:type="dxa"/>
            </w:tcMar>
            <w:vAlign w:val="center"/>
          </w:tcPr>
          <w:p w14:paraId="38BC6E31" w14:textId="77777777" w:rsidR="00C23D5A" w:rsidRPr="00064EEE" w:rsidRDefault="000429A3" w:rsidP="00B35138">
            <w:pPr>
              <w:pStyle w:val="tac0"/>
              <w:rPr>
                <w:sz w:val="15"/>
                <w:szCs w:val="15"/>
                <w:lang w:val="en-GB"/>
              </w:rPr>
            </w:pPr>
            <w:r>
              <w:rPr>
                <w:position w:val="-6"/>
              </w:rPr>
              <w:pict w14:anchorId="6D45856E">
                <v:shape id="_x0000_i1865" type="#_x0000_t75" style="width:16.75pt;height:12.55pt">
                  <v:imagedata r:id="rId484" o:title=""/>
                </v:shape>
              </w:pict>
            </w:r>
          </w:p>
        </w:tc>
        <w:tc>
          <w:tcPr>
            <w:tcW w:w="0" w:type="auto"/>
            <w:tcMar>
              <w:top w:w="0" w:type="dxa"/>
              <w:left w:w="108" w:type="dxa"/>
              <w:bottom w:w="0" w:type="dxa"/>
              <w:right w:w="108" w:type="dxa"/>
            </w:tcMar>
            <w:vAlign w:val="center"/>
          </w:tcPr>
          <w:p w14:paraId="2FDC1300" w14:textId="77777777" w:rsidR="00C23D5A" w:rsidRPr="00064EEE" w:rsidRDefault="000429A3" w:rsidP="00B35138">
            <w:pPr>
              <w:pStyle w:val="tac0"/>
              <w:rPr>
                <w:sz w:val="15"/>
                <w:szCs w:val="15"/>
                <w:lang w:val="en-GB"/>
              </w:rPr>
            </w:pPr>
            <w:r>
              <w:rPr>
                <w:position w:val="-6"/>
              </w:rPr>
              <w:pict w14:anchorId="1F1CB258">
                <v:shape id="_x0000_i1866" type="#_x0000_t75" style="width:16.75pt;height:12.55pt">
                  <v:imagedata r:id="rId484" o:title=""/>
                </v:shape>
              </w:pict>
            </w:r>
          </w:p>
        </w:tc>
        <w:tc>
          <w:tcPr>
            <w:tcW w:w="0" w:type="auto"/>
            <w:tcMar>
              <w:top w:w="0" w:type="dxa"/>
              <w:left w:w="108" w:type="dxa"/>
              <w:bottom w:w="0" w:type="dxa"/>
              <w:right w:w="108" w:type="dxa"/>
            </w:tcMar>
            <w:vAlign w:val="center"/>
          </w:tcPr>
          <w:p w14:paraId="28D1A3D8" w14:textId="77777777" w:rsidR="00C23D5A" w:rsidRPr="00064EEE" w:rsidRDefault="000429A3" w:rsidP="00B35138">
            <w:pPr>
              <w:pStyle w:val="tac0"/>
              <w:rPr>
                <w:sz w:val="15"/>
                <w:szCs w:val="15"/>
                <w:lang w:val="en-GB"/>
              </w:rPr>
            </w:pPr>
            <w:r>
              <w:rPr>
                <w:position w:val="-6"/>
              </w:rPr>
              <w:pict w14:anchorId="2AF28FD8">
                <v:shape id="_x0000_i1867" type="#_x0000_t75" style="width:16.75pt;height:12.55pt">
                  <v:imagedata r:id="rId484" o:title=""/>
                </v:shape>
              </w:pict>
            </w:r>
          </w:p>
        </w:tc>
      </w:tr>
      <w:tr w:rsidR="00D45BC1" w:rsidRPr="00B7584F" w14:paraId="4F74FA44" w14:textId="77777777" w:rsidTr="001D60F5">
        <w:trPr>
          <w:trHeight w:val="238"/>
          <w:jc w:val="center"/>
        </w:trPr>
        <w:tc>
          <w:tcPr>
            <w:tcW w:w="4453" w:type="dxa"/>
            <w:tcMar>
              <w:top w:w="0" w:type="dxa"/>
              <w:left w:w="108" w:type="dxa"/>
              <w:bottom w:w="0" w:type="dxa"/>
              <w:right w:w="108" w:type="dxa"/>
            </w:tcMar>
            <w:vAlign w:val="center"/>
          </w:tcPr>
          <w:p w14:paraId="1CDA9D00" w14:textId="77777777"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09C5B955"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63AB6E"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7B43B41" w14:textId="77777777"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8521179" w14:textId="77777777" w:rsidR="00D45BC1" w:rsidRPr="00064EEE" w:rsidRDefault="00D45BC1" w:rsidP="00B35138">
            <w:pPr>
              <w:pStyle w:val="tac0"/>
              <w:rPr>
                <w:lang w:val="en-GB"/>
              </w:rPr>
            </w:pPr>
            <w:r w:rsidRPr="00064EEE">
              <w:rPr>
                <w:lang w:val="en-GB"/>
              </w:rPr>
              <w:t>0</w:t>
            </w:r>
          </w:p>
        </w:tc>
      </w:tr>
      <w:tr w:rsidR="00D45BC1" w:rsidRPr="00B7584F" w14:paraId="500FA440" w14:textId="77777777" w:rsidTr="001D60F5">
        <w:trPr>
          <w:trHeight w:val="238"/>
          <w:jc w:val="center"/>
        </w:trPr>
        <w:tc>
          <w:tcPr>
            <w:tcW w:w="4453" w:type="dxa"/>
            <w:tcMar>
              <w:top w:w="0" w:type="dxa"/>
              <w:left w:w="108" w:type="dxa"/>
              <w:bottom w:w="0" w:type="dxa"/>
              <w:right w:w="108" w:type="dxa"/>
            </w:tcMar>
            <w:vAlign w:val="center"/>
          </w:tcPr>
          <w:p w14:paraId="55B1DC17" w14:textId="77777777"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14:paraId="235552F2"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1B5BD9AB"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BA411A" w14:textId="77777777"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5D603CF6" w14:textId="77777777" w:rsidR="00D45BC1" w:rsidRPr="00064EEE" w:rsidRDefault="00D45BC1" w:rsidP="00B35138">
            <w:pPr>
              <w:pStyle w:val="tac0"/>
              <w:rPr>
                <w:lang w:val="en-GB"/>
              </w:rPr>
            </w:pPr>
            <w:r w:rsidRPr="00064EEE">
              <w:rPr>
                <w:lang w:val="en-GB"/>
              </w:rPr>
              <w:t>0</w:t>
            </w:r>
          </w:p>
        </w:tc>
      </w:tr>
    </w:tbl>
    <w:p w14:paraId="031D00E6" w14:textId="77777777" w:rsidR="001D60F5" w:rsidRPr="001D60F5" w:rsidRDefault="001D60F5" w:rsidP="001D60F5">
      <w:pPr>
        <w:rPr>
          <w:rFonts w:eastAsia="MS LineDraw"/>
          <w:lang w:val="en-US"/>
        </w:rPr>
      </w:pPr>
    </w:p>
    <w:p w14:paraId="0AB81C46" w14:textId="77777777"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90" w:name="OLE_LINK583"/>
      <w:bookmarkStart w:id="2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92" w:name="OLE_LINK537"/>
      <w:bookmarkStart w:id="293" w:name="OLE_LINK538"/>
      <w:r w:rsidRPr="001D60F5">
        <w:t xml:space="preserve">and higher layer parameter </w:t>
      </w:r>
      <w:bookmarkEnd w:id="290"/>
      <w:bookmarkEnd w:id="291"/>
      <w:bookmarkEnd w:id="292"/>
      <w:bookmarkEnd w:id="2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3EB4B719"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54215D0F"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1EFBD8B1" w14:textId="77777777" w:rsidR="001D60F5" w:rsidRPr="001D60F5" w:rsidRDefault="001D60F5" w:rsidP="00FA7F4E">
            <w:pPr>
              <w:pStyle w:val="TAH"/>
              <w:rPr>
                <w:lang w:eastAsia="zh-CN"/>
              </w:rPr>
            </w:pPr>
            <w:r w:rsidRPr="001D60F5">
              <w:rPr>
                <w:rFonts w:eastAsia="MS LineDraw"/>
              </w:rPr>
              <w:t>Bitwidth</w:t>
            </w:r>
            <w:bookmarkStart w:id="294" w:name="OLE_LINK527"/>
            <w:bookmarkStart w:id="295" w:name="OLE_LINK528"/>
            <w:r w:rsidRPr="001D60F5">
              <w:rPr>
                <w:rFonts w:hint="eastAsia"/>
                <w:lang w:eastAsia="zh-CN"/>
              </w:rPr>
              <w:t xml:space="preserve"> for CRI=0 or 1</w:t>
            </w:r>
            <w:bookmarkEnd w:id="294"/>
            <w:bookmarkEnd w:id="295"/>
          </w:p>
        </w:tc>
      </w:tr>
      <w:tr w:rsidR="001D60F5" w:rsidRPr="001D60F5" w14:paraId="2F141F63" w14:textId="77777777" w:rsidTr="001D60F5">
        <w:trPr>
          <w:trHeight w:val="171"/>
          <w:jc w:val="center"/>
        </w:trPr>
        <w:tc>
          <w:tcPr>
            <w:tcW w:w="0" w:type="auto"/>
            <w:gridSpan w:val="2"/>
            <w:vMerge/>
            <w:shd w:val="clear" w:color="auto" w:fill="E0E0E0"/>
            <w:vAlign w:val="center"/>
          </w:tcPr>
          <w:p w14:paraId="35E107C9"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4F46B5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FC76AE1"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05C3E5D"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0DD13CB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23B25535" w14:textId="77777777" w:rsidTr="001D60F5">
        <w:trPr>
          <w:trHeight w:val="238"/>
          <w:jc w:val="center"/>
        </w:trPr>
        <w:tc>
          <w:tcPr>
            <w:tcW w:w="4465" w:type="dxa"/>
            <w:gridSpan w:val="2"/>
            <w:tcMar>
              <w:top w:w="0" w:type="dxa"/>
              <w:left w:w="108" w:type="dxa"/>
              <w:bottom w:w="0" w:type="dxa"/>
              <w:right w:w="108" w:type="dxa"/>
            </w:tcMar>
            <w:vAlign w:val="center"/>
          </w:tcPr>
          <w:p w14:paraId="3204F50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339D6A2"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CEBAF5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8B24F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BA8BEF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1609BC30" w14:textId="77777777" w:rsidTr="001D60F5">
        <w:trPr>
          <w:trHeight w:val="238"/>
          <w:jc w:val="center"/>
        </w:trPr>
        <w:tc>
          <w:tcPr>
            <w:tcW w:w="4465" w:type="dxa"/>
            <w:gridSpan w:val="2"/>
            <w:tcMar>
              <w:top w:w="0" w:type="dxa"/>
              <w:left w:w="108" w:type="dxa"/>
              <w:bottom w:w="0" w:type="dxa"/>
              <w:right w:w="108" w:type="dxa"/>
            </w:tcMar>
            <w:vAlign w:val="center"/>
          </w:tcPr>
          <w:p w14:paraId="0B7B9F6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20A01C40"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851BF3">
                <v:shape id="_x0000_i1868" type="#_x0000_t75" style="width:16.75pt;height:12.55pt">
                  <v:imagedata r:id="rId484" o:title=""/>
                </v:shape>
              </w:pict>
            </w:r>
          </w:p>
        </w:tc>
        <w:tc>
          <w:tcPr>
            <w:tcW w:w="0" w:type="auto"/>
            <w:tcMar>
              <w:top w:w="0" w:type="dxa"/>
              <w:left w:w="108" w:type="dxa"/>
              <w:bottom w:w="0" w:type="dxa"/>
              <w:right w:w="108" w:type="dxa"/>
            </w:tcMar>
            <w:vAlign w:val="center"/>
          </w:tcPr>
          <w:p w14:paraId="39687C32"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B8E01E2">
                <v:shape id="_x0000_i1869" type="#_x0000_t75" style="width:16.75pt;height:12.55pt">
                  <v:imagedata r:id="rId484" o:title=""/>
                </v:shape>
              </w:pict>
            </w:r>
          </w:p>
        </w:tc>
        <w:tc>
          <w:tcPr>
            <w:tcW w:w="0" w:type="auto"/>
            <w:tcMar>
              <w:top w:w="0" w:type="dxa"/>
              <w:left w:w="108" w:type="dxa"/>
              <w:bottom w:w="0" w:type="dxa"/>
              <w:right w:w="108" w:type="dxa"/>
            </w:tcMar>
            <w:vAlign w:val="center"/>
          </w:tcPr>
          <w:p w14:paraId="787165CC"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EB1552">
                <v:shape id="_x0000_i1870" type="#_x0000_t75" style="width:16.75pt;height:12.55pt">
                  <v:imagedata r:id="rId484" o:title=""/>
                </v:shape>
              </w:pict>
            </w:r>
          </w:p>
        </w:tc>
        <w:tc>
          <w:tcPr>
            <w:tcW w:w="0" w:type="auto"/>
            <w:tcMar>
              <w:top w:w="0" w:type="dxa"/>
              <w:left w:w="108" w:type="dxa"/>
              <w:bottom w:w="0" w:type="dxa"/>
              <w:right w:w="108" w:type="dxa"/>
            </w:tcMar>
            <w:vAlign w:val="center"/>
          </w:tcPr>
          <w:p w14:paraId="315B48EF"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29D9294">
                <v:shape id="_x0000_i1871" type="#_x0000_t75" style="width:16.75pt;height:12.55pt">
                  <v:imagedata r:id="rId484" o:title=""/>
                </v:shape>
              </w:pict>
            </w:r>
          </w:p>
        </w:tc>
      </w:tr>
      <w:tr w:rsidR="001D60F5" w:rsidRPr="001D60F5" w14:paraId="7BF38C82" w14:textId="77777777" w:rsidTr="001D60F5">
        <w:trPr>
          <w:trHeight w:val="238"/>
          <w:jc w:val="center"/>
        </w:trPr>
        <w:tc>
          <w:tcPr>
            <w:tcW w:w="4465" w:type="dxa"/>
            <w:gridSpan w:val="2"/>
            <w:tcMar>
              <w:top w:w="0" w:type="dxa"/>
              <w:left w:w="108" w:type="dxa"/>
              <w:bottom w:w="0" w:type="dxa"/>
              <w:right w:w="108" w:type="dxa"/>
            </w:tcMar>
            <w:vAlign w:val="center"/>
          </w:tcPr>
          <w:p w14:paraId="0E853C3B"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28645F2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A32C1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7DF4E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DE6C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7CB9745A" w14:textId="77777777" w:rsidTr="001D60F5">
        <w:trPr>
          <w:trHeight w:val="238"/>
          <w:jc w:val="center"/>
        </w:trPr>
        <w:tc>
          <w:tcPr>
            <w:tcW w:w="4465" w:type="dxa"/>
            <w:gridSpan w:val="2"/>
            <w:tcMar>
              <w:top w:w="0" w:type="dxa"/>
              <w:left w:w="108" w:type="dxa"/>
              <w:bottom w:w="0" w:type="dxa"/>
              <w:right w:w="108" w:type="dxa"/>
            </w:tcMar>
            <w:vAlign w:val="center"/>
          </w:tcPr>
          <w:p w14:paraId="4962467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5A3745E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1582CCD3"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20CFC8D">
                <v:shape id="_x0000_i1872" type="#_x0000_t75" style="width:16.75pt;height:12.55pt">
                  <v:imagedata r:id="rId484" o:title=""/>
                </v:shape>
              </w:pict>
            </w:r>
          </w:p>
        </w:tc>
        <w:tc>
          <w:tcPr>
            <w:tcW w:w="0" w:type="auto"/>
            <w:tcMar>
              <w:top w:w="0" w:type="dxa"/>
              <w:left w:w="108" w:type="dxa"/>
              <w:bottom w:w="0" w:type="dxa"/>
              <w:right w:w="108" w:type="dxa"/>
            </w:tcMar>
            <w:vAlign w:val="center"/>
          </w:tcPr>
          <w:p w14:paraId="55F87CD0"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419453">
                <v:shape id="_x0000_i1873" type="#_x0000_t75" style="width:16.75pt;height:12.55pt">
                  <v:imagedata r:id="rId484" o:title=""/>
                </v:shape>
              </w:pict>
            </w:r>
          </w:p>
        </w:tc>
        <w:tc>
          <w:tcPr>
            <w:tcW w:w="0" w:type="auto"/>
            <w:tcMar>
              <w:top w:w="0" w:type="dxa"/>
              <w:left w:w="108" w:type="dxa"/>
              <w:bottom w:w="0" w:type="dxa"/>
              <w:right w:w="108" w:type="dxa"/>
            </w:tcMar>
            <w:vAlign w:val="center"/>
          </w:tcPr>
          <w:p w14:paraId="38D92050"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9E40B99">
                <v:shape id="_x0000_i1874" type="#_x0000_t75" style="width:16.75pt;height:12.55pt">
                  <v:imagedata r:id="rId484" o:title=""/>
                </v:shape>
              </w:pict>
            </w:r>
          </w:p>
        </w:tc>
      </w:tr>
      <w:tr w:rsidR="001D60F5" w:rsidRPr="001D60F5" w14:paraId="0F191FC2" w14:textId="77777777" w:rsidTr="001D60F5">
        <w:trPr>
          <w:trHeight w:val="238"/>
          <w:jc w:val="center"/>
        </w:trPr>
        <w:tc>
          <w:tcPr>
            <w:tcW w:w="4465" w:type="dxa"/>
            <w:gridSpan w:val="2"/>
            <w:tcMar>
              <w:top w:w="0" w:type="dxa"/>
              <w:left w:w="108" w:type="dxa"/>
              <w:bottom w:w="0" w:type="dxa"/>
              <w:right w:w="108" w:type="dxa"/>
            </w:tcMar>
            <w:vAlign w:val="center"/>
          </w:tcPr>
          <w:p w14:paraId="71B191F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443A62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F35F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9B979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11433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7A959CEE" w14:textId="77777777" w:rsidTr="001D60F5">
        <w:trPr>
          <w:trHeight w:val="238"/>
          <w:jc w:val="center"/>
        </w:trPr>
        <w:tc>
          <w:tcPr>
            <w:tcW w:w="4465" w:type="dxa"/>
            <w:gridSpan w:val="2"/>
            <w:tcMar>
              <w:top w:w="0" w:type="dxa"/>
              <w:left w:w="108" w:type="dxa"/>
              <w:bottom w:w="0" w:type="dxa"/>
              <w:right w:w="108" w:type="dxa"/>
            </w:tcMar>
            <w:vAlign w:val="center"/>
          </w:tcPr>
          <w:p w14:paraId="51E4175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660317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357237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F82F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C3B50C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4A29E6BB"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58B245BA"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0E59A44D"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4857EEE"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506358FC"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09892D65"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2000CEE7"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A0E3ED8"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F8DD6E2"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2F7983F4"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3C7F830"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44FBE8EC" w14:textId="77777777" w:rsidTr="001D60F5">
        <w:trPr>
          <w:trHeight w:val="238"/>
          <w:jc w:val="center"/>
        </w:trPr>
        <w:tc>
          <w:tcPr>
            <w:tcW w:w="4465" w:type="dxa"/>
            <w:gridSpan w:val="2"/>
            <w:tcMar>
              <w:top w:w="0" w:type="dxa"/>
              <w:left w:w="108" w:type="dxa"/>
              <w:bottom w:w="0" w:type="dxa"/>
              <w:right w:w="108" w:type="dxa"/>
            </w:tcMar>
            <w:vAlign w:val="center"/>
          </w:tcPr>
          <w:p w14:paraId="6E9F3B01"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6DA781DB"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E2DAF5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9AD3F8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6BE9F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310CBB7E" w14:textId="77777777" w:rsidTr="001D60F5">
        <w:trPr>
          <w:trHeight w:val="238"/>
          <w:jc w:val="center"/>
        </w:trPr>
        <w:tc>
          <w:tcPr>
            <w:tcW w:w="4465" w:type="dxa"/>
            <w:gridSpan w:val="2"/>
            <w:tcMar>
              <w:top w:w="0" w:type="dxa"/>
              <w:left w:w="108" w:type="dxa"/>
              <w:bottom w:w="0" w:type="dxa"/>
              <w:right w:w="108" w:type="dxa"/>
            </w:tcMar>
            <w:vAlign w:val="center"/>
          </w:tcPr>
          <w:p w14:paraId="0F237C0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5F5AE227"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9D9F15">
                <v:shape id="_x0000_i1875" type="#_x0000_t75" style="width:16.75pt;height:12.55pt">
                  <v:imagedata r:id="rId484" o:title=""/>
                </v:shape>
              </w:pict>
            </w:r>
          </w:p>
        </w:tc>
        <w:tc>
          <w:tcPr>
            <w:tcW w:w="0" w:type="auto"/>
            <w:tcMar>
              <w:top w:w="0" w:type="dxa"/>
              <w:left w:w="108" w:type="dxa"/>
              <w:bottom w:w="0" w:type="dxa"/>
              <w:right w:w="108" w:type="dxa"/>
            </w:tcMar>
            <w:vAlign w:val="center"/>
          </w:tcPr>
          <w:p w14:paraId="3CA2CD6E"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ECD2CE">
                <v:shape id="_x0000_i1876" type="#_x0000_t75" style="width:16.75pt;height:12.55pt">
                  <v:imagedata r:id="rId484" o:title=""/>
                </v:shape>
              </w:pict>
            </w:r>
          </w:p>
        </w:tc>
        <w:tc>
          <w:tcPr>
            <w:tcW w:w="0" w:type="auto"/>
            <w:tcMar>
              <w:top w:w="0" w:type="dxa"/>
              <w:left w:w="108" w:type="dxa"/>
              <w:bottom w:w="0" w:type="dxa"/>
              <w:right w:w="108" w:type="dxa"/>
            </w:tcMar>
            <w:vAlign w:val="center"/>
          </w:tcPr>
          <w:p w14:paraId="4CAFD7F1"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95FEB14">
                <v:shape id="_x0000_i1877" type="#_x0000_t75" style="width:16.75pt;height:12.55pt">
                  <v:imagedata r:id="rId484" o:title=""/>
                </v:shape>
              </w:pict>
            </w:r>
          </w:p>
        </w:tc>
        <w:tc>
          <w:tcPr>
            <w:tcW w:w="0" w:type="auto"/>
            <w:tcMar>
              <w:top w:w="0" w:type="dxa"/>
              <w:left w:w="108" w:type="dxa"/>
              <w:bottom w:w="0" w:type="dxa"/>
              <w:right w:w="108" w:type="dxa"/>
            </w:tcMar>
            <w:vAlign w:val="center"/>
          </w:tcPr>
          <w:p w14:paraId="10FC105F"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FCA0142">
                <v:shape id="_x0000_i1878" type="#_x0000_t75" style="width:16.75pt;height:12.55pt">
                  <v:imagedata r:id="rId484" o:title=""/>
                </v:shape>
              </w:pict>
            </w:r>
          </w:p>
        </w:tc>
      </w:tr>
      <w:tr w:rsidR="001D60F5" w:rsidRPr="001D60F5" w14:paraId="53A34ED6" w14:textId="77777777" w:rsidTr="001D60F5">
        <w:trPr>
          <w:trHeight w:val="238"/>
          <w:jc w:val="center"/>
        </w:trPr>
        <w:tc>
          <w:tcPr>
            <w:tcW w:w="4465" w:type="dxa"/>
            <w:gridSpan w:val="2"/>
            <w:tcMar>
              <w:top w:w="0" w:type="dxa"/>
              <w:left w:w="108" w:type="dxa"/>
              <w:bottom w:w="0" w:type="dxa"/>
              <w:right w:w="108" w:type="dxa"/>
            </w:tcMar>
            <w:vAlign w:val="center"/>
          </w:tcPr>
          <w:p w14:paraId="5081A657"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8D7421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50ED76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695D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625CFD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1F367845" w14:textId="77777777" w:rsidTr="001D60F5">
        <w:trPr>
          <w:trHeight w:val="238"/>
          <w:jc w:val="center"/>
        </w:trPr>
        <w:tc>
          <w:tcPr>
            <w:tcW w:w="4465" w:type="dxa"/>
            <w:gridSpan w:val="2"/>
            <w:tcMar>
              <w:top w:w="0" w:type="dxa"/>
              <w:left w:w="108" w:type="dxa"/>
              <w:bottom w:w="0" w:type="dxa"/>
              <w:right w:w="108" w:type="dxa"/>
            </w:tcMar>
            <w:vAlign w:val="center"/>
          </w:tcPr>
          <w:p w14:paraId="3B14388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11C8F274"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39F1426">
                <v:shape id="_x0000_i1879" type="#_x0000_t75" style="width:16.75pt;height:12.55pt">
                  <v:imagedata r:id="rId484" o:title=""/>
                </v:shape>
              </w:pict>
            </w:r>
          </w:p>
        </w:tc>
        <w:tc>
          <w:tcPr>
            <w:tcW w:w="0" w:type="auto"/>
            <w:tcMar>
              <w:top w:w="0" w:type="dxa"/>
              <w:left w:w="108" w:type="dxa"/>
              <w:bottom w:w="0" w:type="dxa"/>
              <w:right w:w="108" w:type="dxa"/>
            </w:tcMar>
            <w:vAlign w:val="center"/>
          </w:tcPr>
          <w:p w14:paraId="6509FF17"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D4C11B">
                <v:shape id="_x0000_i1880" type="#_x0000_t75" style="width:16.75pt;height:12.55pt">
                  <v:imagedata r:id="rId484" o:title=""/>
                </v:shape>
              </w:pict>
            </w:r>
          </w:p>
        </w:tc>
        <w:tc>
          <w:tcPr>
            <w:tcW w:w="0" w:type="auto"/>
            <w:tcMar>
              <w:top w:w="0" w:type="dxa"/>
              <w:left w:w="108" w:type="dxa"/>
              <w:bottom w:w="0" w:type="dxa"/>
              <w:right w:w="108" w:type="dxa"/>
            </w:tcMar>
            <w:vAlign w:val="center"/>
          </w:tcPr>
          <w:p w14:paraId="4B8C02FA"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0117B4">
                <v:shape id="_x0000_i1881" type="#_x0000_t75" style="width:16.75pt;height:12.55pt">
                  <v:imagedata r:id="rId484" o:title=""/>
                </v:shape>
              </w:pict>
            </w:r>
          </w:p>
        </w:tc>
        <w:tc>
          <w:tcPr>
            <w:tcW w:w="0" w:type="auto"/>
            <w:tcMar>
              <w:top w:w="0" w:type="dxa"/>
              <w:left w:w="108" w:type="dxa"/>
              <w:bottom w:w="0" w:type="dxa"/>
              <w:right w:w="108" w:type="dxa"/>
            </w:tcMar>
            <w:vAlign w:val="center"/>
          </w:tcPr>
          <w:p w14:paraId="555B00B1"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F727A3">
                <v:shape id="_x0000_i1882" type="#_x0000_t75" style="width:16.75pt;height:12.55pt">
                  <v:imagedata r:id="rId484" o:title=""/>
                </v:shape>
              </w:pict>
            </w:r>
          </w:p>
        </w:tc>
      </w:tr>
      <w:tr w:rsidR="001D60F5" w:rsidRPr="001D60F5" w14:paraId="590D68F6" w14:textId="77777777" w:rsidTr="001D60F5">
        <w:trPr>
          <w:trHeight w:val="238"/>
          <w:jc w:val="center"/>
        </w:trPr>
        <w:tc>
          <w:tcPr>
            <w:tcW w:w="4465" w:type="dxa"/>
            <w:gridSpan w:val="2"/>
            <w:tcMar>
              <w:top w:w="0" w:type="dxa"/>
              <w:left w:w="108" w:type="dxa"/>
              <w:bottom w:w="0" w:type="dxa"/>
              <w:right w:w="108" w:type="dxa"/>
            </w:tcMar>
            <w:vAlign w:val="center"/>
          </w:tcPr>
          <w:p w14:paraId="07B0AD1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EDCDE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01021D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9362CE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658E3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0987436" w14:textId="77777777" w:rsidTr="001D60F5">
        <w:trPr>
          <w:trHeight w:val="238"/>
          <w:jc w:val="center"/>
        </w:trPr>
        <w:tc>
          <w:tcPr>
            <w:tcW w:w="4465" w:type="dxa"/>
            <w:gridSpan w:val="2"/>
            <w:tcMar>
              <w:top w:w="0" w:type="dxa"/>
              <w:left w:w="108" w:type="dxa"/>
              <w:bottom w:w="0" w:type="dxa"/>
              <w:right w:w="108" w:type="dxa"/>
            </w:tcMar>
            <w:vAlign w:val="center"/>
          </w:tcPr>
          <w:p w14:paraId="728079C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5CDEF3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85FC6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4F50C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6DABD2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1CA55BA0" w14:textId="77777777" w:rsidTr="001D60F5">
        <w:trPr>
          <w:trHeight w:val="238"/>
          <w:jc w:val="center"/>
        </w:trPr>
        <w:tc>
          <w:tcPr>
            <w:tcW w:w="4465" w:type="dxa"/>
            <w:gridSpan w:val="2"/>
            <w:tcMar>
              <w:top w:w="0" w:type="dxa"/>
              <w:left w:w="108" w:type="dxa"/>
              <w:bottom w:w="0" w:type="dxa"/>
              <w:right w:w="108" w:type="dxa"/>
            </w:tcMar>
            <w:vAlign w:val="center"/>
          </w:tcPr>
          <w:p w14:paraId="03AF280B"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719FDB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7C53DBC5" w14:textId="77777777" w:rsidTr="001D60F5">
        <w:trPr>
          <w:trHeight w:val="238"/>
          <w:jc w:val="center"/>
        </w:trPr>
        <w:tc>
          <w:tcPr>
            <w:tcW w:w="4459" w:type="dxa"/>
            <w:tcMar>
              <w:top w:w="0" w:type="dxa"/>
              <w:left w:w="108" w:type="dxa"/>
              <w:bottom w:w="0" w:type="dxa"/>
              <w:right w:w="108" w:type="dxa"/>
            </w:tcMar>
            <w:vAlign w:val="center"/>
          </w:tcPr>
          <w:p w14:paraId="0EB8C140"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60DA69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3611F90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6A8AA7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643C674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4DC1ECA6" w14:textId="77777777" w:rsidTr="001D60F5">
        <w:trPr>
          <w:trHeight w:val="238"/>
          <w:jc w:val="center"/>
        </w:trPr>
        <w:tc>
          <w:tcPr>
            <w:tcW w:w="4465" w:type="dxa"/>
            <w:gridSpan w:val="2"/>
            <w:tcMar>
              <w:top w:w="0" w:type="dxa"/>
              <w:left w:w="108" w:type="dxa"/>
              <w:bottom w:w="0" w:type="dxa"/>
              <w:right w:w="108" w:type="dxa"/>
            </w:tcMar>
            <w:vAlign w:val="center"/>
          </w:tcPr>
          <w:p w14:paraId="38231CD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6170D5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D67D89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3EDCB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AB29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4974AA0A" w14:textId="77777777" w:rsidTr="001D60F5">
        <w:trPr>
          <w:trHeight w:val="238"/>
          <w:jc w:val="center"/>
        </w:trPr>
        <w:tc>
          <w:tcPr>
            <w:tcW w:w="4465" w:type="dxa"/>
            <w:gridSpan w:val="2"/>
            <w:tcMar>
              <w:top w:w="0" w:type="dxa"/>
              <w:left w:w="108" w:type="dxa"/>
              <w:bottom w:w="0" w:type="dxa"/>
              <w:right w:w="108" w:type="dxa"/>
            </w:tcMar>
            <w:vAlign w:val="center"/>
          </w:tcPr>
          <w:p w14:paraId="23A07313"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D6B606A"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5B86A7C">
                <v:shape id="_x0000_i1883" type="#_x0000_t75" style="width:16.75pt;height:12.55pt">
                  <v:imagedata r:id="rId484" o:title=""/>
                </v:shape>
              </w:pict>
            </w:r>
          </w:p>
        </w:tc>
        <w:tc>
          <w:tcPr>
            <w:tcW w:w="0" w:type="auto"/>
            <w:tcMar>
              <w:top w:w="0" w:type="dxa"/>
              <w:left w:w="108" w:type="dxa"/>
              <w:bottom w:w="0" w:type="dxa"/>
              <w:right w:w="108" w:type="dxa"/>
            </w:tcMar>
            <w:vAlign w:val="center"/>
          </w:tcPr>
          <w:p w14:paraId="7B5EAB67"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DA01D1">
                <v:shape id="_x0000_i1884" type="#_x0000_t75" style="width:16.75pt;height:12.55pt">
                  <v:imagedata r:id="rId484" o:title=""/>
                </v:shape>
              </w:pict>
            </w:r>
          </w:p>
        </w:tc>
        <w:tc>
          <w:tcPr>
            <w:tcW w:w="0" w:type="auto"/>
            <w:tcMar>
              <w:top w:w="0" w:type="dxa"/>
              <w:left w:w="108" w:type="dxa"/>
              <w:bottom w:w="0" w:type="dxa"/>
              <w:right w:w="108" w:type="dxa"/>
            </w:tcMar>
            <w:vAlign w:val="center"/>
          </w:tcPr>
          <w:p w14:paraId="79E29A02"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84A8E9">
                <v:shape id="_x0000_i1885" type="#_x0000_t75" style="width:16.75pt;height:12.55pt">
                  <v:imagedata r:id="rId484" o:title=""/>
                </v:shape>
              </w:pict>
            </w:r>
          </w:p>
        </w:tc>
        <w:tc>
          <w:tcPr>
            <w:tcW w:w="0" w:type="auto"/>
            <w:tcMar>
              <w:top w:w="0" w:type="dxa"/>
              <w:left w:w="108" w:type="dxa"/>
              <w:bottom w:w="0" w:type="dxa"/>
              <w:right w:w="108" w:type="dxa"/>
            </w:tcMar>
            <w:vAlign w:val="center"/>
          </w:tcPr>
          <w:p w14:paraId="053B27DB"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850C165">
                <v:shape id="_x0000_i1886" type="#_x0000_t75" style="width:16.75pt;height:12.55pt">
                  <v:imagedata r:id="rId484" o:title=""/>
                </v:shape>
              </w:pict>
            </w:r>
          </w:p>
        </w:tc>
      </w:tr>
      <w:tr w:rsidR="001D60F5" w:rsidRPr="001D60F5" w14:paraId="51707CC4" w14:textId="77777777" w:rsidTr="001D60F5">
        <w:trPr>
          <w:trHeight w:val="238"/>
          <w:jc w:val="center"/>
        </w:trPr>
        <w:tc>
          <w:tcPr>
            <w:tcW w:w="4459" w:type="dxa"/>
            <w:tcMar>
              <w:top w:w="0" w:type="dxa"/>
              <w:left w:w="108" w:type="dxa"/>
              <w:bottom w:w="0" w:type="dxa"/>
              <w:right w:w="108" w:type="dxa"/>
            </w:tcMar>
            <w:vAlign w:val="center"/>
          </w:tcPr>
          <w:p w14:paraId="1BAC254A"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361F51B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A8DA38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6C8578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ED2A0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9309366" w14:textId="77777777" w:rsidTr="001D60F5">
        <w:trPr>
          <w:trHeight w:val="238"/>
          <w:jc w:val="center"/>
        </w:trPr>
        <w:tc>
          <w:tcPr>
            <w:tcW w:w="4465" w:type="dxa"/>
            <w:gridSpan w:val="2"/>
            <w:tcMar>
              <w:top w:w="0" w:type="dxa"/>
              <w:left w:w="108" w:type="dxa"/>
              <w:bottom w:w="0" w:type="dxa"/>
              <w:right w:w="108" w:type="dxa"/>
            </w:tcMar>
            <w:vAlign w:val="center"/>
          </w:tcPr>
          <w:p w14:paraId="636F5B4B"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420E4242"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1815DC">
                <v:shape id="_x0000_i1887" type="#_x0000_t75" style="width:16.75pt;height:12.55pt">
                  <v:imagedata r:id="rId484" o:title=""/>
                </v:shape>
              </w:pict>
            </w:r>
          </w:p>
        </w:tc>
        <w:tc>
          <w:tcPr>
            <w:tcW w:w="0" w:type="auto"/>
            <w:tcMar>
              <w:top w:w="0" w:type="dxa"/>
              <w:left w:w="108" w:type="dxa"/>
              <w:bottom w:w="0" w:type="dxa"/>
              <w:right w:w="108" w:type="dxa"/>
            </w:tcMar>
            <w:vAlign w:val="center"/>
          </w:tcPr>
          <w:p w14:paraId="3810BB0A"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00B6E6B">
                <v:shape id="_x0000_i1888" type="#_x0000_t75" style="width:16.75pt;height:12.55pt">
                  <v:imagedata r:id="rId484" o:title=""/>
                </v:shape>
              </w:pict>
            </w:r>
          </w:p>
        </w:tc>
        <w:tc>
          <w:tcPr>
            <w:tcW w:w="0" w:type="auto"/>
            <w:tcMar>
              <w:top w:w="0" w:type="dxa"/>
              <w:left w:w="108" w:type="dxa"/>
              <w:bottom w:w="0" w:type="dxa"/>
              <w:right w:w="108" w:type="dxa"/>
            </w:tcMar>
            <w:vAlign w:val="center"/>
          </w:tcPr>
          <w:p w14:paraId="74E43909"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197BC03">
                <v:shape id="_x0000_i1889" type="#_x0000_t75" style="width:16.75pt;height:12.55pt">
                  <v:imagedata r:id="rId484" o:title=""/>
                </v:shape>
              </w:pict>
            </w:r>
          </w:p>
        </w:tc>
        <w:tc>
          <w:tcPr>
            <w:tcW w:w="0" w:type="auto"/>
            <w:tcMar>
              <w:top w:w="0" w:type="dxa"/>
              <w:left w:w="108" w:type="dxa"/>
              <w:bottom w:w="0" w:type="dxa"/>
              <w:right w:w="108" w:type="dxa"/>
            </w:tcMar>
            <w:vAlign w:val="center"/>
          </w:tcPr>
          <w:p w14:paraId="726CF644" w14:textId="77777777" w:rsidR="001D60F5" w:rsidRPr="001D60F5" w:rsidRDefault="000429A3"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514A152">
                <v:shape id="_x0000_i1890" type="#_x0000_t75" style="width:16.75pt;height:12.55pt">
                  <v:imagedata r:id="rId484" o:title=""/>
                </v:shape>
              </w:pict>
            </w:r>
          </w:p>
        </w:tc>
      </w:tr>
      <w:tr w:rsidR="001D60F5" w:rsidRPr="001D60F5" w14:paraId="1578C914" w14:textId="77777777" w:rsidTr="001D60F5">
        <w:trPr>
          <w:trHeight w:val="238"/>
          <w:jc w:val="center"/>
        </w:trPr>
        <w:tc>
          <w:tcPr>
            <w:tcW w:w="4465" w:type="dxa"/>
            <w:gridSpan w:val="2"/>
            <w:tcMar>
              <w:top w:w="0" w:type="dxa"/>
              <w:left w:w="108" w:type="dxa"/>
              <w:bottom w:w="0" w:type="dxa"/>
              <w:right w:w="108" w:type="dxa"/>
            </w:tcMar>
            <w:vAlign w:val="center"/>
          </w:tcPr>
          <w:p w14:paraId="3793A44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611BA5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1267C30"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C771C73"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208B278B"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124D4021" w14:textId="77777777" w:rsidTr="001D60F5">
        <w:trPr>
          <w:trHeight w:val="238"/>
          <w:jc w:val="center"/>
        </w:trPr>
        <w:tc>
          <w:tcPr>
            <w:tcW w:w="4465" w:type="dxa"/>
            <w:gridSpan w:val="2"/>
            <w:tcMar>
              <w:top w:w="0" w:type="dxa"/>
              <w:left w:w="108" w:type="dxa"/>
              <w:bottom w:w="0" w:type="dxa"/>
              <w:right w:w="108" w:type="dxa"/>
            </w:tcMar>
            <w:vAlign w:val="center"/>
          </w:tcPr>
          <w:p w14:paraId="55C6C5F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5A5ED2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986AE4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D8C8D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D9D9AE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1BE88D19" w14:textId="77777777" w:rsidTr="001D60F5">
        <w:trPr>
          <w:trHeight w:val="238"/>
          <w:jc w:val="center"/>
        </w:trPr>
        <w:tc>
          <w:tcPr>
            <w:tcW w:w="4465" w:type="dxa"/>
            <w:gridSpan w:val="2"/>
            <w:tcMar>
              <w:top w:w="0" w:type="dxa"/>
              <w:left w:w="108" w:type="dxa"/>
              <w:bottom w:w="0" w:type="dxa"/>
              <w:right w:w="108" w:type="dxa"/>
            </w:tcMar>
            <w:vAlign w:val="center"/>
          </w:tcPr>
          <w:p w14:paraId="38A1F72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3893396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30D3082"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C0A9EC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2E7A10F0"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4173C8D8" w14:textId="77777777" w:rsidTr="001D60F5">
        <w:trPr>
          <w:trHeight w:val="238"/>
          <w:jc w:val="center"/>
        </w:trPr>
        <w:tc>
          <w:tcPr>
            <w:tcW w:w="4465" w:type="dxa"/>
            <w:gridSpan w:val="2"/>
            <w:tcMar>
              <w:top w:w="0" w:type="dxa"/>
              <w:left w:w="108" w:type="dxa"/>
              <w:bottom w:w="0" w:type="dxa"/>
              <w:right w:w="108" w:type="dxa"/>
            </w:tcMar>
            <w:vAlign w:val="center"/>
          </w:tcPr>
          <w:p w14:paraId="4379BD9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306C1F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FF82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B49CE4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97AA76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11ECDE70" w14:textId="77777777" w:rsidR="00850804" w:rsidRDefault="00850804" w:rsidP="00850804">
      <w:pPr>
        <w:rPr>
          <w:rFonts w:ascii="Calibri" w:eastAsia="Calibri" w:hAnsi="Calibri"/>
          <w:sz w:val="22"/>
          <w:szCs w:val="22"/>
          <w:lang w:val="en-US"/>
        </w:rPr>
      </w:pPr>
    </w:p>
    <w:p w14:paraId="471E2B9B" w14:textId="77777777"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04A2300C"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6B7BA6A2"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01B48014" w14:textId="77777777" w:rsidR="00850804" w:rsidRPr="00064EEE" w:rsidRDefault="00850804" w:rsidP="00C70A30">
            <w:pPr>
              <w:pStyle w:val="tah0"/>
              <w:rPr>
                <w:lang w:val="en-GB"/>
              </w:rPr>
            </w:pPr>
            <w:r w:rsidRPr="00064EEE">
              <w:rPr>
                <w:lang w:val="en-GB"/>
              </w:rPr>
              <w:t>Bitwidth</w:t>
            </w:r>
          </w:p>
        </w:tc>
      </w:tr>
      <w:tr w:rsidR="00850804" w:rsidRPr="00B7584F" w14:paraId="7F86A456" w14:textId="77777777" w:rsidTr="00E013D3">
        <w:trPr>
          <w:trHeight w:val="171"/>
          <w:jc w:val="center"/>
        </w:trPr>
        <w:tc>
          <w:tcPr>
            <w:tcW w:w="0" w:type="auto"/>
            <w:vMerge/>
            <w:shd w:val="clear" w:color="auto" w:fill="E0E0E0"/>
            <w:vAlign w:val="center"/>
          </w:tcPr>
          <w:p w14:paraId="5D19F95A"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87FDCFC"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6C4D7E4B"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3F2FFC6"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C4B4AF0" w14:textId="77777777" w:rsidR="00850804" w:rsidRPr="00064EEE" w:rsidRDefault="00850804" w:rsidP="00C70A30">
            <w:pPr>
              <w:pStyle w:val="tah0"/>
              <w:rPr>
                <w:lang w:val="de-DE"/>
              </w:rPr>
            </w:pPr>
            <w:r w:rsidRPr="00064EEE">
              <w:rPr>
                <w:lang w:val="de-DE"/>
              </w:rPr>
              <w:t>Rank = 4</w:t>
            </w:r>
          </w:p>
        </w:tc>
      </w:tr>
      <w:tr w:rsidR="00850804" w:rsidRPr="00B7584F" w14:paraId="7CC3D456" w14:textId="77777777" w:rsidTr="00E013D3">
        <w:trPr>
          <w:trHeight w:val="238"/>
          <w:jc w:val="center"/>
        </w:trPr>
        <w:tc>
          <w:tcPr>
            <w:tcW w:w="4441" w:type="dxa"/>
            <w:tcMar>
              <w:top w:w="0" w:type="dxa"/>
              <w:left w:w="108" w:type="dxa"/>
              <w:bottom w:w="0" w:type="dxa"/>
              <w:right w:w="108" w:type="dxa"/>
            </w:tcMar>
            <w:vAlign w:val="center"/>
          </w:tcPr>
          <w:p w14:paraId="6B5B7E8F"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301335F3"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C098AC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51F17BE"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4DEA745" w14:textId="77777777" w:rsidR="00850804" w:rsidRPr="00064EEE" w:rsidRDefault="00850804" w:rsidP="00C70A30">
            <w:pPr>
              <w:pStyle w:val="tac0"/>
              <w:rPr>
                <w:lang w:val="de-DE"/>
              </w:rPr>
            </w:pPr>
            <w:r w:rsidRPr="00064EEE">
              <w:rPr>
                <w:lang w:val="de-DE"/>
              </w:rPr>
              <w:t>4</w:t>
            </w:r>
          </w:p>
        </w:tc>
      </w:tr>
      <w:tr w:rsidR="00850804" w:rsidRPr="00B7584F" w14:paraId="062BC3C5" w14:textId="77777777" w:rsidTr="00E013D3">
        <w:trPr>
          <w:trHeight w:val="238"/>
          <w:jc w:val="center"/>
        </w:trPr>
        <w:tc>
          <w:tcPr>
            <w:tcW w:w="4441" w:type="dxa"/>
            <w:tcMar>
              <w:top w:w="0" w:type="dxa"/>
              <w:left w:w="108" w:type="dxa"/>
              <w:bottom w:w="0" w:type="dxa"/>
              <w:right w:w="108" w:type="dxa"/>
            </w:tcMar>
            <w:vAlign w:val="center"/>
          </w:tcPr>
          <w:p w14:paraId="7FB5D203"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7D46B725" w14:textId="77777777" w:rsidR="00850804" w:rsidRPr="00064EEE" w:rsidRDefault="000429A3" w:rsidP="00C70A30">
            <w:pPr>
              <w:pStyle w:val="tac0"/>
              <w:rPr>
                <w:sz w:val="15"/>
                <w:szCs w:val="15"/>
                <w:lang w:val="en-GB"/>
              </w:rPr>
            </w:pPr>
            <w:r>
              <w:rPr>
                <w:position w:val="-6"/>
              </w:rPr>
              <w:pict w14:anchorId="437DB349">
                <v:shape id="_x0000_i1891" type="#_x0000_t75" style="width:16.75pt;height:12.55pt">
                  <v:imagedata r:id="rId560" o:title=""/>
                </v:shape>
              </w:pict>
            </w:r>
          </w:p>
        </w:tc>
        <w:tc>
          <w:tcPr>
            <w:tcW w:w="0" w:type="auto"/>
            <w:tcMar>
              <w:top w:w="0" w:type="dxa"/>
              <w:left w:w="108" w:type="dxa"/>
              <w:bottom w:w="0" w:type="dxa"/>
              <w:right w:w="108" w:type="dxa"/>
            </w:tcMar>
            <w:vAlign w:val="center"/>
          </w:tcPr>
          <w:p w14:paraId="1CED029A" w14:textId="77777777" w:rsidR="00850804" w:rsidRPr="00064EEE" w:rsidRDefault="000429A3" w:rsidP="00C70A30">
            <w:pPr>
              <w:pStyle w:val="tac0"/>
              <w:rPr>
                <w:sz w:val="15"/>
                <w:szCs w:val="15"/>
                <w:lang w:val="en-GB"/>
              </w:rPr>
            </w:pPr>
            <w:r>
              <w:rPr>
                <w:position w:val="-6"/>
              </w:rPr>
              <w:pict w14:anchorId="4853D1F5">
                <v:shape id="_x0000_i1892" type="#_x0000_t75" style="width:16.75pt;height:12.55pt">
                  <v:imagedata r:id="rId484" o:title=""/>
                </v:shape>
              </w:pict>
            </w:r>
          </w:p>
        </w:tc>
        <w:tc>
          <w:tcPr>
            <w:tcW w:w="0" w:type="auto"/>
            <w:tcMar>
              <w:top w:w="0" w:type="dxa"/>
              <w:left w:w="108" w:type="dxa"/>
              <w:bottom w:w="0" w:type="dxa"/>
              <w:right w:w="108" w:type="dxa"/>
            </w:tcMar>
            <w:vAlign w:val="center"/>
          </w:tcPr>
          <w:p w14:paraId="4B8980AC" w14:textId="77777777" w:rsidR="00850804" w:rsidRPr="00064EEE" w:rsidRDefault="000429A3" w:rsidP="00C70A30">
            <w:pPr>
              <w:pStyle w:val="tac0"/>
              <w:rPr>
                <w:sz w:val="15"/>
                <w:szCs w:val="15"/>
                <w:lang w:val="en-GB"/>
              </w:rPr>
            </w:pPr>
            <w:r>
              <w:rPr>
                <w:position w:val="-6"/>
              </w:rPr>
              <w:pict w14:anchorId="52AA870F">
                <v:shape id="_x0000_i1893" type="#_x0000_t75" style="width:16.75pt;height:12.55pt">
                  <v:imagedata r:id="rId484" o:title=""/>
                </v:shape>
              </w:pict>
            </w:r>
          </w:p>
        </w:tc>
        <w:tc>
          <w:tcPr>
            <w:tcW w:w="0" w:type="auto"/>
            <w:tcMar>
              <w:top w:w="0" w:type="dxa"/>
              <w:left w:w="108" w:type="dxa"/>
              <w:bottom w:w="0" w:type="dxa"/>
              <w:right w:w="108" w:type="dxa"/>
            </w:tcMar>
            <w:vAlign w:val="center"/>
          </w:tcPr>
          <w:p w14:paraId="751A1F32" w14:textId="77777777" w:rsidR="00850804" w:rsidRPr="00064EEE" w:rsidRDefault="000429A3" w:rsidP="00C70A30">
            <w:pPr>
              <w:pStyle w:val="tac0"/>
              <w:rPr>
                <w:sz w:val="15"/>
                <w:szCs w:val="15"/>
                <w:lang w:val="en-GB"/>
              </w:rPr>
            </w:pPr>
            <w:r>
              <w:rPr>
                <w:position w:val="-6"/>
              </w:rPr>
              <w:pict w14:anchorId="730C293B">
                <v:shape id="_x0000_i1894" type="#_x0000_t75" style="width:16.75pt;height:12.55pt">
                  <v:imagedata r:id="rId484" o:title=""/>
                </v:shape>
              </w:pict>
            </w:r>
          </w:p>
        </w:tc>
      </w:tr>
      <w:tr w:rsidR="00850804" w:rsidRPr="00B7584F" w14:paraId="5C099246" w14:textId="77777777" w:rsidTr="00E013D3">
        <w:trPr>
          <w:trHeight w:val="238"/>
          <w:jc w:val="center"/>
        </w:trPr>
        <w:tc>
          <w:tcPr>
            <w:tcW w:w="4441" w:type="dxa"/>
            <w:tcMar>
              <w:top w:w="0" w:type="dxa"/>
              <w:left w:w="108" w:type="dxa"/>
              <w:bottom w:w="0" w:type="dxa"/>
              <w:right w:w="108" w:type="dxa"/>
            </w:tcMar>
            <w:vAlign w:val="center"/>
          </w:tcPr>
          <w:p w14:paraId="580200C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E3E20C"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463E2D1"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7013A73"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52C3568" w14:textId="77777777" w:rsidR="00850804" w:rsidRPr="00064EEE" w:rsidRDefault="00850804" w:rsidP="00C70A30">
            <w:pPr>
              <w:pStyle w:val="tac0"/>
              <w:rPr>
                <w:lang w:val="en-GB"/>
              </w:rPr>
            </w:pPr>
            <w:r w:rsidRPr="00064EEE">
              <w:rPr>
                <w:lang w:val="en-GB"/>
              </w:rPr>
              <w:t>4</w:t>
            </w:r>
          </w:p>
        </w:tc>
      </w:tr>
      <w:tr w:rsidR="00850804" w:rsidRPr="00B7584F" w14:paraId="470D794B" w14:textId="77777777" w:rsidTr="00E013D3">
        <w:trPr>
          <w:trHeight w:val="238"/>
          <w:jc w:val="center"/>
        </w:trPr>
        <w:tc>
          <w:tcPr>
            <w:tcW w:w="4441" w:type="dxa"/>
            <w:tcMar>
              <w:top w:w="0" w:type="dxa"/>
              <w:left w:w="108" w:type="dxa"/>
              <w:bottom w:w="0" w:type="dxa"/>
              <w:right w:w="108" w:type="dxa"/>
            </w:tcMar>
            <w:vAlign w:val="center"/>
          </w:tcPr>
          <w:p w14:paraId="763D69CF"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1116FF"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3AC0497" w14:textId="77777777" w:rsidR="00850804" w:rsidRPr="00064EEE" w:rsidRDefault="000429A3" w:rsidP="00C70A30">
            <w:pPr>
              <w:pStyle w:val="tac0"/>
              <w:rPr>
                <w:sz w:val="15"/>
                <w:szCs w:val="15"/>
                <w:lang w:val="en-GB"/>
              </w:rPr>
            </w:pPr>
            <w:r>
              <w:rPr>
                <w:position w:val="-6"/>
              </w:rPr>
              <w:pict w14:anchorId="3496B405">
                <v:shape id="_x0000_i1895" type="#_x0000_t75" style="width:16.75pt;height:12.55pt">
                  <v:imagedata r:id="rId484" o:title=""/>
                </v:shape>
              </w:pict>
            </w:r>
          </w:p>
        </w:tc>
        <w:tc>
          <w:tcPr>
            <w:tcW w:w="0" w:type="auto"/>
            <w:tcMar>
              <w:top w:w="0" w:type="dxa"/>
              <w:left w:w="108" w:type="dxa"/>
              <w:bottom w:w="0" w:type="dxa"/>
              <w:right w:w="108" w:type="dxa"/>
            </w:tcMar>
            <w:vAlign w:val="center"/>
          </w:tcPr>
          <w:p w14:paraId="7938C10F" w14:textId="77777777" w:rsidR="00850804" w:rsidRPr="00064EEE" w:rsidRDefault="000429A3" w:rsidP="00C70A30">
            <w:pPr>
              <w:pStyle w:val="tac0"/>
              <w:rPr>
                <w:sz w:val="15"/>
                <w:szCs w:val="15"/>
                <w:lang w:val="en-GB"/>
              </w:rPr>
            </w:pPr>
            <w:r>
              <w:rPr>
                <w:position w:val="-6"/>
              </w:rPr>
              <w:pict w14:anchorId="1484F9C3">
                <v:shape id="_x0000_i1896" type="#_x0000_t75" style="width:16.75pt;height:12.55pt">
                  <v:imagedata r:id="rId484" o:title=""/>
                </v:shape>
              </w:pict>
            </w:r>
          </w:p>
        </w:tc>
        <w:tc>
          <w:tcPr>
            <w:tcW w:w="0" w:type="auto"/>
            <w:tcMar>
              <w:top w:w="0" w:type="dxa"/>
              <w:left w:w="108" w:type="dxa"/>
              <w:bottom w:w="0" w:type="dxa"/>
              <w:right w:w="108" w:type="dxa"/>
            </w:tcMar>
            <w:vAlign w:val="center"/>
          </w:tcPr>
          <w:p w14:paraId="11536319" w14:textId="77777777" w:rsidR="00850804" w:rsidRPr="00064EEE" w:rsidRDefault="000429A3" w:rsidP="00C70A30">
            <w:pPr>
              <w:pStyle w:val="tac0"/>
              <w:rPr>
                <w:sz w:val="15"/>
                <w:szCs w:val="15"/>
                <w:lang w:val="en-GB"/>
              </w:rPr>
            </w:pPr>
            <w:r>
              <w:rPr>
                <w:position w:val="-6"/>
              </w:rPr>
              <w:pict w14:anchorId="4C6E6E6D">
                <v:shape id="_x0000_i1897" type="#_x0000_t75" style="width:16.75pt;height:12.55pt">
                  <v:imagedata r:id="rId484" o:title=""/>
                </v:shape>
              </w:pict>
            </w:r>
          </w:p>
        </w:tc>
      </w:tr>
      <w:tr w:rsidR="00850804" w:rsidRPr="00B7584F" w14:paraId="478377D9" w14:textId="77777777" w:rsidTr="00E013D3">
        <w:trPr>
          <w:trHeight w:val="238"/>
          <w:jc w:val="center"/>
        </w:trPr>
        <w:tc>
          <w:tcPr>
            <w:tcW w:w="4441" w:type="dxa"/>
            <w:tcMar>
              <w:top w:w="0" w:type="dxa"/>
              <w:left w:w="108" w:type="dxa"/>
              <w:bottom w:w="0" w:type="dxa"/>
              <w:right w:w="108" w:type="dxa"/>
            </w:tcMar>
            <w:vAlign w:val="center"/>
          </w:tcPr>
          <w:p w14:paraId="6AF30976"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8BEDE32"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D5ECE0D"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91390CD"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5EA6FEA2" w14:textId="77777777" w:rsidR="00850804" w:rsidRPr="00064EEE" w:rsidRDefault="00850804" w:rsidP="00C70A30">
            <w:pPr>
              <w:pStyle w:val="tac0"/>
              <w:rPr>
                <w:lang w:val="en-GB"/>
              </w:rPr>
            </w:pPr>
            <w:r>
              <w:rPr>
                <w:lang w:val="en-GB"/>
              </w:rPr>
              <w:t>0</w:t>
            </w:r>
          </w:p>
        </w:tc>
      </w:tr>
      <w:tr w:rsidR="00850804" w:rsidRPr="00B7584F" w14:paraId="6A9CC2E6" w14:textId="77777777" w:rsidTr="00E013D3">
        <w:trPr>
          <w:trHeight w:val="238"/>
          <w:jc w:val="center"/>
        </w:trPr>
        <w:tc>
          <w:tcPr>
            <w:tcW w:w="4441" w:type="dxa"/>
            <w:tcMar>
              <w:top w:w="0" w:type="dxa"/>
              <w:left w:w="108" w:type="dxa"/>
              <w:bottom w:w="0" w:type="dxa"/>
              <w:right w:w="108" w:type="dxa"/>
            </w:tcMar>
            <w:vAlign w:val="center"/>
          </w:tcPr>
          <w:p w14:paraId="1999A85C" w14:textId="77777777"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14:paraId="36DC93C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71F437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56D03B4"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1233DC72" w14:textId="77777777" w:rsidR="00850804" w:rsidRPr="00064EEE" w:rsidRDefault="00850804" w:rsidP="00C70A30">
            <w:pPr>
              <w:pStyle w:val="tac0"/>
              <w:rPr>
                <w:lang w:val="en-GB"/>
              </w:rPr>
            </w:pPr>
            <w:r>
              <w:rPr>
                <w:lang w:val="en-GB"/>
              </w:rPr>
              <w:t>4</w:t>
            </w:r>
          </w:p>
        </w:tc>
      </w:tr>
    </w:tbl>
    <w:p w14:paraId="1AEDE852" w14:textId="77777777" w:rsidR="00100166" w:rsidRDefault="00100166" w:rsidP="00C85571"/>
    <w:p w14:paraId="33F64172" w14:textId="77777777"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0429A3">
        <w:rPr>
          <w:rFonts w:ascii="Times New Roman" w:eastAsia="SimSun" w:hAnsi="Times New Roman"/>
          <w:position w:val="-10"/>
          <w:lang w:eastAsia="zh-CN"/>
        </w:rPr>
        <w:pict w14:anchorId="438F3B77">
          <v:shape id="_x0000_i1898" type="#_x0000_t75" style="width:52.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EF1BB9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93979F9"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090AD6" w14:textId="77777777" w:rsidR="00100166" w:rsidRPr="00064EEE" w:rsidRDefault="00100166" w:rsidP="00E013D3">
            <w:pPr>
              <w:pStyle w:val="TAH"/>
            </w:pPr>
            <w:r>
              <w:rPr>
                <w:rFonts w:eastAsia="SimSun" w:hint="eastAsia"/>
                <w:lang w:eastAsia="zh-CN"/>
              </w:rPr>
              <w:t>Bit width</w:t>
            </w:r>
          </w:p>
        </w:tc>
      </w:tr>
      <w:tr w:rsidR="00100166" w:rsidRPr="00290CB4" w14:paraId="7B0CCD47" w14:textId="77777777" w:rsidTr="00E013D3">
        <w:trPr>
          <w:cantSplit/>
          <w:trHeight w:val="20"/>
          <w:jc w:val="center"/>
        </w:trPr>
        <w:tc>
          <w:tcPr>
            <w:tcW w:w="1047" w:type="dxa"/>
            <w:vMerge/>
            <w:shd w:val="clear" w:color="auto" w:fill="E0E0E0"/>
            <w:vAlign w:val="center"/>
          </w:tcPr>
          <w:p w14:paraId="7AB64F7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F13909A"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9F2DE6"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31B0B51C"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6320C405"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6EACB43F" w14:textId="77777777" w:rsidTr="00E013D3">
        <w:trPr>
          <w:cantSplit/>
          <w:trHeight w:val="20"/>
          <w:jc w:val="center"/>
        </w:trPr>
        <w:tc>
          <w:tcPr>
            <w:tcW w:w="1047" w:type="dxa"/>
            <w:tcMar>
              <w:top w:w="0" w:type="dxa"/>
              <w:left w:w="108" w:type="dxa"/>
              <w:bottom w:w="0" w:type="dxa"/>
              <w:right w:w="108" w:type="dxa"/>
            </w:tcMar>
            <w:vAlign w:val="center"/>
          </w:tcPr>
          <w:p w14:paraId="352C185A"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7AEFC66" w14:textId="77777777" w:rsidR="00100166" w:rsidRPr="00064EEE" w:rsidRDefault="00100166" w:rsidP="001A1D89">
            <w:pPr>
              <w:pStyle w:val="tac0"/>
              <w:rPr>
                <w:lang w:val="de-DE"/>
              </w:rPr>
            </w:pPr>
            <w:r w:rsidRPr="00064EEE">
              <w:rPr>
                <w:lang w:val="de-DE"/>
              </w:rPr>
              <w:t>4</w:t>
            </w:r>
          </w:p>
        </w:tc>
        <w:tc>
          <w:tcPr>
            <w:tcW w:w="1754" w:type="dxa"/>
            <w:vAlign w:val="center"/>
          </w:tcPr>
          <w:p w14:paraId="0F15CEBE"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52A901E6"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38BABB35"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38F5BAD6" w14:textId="77777777" w:rsidTr="00E013D3">
        <w:trPr>
          <w:cantSplit/>
          <w:trHeight w:val="20"/>
          <w:jc w:val="center"/>
        </w:trPr>
        <w:tc>
          <w:tcPr>
            <w:tcW w:w="1047" w:type="dxa"/>
            <w:tcMar>
              <w:top w:w="0" w:type="dxa"/>
              <w:left w:w="108" w:type="dxa"/>
              <w:bottom w:w="0" w:type="dxa"/>
              <w:right w:w="108" w:type="dxa"/>
            </w:tcMar>
            <w:vAlign w:val="center"/>
          </w:tcPr>
          <w:p w14:paraId="728BC67A"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774A1E3E"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8E92556" wp14:editId="534A3DAA">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1772E53"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2C9266" wp14:editId="62F9459E">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4392576"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FF0B430" wp14:editId="203D5D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1F5EC45C" w14:textId="77777777" w:rsidR="00100166" w:rsidRDefault="00100166" w:rsidP="001A1D89">
            <w:pPr>
              <w:pStyle w:val="tac0"/>
              <w:rPr>
                <w:rFonts w:eastAsia="SimSun"/>
                <w:lang w:eastAsia="zh-CN"/>
              </w:rPr>
            </w:pPr>
          </w:p>
          <w:p w14:paraId="119FC282"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D3C66FC" wp14:editId="4147B86C">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44074713" w14:textId="77777777" w:rsidTr="00E013D3">
        <w:trPr>
          <w:cantSplit/>
          <w:trHeight w:val="20"/>
          <w:jc w:val="center"/>
        </w:trPr>
        <w:tc>
          <w:tcPr>
            <w:tcW w:w="1047" w:type="dxa"/>
            <w:tcMar>
              <w:top w:w="0" w:type="dxa"/>
              <w:left w:w="108" w:type="dxa"/>
              <w:bottom w:w="0" w:type="dxa"/>
              <w:right w:w="108" w:type="dxa"/>
            </w:tcMar>
            <w:vAlign w:val="center"/>
          </w:tcPr>
          <w:p w14:paraId="460D73C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D1EFFBF" w14:textId="77777777" w:rsidR="00100166" w:rsidRPr="00064EEE" w:rsidRDefault="00100166" w:rsidP="001A1D89">
            <w:pPr>
              <w:pStyle w:val="tac0"/>
              <w:rPr>
                <w:lang w:val="en-GB"/>
              </w:rPr>
            </w:pPr>
            <w:r w:rsidRPr="00064EEE">
              <w:rPr>
                <w:lang w:val="en-GB"/>
              </w:rPr>
              <w:t>0</w:t>
            </w:r>
          </w:p>
        </w:tc>
        <w:tc>
          <w:tcPr>
            <w:tcW w:w="1754" w:type="dxa"/>
            <w:vAlign w:val="center"/>
          </w:tcPr>
          <w:p w14:paraId="7945F82F"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0C4F0CF4" w14:textId="77777777" w:rsidR="00100166" w:rsidRPr="00064EEE" w:rsidRDefault="00100166" w:rsidP="001A1D89">
            <w:pPr>
              <w:pStyle w:val="tac0"/>
              <w:rPr>
                <w:lang w:val="en-GB"/>
              </w:rPr>
            </w:pPr>
            <w:r>
              <w:rPr>
                <w:rFonts w:eastAsia="SimSun" w:hint="eastAsia"/>
                <w:lang w:val="de-DE" w:eastAsia="zh-CN"/>
              </w:rPr>
              <w:t>4</w:t>
            </w:r>
          </w:p>
        </w:tc>
        <w:tc>
          <w:tcPr>
            <w:tcW w:w="2232" w:type="dxa"/>
            <w:vAlign w:val="center"/>
          </w:tcPr>
          <w:p w14:paraId="4FB09314"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3D2F093F" w14:textId="77777777" w:rsidTr="00E013D3">
        <w:trPr>
          <w:cantSplit/>
          <w:trHeight w:val="20"/>
          <w:jc w:val="center"/>
        </w:trPr>
        <w:tc>
          <w:tcPr>
            <w:tcW w:w="1047" w:type="dxa"/>
            <w:tcMar>
              <w:top w:w="0" w:type="dxa"/>
              <w:left w:w="108" w:type="dxa"/>
              <w:bottom w:w="0" w:type="dxa"/>
              <w:right w:w="108" w:type="dxa"/>
            </w:tcMar>
            <w:vAlign w:val="center"/>
          </w:tcPr>
          <w:p w14:paraId="663E7173"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9348E9"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14:paraId="2160B6FD"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77AF035" wp14:editId="425E0D73">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658BF0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D36D9B5" wp14:editId="2C4AC1EE">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65A6704C"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AFEA4BF" wp14:editId="260312B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62721C8" w14:textId="77777777" w:rsidTr="00E013D3">
        <w:trPr>
          <w:cantSplit/>
          <w:trHeight w:val="20"/>
          <w:jc w:val="center"/>
        </w:trPr>
        <w:tc>
          <w:tcPr>
            <w:tcW w:w="1047" w:type="dxa"/>
            <w:tcMar>
              <w:top w:w="0" w:type="dxa"/>
              <w:left w:w="108" w:type="dxa"/>
              <w:bottom w:w="0" w:type="dxa"/>
              <w:right w:w="108" w:type="dxa"/>
            </w:tcMar>
            <w:vAlign w:val="center"/>
          </w:tcPr>
          <w:p w14:paraId="50829678"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14:paraId="3CD3589A"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5EF1124D" wp14:editId="6157F36E">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12FAF213"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0622AC8A" wp14:editId="7B41DAFC">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40258C7B" w14:textId="77777777" w:rsidR="00100166" w:rsidRPr="00064EEE" w:rsidRDefault="000429A3" w:rsidP="001A1D89">
            <w:pPr>
              <w:pStyle w:val="tac0"/>
              <w:rPr>
                <w:lang w:val="en-GB"/>
              </w:rPr>
            </w:pPr>
            <w:r>
              <w:rPr>
                <w:position w:val="-32"/>
                <w:lang w:eastAsia="zh-CN"/>
              </w:rPr>
              <w:pict w14:anchorId="287ADFDF">
                <v:shape id="_x0000_i1899" type="#_x0000_t75" style="width:105.5pt;height:28.45pt">
                  <v:imagedata r:id="rId509" o:title=""/>
                </v:shape>
              </w:pict>
            </w:r>
          </w:p>
        </w:tc>
        <w:tc>
          <w:tcPr>
            <w:tcW w:w="2232" w:type="dxa"/>
            <w:vAlign w:val="center"/>
          </w:tcPr>
          <w:p w14:paraId="7B8B32C1" w14:textId="77777777" w:rsidR="00100166" w:rsidRDefault="000429A3" w:rsidP="001A1D89">
            <w:pPr>
              <w:pStyle w:val="tac0"/>
              <w:rPr>
                <w:rFonts w:eastAsia="SimSun"/>
                <w:lang w:val="de-DE" w:eastAsia="zh-CN"/>
              </w:rPr>
            </w:pPr>
            <w:r>
              <w:rPr>
                <w:position w:val="-32"/>
                <w:lang w:eastAsia="zh-CN"/>
              </w:rPr>
              <w:pict w14:anchorId="0CEB3E43">
                <v:shape id="_x0000_i1900" type="#_x0000_t75" style="width:105.5pt;height:28.45pt">
                  <v:imagedata r:id="rId509" o:title=""/>
                </v:shape>
              </w:pict>
            </w:r>
          </w:p>
        </w:tc>
      </w:tr>
      <w:tr w:rsidR="00100166" w:rsidRPr="00290CB4" w14:paraId="5B41DDCA" w14:textId="77777777" w:rsidTr="00E013D3">
        <w:trPr>
          <w:cantSplit/>
          <w:trHeight w:val="20"/>
          <w:jc w:val="center"/>
        </w:trPr>
        <w:tc>
          <w:tcPr>
            <w:tcW w:w="1047" w:type="dxa"/>
            <w:tcMar>
              <w:top w:w="0" w:type="dxa"/>
              <w:left w:w="108" w:type="dxa"/>
              <w:bottom w:w="0" w:type="dxa"/>
              <w:right w:w="108" w:type="dxa"/>
            </w:tcMar>
            <w:vAlign w:val="center"/>
          </w:tcPr>
          <w:p w14:paraId="4647BF50" w14:textId="77777777"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14:paraId="498328BE" w14:textId="77777777"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37C0586C" wp14:editId="690CF708">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47BEE235" w14:textId="77777777"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316DD8E8" wp14:editId="5E26FE71">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0F8D54A" w14:textId="77777777" w:rsidR="00100166" w:rsidRPr="00064EEE" w:rsidRDefault="000429A3" w:rsidP="001A1D89">
            <w:pPr>
              <w:pStyle w:val="tac0"/>
              <w:rPr>
                <w:lang w:val="en-GB"/>
              </w:rPr>
            </w:pPr>
            <w:r>
              <w:rPr>
                <w:position w:val="-14"/>
                <w:lang w:eastAsia="zh-CN"/>
              </w:rPr>
              <w:pict w14:anchorId="18FC1DCE">
                <v:shape id="_x0000_i1901" type="#_x0000_t75" style="width:75.35pt;height:18.4pt">
                  <v:imagedata r:id="rId533" o:title=""/>
                </v:shape>
              </w:pict>
            </w:r>
          </w:p>
        </w:tc>
        <w:tc>
          <w:tcPr>
            <w:tcW w:w="2232" w:type="dxa"/>
            <w:vAlign w:val="center"/>
          </w:tcPr>
          <w:p w14:paraId="651B16AD" w14:textId="77777777" w:rsidR="00100166" w:rsidRDefault="000429A3" w:rsidP="001A1D89">
            <w:pPr>
              <w:pStyle w:val="tac0"/>
              <w:rPr>
                <w:rFonts w:eastAsia="SimSun"/>
                <w:lang w:val="de-DE" w:eastAsia="zh-CN"/>
              </w:rPr>
            </w:pPr>
            <w:r>
              <w:rPr>
                <w:position w:val="-14"/>
                <w:lang w:eastAsia="zh-CN"/>
              </w:rPr>
              <w:pict w14:anchorId="1B1018C4">
                <v:shape id="_x0000_i1902" type="#_x0000_t75" style="width:75.35pt;height:18.4pt">
                  <v:imagedata r:id="rId533" o:title=""/>
                </v:shape>
              </w:pict>
            </w:r>
          </w:p>
        </w:tc>
      </w:tr>
      <w:tr w:rsidR="00100166" w:rsidRPr="00290CB4" w14:paraId="49C3ADDD" w14:textId="77777777" w:rsidTr="00E013D3">
        <w:trPr>
          <w:cantSplit/>
          <w:trHeight w:val="20"/>
          <w:jc w:val="center"/>
        </w:trPr>
        <w:tc>
          <w:tcPr>
            <w:tcW w:w="1047" w:type="dxa"/>
            <w:tcMar>
              <w:top w:w="0" w:type="dxa"/>
              <w:left w:w="108" w:type="dxa"/>
              <w:bottom w:w="0" w:type="dxa"/>
              <w:right w:w="108" w:type="dxa"/>
            </w:tcMar>
            <w:vAlign w:val="center"/>
          </w:tcPr>
          <w:p w14:paraId="08E665C1" w14:textId="77777777"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09DA48A6" w14:textId="77777777"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14:paraId="1621D03D"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2A3E7606" w14:textId="77777777"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14:paraId="3942910F"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6DB9C904"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2F1C0B6" w14:textId="77777777" w:rsidR="00100166" w:rsidRPr="00064EEE" w:rsidRDefault="00100166" w:rsidP="00E013D3">
            <w:pPr>
              <w:pStyle w:val="TAH"/>
            </w:pPr>
            <w:r w:rsidRPr="00064EEE">
              <w:t>Field</w:t>
            </w:r>
          </w:p>
        </w:tc>
        <w:tc>
          <w:tcPr>
            <w:tcW w:w="8374" w:type="dxa"/>
            <w:gridSpan w:val="4"/>
            <w:shd w:val="clear" w:color="auto" w:fill="E0E0E0"/>
            <w:vAlign w:val="center"/>
          </w:tcPr>
          <w:p w14:paraId="3F7B069F" w14:textId="77777777" w:rsidR="00100166" w:rsidRPr="00064EEE" w:rsidRDefault="00100166" w:rsidP="00E013D3">
            <w:pPr>
              <w:pStyle w:val="TAH"/>
            </w:pPr>
            <w:r w:rsidRPr="00064EEE">
              <w:t>Bit width</w:t>
            </w:r>
          </w:p>
        </w:tc>
      </w:tr>
      <w:tr w:rsidR="00100166" w:rsidRPr="00290CB4" w14:paraId="059022B9" w14:textId="77777777" w:rsidTr="00E013D3">
        <w:trPr>
          <w:cantSplit/>
          <w:trHeight w:val="20"/>
          <w:jc w:val="center"/>
        </w:trPr>
        <w:tc>
          <w:tcPr>
            <w:tcW w:w="1047" w:type="dxa"/>
            <w:vMerge/>
            <w:shd w:val="clear" w:color="auto" w:fill="E0E0E0"/>
            <w:vAlign w:val="center"/>
          </w:tcPr>
          <w:p w14:paraId="0B6194B2"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992160E"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464E310"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1D67BDB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2FE52A2F"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198CEC9A" w14:textId="77777777" w:rsidTr="00E013D3">
        <w:trPr>
          <w:cantSplit/>
          <w:trHeight w:val="20"/>
          <w:jc w:val="center"/>
        </w:trPr>
        <w:tc>
          <w:tcPr>
            <w:tcW w:w="1047" w:type="dxa"/>
            <w:tcMar>
              <w:top w:w="0" w:type="dxa"/>
              <w:left w:w="108" w:type="dxa"/>
              <w:bottom w:w="0" w:type="dxa"/>
              <w:right w:w="108" w:type="dxa"/>
            </w:tcMar>
            <w:vAlign w:val="center"/>
          </w:tcPr>
          <w:p w14:paraId="0590B7ED"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BECB2BA" w14:textId="77777777" w:rsidR="00100166" w:rsidRPr="00064EEE" w:rsidRDefault="00100166" w:rsidP="001A1D89">
            <w:pPr>
              <w:pStyle w:val="tac0"/>
              <w:rPr>
                <w:lang w:val="de-DE"/>
              </w:rPr>
            </w:pPr>
            <w:r w:rsidRPr="00064EEE">
              <w:rPr>
                <w:lang w:val="de-DE"/>
              </w:rPr>
              <w:t>4</w:t>
            </w:r>
          </w:p>
        </w:tc>
        <w:tc>
          <w:tcPr>
            <w:tcW w:w="1754" w:type="dxa"/>
            <w:vAlign w:val="center"/>
          </w:tcPr>
          <w:p w14:paraId="629142D0"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79BD1D12" w14:textId="77777777" w:rsidR="00100166" w:rsidRPr="00064EEE" w:rsidRDefault="00100166" w:rsidP="001A1D89">
            <w:pPr>
              <w:pStyle w:val="tac0"/>
              <w:rPr>
                <w:lang w:val="de-DE"/>
              </w:rPr>
            </w:pPr>
            <w:r w:rsidRPr="00064EEE">
              <w:rPr>
                <w:lang w:val="de-DE"/>
              </w:rPr>
              <w:t>4</w:t>
            </w:r>
          </w:p>
        </w:tc>
        <w:tc>
          <w:tcPr>
            <w:tcW w:w="2232" w:type="dxa"/>
            <w:vAlign w:val="center"/>
          </w:tcPr>
          <w:p w14:paraId="671130E0" w14:textId="77777777" w:rsidR="00100166" w:rsidRDefault="00100166" w:rsidP="001A1D89">
            <w:pPr>
              <w:pStyle w:val="tac0"/>
              <w:rPr>
                <w:rFonts w:eastAsia="SimSun"/>
                <w:lang w:val="de-DE" w:eastAsia="zh-CN"/>
              </w:rPr>
            </w:pPr>
            <w:r w:rsidRPr="00064EEE">
              <w:rPr>
                <w:lang w:val="de-DE"/>
              </w:rPr>
              <w:t>4</w:t>
            </w:r>
          </w:p>
        </w:tc>
      </w:tr>
      <w:tr w:rsidR="00100166" w:rsidRPr="00290CB4" w14:paraId="5AD8D814" w14:textId="77777777" w:rsidTr="00E013D3">
        <w:trPr>
          <w:cantSplit/>
          <w:trHeight w:val="20"/>
          <w:jc w:val="center"/>
        </w:trPr>
        <w:tc>
          <w:tcPr>
            <w:tcW w:w="1047" w:type="dxa"/>
            <w:tcMar>
              <w:top w:w="0" w:type="dxa"/>
              <w:left w:w="108" w:type="dxa"/>
              <w:bottom w:w="0" w:type="dxa"/>
              <w:right w:w="108" w:type="dxa"/>
            </w:tcMar>
            <w:vAlign w:val="center"/>
          </w:tcPr>
          <w:p w14:paraId="4E5D80A6"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741D3CB0"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5392E221" wp14:editId="44F9FE67">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20AE2AB8"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45A19D45" wp14:editId="641B3076">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4A99535"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21F1B41" wp14:editId="7E652DCE">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08CDED38" w14:textId="77777777" w:rsidR="00100166" w:rsidRDefault="00100166" w:rsidP="001A1D89">
            <w:pPr>
              <w:pStyle w:val="tac0"/>
              <w:rPr>
                <w:rFonts w:eastAsia="SimSun"/>
                <w:lang w:eastAsia="zh-CN"/>
              </w:rPr>
            </w:pPr>
          </w:p>
          <w:p w14:paraId="5F124473"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0A9B2397" wp14:editId="7CB103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089F67D" w14:textId="77777777" w:rsidTr="00E013D3">
        <w:trPr>
          <w:cantSplit/>
          <w:trHeight w:val="20"/>
          <w:jc w:val="center"/>
        </w:trPr>
        <w:tc>
          <w:tcPr>
            <w:tcW w:w="1047" w:type="dxa"/>
            <w:tcMar>
              <w:top w:w="0" w:type="dxa"/>
              <w:left w:w="108" w:type="dxa"/>
              <w:bottom w:w="0" w:type="dxa"/>
              <w:right w:w="108" w:type="dxa"/>
            </w:tcMar>
            <w:vAlign w:val="center"/>
          </w:tcPr>
          <w:p w14:paraId="4BE64B1C"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5CDC54D3"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14:paraId="0BAF12D3"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14:paraId="5671D8E8" w14:textId="77777777" w:rsidR="00100166" w:rsidRPr="00064EEE" w:rsidRDefault="00100166" w:rsidP="001A1D89">
            <w:pPr>
              <w:pStyle w:val="tac0"/>
              <w:rPr>
                <w:lang w:val="en-GB"/>
              </w:rPr>
            </w:pPr>
            <w:r>
              <w:rPr>
                <w:rFonts w:eastAsia="SimSun" w:hint="eastAsia"/>
                <w:lang w:val="en-GB" w:eastAsia="zh-CN"/>
              </w:rPr>
              <w:t>4</w:t>
            </w:r>
          </w:p>
        </w:tc>
        <w:tc>
          <w:tcPr>
            <w:tcW w:w="2232" w:type="dxa"/>
            <w:vAlign w:val="center"/>
          </w:tcPr>
          <w:p w14:paraId="689B1538"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5FAA1058" w14:textId="77777777" w:rsidTr="00E013D3">
        <w:trPr>
          <w:cantSplit/>
          <w:trHeight w:val="20"/>
          <w:jc w:val="center"/>
        </w:trPr>
        <w:tc>
          <w:tcPr>
            <w:tcW w:w="1047" w:type="dxa"/>
            <w:tcMar>
              <w:top w:w="0" w:type="dxa"/>
              <w:left w:w="108" w:type="dxa"/>
              <w:bottom w:w="0" w:type="dxa"/>
              <w:right w:w="108" w:type="dxa"/>
            </w:tcMar>
            <w:vAlign w:val="center"/>
          </w:tcPr>
          <w:p w14:paraId="67C1D786"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2761FC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DE75ABE" wp14:editId="1F9102C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58ADBE9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23E795" wp14:editId="1177F275">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C7510D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19D363D" wp14:editId="4736A3CB">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2135F6B" w14:textId="77777777" w:rsidR="00100166" w:rsidRDefault="00100166" w:rsidP="001A1D89">
            <w:pPr>
              <w:pStyle w:val="tac0"/>
              <w:rPr>
                <w:rFonts w:eastAsia="SimSun"/>
                <w:lang w:eastAsia="zh-CN"/>
              </w:rPr>
            </w:pPr>
          </w:p>
          <w:p w14:paraId="4C4073DF"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636703A" wp14:editId="417C0D81">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662E59CD" w14:textId="77777777" w:rsidTr="00E013D3">
        <w:trPr>
          <w:cantSplit/>
          <w:trHeight w:val="20"/>
          <w:jc w:val="center"/>
        </w:trPr>
        <w:tc>
          <w:tcPr>
            <w:tcW w:w="1047" w:type="dxa"/>
            <w:tcMar>
              <w:top w:w="0" w:type="dxa"/>
              <w:left w:w="108" w:type="dxa"/>
              <w:bottom w:w="0" w:type="dxa"/>
              <w:right w:w="108" w:type="dxa"/>
            </w:tcMar>
            <w:vAlign w:val="center"/>
          </w:tcPr>
          <w:p w14:paraId="1A41F41C"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6F3E9E7A" w14:textId="77777777" w:rsidR="00100166" w:rsidRPr="00D14E50" w:rsidRDefault="000429A3" w:rsidP="001A1D89">
            <w:pPr>
              <w:pStyle w:val="tac0"/>
              <w:rPr>
                <w:rFonts w:eastAsia="SimSun"/>
                <w:lang w:val="en-GB" w:eastAsia="zh-CN"/>
              </w:rPr>
            </w:pPr>
            <w:r>
              <w:rPr>
                <w:position w:val="-14"/>
                <w:lang w:eastAsia="zh-CN"/>
              </w:rPr>
              <w:pict w14:anchorId="4F1EDCB0">
                <v:shape id="_x0000_i1903" type="#_x0000_t75" style="width:84.55pt;height:19.25pt">
                  <v:imagedata r:id="rId534" o:title=""/>
                </v:shape>
              </w:pict>
            </w:r>
          </w:p>
        </w:tc>
        <w:tc>
          <w:tcPr>
            <w:tcW w:w="1754" w:type="dxa"/>
            <w:vAlign w:val="center"/>
          </w:tcPr>
          <w:p w14:paraId="50529306" w14:textId="77777777" w:rsidR="00100166" w:rsidRDefault="000429A3" w:rsidP="001A1D89">
            <w:pPr>
              <w:pStyle w:val="tac0"/>
              <w:rPr>
                <w:rFonts w:eastAsia="SimSun"/>
                <w:lang w:val="de-DE" w:eastAsia="zh-CN"/>
              </w:rPr>
            </w:pPr>
            <w:r>
              <w:rPr>
                <w:position w:val="-14"/>
                <w:lang w:eastAsia="zh-CN"/>
              </w:rPr>
              <w:pict w14:anchorId="6E052912">
                <v:shape id="_x0000_i1904" type="#_x0000_t75" style="width:84.55pt;height:19.25pt">
                  <v:imagedata r:id="rId534" o:title=""/>
                </v:shape>
              </w:pict>
            </w:r>
          </w:p>
        </w:tc>
        <w:tc>
          <w:tcPr>
            <w:tcW w:w="2428" w:type="dxa"/>
            <w:tcMar>
              <w:top w:w="0" w:type="dxa"/>
              <w:left w:w="108" w:type="dxa"/>
              <w:bottom w:w="0" w:type="dxa"/>
              <w:right w:w="108" w:type="dxa"/>
            </w:tcMar>
            <w:vAlign w:val="center"/>
          </w:tcPr>
          <w:p w14:paraId="0ADF2BD1" w14:textId="77777777" w:rsidR="00100166" w:rsidRPr="00064EEE" w:rsidRDefault="000429A3" w:rsidP="001A1D89">
            <w:pPr>
              <w:pStyle w:val="tac0"/>
              <w:rPr>
                <w:lang w:val="en-GB"/>
              </w:rPr>
            </w:pPr>
            <w:r>
              <w:rPr>
                <w:position w:val="-14"/>
                <w:lang w:eastAsia="zh-CN"/>
              </w:rPr>
              <w:pict w14:anchorId="57058F46">
                <v:shape id="_x0000_i1905" type="#_x0000_t75" style="width:84.55pt;height:19.25pt">
                  <v:imagedata r:id="rId534" o:title=""/>
                </v:shape>
              </w:pict>
            </w:r>
          </w:p>
        </w:tc>
        <w:tc>
          <w:tcPr>
            <w:tcW w:w="2232" w:type="dxa"/>
            <w:vAlign w:val="center"/>
          </w:tcPr>
          <w:p w14:paraId="2EA0B436" w14:textId="77777777" w:rsidR="00100166" w:rsidRDefault="000429A3" w:rsidP="001A1D89">
            <w:pPr>
              <w:pStyle w:val="tac0"/>
              <w:rPr>
                <w:rFonts w:eastAsia="SimSun"/>
                <w:lang w:val="de-DE" w:eastAsia="zh-CN"/>
              </w:rPr>
            </w:pPr>
            <w:r>
              <w:rPr>
                <w:position w:val="-14"/>
                <w:lang w:eastAsia="zh-CN"/>
              </w:rPr>
              <w:pict w14:anchorId="0B565476">
                <v:shape id="_x0000_i1906" type="#_x0000_t75" style="width:84.55pt;height:19.25pt">
                  <v:imagedata r:id="rId534" o:title=""/>
                </v:shape>
              </w:pict>
            </w:r>
          </w:p>
        </w:tc>
      </w:tr>
      <w:tr w:rsidR="00100166" w:rsidRPr="00290CB4" w14:paraId="5044F9A1" w14:textId="77777777" w:rsidTr="00E013D3">
        <w:trPr>
          <w:cantSplit/>
          <w:trHeight w:val="20"/>
          <w:jc w:val="center"/>
        </w:trPr>
        <w:tc>
          <w:tcPr>
            <w:tcW w:w="1047" w:type="dxa"/>
            <w:tcMar>
              <w:top w:w="0" w:type="dxa"/>
              <w:left w:w="108" w:type="dxa"/>
              <w:bottom w:w="0" w:type="dxa"/>
              <w:right w:w="108" w:type="dxa"/>
            </w:tcMar>
            <w:vAlign w:val="center"/>
          </w:tcPr>
          <w:p w14:paraId="1B37F3AD"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4C8C0465" w14:textId="77777777" w:rsidR="00100166" w:rsidRPr="00EE5965" w:rsidRDefault="000429A3" w:rsidP="001A1D89">
            <w:pPr>
              <w:pStyle w:val="tac0"/>
              <w:rPr>
                <w:rFonts w:eastAsia="SimSun"/>
                <w:lang w:val="en-GB" w:eastAsia="zh-CN"/>
              </w:rPr>
            </w:pPr>
            <w:r>
              <w:rPr>
                <w:position w:val="-14"/>
                <w:lang w:eastAsia="zh-CN"/>
              </w:rPr>
              <w:pict w14:anchorId="09F2F927">
                <v:shape id="_x0000_i1907" type="#_x0000_t75" style="width:87.05pt;height:19.25pt">
                  <v:imagedata r:id="rId535" o:title=""/>
                </v:shape>
              </w:pict>
            </w:r>
          </w:p>
        </w:tc>
        <w:tc>
          <w:tcPr>
            <w:tcW w:w="1754" w:type="dxa"/>
            <w:vAlign w:val="center"/>
          </w:tcPr>
          <w:p w14:paraId="32917AA6" w14:textId="77777777" w:rsidR="00100166" w:rsidRDefault="000429A3" w:rsidP="001A1D89">
            <w:pPr>
              <w:pStyle w:val="tac0"/>
              <w:rPr>
                <w:rFonts w:eastAsia="SimSun"/>
                <w:lang w:val="de-DE" w:eastAsia="zh-CN"/>
              </w:rPr>
            </w:pPr>
            <w:r>
              <w:rPr>
                <w:position w:val="-14"/>
                <w:lang w:eastAsia="zh-CN"/>
              </w:rPr>
              <w:pict w14:anchorId="494D0F2E">
                <v:shape id="_x0000_i1908" type="#_x0000_t75" style="width:87.05pt;height:19.25pt">
                  <v:imagedata r:id="rId535" o:title=""/>
                </v:shape>
              </w:pict>
            </w:r>
          </w:p>
        </w:tc>
        <w:tc>
          <w:tcPr>
            <w:tcW w:w="2428" w:type="dxa"/>
            <w:tcMar>
              <w:top w:w="0" w:type="dxa"/>
              <w:left w:w="108" w:type="dxa"/>
              <w:bottom w:w="0" w:type="dxa"/>
              <w:right w:w="108" w:type="dxa"/>
            </w:tcMar>
            <w:vAlign w:val="center"/>
          </w:tcPr>
          <w:p w14:paraId="121AF19F" w14:textId="77777777" w:rsidR="00100166" w:rsidRPr="00064EEE" w:rsidRDefault="000429A3" w:rsidP="001A1D89">
            <w:pPr>
              <w:pStyle w:val="tac0"/>
              <w:rPr>
                <w:lang w:val="en-GB"/>
              </w:rPr>
            </w:pPr>
            <w:r>
              <w:rPr>
                <w:position w:val="-14"/>
                <w:lang w:eastAsia="zh-CN"/>
              </w:rPr>
              <w:pict w14:anchorId="2C4C3287">
                <v:shape id="_x0000_i1909" type="#_x0000_t75" style="width:87.05pt;height:19.25pt">
                  <v:imagedata r:id="rId535" o:title=""/>
                </v:shape>
              </w:pict>
            </w:r>
          </w:p>
        </w:tc>
        <w:tc>
          <w:tcPr>
            <w:tcW w:w="2232" w:type="dxa"/>
            <w:vAlign w:val="center"/>
          </w:tcPr>
          <w:p w14:paraId="2EB426E5" w14:textId="77777777" w:rsidR="00100166" w:rsidRDefault="000429A3" w:rsidP="001A1D89">
            <w:pPr>
              <w:pStyle w:val="tac0"/>
              <w:rPr>
                <w:rFonts w:eastAsia="SimSun"/>
                <w:lang w:val="de-DE" w:eastAsia="zh-CN"/>
              </w:rPr>
            </w:pPr>
            <w:r>
              <w:rPr>
                <w:position w:val="-14"/>
                <w:lang w:eastAsia="zh-CN"/>
              </w:rPr>
              <w:pict w14:anchorId="023B1E38">
                <v:shape id="_x0000_i1910" type="#_x0000_t75" style="width:87.05pt;height:19.25pt">
                  <v:imagedata r:id="rId535" o:title=""/>
                </v:shape>
              </w:pict>
            </w:r>
          </w:p>
        </w:tc>
      </w:tr>
      <w:tr w:rsidR="00100166" w:rsidRPr="00290CB4" w14:paraId="45EC597B" w14:textId="77777777" w:rsidTr="00E013D3">
        <w:trPr>
          <w:cantSplit/>
          <w:trHeight w:val="20"/>
          <w:jc w:val="center"/>
        </w:trPr>
        <w:tc>
          <w:tcPr>
            <w:tcW w:w="1047" w:type="dxa"/>
            <w:tcMar>
              <w:top w:w="0" w:type="dxa"/>
              <w:left w:w="108" w:type="dxa"/>
              <w:bottom w:w="0" w:type="dxa"/>
              <w:right w:w="108" w:type="dxa"/>
            </w:tcMar>
            <w:vAlign w:val="center"/>
          </w:tcPr>
          <w:p w14:paraId="0129788C"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F024B48" w14:textId="77777777"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14:paraId="060EDA62"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02DC9CB0" w14:textId="77777777" w:rsidR="00100166" w:rsidRPr="00064EEE" w:rsidRDefault="00100166" w:rsidP="001A1D89">
            <w:pPr>
              <w:pStyle w:val="tac0"/>
              <w:rPr>
                <w:lang w:val="en-GB"/>
              </w:rPr>
            </w:pPr>
            <w:r>
              <w:rPr>
                <w:rFonts w:eastAsia="SimSun" w:hint="eastAsia"/>
                <w:lang w:eastAsia="zh-CN"/>
              </w:rPr>
              <w:t>0</w:t>
            </w:r>
          </w:p>
        </w:tc>
        <w:tc>
          <w:tcPr>
            <w:tcW w:w="2232" w:type="dxa"/>
            <w:vAlign w:val="center"/>
          </w:tcPr>
          <w:p w14:paraId="6473B4CF" w14:textId="77777777" w:rsidR="00100166" w:rsidRDefault="00100166" w:rsidP="001A1D89">
            <w:pPr>
              <w:pStyle w:val="tac0"/>
              <w:rPr>
                <w:rFonts w:eastAsia="SimSun"/>
                <w:lang w:val="de-DE" w:eastAsia="zh-CN"/>
              </w:rPr>
            </w:pPr>
            <w:r>
              <w:rPr>
                <w:rFonts w:eastAsia="SimSun" w:hint="eastAsia"/>
                <w:lang w:eastAsia="zh-CN"/>
              </w:rPr>
              <w:t>0</w:t>
            </w:r>
          </w:p>
        </w:tc>
      </w:tr>
    </w:tbl>
    <w:p w14:paraId="1731A88A" w14:textId="77777777" w:rsidR="00100166" w:rsidRDefault="00100166" w:rsidP="00100166">
      <w:pPr>
        <w:rPr>
          <w:lang w:eastAsia="zh-CN"/>
        </w:rPr>
      </w:pPr>
    </w:p>
    <w:p w14:paraId="671B7C57" w14:textId="77777777"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0429A3">
        <w:rPr>
          <w:position w:val="-10"/>
          <w:lang w:eastAsia="zh-CN"/>
        </w:rPr>
        <w:pict w14:anchorId="3102EE29">
          <v:shape id="_x0000_i1911" type="#_x0000_t75" style="width:52.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14:paraId="58527E56"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247DF704"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14:paraId="0F7A0D07" w14:textId="77777777" w:rsidR="00100166" w:rsidRPr="00064EEE" w:rsidRDefault="00100166" w:rsidP="001A1D89">
            <w:pPr>
              <w:pStyle w:val="tah0"/>
              <w:rPr>
                <w:lang w:val="en-GB"/>
              </w:rPr>
            </w:pPr>
            <w:r>
              <w:rPr>
                <w:rFonts w:eastAsia="SimSun" w:hint="eastAsia"/>
                <w:lang w:val="en-GB" w:eastAsia="zh-CN"/>
              </w:rPr>
              <w:t>Bit width</w:t>
            </w:r>
          </w:p>
        </w:tc>
      </w:tr>
      <w:tr w:rsidR="00100166" w:rsidRPr="00290CB4" w14:paraId="4C8F34B3" w14:textId="77777777" w:rsidTr="00E013D3">
        <w:trPr>
          <w:cantSplit/>
          <w:trHeight w:val="20"/>
          <w:jc w:val="center"/>
        </w:trPr>
        <w:tc>
          <w:tcPr>
            <w:tcW w:w="1875" w:type="dxa"/>
            <w:vMerge/>
            <w:shd w:val="clear" w:color="auto" w:fill="E0E0E0"/>
            <w:vAlign w:val="center"/>
          </w:tcPr>
          <w:p w14:paraId="6FC59D4E"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B30A10A" w14:textId="77777777"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14:paraId="639EBF18"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14:paraId="5C15D9FA"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4D5838FE"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5F5D1B52" w14:textId="77777777" w:rsidTr="00E013D3">
        <w:trPr>
          <w:cantSplit/>
          <w:trHeight w:val="20"/>
          <w:jc w:val="center"/>
        </w:trPr>
        <w:tc>
          <w:tcPr>
            <w:tcW w:w="1875" w:type="dxa"/>
            <w:tcMar>
              <w:top w:w="0" w:type="dxa"/>
              <w:left w:w="108" w:type="dxa"/>
              <w:bottom w:w="0" w:type="dxa"/>
              <w:right w:w="108" w:type="dxa"/>
            </w:tcMar>
            <w:vAlign w:val="center"/>
          </w:tcPr>
          <w:p w14:paraId="2CE59B5C"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F85D436" w14:textId="77777777" w:rsidR="00100166" w:rsidRPr="00064EEE" w:rsidRDefault="00100166" w:rsidP="001A1D89">
            <w:pPr>
              <w:pStyle w:val="tac0"/>
              <w:rPr>
                <w:lang w:val="de-DE"/>
              </w:rPr>
            </w:pPr>
            <w:r w:rsidRPr="00064EEE">
              <w:rPr>
                <w:lang w:val="de-DE"/>
              </w:rPr>
              <w:t>4</w:t>
            </w:r>
          </w:p>
        </w:tc>
        <w:tc>
          <w:tcPr>
            <w:tcW w:w="1589" w:type="dxa"/>
            <w:vAlign w:val="center"/>
          </w:tcPr>
          <w:p w14:paraId="4C2B19DF"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2C8C5C66"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1FC18D79"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510ECC49" w14:textId="77777777" w:rsidTr="00E013D3">
        <w:trPr>
          <w:cantSplit/>
          <w:trHeight w:val="20"/>
          <w:jc w:val="center"/>
        </w:trPr>
        <w:tc>
          <w:tcPr>
            <w:tcW w:w="1875" w:type="dxa"/>
            <w:tcMar>
              <w:top w:w="0" w:type="dxa"/>
              <w:left w:w="108" w:type="dxa"/>
              <w:bottom w:w="0" w:type="dxa"/>
              <w:right w:w="108" w:type="dxa"/>
            </w:tcMar>
            <w:vAlign w:val="center"/>
          </w:tcPr>
          <w:p w14:paraId="11EDF3C1"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0ACFA38"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58776DFE" wp14:editId="78C3849C">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37081EA5" w14:textId="77777777"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FC33E9E" wp14:editId="00462D9C">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D8C73C9"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F50770A" wp14:editId="6CF38B6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042C9AD" w14:textId="77777777" w:rsidR="00100166" w:rsidRDefault="00100166" w:rsidP="001A1D89">
            <w:pPr>
              <w:pStyle w:val="tac0"/>
              <w:rPr>
                <w:rFonts w:eastAsia="SimSun"/>
                <w:lang w:eastAsia="zh-CN"/>
              </w:rPr>
            </w:pPr>
          </w:p>
          <w:p w14:paraId="3D3FBBA7"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637F5AA" wp14:editId="3BD84F5A">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ECA54C" w14:textId="77777777" w:rsidTr="00E013D3">
        <w:trPr>
          <w:cantSplit/>
          <w:trHeight w:val="20"/>
          <w:jc w:val="center"/>
        </w:trPr>
        <w:tc>
          <w:tcPr>
            <w:tcW w:w="1875" w:type="dxa"/>
            <w:tcMar>
              <w:top w:w="0" w:type="dxa"/>
              <w:left w:w="108" w:type="dxa"/>
              <w:bottom w:w="0" w:type="dxa"/>
              <w:right w:w="108" w:type="dxa"/>
            </w:tcMar>
            <w:vAlign w:val="center"/>
          </w:tcPr>
          <w:p w14:paraId="3FBFE576"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3FD2AAA5" w14:textId="77777777" w:rsidR="00100166" w:rsidRPr="00064EEE" w:rsidRDefault="00100166" w:rsidP="001A1D89">
            <w:pPr>
              <w:pStyle w:val="tac0"/>
              <w:rPr>
                <w:lang w:val="en-GB"/>
              </w:rPr>
            </w:pPr>
            <w:r w:rsidRPr="00064EEE">
              <w:rPr>
                <w:lang w:val="en-GB"/>
              </w:rPr>
              <w:t>0</w:t>
            </w:r>
          </w:p>
        </w:tc>
        <w:tc>
          <w:tcPr>
            <w:tcW w:w="1589" w:type="dxa"/>
            <w:vAlign w:val="center"/>
          </w:tcPr>
          <w:p w14:paraId="0FE9606C"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0724D8F8" w14:textId="77777777" w:rsidR="00100166" w:rsidRPr="00064EEE" w:rsidRDefault="00100166" w:rsidP="001A1D89">
            <w:pPr>
              <w:pStyle w:val="tac0"/>
              <w:rPr>
                <w:lang w:val="en-GB"/>
              </w:rPr>
            </w:pPr>
            <w:r>
              <w:rPr>
                <w:rFonts w:eastAsia="SimSun" w:hint="eastAsia"/>
                <w:lang w:val="de-DE" w:eastAsia="zh-CN"/>
              </w:rPr>
              <w:t>4</w:t>
            </w:r>
          </w:p>
        </w:tc>
        <w:tc>
          <w:tcPr>
            <w:tcW w:w="2286" w:type="dxa"/>
            <w:vAlign w:val="center"/>
          </w:tcPr>
          <w:p w14:paraId="2BA44B6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F7F62D6" w14:textId="77777777" w:rsidTr="00E013D3">
        <w:trPr>
          <w:cantSplit/>
          <w:trHeight w:val="20"/>
          <w:jc w:val="center"/>
        </w:trPr>
        <w:tc>
          <w:tcPr>
            <w:tcW w:w="1875" w:type="dxa"/>
            <w:tcMar>
              <w:top w:w="0" w:type="dxa"/>
              <w:left w:w="108" w:type="dxa"/>
              <w:bottom w:w="0" w:type="dxa"/>
              <w:right w:w="108" w:type="dxa"/>
            </w:tcMar>
            <w:vAlign w:val="center"/>
          </w:tcPr>
          <w:p w14:paraId="098E4561"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2085BE0" w14:textId="77777777"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14:paraId="05B97EB7"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74690C4E" wp14:editId="7D09F9A7">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83ED9E5"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2BB7C79" wp14:editId="6DA2EAB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5E39EE7F" w14:textId="77777777"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E13A0F7" wp14:editId="7212E18B">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1016D6D" w14:textId="77777777" w:rsidTr="00E013D3">
        <w:trPr>
          <w:cantSplit/>
          <w:trHeight w:val="20"/>
          <w:jc w:val="center"/>
        </w:trPr>
        <w:tc>
          <w:tcPr>
            <w:tcW w:w="1875" w:type="dxa"/>
            <w:tcMar>
              <w:top w:w="0" w:type="dxa"/>
              <w:left w:w="108" w:type="dxa"/>
              <w:bottom w:w="0" w:type="dxa"/>
              <w:right w:w="108" w:type="dxa"/>
            </w:tcMar>
            <w:vAlign w:val="center"/>
          </w:tcPr>
          <w:p w14:paraId="04FFB0BE"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602C2C62"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9638C14" wp14:editId="5B01BB66">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19AF90C2"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C7F139D" wp14:editId="62206CE3">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7F511E31" w14:textId="77777777" w:rsidR="00100166" w:rsidRPr="00064EEE" w:rsidRDefault="000429A3" w:rsidP="001A1D89">
            <w:pPr>
              <w:pStyle w:val="tac0"/>
              <w:rPr>
                <w:lang w:val="en-GB"/>
              </w:rPr>
            </w:pPr>
            <w:r>
              <w:rPr>
                <w:position w:val="-32"/>
                <w:lang w:eastAsia="zh-CN"/>
              </w:rPr>
              <w:pict w14:anchorId="10FE2E3D">
                <v:shape id="_x0000_i1912" type="#_x0000_t75" style="width:105.5pt;height:28.45pt">
                  <v:imagedata r:id="rId509" o:title=""/>
                </v:shape>
              </w:pict>
            </w:r>
          </w:p>
        </w:tc>
        <w:tc>
          <w:tcPr>
            <w:tcW w:w="2286" w:type="dxa"/>
            <w:vAlign w:val="center"/>
          </w:tcPr>
          <w:p w14:paraId="66003516" w14:textId="77777777" w:rsidR="00100166" w:rsidRDefault="000429A3" w:rsidP="001A1D89">
            <w:pPr>
              <w:pStyle w:val="tac0"/>
              <w:rPr>
                <w:rFonts w:eastAsia="SimSun"/>
                <w:lang w:val="de-DE" w:eastAsia="zh-CN"/>
              </w:rPr>
            </w:pPr>
            <w:r>
              <w:rPr>
                <w:position w:val="-32"/>
                <w:lang w:eastAsia="zh-CN"/>
              </w:rPr>
              <w:pict w14:anchorId="0240919C">
                <v:shape id="_x0000_i1913" type="#_x0000_t75" style="width:105.5pt;height:28.45pt">
                  <v:imagedata r:id="rId509" o:title=""/>
                </v:shape>
              </w:pict>
            </w:r>
          </w:p>
        </w:tc>
      </w:tr>
      <w:tr w:rsidR="00100166" w:rsidRPr="00290CB4" w14:paraId="104E30A4" w14:textId="77777777" w:rsidTr="00E013D3">
        <w:trPr>
          <w:cantSplit/>
          <w:trHeight w:val="20"/>
          <w:jc w:val="center"/>
        </w:trPr>
        <w:tc>
          <w:tcPr>
            <w:tcW w:w="1875" w:type="dxa"/>
            <w:tcMar>
              <w:top w:w="0" w:type="dxa"/>
              <w:left w:w="108" w:type="dxa"/>
              <w:bottom w:w="0" w:type="dxa"/>
              <w:right w:w="108" w:type="dxa"/>
            </w:tcMar>
            <w:vAlign w:val="center"/>
          </w:tcPr>
          <w:p w14:paraId="1ECFBFAC"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22F8F17E" w14:textId="77777777"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021ED109" wp14:editId="7346050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4355379B" w14:textId="77777777"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03D0987" wp14:editId="20A366C6">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742FE11" w14:textId="77777777" w:rsidR="00100166" w:rsidRPr="00064EEE" w:rsidRDefault="000429A3" w:rsidP="001A1D89">
            <w:pPr>
              <w:pStyle w:val="tac0"/>
              <w:rPr>
                <w:lang w:val="en-GB"/>
              </w:rPr>
            </w:pPr>
            <w:r>
              <w:rPr>
                <w:position w:val="-32"/>
                <w:lang w:eastAsia="zh-CN"/>
              </w:rPr>
              <w:pict w14:anchorId="37AA6E88">
                <v:shape id="_x0000_i1914" type="#_x0000_t75" style="width:67pt;height:33.5pt">
                  <v:imagedata r:id="rId538" o:title=""/>
                </v:shape>
              </w:pict>
            </w:r>
          </w:p>
        </w:tc>
        <w:tc>
          <w:tcPr>
            <w:tcW w:w="2286" w:type="dxa"/>
            <w:vAlign w:val="center"/>
          </w:tcPr>
          <w:p w14:paraId="201993F7" w14:textId="77777777" w:rsidR="00100166" w:rsidRDefault="000429A3" w:rsidP="001A1D89">
            <w:pPr>
              <w:pStyle w:val="tac0"/>
              <w:rPr>
                <w:rFonts w:eastAsia="SimSun"/>
                <w:lang w:val="de-DE" w:eastAsia="zh-CN"/>
              </w:rPr>
            </w:pPr>
            <w:r>
              <w:rPr>
                <w:position w:val="-32"/>
                <w:lang w:eastAsia="zh-CN"/>
              </w:rPr>
              <w:pict w14:anchorId="205F1E84">
                <v:shape id="_x0000_i1915" type="#_x0000_t75" style="width:67pt;height:33.5pt">
                  <v:imagedata r:id="rId538" o:title=""/>
                </v:shape>
              </w:pict>
            </w:r>
          </w:p>
        </w:tc>
      </w:tr>
      <w:tr w:rsidR="00100166" w:rsidRPr="00290CB4" w14:paraId="6F78B16A" w14:textId="77777777" w:rsidTr="00E013D3">
        <w:trPr>
          <w:cantSplit/>
          <w:trHeight w:val="20"/>
          <w:jc w:val="center"/>
        </w:trPr>
        <w:tc>
          <w:tcPr>
            <w:tcW w:w="1875" w:type="dxa"/>
            <w:tcMar>
              <w:top w:w="0" w:type="dxa"/>
              <w:left w:w="108" w:type="dxa"/>
              <w:bottom w:w="0" w:type="dxa"/>
              <w:right w:w="108" w:type="dxa"/>
            </w:tcMar>
            <w:vAlign w:val="center"/>
          </w:tcPr>
          <w:p w14:paraId="22ACC91D"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59AC2697" w14:textId="77777777"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14:paraId="3C514C84"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15F13FBE" w14:textId="77777777"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14:paraId="632723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3C75C93F"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43B2DD7" w14:textId="77777777"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14:paraId="6D5A4E2B" w14:textId="77777777" w:rsidR="00100166" w:rsidRPr="00064EEE" w:rsidRDefault="00100166" w:rsidP="001A1D89">
            <w:pPr>
              <w:pStyle w:val="tah0"/>
              <w:rPr>
                <w:lang w:val="en-GB"/>
              </w:rPr>
            </w:pPr>
            <w:r w:rsidRPr="00064EEE">
              <w:rPr>
                <w:lang w:val="en-GB"/>
              </w:rPr>
              <w:t>Bit width</w:t>
            </w:r>
          </w:p>
        </w:tc>
      </w:tr>
      <w:tr w:rsidR="00100166" w:rsidRPr="00290CB4" w14:paraId="6DA4C499" w14:textId="77777777" w:rsidTr="00E013D3">
        <w:trPr>
          <w:cantSplit/>
          <w:trHeight w:val="20"/>
          <w:jc w:val="center"/>
        </w:trPr>
        <w:tc>
          <w:tcPr>
            <w:tcW w:w="1875" w:type="dxa"/>
            <w:vMerge/>
            <w:shd w:val="clear" w:color="auto" w:fill="E0E0E0"/>
            <w:vAlign w:val="center"/>
          </w:tcPr>
          <w:p w14:paraId="0DB65905"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2781D435" w14:textId="77777777"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14:paraId="3AB6C25B" w14:textId="77777777"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14:paraId="104AF36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26678D4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2B0DA1D1" w14:textId="77777777" w:rsidTr="00E013D3">
        <w:trPr>
          <w:cantSplit/>
          <w:trHeight w:val="20"/>
          <w:jc w:val="center"/>
        </w:trPr>
        <w:tc>
          <w:tcPr>
            <w:tcW w:w="1875" w:type="dxa"/>
            <w:tcMar>
              <w:top w:w="0" w:type="dxa"/>
              <w:left w:w="108" w:type="dxa"/>
              <w:bottom w:w="0" w:type="dxa"/>
              <w:right w:w="108" w:type="dxa"/>
            </w:tcMar>
            <w:vAlign w:val="center"/>
          </w:tcPr>
          <w:p w14:paraId="6517048F"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3F16E034" w14:textId="77777777" w:rsidR="00100166" w:rsidRPr="00064EEE" w:rsidRDefault="00100166" w:rsidP="001A1D89">
            <w:pPr>
              <w:pStyle w:val="tac0"/>
              <w:rPr>
                <w:lang w:val="de-DE"/>
              </w:rPr>
            </w:pPr>
            <w:r w:rsidRPr="00064EEE">
              <w:rPr>
                <w:lang w:val="de-DE"/>
              </w:rPr>
              <w:t>4</w:t>
            </w:r>
          </w:p>
        </w:tc>
        <w:tc>
          <w:tcPr>
            <w:tcW w:w="1589" w:type="dxa"/>
            <w:vAlign w:val="center"/>
          </w:tcPr>
          <w:p w14:paraId="6BA40733"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0EB52757" w14:textId="77777777" w:rsidR="00100166" w:rsidRPr="00064EEE" w:rsidRDefault="00100166" w:rsidP="001A1D89">
            <w:pPr>
              <w:pStyle w:val="tac0"/>
              <w:rPr>
                <w:lang w:val="de-DE"/>
              </w:rPr>
            </w:pPr>
            <w:r w:rsidRPr="00064EEE">
              <w:rPr>
                <w:lang w:val="de-DE"/>
              </w:rPr>
              <w:t>4</w:t>
            </w:r>
          </w:p>
        </w:tc>
        <w:tc>
          <w:tcPr>
            <w:tcW w:w="2286" w:type="dxa"/>
            <w:vAlign w:val="center"/>
          </w:tcPr>
          <w:p w14:paraId="56B2F92A" w14:textId="77777777" w:rsidR="00100166" w:rsidRDefault="00100166" w:rsidP="001A1D89">
            <w:pPr>
              <w:pStyle w:val="tac0"/>
              <w:rPr>
                <w:rFonts w:eastAsia="SimSun"/>
                <w:lang w:val="de-DE" w:eastAsia="zh-CN"/>
              </w:rPr>
            </w:pPr>
            <w:r w:rsidRPr="00064EEE">
              <w:rPr>
                <w:lang w:val="de-DE"/>
              </w:rPr>
              <w:t>4</w:t>
            </w:r>
          </w:p>
        </w:tc>
      </w:tr>
      <w:tr w:rsidR="00100166" w:rsidRPr="00290CB4" w14:paraId="13DB180C" w14:textId="77777777" w:rsidTr="00E013D3">
        <w:trPr>
          <w:cantSplit/>
          <w:trHeight w:val="20"/>
          <w:jc w:val="center"/>
        </w:trPr>
        <w:tc>
          <w:tcPr>
            <w:tcW w:w="1875" w:type="dxa"/>
            <w:tcMar>
              <w:top w:w="0" w:type="dxa"/>
              <w:left w:w="108" w:type="dxa"/>
              <w:bottom w:w="0" w:type="dxa"/>
              <w:right w:w="108" w:type="dxa"/>
            </w:tcMar>
            <w:vAlign w:val="center"/>
          </w:tcPr>
          <w:p w14:paraId="4505956F"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02429A3F"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7C226FE3" wp14:editId="502B51AC">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50240AF9"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28E91737" wp14:editId="112C69C2">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1C5D31F"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6FE1E39B" wp14:editId="47E5B0FC">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D40FC83" w14:textId="77777777" w:rsidR="00100166" w:rsidRDefault="00100166" w:rsidP="001A1D89">
            <w:pPr>
              <w:pStyle w:val="tac0"/>
              <w:rPr>
                <w:rFonts w:eastAsia="SimSun"/>
                <w:lang w:eastAsia="zh-CN"/>
              </w:rPr>
            </w:pPr>
          </w:p>
          <w:p w14:paraId="71242CE4" w14:textId="77777777" w:rsidR="00100166" w:rsidRPr="00064EEE" w:rsidRDefault="00535058" w:rsidP="001A1D89">
            <w:pPr>
              <w:pStyle w:val="tac0"/>
              <w:rPr>
                <w:lang w:val="de-DE"/>
              </w:rPr>
            </w:pPr>
            <w:r w:rsidRPr="00402759">
              <w:rPr>
                <w:noProof/>
                <w:position w:val="-6"/>
                <w:lang w:val="en-GB" w:eastAsia="en-GB"/>
              </w:rPr>
              <w:drawing>
                <wp:inline distT="0" distB="0" distL="0" distR="0" wp14:anchorId="51C3A12B" wp14:editId="590ABE7E">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3487C1D" w14:textId="77777777" w:rsidTr="00E013D3">
        <w:trPr>
          <w:cantSplit/>
          <w:trHeight w:val="20"/>
          <w:jc w:val="center"/>
        </w:trPr>
        <w:tc>
          <w:tcPr>
            <w:tcW w:w="1875" w:type="dxa"/>
            <w:tcMar>
              <w:top w:w="0" w:type="dxa"/>
              <w:left w:w="108" w:type="dxa"/>
              <w:bottom w:w="0" w:type="dxa"/>
              <w:right w:w="108" w:type="dxa"/>
            </w:tcMar>
            <w:vAlign w:val="center"/>
          </w:tcPr>
          <w:p w14:paraId="57364984"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58AF3FE4" w14:textId="77777777"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14:paraId="56330018" w14:textId="77777777"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14:paraId="7D9772A1" w14:textId="77777777" w:rsidR="00100166" w:rsidRPr="00064EEE" w:rsidRDefault="00100166" w:rsidP="001A1D89">
            <w:pPr>
              <w:pStyle w:val="tac0"/>
              <w:rPr>
                <w:lang w:val="en-GB"/>
              </w:rPr>
            </w:pPr>
            <w:r>
              <w:rPr>
                <w:rFonts w:eastAsia="SimSun" w:hint="eastAsia"/>
                <w:lang w:val="en-GB" w:eastAsia="zh-CN"/>
              </w:rPr>
              <w:t>4</w:t>
            </w:r>
          </w:p>
        </w:tc>
        <w:tc>
          <w:tcPr>
            <w:tcW w:w="2286" w:type="dxa"/>
            <w:vAlign w:val="center"/>
          </w:tcPr>
          <w:p w14:paraId="3615897E" w14:textId="77777777"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14:paraId="785CCD0C" w14:textId="77777777" w:rsidTr="00E013D3">
        <w:trPr>
          <w:cantSplit/>
          <w:trHeight w:val="20"/>
          <w:jc w:val="center"/>
        </w:trPr>
        <w:tc>
          <w:tcPr>
            <w:tcW w:w="1875" w:type="dxa"/>
            <w:tcMar>
              <w:top w:w="0" w:type="dxa"/>
              <w:left w:w="108" w:type="dxa"/>
              <w:bottom w:w="0" w:type="dxa"/>
              <w:right w:w="108" w:type="dxa"/>
            </w:tcMar>
            <w:vAlign w:val="center"/>
          </w:tcPr>
          <w:p w14:paraId="3ECE6078"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0E579FDB" w14:textId="77777777" w:rsidR="00100166" w:rsidRDefault="00535058" w:rsidP="001A1D89">
            <w:pPr>
              <w:pStyle w:val="tac0"/>
              <w:rPr>
                <w:rFonts w:eastAsia="SimSun"/>
                <w:lang w:val="en-GB" w:eastAsia="zh-CN"/>
              </w:rPr>
            </w:pPr>
            <w:r>
              <w:rPr>
                <w:noProof/>
                <w:position w:val="-6"/>
                <w:lang w:val="en-GB" w:eastAsia="en-GB"/>
              </w:rPr>
              <w:drawing>
                <wp:inline distT="0" distB="0" distL="0" distR="0" wp14:anchorId="0C3AD9BE" wp14:editId="48C00C10">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529C5A3E" w14:textId="77777777" w:rsidR="00100166" w:rsidRDefault="00535058" w:rsidP="001A1D89">
            <w:pPr>
              <w:pStyle w:val="tac0"/>
              <w:rPr>
                <w:rFonts w:eastAsia="SimSun"/>
                <w:lang w:val="en-GB" w:eastAsia="zh-CN"/>
              </w:rPr>
            </w:pPr>
            <w:bookmarkStart w:id="296" w:name="OLE_LINK85"/>
            <w:bookmarkStart w:id="297" w:name="OLE_LINK86"/>
            <w:r w:rsidRPr="00402759">
              <w:rPr>
                <w:noProof/>
                <w:position w:val="-6"/>
                <w:lang w:val="en-GB" w:eastAsia="en-GB"/>
              </w:rPr>
              <w:drawing>
                <wp:inline distT="0" distB="0" distL="0" distR="0" wp14:anchorId="0A9BAAF1" wp14:editId="10F98CF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96"/>
            <w:bookmarkEnd w:id="297"/>
          </w:p>
        </w:tc>
        <w:tc>
          <w:tcPr>
            <w:tcW w:w="2423" w:type="dxa"/>
            <w:tcMar>
              <w:top w:w="0" w:type="dxa"/>
              <w:left w:w="108" w:type="dxa"/>
              <w:bottom w:w="0" w:type="dxa"/>
              <w:right w:w="108" w:type="dxa"/>
            </w:tcMar>
            <w:vAlign w:val="center"/>
          </w:tcPr>
          <w:p w14:paraId="533ED384"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0A16FB1" wp14:editId="5C46A73A">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C45445F" w14:textId="77777777"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8A3251" wp14:editId="59B90386">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3A9F56" w14:textId="77777777" w:rsidTr="00E013D3">
        <w:trPr>
          <w:cantSplit/>
          <w:trHeight w:val="20"/>
          <w:jc w:val="center"/>
        </w:trPr>
        <w:tc>
          <w:tcPr>
            <w:tcW w:w="1875" w:type="dxa"/>
            <w:tcMar>
              <w:top w:w="0" w:type="dxa"/>
              <w:left w:w="108" w:type="dxa"/>
              <w:bottom w:w="0" w:type="dxa"/>
              <w:right w:w="108" w:type="dxa"/>
            </w:tcMar>
            <w:vAlign w:val="center"/>
          </w:tcPr>
          <w:p w14:paraId="1B332BB7"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14:paraId="1520C3C1" w14:textId="77777777" w:rsidR="00100166" w:rsidRPr="00D14E50" w:rsidRDefault="000429A3" w:rsidP="001A1D89">
            <w:pPr>
              <w:pStyle w:val="tac0"/>
              <w:rPr>
                <w:rFonts w:eastAsia="SimSun"/>
                <w:lang w:val="en-GB" w:eastAsia="zh-CN"/>
              </w:rPr>
            </w:pPr>
            <w:r>
              <w:rPr>
                <w:position w:val="-14"/>
                <w:lang w:eastAsia="zh-CN"/>
              </w:rPr>
              <w:pict w14:anchorId="29C90B11">
                <v:shape id="_x0000_i1916" type="#_x0000_t75" style="width:84.55pt;height:19.25pt">
                  <v:imagedata r:id="rId539" o:title=""/>
                </v:shape>
              </w:pict>
            </w:r>
          </w:p>
        </w:tc>
        <w:tc>
          <w:tcPr>
            <w:tcW w:w="1589" w:type="dxa"/>
            <w:vAlign w:val="center"/>
          </w:tcPr>
          <w:p w14:paraId="25028667" w14:textId="77777777" w:rsidR="00100166" w:rsidRDefault="000429A3" w:rsidP="001A1D89">
            <w:pPr>
              <w:pStyle w:val="tac0"/>
              <w:rPr>
                <w:rFonts w:eastAsia="SimSun"/>
                <w:lang w:val="de-DE" w:eastAsia="zh-CN"/>
              </w:rPr>
            </w:pPr>
            <w:r>
              <w:rPr>
                <w:position w:val="-14"/>
                <w:lang w:eastAsia="zh-CN"/>
              </w:rPr>
              <w:pict w14:anchorId="20BA476C">
                <v:shape id="_x0000_i1917" type="#_x0000_t75" style="width:84.55pt;height:19.25pt">
                  <v:imagedata r:id="rId539" o:title=""/>
                </v:shape>
              </w:pict>
            </w:r>
          </w:p>
        </w:tc>
        <w:tc>
          <w:tcPr>
            <w:tcW w:w="2423" w:type="dxa"/>
            <w:tcMar>
              <w:top w:w="0" w:type="dxa"/>
              <w:left w:w="108" w:type="dxa"/>
              <w:bottom w:w="0" w:type="dxa"/>
              <w:right w:w="108" w:type="dxa"/>
            </w:tcMar>
            <w:vAlign w:val="center"/>
          </w:tcPr>
          <w:p w14:paraId="6CEAD53D" w14:textId="77777777" w:rsidR="00100166" w:rsidRPr="00064EEE" w:rsidRDefault="000429A3" w:rsidP="001A1D89">
            <w:pPr>
              <w:pStyle w:val="tac0"/>
              <w:rPr>
                <w:lang w:val="en-GB"/>
              </w:rPr>
            </w:pPr>
            <w:r>
              <w:rPr>
                <w:position w:val="-14"/>
                <w:lang w:eastAsia="zh-CN"/>
              </w:rPr>
              <w:pict w14:anchorId="2552AF36">
                <v:shape id="_x0000_i1918" type="#_x0000_t75" style="width:84.55pt;height:19.25pt">
                  <v:imagedata r:id="rId539" o:title=""/>
                </v:shape>
              </w:pict>
            </w:r>
          </w:p>
        </w:tc>
        <w:tc>
          <w:tcPr>
            <w:tcW w:w="2286" w:type="dxa"/>
            <w:vAlign w:val="center"/>
          </w:tcPr>
          <w:p w14:paraId="08036B5E" w14:textId="77777777" w:rsidR="00100166" w:rsidRDefault="000429A3" w:rsidP="001A1D89">
            <w:pPr>
              <w:pStyle w:val="tac0"/>
              <w:rPr>
                <w:rFonts w:eastAsia="SimSun"/>
                <w:lang w:val="de-DE" w:eastAsia="zh-CN"/>
              </w:rPr>
            </w:pPr>
            <w:r>
              <w:rPr>
                <w:position w:val="-14"/>
                <w:lang w:eastAsia="zh-CN"/>
              </w:rPr>
              <w:pict w14:anchorId="70186E33">
                <v:shape id="_x0000_i1919" type="#_x0000_t75" style="width:84.55pt;height:19.25pt">
                  <v:imagedata r:id="rId539" o:title=""/>
                </v:shape>
              </w:pict>
            </w:r>
          </w:p>
        </w:tc>
      </w:tr>
      <w:tr w:rsidR="00100166" w:rsidRPr="00290CB4" w14:paraId="6DA26CDE" w14:textId="77777777" w:rsidTr="00E013D3">
        <w:trPr>
          <w:cantSplit/>
          <w:trHeight w:val="20"/>
          <w:jc w:val="center"/>
        </w:trPr>
        <w:tc>
          <w:tcPr>
            <w:tcW w:w="1875" w:type="dxa"/>
            <w:tcMar>
              <w:top w:w="0" w:type="dxa"/>
              <w:left w:w="108" w:type="dxa"/>
              <w:bottom w:w="0" w:type="dxa"/>
              <w:right w:w="108" w:type="dxa"/>
            </w:tcMar>
            <w:vAlign w:val="center"/>
          </w:tcPr>
          <w:p w14:paraId="11FF63D6" w14:textId="77777777"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14:paraId="0DA5C80F" w14:textId="77777777" w:rsidR="00100166" w:rsidRPr="00EE5965" w:rsidRDefault="000429A3" w:rsidP="001A1D89">
            <w:pPr>
              <w:pStyle w:val="tac0"/>
              <w:rPr>
                <w:rFonts w:eastAsia="SimSun"/>
                <w:lang w:val="en-GB" w:eastAsia="zh-CN"/>
              </w:rPr>
            </w:pPr>
            <w:r>
              <w:rPr>
                <w:position w:val="-14"/>
                <w:lang w:eastAsia="zh-CN"/>
              </w:rPr>
              <w:pict w14:anchorId="74489495">
                <v:shape id="_x0000_i1920" type="#_x0000_t75" style="width:87.05pt;height:19.25pt">
                  <v:imagedata r:id="rId516" o:title=""/>
                </v:shape>
              </w:pict>
            </w:r>
          </w:p>
        </w:tc>
        <w:tc>
          <w:tcPr>
            <w:tcW w:w="1589" w:type="dxa"/>
            <w:vAlign w:val="center"/>
          </w:tcPr>
          <w:p w14:paraId="2BF8AD95" w14:textId="77777777" w:rsidR="00100166" w:rsidRDefault="000429A3" w:rsidP="001A1D89">
            <w:pPr>
              <w:pStyle w:val="tac0"/>
              <w:rPr>
                <w:rFonts w:eastAsia="SimSun"/>
                <w:lang w:val="de-DE" w:eastAsia="zh-CN"/>
              </w:rPr>
            </w:pPr>
            <w:r>
              <w:rPr>
                <w:position w:val="-14"/>
                <w:lang w:eastAsia="zh-CN"/>
              </w:rPr>
              <w:pict w14:anchorId="1F79144A">
                <v:shape id="_x0000_i1921" type="#_x0000_t75" style="width:87.05pt;height:19.25pt">
                  <v:imagedata r:id="rId516" o:title=""/>
                </v:shape>
              </w:pict>
            </w:r>
          </w:p>
        </w:tc>
        <w:tc>
          <w:tcPr>
            <w:tcW w:w="2423" w:type="dxa"/>
            <w:tcMar>
              <w:top w:w="0" w:type="dxa"/>
              <w:left w:w="108" w:type="dxa"/>
              <w:bottom w:w="0" w:type="dxa"/>
              <w:right w:w="108" w:type="dxa"/>
            </w:tcMar>
            <w:vAlign w:val="center"/>
          </w:tcPr>
          <w:p w14:paraId="7E280790" w14:textId="77777777" w:rsidR="00100166" w:rsidRPr="00064EEE" w:rsidRDefault="000429A3" w:rsidP="001A1D89">
            <w:pPr>
              <w:pStyle w:val="tac0"/>
              <w:rPr>
                <w:lang w:val="en-GB"/>
              </w:rPr>
            </w:pPr>
            <w:r>
              <w:rPr>
                <w:position w:val="-14"/>
                <w:lang w:eastAsia="zh-CN"/>
              </w:rPr>
              <w:pict w14:anchorId="030C0D9D">
                <v:shape id="_x0000_i1922" type="#_x0000_t75" style="width:87.05pt;height:19.25pt">
                  <v:imagedata r:id="rId516" o:title=""/>
                </v:shape>
              </w:pict>
            </w:r>
          </w:p>
        </w:tc>
        <w:tc>
          <w:tcPr>
            <w:tcW w:w="2286" w:type="dxa"/>
            <w:vAlign w:val="center"/>
          </w:tcPr>
          <w:p w14:paraId="60B728BB" w14:textId="77777777" w:rsidR="00100166" w:rsidRDefault="000429A3" w:rsidP="001A1D89">
            <w:pPr>
              <w:pStyle w:val="tac0"/>
              <w:rPr>
                <w:rFonts w:eastAsia="SimSun"/>
                <w:lang w:val="de-DE" w:eastAsia="zh-CN"/>
              </w:rPr>
            </w:pPr>
            <w:r>
              <w:rPr>
                <w:position w:val="-14"/>
                <w:lang w:eastAsia="zh-CN"/>
              </w:rPr>
              <w:pict w14:anchorId="0072F264">
                <v:shape id="_x0000_i1923" type="#_x0000_t75" style="width:87.05pt;height:19.25pt">
                  <v:imagedata r:id="rId516" o:title=""/>
                </v:shape>
              </w:pict>
            </w:r>
          </w:p>
        </w:tc>
      </w:tr>
      <w:tr w:rsidR="00100166" w:rsidRPr="00290CB4" w14:paraId="45A2C3D3" w14:textId="77777777" w:rsidTr="00E013D3">
        <w:trPr>
          <w:cantSplit/>
          <w:trHeight w:val="20"/>
          <w:jc w:val="center"/>
        </w:trPr>
        <w:tc>
          <w:tcPr>
            <w:tcW w:w="1875" w:type="dxa"/>
            <w:tcMar>
              <w:top w:w="0" w:type="dxa"/>
              <w:left w:w="108" w:type="dxa"/>
              <w:bottom w:w="0" w:type="dxa"/>
              <w:right w:w="108" w:type="dxa"/>
            </w:tcMar>
            <w:vAlign w:val="center"/>
          </w:tcPr>
          <w:p w14:paraId="0B375FD0" w14:textId="77777777"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14:paraId="6663560C" w14:textId="77777777"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14:paraId="0BE90000"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04B1BA39" w14:textId="77777777" w:rsidR="00100166" w:rsidRPr="00064EEE" w:rsidRDefault="00100166" w:rsidP="001A1D89">
            <w:pPr>
              <w:pStyle w:val="tac0"/>
              <w:rPr>
                <w:lang w:val="en-GB"/>
              </w:rPr>
            </w:pPr>
            <w:r>
              <w:rPr>
                <w:rFonts w:eastAsia="SimSun" w:hint="eastAsia"/>
                <w:lang w:eastAsia="zh-CN"/>
              </w:rPr>
              <w:t>0</w:t>
            </w:r>
          </w:p>
        </w:tc>
        <w:tc>
          <w:tcPr>
            <w:tcW w:w="2286" w:type="dxa"/>
            <w:vAlign w:val="center"/>
          </w:tcPr>
          <w:p w14:paraId="3141D55B" w14:textId="77777777" w:rsidR="00100166" w:rsidRDefault="00100166" w:rsidP="001A1D89">
            <w:pPr>
              <w:pStyle w:val="tac0"/>
              <w:rPr>
                <w:rFonts w:eastAsia="SimSun"/>
                <w:lang w:val="de-DE" w:eastAsia="zh-CN"/>
              </w:rPr>
            </w:pPr>
            <w:r>
              <w:rPr>
                <w:rFonts w:eastAsia="SimSun" w:hint="eastAsia"/>
                <w:lang w:eastAsia="zh-CN"/>
              </w:rPr>
              <w:t>0</w:t>
            </w:r>
          </w:p>
        </w:tc>
      </w:tr>
    </w:tbl>
    <w:p w14:paraId="103F3F3C" w14:textId="77777777" w:rsidR="00100166" w:rsidRDefault="00100166" w:rsidP="00100166">
      <w:pPr>
        <w:rPr>
          <w:lang w:eastAsia="zh-CN"/>
        </w:rPr>
      </w:pPr>
    </w:p>
    <w:p w14:paraId="6569A282" w14:textId="77777777"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3D69577E" w14:textId="77777777" w:rsidTr="00E013D3">
        <w:trPr>
          <w:jc w:val="center"/>
        </w:trPr>
        <w:tc>
          <w:tcPr>
            <w:tcW w:w="0" w:type="auto"/>
            <w:vMerge w:val="restart"/>
            <w:shd w:val="clear" w:color="auto" w:fill="E0E0E0"/>
            <w:vAlign w:val="center"/>
          </w:tcPr>
          <w:p w14:paraId="208C3A88" w14:textId="77777777" w:rsidR="00100166" w:rsidRPr="00031463" w:rsidRDefault="00100166" w:rsidP="001A1D89">
            <w:pPr>
              <w:pStyle w:val="TAH"/>
            </w:pPr>
            <w:r w:rsidRPr="00031463">
              <w:t>Field</w:t>
            </w:r>
          </w:p>
        </w:tc>
        <w:tc>
          <w:tcPr>
            <w:tcW w:w="0" w:type="auto"/>
            <w:gridSpan w:val="6"/>
            <w:shd w:val="clear" w:color="auto" w:fill="E0E0E0"/>
            <w:vAlign w:val="center"/>
          </w:tcPr>
          <w:p w14:paraId="3EAE3D10" w14:textId="77777777" w:rsidR="00100166" w:rsidRPr="00031463" w:rsidRDefault="00100166" w:rsidP="001A1D89">
            <w:pPr>
              <w:pStyle w:val="TAH"/>
            </w:pPr>
            <w:r w:rsidRPr="00031463">
              <w:t>Bit width</w:t>
            </w:r>
          </w:p>
        </w:tc>
      </w:tr>
      <w:tr w:rsidR="00100166" w:rsidRPr="00290CB4" w14:paraId="4EFD4889" w14:textId="77777777" w:rsidTr="00E013D3">
        <w:trPr>
          <w:jc w:val="center"/>
        </w:trPr>
        <w:tc>
          <w:tcPr>
            <w:tcW w:w="0" w:type="auto"/>
            <w:vMerge/>
            <w:shd w:val="clear" w:color="auto" w:fill="E0E0E0"/>
            <w:vAlign w:val="center"/>
          </w:tcPr>
          <w:p w14:paraId="0D4E5DF5" w14:textId="77777777" w:rsidR="00100166" w:rsidRPr="00031463" w:rsidRDefault="00100166" w:rsidP="001A1D89">
            <w:pPr>
              <w:pStyle w:val="TAH"/>
            </w:pPr>
          </w:p>
        </w:tc>
        <w:tc>
          <w:tcPr>
            <w:tcW w:w="0" w:type="auto"/>
            <w:gridSpan w:val="2"/>
            <w:shd w:val="clear" w:color="auto" w:fill="E0E0E0"/>
            <w:vAlign w:val="center"/>
          </w:tcPr>
          <w:p w14:paraId="12774A09"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0560006F" w14:textId="77777777" w:rsidR="00100166" w:rsidRPr="00031463" w:rsidRDefault="00100166" w:rsidP="001A1D89">
            <w:pPr>
              <w:pStyle w:val="TAH"/>
              <w:rPr>
                <w:lang w:eastAsia="zh-CN"/>
              </w:rPr>
            </w:pPr>
            <w:r w:rsidRPr="00031463">
              <w:t>4 antenna ports</w:t>
            </w:r>
          </w:p>
        </w:tc>
      </w:tr>
      <w:tr w:rsidR="00100166" w:rsidRPr="00290CB4" w14:paraId="2ACCD023" w14:textId="77777777" w:rsidTr="00E013D3">
        <w:trPr>
          <w:jc w:val="center"/>
        </w:trPr>
        <w:tc>
          <w:tcPr>
            <w:tcW w:w="0" w:type="auto"/>
            <w:vMerge/>
            <w:shd w:val="clear" w:color="auto" w:fill="E0E0E0"/>
            <w:vAlign w:val="center"/>
          </w:tcPr>
          <w:p w14:paraId="65D4A208" w14:textId="77777777" w:rsidR="00100166" w:rsidRPr="00031463" w:rsidRDefault="00100166" w:rsidP="001A1D89">
            <w:pPr>
              <w:pStyle w:val="TAH"/>
            </w:pPr>
          </w:p>
        </w:tc>
        <w:tc>
          <w:tcPr>
            <w:tcW w:w="0" w:type="auto"/>
            <w:shd w:val="clear" w:color="auto" w:fill="E0E0E0"/>
            <w:vAlign w:val="center"/>
          </w:tcPr>
          <w:p w14:paraId="29590D2F" w14:textId="77777777" w:rsidR="00100166" w:rsidRPr="00031463" w:rsidRDefault="00100166" w:rsidP="001A1D89">
            <w:pPr>
              <w:pStyle w:val="TAH"/>
            </w:pPr>
            <w:r w:rsidRPr="00031463">
              <w:t>Rank = 1</w:t>
            </w:r>
          </w:p>
        </w:tc>
        <w:tc>
          <w:tcPr>
            <w:tcW w:w="0" w:type="auto"/>
            <w:shd w:val="clear" w:color="auto" w:fill="E0E0E0"/>
            <w:vAlign w:val="center"/>
          </w:tcPr>
          <w:p w14:paraId="585B9CB7"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4D97EDC0"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5888AD59"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0E6F1DEE"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57DBEAD5"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7E922095" w14:textId="77777777" w:rsidTr="00E013D3">
        <w:trPr>
          <w:jc w:val="center"/>
        </w:trPr>
        <w:tc>
          <w:tcPr>
            <w:tcW w:w="0" w:type="auto"/>
            <w:vAlign w:val="center"/>
          </w:tcPr>
          <w:p w14:paraId="0E5991A1"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D3488D5" w14:textId="77777777" w:rsidR="00100166" w:rsidRPr="00290CB4" w:rsidRDefault="00100166" w:rsidP="001A1D89">
            <w:pPr>
              <w:pStyle w:val="TAC"/>
              <w:rPr>
                <w:lang w:val="de-DE"/>
              </w:rPr>
            </w:pPr>
            <w:r w:rsidRPr="00290CB4">
              <w:rPr>
                <w:lang w:val="de-DE"/>
              </w:rPr>
              <w:t>4</w:t>
            </w:r>
          </w:p>
        </w:tc>
        <w:tc>
          <w:tcPr>
            <w:tcW w:w="0" w:type="auto"/>
            <w:vAlign w:val="center"/>
          </w:tcPr>
          <w:p w14:paraId="037227D4" w14:textId="77777777" w:rsidR="00100166" w:rsidRPr="00290CB4" w:rsidRDefault="00100166" w:rsidP="001A1D89">
            <w:pPr>
              <w:pStyle w:val="TAC"/>
              <w:rPr>
                <w:lang w:val="de-DE"/>
              </w:rPr>
            </w:pPr>
            <w:r w:rsidRPr="00290CB4">
              <w:rPr>
                <w:lang w:val="de-DE"/>
              </w:rPr>
              <w:t>4</w:t>
            </w:r>
          </w:p>
        </w:tc>
        <w:tc>
          <w:tcPr>
            <w:tcW w:w="0" w:type="auto"/>
            <w:vAlign w:val="center"/>
          </w:tcPr>
          <w:p w14:paraId="4D6E9854" w14:textId="77777777" w:rsidR="00100166" w:rsidRPr="00290CB4" w:rsidRDefault="00100166" w:rsidP="001A1D89">
            <w:pPr>
              <w:pStyle w:val="TAC"/>
              <w:rPr>
                <w:lang w:val="de-DE"/>
              </w:rPr>
            </w:pPr>
            <w:r w:rsidRPr="00290CB4">
              <w:rPr>
                <w:lang w:val="de-DE"/>
              </w:rPr>
              <w:t>4</w:t>
            </w:r>
          </w:p>
        </w:tc>
        <w:tc>
          <w:tcPr>
            <w:tcW w:w="0" w:type="auto"/>
            <w:vAlign w:val="center"/>
          </w:tcPr>
          <w:p w14:paraId="26D69DB7" w14:textId="77777777" w:rsidR="00100166" w:rsidRPr="00290CB4" w:rsidRDefault="00100166" w:rsidP="001A1D89">
            <w:pPr>
              <w:pStyle w:val="TAC"/>
              <w:rPr>
                <w:lang w:val="de-DE"/>
              </w:rPr>
            </w:pPr>
            <w:r w:rsidRPr="00290CB4">
              <w:rPr>
                <w:lang w:val="de-DE"/>
              </w:rPr>
              <w:t>4</w:t>
            </w:r>
          </w:p>
        </w:tc>
        <w:tc>
          <w:tcPr>
            <w:tcW w:w="0" w:type="auto"/>
            <w:vAlign w:val="center"/>
          </w:tcPr>
          <w:p w14:paraId="126D4F1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06802EDA"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69EE5E9A" w14:textId="77777777" w:rsidTr="00E013D3">
        <w:trPr>
          <w:jc w:val="center"/>
        </w:trPr>
        <w:tc>
          <w:tcPr>
            <w:tcW w:w="0" w:type="auto"/>
            <w:vAlign w:val="center"/>
          </w:tcPr>
          <w:p w14:paraId="46F8E798"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55D9889C" w14:textId="77777777" w:rsidR="00100166" w:rsidRPr="00290CB4" w:rsidRDefault="00535058" w:rsidP="001A1D89">
            <w:pPr>
              <w:pStyle w:val="TAC"/>
              <w:rPr>
                <w:lang w:val="de-DE"/>
              </w:rPr>
            </w:pPr>
            <w:r w:rsidRPr="00402759">
              <w:rPr>
                <w:noProof/>
                <w:position w:val="-6"/>
                <w:lang w:eastAsia="en-GB"/>
              </w:rPr>
              <w:drawing>
                <wp:inline distT="0" distB="0" distL="0" distR="0" wp14:anchorId="54C99C34" wp14:editId="557A585E">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55AB313" w14:textId="77777777" w:rsidR="00100166" w:rsidRPr="00290CB4" w:rsidRDefault="00535058" w:rsidP="001A1D89">
            <w:pPr>
              <w:pStyle w:val="TAC"/>
              <w:rPr>
                <w:lang w:val="de-DE"/>
              </w:rPr>
            </w:pPr>
            <w:r w:rsidRPr="00402759">
              <w:rPr>
                <w:noProof/>
                <w:position w:val="-6"/>
                <w:lang w:eastAsia="en-GB"/>
              </w:rPr>
              <w:drawing>
                <wp:inline distT="0" distB="0" distL="0" distR="0" wp14:anchorId="519CE0F2" wp14:editId="0A6E72BE">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539490AE" w14:textId="77777777" w:rsidR="00100166" w:rsidRPr="00290CB4" w:rsidRDefault="00535058" w:rsidP="001A1D89">
            <w:pPr>
              <w:pStyle w:val="TAC"/>
              <w:rPr>
                <w:lang w:val="de-DE"/>
              </w:rPr>
            </w:pPr>
            <w:r w:rsidRPr="00402759">
              <w:rPr>
                <w:noProof/>
                <w:position w:val="-6"/>
                <w:lang w:eastAsia="en-GB"/>
              </w:rPr>
              <w:drawing>
                <wp:inline distT="0" distB="0" distL="0" distR="0" wp14:anchorId="4A3499CC" wp14:editId="5EFCF87B">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57F4692" w14:textId="77777777" w:rsidR="00100166" w:rsidRPr="00290CB4" w:rsidRDefault="00535058" w:rsidP="001A1D89">
            <w:pPr>
              <w:pStyle w:val="TAC"/>
              <w:rPr>
                <w:lang w:val="de-DE"/>
              </w:rPr>
            </w:pPr>
            <w:r w:rsidRPr="00402759">
              <w:rPr>
                <w:noProof/>
                <w:position w:val="-6"/>
                <w:lang w:eastAsia="en-GB"/>
              </w:rPr>
              <w:drawing>
                <wp:inline distT="0" distB="0" distL="0" distR="0" wp14:anchorId="29D56A91" wp14:editId="7B65F505">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EC2FCF7" w14:textId="77777777" w:rsidR="00100166" w:rsidRDefault="00535058" w:rsidP="001A1D89">
            <w:pPr>
              <w:pStyle w:val="TAC"/>
              <w:rPr>
                <w:lang w:val="de-DE" w:eastAsia="zh-CN"/>
              </w:rPr>
            </w:pPr>
            <w:r w:rsidRPr="00402759">
              <w:rPr>
                <w:noProof/>
                <w:position w:val="-6"/>
                <w:lang w:eastAsia="en-GB"/>
              </w:rPr>
              <w:drawing>
                <wp:inline distT="0" distB="0" distL="0" distR="0" wp14:anchorId="1175B170" wp14:editId="6B24C976">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96F9D33" w14:textId="77777777" w:rsidR="00100166" w:rsidRDefault="00535058" w:rsidP="001A1D89">
            <w:pPr>
              <w:pStyle w:val="TAC"/>
              <w:rPr>
                <w:lang w:val="de-DE" w:eastAsia="zh-CN"/>
              </w:rPr>
            </w:pPr>
            <w:r w:rsidRPr="00402759">
              <w:rPr>
                <w:noProof/>
                <w:position w:val="-6"/>
                <w:lang w:eastAsia="en-GB"/>
              </w:rPr>
              <w:drawing>
                <wp:inline distT="0" distB="0" distL="0" distR="0" wp14:anchorId="7D51A169" wp14:editId="3FAA2890">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43F1276E" w14:textId="77777777" w:rsidTr="00E013D3">
        <w:trPr>
          <w:jc w:val="center"/>
        </w:trPr>
        <w:tc>
          <w:tcPr>
            <w:tcW w:w="0" w:type="auto"/>
            <w:vAlign w:val="center"/>
          </w:tcPr>
          <w:p w14:paraId="78B0392C"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B8E3729" w14:textId="77777777" w:rsidR="00100166" w:rsidRPr="00031463" w:rsidRDefault="00100166" w:rsidP="001A1D89">
            <w:pPr>
              <w:pStyle w:val="TAC"/>
            </w:pPr>
            <w:r w:rsidRPr="00031463">
              <w:t>0</w:t>
            </w:r>
          </w:p>
        </w:tc>
        <w:tc>
          <w:tcPr>
            <w:tcW w:w="0" w:type="auto"/>
            <w:vAlign w:val="center"/>
          </w:tcPr>
          <w:p w14:paraId="39E6E235" w14:textId="77777777" w:rsidR="00100166" w:rsidRPr="00031463" w:rsidRDefault="00100166" w:rsidP="001A1D89">
            <w:pPr>
              <w:pStyle w:val="TAC"/>
            </w:pPr>
            <w:r w:rsidRPr="00031463">
              <w:t>4</w:t>
            </w:r>
          </w:p>
        </w:tc>
        <w:tc>
          <w:tcPr>
            <w:tcW w:w="0" w:type="auto"/>
            <w:vAlign w:val="center"/>
          </w:tcPr>
          <w:p w14:paraId="6980DB93" w14:textId="77777777" w:rsidR="00100166" w:rsidRPr="00031463" w:rsidRDefault="00100166" w:rsidP="001A1D89">
            <w:pPr>
              <w:pStyle w:val="TAC"/>
            </w:pPr>
            <w:r w:rsidRPr="00031463">
              <w:t>0</w:t>
            </w:r>
          </w:p>
        </w:tc>
        <w:tc>
          <w:tcPr>
            <w:tcW w:w="0" w:type="auto"/>
            <w:vAlign w:val="center"/>
          </w:tcPr>
          <w:p w14:paraId="0F748BD1" w14:textId="77777777" w:rsidR="00100166" w:rsidRPr="00031463" w:rsidRDefault="00100166" w:rsidP="001A1D89">
            <w:pPr>
              <w:pStyle w:val="TAC"/>
            </w:pPr>
            <w:r w:rsidRPr="00031463">
              <w:t>4</w:t>
            </w:r>
          </w:p>
        </w:tc>
        <w:tc>
          <w:tcPr>
            <w:tcW w:w="0" w:type="auto"/>
            <w:vAlign w:val="center"/>
          </w:tcPr>
          <w:p w14:paraId="05249C9B"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898AB51"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57F75726" w14:textId="77777777" w:rsidTr="00E013D3">
        <w:trPr>
          <w:jc w:val="center"/>
        </w:trPr>
        <w:tc>
          <w:tcPr>
            <w:tcW w:w="0" w:type="auto"/>
            <w:vAlign w:val="center"/>
          </w:tcPr>
          <w:p w14:paraId="15827B1C"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49B993F9"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6F6E9723" w14:textId="77777777" w:rsidR="00100166" w:rsidRPr="00031463" w:rsidRDefault="00535058" w:rsidP="001A1D89">
            <w:pPr>
              <w:pStyle w:val="TAC"/>
            </w:pPr>
            <w:r w:rsidRPr="00402759">
              <w:rPr>
                <w:noProof/>
                <w:position w:val="-6"/>
                <w:lang w:eastAsia="en-GB"/>
              </w:rPr>
              <w:drawing>
                <wp:inline distT="0" distB="0" distL="0" distR="0" wp14:anchorId="7DE2FA0B" wp14:editId="079F811E">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0A91833"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72120104" w14:textId="77777777" w:rsidR="00100166" w:rsidRPr="00031463" w:rsidRDefault="00535058" w:rsidP="001A1D89">
            <w:pPr>
              <w:pStyle w:val="TAC"/>
            </w:pPr>
            <w:r w:rsidRPr="00402759">
              <w:rPr>
                <w:noProof/>
                <w:position w:val="-6"/>
                <w:lang w:eastAsia="en-GB"/>
              </w:rPr>
              <w:drawing>
                <wp:inline distT="0" distB="0" distL="0" distR="0" wp14:anchorId="0D291EF6" wp14:editId="7D958CA5">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7BDE1E7" w14:textId="77777777" w:rsidR="00100166" w:rsidRPr="00031463" w:rsidRDefault="00535058" w:rsidP="001A1D89">
            <w:pPr>
              <w:pStyle w:val="TAC"/>
              <w:rPr>
                <w:lang w:eastAsia="zh-CN"/>
              </w:rPr>
            </w:pPr>
            <w:r w:rsidRPr="00402759">
              <w:rPr>
                <w:noProof/>
                <w:position w:val="-6"/>
                <w:lang w:eastAsia="en-GB"/>
              </w:rPr>
              <w:drawing>
                <wp:inline distT="0" distB="0" distL="0" distR="0" wp14:anchorId="6D418881" wp14:editId="061EB2BB">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A902C12" w14:textId="77777777" w:rsidR="00100166" w:rsidRPr="00031463" w:rsidRDefault="00535058" w:rsidP="001A1D89">
            <w:pPr>
              <w:pStyle w:val="TAC"/>
              <w:rPr>
                <w:lang w:eastAsia="zh-CN"/>
              </w:rPr>
            </w:pPr>
            <w:r w:rsidRPr="00402759">
              <w:rPr>
                <w:noProof/>
                <w:position w:val="-6"/>
                <w:lang w:eastAsia="en-GB"/>
              </w:rPr>
              <w:drawing>
                <wp:inline distT="0" distB="0" distL="0" distR="0" wp14:anchorId="62BB58C5" wp14:editId="4849572E">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44B140A9" w14:textId="77777777" w:rsidTr="00E013D3">
        <w:trPr>
          <w:jc w:val="center"/>
        </w:trPr>
        <w:tc>
          <w:tcPr>
            <w:tcW w:w="0" w:type="auto"/>
            <w:vAlign w:val="center"/>
          </w:tcPr>
          <w:p w14:paraId="46D737E1" w14:textId="77777777" w:rsidR="00100166" w:rsidRPr="00031463" w:rsidRDefault="00100166" w:rsidP="001A1D89">
            <w:pPr>
              <w:pStyle w:val="TAC"/>
            </w:pPr>
            <w:r w:rsidRPr="00031463">
              <w:t>Precoding matrix indicator</w:t>
            </w:r>
          </w:p>
        </w:tc>
        <w:tc>
          <w:tcPr>
            <w:tcW w:w="0" w:type="auto"/>
            <w:vAlign w:val="center"/>
          </w:tcPr>
          <w:p w14:paraId="49877BDE"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6DA7D846"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5B20F375"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1A28BD6D"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7F7C3FC"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672655A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37D43B3C" w14:textId="77777777" w:rsidTr="00E013D3">
        <w:trPr>
          <w:jc w:val="center"/>
        </w:trPr>
        <w:tc>
          <w:tcPr>
            <w:tcW w:w="0" w:type="auto"/>
            <w:vMerge w:val="restart"/>
            <w:shd w:val="clear" w:color="auto" w:fill="E0E0E0"/>
            <w:vAlign w:val="center"/>
          </w:tcPr>
          <w:p w14:paraId="5F0A6E6E" w14:textId="77777777" w:rsidR="00100166" w:rsidRPr="00031463" w:rsidRDefault="00100166" w:rsidP="001A1D89">
            <w:pPr>
              <w:pStyle w:val="TAH"/>
            </w:pPr>
            <w:r w:rsidRPr="00031463">
              <w:t>Field</w:t>
            </w:r>
          </w:p>
        </w:tc>
        <w:tc>
          <w:tcPr>
            <w:tcW w:w="0" w:type="auto"/>
            <w:gridSpan w:val="6"/>
            <w:shd w:val="clear" w:color="auto" w:fill="E0E0E0"/>
            <w:vAlign w:val="center"/>
          </w:tcPr>
          <w:p w14:paraId="2E3B6667" w14:textId="77777777" w:rsidR="00100166" w:rsidRPr="00031463" w:rsidRDefault="00100166" w:rsidP="001A1D89">
            <w:pPr>
              <w:pStyle w:val="TAH"/>
            </w:pPr>
            <w:r w:rsidRPr="00031463">
              <w:t>Bit width</w:t>
            </w:r>
          </w:p>
        </w:tc>
      </w:tr>
      <w:tr w:rsidR="00100166" w:rsidRPr="00290CB4" w14:paraId="0367540F" w14:textId="77777777" w:rsidTr="00E013D3">
        <w:trPr>
          <w:jc w:val="center"/>
        </w:trPr>
        <w:tc>
          <w:tcPr>
            <w:tcW w:w="0" w:type="auto"/>
            <w:vMerge/>
            <w:shd w:val="clear" w:color="auto" w:fill="E0E0E0"/>
            <w:vAlign w:val="center"/>
          </w:tcPr>
          <w:p w14:paraId="63F14104" w14:textId="77777777" w:rsidR="00100166" w:rsidRPr="00031463" w:rsidRDefault="00100166" w:rsidP="001A1D89">
            <w:pPr>
              <w:pStyle w:val="TAH"/>
            </w:pPr>
          </w:p>
        </w:tc>
        <w:tc>
          <w:tcPr>
            <w:tcW w:w="0" w:type="auto"/>
            <w:gridSpan w:val="6"/>
            <w:shd w:val="clear" w:color="auto" w:fill="E0E0E0"/>
            <w:vAlign w:val="center"/>
          </w:tcPr>
          <w:p w14:paraId="39581696"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09BD928F" w14:textId="77777777" w:rsidTr="00E013D3">
        <w:trPr>
          <w:jc w:val="center"/>
        </w:trPr>
        <w:tc>
          <w:tcPr>
            <w:tcW w:w="0" w:type="auto"/>
            <w:vMerge/>
            <w:shd w:val="clear" w:color="auto" w:fill="E0E0E0"/>
            <w:vAlign w:val="center"/>
          </w:tcPr>
          <w:p w14:paraId="2E107594" w14:textId="77777777" w:rsidR="00100166" w:rsidRPr="00031463" w:rsidRDefault="00100166" w:rsidP="001A1D89">
            <w:pPr>
              <w:pStyle w:val="TAH"/>
            </w:pPr>
          </w:p>
        </w:tc>
        <w:tc>
          <w:tcPr>
            <w:tcW w:w="0" w:type="auto"/>
            <w:shd w:val="clear" w:color="auto" w:fill="E0E0E0"/>
            <w:vAlign w:val="center"/>
          </w:tcPr>
          <w:p w14:paraId="487B7619" w14:textId="77777777" w:rsidR="00100166" w:rsidRPr="00031463" w:rsidRDefault="00100166" w:rsidP="001A1D89">
            <w:pPr>
              <w:pStyle w:val="TAH"/>
            </w:pPr>
            <w:r w:rsidRPr="00031463">
              <w:t>Rank = 1</w:t>
            </w:r>
          </w:p>
        </w:tc>
        <w:tc>
          <w:tcPr>
            <w:tcW w:w="0" w:type="auto"/>
            <w:shd w:val="clear" w:color="auto" w:fill="E0E0E0"/>
            <w:vAlign w:val="center"/>
          </w:tcPr>
          <w:p w14:paraId="436E73E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7F621293"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706F9C8B"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04D5662D"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22BCA57E" w14:textId="77777777" w:rsidTr="00E013D3">
        <w:trPr>
          <w:jc w:val="center"/>
        </w:trPr>
        <w:tc>
          <w:tcPr>
            <w:tcW w:w="0" w:type="auto"/>
            <w:vAlign w:val="center"/>
          </w:tcPr>
          <w:p w14:paraId="48AC32FE"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12D1936" w14:textId="77777777" w:rsidR="00100166" w:rsidRPr="00290CB4" w:rsidRDefault="00100166" w:rsidP="001A1D89">
            <w:pPr>
              <w:pStyle w:val="TAC"/>
              <w:rPr>
                <w:lang w:val="de-DE"/>
              </w:rPr>
            </w:pPr>
            <w:r w:rsidRPr="00290CB4">
              <w:rPr>
                <w:lang w:val="de-DE"/>
              </w:rPr>
              <w:t>4</w:t>
            </w:r>
          </w:p>
        </w:tc>
        <w:tc>
          <w:tcPr>
            <w:tcW w:w="0" w:type="auto"/>
            <w:vAlign w:val="center"/>
          </w:tcPr>
          <w:p w14:paraId="0A2CE56B" w14:textId="77777777" w:rsidR="00100166" w:rsidRPr="00290CB4" w:rsidRDefault="00100166" w:rsidP="001A1D89">
            <w:pPr>
              <w:pStyle w:val="TAC"/>
              <w:rPr>
                <w:lang w:val="de-DE"/>
              </w:rPr>
            </w:pPr>
            <w:r w:rsidRPr="00290CB4">
              <w:rPr>
                <w:lang w:val="de-DE"/>
              </w:rPr>
              <w:t>4</w:t>
            </w:r>
          </w:p>
        </w:tc>
        <w:tc>
          <w:tcPr>
            <w:tcW w:w="0" w:type="auto"/>
            <w:vAlign w:val="center"/>
          </w:tcPr>
          <w:p w14:paraId="7769E135" w14:textId="77777777" w:rsidR="00100166" w:rsidRPr="00290CB4" w:rsidRDefault="00100166" w:rsidP="001A1D89">
            <w:pPr>
              <w:pStyle w:val="TAC"/>
              <w:rPr>
                <w:lang w:val="de-DE"/>
              </w:rPr>
            </w:pPr>
            <w:r w:rsidRPr="00290CB4">
              <w:rPr>
                <w:lang w:val="de-DE"/>
              </w:rPr>
              <w:t>4</w:t>
            </w:r>
          </w:p>
        </w:tc>
        <w:tc>
          <w:tcPr>
            <w:tcW w:w="0" w:type="auto"/>
            <w:vAlign w:val="center"/>
          </w:tcPr>
          <w:p w14:paraId="33F195F5"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56129A77"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20BACC59" w14:textId="77777777" w:rsidTr="00E013D3">
        <w:trPr>
          <w:jc w:val="center"/>
        </w:trPr>
        <w:tc>
          <w:tcPr>
            <w:tcW w:w="0" w:type="auto"/>
            <w:vAlign w:val="center"/>
          </w:tcPr>
          <w:p w14:paraId="3A259995"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F81B58E" w14:textId="77777777" w:rsidR="00100166" w:rsidRPr="00290CB4" w:rsidRDefault="00535058" w:rsidP="001A1D89">
            <w:pPr>
              <w:pStyle w:val="TAC"/>
              <w:rPr>
                <w:lang w:val="de-DE"/>
              </w:rPr>
            </w:pPr>
            <w:r w:rsidRPr="00402759">
              <w:rPr>
                <w:noProof/>
                <w:position w:val="-6"/>
                <w:lang w:eastAsia="en-GB"/>
              </w:rPr>
              <w:drawing>
                <wp:inline distT="0" distB="0" distL="0" distR="0" wp14:anchorId="40A262D7" wp14:editId="30B6B7DC">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E1EECEA" w14:textId="77777777" w:rsidR="00100166" w:rsidRPr="00290CB4" w:rsidRDefault="00535058" w:rsidP="001A1D89">
            <w:pPr>
              <w:pStyle w:val="TAC"/>
              <w:rPr>
                <w:lang w:val="de-DE"/>
              </w:rPr>
            </w:pPr>
            <w:r w:rsidRPr="00402759">
              <w:rPr>
                <w:noProof/>
                <w:position w:val="-6"/>
                <w:lang w:eastAsia="en-GB"/>
              </w:rPr>
              <w:drawing>
                <wp:inline distT="0" distB="0" distL="0" distR="0" wp14:anchorId="6CB84005" wp14:editId="737CFC7F">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373AF2A" w14:textId="77777777" w:rsidR="00100166" w:rsidRPr="00290CB4" w:rsidRDefault="00535058" w:rsidP="001A1D89">
            <w:pPr>
              <w:pStyle w:val="TAC"/>
              <w:rPr>
                <w:lang w:val="de-DE"/>
              </w:rPr>
            </w:pPr>
            <w:r w:rsidRPr="00402759">
              <w:rPr>
                <w:noProof/>
                <w:position w:val="-6"/>
                <w:lang w:eastAsia="en-GB"/>
              </w:rPr>
              <w:drawing>
                <wp:inline distT="0" distB="0" distL="0" distR="0" wp14:anchorId="1CEF7792" wp14:editId="29CAD104">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813B626" w14:textId="77777777" w:rsidR="00100166" w:rsidRPr="00290CB4" w:rsidRDefault="00535058" w:rsidP="001A1D89">
            <w:pPr>
              <w:pStyle w:val="TAC"/>
              <w:rPr>
                <w:lang w:val="de-DE"/>
              </w:rPr>
            </w:pPr>
            <w:r w:rsidRPr="00402759">
              <w:rPr>
                <w:noProof/>
                <w:position w:val="-6"/>
                <w:lang w:eastAsia="en-GB"/>
              </w:rPr>
              <w:drawing>
                <wp:inline distT="0" distB="0" distL="0" distR="0" wp14:anchorId="64C14A09" wp14:editId="6642355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373FAC1E" w14:textId="77777777" w:rsidR="00100166" w:rsidRDefault="00535058" w:rsidP="001A1D89">
            <w:pPr>
              <w:pStyle w:val="TAC"/>
              <w:rPr>
                <w:lang w:val="de-DE" w:eastAsia="zh-CN"/>
              </w:rPr>
            </w:pPr>
            <w:r w:rsidRPr="00402759">
              <w:rPr>
                <w:noProof/>
                <w:position w:val="-6"/>
                <w:lang w:eastAsia="en-GB"/>
              </w:rPr>
              <w:drawing>
                <wp:inline distT="0" distB="0" distL="0" distR="0" wp14:anchorId="1504AD3D" wp14:editId="6F76A8D7">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7D8E4C85" w14:textId="77777777" w:rsidTr="00E013D3">
        <w:trPr>
          <w:jc w:val="center"/>
        </w:trPr>
        <w:tc>
          <w:tcPr>
            <w:tcW w:w="0" w:type="auto"/>
            <w:vAlign w:val="center"/>
          </w:tcPr>
          <w:p w14:paraId="393E36D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2C9CA84" w14:textId="77777777" w:rsidR="00100166" w:rsidRPr="00031463" w:rsidRDefault="00100166" w:rsidP="001A1D89">
            <w:pPr>
              <w:pStyle w:val="TAC"/>
            </w:pPr>
            <w:r w:rsidRPr="00031463">
              <w:t>0</w:t>
            </w:r>
          </w:p>
        </w:tc>
        <w:tc>
          <w:tcPr>
            <w:tcW w:w="0" w:type="auto"/>
            <w:vAlign w:val="center"/>
          </w:tcPr>
          <w:p w14:paraId="326AF495" w14:textId="77777777" w:rsidR="00100166" w:rsidRPr="00031463" w:rsidRDefault="00100166" w:rsidP="001A1D89">
            <w:pPr>
              <w:pStyle w:val="TAC"/>
            </w:pPr>
            <w:r w:rsidRPr="00031463">
              <w:t>4</w:t>
            </w:r>
          </w:p>
        </w:tc>
        <w:tc>
          <w:tcPr>
            <w:tcW w:w="0" w:type="auto"/>
            <w:vAlign w:val="center"/>
          </w:tcPr>
          <w:p w14:paraId="4C35CEA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47466E75" w14:textId="77777777" w:rsidR="00100166" w:rsidRPr="00031463" w:rsidRDefault="00100166" w:rsidP="001A1D89">
            <w:pPr>
              <w:pStyle w:val="TAC"/>
            </w:pPr>
            <w:r w:rsidRPr="00031463">
              <w:t>4</w:t>
            </w:r>
          </w:p>
        </w:tc>
        <w:tc>
          <w:tcPr>
            <w:tcW w:w="0" w:type="auto"/>
            <w:gridSpan w:val="2"/>
            <w:vAlign w:val="center"/>
          </w:tcPr>
          <w:p w14:paraId="74084D67"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33D7C831" w14:textId="77777777" w:rsidTr="00E013D3">
        <w:trPr>
          <w:jc w:val="center"/>
        </w:trPr>
        <w:tc>
          <w:tcPr>
            <w:tcW w:w="0" w:type="auto"/>
            <w:vAlign w:val="center"/>
          </w:tcPr>
          <w:p w14:paraId="571A7DEE"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2E5DF7CB" w14:textId="77777777" w:rsidR="00100166" w:rsidRPr="00031463" w:rsidRDefault="00100166" w:rsidP="001A1D89">
            <w:pPr>
              <w:pStyle w:val="TAC"/>
            </w:pPr>
            <w:r w:rsidRPr="00031463">
              <w:rPr>
                <w:rFonts w:hint="eastAsia"/>
                <w:lang w:eastAsia="zh-CN"/>
              </w:rPr>
              <w:t>0</w:t>
            </w:r>
          </w:p>
        </w:tc>
        <w:tc>
          <w:tcPr>
            <w:tcW w:w="0" w:type="auto"/>
            <w:vAlign w:val="center"/>
          </w:tcPr>
          <w:p w14:paraId="65F7E289" w14:textId="77777777" w:rsidR="00100166" w:rsidRPr="00031463" w:rsidRDefault="00535058" w:rsidP="001A1D89">
            <w:pPr>
              <w:pStyle w:val="TAC"/>
            </w:pPr>
            <w:r w:rsidRPr="00402759">
              <w:rPr>
                <w:noProof/>
                <w:position w:val="-6"/>
                <w:lang w:eastAsia="en-GB"/>
              </w:rPr>
              <w:drawing>
                <wp:inline distT="0" distB="0" distL="0" distR="0" wp14:anchorId="36383C56" wp14:editId="266F8F61">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1BAA005" w14:textId="77777777" w:rsidR="00100166" w:rsidRPr="00031463" w:rsidRDefault="00535058" w:rsidP="001A1D89">
            <w:pPr>
              <w:pStyle w:val="TAC"/>
            </w:pPr>
            <w:r w:rsidRPr="00402759">
              <w:rPr>
                <w:noProof/>
                <w:position w:val="-6"/>
                <w:lang w:eastAsia="en-GB"/>
              </w:rPr>
              <w:drawing>
                <wp:inline distT="0" distB="0" distL="0" distR="0" wp14:anchorId="20DC3171" wp14:editId="3A616E2E">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F99E27E" w14:textId="77777777" w:rsidR="00100166" w:rsidRPr="00031463" w:rsidRDefault="00535058" w:rsidP="001A1D89">
            <w:pPr>
              <w:pStyle w:val="TAC"/>
            </w:pPr>
            <w:r w:rsidRPr="00402759">
              <w:rPr>
                <w:noProof/>
                <w:position w:val="-6"/>
                <w:lang w:eastAsia="en-GB"/>
              </w:rPr>
              <w:drawing>
                <wp:inline distT="0" distB="0" distL="0" distR="0" wp14:anchorId="46CCA20B" wp14:editId="337156D7">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6D92CD38" w14:textId="77777777" w:rsidR="00100166" w:rsidRPr="00031463" w:rsidRDefault="00535058" w:rsidP="001A1D89">
            <w:pPr>
              <w:pStyle w:val="TAC"/>
              <w:rPr>
                <w:lang w:eastAsia="zh-CN"/>
              </w:rPr>
            </w:pPr>
            <w:r w:rsidRPr="00402759">
              <w:rPr>
                <w:noProof/>
                <w:position w:val="-6"/>
                <w:lang w:eastAsia="en-GB"/>
              </w:rPr>
              <w:drawing>
                <wp:inline distT="0" distB="0" distL="0" distR="0" wp14:anchorId="1E1D3D97" wp14:editId="62D08845">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CFB39DA" w14:textId="77777777" w:rsidTr="00E013D3">
        <w:trPr>
          <w:jc w:val="center"/>
        </w:trPr>
        <w:tc>
          <w:tcPr>
            <w:tcW w:w="0" w:type="auto"/>
            <w:vAlign w:val="center"/>
          </w:tcPr>
          <w:p w14:paraId="7827DA89" w14:textId="77777777" w:rsidR="00100166" w:rsidRPr="00031463" w:rsidRDefault="00100166" w:rsidP="001A1D89">
            <w:pPr>
              <w:pStyle w:val="TAC"/>
            </w:pPr>
            <w:r w:rsidRPr="00031463">
              <w:t>Precoding matrix indicator</w:t>
            </w:r>
          </w:p>
        </w:tc>
        <w:tc>
          <w:tcPr>
            <w:tcW w:w="0" w:type="auto"/>
            <w:vAlign w:val="center"/>
          </w:tcPr>
          <w:p w14:paraId="2BF7B8B3"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5975797A"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0AC21DFB"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5404E5CC"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5AF0A51D" w14:textId="77777777" w:rsidR="00100166" w:rsidRPr="00031463" w:rsidRDefault="00100166" w:rsidP="001A1D89">
            <w:pPr>
              <w:pStyle w:val="TAC"/>
              <w:rPr>
                <w:lang w:eastAsia="zh-CN"/>
              </w:rPr>
            </w:pPr>
            <w:r w:rsidRPr="00031463">
              <w:rPr>
                <w:rFonts w:hint="eastAsia"/>
                <w:lang w:eastAsia="zh-CN"/>
              </w:rPr>
              <w:t>0</w:t>
            </w:r>
          </w:p>
        </w:tc>
      </w:tr>
    </w:tbl>
    <w:p w14:paraId="2CE744C0" w14:textId="77777777" w:rsidR="004A017F" w:rsidRDefault="004A017F" w:rsidP="004A017F"/>
    <w:p w14:paraId="3F454A73" w14:textId="7777777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22EC9CD0"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045E94E"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751432C5" w14:textId="77777777" w:rsidR="004A017F" w:rsidRPr="00064EEE" w:rsidRDefault="004A017F" w:rsidP="008462B9">
            <w:pPr>
              <w:pStyle w:val="TAH"/>
            </w:pPr>
            <w:r w:rsidRPr="00064EEE">
              <w:t>Bitwidth</w:t>
            </w:r>
          </w:p>
        </w:tc>
      </w:tr>
      <w:tr w:rsidR="004A017F" w:rsidRPr="00466738" w14:paraId="2B0BD995" w14:textId="77777777" w:rsidTr="00E013D3">
        <w:trPr>
          <w:cantSplit/>
          <w:trHeight w:val="171"/>
          <w:jc w:val="center"/>
        </w:trPr>
        <w:tc>
          <w:tcPr>
            <w:tcW w:w="0" w:type="auto"/>
            <w:vMerge/>
            <w:shd w:val="clear" w:color="auto" w:fill="E0E0E0"/>
            <w:vAlign w:val="center"/>
          </w:tcPr>
          <w:p w14:paraId="6A48AB1B"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0D918F5"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39F22EE" w14:textId="77777777" w:rsidR="004A017F" w:rsidRPr="00064EEE" w:rsidRDefault="004A017F" w:rsidP="008462B9">
            <w:pPr>
              <w:pStyle w:val="TAH"/>
              <w:rPr>
                <w:lang w:val="de-DE"/>
              </w:rPr>
            </w:pPr>
            <w:r w:rsidRPr="00064EEE">
              <w:t>Rank = 2</w:t>
            </w:r>
          </w:p>
        </w:tc>
      </w:tr>
      <w:tr w:rsidR="004A017F" w:rsidRPr="00466738" w14:paraId="4C42E8F1" w14:textId="77777777" w:rsidTr="00E013D3">
        <w:trPr>
          <w:trHeight w:val="238"/>
          <w:jc w:val="center"/>
        </w:trPr>
        <w:tc>
          <w:tcPr>
            <w:tcW w:w="4441" w:type="dxa"/>
            <w:tcMar>
              <w:top w:w="0" w:type="dxa"/>
              <w:left w:w="108" w:type="dxa"/>
              <w:bottom w:w="0" w:type="dxa"/>
              <w:right w:w="108" w:type="dxa"/>
            </w:tcMar>
            <w:vAlign w:val="center"/>
          </w:tcPr>
          <w:p w14:paraId="00A6F54C"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01D1D5F"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7FC7C8D" w14:textId="77777777" w:rsidR="004A017F" w:rsidRPr="00064EEE" w:rsidRDefault="004A017F" w:rsidP="00AA0238">
            <w:pPr>
              <w:pStyle w:val="tac0"/>
              <w:rPr>
                <w:lang w:val="de-DE"/>
              </w:rPr>
            </w:pPr>
            <w:r w:rsidRPr="00064EEE">
              <w:rPr>
                <w:lang w:val="de-DE"/>
              </w:rPr>
              <w:t>4</w:t>
            </w:r>
          </w:p>
        </w:tc>
      </w:tr>
      <w:tr w:rsidR="004A017F" w:rsidRPr="00466738" w14:paraId="5C52506C" w14:textId="77777777" w:rsidTr="00E013D3">
        <w:trPr>
          <w:trHeight w:val="238"/>
          <w:jc w:val="center"/>
        </w:trPr>
        <w:tc>
          <w:tcPr>
            <w:tcW w:w="4441" w:type="dxa"/>
            <w:tcMar>
              <w:top w:w="0" w:type="dxa"/>
              <w:left w:w="108" w:type="dxa"/>
              <w:bottom w:w="0" w:type="dxa"/>
              <w:right w:w="108" w:type="dxa"/>
            </w:tcMar>
            <w:vAlign w:val="center"/>
          </w:tcPr>
          <w:p w14:paraId="3DEF367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1D09A064" w14:textId="77777777" w:rsidR="004A017F" w:rsidRPr="00064EEE" w:rsidRDefault="000429A3" w:rsidP="00AA0238">
            <w:pPr>
              <w:pStyle w:val="tac0"/>
              <w:rPr>
                <w:sz w:val="15"/>
                <w:szCs w:val="15"/>
                <w:lang w:val="en-GB"/>
              </w:rPr>
            </w:pPr>
            <w:r>
              <w:rPr>
                <w:position w:val="-6"/>
              </w:rPr>
              <w:pict w14:anchorId="7508A4AB">
                <v:shape id="_x0000_i1924" type="#_x0000_t75" style="width:16.75pt;height:12.55pt">
                  <v:imagedata r:id="rId560" o:title=""/>
                </v:shape>
              </w:pict>
            </w:r>
          </w:p>
        </w:tc>
        <w:tc>
          <w:tcPr>
            <w:tcW w:w="0" w:type="auto"/>
            <w:tcMar>
              <w:top w:w="0" w:type="dxa"/>
              <w:left w:w="108" w:type="dxa"/>
              <w:bottom w:w="0" w:type="dxa"/>
              <w:right w:w="108" w:type="dxa"/>
            </w:tcMar>
            <w:vAlign w:val="center"/>
          </w:tcPr>
          <w:p w14:paraId="155AED67" w14:textId="77777777" w:rsidR="004A017F" w:rsidRPr="00064EEE" w:rsidRDefault="000429A3" w:rsidP="00AA0238">
            <w:pPr>
              <w:pStyle w:val="tac0"/>
              <w:rPr>
                <w:sz w:val="15"/>
                <w:szCs w:val="15"/>
                <w:lang w:val="en-GB"/>
              </w:rPr>
            </w:pPr>
            <w:r>
              <w:rPr>
                <w:position w:val="-6"/>
              </w:rPr>
              <w:pict w14:anchorId="67A219A6">
                <v:shape id="_x0000_i1925" type="#_x0000_t75" style="width:16.75pt;height:12.55pt">
                  <v:imagedata r:id="rId484" o:title=""/>
                </v:shape>
              </w:pict>
            </w:r>
          </w:p>
        </w:tc>
      </w:tr>
      <w:tr w:rsidR="004A017F" w:rsidRPr="00466738" w14:paraId="14D6DAC3" w14:textId="77777777" w:rsidTr="00E013D3">
        <w:trPr>
          <w:trHeight w:val="238"/>
          <w:jc w:val="center"/>
        </w:trPr>
        <w:tc>
          <w:tcPr>
            <w:tcW w:w="4441" w:type="dxa"/>
            <w:tcMar>
              <w:top w:w="0" w:type="dxa"/>
              <w:left w:w="108" w:type="dxa"/>
              <w:bottom w:w="0" w:type="dxa"/>
              <w:right w:w="108" w:type="dxa"/>
            </w:tcMar>
            <w:vAlign w:val="center"/>
          </w:tcPr>
          <w:p w14:paraId="5CE42E6D"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8D5FAB8"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0026A3" w14:textId="77777777" w:rsidR="004A017F" w:rsidRPr="00064EEE" w:rsidRDefault="004A017F" w:rsidP="00AA0238">
            <w:pPr>
              <w:pStyle w:val="tac0"/>
              <w:rPr>
                <w:lang w:val="en-GB"/>
              </w:rPr>
            </w:pPr>
            <w:r w:rsidRPr="00064EEE">
              <w:rPr>
                <w:lang w:val="en-GB"/>
              </w:rPr>
              <w:t>4</w:t>
            </w:r>
          </w:p>
        </w:tc>
      </w:tr>
      <w:tr w:rsidR="004A017F" w:rsidRPr="00466738" w14:paraId="01569C0E" w14:textId="77777777" w:rsidTr="00E013D3">
        <w:trPr>
          <w:trHeight w:val="238"/>
          <w:jc w:val="center"/>
        </w:trPr>
        <w:tc>
          <w:tcPr>
            <w:tcW w:w="4441" w:type="dxa"/>
            <w:tcMar>
              <w:top w:w="0" w:type="dxa"/>
              <w:left w:w="108" w:type="dxa"/>
              <w:bottom w:w="0" w:type="dxa"/>
              <w:right w:w="108" w:type="dxa"/>
            </w:tcMar>
            <w:vAlign w:val="center"/>
          </w:tcPr>
          <w:p w14:paraId="11933060"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6B39BEE"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71D71F" w14:textId="77777777" w:rsidR="004A017F" w:rsidRPr="00064EEE" w:rsidRDefault="000429A3" w:rsidP="00AA0238">
            <w:pPr>
              <w:pStyle w:val="tac0"/>
              <w:rPr>
                <w:sz w:val="15"/>
                <w:szCs w:val="15"/>
                <w:lang w:val="en-GB"/>
              </w:rPr>
            </w:pPr>
            <w:r>
              <w:rPr>
                <w:position w:val="-6"/>
              </w:rPr>
              <w:pict w14:anchorId="50BED3F0">
                <v:shape id="_x0000_i1926" type="#_x0000_t75" style="width:16.75pt;height:12.55pt">
                  <v:imagedata r:id="rId484" o:title=""/>
                </v:shape>
              </w:pict>
            </w:r>
          </w:p>
        </w:tc>
      </w:tr>
      <w:tr w:rsidR="004A017F" w:rsidRPr="00466738" w14:paraId="7E5BFF78" w14:textId="77777777" w:rsidTr="00E013D3">
        <w:trPr>
          <w:trHeight w:val="238"/>
          <w:jc w:val="center"/>
        </w:trPr>
        <w:tc>
          <w:tcPr>
            <w:tcW w:w="4441" w:type="dxa"/>
            <w:tcMar>
              <w:top w:w="0" w:type="dxa"/>
              <w:left w:w="108" w:type="dxa"/>
              <w:bottom w:w="0" w:type="dxa"/>
              <w:right w:w="108" w:type="dxa"/>
            </w:tcMar>
            <w:vAlign w:val="center"/>
          </w:tcPr>
          <w:p w14:paraId="72AD65C0" w14:textId="77777777"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01257E73" w14:textId="77777777"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14:paraId="1670BEFF" w14:textId="77777777" w:rsidR="004A017F" w:rsidRPr="00064EEE" w:rsidRDefault="004A017F" w:rsidP="00AA0238">
            <w:pPr>
              <w:pStyle w:val="tac0"/>
              <w:rPr>
                <w:lang w:val="en-GB"/>
              </w:rPr>
            </w:pPr>
            <w:r>
              <w:rPr>
                <w:lang w:val="en-GB"/>
              </w:rPr>
              <w:t>4</w:t>
            </w:r>
          </w:p>
        </w:tc>
      </w:tr>
    </w:tbl>
    <w:p w14:paraId="2A64AB33" w14:textId="77777777" w:rsidR="004A017F" w:rsidRDefault="004A017F" w:rsidP="004A017F"/>
    <w:p w14:paraId="7308847D" w14:textId="77777777"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43D587D6">
          <v:shape id="_x0000_i1927"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25D17ADC"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28CF9BC2"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3F972E21" w14:textId="77777777" w:rsidR="004A017F" w:rsidRPr="00064EEE" w:rsidRDefault="004A017F" w:rsidP="00AA0238">
            <w:pPr>
              <w:pStyle w:val="tah0"/>
              <w:rPr>
                <w:lang w:val="en-GB"/>
              </w:rPr>
            </w:pPr>
            <w:r>
              <w:rPr>
                <w:rFonts w:eastAsia="SimSun" w:hint="eastAsia"/>
                <w:lang w:val="en-GB" w:eastAsia="zh-CN"/>
              </w:rPr>
              <w:t>Bit width</w:t>
            </w:r>
          </w:p>
        </w:tc>
      </w:tr>
      <w:tr w:rsidR="004A017F" w:rsidRPr="00064EEE" w14:paraId="67AD5B75" w14:textId="77777777" w:rsidTr="00E013D3">
        <w:trPr>
          <w:cantSplit/>
          <w:trHeight w:val="20"/>
          <w:jc w:val="center"/>
        </w:trPr>
        <w:tc>
          <w:tcPr>
            <w:tcW w:w="0" w:type="auto"/>
            <w:vMerge/>
            <w:shd w:val="clear" w:color="auto" w:fill="E0E0E0"/>
            <w:vAlign w:val="center"/>
          </w:tcPr>
          <w:p w14:paraId="70631FB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5C4887F"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7FB541E1"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77E57B6C" w14:textId="77777777" w:rsidTr="00E013D3">
        <w:trPr>
          <w:cantSplit/>
          <w:trHeight w:val="20"/>
          <w:jc w:val="center"/>
        </w:trPr>
        <w:tc>
          <w:tcPr>
            <w:tcW w:w="0" w:type="auto"/>
            <w:tcMar>
              <w:top w:w="0" w:type="dxa"/>
              <w:left w:w="108" w:type="dxa"/>
              <w:bottom w:w="0" w:type="dxa"/>
              <w:right w:w="108" w:type="dxa"/>
            </w:tcMar>
            <w:vAlign w:val="center"/>
          </w:tcPr>
          <w:p w14:paraId="009A88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364E753" w14:textId="77777777" w:rsidR="004A017F" w:rsidRPr="00064EEE" w:rsidRDefault="004A017F" w:rsidP="00AA0238">
            <w:pPr>
              <w:pStyle w:val="tac0"/>
              <w:rPr>
                <w:lang w:val="de-DE"/>
              </w:rPr>
            </w:pPr>
            <w:r w:rsidRPr="00064EEE">
              <w:rPr>
                <w:lang w:val="de-DE"/>
              </w:rPr>
              <w:t>4</w:t>
            </w:r>
          </w:p>
        </w:tc>
        <w:tc>
          <w:tcPr>
            <w:tcW w:w="0" w:type="auto"/>
            <w:vAlign w:val="center"/>
          </w:tcPr>
          <w:p w14:paraId="110B41BC" w14:textId="77777777" w:rsidR="004A017F" w:rsidRDefault="004A017F" w:rsidP="00AA0238">
            <w:pPr>
              <w:pStyle w:val="tac0"/>
              <w:rPr>
                <w:rFonts w:eastAsia="SimSun"/>
                <w:lang w:val="de-DE" w:eastAsia="zh-CN"/>
              </w:rPr>
            </w:pPr>
            <w:r w:rsidRPr="00064EEE">
              <w:rPr>
                <w:lang w:val="de-DE"/>
              </w:rPr>
              <w:t>4</w:t>
            </w:r>
          </w:p>
        </w:tc>
      </w:tr>
      <w:tr w:rsidR="004A017F" w14:paraId="6C53B1B4" w14:textId="77777777" w:rsidTr="00E013D3">
        <w:trPr>
          <w:cantSplit/>
          <w:trHeight w:val="20"/>
          <w:jc w:val="center"/>
        </w:trPr>
        <w:tc>
          <w:tcPr>
            <w:tcW w:w="0" w:type="auto"/>
            <w:tcMar>
              <w:top w:w="0" w:type="dxa"/>
              <w:left w:w="108" w:type="dxa"/>
              <w:bottom w:w="0" w:type="dxa"/>
              <w:right w:w="108" w:type="dxa"/>
            </w:tcMar>
            <w:vAlign w:val="center"/>
          </w:tcPr>
          <w:p w14:paraId="39BCCBEE"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1AE8404E"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1C8FAED" wp14:editId="464F3C4D">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5AF7B7D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8C92685" wp14:editId="07D7A046">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AF32497" w14:textId="77777777" w:rsidTr="00E013D3">
        <w:trPr>
          <w:cantSplit/>
          <w:trHeight w:val="20"/>
          <w:jc w:val="center"/>
        </w:trPr>
        <w:tc>
          <w:tcPr>
            <w:tcW w:w="0" w:type="auto"/>
            <w:tcMar>
              <w:top w:w="0" w:type="dxa"/>
              <w:left w:w="108" w:type="dxa"/>
              <w:bottom w:w="0" w:type="dxa"/>
              <w:right w:w="108" w:type="dxa"/>
            </w:tcMar>
            <w:vAlign w:val="center"/>
          </w:tcPr>
          <w:p w14:paraId="61D52BFE"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A0594CD" w14:textId="77777777" w:rsidR="004A017F" w:rsidRPr="00064EEE" w:rsidRDefault="004A017F" w:rsidP="00AA0238">
            <w:pPr>
              <w:pStyle w:val="tac0"/>
              <w:rPr>
                <w:lang w:val="en-GB"/>
              </w:rPr>
            </w:pPr>
            <w:r w:rsidRPr="00064EEE">
              <w:rPr>
                <w:lang w:val="en-GB"/>
              </w:rPr>
              <w:t>0</w:t>
            </w:r>
          </w:p>
        </w:tc>
        <w:tc>
          <w:tcPr>
            <w:tcW w:w="0" w:type="auto"/>
            <w:vAlign w:val="center"/>
          </w:tcPr>
          <w:p w14:paraId="532A5B08"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3E7DF40B" w14:textId="77777777" w:rsidTr="00E013D3">
        <w:trPr>
          <w:cantSplit/>
          <w:trHeight w:val="20"/>
          <w:jc w:val="center"/>
        </w:trPr>
        <w:tc>
          <w:tcPr>
            <w:tcW w:w="0" w:type="auto"/>
            <w:tcMar>
              <w:top w:w="0" w:type="dxa"/>
              <w:left w:w="108" w:type="dxa"/>
              <w:bottom w:w="0" w:type="dxa"/>
              <w:right w:w="108" w:type="dxa"/>
            </w:tcMar>
            <w:vAlign w:val="center"/>
          </w:tcPr>
          <w:p w14:paraId="7CCF70CB"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D2727F0"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2233F656"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62C5CBE" wp14:editId="1EEED186">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49F79A19" w14:textId="77777777" w:rsidTr="00E013D3">
        <w:trPr>
          <w:cantSplit/>
          <w:trHeight w:val="20"/>
          <w:jc w:val="center"/>
        </w:trPr>
        <w:tc>
          <w:tcPr>
            <w:tcW w:w="0" w:type="auto"/>
            <w:tcMar>
              <w:top w:w="0" w:type="dxa"/>
              <w:left w:w="108" w:type="dxa"/>
              <w:bottom w:w="0" w:type="dxa"/>
              <w:right w:w="108" w:type="dxa"/>
            </w:tcMar>
            <w:vAlign w:val="center"/>
          </w:tcPr>
          <w:p w14:paraId="010829AF"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3133D05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AE8B5C1" wp14:editId="5C91902B">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2BCBF15F"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754A067" wp14:editId="649A8700">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3305300D" w14:textId="77777777" w:rsidTr="00E013D3">
        <w:trPr>
          <w:cantSplit/>
          <w:trHeight w:val="20"/>
          <w:jc w:val="center"/>
        </w:trPr>
        <w:tc>
          <w:tcPr>
            <w:tcW w:w="0" w:type="auto"/>
            <w:tcMar>
              <w:top w:w="0" w:type="dxa"/>
              <w:left w:w="108" w:type="dxa"/>
              <w:bottom w:w="0" w:type="dxa"/>
              <w:right w:w="108" w:type="dxa"/>
            </w:tcMar>
            <w:vAlign w:val="center"/>
          </w:tcPr>
          <w:p w14:paraId="3ADF8557"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2C0B2B14"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173A074F" wp14:editId="2837224A">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3807B4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62B3A63" wp14:editId="236BC913">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911287B" w14:textId="77777777" w:rsidR="004A017F" w:rsidRDefault="004A017F" w:rsidP="004A017F">
      <w:pPr>
        <w:rPr>
          <w:lang w:val="en-US"/>
        </w:rPr>
      </w:pPr>
    </w:p>
    <w:p w14:paraId="524AD4A5" w14:textId="77777777"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429A3">
        <w:rPr>
          <w:rFonts w:ascii="Times New Roman" w:hAnsi="Times New Roman"/>
          <w:position w:val="-10"/>
          <w:lang w:eastAsia="zh-CN"/>
        </w:rPr>
        <w:pict w14:anchorId="790DA0F6">
          <v:shape id="_x0000_i1928" type="#_x0000_t75" style="width:52.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14:paraId="4063395F"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1BCC8F3E" w14:textId="77777777"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14:paraId="119FF413" w14:textId="77777777" w:rsidR="004A017F" w:rsidRPr="00064EEE" w:rsidRDefault="004A017F" w:rsidP="00AA0238">
            <w:pPr>
              <w:pStyle w:val="tah0"/>
              <w:rPr>
                <w:lang w:val="en-GB"/>
              </w:rPr>
            </w:pPr>
            <w:r>
              <w:rPr>
                <w:rFonts w:eastAsia="SimSun" w:hint="eastAsia"/>
                <w:lang w:val="en-GB" w:eastAsia="zh-CN"/>
              </w:rPr>
              <w:t>Bit width</w:t>
            </w:r>
          </w:p>
        </w:tc>
      </w:tr>
      <w:tr w:rsidR="004A017F" w:rsidRPr="008462B9" w14:paraId="09CAC92C" w14:textId="77777777" w:rsidTr="00AA0238">
        <w:trPr>
          <w:cantSplit/>
          <w:trHeight w:val="20"/>
          <w:jc w:val="center"/>
        </w:trPr>
        <w:tc>
          <w:tcPr>
            <w:tcW w:w="0" w:type="auto"/>
            <w:vMerge/>
            <w:shd w:val="clear" w:color="auto" w:fill="E0E0E0"/>
            <w:vAlign w:val="center"/>
          </w:tcPr>
          <w:p w14:paraId="399CBB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CCDC8EA" w14:textId="77777777"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14:paraId="0DA18DD4" w14:textId="77777777"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14:paraId="1982C12C" w14:textId="77777777" w:rsidTr="00AA0238">
        <w:trPr>
          <w:cantSplit/>
          <w:trHeight w:val="20"/>
          <w:jc w:val="center"/>
        </w:trPr>
        <w:tc>
          <w:tcPr>
            <w:tcW w:w="0" w:type="auto"/>
            <w:tcMar>
              <w:top w:w="0" w:type="dxa"/>
              <w:left w:w="108" w:type="dxa"/>
              <w:bottom w:w="0" w:type="dxa"/>
              <w:right w:w="108" w:type="dxa"/>
            </w:tcMar>
            <w:vAlign w:val="center"/>
          </w:tcPr>
          <w:p w14:paraId="43945794"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CF0A441" w14:textId="77777777" w:rsidR="004A017F" w:rsidRPr="00064EEE" w:rsidRDefault="004A017F" w:rsidP="00AA0238">
            <w:pPr>
              <w:pStyle w:val="tac0"/>
              <w:rPr>
                <w:lang w:val="de-DE"/>
              </w:rPr>
            </w:pPr>
            <w:r w:rsidRPr="00064EEE">
              <w:rPr>
                <w:lang w:val="de-DE"/>
              </w:rPr>
              <w:t>4</w:t>
            </w:r>
          </w:p>
        </w:tc>
        <w:tc>
          <w:tcPr>
            <w:tcW w:w="0" w:type="auto"/>
            <w:vAlign w:val="center"/>
          </w:tcPr>
          <w:p w14:paraId="26DA2323" w14:textId="77777777" w:rsidR="004A017F" w:rsidRDefault="004A017F" w:rsidP="00AA0238">
            <w:pPr>
              <w:pStyle w:val="tac0"/>
              <w:rPr>
                <w:rFonts w:eastAsia="SimSun"/>
                <w:lang w:val="de-DE" w:eastAsia="zh-CN"/>
              </w:rPr>
            </w:pPr>
            <w:r w:rsidRPr="00064EEE">
              <w:rPr>
                <w:lang w:val="de-DE"/>
              </w:rPr>
              <w:t>4</w:t>
            </w:r>
          </w:p>
        </w:tc>
      </w:tr>
      <w:tr w:rsidR="004A017F" w14:paraId="25C05CC8" w14:textId="77777777" w:rsidTr="00AA0238">
        <w:trPr>
          <w:cantSplit/>
          <w:trHeight w:val="20"/>
          <w:jc w:val="center"/>
        </w:trPr>
        <w:tc>
          <w:tcPr>
            <w:tcW w:w="0" w:type="auto"/>
            <w:tcMar>
              <w:top w:w="0" w:type="dxa"/>
              <w:left w:w="108" w:type="dxa"/>
              <w:bottom w:w="0" w:type="dxa"/>
              <w:right w:w="108" w:type="dxa"/>
            </w:tcMar>
            <w:vAlign w:val="center"/>
          </w:tcPr>
          <w:p w14:paraId="48396517"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CE7EE5B"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AE4ED03" wp14:editId="5B655871">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48B0127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9FEC469" wp14:editId="1DC1D66D">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6D20C38B" w14:textId="77777777" w:rsidTr="00AA0238">
        <w:trPr>
          <w:cantSplit/>
          <w:trHeight w:val="20"/>
          <w:jc w:val="center"/>
        </w:trPr>
        <w:tc>
          <w:tcPr>
            <w:tcW w:w="0" w:type="auto"/>
            <w:tcMar>
              <w:top w:w="0" w:type="dxa"/>
              <w:left w:w="108" w:type="dxa"/>
              <w:bottom w:w="0" w:type="dxa"/>
              <w:right w:w="108" w:type="dxa"/>
            </w:tcMar>
            <w:vAlign w:val="center"/>
          </w:tcPr>
          <w:p w14:paraId="5FB4356D"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F728F76" w14:textId="77777777" w:rsidR="004A017F" w:rsidRPr="00064EEE" w:rsidRDefault="004A017F" w:rsidP="00AA0238">
            <w:pPr>
              <w:pStyle w:val="tac0"/>
              <w:rPr>
                <w:lang w:val="en-GB"/>
              </w:rPr>
            </w:pPr>
            <w:r w:rsidRPr="00064EEE">
              <w:rPr>
                <w:lang w:val="en-GB"/>
              </w:rPr>
              <w:t>0</w:t>
            </w:r>
          </w:p>
        </w:tc>
        <w:tc>
          <w:tcPr>
            <w:tcW w:w="0" w:type="auto"/>
            <w:vAlign w:val="center"/>
          </w:tcPr>
          <w:p w14:paraId="08F654D2"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14:paraId="4BA696E9" w14:textId="77777777" w:rsidTr="00AA0238">
        <w:trPr>
          <w:cantSplit/>
          <w:trHeight w:val="20"/>
          <w:jc w:val="center"/>
        </w:trPr>
        <w:tc>
          <w:tcPr>
            <w:tcW w:w="0" w:type="auto"/>
            <w:tcMar>
              <w:top w:w="0" w:type="dxa"/>
              <w:left w:w="108" w:type="dxa"/>
              <w:bottom w:w="0" w:type="dxa"/>
              <w:right w:w="108" w:type="dxa"/>
            </w:tcMar>
            <w:vAlign w:val="center"/>
          </w:tcPr>
          <w:p w14:paraId="1CFAA1BC"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61B750C"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14:paraId="76663FB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04BC4C0" wp14:editId="65C7D995">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44D79D5" w14:textId="77777777" w:rsidTr="00AA0238">
        <w:trPr>
          <w:cantSplit/>
          <w:trHeight w:val="20"/>
          <w:jc w:val="center"/>
        </w:trPr>
        <w:tc>
          <w:tcPr>
            <w:tcW w:w="0" w:type="auto"/>
            <w:tcMar>
              <w:top w:w="0" w:type="dxa"/>
              <w:left w:w="108" w:type="dxa"/>
              <w:bottom w:w="0" w:type="dxa"/>
              <w:right w:w="108" w:type="dxa"/>
            </w:tcMar>
            <w:vAlign w:val="center"/>
          </w:tcPr>
          <w:p w14:paraId="50F83D3D"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14:paraId="5E5229C5" w14:textId="77777777" w:rsidR="004A017F" w:rsidRPr="00D14E50" w:rsidRDefault="000429A3" w:rsidP="00AA0238">
            <w:pPr>
              <w:pStyle w:val="tac0"/>
              <w:rPr>
                <w:rFonts w:eastAsia="SimSun"/>
                <w:lang w:val="en-GB" w:eastAsia="zh-CN"/>
              </w:rPr>
            </w:pPr>
            <w:r>
              <w:rPr>
                <w:position w:val="-12"/>
                <w:lang w:eastAsia="zh-CN"/>
              </w:rPr>
              <w:pict w14:anchorId="3EF30F2E">
                <v:shape id="_x0000_i1929" type="#_x0000_t75" style="width:71.15pt;height:16.75pt">
                  <v:imagedata r:id="rId562" o:title=""/>
                </v:shape>
              </w:pict>
            </w:r>
          </w:p>
        </w:tc>
        <w:tc>
          <w:tcPr>
            <w:tcW w:w="0" w:type="auto"/>
            <w:vAlign w:val="center"/>
          </w:tcPr>
          <w:p w14:paraId="111957E4" w14:textId="77777777" w:rsidR="004A017F" w:rsidRDefault="000429A3" w:rsidP="00AA0238">
            <w:pPr>
              <w:pStyle w:val="tac0"/>
              <w:rPr>
                <w:rFonts w:eastAsia="SimSun"/>
                <w:lang w:val="de-DE" w:eastAsia="zh-CN"/>
              </w:rPr>
            </w:pPr>
            <w:r>
              <w:rPr>
                <w:position w:val="-12"/>
                <w:lang w:eastAsia="zh-CN"/>
              </w:rPr>
              <w:pict w14:anchorId="0D9A40B0">
                <v:shape id="_x0000_i1930" type="#_x0000_t75" style="width:71.15pt;height:16.75pt">
                  <v:imagedata r:id="rId563" o:title=""/>
                </v:shape>
              </w:pict>
            </w:r>
          </w:p>
        </w:tc>
      </w:tr>
      <w:tr w:rsidR="004A017F" w14:paraId="2E889CF6" w14:textId="77777777" w:rsidTr="00AA0238">
        <w:trPr>
          <w:cantSplit/>
          <w:trHeight w:val="20"/>
          <w:jc w:val="center"/>
        </w:trPr>
        <w:tc>
          <w:tcPr>
            <w:tcW w:w="0" w:type="auto"/>
            <w:tcMar>
              <w:top w:w="0" w:type="dxa"/>
              <w:left w:w="108" w:type="dxa"/>
              <w:bottom w:w="0" w:type="dxa"/>
              <w:right w:w="108" w:type="dxa"/>
            </w:tcMar>
            <w:vAlign w:val="center"/>
          </w:tcPr>
          <w:p w14:paraId="7B479619"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14:paraId="0456465B" w14:textId="77777777" w:rsidR="004A017F" w:rsidRPr="00D14E50" w:rsidRDefault="000429A3" w:rsidP="00AA0238">
            <w:pPr>
              <w:pStyle w:val="tac0"/>
              <w:rPr>
                <w:rFonts w:eastAsia="SimSun"/>
                <w:lang w:val="en-GB" w:eastAsia="zh-CN"/>
              </w:rPr>
            </w:pPr>
            <w:r>
              <w:rPr>
                <w:position w:val="-12"/>
                <w:lang w:eastAsia="zh-CN"/>
              </w:rPr>
              <w:pict w14:anchorId="71B065C5">
                <v:shape id="_x0000_i1931" type="#_x0000_t75" style="width:73.65pt;height:16.75pt">
                  <v:imagedata r:id="rId564" o:title=""/>
                </v:shape>
              </w:pict>
            </w:r>
          </w:p>
        </w:tc>
        <w:tc>
          <w:tcPr>
            <w:tcW w:w="0" w:type="auto"/>
            <w:vAlign w:val="center"/>
          </w:tcPr>
          <w:p w14:paraId="7CD5BB8A" w14:textId="77777777" w:rsidR="004A017F" w:rsidRDefault="000429A3" w:rsidP="00AA0238">
            <w:pPr>
              <w:pStyle w:val="tac0"/>
              <w:rPr>
                <w:rFonts w:eastAsia="SimSun"/>
                <w:lang w:val="de-DE" w:eastAsia="zh-CN"/>
              </w:rPr>
            </w:pPr>
            <w:r>
              <w:rPr>
                <w:position w:val="-12"/>
                <w:lang w:eastAsia="zh-CN"/>
              </w:rPr>
              <w:pict w14:anchorId="173D1B7F">
                <v:shape id="_x0000_i1932" type="#_x0000_t75" style="width:73.65pt;height:16.75pt">
                  <v:imagedata r:id="rId565" o:title=""/>
                </v:shape>
              </w:pict>
            </w:r>
          </w:p>
        </w:tc>
      </w:tr>
    </w:tbl>
    <w:p w14:paraId="49FA5EB6" w14:textId="77777777" w:rsidR="004A017F" w:rsidRDefault="004A017F" w:rsidP="004A017F">
      <w:pPr>
        <w:rPr>
          <w:lang w:eastAsia="zh-CN"/>
        </w:rPr>
      </w:pPr>
    </w:p>
    <w:p w14:paraId="251041B0"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2F1725D4" w14:textId="77777777" w:rsidTr="00E013D3">
        <w:trPr>
          <w:jc w:val="center"/>
        </w:trPr>
        <w:tc>
          <w:tcPr>
            <w:tcW w:w="0" w:type="auto"/>
            <w:vMerge w:val="restart"/>
            <w:shd w:val="clear" w:color="auto" w:fill="E0E0E0"/>
            <w:vAlign w:val="center"/>
          </w:tcPr>
          <w:p w14:paraId="7BB4C10B" w14:textId="77777777" w:rsidR="004A017F" w:rsidRPr="00466738" w:rsidRDefault="004A017F" w:rsidP="00AA0238">
            <w:pPr>
              <w:pStyle w:val="TAH"/>
            </w:pPr>
            <w:r w:rsidRPr="00466738">
              <w:t>Field</w:t>
            </w:r>
          </w:p>
        </w:tc>
        <w:tc>
          <w:tcPr>
            <w:tcW w:w="0" w:type="auto"/>
            <w:gridSpan w:val="4"/>
            <w:shd w:val="clear" w:color="auto" w:fill="E0E0E0"/>
            <w:vAlign w:val="center"/>
          </w:tcPr>
          <w:p w14:paraId="605EC778" w14:textId="77777777" w:rsidR="004A017F" w:rsidRPr="00466738" w:rsidRDefault="004A017F" w:rsidP="00AA0238">
            <w:pPr>
              <w:pStyle w:val="TAH"/>
            </w:pPr>
            <w:r w:rsidRPr="00466738">
              <w:t>Bit width</w:t>
            </w:r>
          </w:p>
        </w:tc>
      </w:tr>
      <w:tr w:rsidR="004A017F" w:rsidRPr="00466738" w14:paraId="7AF06E5A" w14:textId="77777777" w:rsidTr="00E013D3">
        <w:trPr>
          <w:jc w:val="center"/>
        </w:trPr>
        <w:tc>
          <w:tcPr>
            <w:tcW w:w="0" w:type="auto"/>
            <w:vMerge/>
            <w:shd w:val="clear" w:color="auto" w:fill="E0E0E0"/>
            <w:vAlign w:val="center"/>
          </w:tcPr>
          <w:p w14:paraId="26130AB0" w14:textId="77777777" w:rsidR="004A017F" w:rsidRPr="00466738" w:rsidRDefault="004A017F" w:rsidP="00AA0238">
            <w:pPr>
              <w:pStyle w:val="TAH"/>
            </w:pPr>
          </w:p>
        </w:tc>
        <w:tc>
          <w:tcPr>
            <w:tcW w:w="0" w:type="auto"/>
            <w:shd w:val="clear" w:color="auto" w:fill="E0E0E0"/>
            <w:vAlign w:val="center"/>
          </w:tcPr>
          <w:p w14:paraId="438DBF27" w14:textId="77777777" w:rsidR="004A017F" w:rsidRPr="00466738" w:rsidRDefault="004A017F" w:rsidP="00AA0238">
            <w:pPr>
              <w:pStyle w:val="TAH"/>
            </w:pPr>
            <w:r w:rsidRPr="00466738">
              <w:t>Rank = 1</w:t>
            </w:r>
          </w:p>
        </w:tc>
        <w:tc>
          <w:tcPr>
            <w:tcW w:w="0" w:type="auto"/>
            <w:shd w:val="clear" w:color="auto" w:fill="E0E0E0"/>
            <w:vAlign w:val="center"/>
          </w:tcPr>
          <w:p w14:paraId="2FEB245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6ADF04E2"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8CB5109"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6EFA4D1F" w14:textId="77777777" w:rsidTr="00E013D3">
        <w:trPr>
          <w:jc w:val="center"/>
        </w:trPr>
        <w:tc>
          <w:tcPr>
            <w:tcW w:w="0" w:type="auto"/>
            <w:vAlign w:val="center"/>
          </w:tcPr>
          <w:p w14:paraId="74C679B7"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7D38479B" w14:textId="77777777" w:rsidR="004A017F" w:rsidRPr="00466738" w:rsidRDefault="004A017F" w:rsidP="00AA0238">
            <w:pPr>
              <w:pStyle w:val="TAC"/>
              <w:rPr>
                <w:lang w:val="de-DE"/>
              </w:rPr>
            </w:pPr>
            <w:r w:rsidRPr="00466738">
              <w:rPr>
                <w:lang w:val="de-DE"/>
              </w:rPr>
              <w:t>4</w:t>
            </w:r>
          </w:p>
        </w:tc>
        <w:tc>
          <w:tcPr>
            <w:tcW w:w="0" w:type="auto"/>
            <w:vAlign w:val="center"/>
          </w:tcPr>
          <w:p w14:paraId="731FF553" w14:textId="77777777" w:rsidR="004A017F" w:rsidRPr="00466738" w:rsidRDefault="004A017F" w:rsidP="00AA0238">
            <w:pPr>
              <w:pStyle w:val="TAC"/>
              <w:rPr>
                <w:lang w:val="de-DE"/>
              </w:rPr>
            </w:pPr>
            <w:r w:rsidRPr="00466738">
              <w:rPr>
                <w:lang w:val="de-DE"/>
              </w:rPr>
              <w:t>4</w:t>
            </w:r>
          </w:p>
        </w:tc>
        <w:tc>
          <w:tcPr>
            <w:tcW w:w="0" w:type="auto"/>
            <w:vAlign w:val="center"/>
          </w:tcPr>
          <w:p w14:paraId="2C136046"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E611F4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07DA161B" w14:textId="77777777" w:rsidTr="00E013D3">
        <w:trPr>
          <w:jc w:val="center"/>
        </w:trPr>
        <w:tc>
          <w:tcPr>
            <w:tcW w:w="0" w:type="auto"/>
            <w:vAlign w:val="center"/>
          </w:tcPr>
          <w:p w14:paraId="136D8631"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6BC1B6E0" w14:textId="77777777" w:rsidR="004A017F" w:rsidRPr="00466738" w:rsidRDefault="000429A3" w:rsidP="00AA0238">
            <w:pPr>
              <w:pStyle w:val="TAC"/>
            </w:pPr>
            <w:bookmarkStart w:id="298" w:name="OLE_LINK354"/>
            <w:bookmarkStart w:id="299" w:name="OLE_LINK355"/>
            <w:r>
              <w:rPr>
                <w:position w:val="-6"/>
              </w:rPr>
              <w:pict w14:anchorId="1E54A464">
                <v:shape id="_x0000_i1933" type="#_x0000_t75" style="width:16.75pt;height:12.55pt">
                  <v:imagedata r:id="rId484" o:title=""/>
                </v:shape>
              </w:pict>
            </w:r>
            <w:bookmarkEnd w:id="298"/>
            <w:bookmarkEnd w:id="299"/>
          </w:p>
        </w:tc>
        <w:tc>
          <w:tcPr>
            <w:tcW w:w="0" w:type="auto"/>
            <w:vAlign w:val="center"/>
          </w:tcPr>
          <w:p w14:paraId="0191AE9B" w14:textId="77777777" w:rsidR="004A017F" w:rsidRPr="00466738" w:rsidRDefault="000429A3" w:rsidP="00AA0238">
            <w:pPr>
              <w:pStyle w:val="TAC"/>
            </w:pPr>
            <w:bookmarkStart w:id="300" w:name="OLE_LINK348"/>
            <w:bookmarkStart w:id="301" w:name="OLE_LINK349"/>
            <w:r>
              <w:rPr>
                <w:position w:val="-6"/>
              </w:rPr>
              <w:pict w14:anchorId="30334E38">
                <v:shape id="_x0000_i1934" type="#_x0000_t75" style="width:16.75pt;height:12.55pt">
                  <v:imagedata r:id="rId484" o:title=""/>
                </v:shape>
              </w:pict>
            </w:r>
            <w:bookmarkEnd w:id="300"/>
            <w:bookmarkEnd w:id="301"/>
          </w:p>
        </w:tc>
        <w:tc>
          <w:tcPr>
            <w:tcW w:w="0" w:type="auto"/>
            <w:vAlign w:val="center"/>
          </w:tcPr>
          <w:p w14:paraId="4CE43445" w14:textId="77777777" w:rsidR="004A017F" w:rsidRPr="00466738" w:rsidRDefault="000429A3" w:rsidP="00AA0238">
            <w:pPr>
              <w:pStyle w:val="TAC"/>
            </w:pPr>
            <w:r>
              <w:rPr>
                <w:position w:val="-6"/>
              </w:rPr>
              <w:pict w14:anchorId="3B4C9588">
                <v:shape id="_x0000_i1935" type="#_x0000_t75" style="width:16.75pt;height:12.55pt">
                  <v:imagedata r:id="rId484" o:title=""/>
                </v:shape>
              </w:pict>
            </w:r>
          </w:p>
        </w:tc>
        <w:tc>
          <w:tcPr>
            <w:tcW w:w="0" w:type="auto"/>
            <w:vAlign w:val="center"/>
          </w:tcPr>
          <w:p w14:paraId="69B60B3D" w14:textId="77777777" w:rsidR="004A017F" w:rsidRPr="00466738" w:rsidRDefault="000429A3" w:rsidP="00AA0238">
            <w:pPr>
              <w:pStyle w:val="TAC"/>
            </w:pPr>
            <w:r>
              <w:rPr>
                <w:position w:val="-6"/>
              </w:rPr>
              <w:pict w14:anchorId="04115E6C">
                <v:shape id="_x0000_i1936" type="#_x0000_t75" style="width:16.75pt;height:12.55pt">
                  <v:imagedata r:id="rId484" o:title=""/>
                </v:shape>
              </w:pict>
            </w:r>
          </w:p>
        </w:tc>
      </w:tr>
      <w:tr w:rsidR="004A017F" w:rsidRPr="00466738" w14:paraId="108D6D24" w14:textId="77777777" w:rsidTr="00E013D3">
        <w:trPr>
          <w:jc w:val="center"/>
        </w:trPr>
        <w:tc>
          <w:tcPr>
            <w:tcW w:w="0" w:type="auto"/>
            <w:vAlign w:val="center"/>
          </w:tcPr>
          <w:p w14:paraId="548EAF59"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00E9C340" w14:textId="77777777" w:rsidR="004A017F" w:rsidRPr="00466738" w:rsidRDefault="004A017F" w:rsidP="00AA0238">
            <w:pPr>
              <w:pStyle w:val="TAC"/>
            </w:pPr>
            <w:r w:rsidRPr="00466738">
              <w:t>0</w:t>
            </w:r>
          </w:p>
        </w:tc>
        <w:tc>
          <w:tcPr>
            <w:tcW w:w="0" w:type="auto"/>
            <w:vAlign w:val="center"/>
          </w:tcPr>
          <w:p w14:paraId="22F42087" w14:textId="77777777" w:rsidR="004A017F" w:rsidRPr="00466738" w:rsidRDefault="004A017F" w:rsidP="00AA0238">
            <w:pPr>
              <w:pStyle w:val="TAC"/>
            </w:pPr>
            <w:r w:rsidRPr="00466738">
              <w:t>4</w:t>
            </w:r>
          </w:p>
        </w:tc>
        <w:tc>
          <w:tcPr>
            <w:tcW w:w="0" w:type="auto"/>
            <w:vAlign w:val="center"/>
          </w:tcPr>
          <w:p w14:paraId="0A90B051"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6BC8C729" w14:textId="77777777" w:rsidR="004A017F" w:rsidRPr="00466738" w:rsidRDefault="004A017F" w:rsidP="00AA0238">
            <w:pPr>
              <w:pStyle w:val="TAC"/>
              <w:rPr>
                <w:lang w:eastAsia="zh-CN"/>
              </w:rPr>
            </w:pPr>
            <w:r>
              <w:rPr>
                <w:rFonts w:hint="eastAsia"/>
                <w:lang w:eastAsia="zh-CN"/>
              </w:rPr>
              <w:t>4</w:t>
            </w:r>
          </w:p>
        </w:tc>
      </w:tr>
      <w:tr w:rsidR="004A017F" w:rsidRPr="00466738" w14:paraId="0433C60B" w14:textId="77777777" w:rsidTr="00E013D3">
        <w:trPr>
          <w:jc w:val="center"/>
        </w:trPr>
        <w:tc>
          <w:tcPr>
            <w:tcW w:w="0" w:type="auto"/>
            <w:vAlign w:val="center"/>
          </w:tcPr>
          <w:p w14:paraId="1CA0B5E7"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C6F1EC1"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2DFBC907" w14:textId="77777777" w:rsidR="004A017F" w:rsidRPr="00466738" w:rsidRDefault="000429A3" w:rsidP="00AA0238">
            <w:pPr>
              <w:pStyle w:val="TAC"/>
            </w:pPr>
            <w:r>
              <w:rPr>
                <w:position w:val="-6"/>
              </w:rPr>
              <w:pict w14:anchorId="29600ACF">
                <v:shape id="_x0000_i1937" type="#_x0000_t75" style="width:16.75pt;height:12.55pt">
                  <v:imagedata r:id="rId484" o:title=""/>
                </v:shape>
              </w:pict>
            </w:r>
          </w:p>
        </w:tc>
        <w:tc>
          <w:tcPr>
            <w:tcW w:w="0" w:type="auto"/>
            <w:vAlign w:val="center"/>
          </w:tcPr>
          <w:p w14:paraId="2F5BCF23" w14:textId="77777777" w:rsidR="004A017F" w:rsidRPr="00466738" w:rsidRDefault="000429A3" w:rsidP="00AA0238">
            <w:pPr>
              <w:pStyle w:val="TAC"/>
              <w:rPr>
                <w:lang w:eastAsia="zh-CN"/>
              </w:rPr>
            </w:pPr>
            <w:r>
              <w:rPr>
                <w:position w:val="-6"/>
              </w:rPr>
              <w:pict w14:anchorId="648B7C2A">
                <v:shape id="_x0000_i1938" type="#_x0000_t75" style="width:16.75pt;height:12.55pt">
                  <v:imagedata r:id="rId484" o:title=""/>
                </v:shape>
              </w:pict>
            </w:r>
          </w:p>
        </w:tc>
        <w:tc>
          <w:tcPr>
            <w:tcW w:w="0" w:type="auto"/>
            <w:vAlign w:val="center"/>
          </w:tcPr>
          <w:p w14:paraId="70263107" w14:textId="77777777" w:rsidR="004A017F" w:rsidRPr="00466738" w:rsidRDefault="000429A3" w:rsidP="00AA0238">
            <w:pPr>
              <w:pStyle w:val="TAC"/>
            </w:pPr>
            <w:r>
              <w:rPr>
                <w:position w:val="-6"/>
              </w:rPr>
              <w:pict w14:anchorId="562756B6">
                <v:shape id="_x0000_i1939" type="#_x0000_t75" style="width:16.75pt;height:12.55pt">
                  <v:imagedata r:id="rId484" o:title=""/>
                </v:shape>
              </w:pict>
            </w:r>
          </w:p>
        </w:tc>
      </w:tr>
      <w:tr w:rsidR="004A017F" w:rsidRPr="00466738" w14:paraId="17B81347" w14:textId="77777777" w:rsidTr="00E013D3">
        <w:trPr>
          <w:jc w:val="center"/>
        </w:trPr>
        <w:tc>
          <w:tcPr>
            <w:tcW w:w="0" w:type="auto"/>
            <w:vAlign w:val="center"/>
          </w:tcPr>
          <w:p w14:paraId="5141481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076BD98" w14:textId="77777777" w:rsidR="004A017F" w:rsidRPr="00466738" w:rsidRDefault="004A017F" w:rsidP="00AA0238">
            <w:pPr>
              <w:pStyle w:val="TAC"/>
            </w:pPr>
            <w:r>
              <w:rPr>
                <w:rFonts w:hint="eastAsia"/>
                <w:noProof/>
                <w:position w:val="-10"/>
                <w:lang w:eastAsia="zh-CN"/>
              </w:rPr>
              <w:t>3</w:t>
            </w:r>
          </w:p>
        </w:tc>
        <w:tc>
          <w:tcPr>
            <w:tcW w:w="0" w:type="auto"/>
            <w:vAlign w:val="center"/>
          </w:tcPr>
          <w:p w14:paraId="76544F00" w14:textId="77777777" w:rsidR="004A017F" w:rsidRPr="00466738" w:rsidRDefault="004A017F" w:rsidP="00AA0238">
            <w:pPr>
              <w:pStyle w:val="TAC"/>
            </w:pPr>
            <w:r>
              <w:rPr>
                <w:rFonts w:hint="eastAsia"/>
                <w:noProof/>
                <w:position w:val="-10"/>
                <w:lang w:eastAsia="zh-CN"/>
              </w:rPr>
              <w:t>3</w:t>
            </w:r>
          </w:p>
        </w:tc>
        <w:tc>
          <w:tcPr>
            <w:tcW w:w="0" w:type="auto"/>
            <w:vAlign w:val="center"/>
          </w:tcPr>
          <w:p w14:paraId="1B67AA97"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7308126F"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619BA330" w14:textId="77777777" w:rsidTr="00E013D3">
        <w:trPr>
          <w:jc w:val="center"/>
        </w:trPr>
        <w:tc>
          <w:tcPr>
            <w:tcW w:w="0" w:type="auto"/>
            <w:vAlign w:val="center"/>
          </w:tcPr>
          <w:p w14:paraId="0BC85473"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1F5C8876" w14:textId="77777777" w:rsidR="004A017F" w:rsidRDefault="004A017F" w:rsidP="00AA0238">
            <w:pPr>
              <w:pStyle w:val="TAC"/>
              <w:rPr>
                <w:lang w:eastAsia="zh-CN"/>
              </w:rPr>
            </w:pPr>
            <w:r>
              <w:rPr>
                <w:rFonts w:hint="eastAsia"/>
                <w:lang w:eastAsia="zh-CN"/>
              </w:rPr>
              <w:t>0</w:t>
            </w:r>
          </w:p>
        </w:tc>
        <w:tc>
          <w:tcPr>
            <w:tcW w:w="0" w:type="auto"/>
            <w:vAlign w:val="center"/>
          </w:tcPr>
          <w:p w14:paraId="3BEBD1B0" w14:textId="77777777" w:rsidR="004A017F" w:rsidRDefault="004A017F" w:rsidP="00AA0238">
            <w:pPr>
              <w:pStyle w:val="TAC"/>
              <w:rPr>
                <w:lang w:eastAsia="zh-CN"/>
              </w:rPr>
            </w:pPr>
            <w:r>
              <w:rPr>
                <w:rFonts w:hint="eastAsia"/>
                <w:lang w:eastAsia="zh-CN"/>
              </w:rPr>
              <w:t>0</w:t>
            </w:r>
          </w:p>
        </w:tc>
        <w:tc>
          <w:tcPr>
            <w:tcW w:w="0" w:type="auto"/>
            <w:vAlign w:val="center"/>
          </w:tcPr>
          <w:p w14:paraId="60D816F7"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5CF5ED40" w14:textId="77777777" w:rsidR="004A017F" w:rsidRDefault="004A017F" w:rsidP="00AA0238">
            <w:pPr>
              <w:pStyle w:val="TAC"/>
              <w:rPr>
                <w:lang w:eastAsia="zh-CN"/>
              </w:rPr>
            </w:pPr>
            <w:r>
              <w:rPr>
                <w:rFonts w:hint="eastAsia"/>
                <w:noProof/>
                <w:position w:val="-10"/>
                <w:lang w:eastAsia="zh-CN"/>
              </w:rPr>
              <w:t>0</w:t>
            </w:r>
          </w:p>
        </w:tc>
      </w:tr>
      <w:tr w:rsidR="004A017F" w14:paraId="365667FA" w14:textId="77777777" w:rsidTr="00E013D3">
        <w:trPr>
          <w:jc w:val="center"/>
        </w:trPr>
        <w:tc>
          <w:tcPr>
            <w:tcW w:w="0" w:type="auto"/>
            <w:vAlign w:val="center"/>
          </w:tcPr>
          <w:p w14:paraId="2AD05AB4"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1634854F" w14:textId="77777777" w:rsidR="004A017F" w:rsidRDefault="004A017F" w:rsidP="00AA0238">
            <w:pPr>
              <w:pStyle w:val="TAC"/>
              <w:rPr>
                <w:lang w:eastAsia="zh-CN"/>
              </w:rPr>
            </w:pPr>
            <w:r>
              <w:rPr>
                <w:rFonts w:hint="eastAsia"/>
                <w:lang w:eastAsia="zh-CN"/>
              </w:rPr>
              <w:t>0</w:t>
            </w:r>
          </w:p>
        </w:tc>
        <w:tc>
          <w:tcPr>
            <w:tcW w:w="0" w:type="auto"/>
            <w:vAlign w:val="center"/>
          </w:tcPr>
          <w:p w14:paraId="77EAD9F9" w14:textId="77777777" w:rsidR="004A017F" w:rsidRDefault="004A017F" w:rsidP="00AA0238">
            <w:pPr>
              <w:pStyle w:val="TAC"/>
              <w:rPr>
                <w:lang w:eastAsia="zh-CN"/>
              </w:rPr>
            </w:pPr>
            <w:r>
              <w:rPr>
                <w:rFonts w:hint="eastAsia"/>
                <w:lang w:eastAsia="zh-CN"/>
              </w:rPr>
              <w:t>0</w:t>
            </w:r>
          </w:p>
        </w:tc>
        <w:tc>
          <w:tcPr>
            <w:tcW w:w="0" w:type="auto"/>
            <w:vAlign w:val="center"/>
          </w:tcPr>
          <w:p w14:paraId="07B9211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4373E1A" w14:textId="77777777" w:rsidR="004A017F" w:rsidRDefault="004A017F" w:rsidP="00AA0238">
            <w:pPr>
              <w:pStyle w:val="TAC"/>
              <w:rPr>
                <w:lang w:eastAsia="zh-CN"/>
              </w:rPr>
            </w:pPr>
            <w:r>
              <w:rPr>
                <w:rFonts w:hint="eastAsia"/>
                <w:noProof/>
                <w:position w:val="-10"/>
                <w:lang w:eastAsia="zh-CN"/>
              </w:rPr>
              <w:t>0</w:t>
            </w:r>
          </w:p>
        </w:tc>
      </w:tr>
      <w:tr w:rsidR="004A017F" w14:paraId="57FFA3E3" w14:textId="77777777" w:rsidTr="00E013D3">
        <w:trPr>
          <w:jc w:val="center"/>
        </w:trPr>
        <w:tc>
          <w:tcPr>
            <w:tcW w:w="0" w:type="auto"/>
            <w:vAlign w:val="center"/>
          </w:tcPr>
          <w:p w14:paraId="2BDFB751"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40885B91" w14:textId="77777777" w:rsidR="004A017F" w:rsidRDefault="004A017F" w:rsidP="00AA0238">
            <w:pPr>
              <w:pStyle w:val="TAC"/>
              <w:rPr>
                <w:lang w:eastAsia="zh-CN"/>
              </w:rPr>
            </w:pPr>
            <w:r>
              <w:rPr>
                <w:rFonts w:hint="eastAsia"/>
                <w:lang w:eastAsia="zh-CN"/>
              </w:rPr>
              <w:t>0</w:t>
            </w:r>
          </w:p>
        </w:tc>
        <w:tc>
          <w:tcPr>
            <w:tcW w:w="0" w:type="auto"/>
            <w:vAlign w:val="center"/>
          </w:tcPr>
          <w:p w14:paraId="4A2DABE8" w14:textId="77777777" w:rsidR="004A017F" w:rsidRDefault="004A017F" w:rsidP="00AA0238">
            <w:pPr>
              <w:pStyle w:val="TAC"/>
              <w:rPr>
                <w:lang w:eastAsia="zh-CN"/>
              </w:rPr>
            </w:pPr>
            <w:r>
              <w:rPr>
                <w:rFonts w:hint="eastAsia"/>
                <w:lang w:eastAsia="zh-CN"/>
              </w:rPr>
              <w:t>0</w:t>
            </w:r>
          </w:p>
        </w:tc>
        <w:tc>
          <w:tcPr>
            <w:tcW w:w="0" w:type="auto"/>
            <w:vAlign w:val="center"/>
          </w:tcPr>
          <w:p w14:paraId="5528C224"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17ACB746" w14:textId="77777777" w:rsidR="004A017F" w:rsidRDefault="004A017F" w:rsidP="00AA0238">
            <w:pPr>
              <w:pStyle w:val="TAC"/>
              <w:rPr>
                <w:lang w:eastAsia="zh-CN"/>
              </w:rPr>
            </w:pPr>
            <w:r>
              <w:rPr>
                <w:rFonts w:hint="eastAsia"/>
                <w:noProof/>
                <w:position w:val="-10"/>
                <w:lang w:eastAsia="zh-CN"/>
              </w:rPr>
              <w:t>0</w:t>
            </w:r>
          </w:p>
        </w:tc>
      </w:tr>
      <w:tr w:rsidR="004A017F" w:rsidRPr="00466738" w14:paraId="3D530160" w14:textId="77777777" w:rsidTr="00E013D3">
        <w:trPr>
          <w:jc w:val="center"/>
        </w:trPr>
        <w:tc>
          <w:tcPr>
            <w:tcW w:w="0" w:type="auto"/>
            <w:vAlign w:val="center"/>
          </w:tcPr>
          <w:p w14:paraId="053F22CB" w14:textId="77777777" w:rsidR="004A017F" w:rsidRDefault="004A017F" w:rsidP="00AA0238">
            <w:pPr>
              <w:pStyle w:val="TAC"/>
            </w:pPr>
            <w:bookmarkStart w:id="302" w:name="OLE_LINK356"/>
            <w:bookmarkStart w:id="303" w:name="OLE_LINK357"/>
            <w:r>
              <w:t>Wide</w:t>
            </w:r>
            <w:bookmarkEnd w:id="302"/>
            <w:bookmarkEnd w:id="303"/>
            <w:r>
              <w:t xml:space="preserve">band first PMI </w:t>
            </w:r>
            <w:r>
              <w:rPr>
                <w:iCs/>
              </w:rPr>
              <w:t>i</w:t>
            </w:r>
            <w:r>
              <w:t>1</w:t>
            </w:r>
            <w:r>
              <w:rPr>
                <w:rFonts w:hint="eastAsia"/>
                <w:lang w:eastAsia="zh-CN"/>
              </w:rPr>
              <w:t>,p-2</w:t>
            </w:r>
          </w:p>
        </w:tc>
        <w:tc>
          <w:tcPr>
            <w:tcW w:w="0" w:type="auto"/>
            <w:vAlign w:val="center"/>
          </w:tcPr>
          <w:p w14:paraId="62268BBA"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7BCB516F"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41FFFA9F"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143E83CD" w14:textId="77777777" w:rsidR="004A017F" w:rsidRDefault="004A017F" w:rsidP="00AA0238">
            <w:pPr>
              <w:pStyle w:val="TAC"/>
              <w:rPr>
                <w:lang w:eastAsia="zh-CN"/>
              </w:rPr>
            </w:pPr>
            <w:r>
              <w:rPr>
                <w:rFonts w:hint="eastAsia"/>
                <w:noProof/>
                <w:position w:val="-10"/>
                <w:lang w:eastAsia="zh-CN"/>
              </w:rPr>
              <w:t>0</w:t>
            </w:r>
          </w:p>
        </w:tc>
      </w:tr>
      <w:tr w:rsidR="004A017F" w:rsidRPr="00466738" w14:paraId="2EE4BE7A" w14:textId="77777777" w:rsidTr="00E013D3">
        <w:trPr>
          <w:jc w:val="center"/>
        </w:trPr>
        <w:tc>
          <w:tcPr>
            <w:tcW w:w="0" w:type="auto"/>
            <w:vAlign w:val="center"/>
          </w:tcPr>
          <w:p w14:paraId="346898AB"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2BB594F7"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70208E16"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2BF7D156" w14:textId="77777777" w:rsidR="004A017F" w:rsidRDefault="004A017F" w:rsidP="00AA0238">
            <w:pPr>
              <w:pStyle w:val="TAC"/>
              <w:rPr>
                <w:lang w:eastAsia="zh-CN"/>
              </w:rPr>
            </w:pPr>
            <w:r>
              <w:rPr>
                <w:rFonts w:hint="eastAsia"/>
                <w:lang w:eastAsia="zh-CN"/>
              </w:rPr>
              <w:t>4</w:t>
            </w:r>
          </w:p>
        </w:tc>
        <w:tc>
          <w:tcPr>
            <w:tcW w:w="0" w:type="auto"/>
            <w:vAlign w:val="center"/>
          </w:tcPr>
          <w:p w14:paraId="5D26A715" w14:textId="77777777" w:rsidR="004A017F" w:rsidRDefault="004A017F" w:rsidP="00AA0238">
            <w:pPr>
              <w:pStyle w:val="TAC"/>
              <w:rPr>
                <w:lang w:eastAsia="zh-CN"/>
              </w:rPr>
            </w:pPr>
            <w:r>
              <w:rPr>
                <w:rFonts w:hint="eastAsia"/>
                <w:lang w:eastAsia="zh-CN"/>
              </w:rPr>
              <w:t>4</w:t>
            </w:r>
          </w:p>
        </w:tc>
      </w:tr>
    </w:tbl>
    <w:p w14:paraId="186C0CBD" w14:textId="77777777" w:rsidR="004A017F" w:rsidRDefault="004A017F" w:rsidP="004A017F">
      <w:pPr>
        <w:rPr>
          <w:lang w:eastAsia="zh-CN"/>
        </w:rPr>
      </w:pPr>
    </w:p>
    <w:p w14:paraId="04316DE7"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14:paraId="0C75AE45"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7751F614"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E5A6231" w14:textId="77777777" w:rsidR="004A017F" w:rsidRPr="00064EEE" w:rsidRDefault="004A017F" w:rsidP="00E013D3">
            <w:pPr>
              <w:pStyle w:val="TAH"/>
            </w:pPr>
            <w:r w:rsidRPr="00064EEE">
              <w:t>Bitwidth</w:t>
            </w:r>
          </w:p>
        </w:tc>
      </w:tr>
      <w:tr w:rsidR="004A017F" w:rsidRPr="00466738" w14:paraId="1D36EEB7" w14:textId="77777777" w:rsidTr="00E013D3">
        <w:trPr>
          <w:trHeight w:val="171"/>
          <w:jc w:val="center"/>
        </w:trPr>
        <w:tc>
          <w:tcPr>
            <w:tcW w:w="0" w:type="auto"/>
            <w:vMerge/>
            <w:shd w:val="clear" w:color="auto" w:fill="E0E0E0"/>
            <w:vAlign w:val="center"/>
          </w:tcPr>
          <w:p w14:paraId="19AB56F3"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D335F7F"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16E3865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31A4C2F1"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8D77883" w14:textId="77777777" w:rsidR="004A017F" w:rsidRPr="00064EEE" w:rsidRDefault="004A017F" w:rsidP="00E013D3">
            <w:pPr>
              <w:pStyle w:val="TAH"/>
              <w:rPr>
                <w:lang w:val="de-DE"/>
              </w:rPr>
            </w:pPr>
            <w:r w:rsidRPr="00064EEE">
              <w:rPr>
                <w:lang w:val="de-DE"/>
              </w:rPr>
              <w:t>Rank = 4</w:t>
            </w:r>
          </w:p>
        </w:tc>
      </w:tr>
      <w:tr w:rsidR="004A017F" w:rsidRPr="00466738" w14:paraId="73DDFA99" w14:textId="77777777" w:rsidTr="00E013D3">
        <w:trPr>
          <w:trHeight w:val="238"/>
          <w:jc w:val="center"/>
        </w:trPr>
        <w:tc>
          <w:tcPr>
            <w:tcW w:w="3927" w:type="dxa"/>
            <w:tcMar>
              <w:top w:w="0" w:type="dxa"/>
              <w:left w:w="108" w:type="dxa"/>
              <w:bottom w:w="0" w:type="dxa"/>
              <w:right w:w="108" w:type="dxa"/>
            </w:tcMar>
            <w:vAlign w:val="center"/>
          </w:tcPr>
          <w:p w14:paraId="5F70B40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1B655D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4B07096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80032B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A5C0AF" w14:textId="77777777" w:rsidR="004A017F" w:rsidRPr="00064EEE" w:rsidRDefault="004A017F" w:rsidP="00AA0238">
            <w:pPr>
              <w:pStyle w:val="tac0"/>
              <w:rPr>
                <w:lang w:val="de-DE"/>
              </w:rPr>
            </w:pPr>
            <w:r w:rsidRPr="00064EEE">
              <w:rPr>
                <w:lang w:val="de-DE"/>
              </w:rPr>
              <w:t>4</w:t>
            </w:r>
          </w:p>
        </w:tc>
      </w:tr>
      <w:tr w:rsidR="004A017F" w:rsidRPr="00466738" w14:paraId="005A35C0" w14:textId="77777777" w:rsidTr="00E013D3">
        <w:trPr>
          <w:trHeight w:val="238"/>
          <w:jc w:val="center"/>
        </w:trPr>
        <w:tc>
          <w:tcPr>
            <w:tcW w:w="3927" w:type="dxa"/>
            <w:tcMar>
              <w:top w:w="0" w:type="dxa"/>
              <w:left w:w="108" w:type="dxa"/>
              <w:bottom w:w="0" w:type="dxa"/>
              <w:right w:w="108" w:type="dxa"/>
            </w:tcMar>
            <w:vAlign w:val="center"/>
          </w:tcPr>
          <w:p w14:paraId="25E3B78B"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C0521FE" w14:textId="77777777" w:rsidR="004A017F" w:rsidRPr="00064EEE" w:rsidRDefault="000429A3" w:rsidP="00AA0238">
            <w:pPr>
              <w:pStyle w:val="tac0"/>
              <w:rPr>
                <w:sz w:val="15"/>
                <w:szCs w:val="15"/>
                <w:lang w:val="en-GB"/>
              </w:rPr>
            </w:pPr>
            <w:r>
              <w:rPr>
                <w:position w:val="-6"/>
              </w:rPr>
              <w:pict w14:anchorId="3E365CD5">
                <v:shape id="_x0000_i1940" type="#_x0000_t75" style="width:16.75pt;height:12.55pt">
                  <v:imagedata r:id="rId484" o:title=""/>
                </v:shape>
              </w:pict>
            </w:r>
          </w:p>
        </w:tc>
        <w:tc>
          <w:tcPr>
            <w:tcW w:w="0" w:type="auto"/>
            <w:tcMar>
              <w:top w:w="0" w:type="dxa"/>
              <w:left w:w="108" w:type="dxa"/>
              <w:bottom w:w="0" w:type="dxa"/>
              <w:right w:w="108" w:type="dxa"/>
            </w:tcMar>
            <w:vAlign w:val="center"/>
          </w:tcPr>
          <w:p w14:paraId="5BF5E696" w14:textId="77777777" w:rsidR="004A017F" w:rsidRPr="00064EEE" w:rsidRDefault="000429A3" w:rsidP="00AA0238">
            <w:pPr>
              <w:pStyle w:val="tac0"/>
              <w:rPr>
                <w:sz w:val="15"/>
                <w:szCs w:val="15"/>
                <w:lang w:val="en-GB"/>
              </w:rPr>
            </w:pPr>
            <w:r>
              <w:rPr>
                <w:position w:val="-6"/>
              </w:rPr>
              <w:pict w14:anchorId="4694339E">
                <v:shape id="_x0000_i1941" type="#_x0000_t75" style="width:16.75pt;height:12.55pt">
                  <v:imagedata r:id="rId484" o:title=""/>
                </v:shape>
              </w:pict>
            </w:r>
          </w:p>
        </w:tc>
        <w:tc>
          <w:tcPr>
            <w:tcW w:w="0" w:type="auto"/>
            <w:tcMar>
              <w:top w:w="0" w:type="dxa"/>
              <w:left w:w="108" w:type="dxa"/>
              <w:bottom w:w="0" w:type="dxa"/>
              <w:right w:w="108" w:type="dxa"/>
            </w:tcMar>
            <w:vAlign w:val="center"/>
          </w:tcPr>
          <w:p w14:paraId="039BF61E" w14:textId="77777777" w:rsidR="004A017F" w:rsidRPr="00064EEE" w:rsidRDefault="000429A3" w:rsidP="00AA0238">
            <w:pPr>
              <w:pStyle w:val="tac0"/>
              <w:rPr>
                <w:sz w:val="15"/>
                <w:szCs w:val="15"/>
                <w:lang w:val="en-GB"/>
              </w:rPr>
            </w:pPr>
            <w:r>
              <w:rPr>
                <w:position w:val="-6"/>
              </w:rPr>
              <w:pict w14:anchorId="3E8CFEE1">
                <v:shape id="_x0000_i1942" type="#_x0000_t75" style="width:16.75pt;height:12.55pt">
                  <v:imagedata r:id="rId484" o:title=""/>
                </v:shape>
              </w:pict>
            </w:r>
          </w:p>
        </w:tc>
        <w:tc>
          <w:tcPr>
            <w:tcW w:w="0" w:type="auto"/>
            <w:tcMar>
              <w:top w:w="0" w:type="dxa"/>
              <w:left w:w="108" w:type="dxa"/>
              <w:bottom w:w="0" w:type="dxa"/>
              <w:right w:w="108" w:type="dxa"/>
            </w:tcMar>
            <w:vAlign w:val="center"/>
          </w:tcPr>
          <w:p w14:paraId="113D8669" w14:textId="77777777" w:rsidR="004A017F" w:rsidRPr="00064EEE" w:rsidRDefault="000429A3" w:rsidP="00AA0238">
            <w:pPr>
              <w:pStyle w:val="tac0"/>
              <w:rPr>
                <w:sz w:val="15"/>
                <w:szCs w:val="15"/>
                <w:lang w:val="en-GB"/>
              </w:rPr>
            </w:pPr>
            <w:r>
              <w:rPr>
                <w:position w:val="-6"/>
              </w:rPr>
              <w:pict w14:anchorId="421AC658">
                <v:shape id="_x0000_i1943" type="#_x0000_t75" style="width:16.75pt;height:12.55pt">
                  <v:imagedata r:id="rId484" o:title=""/>
                </v:shape>
              </w:pict>
            </w:r>
          </w:p>
        </w:tc>
      </w:tr>
      <w:tr w:rsidR="004A017F" w:rsidRPr="00466738" w14:paraId="4DA1F570" w14:textId="77777777" w:rsidTr="00E013D3">
        <w:trPr>
          <w:trHeight w:val="238"/>
          <w:jc w:val="center"/>
        </w:trPr>
        <w:tc>
          <w:tcPr>
            <w:tcW w:w="3927" w:type="dxa"/>
            <w:tcMar>
              <w:top w:w="0" w:type="dxa"/>
              <w:left w:w="108" w:type="dxa"/>
              <w:bottom w:w="0" w:type="dxa"/>
              <w:right w:w="108" w:type="dxa"/>
            </w:tcMar>
            <w:vAlign w:val="center"/>
          </w:tcPr>
          <w:p w14:paraId="1FCCC4CB"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DA6628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1DF762"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FA8427D"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250BB816" w14:textId="77777777" w:rsidR="004A017F" w:rsidRPr="00064EEE" w:rsidRDefault="004A017F" w:rsidP="00AA0238">
            <w:pPr>
              <w:pStyle w:val="tac0"/>
              <w:rPr>
                <w:lang w:val="en-GB"/>
              </w:rPr>
            </w:pPr>
            <w:r w:rsidRPr="00064EEE">
              <w:rPr>
                <w:lang w:val="en-GB"/>
              </w:rPr>
              <w:t>4</w:t>
            </w:r>
          </w:p>
        </w:tc>
      </w:tr>
      <w:tr w:rsidR="004A017F" w:rsidRPr="00466738" w14:paraId="2176D0C0" w14:textId="77777777" w:rsidTr="00E013D3">
        <w:trPr>
          <w:trHeight w:val="238"/>
          <w:jc w:val="center"/>
        </w:trPr>
        <w:tc>
          <w:tcPr>
            <w:tcW w:w="3927" w:type="dxa"/>
            <w:tcMar>
              <w:top w:w="0" w:type="dxa"/>
              <w:left w:w="108" w:type="dxa"/>
              <w:bottom w:w="0" w:type="dxa"/>
              <w:right w:w="108" w:type="dxa"/>
            </w:tcMar>
            <w:vAlign w:val="center"/>
          </w:tcPr>
          <w:p w14:paraId="5951B48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E87C65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9D1820D" w14:textId="77777777" w:rsidR="004A017F" w:rsidRPr="00064EEE" w:rsidRDefault="000429A3" w:rsidP="00AA0238">
            <w:pPr>
              <w:pStyle w:val="tac0"/>
              <w:rPr>
                <w:sz w:val="15"/>
                <w:szCs w:val="15"/>
                <w:lang w:val="en-GB"/>
              </w:rPr>
            </w:pPr>
            <w:r>
              <w:rPr>
                <w:position w:val="-6"/>
              </w:rPr>
              <w:pict w14:anchorId="1837F82F">
                <v:shape id="_x0000_i1944" type="#_x0000_t75" style="width:16.75pt;height:12.55pt">
                  <v:imagedata r:id="rId484" o:title=""/>
                </v:shape>
              </w:pict>
            </w:r>
          </w:p>
        </w:tc>
        <w:tc>
          <w:tcPr>
            <w:tcW w:w="0" w:type="auto"/>
            <w:tcMar>
              <w:top w:w="0" w:type="dxa"/>
              <w:left w:w="108" w:type="dxa"/>
              <w:bottom w:w="0" w:type="dxa"/>
              <w:right w:w="108" w:type="dxa"/>
            </w:tcMar>
            <w:vAlign w:val="center"/>
          </w:tcPr>
          <w:p w14:paraId="65770343" w14:textId="77777777" w:rsidR="004A017F" w:rsidRPr="00064EEE" w:rsidRDefault="000429A3" w:rsidP="00AA0238">
            <w:pPr>
              <w:pStyle w:val="tac0"/>
              <w:rPr>
                <w:sz w:val="15"/>
                <w:szCs w:val="15"/>
                <w:lang w:val="en-GB"/>
              </w:rPr>
            </w:pPr>
            <w:r>
              <w:rPr>
                <w:position w:val="-6"/>
              </w:rPr>
              <w:pict w14:anchorId="3638F13A">
                <v:shape id="_x0000_i1945" type="#_x0000_t75" style="width:16.75pt;height:12.55pt">
                  <v:imagedata r:id="rId484" o:title=""/>
                </v:shape>
              </w:pict>
            </w:r>
          </w:p>
        </w:tc>
        <w:tc>
          <w:tcPr>
            <w:tcW w:w="0" w:type="auto"/>
            <w:tcMar>
              <w:top w:w="0" w:type="dxa"/>
              <w:left w:w="108" w:type="dxa"/>
              <w:bottom w:w="0" w:type="dxa"/>
              <w:right w:w="108" w:type="dxa"/>
            </w:tcMar>
            <w:vAlign w:val="center"/>
          </w:tcPr>
          <w:p w14:paraId="21C519AD" w14:textId="77777777" w:rsidR="004A017F" w:rsidRPr="00064EEE" w:rsidRDefault="000429A3" w:rsidP="00AA0238">
            <w:pPr>
              <w:pStyle w:val="tac0"/>
              <w:rPr>
                <w:sz w:val="15"/>
                <w:szCs w:val="15"/>
                <w:lang w:val="en-GB"/>
              </w:rPr>
            </w:pPr>
            <w:r>
              <w:rPr>
                <w:position w:val="-6"/>
              </w:rPr>
              <w:pict w14:anchorId="418B02DB">
                <v:shape id="_x0000_i1946" type="#_x0000_t75" style="width:16.75pt;height:12.55pt">
                  <v:imagedata r:id="rId484" o:title=""/>
                </v:shape>
              </w:pict>
            </w:r>
          </w:p>
        </w:tc>
      </w:tr>
      <w:tr w:rsidR="004A017F" w:rsidRPr="00466738" w14:paraId="3387E5E2" w14:textId="77777777" w:rsidTr="00E013D3">
        <w:trPr>
          <w:trHeight w:val="238"/>
          <w:jc w:val="center"/>
        </w:trPr>
        <w:tc>
          <w:tcPr>
            <w:tcW w:w="3927" w:type="dxa"/>
            <w:tcMar>
              <w:top w:w="0" w:type="dxa"/>
              <w:left w:w="108" w:type="dxa"/>
              <w:bottom w:w="0" w:type="dxa"/>
              <w:right w:w="108" w:type="dxa"/>
            </w:tcMar>
            <w:vAlign w:val="center"/>
          </w:tcPr>
          <w:p w14:paraId="6633137D" w14:textId="77777777"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507F9606" w14:textId="77777777" w:rsidR="004A017F" w:rsidRPr="00064EEE" w:rsidRDefault="000429A3" w:rsidP="00AA0238">
            <w:pPr>
              <w:pStyle w:val="tac0"/>
              <w:rPr>
                <w:lang w:val="en-GB"/>
              </w:rPr>
            </w:pPr>
            <w:r>
              <w:rPr>
                <w:noProof/>
                <w:position w:val="-12"/>
                <w:lang w:eastAsia="zh-CN"/>
              </w:rPr>
              <w:pict w14:anchorId="0CF95BA9">
                <v:shape id="_x0000_i1947" type="#_x0000_t75" style="width:67pt;height:18.4pt">
                  <v:imagedata r:id="rId566" o:title=""/>
                </v:shape>
              </w:pict>
            </w:r>
          </w:p>
        </w:tc>
        <w:tc>
          <w:tcPr>
            <w:tcW w:w="0" w:type="auto"/>
            <w:tcMar>
              <w:top w:w="0" w:type="dxa"/>
              <w:left w:w="108" w:type="dxa"/>
              <w:bottom w:w="0" w:type="dxa"/>
              <w:right w:w="108" w:type="dxa"/>
            </w:tcMar>
            <w:vAlign w:val="center"/>
          </w:tcPr>
          <w:p w14:paraId="49AB486F" w14:textId="77777777" w:rsidR="004A017F" w:rsidRPr="00064EEE" w:rsidRDefault="000429A3" w:rsidP="00AA0238">
            <w:pPr>
              <w:pStyle w:val="tac0"/>
              <w:rPr>
                <w:lang w:val="en-GB"/>
              </w:rPr>
            </w:pPr>
            <w:r>
              <w:rPr>
                <w:noProof/>
                <w:position w:val="-12"/>
                <w:lang w:eastAsia="zh-CN"/>
              </w:rPr>
              <w:pict w14:anchorId="553E1C8A">
                <v:shape id="_x0000_i1948" type="#_x0000_t75" style="width:67pt;height:18.4pt">
                  <v:imagedata r:id="rId566" o:title=""/>
                </v:shape>
              </w:pict>
            </w:r>
          </w:p>
        </w:tc>
        <w:tc>
          <w:tcPr>
            <w:tcW w:w="0" w:type="auto"/>
            <w:tcMar>
              <w:top w:w="0" w:type="dxa"/>
              <w:left w:w="108" w:type="dxa"/>
              <w:bottom w:w="0" w:type="dxa"/>
              <w:right w:w="108" w:type="dxa"/>
            </w:tcMar>
            <w:vAlign w:val="center"/>
          </w:tcPr>
          <w:p w14:paraId="4B06A583"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9086E9A" w14:textId="77777777" w:rsidR="004A017F" w:rsidRPr="00064EEE" w:rsidRDefault="004A017F" w:rsidP="00AA0238">
            <w:pPr>
              <w:pStyle w:val="tac0"/>
              <w:rPr>
                <w:lang w:val="en-GB"/>
              </w:rPr>
            </w:pPr>
            <w:r w:rsidRPr="00064EEE">
              <w:rPr>
                <w:lang w:val="en-GB"/>
              </w:rPr>
              <w:t>2</w:t>
            </w:r>
          </w:p>
        </w:tc>
      </w:tr>
      <w:tr w:rsidR="004A017F" w:rsidRPr="00466738" w14:paraId="1A29EB68" w14:textId="77777777" w:rsidTr="00E013D3">
        <w:trPr>
          <w:trHeight w:val="238"/>
          <w:jc w:val="center"/>
        </w:trPr>
        <w:tc>
          <w:tcPr>
            <w:tcW w:w="3927" w:type="dxa"/>
            <w:tcMar>
              <w:top w:w="0" w:type="dxa"/>
              <w:left w:w="108" w:type="dxa"/>
              <w:bottom w:w="0" w:type="dxa"/>
              <w:right w:w="108" w:type="dxa"/>
            </w:tcMar>
            <w:vAlign w:val="center"/>
          </w:tcPr>
          <w:p w14:paraId="7F8AE411"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0E5C5FA2"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08CD7C48" w14:textId="77777777"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4E2592FF"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2852D5C"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0ABBA214" w14:textId="77777777" w:rsidTr="00E013D3">
        <w:trPr>
          <w:trHeight w:val="238"/>
          <w:jc w:val="center"/>
        </w:trPr>
        <w:tc>
          <w:tcPr>
            <w:tcW w:w="3927" w:type="dxa"/>
            <w:tcMar>
              <w:top w:w="0" w:type="dxa"/>
              <w:left w:w="108" w:type="dxa"/>
              <w:bottom w:w="0" w:type="dxa"/>
              <w:right w:w="108" w:type="dxa"/>
            </w:tcMar>
            <w:vAlign w:val="center"/>
          </w:tcPr>
          <w:p w14:paraId="5538A51C"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79230314" w14:textId="77777777" w:rsidR="004A017F" w:rsidRPr="00064EEE" w:rsidRDefault="000429A3" w:rsidP="00AA0238">
            <w:pPr>
              <w:pStyle w:val="tac0"/>
              <w:rPr>
                <w:lang w:val="en-GB"/>
              </w:rPr>
            </w:pPr>
            <w:r>
              <w:rPr>
                <w:noProof/>
                <w:position w:val="-12"/>
                <w:lang w:eastAsia="zh-CN"/>
              </w:rPr>
              <w:pict w14:anchorId="4AD9B22C">
                <v:shape id="_x0000_i1949" type="#_x0000_t75" style="width:51.05pt;height:18.4pt">
                  <v:imagedata r:id="rId491" o:title=""/>
                </v:shape>
              </w:pict>
            </w:r>
          </w:p>
        </w:tc>
        <w:tc>
          <w:tcPr>
            <w:tcW w:w="0" w:type="auto"/>
            <w:tcMar>
              <w:top w:w="0" w:type="dxa"/>
              <w:left w:w="108" w:type="dxa"/>
              <w:bottom w:w="0" w:type="dxa"/>
              <w:right w:w="108" w:type="dxa"/>
            </w:tcMar>
            <w:vAlign w:val="center"/>
          </w:tcPr>
          <w:p w14:paraId="4F3A0349" w14:textId="77777777" w:rsidR="004A017F" w:rsidRPr="00064EEE" w:rsidRDefault="000429A3" w:rsidP="00AA0238">
            <w:pPr>
              <w:pStyle w:val="tac0"/>
              <w:rPr>
                <w:lang w:val="en-GB"/>
              </w:rPr>
            </w:pPr>
            <w:r>
              <w:rPr>
                <w:noProof/>
                <w:position w:val="-12"/>
                <w:lang w:eastAsia="zh-CN"/>
              </w:rPr>
              <w:pict w14:anchorId="1C952C3C">
                <v:shape id="_x0000_i1950" type="#_x0000_t75" style="width:51.05pt;height:18.4pt">
                  <v:imagedata r:id="rId491" o:title=""/>
                </v:shape>
              </w:pict>
            </w:r>
          </w:p>
        </w:tc>
        <w:tc>
          <w:tcPr>
            <w:tcW w:w="0" w:type="auto"/>
            <w:tcMar>
              <w:top w:w="0" w:type="dxa"/>
              <w:left w:w="108" w:type="dxa"/>
              <w:bottom w:w="0" w:type="dxa"/>
              <w:right w:w="108" w:type="dxa"/>
            </w:tcMar>
            <w:vAlign w:val="center"/>
          </w:tcPr>
          <w:p w14:paraId="7F9CEC72"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4227C4F4"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16B479AD" w14:textId="77777777" w:rsidTr="00E013D3">
        <w:trPr>
          <w:trHeight w:val="238"/>
          <w:jc w:val="center"/>
        </w:trPr>
        <w:tc>
          <w:tcPr>
            <w:tcW w:w="3927" w:type="dxa"/>
            <w:tcMar>
              <w:top w:w="0" w:type="dxa"/>
              <w:left w:w="108" w:type="dxa"/>
              <w:bottom w:w="0" w:type="dxa"/>
              <w:right w:w="108" w:type="dxa"/>
            </w:tcMar>
            <w:vAlign w:val="center"/>
          </w:tcPr>
          <w:p w14:paraId="5B45A02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191DA53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215775BD"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334C8FD4"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1B368C63"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057469FD" w14:textId="77777777" w:rsidTr="00E013D3">
        <w:trPr>
          <w:trHeight w:val="238"/>
          <w:jc w:val="center"/>
        </w:trPr>
        <w:tc>
          <w:tcPr>
            <w:tcW w:w="3927" w:type="dxa"/>
            <w:tcMar>
              <w:top w:w="0" w:type="dxa"/>
              <w:left w:w="108" w:type="dxa"/>
              <w:bottom w:w="0" w:type="dxa"/>
              <w:right w:w="108" w:type="dxa"/>
            </w:tcMar>
            <w:vAlign w:val="center"/>
          </w:tcPr>
          <w:p w14:paraId="24AC8ECE"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0AEF4E14"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1993158F" w14:textId="77777777"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14:paraId="3AAEBC95" w14:textId="77777777"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14:paraId="5C856B5B" w14:textId="77777777" w:rsidR="004A017F" w:rsidRPr="00064EEE" w:rsidRDefault="004A017F" w:rsidP="00AA0238">
            <w:pPr>
              <w:pStyle w:val="tac0"/>
              <w:rPr>
                <w:lang w:val="en-GB"/>
              </w:rPr>
            </w:pPr>
            <w:r>
              <w:rPr>
                <w:rFonts w:eastAsia="SimSun" w:hint="eastAsia"/>
                <w:lang w:val="en-GB" w:eastAsia="zh-CN"/>
              </w:rPr>
              <w:t>0</w:t>
            </w:r>
          </w:p>
        </w:tc>
      </w:tr>
      <w:tr w:rsidR="004A017F" w:rsidRPr="00466738" w14:paraId="2895FEBF" w14:textId="77777777" w:rsidTr="00E013D3">
        <w:trPr>
          <w:trHeight w:val="238"/>
          <w:jc w:val="center"/>
        </w:trPr>
        <w:tc>
          <w:tcPr>
            <w:tcW w:w="3927" w:type="dxa"/>
            <w:tcMar>
              <w:top w:w="0" w:type="dxa"/>
              <w:left w:w="108" w:type="dxa"/>
              <w:bottom w:w="0" w:type="dxa"/>
              <w:right w:w="108" w:type="dxa"/>
            </w:tcMar>
            <w:vAlign w:val="center"/>
          </w:tcPr>
          <w:p w14:paraId="5E12BFE9"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05945E8" w14:textId="77777777"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4BDB9D36" w14:textId="77777777"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432B08D8"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4FF1358" w14:textId="77777777" w:rsidR="004A017F" w:rsidRPr="00064EEE" w:rsidRDefault="004A017F" w:rsidP="00AA0238">
            <w:pPr>
              <w:pStyle w:val="tac0"/>
              <w:rPr>
                <w:lang w:val="en-GB"/>
              </w:rPr>
            </w:pPr>
            <w:r w:rsidRPr="00064EEE">
              <w:rPr>
                <w:lang w:val="en-GB"/>
              </w:rPr>
              <w:t>3</w:t>
            </w:r>
          </w:p>
        </w:tc>
      </w:tr>
      <w:tr w:rsidR="004A017F" w:rsidRPr="004464F1" w14:paraId="3AF16211"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D5AAED2" w14:textId="77777777" w:rsidR="004A017F" w:rsidRPr="00064EEE" w:rsidRDefault="004A017F" w:rsidP="00AA0238">
            <w:pPr>
              <w:pStyle w:val="tac0"/>
              <w:rPr>
                <w:lang w:val="en-GB"/>
              </w:rPr>
            </w:pPr>
          </w:p>
        </w:tc>
      </w:tr>
      <w:tr w:rsidR="004A017F" w:rsidRPr="00466738" w14:paraId="6302853D"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594BED5B" w14:textId="77777777"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0DDAB54" w14:textId="77777777" w:rsidR="004A017F" w:rsidRPr="00064EEE" w:rsidRDefault="004A017F" w:rsidP="00AA0238">
            <w:pPr>
              <w:pStyle w:val="tac0"/>
              <w:rPr>
                <w:b/>
                <w:lang w:val="en-GB"/>
              </w:rPr>
            </w:pPr>
            <w:r w:rsidRPr="00064EEE">
              <w:rPr>
                <w:b/>
                <w:lang w:val="en-GB"/>
              </w:rPr>
              <w:t>Bitwidth</w:t>
            </w:r>
          </w:p>
        </w:tc>
      </w:tr>
      <w:tr w:rsidR="004A017F" w:rsidRPr="00466738" w14:paraId="0881036E"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2BE5930"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B707316"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73FBD527"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F2D21EC"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217B0BD1" w14:textId="77777777" w:rsidR="004A017F" w:rsidRPr="00064EEE" w:rsidRDefault="004A017F" w:rsidP="00AA0238">
            <w:pPr>
              <w:pStyle w:val="tah0"/>
              <w:rPr>
                <w:lang w:val="de-DE"/>
              </w:rPr>
            </w:pPr>
            <w:r w:rsidRPr="00064EEE">
              <w:rPr>
                <w:lang w:val="de-DE"/>
              </w:rPr>
              <w:t>Rank = 8</w:t>
            </w:r>
          </w:p>
        </w:tc>
      </w:tr>
      <w:tr w:rsidR="004A017F" w:rsidRPr="00466738" w14:paraId="5FBBCE2F" w14:textId="77777777" w:rsidTr="00E013D3">
        <w:trPr>
          <w:trHeight w:val="238"/>
          <w:jc w:val="center"/>
        </w:trPr>
        <w:tc>
          <w:tcPr>
            <w:tcW w:w="3927" w:type="dxa"/>
            <w:tcMar>
              <w:top w:w="0" w:type="dxa"/>
              <w:left w:w="108" w:type="dxa"/>
              <w:bottom w:w="0" w:type="dxa"/>
              <w:right w:w="108" w:type="dxa"/>
            </w:tcMar>
            <w:vAlign w:val="center"/>
          </w:tcPr>
          <w:p w14:paraId="586D56C5" w14:textId="77777777"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75A6AC2A"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627B6F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CA36812"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3DC2672" w14:textId="77777777" w:rsidR="004A017F" w:rsidRPr="00064EEE" w:rsidRDefault="004A017F" w:rsidP="00AA0238">
            <w:pPr>
              <w:pStyle w:val="tac0"/>
              <w:rPr>
                <w:lang w:val="de-DE"/>
              </w:rPr>
            </w:pPr>
            <w:r w:rsidRPr="00064EEE">
              <w:rPr>
                <w:lang w:val="de-DE"/>
              </w:rPr>
              <w:t>4</w:t>
            </w:r>
          </w:p>
        </w:tc>
      </w:tr>
      <w:tr w:rsidR="004A017F" w:rsidRPr="00466738" w14:paraId="0CB0A34D" w14:textId="77777777" w:rsidTr="00E013D3">
        <w:trPr>
          <w:trHeight w:val="238"/>
          <w:jc w:val="center"/>
        </w:trPr>
        <w:tc>
          <w:tcPr>
            <w:tcW w:w="3927" w:type="dxa"/>
            <w:tcMar>
              <w:top w:w="0" w:type="dxa"/>
              <w:left w:w="108" w:type="dxa"/>
              <w:bottom w:w="0" w:type="dxa"/>
              <w:right w:w="108" w:type="dxa"/>
            </w:tcMar>
            <w:vAlign w:val="center"/>
          </w:tcPr>
          <w:p w14:paraId="42E1DB22" w14:textId="77777777"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6DA07D11" w14:textId="77777777" w:rsidR="004A017F" w:rsidRPr="00064EEE" w:rsidRDefault="000429A3" w:rsidP="00AA0238">
            <w:pPr>
              <w:pStyle w:val="tac0"/>
              <w:rPr>
                <w:sz w:val="15"/>
                <w:szCs w:val="15"/>
                <w:lang w:val="en-GB"/>
              </w:rPr>
            </w:pPr>
            <w:r>
              <w:rPr>
                <w:position w:val="-6"/>
              </w:rPr>
              <w:pict w14:anchorId="21CEC301">
                <v:shape id="_x0000_i1951" type="#_x0000_t75" style="width:16.75pt;height:12.55pt">
                  <v:imagedata r:id="rId484" o:title=""/>
                </v:shape>
              </w:pict>
            </w:r>
          </w:p>
        </w:tc>
        <w:tc>
          <w:tcPr>
            <w:tcW w:w="0" w:type="auto"/>
            <w:tcMar>
              <w:top w:w="0" w:type="dxa"/>
              <w:left w:w="108" w:type="dxa"/>
              <w:bottom w:w="0" w:type="dxa"/>
              <w:right w:w="108" w:type="dxa"/>
            </w:tcMar>
            <w:vAlign w:val="center"/>
          </w:tcPr>
          <w:p w14:paraId="40EAED96" w14:textId="77777777" w:rsidR="004A017F" w:rsidRPr="00064EEE" w:rsidRDefault="000429A3" w:rsidP="00AA0238">
            <w:pPr>
              <w:pStyle w:val="tac0"/>
              <w:rPr>
                <w:sz w:val="15"/>
                <w:szCs w:val="15"/>
                <w:lang w:val="en-GB"/>
              </w:rPr>
            </w:pPr>
            <w:r>
              <w:rPr>
                <w:position w:val="-6"/>
              </w:rPr>
              <w:pict w14:anchorId="141BC29A">
                <v:shape id="_x0000_i1952" type="#_x0000_t75" style="width:16.75pt;height:12.55pt">
                  <v:imagedata r:id="rId484" o:title=""/>
                </v:shape>
              </w:pict>
            </w:r>
          </w:p>
        </w:tc>
        <w:tc>
          <w:tcPr>
            <w:tcW w:w="0" w:type="auto"/>
            <w:tcMar>
              <w:top w:w="0" w:type="dxa"/>
              <w:left w:w="108" w:type="dxa"/>
              <w:bottom w:w="0" w:type="dxa"/>
              <w:right w:w="108" w:type="dxa"/>
            </w:tcMar>
            <w:vAlign w:val="center"/>
          </w:tcPr>
          <w:p w14:paraId="0FA96970" w14:textId="77777777" w:rsidR="004A017F" w:rsidRPr="00064EEE" w:rsidRDefault="000429A3" w:rsidP="00AA0238">
            <w:pPr>
              <w:pStyle w:val="tac0"/>
              <w:rPr>
                <w:sz w:val="15"/>
                <w:szCs w:val="15"/>
                <w:lang w:val="en-GB"/>
              </w:rPr>
            </w:pPr>
            <w:r>
              <w:rPr>
                <w:position w:val="-6"/>
              </w:rPr>
              <w:pict w14:anchorId="08053B21">
                <v:shape id="_x0000_i1953" type="#_x0000_t75" style="width:16.75pt;height:12.55pt">
                  <v:imagedata r:id="rId484" o:title=""/>
                </v:shape>
              </w:pict>
            </w:r>
          </w:p>
        </w:tc>
        <w:tc>
          <w:tcPr>
            <w:tcW w:w="0" w:type="auto"/>
            <w:tcMar>
              <w:top w:w="0" w:type="dxa"/>
              <w:left w:w="108" w:type="dxa"/>
              <w:bottom w:w="0" w:type="dxa"/>
              <w:right w:w="108" w:type="dxa"/>
            </w:tcMar>
            <w:vAlign w:val="center"/>
          </w:tcPr>
          <w:p w14:paraId="713EAE46" w14:textId="77777777" w:rsidR="004A017F" w:rsidRPr="00064EEE" w:rsidRDefault="000429A3" w:rsidP="00AA0238">
            <w:pPr>
              <w:pStyle w:val="tac0"/>
              <w:rPr>
                <w:sz w:val="15"/>
                <w:szCs w:val="15"/>
                <w:lang w:val="en-GB"/>
              </w:rPr>
            </w:pPr>
            <w:r>
              <w:rPr>
                <w:position w:val="-6"/>
              </w:rPr>
              <w:pict w14:anchorId="4BBA28C5">
                <v:shape id="_x0000_i1954" type="#_x0000_t75" style="width:16.75pt;height:12.55pt">
                  <v:imagedata r:id="rId484" o:title=""/>
                </v:shape>
              </w:pict>
            </w:r>
          </w:p>
        </w:tc>
      </w:tr>
      <w:tr w:rsidR="004A017F" w:rsidRPr="00466738" w14:paraId="5EECD44D" w14:textId="77777777" w:rsidTr="00E013D3">
        <w:trPr>
          <w:trHeight w:val="238"/>
          <w:jc w:val="center"/>
        </w:trPr>
        <w:tc>
          <w:tcPr>
            <w:tcW w:w="3927" w:type="dxa"/>
            <w:tcMar>
              <w:top w:w="0" w:type="dxa"/>
              <w:left w:w="108" w:type="dxa"/>
              <w:bottom w:w="0" w:type="dxa"/>
              <w:right w:w="108" w:type="dxa"/>
            </w:tcMar>
            <w:vAlign w:val="center"/>
          </w:tcPr>
          <w:p w14:paraId="6F757BCA" w14:textId="77777777"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091AE4C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7C76B73"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68720DB7" w14:textId="77777777"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8517BE" w14:textId="77777777" w:rsidR="004A017F" w:rsidRPr="00064EEE" w:rsidRDefault="004A017F" w:rsidP="00AA0238">
            <w:pPr>
              <w:pStyle w:val="tac0"/>
              <w:rPr>
                <w:lang w:val="en-GB"/>
              </w:rPr>
            </w:pPr>
            <w:r w:rsidRPr="00064EEE">
              <w:rPr>
                <w:lang w:val="en-GB"/>
              </w:rPr>
              <w:t>4</w:t>
            </w:r>
          </w:p>
        </w:tc>
      </w:tr>
      <w:tr w:rsidR="004A017F" w:rsidRPr="00466738" w14:paraId="5299A210" w14:textId="77777777" w:rsidTr="00E013D3">
        <w:trPr>
          <w:trHeight w:val="238"/>
          <w:jc w:val="center"/>
        </w:trPr>
        <w:tc>
          <w:tcPr>
            <w:tcW w:w="3927" w:type="dxa"/>
            <w:tcMar>
              <w:top w:w="0" w:type="dxa"/>
              <w:left w:w="108" w:type="dxa"/>
              <w:bottom w:w="0" w:type="dxa"/>
              <w:right w:w="108" w:type="dxa"/>
            </w:tcMar>
            <w:vAlign w:val="center"/>
          </w:tcPr>
          <w:p w14:paraId="3E99669D" w14:textId="77777777"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1E026A4E" w14:textId="77777777" w:rsidR="004A017F" w:rsidRPr="00064EEE" w:rsidRDefault="000429A3" w:rsidP="00AA0238">
            <w:pPr>
              <w:pStyle w:val="tac0"/>
              <w:rPr>
                <w:sz w:val="15"/>
                <w:szCs w:val="15"/>
                <w:lang w:val="en-GB"/>
              </w:rPr>
            </w:pPr>
            <w:r>
              <w:rPr>
                <w:position w:val="-6"/>
              </w:rPr>
              <w:pict w14:anchorId="3FBAE7DB">
                <v:shape id="_x0000_i1955" type="#_x0000_t75" style="width:16.75pt;height:12.55pt">
                  <v:imagedata r:id="rId484" o:title=""/>
                </v:shape>
              </w:pict>
            </w:r>
          </w:p>
        </w:tc>
        <w:tc>
          <w:tcPr>
            <w:tcW w:w="0" w:type="auto"/>
            <w:tcMar>
              <w:top w:w="0" w:type="dxa"/>
              <w:left w:w="108" w:type="dxa"/>
              <w:bottom w:w="0" w:type="dxa"/>
              <w:right w:w="108" w:type="dxa"/>
            </w:tcMar>
            <w:vAlign w:val="center"/>
          </w:tcPr>
          <w:p w14:paraId="5DB500EF" w14:textId="77777777" w:rsidR="004A017F" w:rsidRPr="00064EEE" w:rsidRDefault="000429A3" w:rsidP="00AA0238">
            <w:pPr>
              <w:pStyle w:val="tac0"/>
              <w:rPr>
                <w:sz w:val="15"/>
                <w:szCs w:val="15"/>
                <w:lang w:val="en-GB"/>
              </w:rPr>
            </w:pPr>
            <w:r>
              <w:rPr>
                <w:position w:val="-6"/>
              </w:rPr>
              <w:pict w14:anchorId="005D91AE">
                <v:shape id="_x0000_i1956" type="#_x0000_t75" style="width:16.75pt;height:12.55pt">
                  <v:imagedata r:id="rId484" o:title=""/>
                </v:shape>
              </w:pict>
            </w:r>
          </w:p>
        </w:tc>
        <w:tc>
          <w:tcPr>
            <w:tcW w:w="0" w:type="auto"/>
            <w:tcMar>
              <w:top w:w="0" w:type="dxa"/>
              <w:left w:w="108" w:type="dxa"/>
              <w:bottom w:w="0" w:type="dxa"/>
              <w:right w:w="108" w:type="dxa"/>
            </w:tcMar>
            <w:vAlign w:val="center"/>
          </w:tcPr>
          <w:p w14:paraId="03F1BF6C" w14:textId="77777777" w:rsidR="004A017F" w:rsidRPr="00064EEE" w:rsidRDefault="000429A3" w:rsidP="00AA0238">
            <w:pPr>
              <w:pStyle w:val="tac0"/>
              <w:rPr>
                <w:sz w:val="15"/>
                <w:szCs w:val="15"/>
                <w:lang w:val="en-GB"/>
              </w:rPr>
            </w:pPr>
            <w:r>
              <w:rPr>
                <w:position w:val="-6"/>
              </w:rPr>
              <w:pict w14:anchorId="20AA80E0">
                <v:shape id="_x0000_i1957" type="#_x0000_t75" style="width:16.75pt;height:12.55pt">
                  <v:imagedata r:id="rId484" o:title=""/>
                </v:shape>
              </w:pict>
            </w:r>
          </w:p>
        </w:tc>
        <w:tc>
          <w:tcPr>
            <w:tcW w:w="0" w:type="auto"/>
            <w:tcMar>
              <w:top w:w="0" w:type="dxa"/>
              <w:left w:w="108" w:type="dxa"/>
              <w:bottom w:w="0" w:type="dxa"/>
              <w:right w:w="108" w:type="dxa"/>
            </w:tcMar>
            <w:vAlign w:val="center"/>
          </w:tcPr>
          <w:p w14:paraId="6C49499B" w14:textId="77777777" w:rsidR="004A017F" w:rsidRPr="00064EEE" w:rsidRDefault="000429A3" w:rsidP="00AA0238">
            <w:pPr>
              <w:pStyle w:val="tac0"/>
              <w:rPr>
                <w:sz w:val="15"/>
                <w:szCs w:val="15"/>
                <w:lang w:val="en-GB"/>
              </w:rPr>
            </w:pPr>
            <w:r>
              <w:rPr>
                <w:position w:val="-6"/>
              </w:rPr>
              <w:pict w14:anchorId="481EE1D9">
                <v:shape id="_x0000_i1958" type="#_x0000_t75" style="width:16.75pt;height:12.55pt">
                  <v:imagedata r:id="rId484" o:title=""/>
                </v:shape>
              </w:pict>
            </w:r>
          </w:p>
        </w:tc>
      </w:tr>
      <w:tr w:rsidR="004A017F" w:rsidRPr="00466738" w14:paraId="300A558E" w14:textId="77777777" w:rsidTr="00E013D3">
        <w:trPr>
          <w:trHeight w:val="238"/>
          <w:jc w:val="center"/>
        </w:trPr>
        <w:tc>
          <w:tcPr>
            <w:tcW w:w="3927" w:type="dxa"/>
            <w:tcMar>
              <w:top w:w="0" w:type="dxa"/>
              <w:left w:w="108" w:type="dxa"/>
              <w:bottom w:w="0" w:type="dxa"/>
              <w:right w:w="108" w:type="dxa"/>
            </w:tcMar>
            <w:vAlign w:val="center"/>
          </w:tcPr>
          <w:p w14:paraId="6AEB293C" w14:textId="77777777"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5A99D270"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A2B0567"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3F7B1DC7" w14:textId="77777777"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1324191" w14:textId="77777777" w:rsidR="004A017F" w:rsidRPr="00064EEE" w:rsidRDefault="004A017F" w:rsidP="00AA0238">
            <w:pPr>
              <w:pStyle w:val="tac0"/>
              <w:rPr>
                <w:lang w:val="en-GB"/>
              </w:rPr>
            </w:pPr>
            <w:r w:rsidRPr="00064EEE">
              <w:rPr>
                <w:lang w:val="en-GB"/>
              </w:rPr>
              <w:t>0</w:t>
            </w:r>
          </w:p>
        </w:tc>
      </w:tr>
      <w:tr w:rsidR="004A017F" w:rsidRPr="00466738" w14:paraId="509E286E" w14:textId="77777777" w:rsidTr="00E013D3">
        <w:trPr>
          <w:trHeight w:val="238"/>
          <w:jc w:val="center"/>
        </w:trPr>
        <w:tc>
          <w:tcPr>
            <w:tcW w:w="3927" w:type="dxa"/>
            <w:tcMar>
              <w:top w:w="0" w:type="dxa"/>
              <w:left w:w="108" w:type="dxa"/>
              <w:bottom w:w="0" w:type="dxa"/>
              <w:right w:w="108" w:type="dxa"/>
            </w:tcMar>
            <w:vAlign w:val="center"/>
          </w:tcPr>
          <w:p w14:paraId="1781086C"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4C2CD6E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3E04B5"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9477FF3"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7047236" w14:textId="77777777" w:rsidR="004A017F" w:rsidRPr="00064EEE" w:rsidRDefault="004A017F" w:rsidP="00AA0238">
            <w:pPr>
              <w:pStyle w:val="tac0"/>
              <w:rPr>
                <w:lang w:val="en-GB"/>
              </w:rPr>
            </w:pPr>
            <w:r w:rsidRPr="00064EEE">
              <w:rPr>
                <w:lang w:val="en-GB"/>
              </w:rPr>
              <w:t>0</w:t>
            </w:r>
          </w:p>
        </w:tc>
      </w:tr>
      <w:tr w:rsidR="004A017F" w:rsidRPr="00466738" w14:paraId="0B2EDD7D" w14:textId="77777777" w:rsidTr="00E013D3">
        <w:trPr>
          <w:trHeight w:val="238"/>
          <w:jc w:val="center"/>
        </w:trPr>
        <w:tc>
          <w:tcPr>
            <w:tcW w:w="3927" w:type="dxa"/>
            <w:tcMar>
              <w:top w:w="0" w:type="dxa"/>
              <w:left w:w="108" w:type="dxa"/>
              <w:bottom w:w="0" w:type="dxa"/>
              <w:right w:w="108" w:type="dxa"/>
            </w:tcMar>
            <w:vAlign w:val="center"/>
          </w:tcPr>
          <w:p w14:paraId="5E81E13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37AB0D3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82612C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7AC21E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19E910A" w14:textId="77777777" w:rsidR="004A017F" w:rsidRPr="00064EEE" w:rsidRDefault="004A017F" w:rsidP="00AA0238">
            <w:pPr>
              <w:pStyle w:val="tac0"/>
              <w:rPr>
                <w:lang w:val="en-GB"/>
              </w:rPr>
            </w:pPr>
            <w:r w:rsidRPr="00064EEE">
              <w:rPr>
                <w:lang w:val="en-GB"/>
              </w:rPr>
              <w:t>0</w:t>
            </w:r>
          </w:p>
        </w:tc>
      </w:tr>
      <w:tr w:rsidR="004A017F" w:rsidRPr="00466738" w14:paraId="44336593" w14:textId="77777777" w:rsidTr="00E013D3">
        <w:trPr>
          <w:trHeight w:val="238"/>
          <w:jc w:val="center"/>
        </w:trPr>
        <w:tc>
          <w:tcPr>
            <w:tcW w:w="3927" w:type="dxa"/>
            <w:tcMar>
              <w:top w:w="0" w:type="dxa"/>
              <w:left w:w="108" w:type="dxa"/>
              <w:bottom w:w="0" w:type="dxa"/>
              <w:right w:w="108" w:type="dxa"/>
            </w:tcMar>
            <w:vAlign w:val="center"/>
          </w:tcPr>
          <w:p w14:paraId="1FF3C85F"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665AB4AF"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0D2850D"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74717A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D62D934" w14:textId="77777777" w:rsidR="004A017F" w:rsidRPr="00064EEE" w:rsidRDefault="004A017F" w:rsidP="00AA0238">
            <w:pPr>
              <w:pStyle w:val="tac0"/>
              <w:rPr>
                <w:lang w:val="en-GB"/>
              </w:rPr>
            </w:pPr>
            <w:r w:rsidRPr="00064EEE">
              <w:rPr>
                <w:lang w:val="en-GB"/>
              </w:rPr>
              <w:t>0</w:t>
            </w:r>
          </w:p>
        </w:tc>
      </w:tr>
      <w:tr w:rsidR="004A017F" w:rsidRPr="00466738" w14:paraId="538BEE64" w14:textId="77777777" w:rsidTr="00E013D3">
        <w:trPr>
          <w:trHeight w:val="238"/>
          <w:jc w:val="center"/>
        </w:trPr>
        <w:tc>
          <w:tcPr>
            <w:tcW w:w="3927" w:type="dxa"/>
            <w:tcMar>
              <w:top w:w="0" w:type="dxa"/>
              <w:left w:w="108" w:type="dxa"/>
              <w:bottom w:w="0" w:type="dxa"/>
              <w:right w:w="108" w:type="dxa"/>
            </w:tcMar>
            <w:vAlign w:val="center"/>
          </w:tcPr>
          <w:p w14:paraId="02CC8F66" w14:textId="77777777"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7CA5EB1B"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4396DB7"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A32B61C"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6812596" w14:textId="77777777" w:rsidR="004A017F" w:rsidRPr="00064EEE" w:rsidRDefault="004A017F" w:rsidP="00AA0238">
            <w:pPr>
              <w:pStyle w:val="tac0"/>
              <w:rPr>
                <w:lang w:val="en-GB"/>
              </w:rPr>
            </w:pPr>
            <w:r w:rsidRPr="00064EEE">
              <w:rPr>
                <w:lang w:val="en-GB"/>
              </w:rPr>
              <w:t>0</w:t>
            </w:r>
          </w:p>
        </w:tc>
      </w:tr>
      <w:tr w:rsidR="004A017F" w:rsidRPr="00466738" w14:paraId="66C8F518" w14:textId="77777777" w:rsidTr="00E013D3">
        <w:trPr>
          <w:trHeight w:val="238"/>
          <w:jc w:val="center"/>
        </w:trPr>
        <w:tc>
          <w:tcPr>
            <w:tcW w:w="3927" w:type="dxa"/>
            <w:tcMar>
              <w:top w:w="0" w:type="dxa"/>
              <w:left w:w="108" w:type="dxa"/>
              <w:bottom w:w="0" w:type="dxa"/>
              <w:right w:w="108" w:type="dxa"/>
            </w:tcMar>
            <w:vAlign w:val="center"/>
          </w:tcPr>
          <w:p w14:paraId="3A4558C1"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14:paraId="116AC99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8C39744"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28EF282" w14:textId="77777777"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10FA20CC" w14:textId="77777777" w:rsidR="004A017F" w:rsidRPr="00064EEE" w:rsidRDefault="004A017F" w:rsidP="00AA0238">
            <w:pPr>
              <w:pStyle w:val="tac0"/>
              <w:rPr>
                <w:lang w:val="en-GB"/>
              </w:rPr>
            </w:pPr>
            <w:r w:rsidRPr="00064EEE">
              <w:rPr>
                <w:lang w:val="en-GB"/>
              </w:rPr>
              <w:t>0</w:t>
            </w:r>
          </w:p>
        </w:tc>
      </w:tr>
    </w:tbl>
    <w:p w14:paraId="466F8265" w14:textId="77777777" w:rsidR="004A017F" w:rsidRDefault="004A017F" w:rsidP="004A017F">
      <w:pPr>
        <w:rPr>
          <w:lang w:eastAsia="zh-CN"/>
        </w:rPr>
      </w:pPr>
    </w:p>
    <w:p w14:paraId="3EEA2D04" w14:textId="77777777"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63CB2D34">
          <v:shape id="_x0000_i1959" type="#_x0000_t75" style="width:52.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14:paraId="3A96C281"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38CDC181"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48853D8A" w14:textId="77777777" w:rsidR="004A017F" w:rsidRPr="00064EEE" w:rsidRDefault="004A017F" w:rsidP="00E013D3">
            <w:pPr>
              <w:pStyle w:val="TAH"/>
            </w:pPr>
            <w:r>
              <w:rPr>
                <w:rFonts w:eastAsia="SimSun" w:hint="eastAsia"/>
                <w:lang w:eastAsia="zh-CN"/>
              </w:rPr>
              <w:t>Bit width</w:t>
            </w:r>
          </w:p>
        </w:tc>
      </w:tr>
      <w:tr w:rsidR="004A017F" w:rsidRPr="00466738" w14:paraId="32A944B5" w14:textId="77777777" w:rsidTr="00E013D3">
        <w:trPr>
          <w:cantSplit/>
          <w:trHeight w:val="20"/>
          <w:jc w:val="center"/>
        </w:trPr>
        <w:tc>
          <w:tcPr>
            <w:tcW w:w="533" w:type="pct"/>
            <w:vMerge/>
            <w:shd w:val="clear" w:color="auto" w:fill="E0E0E0"/>
            <w:vAlign w:val="center"/>
          </w:tcPr>
          <w:p w14:paraId="44B0B3DE"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49F11FCB"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425D87E9"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1933D555"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748BCFA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981288B" w14:textId="77777777" w:rsidTr="00E013D3">
        <w:trPr>
          <w:cantSplit/>
          <w:trHeight w:val="20"/>
          <w:jc w:val="center"/>
        </w:trPr>
        <w:tc>
          <w:tcPr>
            <w:tcW w:w="533" w:type="pct"/>
            <w:tcMar>
              <w:top w:w="0" w:type="dxa"/>
              <w:left w:w="108" w:type="dxa"/>
              <w:bottom w:w="0" w:type="dxa"/>
              <w:right w:w="108" w:type="dxa"/>
            </w:tcMar>
            <w:vAlign w:val="center"/>
          </w:tcPr>
          <w:p w14:paraId="22BD98EA"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5EA01595" w14:textId="77777777" w:rsidR="004A017F" w:rsidRPr="00064EEE" w:rsidRDefault="004A017F" w:rsidP="00AA0238">
            <w:pPr>
              <w:pStyle w:val="tac0"/>
              <w:rPr>
                <w:lang w:val="de-DE"/>
              </w:rPr>
            </w:pPr>
            <w:r w:rsidRPr="00064EEE">
              <w:rPr>
                <w:lang w:val="de-DE"/>
              </w:rPr>
              <w:t>4</w:t>
            </w:r>
          </w:p>
        </w:tc>
        <w:tc>
          <w:tcPr>
            <w:tcW w:w="894" w:type="pct"/>
            <w:vAlign w:val="center"/>
          </w:tcPr>
          <w:p w14:paraId="3E68E765"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5981E79B"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679EFDF2"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0C053EC4" w14:textId="77777777" w:rsidTr="00E013D3">
        <w:trPr>
          <w:cantSplit/>
          <w:trHeight w:val="20"/>
          <w:jc w:val="center"/>
        </w:trPr>
        <w:tc>
          <w:tcPr>
            <w:tcW w:w="533" w:type="pct"/>
            <w:tcMar>
              <w:top w:w="0" w:type="dxa"/>
              <w:left w:w="108" w:type="dxa"/>
              <w:bottom w:w="0" w:type="dxa"/>
              <w:right w:w="108" w:type="dxa"/>
            </w:tcMar>
            <w:vAlign w:val="center"/>
          </w:tcPr>
          <w:p w14:paraId="4AFD5175"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732AE418"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049208E6" wp14:editId="716C0D55">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F7D70D1"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9487568" wp14:editId="4BCCF69D">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5DE4C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11DCB17" wp14:editId="3F04F3F8">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1F1DB05C" w14:textId="77777777" w:rsidR="004A017F" w:rsidRDefault="004A017F" w:rsidP="00AA0238">
            <w:pPr>
              <w:pStyle w:val="tac0"/>
              <w:rPr>
                <w:rFonts w:eastAsia="SimSun"/>
                <w:lang w:eastAsia="zh-CN"/>
              </w:rPr>
            </w:pPr>
          </w:p>
          <w:p w14:paraId="510370A5"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C1036ED" wp14:editId="55180706">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7FE2DC80" w14:textId="77777777" w:rsidTr="00E013D3">
        <w:trPr>
          <w:cantSplit/>
          <w:trHeight w:val="20"/>
          <w:jc w:val="center"/>
        </w:trPr>
        <w:tc>
          <w:tcPr>
            <w:tcW w:w="533" w:type="pct"/>
            <w:tcMar>
              <w:top w:w="0" w:type="dxa"/>
              <w:left w:w="108" w:type="dxa"/>
              <w:bottom w:w="0" w:type="dxa"/>
              <w:right w:w="108" w:type="dxa"/>
            </w:tcMar>
            <w:vAlign w:val="center"/>
          </w:tcPr>
          <w:p w14:paraId="404589FE"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46CBB63B" w14:textId="77777777" w:rsidR="004A017F" w:rsidRPr="00064EEE" w:rsidRDefault="004A017F" w:rsidP="00AA0238">
            <w:pPr>
              <w:pStyle w:val="tac0"/>
              <w:rPr>
                <w:lang w:val="en-GB"/>
              </w:rPr>
            </w:pPr>
            <w:r w:rsidRPr="00064EEE">
              <w:rPr>
                <w:lang w:val="en-GB"/>
              </w:rPr>
              <w:t>0</w:t>
            </w:r>
          </w:p>
        </w:tc>
        <w:tc>
          <w:tcPr>
            <w:tcW w:w="894" w:type="pct"/>
            <w:vAlign w:val="center"/>
          </w:tcPr>
          <w:p w14:paraId="101AD0ED"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6FCDBF41" w14:textId="77777777" w:rsidR="004A017F" w:rsidRPr="00064EEE" w:rsidRDefault="004A017F" w:rsidP="00AA0238">
            <w:pPr>
              <w:pStyle w:val="tac0"/>
              <w:rPr>
                <w:lang w:val="en-GB"/>
              </w:rPr>
            </w:pPr>
            <w:r>
              <w:rPr>
                <w:rFonts w:eastAsia="SimSun" w:hint="eastAsia"/>
                <w:lang w:val="de-DE" w:eastAsia="zh-CN"/>
              </w:rPr>
              <w:t>4</w:t>
            </w:r>
          </w:p>
        </w:tc>
        <w:tc>
          <w:tcPr>
            <w:tcW w:w="1237" w:type="pct"/>
            <w:vAlign w:val="center"/>
          </w:tcPr>
          <w:p w14:paraId="432F126E"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06031B36" w14:textId="77777777" w:rsidTr="00E013D3">
        <w:trPr>
          <w:cantSplit/>
          <w:trHeight w:val="20"/>
          <w:jc w:val="center"/>
        </w:trPr>
        <w:tc>
          <w:tcPr>
            <w:tcW w:w="533" w:type="pct"/>
            <w:tcMar>
              <w:top w:w="0" w:type="dxa"/>
              <w:left w:w="108" w:type="dxa"/>
              <w:bottom w:w="0" w:type="dxa"/>
              <w:right w:w="108" w:type="dxa"/>
            </w:tcMar>
            <w:vAlign w:val="center"/>
          </w:tcPr>
          <w:p w14:paraId="3D3212D6"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45096ACB"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14:paraId="1552B96D"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D264B9" wp14:editId="436EC42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1A04F9C"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67054D" wp14:editId="0A431040">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1E1AD250"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9D32058" wp14:editId="438CB98B">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EB6E310" w14:textId="77777777" w:rsidTr="00E013D3">
        <w:trPr>
          <w:cantSplit/>
          <w:trHeight w:val="20"/>
          <w:jc w:val="center"/>
        </w:trPr>
        <w:tc>
          <w:tcPr>
            <w:tcW w:w="533" w:type="pct"/>
            <w:tcMar>
              <w:top w:w="0" w:type="dxa"/>
              <w:left w:w="108" w:type="dxa"/>
              <w:bottom w:w="0" w:type="dxa"/>
              <w:right w:w="108" w:type="dxa"/>
            </w:tcMar>
            <w:vAlign w:val="center"/>
          </w:tcPr>
          <w:p w14:paraId="4037996B"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14:paraId="30057D8E"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08B6E0B7" wp14:editId="6AD79070">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5DAE88B3"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ACD0F39" wp14:editId="57CDE555">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BBF2C3F" w14:textId="77777777" w:rsidR="004A017F" w:rsidRPr="009B165C" w:rsidRDefault="000429A3" w:rsidP="00AA0238">
            <w:pPr>
              <w:pStyle w:val="tac0"/>
              <w:rPr>
                <w:rFonts w:eastAsia="SimSun"/>
                <w:lang w:val="en-GB" w:eastAsia="zh-CN"/>
              </w:rPr>
            </w:pPr>
            <w:r>
              <w:rPr>
                <w:position w:val="-32"/>
                <w:lang w:eastAsia="zh-CN"/>
              </w:rPr>
              <w:pict w14:anchorId="10E3CFD0">
                <v:shape id="_x0000_i1960" type="#_x0000_t75" style="width:105.5pt;height:28.45pt">
                  <v:imagedata r:id="rId509" o:title=""/>
                </v:shape>
              </w:pict>
            </w:r>
          </w:p>
        </w:tc>
        <w:tc>
          <w:tcPr>
            <w:tcW w:w="1237" w:type="pct"/>
            <w:vAlign w:val="center"/>
          </w:tcPr>
          <w:p w14:paraId="401131F9" w14:textId="77777777" w:rsidR="004A017F" w:rsidRDefault="000429A3" w:rsidP="00AA0238">
            <w:pPr>
              <w:pStyle w:val="tac0"/>
              <w:rPr>
                <w:rFonts w:eastAsia="SimSun"/>
                <w:lang w:val="de-DE" w:eastAsia="zh-CN"/>
              </w:rPr>
            </w:pPr>
            <w:r>
              <w:rPr>
                <w:position w:val="-32"/>
                <w:lang w:eastAsia="zh-CN"/>
              </w:rPr>
              <w:pict w14:anchorId="0EA8218D">
                <v:shape id="_x0000_i1961" type="#_x0000_t75" style="width:105.5pt;height:28.45pt">
                  <v:imagedata r:id="rId509" o:title=""/>
                </v:shape>
              </w:pict>
            </w:r>
          </w:p>
        </w:tc>
      </w:tr>
      <w:tr w:rsidR="004A017F" w:rsidRPr="00466738" w14:paraId="6284952A" w14:textId="77777777" w:rsidTr="00E013D3">
        <w:trPr>
          <w:cantSplit/>
          <w:trHeight w:val="20"/>
          <w:jc w:val="center"/>
        </w:trPr>
        <w:tc>
          <w:tcPr>
            <w:tcW w:w="533" w:type="pct"/>
            <w:tcMar>
              <w:top w:w="0" w:type="dxa"/>
              <w:left w:w="108" w:type="dxa"/>
              <w:bottom w:w="0" w:type="dxa"/>
              <w:right w:w="108" w:type="dxa"/>
            </w:tcMar>
            <w:vAlign w:val="center"/>
          </w:tcPr>
          <w:p w14:paraId="7931D332"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14:paraId="07802512"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31BE088" wp14:editId="3F81B818">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5A1AD969"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E803FC4" wp14:editId="491B343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31381FC" w14:textId="77777777" w:rsidR="004A017F" w:rsidRPr="00064EEE" w:rsidRDefault="000429A3" w:rsidP="00AA0238">
            <w:pPr>
              <w:pStyle w:val="tac0"/>
              <w:rPr>
                <w:lang w:val="en-GB"/>
              </w:rPr>
            </w:pPr>
            <w:r>
              <w:rPr>
                <w:position w:val="-14"/>
                <w:lang w:eastAsia="zh-CN"/>
              </w:rPr>
              <w:pict w14:anchorId="33B01A0C">
                <v:shape id="_x0000_i1962" type="#_x0000_t75" style="width:75.35pt;height:18.4pt">
                  <v:imagedata r:id="rId533" o:title=""/>
                </v:shape>
              </w:pict>
            </w:r>
          </w:p>
        </w:tc>
        <w:tc>
          <w:tcPr>
            <w:tcW w:w="1237" w:type="pct"/>
            <w:vAlign w:val="center"/>
          </w:tcPr>
          <w:p w14:paraId="2E6E8F84" w14:textId="77777777" w:rsidR="004A017F" w:rsidRDefault="000429A3" w:rsidP="00AA0238">
            <w:pPr>
              <w:pStyle w:val="tac0"/>
              <w:rPr>
                <w:rFonts w:eastAsia="SimSun"/>
                <w:lang w:val="de-DE" w:eastAsia="zh-CN"/>
              </w:rPr>
            </w:pPr>
            <w:r>
              <w:rPr>
                <w:position w:val="-14"/>
                <w:lang w:eastAsia="zh-CN"/>
              </w:rPr>
              <w:pict w14:anchorId="05E40AF1">
                <v:shape id="_x0000_i1963" type="#_x0000_t75" style="width:75.35pt;height:18.4pt">
                  <v:imagedata r:id="rId533" o:title=""/>
                </v:shape>
              </w:pict>
            </w:r>
          </w:p>
        </w:tc>
      </w:tr>
      <w:tr w:rsidR="004A017F" w:rsidRPr="00466738" w14:paraId="7C8940D7" w14:textId="77777777" w:rsidTr="00E013D3">
        <w:trPr>
          <w:cantSplit/>
          <w:trHeight w:val="20"/>
          <w:jc w:val="center"/>
        </w:trPr>
        <w:tc>
          <w:tcPr>
            <w:tcW w:w="533" w:type="pct"/>
            <w:tcMar>
              <w:top w:w="0" w:type="dxa"/>
              <w:left w:w="108" w:type="dxa"/>
              <w:bottom w:w="0" w:type="dxa"/>
              <w:right w:w="108" w:type="dxa"/>
            </w:tcMar>
            <w:vAlign w:val="center"/>
          </w:tcPr>
          <w:p w14:paraId="135B60C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14:paraId="339C50B7" w14:textId="77777777" w:rsidR="004A017F" w:rsidRDefault="000429A3" w:rsidP="00AA0238">
            <w:pPr>
              <w:pStyle w:val="tac0"/>
              <w:rPr>
                <w:rFonts w:eastAsia="SimSun"/>
                <w:lang w:val="en-GB" w:eastAsia="zh-CN"/>
              </w:rPr>
            </w:pPr>
            <w:r>
              <w:rPr>
                <w:noProof/>
                <w:position w:val="-12"/>
                <w:lang w:eastAsia="zh-CN"/>
              </w:rPr>
              <w:pict w14:anchorId="18846518">
                <v:shape id="_x0000_i1964" type="#_x0000_t75" style="width:51.05pt;height:18.4pt">
                  <v:imagedata r:id="rId491" o:title=""/>
                </v:shape>
              </w:pict>
            </w:r>
          </w:p>
        </w:tc>
        <w:tc>
          <w:tcPr>
            <w:tcW w:w="894" w:type="pct"/>
            <w:vAlign w:val="center"/>
          </w:tcPr>
          <w:p w14:paraId="0ED14C95" w14:textId="77777777" w:rsidR="004A017F" w:rsidRDefault="000429A3" w:rsidP="00AA0238">
            <w:pPr>
              <w:pStyle w:val="tac0"/>
              <w:rPr>
                <w:rFonts w:eastAsia="SimSun"/>
                <w:lang w:val="de-DE" w:eastAsia="zh-CN"/>
              </w:rPr>
            </w:pPr>
            <w:r>
              <w:rPr>
                <w:noProof/>
                <w:position w:val="-12"/>
                <w:lang w:eastAsia="zh-CN"/>
              </w:rPr>
              <w:pict w14:anchorId="2A26FD45">
                <v:shape id="_x0000_i1965" type="#_x0000_t75" style="width:51.05pt;height:18.4pt">
                  <v:imagedata r:id="rId491" o:title=""/>
                </v:shape>
              </w:pict>
            </w:r>
          </w:p>
        </w:tc>
        <w:tc>
          <w:tcPr>
            <w:tcW w:w="1337" w:type="pct"/>
            <w:tcMar>
              <w:top w:w="0" w:type="dxa"/>
              <w:left w:w="108" w:type="dxa"/>
              <w:bottom w:w="0" w:type="dxa"/>
              <w:right w:w="108" w:type="dxa"/>
            </w:tcMar>
            <w:vAlign w:val="center"/>
          </w:tcPr>
          <w:p w14:paraId="0E73AA47"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06581779"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3B9F2C48" w14:textId="77777777" w:rsidTr="00E013D3">
        <w:trPr>
          <w:cantSplit/>
          <w:trHeight w:val="20"/>
          <w:jc w:val="center"/>
        </w:trPr>
        <w:tc>
          <w:tcPr>
            <w:tcW w:w="533" w:type="pct"/>
            <w:tcMar>
              <w:top w:w="0" w:type="dxa"/>
              <w:left w:w="108" w:type="dxa"/>
              <w:bottom w:w="0" w:type="dxa"/>
              <w:right w:w="108" w:type="dxa"/>
            </w:tcMar>
            <w:vAlign w:val="center"/>
          </w:tcPr>
          <w:p w14:paraId="388967AD"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14:paraId="0A5B1D29" w14:textId="77777777" w:rsidR="004A017F" w:rsidRDefault="000429A3" w:rsidP="00AA0238">
            <w:pPr>
              <w:pStyle w:val="tac0"/>
              <w:rPr>
                <w:rFonts w:eastAsia="SimSun"/>
                <w:lang w:val="en-GB" w:eastAsia="zh-CN"/>
              </w:rPr>
            </w:pPr>
            <w:r>
              <w:rPr>
                <w:noProof/>
                <w:position w:val="-12"/>
                <w:lang w:eastAsia="zh-CN"/>
              </w:rPr>
              <w:pict w14:anchorId="34CF18B5">
                <v:shape id="_x0000_i1966" type="#_x0000_t75" style="width:52.75pt;height:18.4pt">
                  <v:imagedata r:id="rId567" o:title=""/>
                </v:shape>
              </w:pict>
            </w:r>
          </w:p>
        </w:tc>
        <w:tc>
          <w:tcPr>
            <w:tcW w:w="894" w:type="pct"/>
            <w:vAlign w:val="center"/>
          </w:tcPr>
          <w:p w14:paraId="647A620B" w14:textId="77777777" w:rsidR="004A017F" w:rsidRDefault="000429A3" w:rsidP="00AA0238">
            <w:pPr>
              <w:pStyle w:val="tac0"/>
              <w:rPr>
                <w:rFonts w:eastAsia="SimSun"/>
                <w:lang w:val="de-DE" w:eastAsia="zh-CN"/>
              </w:rPr>
            </w:pPr>
            <w:r>
              <w:rPr>
                <w:noProof/>
                <w:position w:val="-12"/>
                <w:lang w:eastAsia="zh-CN"/>
              </w:rPr>
              <w:pict w14:anchorId="07F3AD07">
                <v:shape id="_x0000_i1967" type="#_x0000_t75" style="width:52.75pt;height:18.4pt">
                  <v:imagedata r:id="rId568" o:title=""/>
                </v:shape>
              </w:pict>
            </w:r>
          </w:p>
        </w:tc>
        <w:tc>
          <w:tcPr>
            <w:tcW w:w="1337" w:type="pct"/>
            <w:tcMar>
              <w:top w:w="0" w:type="dxa"/>
              <w:left w:w="108" w:type="dxa"/>
              <w:bottom w:w="0" w:type="dxa"/>
              <w:right w:w="108" w:type="dxa"/>
            </w:tcMar>
            <w:vAlign w:val="center"/>
          </w:tcPr>
          <w:p w14:paraId="46102A05"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7528DC7A"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02B7AFD" w14:textId="77777777" w:rsidTr="00E013D3">
        <w:trPr>
          <w:cantSplit/>
          <w:trHeight w:val="20"/>
          <w:jc w:val="center"/>
        </w:trPr>
        <w:tc>
          <w:tcPr>
            <w:tcW w:w="533" w:type="pct"/>
            <w:tcMar>
              <w:top w:w="0" w:type="dxa"/>
              <w:left w:w="108" w:type="dxa"/>
              <w:bottom w:w="0" w:type="dxa"/>
              <w:right w:w="108" w:type="dxa"/>
            </w:tcMar>
            <w:vAlign w:val="center"/>
          </w:tcPr>
          <w:p w14:paraId="647298A7"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14:paraId="1B5717FC" w14:textId="77777777"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14:paraId="773FE5CD"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695FDFB5" w14:textId="77777777"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14:paraId="1E1614D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3E87A8F6" w14:textId="77777777" w:rsidTr="00E013D3">
        <w:trPr>
          <w:cantSplit/>
          <w:trHeight w:val="20"/>
          <w:jc w:val="center"/>
        </w:trPr>
        <w:tc>
          <w:tcPr>
            <w:tcW w:w="533" w:type="pct"/>
            <w:tcMar>
              <w:top w:w="0" w:type="dxa"/>
              <w:left w:w="108" w:type="dxa"/>
              <w:bottom w:w="0" w:type="dxa"/>
              <w:right w:w="108" w:type="dxa"/>
            </w:tcMar>
            <w:vAlign w:val="center"/>
          </w:tcPr>
          <w:p w14:paraId="2F1A1CCB"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17CF6C45"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14:paraId="0B79425A"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45F31B69" w14:textId="77777777"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14:paraId="1A6F6523"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51A8D352"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7569B683" w14:textId="77777777" w:rsidR="004A017F" w:rsidRPr="00064EEE" w:rsidRDefault="004A017F" w:rsidP="00E013D3">
            <w:pPr>
              <w:pStyle w:val="TAH"/>
            </w:pPr>
            <w:r w:rsidRPr="00064EEE">
              <w:t>Field</w:t>
            </w:r>
          </w:p>
        </w:tc>
        <w:tc>
          <w:tcPr>
            <w:tcW w:w="4467" w:type="pct"/>
            <w:gridSpan w:val="4"/>
            <w:shd w:val="clear" w:color="auto" w:fill="E0E0E0"/>
            <w:vAlign w:val="center"/>
          </w:tcPr>
          <w:p w14:paraId="738BB4ED" w14:textId="77777777" w:rsidR="004A017F" w:rsidRPr="00064EEE" w:rsidRDefault="004A017F" w:rsidP="00E013D3">
            <w:pPr>
              <w:pStyle w:val="TAH"/>
            </w:pPr>
            <w:r w:rsidRPr="00064EEE">
              <w:t>Bit width</w:t>
            </w:r>
          </w:p>
        </w:tc>
      </w:tr>
      <w:tr w:rsidR="004A017F" w:rsidRPr="00466738" w14:paraId="17C55F80" w14:textId="77777777" w:rsidTr="00E013D3">
        <w:trPr>
          <w:cantSplit/>
          <w:trHeight w:val="20"/>
          <w:jc w:val="center"/>
        </w:trPr>
        <w:tc>
          <w:tcPr>
            <w:tcW w:w="533" w:type="pct"/>
            <w:vMerge/>
            <w:shd w:val="clear" w:color="auto" w:fill="E0E0E0"/>
            <w:vAlign w:val="center"/>
          </w:tcPr>
          <w:p w14:paraId="54BFC7EE"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C65D8D0"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4A3B9E38"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6C31B17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497139DB"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4715080" w14:textId="77777777" w:rsidTr="00E013D3">
        <w:trPr>
          <w:cantSplit/>
          <w:trHeight w:val="20"/>
          <w:jc w:val="center"/>
        </w:trPr>
        <w:tc>
          <w:tcPr>
            <w:tcW w:w="533" w:type="pct"/>
            <w:tcMar>
              <w:top w:w="0" w:type="dxa"/>
              <w:left w:w="108" w:type="dxa"/>
              <w:bottom w:w="0" w:type="dxa"/>
              <w:right w:w="108" w:type="dxa"/>
            </w:tcMar>
            <w:vAlign w:val="center"/>
          </w:tcPr>
          <w:p w14:paraId="09ED7C48"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6C59445" w14:textId="77777777" w:rsidR="004A017F" w:rsidRPr="00064EEE" w:rsidRDefault="004A017F" w:rsidP="00AA0238">
            <w:pPr>
              <w:pStyle w:val="tac0"/>
              <w:rPr>
                <w:lang w:val="de-DE"/>
              </w:rPr>
            </w:pPr>
            <w:r w:rsidRPr="00064EEE">
              <w:rPr>
                <w:lang w:val="de-DE"/>
              </w:rPr>
              <w:t>4</w:t>
            </w:r>
          </w:p>
        </w:tc>
        <w:tc>
          <w:tcPr>
            <w:tcW w:w="894" w:type="pct"/>
            <w:vAlign w:val="center"/>
          </w:tcPr>
          <w:p w14:paraId="14D60B29"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7276F38A" w14:textId="77777777" w:rsidR="004A017F" w:rsidRPr="00064EEE" w:rsidRDefault="004A017F" w:rsidP="00AA0238">
            <w:pPr>
              <w:pStyle w:val="tac0"/>
              <w:rPr>
                <w:lang w:val="de-DE"/>
              </w:rPr>
            </w:pPr>
            <w:r w:rsidRPr="00064EEE">
              <w:rPr>
                <w:lang w:val="de-DE"/>
              </w:rPr>
              <w:t>4</w:t>
            </w:r>
          </w:p>
        </w:tc>
        <w:tc>
          <w:tcPr>
            <w:tcW w:w="1237" w:type="pct"/>
            <w:vAlign w:val="center"/>
          </w:tcPr>
          <w:p w14:paraId="5869F88E" w14:textId="77777777" w:rsidR="004A017F" w:rsidRDefault="004A017F" w:rsidP="00AA0238">
            <w:pPr>
              <w:pStyle w:val="tac0"/>
              <w:rPr>
                <w:rFonts w:eastAsia="SimSun"/>
                <w:lang w:val="de-DE" w:eastAsia="zh-CN"/>
              </w:rPr>
            </w:pPr>
            <w:r w:rsidRPr="00064EEE">
              <w:rPr>
                <w:lang w:val="de-DE"/>
              </w:rPr>
              <w:t>4</w:t>
            </w:r>
          </w:p>
        </w:tc>
      </w:tr>
      <w:tr w:rsidR="004A017F" w:rsidRPr="00466738" w14:paraId="0630ED61" w14:textId="77777777" w:rsidTr="00E013D3">
        <w:trPr>
          <w:cantSplit/>
          <w:trHeight w:val="20"/>
          <w:jc w:val="center"/>
        </w:trPr>
        <w:tc>
          <w:tcPr>
            <w:tcW w:w="533" w:type="pct"/>
            <w:tcMar>
              <w:top w:w="0" w:type="dxa"/>
              <w:left w:w="108" w:type="dxa"/>
              <w:bottom w:w="0" w:type="dxa"/>
              <w:right w:w="108" w:type="dxa"/>
            </w:tcMar>
            <w:vAlign w:val="center"/>
          </w:tcPr>
          <w:p w14:paraId="3A2A3470"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002A82EF"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2A418DC8" wp14:editId="2FE8F9E3">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79EDC0E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7C75734" wp14:editId="55692248">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0EFD1F"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3D550D6E" wp14:editId="02F116AC">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71158F8" w14:textId="77777777" w:rsidR="004A017F" w:rsidRDefault="004A017F" w:rsidP="00AA0238">
            <w:pPr>
              <w:pStyle w:val="tac0"/>
              <w:rPr>
                <w:rFonts w:eastAsia="SimSun"/>
                <w:lang w:eastAsia="zh-CN"/>
              </w:rPr>
            </w:pPr>
          </w:p>
          <w:p w14:paraId="5F8ED93D"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5FF7290" wp14:editId="63DAF35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D8FD99D" w14:textId="77777777" w:rsidTr="00E013D3">
        <w:trPr>
          <w:cantSplit/>
          <w:trHeight w:val="20"/>
          <w:jc w:val="center"/>
        </w:trPr>
        <w:tc>
          <w:tcPr>
            <w:tcW w:w="533" w:type="pct"/>
            <w:tcMar>
              <w:top w:w="0" w:type="dxa"/>
              <w:left w:w="108" w:type="dxa"/>
              <w:bottom w:w="0" w:type="dxa"/>
              <w:right w:w="108" w:type="dxa"/>
            </w:tcMar>
            <w:vAlign w:val="center"/>
          </w:tcPr>
          <w:p w14:paraId="1E0F4B27"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4BC2D163"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14:paraId="0BE7A1FA"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14:paraId="503DB395" w14:textId="77777777" w:rsidR="004A017F" w:rsidRPr="00064EEE" w:rsidRDefault="004A017F" w:rsidP="00AA0238">
            <w:pPr>
              <w:pStyle w:val="tac0"/>
              <w:rPr>
                <w:lang w:val="en-GB"/>
              </w:rPr>
            </w:pPr>
            <w:r>
              <w:rPr>
                <w:rFonts w:eastAsia="SimSun" w:hint="eastAsia"/>
                <w:lang w:val="en-GB" w:eastAsia="zh-CN"/>
              </w:rPr>
              <w:t>4</w:t>
            </w:r>
          </w:p>
        </w:tc>
        <w:tc>
          <w:tcPr>
            <w:tcW w:w="1237" w:type="pct"/>
            <w:vAlign w:val="center"/>
          </w:tcPr>
          <w:p w14:paraId="6A1F4B12"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05A122C2" w14:textId="77777777" w:rsidTr="00E013D3">
        <w:trPr>
          <w:cantSplit/>
          <w:trHeight w:val="20"/>
          <w:jc w:val="center"/>
        </w:trPr>
        <w:tc>
          <w:tcPr>
            <w:tcW w:w="533" w:type="pct"/>
            <w:tcMar>
              <w:top w:w="0" w:type="dxa"/>
              <w:left w:w="108" w:type="dxa"/>
              <w:bottom w:w="0" w:type="dxa"/>
              <w:right w:w="108" w:type="dxa"/>
            </w:tcMar>
            <w:vAlign w:val="center"/>
          </w:tcPr>
          <w:p w14:paraId="229C4157"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5F837042"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1B6A9F8" wp14:editId="37A38CF9">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50768305"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8640C4B" wp14:editId="513858EF">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6D8D37FF"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9B8B1CC" wp14:editId="3D89CB4E">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DAA2207" w14:textId="77777777" w:rsidR="004A017F" w:rsidRDefault="004A017F" w:rsidP="00AA0238">
            <w:pPr>
              <w:pStyle w:val="tac0"/>
              <w:rPr>
                <w:rFonts w:eastAsia="SimSun"/>
                <w:lang w:eastAsia="zh-CN"/>
              </w:rPr>
            </w:pPr>
          </w:p>
          <w:p w14:paraId="62E85210"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A495443" wp14:editId="1A3281E2">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84F1D4C" w14:textId="77777777" w:rsidTr="00E013D3">
        <w:trPr>
          <w:cantSplit/>
          <w:trHeight w:val="20"/>
          <w:jc w:val="center"/>
        </w:trPr>
        <w:tc>
          <w:tcPr>
            <w:tcW w:w="533" w:type="pct"/>
            <w:tcMar>
              <w:top w:w="0" w:type="dxa"/>
              <w:left w:w="108" w:type="dxa"/>
              <w:bottom w:w="0" w:type="dxa"/>
              <w:right w:w="108" w:type="dxa"/>
            </w:tcMar>
            <w:vAlign w:val="center"/>
          </w:tcPr>
          <w:p w14:paraId="11BF1205"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14:paraId="6A22FD5D" w14:textId="77777777" w:rsidR="004A017F" w:rsidRPr="00D14E50" w:rsidRDefault="000429A3" w:rsidP="00AA0238">
            <w:pPr>
              <w:pStyle w:val="tac0"/>
              <w:rPr>
                <w:rFonts w:eastAsia="SimSun"/>
                <w:lang w:val="en-GB" w:eastAsia="zh-CN"/>
              </w:rPr>
            </w:pPr>
            <w:r>
              <w:rPr>
                <w:position w:val="-14"/>
                <w:lang w:eastAsia="zh-CN"/>
              </w:rPr>
              <w:pict w14:anchorId="1EAD7207">
                <v:shape id="_x0000_i1968" type="#_x0000_t75" style="width:84.55pt;height:19.25pt">
                  <v:imagedata r:id="rId534" o:title=""/>
                </v:shape>
              </w:pict>
            </w:r>
          </w:p>
        </w:tc>
        <w:tc>
          <w:tcPr>
            <w:tcW w:w="894" w:type="pct"/>
            <w:vAlign w:val="center"/>
          </w:tcPr>
          <w:p w14:paraId="5B5ED7CA" w14:textId="77777777" w:rsidR="004A017F" w:rsidRDefault="000429A3" w:rsidP="00AA0238">
            <w:pPr>
              <w:pStyle w:val="tac0"/>
              <w:rPr>
                <w:rFonts w:eastAsia="SimSun"/>
                <w:lang w:val="de-DE" w:eastAsia="zh-CN"/>
              </w:rPr>
            </w:pPr>
            <w:r>
              <w:rPr>
                <w:position w:val="-14"/>
                <w:lang w:eastAsia="zh-CN"/>
              </w:rPr>
              <w:pict w14:anchorId="7EFC2F7C">
                <v:shape id="_x0000_i1969" type="#_x0000_t75" style="width:84.55pt;height:19.25pt">
                  <v:imagedata r:id="rId534" o:title=""/>
                </v:shape>
              </w:pict>
            </w:r>
          </w:p>
        </w:tc>
        <w:tc>
          <w:tcPr>
            <w:tcW w:w="1337" w:type="pct"/>
            <w:tcMar>
              <w:top w:w="0" w:type="dxa"/>
              <w:left w:w="108" w:type="dxa"/>
              <w:bottom w:w="0" w:type="dxa"/>
              <w:right w:w="108" w:type="dxa"/>
            </w:tcMar>
            <w:vAlign w:val="center"/>
          </w:tcPr>
          <w:p w14:paraId="608935A6" w14:textId="77777777" w:rsidR="004A017F" w:rsidRPr="00064EEE" w:rsidRDefault="000429A3" w:rsidP="00AA0238">
            <w:pPr>
              <w:pStyle w:val="tac0"/>
              <w:rPr>
                <w:lang w:val="en-GB"/>
              </w:rPr>
            </w:pPr>
            <w:r>
              <w:rPr>
                <w:position w:val="-14"/>
                <w:lang w:eastAsia="zh-CN"/>
              </w:rPr>
              <w:pict w14:anchorId="2BB6AA0D">
                <v:shape id="_x0000_i1970" type="#_x0000_t75" style="width:84.55pt;height:19.25pt">
                  <v:imagedata r:id="rId534" o:title=""/>
                </v:shape>
              </w:pict>
            </w:r>
          </w:p>
        </w:tc>
        <w:tc>
          <w:tcPr>
            <w:tcW w:w="1237" w:type="pct"/>
            <w:vAlign w:val="center"/>
          </w:tcPr>
          <w:p w14:paraId="0ADC1645" w14:textId="77777777" w:rsidR="004A017F" w:rsidRDefault="000429A3" w:rsidP="00AA0238">
            <w:pPr>
              <w:pStyle w:val="tac0"/>
              <w:rPr>
                <w:rFonts w:eastAsia="SimSun"/>
                <w:lang w:val="de-DE" w:eastAsia="zh-CN"/>
              </w:rPr>
            </w:pPr>
            <w:r>
              <w:rPr>
                <w:position w:val="-14"/>
                <w:lang w:eastAsia="zh-CN"/>
              </w:rPr>
              <w:pict w14:anchorId="19A66DE5">
                <v:shape id="_x0000_i1971" type="#_x0000_t75" style="width:84.55pt;height:19.25pt">
                  <v:imagedata r:id="rId534" o:title=""/>
                </v:shape>
              </w:pict>
            </w:r>
          </w:p>
        </w:tc>
      </w:tr>
      <w:tr w:rsidR="004A017F" w:rsidRPr="00466738" w14:paraId="4426B8AE" w14:textId="77777777" w:rsidTr="00E013D3">
        <w:trPr>
          <w:cantSplit/>
          <w:trHeight w:val="20"/>
          <w:jc w:val="center"/>
        </w:trPr>
        <w:tc>
          <w:tcPr>
            <w:tcW w:w="533" w:type="pct"/>
            <w:tcMar>
              <w:top w:w="0" w:type="dxa"/>
              <w:left w:w="108" w:type="dxa"/>
              <w:bottom w:w="0" w:type="dxa"/>
              <w:right w:w="108" w:type="dxa"/>
            </w:tcMar>
            <w:vAlign w:val="center"/>
          </w:tcPr>
          <w:p w14:paraId="4E23CA58"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14:paraId="4E1674B9" w14:textId="77777777" w:rsidR="004A017F" w:rsidRPr="00EE5965" w:rsidRDefault="000429A3" w:rsidP="00AA0238">
            <w:pPr>
              <w:pStyle w:val="tac0"/>
              <w:rPr>
                <w:rFonts w:eastAsia="SimSun"/>
                <w:lang w:val="en-GB" w:eastAsia="zh-CN"/>
              </w:rPr>
            </w:pPr>
            <w:r>
              <w:rPr>
                <w:position w:val="-14"/>
                <w:lang w:eastAsia="zh-CN"/>
              </w:rPr>
              <w:pict w14:anchorId="20D2B45F">
                <v:shape id="_x0000_i1972" type="#_x0000_t75" style="width:87.05pt;height:19.25pt">
                  <v:imagedata r:id="rId535" o:title=""/>
                </v:shape>
              </w:pict>
            </w:r>
          </w:p>
        </w:tc>
        <w:tc>
          <w:tcPr>
            <w:tcW w:w="894" w:type="pct"/>
            <w:vAlign w:val="center"/>
          </w:tcPr>
          <w:p w14:paraId="4E88C67B" w14:textId="77777777" w:rsidR="004A017F" w:rsidRDefault="000429A3" w:rsidP="00AA0238">
            <w:pPr>
              <w:pStyle w:val="tac0"/>
              <w:rPr>
                <w:rFonts w:eastAsia="SimSun"/>
                <w:lang w:val="de-DE" w:eastAsia="zh-CN"/>
              </w:rPr>
            </w:pPr>
            <w:r>
              <w:rPr>
                <w:position w:val="-14"/>
                <w:lang w:eastAsia="zh-CN"/>
              </w:rPr>
              <w:pict w14:anchorId="4E5E739B">
                <v:shape id="_x0000_i1973" type="#_x0000_t75" style="width:87.05pt;height:19.25pt">
                  <v:imagedata r:id="rId535" o:title=""/>
                </v:shape>
              </w:pict>
            </w:r>
          </w:p>
        </w:tc>
        <w:tc>
          <w:tcPr>
            <w:tcW w:w="1337" w:type="pct"/>
            <w:tcMar>
              <w:top w:w="0" w:type="dxa"/>
              <w:left w:w="108" w:type="dxa"/>
              <w:bottom w:w="0" w:type="dxa"/>
              <w:right w:w="108" w:type="dxa"/>
            </w:tcMar>
            <w:vAlign w:val="center"/>
          </w:tcPr>
          <w:p w14:paraId="70333E63" w14:textId="77777777" w:rsidR="004A017F" w:rsidRPr="00064EEE" w:rsidRDefault="000429A3" w:rsidP="00AA0238">
            <w:pPr>
              <w:pStyle w:val="tac0"/>
              <w:rPr>
                <w:lang w:val="en-GB"/>
              </w:rPr>
            </w:pPr>
            <w:r>
              <w:rPr>
                <w:position w:val="-14"/>
                <w:lang w:eastAsia="zh-CN"/>
              </w:rPr>
              <w:pict w14:anchorId="1885EC02">
                <v:shape id="_x0000_i1974" type="#_x0000_t75" style="width:87.05pt;height:19.25pt">
                  <v:imagedata r:id="rId535" o:title=""/>
                </v:shape>
              </w:pict>
            </w:r>
          </w:p>
        </w:tc>
        <w:tc>
          <w:tcPr>
            <w:tcW w:w="1237" w:type="pct"/>
            <w:vAlign w:val="center"/>
          </w:tcPr>
          <w:p w14:paraId="78ED56C5" w14:textId="77777777" w:rsidR="004A017F" w:rsidRDefault="000429A3" w:rsidP="00AA0238">
            <w:pPr>
              <w:pStyle w:val="tac0"/>
              <w:rPr>
                <w:rFonts w:eastAsia="SimSun"/>
                <w:lang w:val="de-DE" w:eastAsia="zh-CN"/>
              </w:rPr>
            </w:pPr>
            <w:r>
              <w:rPr>
                <w:position w:val="-14"/>
                <w:lang w:eastAsia="zh-CN"/>
              </w:rPr>
              <w:pict w14:anchorId="64BBD560">
                <v:shape id="_x0000_i1975" type="#_x0000_t75" style="width:87.05pt;height:19.25pt">
                  <v:imagedata r:id="rId535" o:title=""/>
                </v:shape>
              </w:pict>
            </w:r>
          </w:p>
        </w:tc>
      </w:tr>
      <w:tr w:rsidR="004A017F" w:rsidRPr="00466738" w14:paraId="246C6288" w14:textId="77777777" w:rsidTr="00E013D3">
        <w:trPr>
          <w:cantSplit/>
          <w:trHeight w:val="20"/>
          <w:jc w:val="center"/>
        </w:trPr>
        <w:tc>
          <w:tcPr>
            <w:tcW w:w="533" w:type="pct"/>
            <w:tcMar>
              <w:top w:w="0" w:type="dxa"/>
              <w:left w:w="108" w:type="dxa"/>
              <w:bottom w:w="0" w:type="dxa"/>
              <w:right w:w="108" w:type="dxa"/>
            </w:tcMar>
            <w:vAlign w:val="center"/>
          </w:tcPr>
          <w:p w14:paraId="1C87C175"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14:paraId="1F155B9B"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11680255"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5E2E331F"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2D6C079A"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7DEDF5BD" w14:textId="77777777" w:rsidTr="00E013D3">
        <w:trPr>
          <w:cantSplit/>
          <w:trHeight w:val="20"/>
          <w:jc w:val="center"/>
        </w:trPr>
        <w:tc>
          <w:tcPr>
            <w:tcW w:w="533" w:type="pct"/>
            <w:tcMar>
              <w:top w:w="0" w:type="dxa"/>
              <w:left w:w="108" w:type="dxa"/>
              <w:bottom w:w="0" w:type="dxa"/>
              <w:right w:w="108" w:type="dxa"/>
            </w:tcMar>
            <w:vAlign w:val="center"/>
          </w:tcPr>
          <w:p w14:paraId="6D0CCF19"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14:paraId="1F71EE2A"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0CA934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2681ED35"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175C406"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66B07A8" w14:textId="77777777" w:rsidTr="00E013D3">
        <w:trPr>
          <w:cantSplit/>
          <w:trHeight w:val="20"/>
          <w:jc w:val="center"/>
        </w:trPr>
        <w:tc>
          <w:tcPr>
            <w:tcW w:w="533" w:type="pct"/>
            <w:tcMar>
              <w:top w:w="0" w:type="dxa"/>
              <w:left w:w="108" w:type="dxa"/>
              <w:bottom w:w="0" w:type="dxa"/>
              <w:right w:w="108" w:type="dxa"/>
            </w:tcMar>
            <w:vAlign w:val="center"/>
          </w:tcPr>
          <w:p w14:paraId="2CF95284"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14:paraId="73DF595B"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5A73FC3B"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2EA04D29"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6BCDCA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6F877316" w14:textId="77777777" w:rsidTr="00E013D3">
        <w:trPr>
          <w:cantSplit/>
          <w:trHeight w:val="20"/>
          <w:jc w:val="center"/>
        </w:trPr>
        <w:tc>
          <w:tcPr>
            <w:tcW w:w="533" w:type="pct"/>
            <w:tcMar>
              <w:top w:w="0" w:type="dxa"/>
              <w:left w:w="108" w:type="dxa"/>
              <w:bottom w:w="0" w:type="dxa"/>
              <w:right w:w="108" w:type="dxa"/>
            </w:tcMar>
            <w:vAlign w:val="center"/>
          </w:tcPr>
          <w:p w14:paraId="731188F3"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14:paraId="02BFD914" w14:textId="77777777"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14:paraId="14F77F0D"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75D1E4B2" w14:textId="77777777" w:rsidR="004A017F" w:rsidRPr="00064EEE" w:rsidRDefault="004A017F" w:rsidP="00AA0238">
            <w:pPr>
              <w:pStyle w:val="tac0"/>
              <w:rPr>
                <w:lang w:val="en-GB"/>
              </w:rPr>
            </w:pPr>
            <w:r>
              <w:rPr>
                <w:rFonts w:eastAsia="SimSun" w:hint="eastAsia"/>
                <w:lang w:eastAsia="zh-CN"/>
              </w:rPr>
              <w:t>0</w:t>
            </w:r>
          </w:p>
        </w:tc>
        <w:tc>
          <w:tcPr>
            <w:tcW w:w="1237" w:type="pct"/>
            <w:vAlign w:val="center"/>
          </w:tcPr>
          <w:p w14:paraId="103F82BE" w14:textId="77777777" w:rsidR="004A017F" w:rsidRDefault="004A017F" w:rsidP="00AA0238">
            <w:pPr>
              <w:pStyle w:val="tac0"/>
              <w:rPr>
                <w:rFonts w:eastAsia="SimSun"/>
                <w:lang w:val="de-DE" w:eastAsia="zh-CN"/>
              </w:rPr>
            </w:pPr>
            <w:r>
              <w:rPr>
                <w:rFonts w:eastAsia="SimSun" w:hint="eastAsia"/>
                <w:lang w:eastAsia="zh-CN"/>
              </w:rPr>
              <w:t>0</w:t>
            </w:r>
          </w:p>
        </w:tc>
      </w:tr>
    </w:tbl>
    <w:p w14:paraId="3A56F872" w14:textId="77777777" w:rsidR="004A017F" w:rsidRDefault="004A017F" w:rsidP="004A017F">
      <w:pPr>
        <w:rPr>
          <w:lang w:eastAsia="zh-CN"/>
        </w:rPr>
      </w:pPr>
    </w:p>
    <w:p w14:paraId="35860528" w14:textId="7777777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0429A3">
        <w:rPr>
          <w:position w:val="-10"/>
          <w:lang w:eastAsia="zh-CN"/>
        </w:rPr>
        <w:pict w14:anchorId="14F5BD1D">
          <v:shape id="_x0000_i1976" type="#_x0000_t75" style="width:52.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41B06244"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1809DE7"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6E36A6F8" w14:textId="77777777" w:rsidR="004A017F" w:rsidRPr="00064EEE" w:rsidRDefault="004A017F" w:rsidP="00E013D3">
            <w:pPr>
              <w:pStyle w:val="TAH"/>
            </w:pPr>
            <w:r>
              <w:rPr>
                <w:rFonts w:eastAsia="SimSun" w:hint="eastAsia"/>
                <w:lang w:eastAsia="zh-CN"/>
              </w:rPr>
              <w:t>Bit width</w:t>
            </w:r>
          </w:p>
        </w:tc>
      </w:tr>
      <w:tr w:rsidR="004A017F" w:rsidRPr="00466738" w14:paraId="75DA1D3C" w14:textId="77777777" w:rsidTr="00E013D3">
        <w:trPr>
          <w:cantSplit/>
          <w:trHeight w:val="20"/>
          <w:jc w:val="center"/>
        </w:trPr>
        <w:tc>
          <w:tcPr>
            <w:tcW w:w="1047" w:type="dxa"/>
            <w:vMerge/>
            <w:shd w:val="clear" w:color="auto" w:fill="E0E0E0"/>
            <w:vAlign w:val="center"/>
          </w:tcPr>
          <w:p w14:paraId="26B6B361"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A0C6090"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57E1435C"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7E2127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36EB243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4E7616A" w14:textId="77777777" w:rsidTr="00E013D3">
        <w:trPr>
          <w:cantSplit/>
          <w:trHeight w:val="20"/>
          <w:jc w:val="center"/>
        </w:trPr>
        <w:tc>
          <w:tcPr>
            <w:tcW w:w="1047" w:type="dxa"/>
            <w:tcMar>
              <w:top w:w="0" w:type="dxa"/>
              <w:left w:w="108" w:type="dxa"/>
              <w:bottom w:w="0" w:type="dxa"/>
              <w:right w:w="108" w:type="dxa"/>
            </w:tcMar>
            <w:vAlign w:val="center"/>
          </w:tcPr>
          <w:p w14:paraId="4BA08846"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898BA79" w14:textId="77777777" w:rsidR="004A017F" w:rsidRPr="00064EEE" w:rsidRDefault="004A017F" w:rsidP="00AA0238">
            <w:pPr>
              <w:pStyle w:val="tac0"/>
              <w:rPr>
                <w:lang w:val="de-DE"/>
              </w:rPr>
            </w:pPr>
            <w:r w:rsidRPr="00064EEE">
              <w:rPr>
                <w:lang w:val="de-DE"/>
              </w:rPr>
              <w:t>4</w:t>
            </w:r>
          </w:p>
        </w:tc>
        <w:tc>
          <w:tcPr>
            <w:tcW w:w="1754" w:type="dxa"/>
            <w:vAlign w:val="center"/>
          </w:tcPr>
          <w:p w14:paraId="46369404"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36D9320C"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4561D2F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1AA85CE9" w14:textId="77777777" w:rsidTr="00E013D3">
        <w:trPr>
          <w:cantSplit/>
          <w:trHeight w:val="20"/>
          <w:jc w:val="center"/>
        </w:trPr>
        <w:tc>
          <w:tcPr>
            <w:tcW w:w="1047" w:type="dxa"/>
            <w:tcMar>
              <w:top w:w="0" w:type="dxa"/>
              <w:left w:w="108" w:type="dxa"/>
              <w:bottom w:w="0" w:type="dxa"/>
              <w:right w:w="108" w:type="dxa"/>
            </w:tcMar>
            <w:vAlign w:val="center"/>
          </w:tcPr>
          <w:p w14:paraId="4B90F9DF"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3CEBC1A"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264B0F7" wp14:editId="5BE5CCBE">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D12EDFC" w14:textId="77777777"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19EC8D23" wp14:editId="22EF31B6">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5A40D3C2"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D52DD39" wp14:editId="7EFD9FD5">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04089305" w14:textId="77777777" w:rsidR="004A017F" w:rsidRDefault="004A017F" w:rsidP="00AA0238">
            <w:pPr>
              <w:pStyle w:val="tac0"/>
              <w:rPr>
                <w:rFonts w:eastAsia="SimSun"/>
                <w:lang w:eastAsia="zh-CN"/>
              </w:rPr>
            </w:pPr>
          </w:p>
          <w:p w14:paraId="57FCDC9D"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2E99D32" wp14:editId="374079E1">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500DED4" w14:textId="77777777" w:rsidTr="00E013D3">
        <w:trPr>
          <w:cantSplit/>
          <w:trHeight w:val="20"/>
          <w:jc w:val="center"/>
        </w:trPr>
        <w:tc>
          <w:tcPr>
            <w:tcW w:w="1047" w:type="dxa"/>
            <w:tcMar>
              <w:top w:w="0" w:type="dxa"/>
              <w:left w:w="108" w:type="dxa"/>
              <w:bottom w:w="0" w:type="dxa"/>
              <w:right w:w="108" w:type="dxa"/>
            </w:tcMar>
            <w:vAlign w:val="center"/>
          </w:tcPr>
          <w:p w14:paraId="4801235F"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EB6CD59" w14:textId="77777777" w:rsidR="004A017F" w:rsidRPr="00064EEE" w:rsidRDefault="004A017F" w:rsidP="00AA0238">
            <w:pPr>
              <w:pStyle w:val="tac0"/>
              <w:rPr>
                <w:lang w:val="en-GB"/>
              </w:rPr>
            </w:pPr>
            <w:r w:rsidRPr="00064EEE">
              <w:rPr>
                <w:lang w:val="en-GB"/>
              </w:rPr>
              <w:t>0</w:t>
            </w:r>
          </w:p>
        </w:tc>
        <w:tc>
          <w:tcPr>
            <w:tcW w:w="1754" w:type="dxa"/>
            <w:vAlign w:val="center"/>
          </w:tcPr>
          <w:p w14:paraId="75F0C75D"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311D3AB0" w14:textId="77777777" w:rsidR="004A017F" w:rsidRPr="00064EEE" w:rsidRDefault="004A017F" w:rsidP="00AA0238">
            <w:pPr>
              <w:pStyle w:val="tac0"/>
              <w:rPr>
                <w:lang w:val="en-GB"/>
              </w:rPr>
            </w:pPr>
            <w:r>
              <w:rPr>
                <w:rFonts w:eastAsia="SimSun" w:hint="eastAsia"/>
                <w:lang w:val="de-DE" w:eastAsia="zh-CN"/>
              </w:rPr>
              <w:t>4</w:t>
            </w:r>
          </w:p>
        </w:tc>
        <w:tc>
          <w:tcPr>
            <w:tcW w:w="2428" w:type="dxa"/>
            <w:vAlign w:val="center"/>
          </w:tcPr>
          <w:p w14:paraId="49614E2D"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7809D528" w14:textId="77777777" w:rsidTr="00E013D3">
        <w:trPr>
          <w:cantSplit/>
          <w:trHeight w:val="20"/>
          <w:jc w:val="center"/>
        </w:trPr>
        <w:tc>
          <w:tcPr>
            <w:tcW w:w="1047" w:type="dxa"/>
            <w:tcMar>
              <w:top w:w="0" w:type="dxa"/>
              <w:left w:w="108" w:type="dxa"/>
              <w:bottom w:w="0" w:type="dxa"/>
              <w:right w:w="108" w:type="dxa"/>
            </w:tcMar>
            <w:vAlign w:val="center"/>
          </w:tcPr>
          <w:p w14:paraId="7D71339E"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AD634F9" w14:textId="77777777"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14:paraId="06BB28F9"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F908A19" wp14:editId="270EC75C">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551F9D51"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D02EBEF" wp14:editId="742236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38E3037E" w14:textId="77777777"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F7F43F1" wp14:editId="305E6492">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403AAED4" w14:textId="77777777" w:rsidTr="00E013D3">
        <w:trPr>
          <w:cantSplit/>
          <w:trHeight w:val="20"/>
          <w:jc w:val="center"/>
        </w:trPr>
        <w:tc>
          <w:tcPr>
            <w:tcW w:w="1047" w:type="dxa"/>
            <w:tcMar>
              <w:top w:w="0" w:type="dxa"/>
              <w:left w:w="108" w:type="dxa"/>
              <w:bottom w:w="0" w:type="dxa"/>
              <w:right w:w="108" w:type="dxa"/>
            </w:tcMar>
            <w:vAlign w:val="center"/>
          </w:tcPr>
          <w:p w14:paraId="2C435E50"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14:paraId="2F85E36D"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044FDB9" wp14:editId="61C65D06">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3E72A79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1EB9F93" wp14:editId="17558F90">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F93066B" w14:textId="77777777" w:rsidR="004A017F" w:rsidRPr="00A031A5" w:rsidRDefault="000429A3" w:rsidP="00AA0238">
            <w:pPr>
              <w:pStyle w:val="tac0"/>
              <w:rPr>
                <w:rFonts w:eastAsia="SimSun"/>
                <w:lang w:val="en-GB" w:eastAsia="zh-CN"/>
              </w:rPr>
            </w:pPr>
            <w:r>
              <w:rPr>
                <w:position w:val="-32"/>
                <w:lang w:eastAsia="zh-CN"/>
              </w:rPr>
              <w:pict w14:anchorId="487153E4">
                <v:shape id="_x0000_i1977" type="#_x0000_t75" style="width:105.5pt;height:28.45pt">
                  <v:imagedata r:id="rId509" o:title=""/>
                </v:shape>
              </w:pict>
            </w:r>
          </w:p>
        </w:tc>
        <w:tc>
          <w:tcPr>
            <w:tcW w:w="2428" w:type="dxa"/>
            <w:vAlign w:val="center"/>
          </w:tcPr>
          <w:p w14:paraId="566A1F2C" w14:textId="77777777" w:rsidR="004A017F" w:rsidRDefault="000429A3" w:rsidP="00AA0238">
            <w:pPr>
              <w:pStyle w:val="tac0"/>
              <w:rPr>
                <w:rFonts w:eastAsia="SimSun"/>
                <w:lang w:val="de-DE" w:eastAsia="zh-CN"/>
              </w:rPr>
            </w:pPr>
            <w:r>
              <w:rPr>
                <w:position w:val="-32"/>
                <w:lang w:eastAsia="zh-CN"/>
              </w:rPr>
              <w:pict w14:anchorId="3EAC1DBB">
                <v:shape id="_x0000_i1978" type="#_x0000_t75" style="width:105.5pt;height:28.45pt">
                  <v:imagedata r:id="rId509" o:title=""/>
                </v:shape>
              </w:pict>
            </w:r>
          </w:p>
        </w:tc>
      </w:tr>
      <w:tr w:rsidR="004A017F" w:rsidRPr="00466738" w14:paraId="439D147F" w14:textId="77777777" w:rsidTr="00E013D3">
        <w:trPr>
          <w:cantSplit/>
          <w:trHeight w:val="20"/>
          <w:jc w:val="center"/>
        </w:trPr>
        <w:tc>
          <w:tcPr>
            <w:tcW w:w="1047" w:type="dxa"/>
            <w:tcMar>
              <w:top w:w="0" w:type="dxa"/>
              <w:left w:w="108" w:type="dxa"/>
              <w:bottom w:w="0" w:type="dxa"/>
              <w:right w:w="108" w:type="dxa"/>
            </w:tcMar>
            <w:vAlign w:val="center"/>
          </w:tcPr>
          <w:p w14:paraId="2651DEAC" w14:textId="77777777"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14:paraId="2DD8364A" w14:textId="77777777"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BFD68D8" wp14:editId="73AC2578">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5AA78B80" w14:textId="77777777"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E26684D" wp14:editId="127C279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689F8670" w14:textId="77777777" w:rsidR="004A017F" w:rsidRPr="00064EEE" w:rsidRDefault="000429A3" w:rsidP="00AA0238">
            <w:pPr>
              <w:pStyle w:val="tac0"/>
              <w:rPr>
                <w:lang w:val="en-GB"/>
              </w:rPr>
            </w:pPr>
            <w:r>
              <w:rPr>
                <w:position w:val="-14"/>
                <w:lang w:eastAsia="zh-CN"/>
              </w:rPr>
              <w:pict w14:anchorId="4008A37A">
                <v:shape id="_x0000_i1979" type="#_x0000_t75" style="width:75.35pt;height:18.4pt">
                  <v:imagedata r:id="rId533" o:title=""/>
                </v:shape>
              </w:pict>
            </w:r>
          </w:p>
        </w:tc>
        <w:tc>
          <w:tcPr>
            <w:tcW w:w="2428" w:type="dxa"/>
            <w:vAlign w:val="center"/>
          </w:tcPr>
          <w:p w14:paraId="4AF567D4" w14:textId="77777777" w:rsidR="004A017F" w:rsidRDefault="000429A3" w:rsidP="00AA0238">
            <w:pPr>
              <w:pStyle w:val="tac0"/>
              <w:rPr>
                <w:rFonts w:eastAsia="SimSun"/>
                <w:lang w:val="de-DE" w:eastAsia="zh-CN"/>
              </w:rPr>
            </w:pPr>
            <w:r>
              <w:rPr>
                <w:position w:val="-14"/>
                <w:lang w:eastAsia="zh-CN"/>
              </w:rPr>
              <w:pict w14:anchorId="26745950">
                <v:shape id="_x0000_i1980" type="#_x0000_t75" style="width:75.35pt;height:18.4pt">
                  <v:imagedata r:id="rId533" o:title=""/>
                </v:shape>
              </w:pict>
            </w:r>
          </w:p>
        </w:tc>
      </w:tr>
      <w:tr w:rsidR="004A017F" w:rsidRPr="00466738" w14:paraId="49C0D4C5" w14:textId="77777777" w:rsidTr="00E013D3">
        <w:trPr>
          <w:cantSplit/>
          <w:trHeight w:val="20"/>
          <w:jc w:val="center"/>
        </w:trPr>
        <w:tc>
          <w:tcPr>
            <w:tcW w:w="1047" w:type="dxa"/>
            <w:tcMar>
              <w:top w:w="0" w:type="dxa"/>
              <w:left w:w="108" w:type="dxa"/>
              <w:bottom w:w="0" w:type="dxa"/>
              <w:right w:w="108" w:type="dxa"/>
            </w:tcMar>
            <w:vAlign w:val="center"/>
          </w:tcPr>
          <w:p w14:paraId="7C2815DD"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14:paraId="28DBB54D" w14:textId="77777777" w:rsidR="004A017F" w:rsidRDefault="000429A3" w:rsidP="00AA0238">
            <w:pPr>
              <w:pStyle w:val="tac0"/>
              <w:rPr>
                <w:rFonts w:eastAsia="SimSun"/>
                <w:lang w:val="en-GB" w:eastAsia="zh-CN"/>
              </w:rPr>
            </w:pPr>
            <w:r>
              <w:rPr>
                <w:noProof/>
                <w:position w:val="-12"/>
                <w:lang w:eastAsia="zh-CN"/>
              </w:rPr>
              <w:pict w14:anchorId="58930B4E">
                <v:shape id="_x0000_i1981" type="#_x0000_t75" style="width:51.05pt;height:18.4pt">
                  <v:imagedata r:id="rId491" o:title=""/>
                </v:shape>
              </w:pict>
            </w:r>
          </w:p>
        </w:tc>
        <w:tc>
          <w:tcPr>
            <w:tcW w:w="1754" w:type="dxa"/>
            <w:vAlign w:val="center"/>
          </w:tcPr>
          <w:p w14:paraId="0FC701C0" w14:textId="77777777" w:rsidR="004A017F" w:rsidRDefault="000429A3" w:rsidP="00AA0238">
            <w:pPr>
              <w:pStyle w:val="tac0"/>
              <w:rPr>
                <w:rFonts w:eastAsia="SimSun"/>
                <w:lang w:val="de-DE" w:eastAsia="zh-CN"/>
              </w:rPr>
            </w:pPr>
            <w:r>
              <w:rPr>
                <w:noProof/>
                <w:position w:val="-12"/>
                <w:lang w:eastAsia="zh-CN"/>
              </w:rPr>
              <w:pict w14:anchorId="1C25A6D9">
                <v:shape id="_x0000_i1982" type="#_x0000_t75" style="width:51.05pt;height:18.4pt">
                  <v:imagedata r:id="rId491" o:title=""/>
                </v:shape>
              </w:pict>
            </w:r>
          </w:p>
        </w:tc>
        <w:tc>
          <w:tcPr>
            <w:tcW w:w="2624" w:type="dxa"/>
            <w:tcMar>
              <w:top w:w="0" w:type="dxa"/>
              <w:left w:w="108" w:type="dxa"/>
              <w:bottom w:w="0" w:type="dxa"/>
              <w:right w:w="108" w:type="dxa"/>
            </w:tcMar>
            <w:vAlign w:val="center"/>
          </w:tcPr>
          <w:p w14:paraId="609ACDC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2DD46F5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354FFC0" w14:textId="77777777" w:rsidTr="00E013D3">
        <w:trPr>
          <w:cantSplit/>
          <w:trHeight w:val="20"/>
          <w:jc w:val="center"/>
        </w:trPr>
        <w:tc>
          <w:tcPr>
            <w:tcW w:w="1047" w:type="dxa"/>
            <w:tcMar>
              <w:top w:w="0" w:type="dxa"/>
              <w:left w:w="108" w:type="dxa"/>
              <w:bottom w:w="0" w:type="dxa"/>
              <w:right w:w="108" w:type="dxa"/>
            </w:tcMar>
            <w:vAlign w:val="center"/>
          </w:tcPr>
          <w:p w14:paraId="05AF53D3"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14:paraId="322F795B" w14:textId="77777777" w:rsidR="004A017F" w:rsidRDefault="000429A3" w:rsidP="00AA0238">
            <w:pPr>
              <w:pStyle w:val="tac0"/>
              <w:rPr>
                <w:rFonts w:eastAsia="SimSun"/>
                <w:lang w:val="en-GB" w:eastAsia="zh-CN"/>
              </w:rPr>
            </w:pPr>
            <w:r>
              <w:rPr>
                <w:noProof/>
                <w:position w:val="-12"/>
                <w:lang w:eastAsia="zh-CN"/>
              </w:rPr>
              <w:pict w14:anchorId="6B7EA1CE">
                <v:shape id="_x0000_i1983" type="#_x0000_t75" style="width:52.75pt;height:18.4pt">
                  <v:imagedata r:id="rId567" o:title=""/>
                </v:shape>
              </w:pict>
            </w:r>
          </w:p>
        </w:tc>
        <w:tc>
          <w:tcPr>
            <w:tcW w:w="1754" w:type="dxa"/>
            <w:vAlign w:val="center"/>
          </w:tcPr>
          <w:p w14:paraId="624F5845" w14:textId="77777777" w:rsidR="004A017F" w:rsidRDefault="000429A3" w:rsidP="00AA0238">
            <w:pPr>
              <w:pStyle w:val="tac0"/>
              <w:rPr>
                <w:rFonts w:eastAsia="SimSun"/>
                <w:lang w:val="de-DE" w:eastAsia="zh-CN"/>
              </w:rPr>
            </w:pPr>
            <w:r>
              <w:rPr>
                <w:noProof/>
                <w:position w:val="-12"/>
                <w:lang w:eastAsia="zh-CN"/>
              </w:rPr>
              <w:pict w14:anchorId="741246E8">
                <v:shape id="_x0000_i1984" type="#_x0000_t75" style="width:52.75pt;height:18.4pt">
                  <v:imagedata r:id="rId568" o:title=""/>
                </v:shape>
              </w:pict>
            </w:r>
          </w:p>
        </w:tc>
        <w:tc>
          <w:tcPr>
            <w:tcW w:w="2624" w:type="dxa"/>
            <w:tcMar>
              <w:top w:w="0" w:type="dxa"/>
              <w:left w:w="108" w:type="dxa"/>
              <w:bottom w:w="0" w:type="dxa"/>
              <w:right w:w="108" w:type="dxa"/>
            </w:tcMar>
            <w:vAlign w:val="center"/>
          </w:tcPr>
          <w:p w14:paraId="18FA4275"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53D451DA"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85776" w14:textId="77777777" w:rsidTr="00E013D3">
        <w:trPr>
          <w:cantSplit/>
          <w:trHeight w:val="20"/>
          <w:jc w:val="center"/>
        </w:trPr>
        <w:tc>
          <w:tcPr>
            <w:tcW w:w="1047" w:type="dxa"/>
            <w:tcMar>
              <w:top w:w="0" w:type="dxa"/>
              <w:left w:w="108" w:type="dxa"/>
              <w:bottom w:w="0" w:type="dxa"/>
              <w:right w:w="108" w:type="dxa"/>
            </w:tcMar>
            <w:vAlign w:val="center"/>
          </w:tcPr>
          <w:p w14:paraId="3EE41D46" w14:textId="77777777"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14:paraId="5043ECEE" w14:textId="77777777"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14:paraId="58E552E2"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0A97B92" w14:textId="77777777"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14:paraId="30F67737"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4E4855" w14:textId="77777777" w:rsidTr="00E013D3">
        <w:trPr>
          <w:cantSplit/>
          <w:trHeight w:val="20"/>
          <w:jc w:val="center"/>
        </w:trPr>
        <w:tc>
          <w:tcPr>
            <w:tcW w:w="1047" w:type="dxa"/>
            <w:tcMar>
              <w:top w:w="0" w:type="dxa"/>
              <w:left w:w="108" w:type="dxa"/>
              <w:bottom w:w="0" w:type="dxa"/>
              <w:right w:w="108" w:type="dxa"/>
            </w:tcMar>
            <w:vAlign w:val="center"/>
          </w:tcPr>
          <w:p w14:paraId="44504BF1" w14:textId="77777777"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577E42FA" w14:textId="77777777"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14:paraId="21DC5646"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1CE69306" w14:textId="77777777"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14:paraId="54A30D9E"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25CFAC3"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6C39A7DD" w14:textId="77777777" w:rsidR="004A017F" w:rsidRPr="00064EEE" w:rsidRDefault="004A017F" w:rsidP="00E013D3">
            <w:pPr>
              <w:pStyle w:val="TAH"/>
            </w:pPr>
            <w:r w:rsidRPr="00064EEE">
              <w:t>Field</w:t>
            </w:r>
          </w:p>
        </w:tc>
        <w:tc>
          <w:tcPr>
            <w:tcW w:w="8766" w:type="dxa"/>
            <w:gridSpan w:val="4"/>
            <w:shd w:val="clear" w:color="auto" w:fill="E0E0E0"/>
            <w:vAlign w:val="center"/>
          </w:tcPr>
          <w:p w14:paraId="7AE9B1F5" w14:textId="77777777" w:rsidR="004A017F" w:rsidRPr="00064EEE" w:rsidRDefault="004A017F" w:rsidP="00E013D3">
            <w:pPr>
              <w:pStyle w:val="TAH"/>
            </w:pPr>
            <w:r w:rsidRPr="00064EEE">
              <w:t>Bit width</w:t>
            </w:r>
          </w:p>
        </w:tc>
      </w:tr>
      <w:tr w:rsidR="004A017F" w:rsidRPr="00466738" w14:paraId="13F95871" w14:textId="77777777" w:rsidTr="00E013D3">
        <w:trPr>
          <w:cantSplit/>
          <w:trHeight w:val="20"/>
          <w:jc w:val="center"/>
        </w:trPr>
        <w:tc>
          <w:tcPr>
            <w:tcW w:w="1047" w:type="dxa"/>
            <w:vMerge/>
            <w:shd w:val="clear" w:color="auto" w:fill="E0E0E0"/>
            <w:vAlign w:val="center"/>
          </w:tcPr>
          <w:p w14:paraId="740D074B"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32DDBD36"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7FB088E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3281AA70"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374695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23ED5090" w14:textId="77777777" w:rsidTr="00E013D3">
        <w:trPr>
          <w:cantSplit/>
          <w:trHeight w:val="20"/>
          <w:jc w:val="center"/>
        </w:trPr>
        <w:tc>
          <w:tcPr>
            <w:tcW w:w="1047" w:type="dxa"/>
            <w:tcMar>
              <w:top w:w="0" w:type="dxa"/>
              <w:left w:w="108" w:type="dxa"/>
              <w:bottom w:w="0" w:type="dxa"/>
              <w:right w:w="108" w:type="dxa"/>
            </w:tcMar>
            <w:vAlign w:val="center"/>
          </w:tcPr>
          <w:p w14:paraId="5FC29EDF"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855B737" w14:textId="77777777" w:rsidR="004A017F" w:rsidRPr="00064EEE" w:rsidRDefault="004A017F" w:rsidP="00AA0238">
            <w:pPr>
              <w:pStyle w:val="tac0"/>
              <w:rPr>
                <w:lang w:val="de-DE"/>
              </w:rPr>
            </w:pPr>
            <w:r w:rsidRPr="00064EEE">
              <w:rPr>
                <w:lang w:val="de-DE"/>
              </w:rPr>
              <w:t>4</w:t>
            </w:r>
          </w:p>
        </w:tc>
        <w:tc>
          <w:tcPr>
            <w:tcW w:w="1754" w:type="dxa"/>
            <w:vAlign w:val="center"/>
          </w:tcPr>
          <w:p w14:paraId="1B628988"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2E42E400" w14:textId="77777777" w:rsidR="004A017F" w:rsidRPr="00064EEE" w:rsidRDefault="004A017F" w:rsidP="00AA0238">
            <w:pPr>
              <w:pStyle w:val="tac0"/>
              <w:rPr>
                <w:lang w:val="de-DE"/>
              </w:rPr>
            </w:pPr>
            <w:r w:rsidRPr="00064EEE">
              <w:rPr>
                <w:lang w:val="de-DE"/>
              </w:rPr>
              <w:t>4</w:t>
            </w:r>
          </w:p>
        </w:tc>
        <w:tc>
          <w:tcPr>
            <w:tcW w:w="2428" w:type="dxa"/>
            <w:vAlign w:val="center"/>
          </w:tcPr>
          <w:p w14:paraId="57319350" w14:textId="77777777" w:rsidR="004A017F" w:rsidRDefault="004A017F" w:rsidP="00AA0238">
            <w:pPr>
              <w:pStyle w:val="tac0"/>
              <w:rPr>
                <w:rFonts w:eastAsia="SimSun"/>
                <w:lang w:val="de-DE" w:eastAsia="zh-CN"/>
              </w:rPr>
            </w:pPr>
            <w:r w:rsidRPr="00064EEE">
              <w:rPr>
                <w:lang w:val="de-DE"/>
              </w:rPr>
              <w:t>4</w:t>
            </w:r>
          </w:p>
        </w:tc>
      </w:tr>
      <w:tr w:rsidR="004A017F" w:rsidRPr="00466738" w14:paraId="773FBC5B" w14:textId="77777777" w:rsidTr="00E013D3">
        <w:trPr>
          <w:cantSplit/>
          <w:trHeight w:val="20"/>
          <w:jc w:val="center"/>
        </w:trPr>
        <w:tc>
          <w:tcPr>
            <w:tcW w:w="1047" w:type="dxa"/>
            <w:tcMar>
              <w:top w:w="0" w:type="dxa"/>
              <w:left w:w="108" w:type="dxa"/>
              <w:bottom w:w="0" w:type="dxa"/>
              <w:right w:w="108" w:type="dxa"/>
            </w:tcMar>
            <w:vAlign w:val="center"/>
          </w:tcPr>
          <w:p w14:paraId="62385863"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6A3B106"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7C3721D9" wp14:editId="6A1A6D80">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70CAEB99"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2E7C874" wp14:editId="6101D4C4">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33BD442B"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1E4C601C" wp14:editId="730FE424">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7EECFB8F" w14:textId="77777777" w:rsidR="004A017F" w:rsidRDefault="004A017F" w:rsidP="00AA0238">
            <w:pPr>
              <w:pStyle w:val="tac0"/>
              <w:rPr>
                <w:rFonts w:eastAsia="SimSun"/>
                <w:lang w:eastAsia="zh-CN"/>
              </w:rPr>
            </w:pPr>
          </w:p>
          <w:p w14:paraId="647BAA43" w14:textId="77777777" w:rsidR="004A017F" w:rsidRPr="00064EEE" w:rsidRDefault="00535058" w:rsidP="00AA0238">
            <w:pPr>
              <w:pStyle w:val="tac0"/>
              <w:rPr>
                <w:lang w:val="de-DE"/>
              </w:rPr>
            </w:pPr>
            <w:r w:rsidRPr="00402759">
              <w:rPr>
                <w:noProof/>
                <w:position w:val="-6"/>
                <w:lang w:val="en-GB" w:eastAsia="en-GB"/>
              </w:rPr>
              <w:drawing>
                <wp:inline distT="0" distB="0" distL="0" distR="0" wp14:anchorId="43B02E57" wp14:editId="58EEA3C9">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63357F31" w14:textId="77777777" w:rsidTr="00E013D3">
        <w:trPr>
          <w:cantSplit/>
          <w:trHeight w:val="20"/>
          <w:jc w:val="center"/>
        </w:trPr>
        <w:tc>
          <w:tcPr>
            <w:tcW w:w="1047" w:type="dxa"/>
            <w:tcMar>
              <w:top w:w="0" w:type="dxa"/>
              <w:left w:w="108" w:type="dxa"/>
              <w:bottom w:w="0" w:type="dxa"/>
              <w:right w:w="108" w:type="dxa"/>
            </w:tcMar>
            <w:vAlign w:val="center"/>
          </w:tcPr>
          <w:p w14:paraId="6329DE1A"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583A6CC7" w14:textId="77777777"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14:paraId="546BE642" w14:textId="77777777"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4A6D5542" w14:textId="77777777" w:rsidR="004A017F" w:rsidRPr="00064EEE" w:rsidRDefault="004A017F" w:rsidP="00AA0238">
            <w:pPr>
              <w:pStyle w:val="tac0"/>
              <w:rPr>
                <w:lang w:val="en-GB"/>
              </w:rPr>
            </w:pPr>
            <w:r>
              <w:rPr>
                <w:rFonts w:eastAsia="SimSun" w:hint="eastAsia"/>
                <w:lang w:val="en-GB" w:eastAsia="zh-CN"/>
              </w:rPr>
              <w:t>4</w:t>
            </w:r>
          </w:p>
        </w:tc>
        <w:tc>
          <w:tcPr>
            <w:tcW w:w="2428" w:type="dxa"/>
            <w:vAlign w:val="center"/>
          </w:tcPr>
          <w:p w14:paraId="5F6C924D" w14:textId="77777777"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14:paraId="1D21E565" w14:textId="77777777" w:rsidTr="00E013D3">
        <w:trPr>
          <w:cantSplit/>
          <w:trHeight w:val="20"/>
          <w:jc w:val="center"/>
        </w:trPr>
        <w:tc>
          <w:tcPr>
            <w:tcW w:w="1047" w:type="dxa"/>
            <w:tcMar>
              <w:top w:w="0" w:type="dxa"/>
              <w:left w:w="108" w:type="dxa"/>
              <w:bottom w:w="0" w:type="dxa"/>
              <w:right w:w="108" w:type="dxa"/>
            </w:tcMar>
            <w:vAlign w:val="center"/>
          </w:tcPr>
          <w:p w14:paraId="165D783C"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ADA4BD3"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0E2A3D" wp14:editId="7877464A">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39B8FB4"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2D086D0" wp14:editId="64D08BD6">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1E4D31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F918C60" wp14:editId="7DC30D79">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028400DE" w14:textId="77777777"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3EE8C98D" wp14:editId="038903F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6FCE31D" w14:textId="77777777" w:rsidTr="00E013D3">
        <w:trPr>
          <w:cantSplit/>
          <w:trHeight w:val="20"/>
          <w:jc w:val="center"/>
        </w:trPr>
        <w:tc>
          <w:tcPr>
            <w:tcW w:w="1047" w:type="dxa"/>
            <w:tcMar>
              <w:top w:w="0" w:type="dxa"/>
              <w:left w:w="108" w:type="dxa"/>
              <w:bottom w:w="0" w:type="dxa"/>
              <w:right w:w="108" w:type="dxa"/>
            </w:tcMar>
            <w:vAlign w:val="center"/>
          </w:tcPr>
          <w:p w14:paraId="386A15A2"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58CCAC56" w14:textId="77777777" w:rsidR="004A017F" w:rsidRPr="00D14E50" w:rsidRDefault="000429A3" w:rsidP="00AA0238">
            <w:pPr>
              <w:pStyle w:val="tac0"/>
              <w:rPr>
                <w:rFonts w:eastAsia="SimSun"/>
                <w:lang w:val="en-GB" w:eastAsia="zh-CN"/>
              </w:rPr>
            </w:pPr>
            <w:r>
              <w:rPr>
                <w:position w:val="-14"/>
                <w:lang w:eastAsia="zh-CN"/>
              </w:rPr>
              <w:pict w14:anchorId="3A69B0C3">
                <v:shape id="_x0000_i1985" type="#_x0000_t75" style="width:84.55pt;height:19.25pt">
                  <v:imagedata r:id="rId534" o:title=""/>
                </v:shape>
              </w:pict>
            </w:r>
          </w:p>
        </w:tc>
        <w:tc>
          <w:tcPr>
            <w:tcW w:w="1754" w:type="dxa"/>
            <w:vAlign w:val="center"/>
          </w:tcPr>
          <w:p w14:paraId="3EFC39D5" w14:textId="77777777" w:rsidR="004A017F" w:rsidRDefault="000429A3" w:rsidP="00AA0238">
            <w:pPr>
              <w:pStyle w:val="tac0"/>
              <w:rPr>
                <w:rFonts w:eastAsia="SimSun"/>
                <w:lang w:val="de-DE" w:eastAsia="zh-CN"/>
              </w:rPr>
            </w:pPr>
            <w:r>
              <w:rPr>
                <w:position w:val="-14"/>
                <w:lang w:eastAsia="zh-CN"/>
              </w:rPr>
              <w:pict w14:anchorId="03AEEBC1">
                <v:shape id="_x0000_i1986" type="#_x0000_t75" style="width:84.55pt;height:19.25pt">
                  <v:imagedata r:id="rId534" o:title=""/>
                </v:shape>
              </w:pict>
            </w:r>
          </w:p>
        </w:tc>
        <w:tc>
          <w:tcPr>
            <w:tcW w:w="2624" w:type="dxa"/>
            <w:tcMar>
              <w:top w:w="0" w:type="dxa"/>
              <w:left w:w="108" w:type="dxa"/>
              <w:bottom w:w="0" w:type="dxa"/>
              <w:right w:w="108" w:type="dxa"/>
            </w:tcMar>
            <w:vAlign w:val="center"/>
          </w:tcPr>
          <w:p w14:paraId="6D436B01" w14:textId="77777777" w:rsidR="004A017F" w:rsidRPr="00064EEE" w:rsidRDefault="000429A3" w:rsidP="00AA0238">
            <w:pPr>
              <w:pStyle w:val="tac0"/>
              <w:rPr>
                <w:lang w:val="en-GB"/>
              </w:rPr>
            </w:pPr>
            <w:r>
              <w:rPr>
                <w:position w:val="-14"/>
                <w:lang w:eastAsia="zh-CN"/>
              </w:rPr>
              <w:pict w14:anchorId="68970674">
                <v:shape id="_x0000_i1987" type="#_x0000_t75" style="width:84.55pt;height:19.25pt">
                  <v:imagedata r:id="rId534" o:title=""/>
                </v:shape>
              </w:pict>
            </w:r>
          </w:p>
        </w:tc>
        <w:tc>
          <w:tcPr>
            <w:tcW w:w="2428" w:type="dxa"/>
            <w:vAlign w:val="center"/>
          </w:tcPr>
          <w:p w14:paraId="4E6D0245" w14:textId="77777777" w:rsidR="004A017F" w:rsidRDefault="000429A3" w:rsidP="00AA0238">
            <w:pPr>
              <w:pStyle w:val="tac0"/>
              <w:rPr>
                <w:rFonts w:eastAsia="SimSun"/>
                <w:lang w:val="de-DE" w:eastAsia="zh-CN"/>
              </w:rPr>
            </w:pPr>
            <w:r>
              <w:rPr>
                <w:position w:val="-14"/>
                <w:lang w:eastAsia="zh-CN"/>
              </w:rPr>
              <w:pict w14:anchorId="04DF8AF4">
                <v:shape id="_x0000_i1988" type="#_x0000_t75" style="width:84.55pt;height:19.25pt">
                  <v:imagedata r:id="rId534" o:title=""/>
                </v:shape>
              </w:pict>
            </w:r>
          </w:p>
        </w:tc>
      </w:tr>
      <w:tr w:rsidR="004A017F" w:rsidRPr="00466738" w14:paraId="06C8B90B" w14:textId="77777777" w:rsidTr="00E013D3">
        <w:trPr>
          <w:cantSplit/>
          <w:trHeight w:val="20"/>
          <w:jc w:val="center"/>
        </w:trPr>
        <w:tc>
          <w:tcPr>
            <w:tcW w:w="1047" w:type="dxa"/>
            <w:tcMar>
              <w:top w:w="0" w:type="dxa"/>
              <w:left w:w="108" w:type="dxa"/>
              <w:bottom w:w="0" w:type="dxa"/>
              <w:right w:w="108" w:type="dxa"/>
            </w:tcMar>
            <w:vAlign w:val="center"/>
          </w:tcPr>
          <w:p w14:paraId="6EA1A567" w14:textId="77777777"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14:paraId="4A534067" w14:textId="77777777" w:rsidR="004A017F" w:rsidRPr="00EE5965" w:rsidRDefault="000429A3" w:rsidP="00AA0238">
            <w:pPr>
              <w:pStyle w:val="tac0"/>
              <w:rPr>
                <w:rFonts w:eastAsia="SimSun"/>
                <w:lang w:val="en-GB" w:eastAsia="zh-CN"/>
              </w:rPr>
            </w:pPr>
            <w:r>
              <w:rPr>
                <w:position w:val="-14"/>
                <w:lang w:eastAsia="zh-CN"/>
              </w:rPr>
              <w:pict w14:anchorId="0EE25AF5">
                <v:shape id="_x0000_i1989" type="#_x0000_t75" style="width:87.05pt;height:19.25pt">
                  <v:imagedata r:id="rId535" o:title=""/>
                </v:shape>
              </w:pict>
            </w:r>
          </w:p>
        </w:tc>
        <w:tc>
          <w:tcPr>
            <w:tcW w:w="1754" w:type="dxa"/>
            <w:vAlign w:val="center"/>
          </w:tcPr>
          <w:p w14:paraId="76DA7D1E" w14:textId="77777777" w:rsidR="004A017F" w:rsidRDefault="000429A3" w:rsidP="00AA0238">
            <w:pPr>
              <w:pStyle w:val="tac0"/>
              <w:rPr>
                <w:rFonts w:eastAsia="SimSun"/>
                <w:lang w:val="de-DE" w:eastAsia="zh-CN"/>
              </w:rPr>
            </w:pPr>
            <w:r>
              <w:rPr>
                <w:position w:val="-14"/>
                <w:lang w:eastAsia="zh-CN"/>
              </w:rPr>
              <w:pict w14:anchorId="1CC811D8">
                <v:shape id="_x0000_i1990" type="#_x0000_t75" style="width:87.05pt;height:19.25pt">
                  <v:imagedata r:id="rId535" o:title=""/>
                </v:shape>
              </w:pict>
            </w:r>
          </w:p>
        </w:tc>
        <w:tc>
          <w:tcPr>
            <w:tcW w:w="2624" w:type="dxa"/>
            <w:tcMar>
              <w:top w:w="0" w:type="dxa"/>
              <w:left w:w="108" w:type="dxa"/>
              <w:bottom w:w="0" w:type="dxa"/>
              <w:right w:w="108" w:type="dxa"/>
            </w:tcMar>
            <w:vAlign w:val="center"/>
          </w:tcPr>
          <w:p w14:paraId="36FECF9A" w14:textId="77777777" w:rsidR="004A017F" w:rsidRPr="00064EEE" w:rsidRDefault="000429A3" w:rsidP="00AA0238">
            <w:pPr>
              <w:pStyle w:val="tac0"/>
              <w:rPr>
                <w:lang w:val="en-GB"/>
              </w:rPr>
            </w:pPr>
            <w:r>
              <w:rPr>
                <w:position w:val="-14"/>
                <w:lang w:eastAsia="zh-CN"/>
              </w:rPr>
              <w:pict w14:anchorId="42613EB8">
                <v:shape id="_x0000_i1991" type="#_x0000_t75" style="width:87.05pt;height:19.25pt">
                  <v:imagedata r:id="rId535" o:title=""/>
                </v:shape>
              </w:pict>
            </w:r>
          </w:p>
        </w:tc>
        <w:tc>
          <w:tcPr>
            <w:tcW w:w="2428" w:type="dxa"/>
            <w:vAlign w:val="center"/>
          </w:tcPr>
          <w:p w14:paraId="686F0968" w14:textId="77777777" w:rsidR="004A017F" w:rsidRDefault="000429A3" w:rsidP="00AA0238">
            <w:pPr>
              <w:pStyle w:val="tac0"/>
              <w:rPr>
                <w:rFonts w:eastAsia="SimSun"/>
                <w:lang w:val="de-DE" w:eastAsia="zh-CN"/>
              </w:rPr>
            </w:pPr>
            <w:r>
              <w:rPr>
                <w:position w:val="-14"/>
                <w:lang w:eastAsia="zh-CN"/>
              </w:rPr>
              <w:pict w14:anchorId="27AFFBFA">
                <v:shape id="_x0000_i1992" type="#_x0000_t75" style="width:87.05pt;height:19.25pt">
                  <v:imagedata r:id="rId535" o:title=""/>
                </v:shape>
              </w:pict>
            </w:r>
          </w:p>
        </w:tc>
      </w:tr>
      <w:tr w:rsidR="004A017F" w:rsidRPr="00466738" w14:paraId="509124E3" w14:textId="77777777" w:rsidTr="00E013D3">
        <w:trPr>
          <w:cantSplit/>
          <w:trHeight w:val="20"/>
          <w:jc w:val="center"/>
        </w:trPr>
        <w:tc>
          <w:tcPr>
            <w:tcW w:w="1047" w:type="dxa"/>
            <w:tcMar>
              <w:top w:w="0" w:type="dxa"/>
              <w:left w:w="108" w:type="dxa"/>
              <w:bottom w:w="0" w:type="dxa"/>
              <w:right w:w="108" w:type="dxa"/>
            </w:tcMar>
            <w:vAlign w:val="center"/>
          </w:tcPr>
          <w:p w14:paraId="5D6FA1CD"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14:paraId="1E9F2844"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5AD876AB"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D4D604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5C735BA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34CEA1A" w14:textId="77777777" w:rsidTr="00E013D3">
        <w:trPr>
          <w:cantSplit/>
          <w:trHeight w:val="20"/>
          <w:jc w:val="center"/>
        </w:trPr>
        <w:tc>
          <w:tcPr>
            <w:tcW w:w="1047" w:type="dxa"/>
            <w:tcMar>
              <w:top w:w="0" w:type="dxa"/>
              <w:left w:w="108" w:type="dxa"/>
              <w:bottom w:w="0" w:type="dxa"/>
              <w:right w:w="108" w:type="dxa"/>
            </w:tcMar>
            <w:vAlign w:val="center"/>
          </w:tcPr>
          <w:p w14:paraId="6B40E9E9" w14:textId="77777777"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14:paraId="345A7A7E"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0E1A0E84"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8AB9028"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8C61CD6"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77B8C80A" w14:textId="77777777" w:rsidTr="00E013D3">
        <w:trPr>
          <w:cantSplit/>
          <w:trHeight w:val="20"/>
          <w:jc w:val="center"/>
        </w:trPr>
        <w:tc>
          <w:tcPr>
            <w:tcW w:w="1047" w:type="dxa"/>
            <w:tcMar>
              <w:top w:w="0" w:type="dxa"/>
              <w:left w:w="108" w:type="dxa"/>
              <w:bottom w:w="0" w:type="dxa"/>
              <w:right w:w="108" w:type="dxa"/>
            </w:tcMar>
            <w:vAlign w:val="center"/>
          </w:tcPr>
          <w:p w14:paraId="28BDAF4E" w14:textId="77777777"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14:paraId="0FFAFE3C"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2AF7EE6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0482D95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2AD991BD"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DD63921" w14:textId="77777777" w:rsidTr="00E013D3">
        <w:trPr>
          <w:cantSplit/>
          <w:trHeight w:val="20"/>
          <w:jc w:val="center"/>
        </w:trPr>
        <w:tc>
          <w:tcPr>
            <w:tcW w:w="1047" w:type="dxa"/>
            <w:tcMar>
              <w:top w:w="0" w:type="dxa"/>
              <w:left w:w="108" w:type="dxa"/>
              <w:bottom w:w="0" w:type="dxa"/>
              <w:right w:w="108" w:type="dxa"/>
            </w:tcMar>
            <w:vAlign w:val="center"/>
          </w:tcPr>
          <w:p w14:paraId="06DF134F" w14:textId="77777777"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6F471ED" w14:textId="77777777"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14:paraId="5AC35BBA"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13A2C51E" w14:textId="77777777" w:rsidR="004A017F" w:rsidRPr="00064EEE" w:rsidRDefault="004A017F" w:rsidP="00AA0238">
            <w:pPr>
              <w:pStyle w:val="tac0"/>
              <w:rPr>
                <w:lang w:val="en-GB"/>
              </w:rPr>
            </w:pPr>
            <w:r>
              <w:rPr>
                <w:rFonts w:eastAsia="SimSun" w:hint="eastAsia"/>
                <w:lang w:eastAsia="zh-CN"/>
              </w:rPr>
              <w:t>0</w:t>
            </w:r>
          </w:p>
        </w:tc>
        <w:tc>
          <w:tcPr>
            <w:tcW w:w="2428" w:type="dxa"/>
            <w:vAlign w:val="center"/>
          </w:tcPr>
          <w:p w14:paraId="6670BB81" w14:textId="77777777" w:rsidR="004A017F" w:rsidRDefault="004A017F" w:rsidP="00AA0238">
            <w:pPr>
              <w:pStyle w:val="tac0"/>
              <w:rPr>
                <w:rFonts w:eastAsia="SimSun"/>
                <w:lang w:val="de-DE" w:eastAsia="zh-CN"/>
              </w:rPr>
            </w:pPr>
            <w:r>
              <w:rPr>
                <w:rFonts w:eastAsia="SimSun" w:hint="eastAsia"/>
                <w:lang w:eastAsia="zh-CN"/>
              </w:rPr>
              <w:t>0</w:t>
            </w:r>
          </w:p>
        </w:tc>
      </w:tr>
    </w:tbl>
    <w:p w14:paraId="6E5A64BA" w14:textId="77777777" w:rsidR="001D60F5" w:rsidRPr="001D60F5" w:rsidRDefault="001D60F5" w:rsidP="001D60F5"/>
    <w:p w14:paraId="1CD72730" w14:textId="77777777"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04" w:name="OLE_LINK585"/>
      <w:bookmarkStart w:id="3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04"/>
      <w:bookmarkEnd w:id="3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3F37B64B"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05071A68"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C8CC392"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067CE503" w14:textId="77777777" w:rsidTr="001D60F5">
        <w:trPr>
          <w:trHeight w:val="171"/>
          <w:jc w:val="center"/>
        </w:trPr>
        <w:tc>
          <w:tcPr>
            <w:tcW w:w="0" w:type="auto"/>
            <w:vMerge/>
            <w:shd w:val="clear" w:color="auto" w:fill="E0E0E0"/>
            <w:vAlign w:val="center"/>
          </w:tcPr>
          <w:p w14:paraId="575937A2"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4B81A45"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5D4896D"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5A91BE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73A11A5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268C5961" w14:textId="77777777" w:rsidTr="001D60F5">
        <w:trPr>
          <w:trHeight w:val="238"/>
          <w:jc w:val="center"/>
        </w:trPr>
        <w:tc>
          <w:tcPr>
            <w:tcW w:w="4441" w:type="dxa"/>
            <w:tcMar>
              <w:top w:w="0" w:type="dxa"/>
              <w:left w:w="108" w:type="dxa"/>
              <w:bottom w:w="0" w:type="dxa"/>
              <w:right w:w="108" w:type="dxa"/>
            </w:tcMar>
            <w:vAlign w:val="center"/>
          </w:tcPr>
          <w:p w14:paraId="006A506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99A33C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BC0A53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8F317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699BD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24D75048" w14:textId="77777777" w:rsidTr="001D60F5">
        <w:trPr>
          <w:trHeight w:val="238"/>
          <w:jc w:val="center"/>
        </w:trPr>
        <w:tc>
          <w:tcPr>
            <w:tcW w:w="4441" w:type="dxa"/>
            <w:tcMar>
              <w:top w:w="0" w:type="dxa"/>
              <w:left w:w="108" w:type="dxa"/>
              <w:bottom w:w="0" w:type="dxa"/>
              <w:right w:w="108" w:type="dxa"/>
            </w:tcMar>
            <w:vAlign w:val="center"/>
          </w:tcPr>
          <w:p w14:paraId="714DA2A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A658DED"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626536">
                <v:shape id="_x0000_i1993" type="#_x0000_t75" style="width:16.75pt;height:12.55pt">
                  <v:imagedata r:id="rId560" o:title=""/>
                </v:shape>
              </w:pict>
            </w:r>
          </w:p>
        </w:tc>
        <w:tc>
          <w:tcPr>
            <w:tcW w:w="0" w:type="auto"/>
            <w:tcMar>
              <w:top w:w="0" w:type="dxa"/>
              <w:left w:w="108" w:type="dxa"/>
              <w:bottom w:w="0" w:type="dxa"/>
              <w:right w:w="108" w:type="dxa"/>
            </w:tcMar>
            <w:vAlign w:val="center"/>
          </w:tcPr>
          <w:p w14:paraId="35028BD9"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AD195B8">
                <v:shape id="_x0000_i1994" type="#_x0000_t75" style="width:16.75pt;height:12.55pt">
                  <v:imagedata r:id="rId484" o:title=""/>
                </v:shape>
              </w:pict>
            </w:r>
          </w:p>
        </w:tc>
        <w:tc>
          <w:tcPr>
            <w:tcW w:w="0" w:type="auto"/>
            <w:tcMar>
              <w:top w:w="0" w:type="dxa"/>
              <w:left w:w="108" w:type="dxa"/>
              <w:bottom w:w="0" w:type="dxa"/>
              <w:right w:w="108" w:type="dxa"/>
            </w:tcMar>
            <w:vAlign w:val="center"/>
          </w:tcPr>
          <w:p w14:paraId="3DBBDA00"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5698A29">
                <v:shape id="_x0000_i1995" type="#_x0000_t75" style="width:16.75pt;height:12.55pt">
                  <v:imagedata r:id="rId484" o:title=""/>
                </v:shape>
              </w:pict>
            </w:r>
          </w:p>
        </w:tc>
        <w:tc>
          <w:tcPr>
            <w:tcW w:w="0" w:type="auto"/>
            <w:tcMar>
              <w:top w:w="0" w:type="dxa"/>
              <w:left w:w="108" w:type="dxa"/>
              <w:bottom w:w="0" w:type="dxa"/>
              <w:right w:w="108" w:type="dxa"/>
            </w:tcMar>
            <w:vAlign w:val="center"/>
          </w:tcPr>
          <w:p w14:paraId="6AA7077E"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E62A54">
                <v:shape id="_x0000_i1996" type="#_x0000_t75" style="width:16.75pt;height:12.55pt">
                  <v:imagedata r:id="rId484" o:title=""/>
                </v:shape>
              </w:pict>
            </w:r>
          </w:p>
        </w:tc>
      </w:tr>
      <w:tr w:rsidR="001D60F5" w:rsidRPr="001D60F5" w14:paraId="05DCB1A8" w14:textId="77777777" w:rsidTr="001D60F5">
        <w:trPr>
          <w:trHeight w:val="238"/>
          <w:jc w:val="center"/>
        </w:trPr>
        <w:tc>
          <w:tcPr>
            <w:tcW w:w="4441" w:type="dxa"/>
            <w:tcMar>
              <w:top w:w="0" w:type="dxa"/>
              <w:left w:w="108" w:type="dxa"/>
              <w:bottom w:w="0" w:type="dxa"/>
              <w:right w:w="108" w:type="dxa"/>
            </w:tcMar>
            <w:vAlign w:val="center"/>
          </w:tcPr>
          <w:p w14:paraId="732F960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039B43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7667AEF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2B0663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44E2B3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F5C4494" w14:textId="77777777" w:rsidTr="001D60F5">
        <w:trPr>
          <w:trHeight w:val="238"/>
          <w:jc w:val="center"/>
        </w:trPr>
        <w:tc>
          <w:tcPr>
            <w:tcW w:w="4441" w:type="dxa"/>
            <w:tcMar>
              <w:top w:w="0" w:type="dxa"/>
              <w:left w:w="108" w:type="dxa"/>
              <w:bottom w:w="0" w:type="dxa"/>
              <w:right w:w="108" w:type="dxa"/>
            </w:tcMar>
            <w:vAlign w:val="center"/>
          </w:tcPr>
          <w:p w14:paraId="7E9827E2"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2E3F0F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4463C38"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F28D6A">
                <v:shape id="_x0000_i1997" type="#_x0000_t75" style="width:16.75pt;height:12.55pt">
                  <v:imagedata r:id="rId484" o:title=""/>
                </v:shape>
              </w:pict>
            </w:r>
          </w:p>
        </w:tc>
        <w:tc>
          <w:tcPr>
            <w:tcW w:w="0" w:type="auto"/>
            <w:tcMar>
              <w:top w:w="0" w:type="dxa"/>
              <w:left w:w="108" w:type="dxa"/>
              <w:bottom w:w="0" w:type="dxa"/>
              <w:right w:w="108" w:type="dxa"/>
            </w:tcMar>
            <w:vAlign w:val="center"/>
          </w:tcPr>
          <w:p w14:paraId="55810FCD"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827FE7D">
                <v:shape id="_x0000_i1998" type="#_x0000_t75" style="width:16.75pt;height:12.55pt">
                  <v:imagedata r:id="rId484" o:title=""/>
                </v:shape>
              </w:pict>
            </w:r>
          </w:p>
        </w:tc>
        <w:tc>
          <w:tcPr>
            <w:tcW w:w="0" w:type="auto"/>
            <w:tcMar>
              <w:top w:w="0" w:type="dxa"/>
              <w:left w:w="108" w:type="dxa"/>
              <w:bottom w:w="0" w:type="dxa"/>
              <w:right w:w="108" w:type="dxa"/>
            </w:tcMar>
            <w:vAlign w:val="center"/>
          </w:tcPr>
          <w:p w14:paraId="5348150C"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15AD93A">
                <v:shape id="_x0000_i1999" type="#_x0000_t75" style="width:16.75pt;height:12.55pt">
                  <v:imagedata r:id="rId484" o:title=""/>
                </v:shape>
              </w:pict>
            </w:r>
          </w:p>
        </w:tc>
      </w:tr>
      <w:tr w:rsidR="001D60F5" w:rsidRPr="001D60F5" w14:paraId="735826D1" w14:textId="77777777" w:rsidTr="001D60F5">
        <w:trPr>
          <w:trHeight w:val="238"/>
          <w:jc w:val="center"/>
        </w:trPr>
        <w:tc>
          <w:tcPr>
            <w:tcW w:w="4441" w:type="dxa"/>
            <w:tcMar>
              <w:top w:w="0" w:type="dxa"/>
              <w:left w:w="108" w:type="dxa"/>
              <w:bottom w:w="0" w:type="dxa"/>
              <w:right w:w="108" w:type="dxa"/>
            </w:tcMar>
            <w:vAlign w:val="center"/>
          </w:tcPr>
          <w:p w14:paraId="61BFA5B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1045A0B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34808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B32826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C22D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D10D87B" w14:textId="77777777" w:rsidTr="001D60F5">
        <w:trPr>
          <w:trHeight w:val="238"/>
          <w:jc w:val="center"/>
        </w:trPr>
        <w:tc>
          <w:tcPr>
            <w:tcW w:w="4441" w:type="dxa"/>
            <w:tcMar>
              <w:top w:w="0" w:type="dxa"/>
              <w:left w:w="108" w:type="dxa"/>
              <w:bottom w:w="0" w:type="dxa"/>
              <w:right w:w="108" w:type="dxa"/>
            </w:tcMar>
            <w:vAlign w:val="center"/>
          </w:tcPr>
          <w:p w14:paraId="17D61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0C2E28A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1DA4BC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E9B266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11E28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CD5CBAC"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7A4DB894"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2AEF410"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0580C222" w14:textId="77777777" w:rsidTr="001D60F5">
        <w:trPr>
          <w:trHeight w:val="171"/>
          <w:jc w:val="center"/>
        </w:trPr>
        <w:tc>
          <w:tcPr>
            <w:tcW w:w="0" w:type="auto"/>
            <w:vMerge/>
            <w:shd w:val="clear" w:color="auto" w:fill="E0E0E0"/>
            <w:vAlign w:val="center"/>
          </w:tcPr>
          <w:p w14:paraId="10F378BA"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76B38FB"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775E4FB"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0DE24F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053CB88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FE301E7" w14:textId="77777777" w:rsidTr="001D60F5">
        <w:trPr>
          <w:trHeight w:val="238"/>
          <w:jc w:val="center"/>
        </w:trPr>
        <w:tc>
          <w:tcPr>
            <w:tcW w:w="4441" w:type="dxa"/>
            <w:tcMar>
              <w:top w:w="0" w:type="dxa"/>
              <w:left w:w="108" w:type="dxa"/>
              <w:bottom w:w="0" w:type="dxa"/>
              <w:right w:w="108" w:type="dxa"/>
            </w:tcMar>
            <w:vAlign w:val="center"/>
          </w:tcPr>
          <w:p w14:paraId="37A43BB6" w14:textId="77777777" w:rsidR="001D60F5" w:rsidRPr="001D60F5" w:rsidRDefault="001D60F5" w:rsidP="001D60F5">
            <w:pPr>
              <w:keepNext/>
              <w:spacing w:after="0"/>
              <w:jc w:val="center"/>
              <w:rPr>
                <w:rFonts w:ascii="Arial" w:hAnsi="Arial" w:cs="Arial"/>
                <w:sz w:val="18"/>
                <w:szCs w:val="18"/>
                <w:lang w:val="de-DE" w:eastAsia="zh-CN"/>
              </w:rPr>
            </w:pPr>
            <w:bookmarkStart w:id="3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293992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3670D1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36DED5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B3809F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39AC52A" w14:textId="77777777" w:rsidTr="001D60F5">
        <w:trPr>
          <w:trHeight w:val="238"/>
          <w:jc w:val="center"/>
        </w:trPr>
        <w:tc>
          <w:tcPr>
            <w:tcW w:w="4441" w:type="dxa"/>
            <w:tcMar>
              <w:top w:w="0" w:type="dxa"/>
              <w:left w:w="108" w:type="dxa"/>
              <w:bottom w:w="0" w:type="dxa"/>
              <w:right w:w="108" w:type="dxa"/>
            </w:tcMar>
            <w:vAlign w:val="center"/>
          </w:tcPr>
          <w:p w14:paraId="62CCC51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B2232D"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4C5B6A">
                <v:shape id="_x0000_i2000" type="#_x0000_t75" style="width:16.75pt;height:12.55pt">
                  <v:imagedata r:id="rId560" o:title=""/>
                </v:shape>
              </w:pict>
            </w:r>
          </w:p>
        </w:tc>
        <w:tc>
          <w:tcPr>
            <w:tcW w:w="0" w:type="auto"/>
            <w:tcMar>
              <w:top w:w="0" w:type="dxa"/>
              <w:left w:w="108" w:type="dxa"/>
              <w:bottom w:w="0" w:type="dxa"/>
              <w:right w:w="108" w:type="dxa"/>
            </w:tcMar>
            <w:vAlign w:val="center"/>
          </w:tcPr>
          <w:p w14:paraId="20FC600C"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D5BC713">
                <v:shape id="_x0000_i2001" type="#_x0000_t75" style="width:16.75pt;height:12.55pt">
                  <v:imagedata r:id="rId484" o:title=""/>
                </v:shape>
              </w:pict>
            </w:r>
          </w:p>
        </w:tc>
        <w:tc>
          <w:tcPr>
            <w:tcW w:w="0" w:type="auto"/>
            <w:tcMar>
              <w:top w:w="0" w:type="dxa"/>
              <w:left w:w="108" w:type="dxa"/>
              <w:bottom w:w="0" w:type="dxa"/>
              <w:right w:w="108" w:type="dxa"/>
            </w:tcMar>
            <w:vAlign w:val="center"/>
          </w:tcPr>
          <w:p w14:paraId="0CFD7904"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4F10E60">
                <v:shape id="_x0000_i2002" type="#_x0000_t75" style="width:16.75pt;height:12.55pt">
                  <v:imagedata r:id="rId484" o:title=""/>
                </v:shape>
              </w:pict>
            </w:r>
          </w:p>
        </w:tc>
        <w:tc>
          <w:tcPr>
            <w:tcW w:w="0" w:type="auto"/>
            <w:tcMar>
              <w:top w:w="0" w:type="dxa"/>
              <w:left w:w="108" w:type="dxa"/>
              <w:bottom w:w="0" w:type="dxa"/>
              <w:right w:w="108" w:type="dxa"/>
            </w:tcMar>
            <w:vAlign w:val="center"/>
          </w:tcPr>
          <w:p w14:paraId="73183AF5"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EC156FC">
                <v:shape id="_x0000_i2003" type="#_x0000_t75" style="width:16.75pt;height:12.55pt">
                  <v:imagedata r:id="rId484" o:title=""/>
                </v:shape>
              </w:pict>
            </w:r>
          </w:p>
        </w:tc>
      </w:tr>
      <w:bookmarkEnd w:id="306"/>
      <w:tr w:rsidR="001D60F5" w:rsidRPr="001D60F5" w14:paraId="5FFA78FC" w14:textId="77777777" w:rsidTr="001D60F5">
        <w:trPr>
          <w:trHeight w:val="238"/>
          <w:jc w:val="center"/>
        </w:trPr>
        <w:tc>
          <w:tcPr>
            <w:tcW w:w="4441" w:type="dxa"/>
            <w:tcMar>
              <w:top w:w="0" w:type="dxa"/>
              <w:left w:w="108" w:type="dxa"/>
              <w:bottom w:w="0" w:type="dxa"/>
              <w:right w:w="108" w:type="dxa"/>
            </w:tcMar>
            <w:vAlign w:val="center"/>
          </w:tcPr>
          <w:p w14:paraId="638A8EF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59C324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441109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25C83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FE1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3A41206D" w14:textId="77777777" w:rsidTr="001D60F5">
        <w:trPr>
          <w:trHeight w:val="238"/>
          <w:jc w:val="center"/>
        </w:trPr>
        <w:tc>
          <w:tcPr>
            <w:tcW w:w="4441" w:type="dxa"/>
            <w:tcMar>
              <w:top w:w="0" w:type="dxa"/>
              <w:left w:w="108" w:type="dxa"/>
              <w:bottom w:w="0" w:type="dxa"/>
              <w:right w:w="108" w:type="dxa"/>
            </w:tcMar>
            <w:vAlign w:val="center"/>
          </w:tcPr>
          <w:p w14:paraId="27005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520C3A99"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A32E0C9" wp14:editId="2CE62D54">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3A30CFAE"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65ACBC">
                <v:shape id="_x0000_i2004" type="#_x0000_t75" style="width:16.75pt;height:12.55pt">
                  <v:imagedata r:id="rId484" o:title=""/>
                </v:shape>
              </w:pict>
            </w:r>
          </w:p>
        </w:tc>
        <w:tc>
          <w:tcPr>
            <w:tcW w:w="0" w:type="auto"/>
            <w:tcMar>
              <w:top w:w="0" w:type="dxa"/>
              <w:left w:w="108" w:type="dxa"/>
              <w:bottom w:w="0" w:type="dxa"/>
              <w:right w:w="108" w:type="dxa"/>
            </w:tcMar>
            <w:vAlign w:val="center"/>
          </w:tcPr>
          <w:p w14:paraId="7D9C26B7"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8A06B21">
                <v:shape id="_x0000_i2005" type="#_x0000_t75" style="width:16.75pt;height:12.55pt">
                  <v:imagedata r:id="rId484" o:title=""/>
                </v:shape>
              </w:pict>
            </w:r>
          </w:p>
        </w:tc>
        <w:tc>
          <w:tcPr>
            <w:tcW w:w="0" w:type="auto"/>
            <w:tcMar>
              <w:top w:w="0" w:type="dxa"/>
              <w:left w:w="108" w:type="dxa"/>
              <w:bottom w:w="0" w:type="dxa"/>
              <w:right w:w="108" w:type="dxa"/>
            </w:tcMar>
            <w:vAlign w:val="center"/>
          </w:tcPr>
          <w:p w14:paraId="6A8638E2" w14:textId="77777777" w:rsidR="001D60F5" w:rsidRPr="001D60F5" w:rsidRDefault="000429A3"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D3AD217">
                <v:shape id="_x0000_i2006" type="#_x0000_t75" style="width:16.75pt;height:12.55pt">
                  <v:imagedata r:id="rId484" o:title=""/>
                </v:shape>
              </w:pict>
            </w:r>
          </w:p>
        </w:tc>
      </w:tr>
      <w:tr w:rsidR="001D60F5" w:rsidRPr="001D60F5" w14:paraId="44BE42DB" w14:textId="77777777" w:rsidTr="001D60F5">
        <w:trPr>
          <w:trHeight w:val="238"/>
          <w:jc w:val="center"/>
        </w:trPr>
        <w:tc>
          <w:tcPr>
            <w:tcW w:w="4441" w:type="dxa"/>
            <w:tcMar>
              <w:top w:w="0" w:type="dxa"/>
              <w:left w:w="108" w:type="dxa"/>
              <w:bottom w:w="0" w:type="dxa"/>
              <w:right w:w="108" w:type="dxa"/>
            </w:tcMar>
            <w:vAlign w:val="center"/>
          </w:tcPr>
          <w:p w14:paraId="6F85C5C5"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A00FE0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EBFF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DB83E9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0457C4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7BB296E1" w14:textId="77777777" w:rsidTr="001D60F5">
        <w:trPr>
          <w:trHeight w:val="238"/>
          <w:jc w:val="center"/>
        </w:trPr>
        <w:tc>
          <w:tcPr>
            <w:tcW w:w="4441" w:type="dxa"/>
            <w:tcMar>
              <w:top w:w="0" w:type="dxa"/>
              <w:left w:w="108" w:type="dxa"/>
              <w:bottom w:w="0" w:type="dxa"/>
              <w:right w:w="108" w:type="dxa"/>
            </w:tcMar>
            <w:vAlign w:val="center"/>
          </w:tcPr>
          <w:p w14:paraId="52179DD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F0EB8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2D3F10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D1821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B7968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745EB279" w14:textId="77777777" w:rsidTr="001D60F5">
        <w:trPr>
          <w:trHeight w:val="238"/>
          <w:jc w:val="center"/>
        </w:trPr>
        <w:tc>
          <w:tcPr>
            <w:tcW w:w="4441" w:type="dxa"/>
            <w:tcMar>
              <w:top w:w="0" w:type="dxa"/>
              <w:left w:w="108" w:type="dxa"/>
              <w:bottom w:w="0" w:type="dxa"/>
              <w:right w:w="108" w:type="dxa"/>
            </w:tcMar>
            <w:vAlign w:val="center"/>
          </w:tcPr>
          <w:p w14:paraId="0D533F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BEDF7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9079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79BB58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B90FDA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42415AF" w14:textId="77777777" w:rsidTr="001D60F5">
        <w:trPr>
          <w:trHeight w:val="238"/>
          <w:jc w:val="center"/>
        </w:trPr>
        <w:tc>
          <w:tcPr>
            <w:tcW w:w="4441" w:type="dxa"/>
            <w:tcMar>
              <w:top w:w="0" w:type="dxa"/>
              <w:left w:w="108" w:type="dxa"/>
              <w:bottom w:w="0" w:type="dxa"/>
              <w:right w:w="108" w:type="dxa"/>
            </w:tcMar>
            <w:vAlign w:val="center"/>
          </w:tcPr>
          <w:p w14:paraId="6FF1B38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6805D4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86C7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ADE15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AABD1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3760B29E" w14:textId="77777777" w:rsidR="004A017F" w:rsidRDefault="004A017F" w:rsidP="00850804"/>
    <w:p w14:paraId="13B11B49" w14:textId="77777777"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07" w:name="OLE_LINK24"/>
      <w:bookmarkStart w:id="308" w:name="OLE_LINK25"/>
      <w:r w:rsidR="003763F1">
        <w:rPr>
          <w:rFonts w:hint="eastAsia"/>
          <w:lang w:eastAsia="zh-CN"/>
        </w:rPr>
        <w:t>9/10</w:t>
      </w:r>
      <w:bookmarkEnd w:id="307"/>
      <w:bookmarkEnd w:id="3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0C7088BA" w14:textId="77777777" w:rsidR="003763F1" w:rsidRDefault="001D60F5" w:rsidP="003763F1">
      <w:pPr>
        <w:rPr>
          <w:lang w:eastAsia="zh-CN"/>
        </w:rPr>
      </w:pPr>
      <w:bookmarkStart w:id="309" w:name="OLE_LINK683"/>
      <w:bookmarkStart w:id="310" w:name="OLE_LINK684"/>
      <w:r w:rsidRPr="00310D5A">
        <w:t>Table 5.2.2.6.2-2</w:t>
      </w:r>
      <w:bookmarkStart w:id="311" w:name="OLE_LINK672"/>
      <w:bookmarkStart w:id="312" w:name="OLE_LINK673"/>
      <w:r>
        <w:rPr>
          <w:rFonts w:hint="eastAsia"/>
          <w:lang w:eastAsia="zh-CN"/>
        </w:rPr>
        <w:t>C</w:t>
      </w:r>
      <w:r>
        <w:rPr>
          <w:lang w:eastAsia="zh-CN"/>
        </w:rPr>
        <w:t>-1</w:t>
      </w:r>
      <w:r>
        <w:t xml:space="preserve"> and Table 5.2.2.6.2-</w:t>
      </w:r>
      <w:bookmarkStart w:id="313" w:name="OLE_LINK670"/>
      <w:bookmarkStart w:id="314" w:name="OLE_LINK671"/>
      <w:r>
        <w:t>2D</w:t>
      </w:r>
      <w:r>
        <w:rPr>
          <w:rFonts w:hint="eastAsia"/>
          <w:lang w:eastAsia="zh-CN"/>
        </w:rPr>
        <w:t>-1</w:t>
      </w:r>
      <w:bookmarkEnd w:id="309"/>
      <w:bookmarkEnd w:id="310"/>
      <w:bookmarkEnd w:id="311"/>
      <w:bookmarkEnd w:id="312"/>
      <w:bookmarkEnd w:id="313"/>
      <w:bookmarkEnd w:id="3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543A0CCE" w14:textId="77777777" w:rsidR="003763F1" w:rsidRDefault="003763F1" w:rsidP="003763F1">
      <w:pPr>
        <w:rPr>
          <w:lang w:eastAsia="zh-CN"/>
        </w:rPr>
      </w:pPr>
      <w:bookmarkStart w:id="315" w:name="OLE_LINK51"/>
      <w:bookmarkStart w:id="3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15"/>
      <w:bookmarkEnd w:id="316"/>
      <w:r>
        <w:t xml:space="preserve"> associated with transmission mode </w:t>
      </w:r>
      <w:r>
        <w:rPr>
          <w:lang w:eastAsia="zh-CN"/>
        </w:rPr>
        <w:t>9</w:t>
      </w:r>
      <w:r>
        <w:rPr>
          <w:rFonts w:hint="eastAsia"/>
          <w:lang w:eastAsia="zh-CN"/>
        </w:rPr>
        <w:t>/10</w:t>
      </w:r>
      <w:r>
        <w:t xml:space="preserve"> configured with </w:t>
      </w:r>
      <w:bookmarkStart w:id="317" w:name="OLE_LINK53"/>
      <w:bookmarkStart w:id="318" w:name="OLE_LINK54"/>
      <w:r>
        <w:t xml:space="preserve">subband </w:t>
      </w:r>
      <w:bookmarkEnd w:id="317"/>
      <w:bookmarkEnd w:id="3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520A0E61" w14:textId="77777777"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66D68D61" w14:textId="77777777" w:rsidR="0078676C" w:rsidRDefault="0078676C" w:rsidP="0078676C">
      <w:pPr>
        <w:rPr>
          <w:lang w:eastAsia="zh-CN"/>
        </w:rPr>
      </w:pPr>
      <w:bookmarkStart w:id="3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4FFAC2E4" w14:textId="77777777"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319"/>
    </w:p>
    <w:p w14:paraId="621379F2" w14:textId="77777777"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203A1FF1" w14:textId="77777777" w:rsidR="003763F1" w:rsidRDefault="001D60F5" w:rsidP="0078676C">
      <w:pPr>
        <w:rPr>
          <w:lang w:eastAsia="zh-CN"/>
        </w:rPr>
      </w:pPr>
      <w:r>
        <w:rPr>
          <w:rFonts w:hint="eastAsia"/>
          <w:lang w:eastAsia="zh-CN"/>
        </w:rPr>
        <w:t>For</w:t>
      </w:r>
      <w:r w:rsidRPr="006F3771">
        <w:t xml:space="preserve"> </w:t>
      </w:r>
      <w:bookmarkStart w:id="320" w:name="OLE_LINK698"/>
      <w:r>
        <w:t>Table 5.2.2.6.2-2</w:t>
      </w:r>
      <w:r>
        <w:rPr>
          <w:lang w:eastAsia="zh-CN"/>
        </w:rPr>
        <w:t>C-1</w:t>
      </w:r>
      <w:r>
        <w:t>, Table 5.2.2.6.2-2</w:t>
      </w:r>
      <w:r>
        <w:rPr>
          <w:lang w:eastAsia="zh-CN"/>
        </w:rPr>
        <w:t>D-1</w:t>
      </w:r>
      <w:r>
        <w:t xml:space="preserve"> and Table 5.2.2.6.2-2</w:t>
      </w:r>
      <w:r>
        <w:rPr>
          <w:lang w:eastAsia="zh-CN"/>
        </w:rPr>
        <w:t>E-</w:t>
      </w:r>
      <w:bookmarkEnd w:id="3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0E83105"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0429A3">
        <w:rPr>
          <w:position w:val="-6"/>
        </w:rPr>
        <w:pict w14:anchorId="149A9500">
          <v:shape id="_x0000_i2007" type="#_x0000_t75" style="width:12.55pt;height:12.55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0429A3">
        <w:rPr>
          <w:position w:val="-14"/>
          <w:lang w:eastAsia="zh-CN"/>
        </w:rPr>
        <w:pict w14:anchorId="0952CFE9">
          <v:shape id="_x0000_i2008" type="#_x0000_t75" style="width:75.35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0429A3">
        <w:rPr>
          <w:position w:val="-10"/>
          <w:lang w:eastAsia="zh-CN"/>
        </w:rPr>
        <w:pict w14:anchorId="48FEC5E1">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0429A3">
        <w:rPr>
          <w:position w:val="-10"/>
          <w:lang w:eastAsia="zh-CN"/>
        </w:rPr>
        <w:pict w14:anchorId="70FA3754">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0429A3">
        <w:rPr>
          <w:position w:val="-10"/>
          <w:lang w:eastAsia="zh-CN"/>
        </w:rPr>
        <w:pict w14:anchorId="4A29959D">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0429A3">
        <w:rPr>
          <w:position w:val="-10"/>
          <w:lang w:eastAsia="zh-CN"/>
        </w:rPr>
        <w:pict w14:anchorId="385D8ADE">
          <v:shape id="_x0000_i2012"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77A53086">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174388A2">
          <v:shape id="_x0000_i2014" type="#_x0000_t75" style="width:98.8pt;height:36.8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0429A3">
        <w:rPr>
          <w:position w:val="-30"/>
          <w:lang w:eastAsia="zh-CN"/>
        </w:rPr>
        <w:pict w14:anchorId="14DD5D63">
          <v:shape id="_x0000_i2015" type="#_x0000_t75" style="width:94.6pt;height:36.8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0429A3">
        <w:rPr>
          <w:position w:val="-30"/>
          <w:lang w:eastAsia="zh-CN"/>
        </w:rPr>
        <w:pict w14:anchorId="0B544ABA">
          <v:shape id="_x0000_i2016" type="#_x0000_t75" style="width:94.6pt;height:36.8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429A3">
        <w:rPr>
          <w:position w:val="-10"/>
          <w:lang w:eastAsia="zh-CN"/>
        </w:rPr>
        <w:pict w14:anchorId="3BC3780B">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429A3">
        <w:rPr>
          <w:position w:val="-10"/>
          <w:lang w:eastAsia="zh-CN"/>
        </w:rPr>
        <w:pict w14:anchorId="54E119DB">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5AA9DAEC">
          <v:shape id="_x0000_i2019" type="#_x0000_t75" style="width:98.8pt;height:36.8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0429A3">
        <w:rPr>
          <w:position w:val="-10"/>
          <w:lang w:eastAsia="zh-CN"/>
        </w:rPr>
        <w:pict w14:anchorId="41406CF2">
          <v:shape id="_x0000_i2020" type="#_x0000_t75" style="width:36.85pt;height:16.75pt">
            <v:imagedata r:id="rId472" o:title=""/>
          </v:shape>
        </w:pict>
      </w:r>
      <w:r w:rsidR="0078676C">
        <w:rPr>
          <w:rFonts w:hint="eastAsia"/>
          <w:lang w:eastAsia="zh-CN"/>
        </w:rPr>
        <w:t xml:space="preserve"> are defined as </w:t>
      </w:r>
      <w:r w:rsidR="000429A3">
        <w:rPr>
          <w:position w:val="-10"/>
          <w:lang w:eastAsia="zh-CN"/>
        </w:rPr>
        <w:pict w14:anchorId="5FA05841">
          <v:shape id="_x0000_i2021" type="#_x0000_t75" style="width:75.35pt;height:16.75pt">
            <v:imagedata r:id="rId473" o:title=""/>
          </v:shape>
        </w:pict>
      </w:r>
      <w:r w:rsidR="0078676C">
        <w:rPr>
          <w:rFonts w:hint="eastAsia"/>
          <w:lang w:eastAsia="zh-CN"/>
        </w:rPr>
        <w:t xml:space="preserve"> and </w:t>
      </w:r>
      <w:r w:rsidR="000429A3">
        <w:rPr>
          <w:position w:val="-10"/>
          <w:lang w:eastAsia="zh-CN"/>
        </w:rPr>
        <w:pict w14:anchorId="25669560">
          <v:shape id="_x0000_i2022" type="#_x0000_t75" style="width:34.35pt;height:16.75pt">
            <v:imagedata r:id="rId570" o:title=""/>
          </v:shape>
        </w:pict>
      </w:r>
      <w:r w:rsidR="0078676C">
        <w:rPr>
          <w:rFonts w:hint="eastAsia"/>
          <w:lang w:eastAsia="zh-CN"/>
        </w:rPr>
        <w:t xml:space="preserve"> for </w:t>
      </w:r>
      <w:r w:rsidR="000429A3">
        <w:rPr>
          <w:position w:val="-10"/>
          <w:lang w:eastAsia="zh-CN"/>
        </w:rPr>
        <w:pict w14:anchorId="6B7D3C98">
          <v:shape id="_x0000_i2023" type="#_x0000_t75" style="width:40.2pt;height:16.75pt">
            <v:imagedata r:id="rId475" o:title=""/>
          </v:shape>
        </w:pict>
      </w:r>
      <w:r w:rsidR="0078676C">
        <w:rPr>
          <w:rFonts w:hint="eastAsia"/>
          <w:lang w:eastAsia="zh-CN"/>
        </w:rPr>
        <w:t xml:space="preserve"> and </w:t>
      </w:r>
      <w:r w:rsidR="000429A3">
        <w:rPr>
          <w:position w:val="-10"/>
          <w:lang w:eastAsia="zh-CN"/>
        </w:rPr>
        <w:pict w14:anchorId="3E8A8051">
          <v:shape id="_x0000_i2024" type="#_x0000_t75" style="width:34.35pt;height:16.75pt">
            <v:imagedata r:id="rId476" o:title=""/>
          </v:shape>
        </w:pict>
      </w:r>
      <w:r w:rsidR="0078676C">
        <w:rPr>
          <w:rFonts w:hint="eastAsia"/>
          <w:lang w:eastAsia="zh-CN"/>
        </w:rPr>
        <w:t xml:space="preserve">, </w:t>
      </w:r>
      <w:r w:rsidR="000429A3">
        <w:rPr>
          <w:position w:val="-10"/>
          <w:lang w:eastAsia="zh-CN"/>
        </w:rPr>
        <w:pict w14:anchorId="626968E2">
          <v:shape id="_x0000_i2025" type="#_x0000_t75" style="width:34.35pt;height:16.75pt">
            <v:imagedata r:id="rId571" o:title=""/>
          </v:shape>
        </w:pict>
      </w:r>
      <w:r w:rsidR="0078676C">
        <w:rPr>
          <w:rFonts w:hint="eastAsia"/>
          <w:lang w:eastAsia="zh-CN"/>
        </w:rPr>
        <w:t xml:space="preserve"> and </w:t>
      </w:r>
      <w:r w:rsidR="000429A3">
        <w:rPr>
          <w:position w:val="-10"/>
          <w:lang w:eastAsia="zh-CN"/>
        </w:rPr>
        <w:pict w14:anchorId="00E98E8E">
          <v:shape id="_x0000_i2026" type="#_x0000_t75" style="width:78.7pt;height:16.75pt">
            <v:imagedata r:id="rId478" o:title=""/>
          </v:shape>
        </w:pict>
      </w:r>
      <w:r w:rsidR="0078676C">
        <w:rPr>
          <w:rFonts w:hint="eastAsia"/>
          <w:lang w:eastAsia="zh-CN"/>
        </w:rPr>
        <w:t xml:space="preserve"> for </w:t>
      </w:r>
      <w:r w:rsidR="000429A3">
        <w:rPr>
          <w:position w:val="-10"/>
          <w:lang w:eastAsia="zh-CN"/>
        </w:rPr>
        <w:pict w14:anchorId="1B0E9902">
          <v:shape id="_x0000_i2027" type="#_x0000_t75" style="width:40.2pt;height:16.75pt">
            <v:imagedata r:id="rId479" o:title=""/>
          </v:shape>
        </w:pict>
      </w:r>
      <w:r w:rsidR="0078676C">
        <w:rPr>
          <w:rFonts w:hint="eastAsia"/>
          <w:lang w:eastAsia="zh-CN"/>
        </w:rPr>
        <w:t xml:space="preserve"> and </w:t>
      </w:r>
      <w:r w:rsidR="000429A3">
        <w:rPr>
          <w:position w:val="-10"/>
          <w:lang w:eastAsia="zh-CN"/>
        </w:rPr>
        <w:pict w14:anchorId="1A1096C8">
          <v:shape id="_x0000_i2028" type="#_x0000_t75" style="width:32.65pt;height:16.75pt">
            <v:imagedata r:id="rId480" o:title=""/>
          </v:shape>
        </w:pict>
      </w:r>
      <w:r w:rsidR="0078676C">
        <w:rPr>
          <w:rFonts w:hint="eastAsia"/>
          <w:lang w:eastAsia="zh-CN"/>
        </w:rPr>
        <w:t xml:space="preserve">, </w:t>
      </w:r>
      <w:r w:rsidR="000429A3">
        <w:rPr>
          <w:position w:val="-10"/>
          <w:lang w:eastAsia="zh-CN"/>
        </w:rPr>
        <w:pict w14:anchorId="0975265A">
          <v:shape id="_x0000_i2029" type="#_x0000_t75" style="width:75.35pt;height:16.75pt">
            <v:imagedata r:id="rId481" o:title=""/>
          </v:shape>
        </w:pict>
      </w:r>
      <w:r w:rsidR="0078676C">
        <w:rPr>
          <w:rFonts w:hint="eastAsia"/>
          <w:lang w:eastAsia="zh-CN"/>
        </w:rPr>
        <w:t xml:space="preserve"> and </w:t>
      </w:r>
      <w:r w:rsidR="000429A3">
        <w:rPr>
          <w:position w:val="-10"/>
          <w:lang w:eastAsia="zh-CN"/>
        </w:rPr>
        <w:pict w14:anchorId="6E4D028D">
          <v:shape id="_x0000_i2030" type="#_x0000_t75" style="width:31.8pt;height:16.75pt">
            <v:imagedata r:id="rId572" o:title=""/>
          </v:shape>
        </w:pict>
      </w:r>
      <w:r w:rsidR="0078676C">
        <w:rPr>
          <w:rFonts w:hint="eastAsia"/>
          <w:lang w:eastAsia="zh-CN"/>
        </w:rPr>
        <w:t xml:space="preserve"> for </w:t>
      </w:r>
      <w:r w:rsidR="000429A3">
        <w:rPr>
          <w:position w:val="-10"/>
          <w:lang w:eastAsia="zh-CN"/>
        </w:rPr>
        <w:pict w14:anchorId="1B67D818">
          <v:shape id="_x0000_i2031" type="#_x0000_t75" style="width:34.35pt;height:16.75pt">
            <v:imagedata r:id="rId483" o:title=""/>
          </v:shape>
        </w:pict>
      </w:r>
      <w:r w:rsidR="0078676C">
        <w:rPr>
          <w:rFonts w:hint="eastAsia"/>
          <w:lang w:eastAsia="zh-CN"/>
        </w:rPr>
        <w:t>.</w:t>
      </w:r>
    </w:p>
    <w:p w14:paraId="16AD902B" w14:textId="77777777" w:rsidR="003763F1" w:rsidRDefault="003763F1" w:rsidP="00850804"/>
    <w:p w14:paraId="1B808522" w14:textId="77777777"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2C91187B" w14:textId="77777777" w:rsidTr="00E013D3">
        <w:trPr>
          <w:jc w:val="center"/>
        </w:trPr>
        <w:tc>
          <w:tcPr>
            <w:tcW w:w="0" w:type="auto"/>
            <w:vMerge w:val="restart"/>
            <w:shd w:val="clear" w:color="auto" w:fill="E0E0E0"/>
            <w:vAlign w:val="center"/>
          </w:tcPr>
          <w:p w14:paraId="2C803614" w14:textId="77777777" w:rsidR="00850804" w:rsidRPr="0073454B" w:rsidRDefault="00850804" w:rsidP="00C70A30">
            <w:pPr>
              <w:pStyle w:val="TAH"/>
            </w:pPr>
            <w:r w:rsidRPr="0073454B">
              <w:t>Field</w:t>
            </w:r>
          </w:p>
        </w:tc>
        <w:tc>
          <w:tcPr>
            <w:tcW w:w="0" w:type="auto"/>
            <w:gridSpan w:val="6"/>
            <w:shd w:val="clear" w:color="auto" w:fill="E0E0E0"/>
            <w:vAlign w:val="center"/>
          </w:tcPr>
          <w:p w14:paraId="4DA7771B" w14:textId="77777777" w:rsidR="00850804" w:rsidRPr="0073454B" w:rsidRDefault="00850804" w:rsidP="00C70A30">
            <w:pPr>
              <w:pStyle w:val="TAH"/>
            </w:pPr>
            <w:r w:rsidRPr="0073454B">
              <w:t>Bit width</w:t>
            </w:r>
          </w:p>
        </w:tc>
      </w:tr>
      <w:tr w:rsidR="00850804" w14:paraId="0C370D01" w14:textId="77777777" w:rsidTr="00E013D3">
        <w:trPr>
          <w:jc w:val="center"/>
        </w:trPr>
        <w:tc>
          <w:tcPr>
            <w:tcW w:w="0" w:type="auto"/>
            <w:vMerge/>
            <w:shd w:val="clear" w:color="auto" w:fill="E0E0E0"/>
            <w:vAlign w:val="center"/>
          </w:tcPr>
          <w:p w14:paraId="55650012" w14:textId="77777777" w:rsidR="00850804" w:rsidRPr="0073454B" w:rsidRDefault="00850804" w:rsidP="00C70A30">
            <w:pPr>
              <w:pStyle w:val="TAH"/>
            </w:pPr>
          </w:p>
        </w:tc>
        <w:tc>
          <w:tcPr>
            <w:tcW w:w="0" w:type="auto"/>
            <w:gridSpan w:val="2"/>
            <w:shd w:val="clear" w:color="auto" w:fill="E0E0E0"/>
            <w:vAlign w:val="center"/>
          </w:tcPr>
          <w:p w14:paraId="1EC0A721"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5FD868BD" w14:textId="77777777" w:rsidR="00850804" w:rsidRPr="0073454B" w:rsidRDefault="00850804" w:rsidP="00C70A30">
            <w:pPr>
              <w:pStyle w:val="TAH"/>
            </w:pPr>
            <w:r w:rsidRPr="0073454B">
              <w:t>4 antenna ports</w:t>
            </w:r>
          </w:p>
        </w:tc>
      </w:tr>
      <w:tr w:rsidR="00850804" w14:paraId="08567AB5" w14:textId="77777777" w:rsidTr="00E013D3">
        <w:trPr>
          <w:jc w:val="center"/>
        </w:trPr>
        <w:tc>
          <w:tcPr>
            <w:tcW w:w="0" w:type="auto"/>
            <w:vMerge/>
            <w:shd w:val="clear" w:color="auto" w:fill="E0E0E0"/>
            <w:vAlign w:val="center"/>
          </w:tcPr>
          <w:p w14:paraId="36FA99E2" w14:textId="77777777" w:rsidR="00850804" w:rsidRPr="0073454B" w:rsidRDefault="00850804" w:rsidP="00C70A30">
            <w:pPr>
              <w:pStyle w:val="TAH"/>
              <w:rPr>
                <w:b w:val="0"/>
                <w:bCs/>
              </w:rPr>
            </w:pPr>
          </w:p>
        </w:tc>
        <w:tc>
          <w:tcPr>
            <w:tcW w:w="0" w:type="auto"/>
            <w:shd w:val="clear" w:color="auto" w:fill="E0E0E0"/>
            <w:vAlign w:val="center"/>
          </w:tcPr>
          <w:p w14:paraId="46EE479F" w14:textId="77777777" w:rsidR="00850804" w:rsidRPr="0073454B" w:rsidRDefault="00850804" w:rsidP="00C70A30">
            <w:pPr>
              <w:pStyle w:val="TAH"/>
            </w:pPr>
            <w:r w:rsidRPr="0073454B">
              <w:t>Rank = 1</w:t>
            </w:r>
          </w:p>
        </w:tc>
        <w:tc>
          <w:tcPr>
            <w:tcW w:w="0" w:type="auto"/>
            <w:shd w:val="clear" w:color="auto" w:fill="E0E0E0"/>
            <w:vAlign w:val="center"/>
          </w:tcPr>
          <w:p w14:paraId="3E3E7468" w14:textId="77777777" w:rsidR="00850804" w:rsidRPr="0073454B" w:rsidRDefault="00850804" w:rsidP="00C70A30">
            <w:pPr>
              <w:pStyle w:val="TAH"/>
            </w:pPr>
            <w:r w:rsidRPr="0073454B">
              <w:t>Rank = 2</w:t>
            </w:r>
          </w:p>
        </w:tc>
        <w:tc>
          <w:tcPr>
            <w:tcW w:w="0" w:type="auto"/>
            <w:shd w:val="clear" w:color="auto" w:fill="E0E0E0"/>
            <w:vAlign w:val="center"/>
          </w:tcPr>
          <w:p w14:paraId="7D0484DB" w14:textId="77777777" w:rsidR="00850804" w:rsidRPr="0073454B" w:rsidRDefault="00850804" w:rsidP="00C70A30">
            <w:pPr>
              <w:pStyle w:val="TAH"/>
            </w:pPr>
            <w:r w:rsidRPr="0073454B">
              <w:t>Rank = 1</w:t>
            </w:r>
          </w:p>
        </w:tc>
        <w:tc>
          <w:tcPr>
            <w:tcW w:w="0" w:type="auto"/>
            <w:shd w:val="clear" w:color="auto" w:fill="E0E0E0"/>
            <w:vAlign w:val="center"/>
          </w:tcPr>
          <w:p w14:paraId="3169C5E9" w14:textId="77777777" w:rsidR="00850804" w:rsidRPr="0073454B" w:rsidRDefault="00850804" w:rsidP="00C70A30">
            <w:pPr>
              <w:pStyle w:val="TAH"/>
            </w:pPr>
            <w:r w:rsidRPr="0073454B">
              <w:t>Rank = 2</w:t>
            </w:r>
          </w:p>
        </w:tc>
        <w:tc>
          <w:tcPr>
            <w:tcW w:w="0" w:type="auto"/>
            <w:shd w:val="clear" w:color="auto" w:fill="E0E0E0"/>
            <w:vAlign w:val="center"/>
          </w:tcPr>
          <w:p w14:paraId="41DA5B54" w14:textId="77777777" w:rsidR="00850804" w:rsidRPr="0073454B" w:rsidRDefault="00850804" w:rsidP="00C70A30">
            <w:pPr>
              <w:pStyle w:val="TAH"/>
            </w:pPr>
            <w:r w:rsidRPr="0073454B">
              <w:t>Rank = 3</w:t>
            </w:r>
          </w:p>
        </w:tc>
        <w:tc>
          <w:tcPr>
            <w:tcW w:w="0" w:type="auto"/>
            <w:shd w:val="clear" w:color="auto" w:fill="E0E0E0"/>
            <w:vAlign w:val="center"/>
          </w:tcPr>
          <w:p w14:paraId="70EE7DA1" w14:textId="77777777" w:rsidR="00850804" w:rsidRPr="0073454B" w:rsidRDefault="00850804" w:rsidP="00C70A30">
            <w:pPr>
              <w:pStyle w:val="TAH"/>
            </w:pPr>
            <w:r w:rsidRPr="0073454B">
              <w:t>Rank = 4</w:t>
            </w:r>
          </w:p>
        </w:tc>
      </w:tr>
      <w:tr w:rsidR="00850804" w14:paraId="51765FE9" w14:textId="77777777" w:rsidTr="00E013D3">
        <w:trPr>
          <w:jc w:val="center"/>
        </w:trPr>
        <w:tc>
          <w:tcPr>
            <w:tcW w:w="0" w:type="auto"/>
            <w:vAlign w:val="center"/>
          </w:tcPr>
          <w:p w14:paraId="78AE36E9" w14:textId="77777777" w:rsidR="00850804" w:rsidRPr="0073454B" w:rsidRDefault="00850804" w:rsidP="00C70A30">
            <w:pPr>
              <w:pStyle w:val="TAC"/>
            </w:pPr>
            <w:r w:rsidRPr="0073454B">
              <w:t>Wide-band CQI codeword 0</w:t>
            </w:r>
          </w:p>
        </w:tc>
        <w:tc>
          <w:tcPr>
            <w:tcW w:w="0" w:type="auto"/>
            <w:vAlign w:val="center"/>
          </w:tcPr>
          <w:p w14:paraId="4E7D7B96" w14:textId="77777777" w:rsidR="00850804" w:rsidRPr="0073454B" w:rsidRDefault="00850804" w:rsidP="00C70A30">
            <w:pPr>
              <w:pStyle w:val="TAC"/>
            </w:pPr>
            <w:r w:rsidRPr="0073454B">
              <w:t>4</w:t>
            </w:r>
          </w:p>
        </w:tc>
        <w:tc>
          <w:tcPr>
            <w:tcW w:w="0" w:type="auto"/>
            <w:vAlign w:val="center"/>
          </w:tcPr>
          <w:p w14:paraId="3EFAF58B" w14:textId="77777777" w:rsidR="00850804" w:rsidRPr="0073454B" w:rsidRDefault="00850804" w:rsidP="00C70A30">
            <w:pPr>
              <w:pStyle w:val="TAC"/>
            </w:pPr>
            <w:r w:rsidRPr="0073454B">
              <w:t>4</w:t>
            </w:r>
          </w:p>
        </w:tc>
        <w:tc>
          <w:tcPr>
            <w:tcW w:w="0" w:type="auto"/>
            <w:vAlign w:val="center"/>
          </w:tcPr>
          <w:p w14:paraId="3CAABD59" w14:textId="77777777" w:rsidR="00850804" w:rsidRPr="0073454B" w:rsidRDefault="00850804" w:rsidP="00C70A30">
            <w:pPr>
              <w:pStyle w:val="TAC"/>
            </w:pPr>
            <w:r w:rsidRPr="0073454B">
              <w:t>4</w:t>
            </w:r>
          </w:p>
        </w:tc>
        <w:tc>
          <w:tcPr>
            <w:tcW w:w="0" w:type="auto"/>
            <w:vAlign w:val="center"/>
          </w:tcPr>
          <w:p w14:paraId="7D2ECFBA" w14:textId="77777777" w:rsidR="00850804" w:rsidRPr="0073454B" w:rsidRDefault="00850804" w:rsidP="00C70A30">
            <w:pPr>
              <w:pStyle w:val="TAC"/>
            </w:pPr>
            <w:r w:rsidRPr="0073454B">
              <w:t>4</w:t>
            </w:r>
          </w:p>
        </w:tc>
        <w:tc>
          <w:tcPr>
            <w:tcW w:w="0" w:type="auto"/>
            <w:vAlign w:val="center"/>
          </w:tcPr>
          <w:p w14:paraId="07E40EF4" w14:textId="77777777" w:rsidR="00850804" w:rsidRPr="0073454B" w:rsidRDefault="00850804" w:rsidP="00C70A30">
            <w:pPr>
              <w:pStyle w:val="TAC"/>
            </w:pPr>
            <w:r w:rsidRPr="0073454B">
              <w:t>4</w:t>
            </w:r>
          </w:p>
        </w:tc>
        <w:tc>
          <w:tcPr>
            <w:tcW w:w="0" w:type="auto"/>
            <w:vAlign w:val="center"/>
          </w:tcPr>
          <w:p w14:paraId="531E6E32" w14:textId="77777777" w:rsidR="00850804" w:rsidRPr="0073454B" w:rsidRDefault="00850804" w:rsidP="00C70A30">
            <w:pPr>
              <w:pStyle w:val="TAC"/>
            </w:pPr>
            <w:r w:rsidRPr="0073454B">
              <w:t>4</w:t>
            </w:r>
          </w:p>
        </w:tc>
      </w:tr>
      <w:tr w:rsidR="00850804" w14:paraId="775634CE" w14:textId="77777777" w:rsidTr="00E013D3">
        <w:trPr>
          <w:jc w:val="center"/>
        </w:trPr>
        <w:tc>
          <w:tcPr>
            <w:tcW w:w="0" w:type="auto"/>
            <w:vAlign w:val="center"/>
          </w:tcPr>
          <w:p w14:paraId="454A4F20"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4ECA6487" w14:textId="77777777" w:rsidR="00850804" w:rsidRPr="0073454B" w:rsidRDefault="000429A3" w:rsidP="00C70A30">
            <w:pPr>
              <w:pStyle w:val="TAC"/>
            </w:pPr>
            <w:r>
              <w:rPr>
                <w:position w:val="-6"/>
              </w:rPr>
              <w:pict w14:anchorId="79D9CC22">
                <v:shape id="_x0000_i2032" type="#_x0000_t75" style="width:16.75pt;height:12.55pt">
                  <v:imagedata r:id="rId484" o:title=""/>
                </v:shape>
              </w:pict>
            </w:r>
          </w:p>
        </w:tc>
        <w:tc>
          <w:tcPr>
            <w:tcW w:w="0" w:type="auto"/>
            <w:vAlign w:val="center"/>
          </w:tcPr>
          <w:p w14:paraId="457F6A15" w14:textId="77777777" w:rsidR="00850804" w:rsidRPr="0073454B" w:rsidRDefault="000429A3" w:rsidP="00C70A30">
            <w:pPr>
              <w:pStyle w:val="TAC"/>
            </w:pPr>
            <w:r>
              <w:rPr>
                <w:position w:val="-6"/>
              </w:rPr>
              <w:pict w14:anchorId="33793621">
                <v:shape id="_x0000_i2033" type="#_x0000_t75" style="width:16.75pt;height:12.55pt">
                  <v:imagedata r:id="rId484" o:title=""/>
                </v:shape>
              </w:pict>
            </w:r>
          </w:p>
        </w:tc>
        <w:tc>
          <w:tcPr>
            <w:tcW w:w="0" w:type="auto"/>
            <w:vAlign w:val="center"/>
          </w:tcPr>
          <w:p w14:paraId="441575B4" w14:textId="77777777" w:rsidR="00850804" w:rsidRPr="0073454B" w:rsidRDefault="000429A3" w:rsidP="00C70A30">
            <w:pPr>
              <w:pStyle w:val="TAC"/>
            </w:pPr>
            <w:r>
              <w:rPr>
                <w:position w:val="-6"/>
              </w:rPr>
              <w:pict w14:anchorId="4C1E5A8B">
                <v:shape id="_x0000_i2034" type="#_x0000_t75" style="width:16.75pt;height:12.55pt">
                  <v:imagedata r:id="rId484" o:title=""/>
                </v:shape>
              </w:pict>
            </w:r>
          </w:p>
        </w:tc>
        <w:tc>
          <w:tcPr>
            <w:tcW w:w="0" w:type="auto"/>
            <w:vAlign w:val="center"/>
          </w:tcPr>
          <w:p w14:paraId="06515E93" w14:textId="77777777" w:rsidR="00850804" w:rsidRPr="0073454B" w:rsidRDefault="000429A3" w:rsidP="00C70A30">
            <w:pPr>
              <w:pStyle w:val="TAC"/>
            </w:pPr>
            <w:r>
              <w:rPr>
                <w:position w:val="-6"/>
              </w:rPr>
              <w:pict w14:anchorId="43845612">
                <v:shape id="_x0000_i2035" type="#_x0000_t75" style="width:16.75pt;height:12.55pt">
                  <v:imagedata r:id="rId484" o:title=""/>
                </v:shape>
              </w:pict>
            </w:r>
          </w:p>
        </w:tc>
        <w:tc>
          <w:tcPr>
            <w:tcW w:w="0" w:type="auto"/>
            <w:vAlign w:val="center"/>
          </w:tcPr>
          <w:p w14:paraId="7AA5DB41" w14:textId="77777777" w:rsidR="00850804" w:rsidRPr="0073454B" w:rsidRDefault="000429A3" w:rsidP="00C70A30">
            <w:pPr>
              <w:pStyle w:val="TAC"/>
            </w:pPr>
            <w:r>
              <w:rPr>
                <w:position w:val="-6"/>
              </w:rPr>
              <w:pict w14:anchorId="46E6C6A2">
                <v:shape id="_x0000_i2036" type="#_x0000_t75" style="width:16.75pt;height:12.55pt">
                  <v:imagedata r:id="rId484" o:title=""/>
                </v:shape>
              </w:pict>
            </w:r>
          </w:p>
        </w:tc>
        <w:tc>
          <w:tcPr>
            <w:tcW w:w="0" w:type="auto"/>
            <w:vAlign w:val="center"/>
          </w:tcPr>
          <w:p w14:paraId="47D9531C" w14:textId="77777777" w:rsidR="00850804" w:rsidRPr="0073454B" w:rsidRDefault="000429A3" w:rsidP="00C70A30">
            <w:pPr>
              <w:pStyle w:val="TAC"/>
            </w:pPr>
            <w:r>
              <w:rPr>
                <w:position w:val="-6"/>
              </w:rPr>
              <w:pict w14:anchorId="1E5F0361">
                <v:shape id="_x0000_i2037" type="#_x0000_t75" style="width:16.75pt;height:12.55pt">
                  <v:imagedata r:id="rId484" o:title=""/>
                </v:shape>
              </w:pict>
            </w:r>
          </w:p>
        </w:tc>
      </w:tr>
      <w:tr w:rsidR="00850804" w14:paraId="764AB609" w14:textId="77777777" w:rsidTr="00E013D3">
        <w:trPr>
          <w:jc w:val="center"/>
        </w:trPr>
        <w:tc>
          <w:tcPr>
            <w:tcW w:w="0" w:type="auto"/>
            <w:vAlign w:val="center"/>
          </w:tcPr>
          <w:p w14:paraId="4134C8A8" w14:textId="77777777" w:rsidR="00850804" w:rsidRPr="0073454B" w:rsidRDefault="00850804" w:rsidP="00C70A30">
            <w:pPr>
              <w:pStyle w:val="TAC"/>
            </w:pPr>
            <w:r w:rsidRPr="0073454B">
              <w:t>Wide-band CQI codeword 1</w:t>
            </w:r>
          </w:p>
        </w:tc>
        <w:tc>
          <w:tcPr>
            <w:tcW w:w="0" w:type="auto"/>
            <w:vAlign w:val="center"/>
          </w:tcPr>
          <w:p w14:paraId="2102BEC2" w14:textId="77777777" w:rsidR="00850804" w:rsidRPr="0073454B" w:rsidRDefault="00850804" w:rsidP="00C70A30">
            <w:pPr>
              <w:pStyle w:val="TAC"/>
            </w:pPr>
            <w:r w:rsidRPr="0073454B">
              <w:t>0</w:t>
            </w:r>
          </w:p>
        </w:tc>
        <w:tc>
          <w:tcPr>
            <w:tcW w:w="0" w:type="auto"/>
            <w:vAlign w:val="center"/>
          </w:tcPr>
          <w:p w14:paraId="015CD745" w14:textId="77777777" w:rsidR="00850804" w:rsidRPr="0073454B" w:rsidRDefault="00850804" w:rsidP="00C70A30">
            <w:pPr>
              <w:pStyle w:val="TAC"/>
            </w:pPr>
            <w:r w:rsidRPr="0073454B">
              <w:t>4</w:t>
            </w:r>
          </w:p>
        </w:tc>
        <w:tc>
          <w:tcPr>
            <w:tcW w:w="0" w:type="auto"/>
            <w:vAlign w:val="center"/>
          </w:tcPr>
          <w:p w14:paraId="61BB2DC8" w14:textId="77777777" w:rsidR="00850804" w:rsidRPr="0073454B" w:rsidRDefault="00850804" w:rsidP="00C70A30">
            <w:pPr>
              <w:pStyle w:val="TAC"/>
            </w:pPr>
            <w:r w:rsidRPr="0073454B">
              <w:t>0</w:t>
            </w:r>
          </w:p>
        </w:tc>
        <w:tc>
          <w:tcPr>
            <w:tcW w:w="0" w:type="auto"/>
            <w:vAlign w:val="center"/>
          </w:tcPr>
          <w:p w14:paraId="64D848F1" w14:textId="77777777" w:rsidR="00850804" w:rsidRPr="0073454B" w:rsidRDefault="00850804" w:rsidP="00C70A30">
            <w:pPr>
              <w:pStyle w:val="TAC"/>
            </w:pPr>
            <w:r w:rsidRPr="0073454B">
              <w:t>4</w:t>
            </w:r>
          </w:p>
        </w:tc>
        <w:tc>
          <w:tcPr>
            <w:tcW w:w="0" w:type="auto"/>
            <w:vAlign w:val="center"/>
          </w:tcPr>
          <w:p w14:paraId="58733172" w14:textId="77777777" w:rsidR="00850804" w:rsidRPr="0073454B" w:rsidRDefault="00850804" w:rsidP="00C70A30">
            <w:pPr>
              <w:pStyle w:val="TAC"/>
            </w:pPr>
            <w:r w:rsidRPr="0073454B">
              <w:t>4</w:t>
            </w:r>
          </w:p>
        </w:tc>
        <w:tc>
          <w:tcPr>
            <w:tcW w:w="0" w:type="auto"/>
            <w:vAlign w:val="center"/>
          </w:tcPr>
          <w:p w14:paraId="563CD1D5" w14:textId="77777777" w:rsidR="00850804" w:rsidRPr="0073454B" w:rsidRDefault="00850804" w:rsidP="00C70A30">
            <w:pPr>
              <w:pStyle w:val="TAC"/>
            </w:pPr>
            <w:r w:rsidRPr="0073454B">
              <w:t>4</w:t>
            </w:r>
          </w:p>
        </w:tc>
      </w:tr>
      <w:tr w:rsidR="00850804" w14:paraId="6C72A17C" w14:textId="77777777" w:rsidTr="00E013D3">
        <w:trPr>
          <w:jc w:val="center"/>
        </w:trPr>
        <w:tc>
          <w:tcPr>
            <w:tcW w:w="0" w:type="auto"/>
            <w:vAlign w:val="center"/>
          </w:tcPr>
          <w:p w14:paraId="2B36796C"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63DCEB57" w14:textId="77777777" w:rsidR="00850804" w:rsidRPr="0073454B" w:rsidRDefault="00850804" w:rsidP="00C70A30">
            <w:pPr>
              <w:pStyle w:val="TAC"/>
            </w:pPr>
            <w:r w:rsidRPr="0073454B">
              <w:t>0</w:t>
            </w:r>
          </w:p>
        </w:tc>
        <w:tc>
          <w:tcPr>
            <w:tcW w:w="0" w:type="auto"/>
            <w:vAlign w:val="center"/>
          </w:tcPr>
          <w:p w14:paraId="2D3D50E8" w14:textId="77777777" w:rsidR="00850804" w:rsidRPr="0073454B" w:rsidRDefault="000429A3" w:rsidP="00C70A30">
            <w:pPr>
              <w:pStyle w:val="TAC"/>
            </w:pPr>
            <w:r>
              <w:rPr>
                <w:position w:val="-6"/>
              </w:rPr>
              <w:pict w14:anchorId="3E116180">
                <v:shape id="_x0000_i2038" type="#_x0000_t75" style="width:16.75pt;height:12.55pt">
                  <v:imagedata r:id="rId484" o:title=""/>
                </v:shape>
              </w:pict>
            </w:r>
          </w:p>
        </w:tc>
        <w:tc>
          <w:tcPr>
            <w:tcW w:w="0" w:type="auto"/>
            <w:vAlign w:val="center"/>
          </w:tcPr>
          <w:p w14:paraId="2455A821" w14:textId="77777777" w:rsidR="00850804" w:rsidRPr="0073454B" w:rsidRDefault="00850804" w:rsidP="00C70A30">
            <w:pPr>
              <w:pStyle w:val="TAC"/>
            </w:pPr>
            <w:r w:rsidRPr="0073454B">
              <w:t>0</w:t>
            </w:r>
          </w:p>
        </w:tc>
        <w:tc>
          <w:tcPr>
            <w:tcW w:w="0" w:type="auto"/>
            <w:vAlign w:val="center"/>
          </w:tcPr>
          <w:p w14:paraId="051FB749" w14:textId="77777777" w:rsidR="00850804" w:rsidRPr="0073454B" w:rsidRDefault="000429A3" w:rsidP="00C70A30">
            <w:pPr>
              <w:pStyle w:val="TAC"/>
            </w:pPr>
            <w:r>
              <w:rPr>
                <w:position w:val="-6"/>
              </w:rPr>
              <w:pict w14:anchorId="3BD64D5B">
                <v:shape id="_x0000_i2039" type="#_x0000_t75" style="width:16.75pt;height:12.55pt">
                  <v:imagedata r:id="rId484" o:title=""/>
                </v:shape>
              </w:pict>
            </w:r>
          </w:p>
        </w:tc>
        <w:tc>
          <w:tcPr>
            <w:tcW w:w="0" w:type="auto"/>
            <w:vAlign w:val="center"/>
          </w:tcPr>
          <w:p w14:paraId="2CC70EF6" w14:textId="77777777" w:rsidR="00850804" w:rsidRPr="0073454B" w:rsidRDefault="000429A3" w:rsidP="00C70A30">
            <w:pPr>
              <w:pStyle w:val="TAC"/>
            </w:pPr>
            <w:r>
              <w:rPr>
                <w:position w:val="-6"/>
              </w:rPr>
              <w:pict w14:anchorId="27627E71">
                <v:shape id="_x0000_i2040" type="#_x0000_t75" style="width:16.75pt;height:12.55pt">
                  <v:imagedata r:id="rId484" o:title=""/>
                </v:shape>
              </w:pict>
            </w:r>
          </w:p>
        </w:tc>
        <w:tc>
          <w:tcPr>
            <w:tcW w:w="0" w:type="auto"/>
            <w:vAlign w:val="center"/>
          </w:tcPr>
          <w:p w14:paraId="6B95C9FB" w14:textId="77777777" w:rsidR="00850804" w:rsidRPr="0073454B" w:rsidRDefault="000429A3" w:rsidP="00C70A30">
            <w:pPr>
              <w:pStyle w:val="TAC"/>
            </w:pPr>
            <w:r>
              <w:rPr>
                <w:position w:val="-6"/>
              </w:rPr>
              <w:pict w14:anchorId="08997B7D">
                <v:shape id="_x0000_i2041" type="#_x0000_t75" style="width:16.75pt;height:12.55pt">
                  <v:imagedata r:id="rId484" o:title=""/>
                </v:shape>
              </w:pict>
            </w:r>
          </w:p>
        </w:tc>
      </w:tr>
      <w:tr w:rsidR="00850804" w14:paraId="6E5B1430" w14:textId="77777777" w:rsidTr="00E013D3">
        <w:trPr>
          <w:jc w:val="center"/>
        </w:trPr>
        <w:tc>
          <w:tcPr>
            <w:tcW w:w="0" w:type="auto"/>
            <w:vAlign w:val="center"/>
          </w:tcPr>
          <w:p w14:paraId="04AA0344" w14:textId="77777777" w:rsidR="00850804" w:rsidRPr="0073454B" w:rsidRDefault="00850804" w:rsidP="00C70A30">
            <w:pPr>
              <w:pStyle w:val="TAC"/>
            </w:pPr>
            <w:r w:rsidRPr="0073454B">
              <w:t>Subband precoding matrix indicator</w:t>
            </w:r>
          </w:p>
        </w:tc>
        <w:tc>
          <w:tcPr>
            <w:tcW w:w="0" w:type="auto"/>
            <w:vAlign w:val="center"/>
          </w:tcPr>
          <w:p w14:paraId="094C0CDE" w14:textId="77777777" w:rsidR="00850804" w:rsidRPr="0073454B" w:rsidRDefault="000429A3" w:rsidP="00C70A30">
            <w:pPr>
              <w:pStyle w:val="TAC"/>
            </w:pPr>
            <w:r>
              <w:rPr>
                <w:position w:val="-6"/>
              </w:rPr>
              <w:pict w14:anchorId="03231400">
                <v:shape id="_x0000_i2042" type="#_x0000_t75" style="width:16.75pt;height:12.55pt">
                  <v:imagedata r:id="rId484" o:title=""/>
                </v:shape>
              </w:pict>
            </w:r>
          </w:p>
        </w:tc>
        <w:tc>
          <w:tcPr>
            <w:tcW w:w="0" w:type="auto"/>
            <w:vAlign w:val="center"/>
          </w:tcPr>
          <w:p w14:paraId="459646DD" w14:textId="77777777" w:rsidR="00850804" w:rsidRPr="0073454B" w:rsidRDefault="000429A3" w:rsidP="00C70A30">
            <w:pPr>
              <w:pStyle w:val="TAC"/>
            </w:pPr>
            <w:r>
              <w:rPr>
                <w:position w:val="-6"/>
              </w:rPr>
              <w:pict w14:anchorId="73C2F034">
                <v:shape id="_x0000_i2043" type="#_x0000_t75" style="width:14.25pt;height:12.55pt">
                  <v:imagedata r:id="rId573" o:title=""/>
                </v:shape>
              </w:pict>
            </w:r>
          </w:p>
        </w:tc>
        <w:tc>
          <w:tcPr>
            <w:tcW w:w="0" w:type="auto"/>
            <w:vAlign w:val="center"/>
          </w:tcPr>
          <w:p w14:paraId="31295830" w14:textId="77777777" w:rsidR="00850804" w:rsidRPr="0073454B" w:rsidRDefault="000429A3" w:rsidP="00C70A30">
            <w:pPr>
              <w:pStyle w:val="TAC"/>
            </w:pPr>
            <w:r>
              <w:rPr>
                <w:position w:val="-6"/>
              </w:rPr>
              <w:pict w14:anchorId="1886018B">
                <v:shape id="_x0000_i2044" type="#_x0000_t75" style="width:15.9pt;height:10.9pt">
                  <v:imagedata r:id="rId574" o:title=""/>
                </v:shape>
              </w:pict>
            </w:r>
          </w:p>
        </w:tc>
        <w:tc>
          <w:tcPr>
            <w:tcW w:w="0" w:type="auto"/>
            <w:vAlign w:val="center"/>
          </w:tcPr>
          <w:p w14:paraId="1A29035B" w14:textId="77777777" w:rsidR="00850804" w:rsidRPr="0073454B" w:rsidRDefault="000429A3" w:rsidP="00C70A30">
            <w:pPr>
              <w:pStyle w:val="TAC"/>
            </w:pPr>
            <w:r>
              <w:rPr>
                <w:position w:val="-6"/>
              </w:rPr>
              <w:pict w14:anchorId="67F5E545">
                <v:shape id="_x0000_i2045" type="#_x0000_t75" style="width:16.75pt;height:10.9pt">
                  <v:imagedata r:id="rId575" o:title=""/>
                </v:shape>
              </w:pict>
            </w:r>
          </w:p>
        </w:tc>
        <w:tc>
          <w:tcPr>
            <w:tcW w:w="0" w:type="auto"/>
            <w:vAlign w:val="center"/>
          </w:tcPr>
          <w:p w14:paraId="32726C56" w14:textId="77777777" w:rsidR="00850804" w:rsidRPr="0073454B" w:rsidRDefault="000429A3" w:rsidP="00C70A30">
            <w:pPr>
              <w:pStyle w:val="TAC"/>
            </w:pPr>
            <w:r>
              <w:rPr>
                <w:position w:val="-6"/>
              </w:rPr>
              <w:pict w14:anchorId="5F69759C">
                <v:shape id="_x0000_i2046" type="#_x0000_t75" style="width:16.75pt;height:12.55pt">
                  <v:imagedata r:id="rId575" o:title=""/>
                </v:shape>
              </w:pict>
            </w:r>
          </w:p>
        </w:tc>
        <w:tc>
          <w:tcPr>
            <w:tcW w:w="0" w:type="auto"/>
            <w:vAlign w:val="center"/>
          </w:tcPr>
          <w:p w14:paraId="6AB2F482" w14:textId="77777777" w:rsidR="00850804" w:rsidRPr="0073454B" w:rsidRDefault="000429A3" w:rsidP="00C70A30">
            <w:pPr>
              <w:pStyle w:val="TAC"/>
            </w:pPr>
            <w:r>
              <w:rPr>
                <w:position w:val="-6"/>
              </w:rPr>
              <w:pict w14:anchorId="6BD1D0F0">
                <v:shape id="_x0000_i2047" type="#_x0000_t75" style="width:17.6pt;height:12.55pt">
                  <v:imagedata r:id="rId575" o:title=""/>
                </v:shape>
              </w:pict>
            </w:r>
          </w:p>
        </w:tc>
      </w:tr>
    </w:tbl>
    <w:p w14:paraId="37226408" w14:textId="77777777" w:rsidR="002D6447" w:rsidRPr="002D6447" w:rsidRDefault="002D6447" w:rsidP="00E91B67"/>
    <w:p w14:paraId="3D6464A4" w14:textId="77777777"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321" w:name="OLE_LINK674"/>
      <w:bookmarkStart w:id="3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323" w:name="OLE_LINK611"/>
      <w:bookmarkStart w:id="324" w:name="OLE_LINK612"/>
      <w:r w:rsidRPr="002D6447">
        <w:t xml:space="preserve">and higher layer parameter </w:t>
      </w:r>
      <w:bookmarkEnd w:id="323"/>
      <w:bookmarkEnd w:id="3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321"/>
      <w:bookmarkEnd w:id="3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1A5A1E0" w14:textId="77777777" w:rsidTr="001237FC">
        <w:trPr>
          <w:jc w:val="center"/>
        </w:trPr>
        <w:tc>
          <w:tcPr>
            <w:tcW w:w="0" w:type="auto"/>
            <w:vMerge w:val="restart"/>
            <w:shd w:val="clear" w:color="auto" w:fill="E0E0E0"/>
            <w:vAlign w:val="center"/>
          </w:tcPr>
          <w:p w14:paraId="4F75CA5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74E00826" w14:textId="77777777" w:rsidR="002D6447" w:rsidRPr="002D6447" w:rsidRDefault="002D6447" w:rsidP="002D6447">
            <w:pPr>
              <w:keepNext/>
              <w:keepLines/>
              <w:spacing w:after="0"/>
              <w:jc w:val="center"/>
              <w:rPr>
                <w:rFonts w:ascii="Arial" w:hAnsi="Arial"/>
                <w:b/>
                <w:sz w:val="18"/>
                <w:lang w:eastAsia="zh-CN"/>
              </w:rPr>
            </w:pPr>
            <w:bookmarkStart w:id="325" w:name="OLE_LINK600"/>
            <w:bookmarkStart w:id="326" w:name="OLE_LINK601"/>
            <w:r w:rsidRPr="002D6447">
              <w:rPr>
                <w:rFonts w:ascii="Arial" w:hAnsi="Arial"/>
                <w:b/>
                <w:sz w:val="18"/>
              </w:rPr>
              <w:t>Bit width</w:t>
            </w:r>
            <w:r w:rsidRPr="002D6447">
              <w:rPr>
                <w:rFonts w:ascii="Arial" w:hAnsi="Arial" w:hint="eastAsia"/>
                <w:b/>
                <w:sz w:val="18"/>
                <w:lang w:eastAsia="zh-CN"/>
              </w:rPr>
              <w:t xml:space="preserve"> for CRI=0 or 1</w:t>
            </w:r>
            <w:bookmarkEnd w:id="325"/>
            <w:bookmarkEnd w:id="326"/>
          </w:p>
        </w:tc>
      </w:tr>
      <w:tr w:rsidR="002D6447" w:rsidRPr="002D6447" w14:paraId="12B62E14" w14:textId="77777777" w:rsidTr="001237FC">
        <w:trPr>
          <w:jc w:val="center"/>
        </w:trPr>
        <w:tc>
          <w:tcPr>
            <w:tcW w:w="0" w:type="auto"/>
            <w:vMerge/>
            <w:shd w:val="clear" w:color="auto" w:fill="E0E0E0"/>
            <w:vAlign w:val="center"/>
          </w:tcPr>
          <w:p w14:paraId="5A3FE2D1"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5FED60F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30ADB2E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1D29C644" w14:textId="77777777" w:rsidTr="001237FC">
        <w:trPr>
          <w:jc w:val="center"/>
        </w:trPr>
        <w:tc>
          <w:tcPr>
            <w:tcW w:w="0" w:type="auto"/>
            <w:vMerge/>
            <w:shd w:val="clear" w:color="auto" w:fill="E0E0E0"/>
            <w:vAlign w:val="center"/>
          </w:tcPr>
          <w:p w14:paraId="72127208"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48AD82A9"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37A5AA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7F4503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02B5695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4977DB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42BE64B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6A672C91" w14:textId="77777777" w:rsidTr="001237FC">
        <w:trPr>
          <w:jc w:val="center"/>
        </w:trPr>
        <w:tc>
          <w:tcPr>
            <w:tcW w:w="0" w:type="auto"/>
            <w:vAlign w:val="center"/>
          </w:tcPr>
          <w:p w14:paraId="66A7DF7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5133C97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AC5BFA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F55BA6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6DC509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D0B94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03ACA1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1D62B149" w14:textId="77777777" w:rsidTr="001237FC">
        <w:trPr>
          <w:jc w:val="center"/>
        </w:trPr>
        <w:tc>
          <w:tcPr>
            <w:tcW w:w="0" w:type="auto"/>
            <w:vAlign w:val="center"/>
          </w:tcPr>
          <w:p w14:paraId="1325A593"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264DB3AC"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B497D46">
                <v:shape id="_x0000_i2048" type="#_x0000_t75" style="width:16.75pt;height:12.55pt">
                  <v:imagedata r:id="rId484" o:title=""/>
                </v:shape>
              </w:pict>
            </w:r>
          </w:p>
        </w:tc>
        <w:tc>
          <w:tcPr>
            <w:tcW w:w="0" w:type="auto"/>
            <w:vAlign w:val="center"/>
          </w:tcPr>
          <w:p w14:paraId="0DF29AF7"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7D57CA75">
                <v:shape id="_x0000_i2049" type="#_x0000_t75" style="width:16.75pt;height:12.55pt">
                  <v:imagedata r:id="rId484" o:title=""/>
                </v:shape>
              </w:pict>
            </w:r>
          </w:p>
        </w:tc>
        <w:tc>
          <w:tcPr>
            <w:tcW w:w="0" w:type="auto"/>
            <w:vAlign w:val="center"/>
          </w:tcPr>
          <w:p w14:paraId="2F2FA22A"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2BFED73A">
                <v:shape id="_x0000_i2050" type="#_x0000_t75" style="width:16.75pt;height:12.55pt">
                  <v:imagedata r:id="rId484" o:title=""/>
                </v:shape>
              </w:pict>
            </w:r>
          </w:p>
        </w:tc>
        <w:tc>
          <w:tcPr>
            <w:tcW w:w="0" w:type="auto"/>
            <w:vAlign w:val="center"/>
          </w:tcPr>
          <w:p w14:paraId="516CF415"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A939520">
                <v:shape id="_x0000_i2051" type="#_x0000_t75" style="width:16.75pt;height:12.55pt">
                  <v:imagedata r:id="rId484" o:title=""/>
                </v:shape>
              </w:pict>
            </w:r>
          </w:p>
        </w:tc>
        <w:tc>
          <w:tcPr>
            <w:tcW w:w="0" w:type="auto"/>
            <w:vAlign w:val="center"/>
          </w:tcPr>
          <w:p w14:paraId="5BDCA6C3"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3ACCCA49">
                <v:shape id="_x0000_i2052" type="#_x0000_t75" style="width:16.75pt;height:12.55pt">
                  <v:imagedata r:id="rId484" o:title=""/>
                </v:shape>
              </w:pict>
            </w:r>
          </w:p>
        </w:tc>
        <w:tc>
          <w:tcPr>
            <w:tcW w:w="0" w:type="auto"/>
            <w:vAlign w:val="center"/>
          </w:tcPr>
          <w:p w14:paraId="3AF67E93"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5D792E4E">
                <v:shape id="_x0000_i2053" type="#_x0000_t75" style="width:16.75pt;height:12.55pt">
                  <v:imagedata r:id="rId484" o:title=""/>
                </v:shape>
              </w:pict>
            </w:r>
          </w:p>
        </w:tc>
      </w:tr>
      <w:tr w:rsidR="002D6447" w:rsidRPr="002D6447" w14:paraId="5FB3F5CD" w14:textId="77777777" w:rsidTr="001237FC">
        <w:trPr>
          <w:jc w:val="center"/>
        </w:trPr>
        <w:tc>
          <w:tcPr>
            <w:tcW w:w="0" w:type="auto"/>
            <w:vAlign w:val="center"/>
          </w:tcPr>
          <w:p w14:paraId="6E37F5DD"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3E00FE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75CEEB0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E1C65B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4276A0B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BFFEBF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40C1C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1260E7" w14:textId="77777777" w:rsidTr="001237FC">
        <w:trPr>
          <w:jc w:val="center"/>
        </w:trPr>
        <w:tc>
          <w:tcPr>
            <w:tcW w:w="0" w:type="auto"/>
            <w:vAlign w:val="center"/>
          </w:tcPr>
          <w:p w14:paraId="15E9B01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411504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5E4A1CB3"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0CF253BC">
                <v:shape id="_x0000_i2054" type="#_x0000_t75" style="width:16.75pt;height:12.55pt">
                  <v:imagedata r:id="rId484" o:title=""/>
                </v:shape>
              </w:pict>
            </w:r>
          </w:p>
        </w:tc>
        <w:tc>
          <w:tcPr>
            <w:tcW w:w="0" w:type="auto"/>
            <w:vAlign w:val="center"/>
          </w:tcPr>
          <w:p w14:paraId="5C3BEA0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018DD0B5"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7830E44">
                <v:shape id="_x0000_i2055" type="#_x0000_t75" style="width:16.75pt;height:12.55pt">
                  <v:imagedata r:id="rId484" o:title=""/>
                </v:shape>
              </w:pict>
            </w:r>
          </w:p>
        </w:tc>
        <w:tc>
          <w:tcPr>
            <w:tcW w:w="0" w:type="auto"/>
            <w:vAlign w:val="center"/>
          </w:tcPr>
          <w:p w14:paraId="388C7224"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09C71EAC">
                <v:shape id="_x0000_i2056" type="#_x0000_t75" style="width:16.75pt;height:12.55pt">
                  <v:imagedata r:id="rId484" o:title=""/>
                </v:shape>
              </w:pict>
            </w:r>
          </w:p>
        </w:tc>
        <w:tc>
          <w:tcPr>
            <w:tcW w:w="0" w:type="auto"/>
            <w:vAlign w:val="center"/>
          </w:tcPr>
          <w:p w14:paraId="7F03A65E"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36F06967">
                <v:shape id="_x0000_i2057" type="#_x0000_t75" style="width:16.75pt;height:12.55pt">
                  <v:imagedata r:id="rId484" o:title=""/>
                </v:shape>
              </w:pict>
            </w:r>
          </w:p>
        </w:tc>
      </w:tr>
      <w:tr w:rsidR="002D6447" w:rsidRPr="002D6447" w14:paraId="30CF3D8C" w14:textId="77777777" w:rsidTr="001237FC">
        <w:trPr>
          <w:jc w:val="center"/>
        </w:trPr>
        <w:tc>
          <w:tcPr>
            <w:tcW w:w="0" w:type="auto"/>
            <w:vAlign w:val="center"/>
          </w:tcPr>
          <w:p w14:paraId="3E1C686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62DDA270"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00861BF">
                <v:shape id="_x0000_i2058" type="#_x0000_t75" style="width:16.75pt;height:12.55pt">
                  <v:imagedata r:id="rId484" o:title=""/>
                </v:shape>
              </w:pict>
            </w:r>
          </w:p>
        </w:tc>
        <w:tc>
          <w:tcPr>
            <w:tcW w:w="0" w:type="auto"/>
            <w:vAlign w:val="center"/>
          </w:tcPr>
          <w:p w14:paraId="6BAD81EB"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1C9AA140">
                <v:shape id="_x0000_i2059" type="#_x0000_t75" style="width:14.25pt;height:12.55pt">
                  <v:imagedata r:id="rId573" o:title=""/>
                </v:shape>
              </w:pict>
            </w:r>
          </w:p>
        </w:tc>
        <w:tc>
          <w:tcPr>
            <w:tcW w:w="0" w:type="auto"/>
            <w:vAlign w:val="center"/>
          </w:tcPr>
          <w:p w14:paraId="7A5E0F66"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7328C4F3">
                <v:shape id="_x0000_i2060" type="#_x0000_t75" style="width:15.9pt;height:10.9pt">
                  <v:imagedata r:id="rId574" o:title=""/>
                </v:shape>
              </w:pict>
            </w:r>
          </w:p>
        </w:tc>
        <w:tc>
          <w:tcPr>
            <w:tcW w:w="0" w:type="auto"/>
            <w:vAlign w:val="center"/>
          </w:tcPr>
          <w:p w14:paraId="0581C627"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7E18A106">
                <v:shape id="_x0000_i2061" type="#_x0000_t75" style="width:16.75pt;height:10.9pt">
                  <v:imagedata r:id="rId575" o:title=""/>
                </v:shape>
              </w:pict>
            </w:r>
          </w:p>
        </w:tc>
        <w:tc>
          <w:tcPr>
            <w:tcW w:w="0" w:type="auto"/>
            <w:vAlign w:val="center"/>
          </w:tcPr>
          <w:p w14:paraId="5E9B70A7"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11E66209">
                <v:shape id="_x0000_i2062" type="#_x0000_t75" style="width:16.75pt;height:12.55pt">
                  <v:imagedata r:id="rId575" o:title=""/>
                </v:shape>
              </w:pict>
            </w:r>
          </w:p>
        </w:tc>
        <w:tc>
          <w:tcPr>
            <w:tcW w:w="0" w:type="auto"/>
            <w:vAlign w:val="center"/>
          </w:tcPr>
          <w:p w14:paraId="0C3D9023"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E4BBAAD">
                <v:shape id="_x0000_i2063" type="#_x0000_t75" style="width:17.6pt;height:12.55pt">
                  <v:imagedata r:id="rId575" o:title=""/>
                </v:shape>
              </w:pict>
            </w:r>
          </w:p>
        </w:tc>
      </w:tr>
      <w:tr w:rsidR="002D6447" w:rsidRPr="002D6447" w14:paraId="43D761FC" w14:textId="77777777" w:rsidTr="001237FC">
        <w:trPr>
          <w:jc w:val="center"/>
        </w:trPr>
        <w:tc>
          <w:tcPr>
            <w:tcW w:w="0" w:type="auto"/>
            <w:vMerge w:val="restart"/>
            <w:shd w:val="clear" w:color="auto" w:fill="E0E0E0"/>
            <w:vAlign w:val="center"/>
          </w:tcPr>
          <w:p w14:paraId="1978EB7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4EEF0D2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1411D932" w14:textId="77777777" w:rsidTr="001237FC">
        <w:trPr>
          <w:jc w:val="center"/>
        </w:trPr>
        <w:tc>
          <w:tcPr>
            <w:tcW w:w="0" w:type="auto"/>
            <w:vMerge/>
            <w:shd w:val="clear" w:color="auto" w:fill="E0E0E0"/>
            <w:vAlign w:val="center"/>
          </w:tcPr>
          <w:p w14:paraId="38D6E6D3"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2762042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7646C57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53B9212C" w14:textId="77777777" w:rsidTr="001237FC">
        <w:trPr>
          <w:jc w:val="center"/>
        </w:trPr>
        <w:tc>
          <w:tcPr>
            <w:tcW w:w="0" w:type="auto"/>
            <w:vMerge/>
            <w:shd w:val="clear" w:color="auto" w:fill="E0E0E0"/>
            <w:vAlign w:val="center"/>
          </w:tcPr>
          <w:p w14:paraId="0BC615E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4943F8D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FAF395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1037662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385755D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985DBC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6F4C0DC5"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5F8FD4EA" w14:textId="77777777" w:rsidTr="001237FC">
        <w:trPr>
          <w:jc w:val="center"/>
        </w:trPr>
        <w:tc>
          <w:tcPr>
            <w:tcW w:w="0" w:type="auto"/>
            <w:vAlign w:val="center"/>
          </w:tcPr>
          <w:p w14:paraId="003A7054" w14:textId="77777777" w:rsidR="002D6447" w:rsidRPr="002D6447" w:rsidRDefault="002D6447" w:rsidP="002D6447">
            <w:pPr>
              <w:keepNext/>
              <w:keepLines/>
              <w:spacing w:after="0"/>
              <w:jc w:val="center"/>
              <w:rPr>
                <w:rFonts w:ascii="Arial" w:hAnsi="Arial"/>
                <w:sz w:val="18"/>
                <w:lang w:eastAsia="zh-CN"/>
              </w:rPr>
            </w:pPr>
            <w:bookmarkStart w:id="327" w:name="_Hlk496116857"/>
            <w:r w:rsidRPr="002D6447">
              <w:rPr>
                <w:rFonts w:ascii="Arial" w:hAnsi="Arial"/>
                <w:sz w:val="18"/>
              </w:rPr>
              <w:t>Wide-band CQI codeword 0</w:t>
            </w:r>
          </w:p>
        </w:tc>
        <w:tc>
          <w:tcPr>
            <w:tcW w:w="0" w:type="auto"/>
            <w:vAlign w:val="center"/>
          </w:tcPr>
          <w:p w14:paraId="5CF3E3B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3749D5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BC590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386882"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00E278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A1054BD"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2E18AF6" w14:textId="77777777" w:rsidTr="001237FC">
        <w:trPr>
          <w:jc w:val="center"/>
        </w:trPr>
        <w:tc>
          <w:tcPr>
            <w:tcW w:w="0" w:type="auto"/>
            <w:vAlign w:val="center"/>
          </w:tcPr>
          <w:p w14:paraId="2BE7F165"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7C24881A"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A455CA8">
                <v:shape id="_x0000_i2064" type="#_x0000_t75" style="width:16.75pt;height:12.55pt">
                  <v:imagedata r:id="rId484" o:title=""/>
                </v:shape>
              </w:pict>
            </w:r>
          </w:p>
        </w:tc>
        <w:tc>
          <w:tcPr>
            <w:tcW w:w="0" w:type="auto"/>
            <w:vAlign w:val="center"/>
          </w:tcPr>
          <w:p w14:paraId="20865A8A"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20082C1">
                <v:shape id="_x0000_i2065" type="#_x0000_t75" style="width:16.75pt;height:12.55pt">
                  <v:imagedata r:id="rId484" o:title=""/>
                </v:shape>
              </w:pict>
            </w:r>
          </w:p>
        </w:tc>
        <w:tc>
          <w:tcPr>
            <w:tcW w:w="0" w:type="auto"/>
            <w:vAlign w:val="center"/>
          </w:tcPr>
          <w:p w14:paraId="5D4C14CE"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8A50B44">
                <v:shape id="_x0000_i2066" type="#_x0000_t75" style="width:16.75pt;height:12.55pt">
                  <v:imagedata r:id="rId484" o:title=""/>
                </v:shape>
              </w:pict>
            </w:r>
          </w:p>
        </w:tc>
        <w:tc>
          <w:tcPr>
            <w:tcW w:w="0" w:type="auto"/>
            <w:vAlign w:val="center"/>
          </w:tcPr>
          <w:p w14:paraId="4AC71746"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7EAE11C8">
                <v:shape id="_x0000_i2067" type="#_x0000_t75" style="width:16.75pt;height:12.55pt">
                  <v:imagedata r:id="rId484" o:title=""/>
                </v:shape>
              </w:pict>
            </w:r>
          </w:p>
        </w:tc>
        <w:tc>
          <w:tcPr>
            <w:tcW w:w="0" w:type="auto"/>
            <w:vAlign w:val="center"/>
          </w:tcPr>
          <w:p w14:paraId="52D4BC9C"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76ED1CF0">
                <v:shape id="_x0000_i2068" type="#_x0000_t75" style="width:16.75pt;height:12.55pt">
                  <v:imagedata r:id="rId484" o:title=""/>
                </v:shape>
              </w:pict>
            </w:r>
          </w:p>
        </w:tc>
        <w:tc>
          <w:tcPr>
            <w:tcW w:w="0" w:type="auto"/>
            <w:vAlign w:val="center"/>
          </w:tcPr>
          <w:p w14:paraId="465480E4"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017C29FD">
                <v:shape id="_x0000_i2069" type="#_x0000_t75" style="width:16.75pt;height:12.55pt">
                  <v:imagedata r:id="rId484" o:title=""/>
                </v:shape>
              </w:pict>
            </w:r>
          </w:p>
        </w:tc>
      </w:tr>
      <w:bookmarkEnd w:id="327"/>
      <w:tr w:rsidR="002D6447" w:rsidRPr="002D6447" w14:paraId="0C0FF302" w14:textId="77777777" w:rsidTr="001237FC">
        <w:trPr>
          <w:jc w:val="center"/>
        </w:trPr>
        <w:tc>
          <w:tcPr>
            <w:tcW w:w="0" w:type="auto"/>
            <w:vAlign w:val="center"/>
          </w:tcPr>
          <w:p w14:paraId="119CDAEF"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4987B4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635BBF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679164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E594F8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34CD9C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64BFC0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14439F" w14:textId="77777777" w:rsidTr="001237FC">
        <w:trPr>
          <w:jc w:val="center"/>
        </w:trPr>
        <w:tc>
          <w:tcPr>
            <w:tcW w:w="0" w:type="auto"/>
            <w:vAlign w:val="center"/>
          </w:tcPr>
          <w:p w14:paraId="5AEA472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787B1"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136379B2" wp14:editId="6A4070A3">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63DD6ECF"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52E13CA">
                <v:shape id="_x0000_i2070" type="#_x0000_t75" style="width:16.75pt;height:12.55pt">
                  <v:imagedata r:id="rId484" o:title=""/>
                </v:shape>
              </w:pict>
            </w:r>
          </w:p>
        </w:tc>
        <w:tc>
          <w:tcPr>
            <w:tcW w:w="0" w:type="auto"/>
            <w:vAlign w:val="center"/>
          </w:tcPr>
          <w:p w14:paraId="40F0EF6A"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13BA0434" wp14:editId="623FEDDE">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761D84C7"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9955994">
                <v:shape id="_x0000_i2071" type="#_x0000_t75" style="width:16.75pt;height:12.55pt">
                  <v:imagedata r:id="rId484" o:title=""/>
                </v:shape>
              </w:pict>
            </w:r>
          </w:p>
        </w:tc>
        <w:tc>
          <w:tcPr>
            <w:tcW w:w="0" w:type="auto"/>
            <w:vAlign w:val="center"/>
          </w:tcPr>
          <w:p w14:paraId="657BCD3D"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019A6D3E">
                <v:shape id="_x0000_i2072" type="#_x0000_t75" style="width:16.75pt;height:12.55pt">
                  <v:imagedata r:id="rId484" o:title=""/>
                </v:shape>
              </w:pict>
            </w:r>
          </w:p>
        </w:tc>
        <w:tc>
          <w:tcPr>
            <w:tcW w:w="0" w:type="auto"/>
            <w:vAlign w:val="center"/>
          </w:tcPr>
          <w:p w14:paraId="597D7C3E"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1C5D9B46">
                <v:shape id="_x0000_i2073" type="#_x0000_t75" style="width:16.75pt;height:12.55pt">
                  <v:imagedata r:id="rId484" o:title=""/>
                </v:shape>
              </w:pict>
            </w:r>
          </w:p>
        </w:tc>
      </w:tr>
      <w:tr w:rsidR="002D6447" w:rsidRPr="002D6447" w14:paraId="0A235908" w14:textId="77777777" w:rsidTr="001237FC">
        <w:trPr>
          <w:jc w:val="center"/>
        </w:trPr>
        <w:tc>
          <w:tcPr>
            <w:tcW w:w="0" w:type="auto"/>
            <w:vAlign w:val="center"/>
          </w:tcPr>
          <w:p w14:paraId="2A72F0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16767CCC"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E1A854D">
                <v:shape id="_x0000_i2074" type="#_x0000_t75" style="width:16.75pt;height:12.55pt">
                  <v:imagedata r:id="rId484" o:title=""/>
                </v:shape>
              </w:pict>
            </w:r>
          </w:p>
        </w:tc>
        <w:tc>
          <w:tcPr>
            <w:tcW w:w="0" w:type="auto"/>
            <w:vAlign w:val="center"/>
          </w:tcPr>
          <w:p w14:paraId="5A9E5987"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A78BB24">
                <v:shape id="_x0000_i2075" type="#_x0000_t75" style="width:14.25pt;height:12.55pt">
                  <v:imagedata r:id="rId573" o:title=""/>
                </v:shape>
              </w:pict>
            </w:r>
          </w:p>
        </w:tc>
        <w:tc>
          <w:tcPr>
            <w:tcW w:w="0" w:type="auto"/>
            <w:vAlign w:val="center"/>
          </w:tcPr>
          <w:p w14:paraId="07DD6B76"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34B04645">
                <v:shape id="_x0000_i2076" type="#_x0000_t75" style="width:15.9pt;height:10.9pt">
                  <v:imagedata r:id="rId574" o:title=""/>
                </v:shape>
              </w:pict>
            </w:r>
          </w:p>
        </w:tc>
        <w:tc>
          <w:tcPr>
            <w:tcW w:w="0" w:type="auto"/>
            <w:vAlign w:val="center"/>
          </w:tcPr>
          <w:p w14:paraId="5470320E"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9849803">
                <v:shape id="_x0000_i2077" type="#_x0000_t75" style="width:16.75pt;height:10.9pt">
                  <v:imagedata r:id="rId575" o:title=""/>
                </v:shape>
              </w:pict>
            </w:r>
          </w:p>
        </w:tc>
        <w:tc>
          <w:tcPr>
            <w:tcW w:w="0" w:type="auto"/>
            <w:vAlign w:val="center"/>
          </w:tcPr>
          <w:p w14:paraId="6F3D3905"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1EC887DA">
                <v:shape id="_x0000_i2078" type="#_x0000_t75" style="width:16.75pt;height:12.55pt">
                  <v:imagedata r:id="rId575" o:title=""/>
                </v:shape>
              </w:pict>
            </w:r>
          </w:p>
        </w:tc>
        <w:tc>
          <w:tcPr>
            <w:tcW w:w="0" w:type="auto"/>
            <w:vAlign w:val="center"/>
          </w:tcPr>
          <w:p w14:paraId="1AC17146"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0E108B18">
                <v:shape id="_x0000_i2079" type="#_x0000_t75" style="width:17.6pt;height:12.55pt">
                  <v:imagedata r:id="rId575" o:title=""/>
                </v:shape>
              </w:pict>
            </w:r>
          </w:p>
        </w:tc>
      </w:tr>
      <w:tr w:rsidR="002D6447" w:rsidRPr="002D6447" w14:paraId="28B9F4C1" w14:textId="77777777" w:rsidTr="001237FC">
        <w:trPr>
          <w:jc w:val="center"/>
        </w:trPr>
        <w:tc>
          <w:tcPr>
            <w:tcW w:w="0" w:type="auto"/>
            <w:vAlign w:val="center"/>
          </w:tcPr>
          <w:p w14:paraId="091B50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77DE2C72"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2BB4C37A">
                <v:shape id="_x0000_i2080" type="#_x0000_t75" style="width:16.75pt;height:12.55pt">
                  <v:imagedata r:id="rId484" o:title=""/>
                </v:shape>
              </w:pict>
            </w:r>
          </w:p>
        </w:tc>
        <w:tc>
          <w:tcPr>
            <w:tcW w:w="0" w:type="auto"/>
            <w:vAlign w:val="center"/>
          </w:tcPr>
          <w:p w14:paraId="215C1A89"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50BBFC28">
                <v:shape id="_x0000_i2081" type="#_x0000_t75" style="width:14.25pt;height:12.55pt">
                  <v:imagedata r:id="rId573" o:title=""/>
                </v:shape>
              </w:pict>
            </w:r>
          </w:p>
        </w:tc>
        <w:tc>
          <w:tcPr>
            <w:tcW w:w="0" w:type="auto"/>
            <w:vAlign w:val="center"/>
          </w:tcPr>
          <w:p w14:paraId="6572BCD4"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56C56664">
                <v:shape id="_x0000_i2082" type="#_x0000_t75" style="width:15.9pt;height:10.9pt">
                  <v:imagedata r:id="rId574" o:title=""/>
                </v:shape>
              </w:pict>
            </w:r>
          </w:p>
        </w:tc>
        <w:tc>
          <w:tcPr>
            <w:tcW w:w="0" w:type="auto"/>
            <w:vAlign w:val="center"/>
          </w:tcPr>
          <w:p w14:paraId="7DC300A8"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6DF5FEB0">
                <v:shape id="_x0000_i2083" type="#_x0000_t75" style="width:16.75pt;height:10.9pt">
                  <v:imagedata r:id="rId575" o:title=""/>
                </v:shape>
              </w:pict>
            </w:r>
          </w:p>
        </w:tc>
        <w:tc>
          <w:tcPr>
            <w:tcW w:w="0" w:type="auto"/>
            <w:vAlign w:val="center"/>
          </w:tcPr>
          <w:p w14:paraId="3CFD1F99"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1138A984">
                <v:shape id="_x0000_i2084" type="#_x0000_t75" style="width:16.75pt;height:12.55pt">
                  <v:imagedata r:id="rId575" o:title=""/>
                </v:shape>
              </w:pict>
            </w:r>
          </w:p>
        </w:tc>
        <w:tc>
          <w:tcPr>
            <w:tcW w:w="0" w:type="auto"/>
            <w:vAlign w:val="center"/>
          </w:tcPr>
          <w:p w14:paraId="55B20014" w14:textId="77777777" w:rsidR="002D6447" w:rsidRPr="002D6447" w:rsidRDefault="000429A3" w:rsidP="002D6447">
            <w:pPr>
              <w:keepNext/>
              <w:keepLines/>
              <w:spacing w:after="0"/>
              <w:jc w:val="center"/>
              <w:rPr>
                <w:rFonts w:ascii="Arial" w:hAnsi="Arial"/>
                <w:sz w:val="18"/>
              </w:rPr>
            </w:pPr>
            <w:r>
              <w:rPr>
                <w:rFonts w:ascii="Arial" w:hAnsi="Arial"/>
                <w:position w:val="-6"/>
                <w:sz w:val="18"/>
              </w:rPr>
              <w:pict w14:anchorId="45CBDEEE">
                <v:shape id="_x0000_i2085" type="#_x0000_t75" style="width:17.6pt;height:12.55pt">
                  <v:imagedata r:id="rId575" o:title=""/>
                </v:shape>
              </w:pict>
            </w:r>
          </w:p>
        </w:tc>
      </w:tr>
    </w:tbl>
    <w:p w14:paraId="00EF62C3" w14:textId="77777777" w:rsidR="00850804" w:rsidRDefault="00850804" w:rsidP="00E91B67"/>
    <w:p w14:paraId="7AAC93B9" w14:textId="77777777"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557C36E"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49AC2BF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D1EE583" w14:textId="77777777" w:rsidR="00850804" w:rsidRPr="00064EEE" w:rsidRDefault="00850804" w:rsidP="00E013D3">
            <w:pPr>
              <w:pStyle w:val="TAH"/>
            </w:pPr>
            <w:r w:rsidRPr="00064EEE">
              <w:t>Bitwidth</w:t>
            </w:r>
          </w:p>
        </w:tc>
      </w:tr>
      <w:tr w:rsidR="00850804" w:rsidRPr="00B7584F" w14:paraId="25513439" w14:textId="77777777" w:rsidTr="00E013D3">
        <w:trPr>
          <w:trHeight w:val="171"/>
          <w:jc w:val="center"/>
        </w:trPr>
        <w:tc>
          <w:tcPr>
            <w:tcW w:w="0" w:type="auto"/>
            <w:vMerge/>
            <w:shd w:val="clear" w:color="auto" w:fill="E0E0E0"/>
            <w:vAlign w:val="center"/>
          </w:tcPr>
          <w:p w14:paraId="22F14215"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C80E16B"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17548BC8"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21833D31"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2CF49DB" w14:textId="77777777" w:rsidR="00850804" w:rsidRPr="00064EEE" w:rsidRDefault="00850804" w:rsidP="00E013D3">
            <w:pPr>
              <w:pStyle w:val="TAH"/>
              <w:rPr>
                <w:lang w:val="de-DE"/>
              </w:rPr>
            </w:pPr>
            <w:r w:rsidRPr="00064EEE">
              <w:rPr>
                <w:lang w:val="de-DE"/>
              </w:rPr>
              <w:t>Rank = 4</w:t>
            </w:r>
          </w:p>
        </w:tc>
      </w:tr>
      <w:tr w:rsidR="00850804" w:rsidRPr="00B7584F" w14:paraId="3A33EA16" w14:textId="77777777" w:rsidTr="00556DFF">
        <w:trPr>
          <w:trHeight w:val="238"/>
          <w:jc w:val="center"/>
        </w:trPr>
        <w:tc>
          <w:tcPr>
            <w:tcW w:w="4441" w:type="dxa"/>
            <w:tcMar>
              <w:top w:w="0" w:type="dxa"/>
              <w:left w:w="108" w:type="dxa"/>
              <w:bottom w:w="0" w:type="dxa"/>
              <w:right w:w="108" w:type="dxa"/>
            </w:tcMar>
            <w:vAlign w:val="center"/>
          </w:tcPr>
          <w:p w14:paraId="374D2422"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56FF363"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2D8D7E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3E0C3C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0C3FFAA" w14:textId="77777777" w:rsidR="00850804" w:rsidRPr="00064EEE" w:rsidRDefault="00850804" w:rsidP="00C70A30">
            <w:pPr>
              <w:pStyle w:val="tac0"/>
              <w:rPr>
                <w:lang w:val="de-DE"/>
              </w:rPr>
            </w:pPr>
            <w:r w:rsidRPr="00064EEE">
              <w:rPr>
                <w:lang w:val="de-DE"/>
              </w:rPr>
              <w:t>4</w:t>
            </w:r>
          </w:p>
        </w:tc>
      </w:tr>
      <w:tr w:rsidR="00850804" w:rsidRPr="00B7584F" w14:paraId="47151DB0" w14:textId="77777777" w:rsidTr="00556DFF">
        <w:trPr>
          <w:trHeight w:val="238"/>
          <w:jc w:val="center"/>
        </w:trPr>
        <w:tc>
          <w:tcPr>
            <w:tcW w:w="4441" w:type="dxa"/>
            <w:tcMar>
              <w:top w:w="0" w:type="dxa"/>
              <w:left w:w="108" w:type="dxa"/>
              <w:bottom w:w="0" w:type="dxa"/>
              <w:right w:w="108" w:type="dxa"/>
            </w:tcMar>
            <w:vAlign w:val="center"/>
          </w:tcPr>
          <w:p w14:paraId="74A812D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EE80C42" w14:textId="77777777" w:rsidR="00850804" w:rsidRPr="00064EEE" w:rsidRDefault="000429A3" w:rsidP="00C70A30">
            <w:pPr>
              <w:pStyle w:val="tac0"/>
              <w:rPr>
                <w:sz w:val="15"/>
                <w:szCs w:val="15"/>
                <w:lang w:val="en-GB"/>
              </w:rPr>
            </w:pPr>
            <w:r>
              <w:rPr>
                <w:position w:val="-6"/>
              </w:rPr>
              <w:pict w14:anchorId="39343038">
                <v:shape id="_x0000_i2086" type="#_x0000_t75" style="width:16.75pt;height:12.55pt">
                  <v:imagedata r:id="rId484" o:title=""/>
                </v:shape>
              </w:pict>
            </w:r>
          </w:p>
        </w:tc>
        <w:tc>
          <w:tcPr>
            <w:tcW w:w="0" w:type="auto"/>
            <w:tcMar>
              <w:top w:w="0" w:type="dxa"/>
              <w:left w:w="108" w:type="dxa"/>
              <w:bottom w:w="0" w:type="dxa"/>
              <w:right w:w="108" w:type="dxa"/>
            </w:tcMar>
            <w:vAlign w:val="center"/>
          </w:tcPr>
          <w:p w14:paraId="572B42E0" w14:textId="77777777" w:rsidR="00850804" w:rsidRPr="00064EEE" w:rsidRDefault="000429A3" w:rsidP="00C70A30">
            <w:pPr>
              <w:pStyle w:val="tac0"/>
              <w:rPr>
                <w:sz w:val="15"/>
                <w:szCs w:val="15"/>
                <w:lang w:val="en-GB"/>
              </w:rPr>
            </w:pPr>
            <w:r>
              <w:rPr>
                <w:position w:val="-6"/>
              </w:rPr>
              <w:pict w14:anchorId="222AB36E">
                <v:shape id="_x0000_i2087" type="#_x0000_t75" style="width:16.75pt;height:12.55pt">
                  <v:imagedata r:id="rId484" o:title=""/>
                </v:shape>
              </w:pict>
            </w:r>
          </w:p>
        </w:tc>
        <w:tc>
          <w:tcPr>
            <w:tcW w:w="0" w:type="auto"/>
            <w:tcMar>
              <w:top w:w="0" w:type="dxa"/>
              <w:left w:w="108" w:type="dxa"/>
              <w:bottom w:w="0" w:type="dxa"/>
              <w:right w:w="108" w:type="dxa"/>
            </w:tcMar>
            <w:vAlign w:val="center"/>
          </w:tcPr>
          <w:p w14:paraId="31B171CE" w14:textId="77777777" w:rsidR="00850804" w:rsidRPr="00064EEE" w:rsidRDefault="000429A3" w:rsidP="00C70A30">
            <w:pPr>
              <w:pStyle w:val="tac0"/>
              <w:rPr>
                <w:sz w:val="15"/>
                <w:szCs w:val="15"/>
                <w:lang w:val="en-GB"/>
              </w:rPr>
            </w:pPr>
            <w:r>
              <w:rPr>
                <w:position w:val="-6"/>
              </w:rPr>
              <w:pict w14:anchorId="5B3249B1">
                <v:shape id="_x0000_i2088" type="#_x0000_t75" style="width:16.75pt;height:12.55pt">
                  <v:imagedata r:id="rId484" o:title=""/>
                </v:shape>
              </w:pict>
            </w:r>
          </w:p>
        </w:tc>
        <w:tc>
          <w:tcPr>
            <w:tcW w:w="0" w:type="auto"/>
            <w:tcMar>
              <w:top w:w="0" w:type="dxa"/>
              <w:left w:w="108" w:type="dxa"/>
              <w:bottom w:w="0" w:type="dxa"/>
              <w:right w:w="108" w:type="dxa"/>
            </w:tcMar>
            <w:vAlign w:val="center"/>
          </w:tcPr>
          <w:p w14:paraId="7F67AAEC" w14:textId="77777777" w:rsidR="00850804" w:rsidRPr="00064EEE" w:rsidRDefault="000429A3" w:rsidP="00C70A30">
            <w:pPr>
              <w:pStyle w:val="tac0"/>
              <w:rPr>
                <w:sz w:val="15"/>
                <w:szCs w:val="15"/>
                <w:lang w:val="en-GB"/>
              </w:rPr>
            </w:pPr>
            <w:r>
              <w:rPr>
                <w:position w:val="-6"/>
              </w:rPr>
              <w:pict w14:anchorId="3341F720">
                <v:shape id="_x0000_i2089" type="#_x0000_t75" style="width:16.75pt;height:12.55pt">
                  <v:imagedata r:id="rId484" o:title=""/>
                </v:shape>
              </w:pict>
            </w:r>
          </w:p>
        </w:tc>
      </w:tr>
      <w:tr w:rsidR="00850804" w:rsidRPr="00B7584F" w14:paraId="7A7DE4F4" w14:textId="77777777" w:rsidTr="00556DFF">
        <w:trPr>
          <w:trHeight w:val="238"/>
          <w:jc w:val="center"/>
        </w:trPr>
        <w:tc>
          <w:tcPr>
            <w:tcW w:w="4441" w:type="dxa"/>
            <w:tcMar>
              <w:top w:w="0" w:type="dxa"/>
              <w:left w:w="108" w:type="dxa"/>
              <w:bottom w:w="0" w:type="dxa"/>
              <w:right w:w="108" w:type="dxa"/>
            </w:tcMar>
            <w:vAlign w:val="center"/>
          </w:tcPr>
          <w:p w14:paraId="1020CFD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5D14776"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58AF5F1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AE004C4"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F23C65E" w14:textId="77777777" w:rsidR="00850804" w:rsidRPr="00064EEE" w:rsidRDefault="00850804" w:rsidP="00C70A30">
            <w:pPr>
              <w:pStyle w:val="tac0"/>
              <w:rPr>
                <w:lang w:val="en-GB"/>
              </w:rPr>
            </w:pPr>
            <w:r w:rsidRPr="00064EEE">
              <w:rPr>
                <w:lang w:val="en-GB"/>
              </w:rPr>
              <w:t>4</w:t>
            </w:r>
          </w:p>
        </w:tc>
      </w:tr>
      <w:tr w:rsidR="00850804" w:rsidRPr="00B7584F" w14:paraId="1416EBB0" w14:textId="77777777" w:rsidTr="00556DFF">
        <w:trPr>
          <w:trHeight w:val="238"/>
          <w:jc w:val="center"/>
        </w:trPr>
        <w:tc>
          <w:tcPr>
            <w:tcW w:w="4441" w:type="dxa"/>
            <w:tcMar>
              <w:top w:w="0" w:type="dxa"/>
              <w:left w:w="108" w:type="dxa"/>
              <w:bottom w:w="0" w:type="dxa"/>
              <w:right w:w="108" w:type="dxa"/>
            </w:tcMar>
            <w:vAlign w:val="center"/>
          </w:tcPr>
          <w:p w14:paraId="4AC5588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FE3196E"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16533C46" w14:textId="77777777" w:rsidR="00850804" w:rsidRPr="00064EEE" w:rsidRDefault="000429A3" w:rsidP="00C70A30">
            <w:pPr>
              <w:pStyle w:val="tac0"/>
              <w:rPr>
                <w:sz w:val="15"/>
                <w:szCs w:val="15"/>
                <w:lang w:val="en-GB"/>
              </w:rPr>
            </w:pPr>
            <w:r>
              <w:rPr>
                <w:position w:val="-6"/>
              </w:rPr>
              <w:pict w14:anchorId="04B248B7">
                <v:shape id="_x0000_i2090" type="#_x0000_t75" style="width:16.75pt;height:12.55pt">
                  <v:imagedata r:id="rId484" o:title=""/>
                </v:shape>
              </w:pict>
            </w:r>
          </w:p>
        </w:tc>
        <w:tc>
          <w:tcPr>
            <w:tcW w:w="0" w:type="auto"/>
            <w:tcMar>
              <w:top w:w="0" w:type="dxa"/>
              <w:left w:w="108" w:type="dxa"/>
              <w:bottom w:w="0" w:type="dxa"/>
              <w:right w:w="108" w:type="dxa"/>
            </w:tcMar>
            <w:vAlign w:val="center"/>
          </w:tcPr>
          <w:p w14:paraId="123BFC75" w14:textId="77777777" w:rsidR="00850804" w:rsidRPr="00064EEE" w:rsidRDefault="000429A3" w:rsidP="00C70A30">
            <w:pPr>
              <w:pStyle w:val="tac0"/>
              <w:rPr>
                <w:sz w:val="15"/>
                <w:szCs w:val="15"/>
                <w:lang w:val="en-GB"/>
              </w:rPr>
            </w:pPr>
            <w:r>
              <w:rPr>
                <w:position w:val="-6"/>
              </w:rPr>
              <w:pict w14:anchorId="469C4FE6">
                <v:shape id="_x0000_i2091" type="#_x0000_t75" style="width:16.75pt;height:12.55pt">
                  <v:imagedata r:id="rId484" o:title=""/>
                </v:shape>
              </w:pict>
            </w:r>
          </w:p>
        </w:tc>
        <w:tc>
          <w:tcPr>
            <w:tcW w:w="0" w:type="auto"/>
            <w:tcMar>
              <w:top w:w="0" w:type="dxa"/>
              <w:left w:w="108" w:type="dxa"/>
              <w:bottom w:w="0" w:type="dxa"/>
              <w:right w:w="108" w:type="dxa"/>
            </w:tcMar>
            <w:vAlign w:val="center"/>
          </w:tcPr>
          <w:p w14:paraId="2250E2BB" w14:textId="77777777" w:rsidR="00850804" w:rsidRPr="00064EEE" w:rsidRDefault="000429A3" w:rsidP="00C70A30">
            <w:pPr>
              <w:pStyle w:val="tac0"/>
              <w:rPr>
                <w:sz w:val="15"/>
                <w:szCs w:val="15"/>
                <w:lang w:val="en-GB"/>
              </w:rPr>
            </w:pPr>
            <w:r>
              <w:rPr>
                <w:position w:val="-6"/>
              </w:rPr>
              <w:pict w14:anchorId="75B205F7">
                <v:shape id="_x0000_i2092" type="#_x0000_t75" style="width:16.75pt;height:12.55pt">
                  <v:imagedata r:id="rId484" o:title=""/>
                </v:shape>
              </w:pict>
            </w:r>
          </w:p>
        </w:tc>
      </w:tr>
      <w:tr w:rsidR="00850804" w:rsidRPr="00B7584F" w14:paraId="75A32F8A" w14:textId="77777777" w:rsidTr="00556DFF">
        <w:trPr>
          <w:trHeight w:val="238"/>
          <w:jc w:val="center"/>
        </w:trPr>
        <w:tc>
          <w:tcPr>
            <w:tcW w:w="4441" w:type="dxa"/>
            <w:tcMar>
              <w:top w:w="0" w:type="dxa"/>
              <w:left w:w="108" w:type="dxa"/>
              <w:bottom w:w="0" w:type="dxa"/>
              <w:right w:w="108" w:type="dxa"/>
            </w:tcMar>
            <w:vAlign w:val="center"/>
          </w:tcPr>
          <w:p w14:paraId="4E5C8AEA"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4F4A13E4"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7E9E65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1336B9FA"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58976E6" w14:textId="77777777" w:rsidR="00850804" w:rsidRPr="00064EEE" w:rsidRDefault="00850804" w:rsidP="00C70A30">
            <w:pPr>
              <w:pStyle w:val="tac0"/>
              <w:rPr>
                <w:lang w:val="en-GB"/>
              </w:rPr>
            </w:pPr>
            <w:r w:rsidRPr="00064EEE">
              <w:rPr>
                <w:lang w:val="en-GB"/>
              </w:rPr>
              <w:t>2</w:t>
            </w:r>
          </w:p>
        </w:tc>
      </w:tr>
      <w:tr w:rsidR="00850804" w:rsidRPr="00B7584F" w14:paraId="50EA195D" w14:textId="77777777" w:rsidTr="00556DFF">
        <w:trPr>
          <w:trHeight w:val="238"/>
          <w:jc w:val="center"/>
        </w:trPr>
        <w:tc>
          <w:tcPr>
            <w:tcW w:w="4441" w:type="dxa"/>
            <w:tcMar>
              <w:top w:w="0" w:type="dxa"/>
              <w:left w:w="108" w:type="dxa"/>
              <w:bottom w:w="0" w:type="dxa"/>
              <w:right w:w="108" w:type="dxa"/>
            </w:tcMar>
            <w:vAlign w:val="center"/>
          </w:tcPr>
          <w:p w14:paraId="1063C71C"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5EDA27F4" w14:textId="77777777" w:rsidR="00850804" w:rsidRPr="00064EEE" w:rsidRDefault="000429A3" w:rsidP="00C70A30">
            <w:pPr>
              <w:pStyle w:val="tac0"/>
              <w:rPr>
                <w:lang w:val="en-GB"/>
              </w:rPr>
            </w:pPr>
            <w:r>
              <w:rPr>
                <w:position w:val="-6"/>
              </w:rPr>
              <w:pict w14:anchorId="499BC5A6">
                <v:shape id="_x0000_i2093" type="#_x0000_t75" style="width:17.6pt;height:12.55pt">
                  <v:imagedata r:id="rId575" o:title=""/>
                </v:shape>
              </w:pict>
            </w:r>
          </w:p>
        </w:tc>
        <w:tc>
          <w:tcPr>
            <w:tcW w:w="0" w:type="auto"/>
            <w:tcMar>
              <w:top w:w="0" w:type="dxa"/>
              <w:left w:w="108" w:type="dxa"/>
              <w:bottom w:w="0" w:type="dxa"/>
              <w:right w:w="108" w:type="dxa"/>
            </w:tcMar>
            <w:vAlign w:val="center"/>
          </w:tcPr>
          <w:p w14:paraId="723BB0FA" w14:textId="77777777" w:rsidR="00850804" w:rsidRPr="00064EEE" w:rsidRDefault="000429A3" w:rsidP="00C70A30">
            <w:pPr>
              <w:pStyle w:val="tac0"/>
              <w:rPr>
                <w:lang w:val="en-GB"/>
              </w:rPr>
            </w:pPr>
            <w:r>
              <w:rPr>
                <w:position w:val="-6"/>
              </w:rPr>
              <w:pict w14:anchorId="77FA40F3">
                <v:shape id="_x0000_i2094" type="#_x0000_t75" style="width:17.6pt;height:12.55pt">
                  <v:imagedata r:id="rId575" o:title=""/>
                </v:shape>
              </w:pict>
            </w:r>
          </w:p>
        </w:tc>
        <w:tc>
          <w:tcPr>
            <w:tcW w:w="0" w:type="auto"/>
            <w:tcMar>
              <w:top w:w="0" w:type="dxa"/>
              <w:left w:w="108" w:type="dxa"/>
              <w:bottom w:w="0" w:type="dxa"/>
              <w:right w:w="108" w:type="dxa"/>
            </w:tcMar>
            <w:vAlign w:val="center"/>
          </w:tcPr>
          <w:p w14:paraId="770151E4" w14:textId="77777777" w:rsidR="00850804" w:rsidRPr="00064EEE" w:rsidRDefault="000429A3" w:rsidP="00C70A30">
            <w:pPr>
              <w:pStyle w:val="tac0"/>
              <w:rPr>
                <w:lang w:val="en-GB"/>
              </w:rPr>
            </w:pPr>
            <w:r>
              <w:rPr>
                <w:position w:val="-6"/>
              </w:rPr>
              <w:pict w14:anchorId="569AADB3">
                <v:shape id="_x0000_i2095" type="#_x0000_t75" style="width:17.6pt;height:12.55pt">
                  <v:imagedata r:id="rId575" o:title=""/>
                </v:shape>
              </w:pict>
            </w:r>
          </w:p>
        </w:tc>
        <w:tc>
          <w:tcPr>
            <w:tcW w:w="0" w:type="auto"/>
            <w:tcMar>
              <w:top w:w="0" w:type="dxa"/>
              <w:left w:w="108" w:type="dxa"/>
              <w:bottom w:w="0" w:type="dxa"/>
              <w:right w:w="108" w:type="dxa"/>
            </w:tcMar>
            <w:vAlign w:val="center"/>
          </w:tcPr>
          <w:p w14:paraId="08AF8766" w14:textId="77777777" w:rsidR="00850804" w:rsidRPr="00064EEE" w:rsidRDefault="000429A3" w:rsidP="00C70A30">
            <w:pPr>
              <w:pStyle w:val="tac0"/>
              <w:rPr>
                <w:lang w:val="en-GB"/>
              </w:rPr>
            </w:pPr>
            <w:r>
              <w:rPr>
                <w:position w:val="-6"/>
              </w:rPr>
              <w:pict w14:anchorId="07069CF3">
                <v:shape id="_x0000_i2096" type="#_x0000_t75" style="width:16.75pt;height:12.55pt">
                  <v:imagedata r:id="rId576" o:title=""/>
                </v:shape>
              </w:pict>
            </w:r>
          </w:p>
        </w:tc>
      </w:tr>
      <w:tr w:rsidR="00850804" w:rsidRPr="00B7584F" w14:paraId="66AC3183"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FDBDF4D" w14:textId="77777777"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711250A1" w14:textId="77777777" w:rsidR="00850804" w:rsidRPr="00064EEE" w:rsidRDefault="00850804" w:rsidP="00C70A30">
            <w:pPr>
              <w:pStyle w:val="tac0"/>
              <w:rPr>
                <w:b/>
                <w:lang w:val="en-GB"/>
              </w:rPr>
            </w:pPr>
            <w:r w:rsidRPr="00064EEE">
              <w:rPr>
                <w:b/>
                <w:lang w:val="en-GB"/>
              </w:rPr>
              <w:t>Bitwidth</w:t>
            </w:r>
          </w:p>
        </w:tc>
      </w:tr>
      <w:tr w:rsidR="00850804" w:rsidRPr="00B7584F" w14:paraId="53720173"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76F466B2" w14:textId="77777777"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14:paraId="1914C163"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C4BBD38"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0A6E769"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6E08675B" w14:textId="77777777" w:rsidR="00850804" w:rsidRPr="00064EEE" w:rsidRDefault="00850804" w:rsidP="00C70A30">
            <w:pPr>
              <w:pStyle w:val="tah0"/>
              <w:rPr>
                <w:lang w:val="de-DE"/>
              </w:rPr>
            </w:pPr>
            <w:r w:rsidRPr="00064EEE">
              <w:rPr>
                <w:lang w:val="de-DE"/>
              </w:rPr>
              <w:t>Rank = 8</w:t>
            </w:r>
          </w:p>
        </w:tc>
      </w:tr>
      <w:tr w:rsidR="00850804" w:rsidRPr="00B7584F" w14:paraId="137F8261" w14:textId="77777777" w:rsidTr="00556DFF">
        <w:trPr>
          <w:trHeight w:val="238"/>
          <w:jc w:val="center"/>
        </w:trPr>
        <w:tc>
          <w:tcPr>
            <w:tcW w:w="4441" w:type="dxa"/>
            <w:tcMar>
              <w:top w:w="0" w:type="dxa"/>
              <w:left w:w="108" w:type="dxa"/>
              <w:bottom w:w="0" w:type="dxa"/>
              <w:right w:w="108" w:type="dxa"/>
            </w:tcMar>
            <w:vAlign w:val="center"/>
          </w:tcPr>
          <w:p w14:paraId="57AE6820"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14:paraId="58DD7B2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CB483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89F0C4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8A7AC08" w14:textId="77777777" w:rsidR="00850804" w:rsidRPr="00064EEE" w:rsidRDefault="00850804" w:rsidP="00C70A30">
            <w:pPr>
              <w:pStyle w:val="tac0"/>
              <w:rPr>
                <w:lang w:val="de-DE"/>
              </w:rPr>
            </w:pPr>
            <w:r w:rsidRPr="00064EEE">
              <w:rPr>
                <w:lang w:val="de-DE"/>
              </w:rPr>
              <w:t>4</w:t>
            </w:r>
          </w:p>
        </w:tc>
      </w:tr>
      <w:tr w:rsidR="00850804" w:rsidRPr="00B7584F" w14:paraId="02030F89" w14:textId="77777777" w:rsidTr="00556DFF">
        <w:trPr>
          <w:trHeight w:val="238"/>
          <w:jc w:val="center"/>
        </w:trPr>
        <w:tc>
          <w:tcPr>
            <w:tcW w:w="4441" w:type="dxa"/>
            <w:tcMar>
              <w:top w:w="0" w:type="dxa"/>
              <w:left w:w="108" w:type="dxa"/>
              <w:bottom w:w="0" w:type="dxa"/>
              <w:right w:w="108" w:type="dxa"/>
            </w:tcMar>
            <w:vAlign w:val="center"/>
          </w:tcPr>
          <w:p w14:paraId="1DB9840E" w14:textId="77777777"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710BC521" w14:textId="77777777" w:rsidR="00850804" w:rsidRPr="00064EEE" w:rsidRDefault="000429A3" w:rsidP="00C70A30">
            <w:pPr>
              <w:pStyle w:val="tac0"/>
              <w:rPr>
                <w:sz w:val="15"/>
                <w:szCs w:val="15"/>
                <w:lang w:val="en-GB"/>
              </w:rPr>
            </w:pPr>
            <w:r>
              <w:rPr>
                <w:position w:val="-6"/>
              </w:rPr>
              <w:pict w14:anchorId="23BFBF7D">
                <v:shape id="_x0000_i2097" type="#_x0000_t75" style="width:16.75pt;height:12.55pt">
                  <v:imagedata r:id="rId484" o:title=""/>
                </v:shape>
              </w:pict>
            </w:r>
          </w:p>
        </w:tc>
        <w:tc>
          <w:tcPr>
            <w:tcW w:w="0" w:type="auto"/>
            <w:tcMar>
              <w:top w:w="0" w:type="dxa"/>
              <w:left w:w="108" w:type="dxa"/>
              <w:bottom w:w="0" w:type="dxa"/>
              <w:right w:w="108" w:type="dxa"/>
            </w:tcMar>
            <w:vAlign w:val="center"/>
          </w:tcPr>
          <w:p w14:paraId="6B967E18" w14:textId="77777777" w:rsidR="00850804" w:rsidRPr="00064EEE" w:rsidRDefault="000429A3" w:rsidP="00C70A30">
            <w:pPr>
              <w:pStyle w:val="tac0"/>
              <w:rPr>
                <w:sz w:val="15"/>
                <w:szCs w:val="15"/>
                <w:lang w:val="en-GB"/>
              </w:rPr>
            </w:pPr>
            <w:r>
              <w:rPr>
                <w:position w:val="-6"/>
              </w:rPr>
              <w:pict w14:anchorId="0E21F482">
                <v:shape id="_x0000_i2098" type="#_x0000_t75" style="width:16.75pt;height:12.55pt">
                  <v:imagedata r:id="rId484" o:title=""/>
                </v:shape>
              </w:pict>
            </w:r>
          </w:p>
        </w:tc>
        <w:tc>
          <w:tcPr>
            <w:tcW w:w="0" w:type="auto"/>
            <w:tcMar>
              <w:top w:w="0" w:type="dxa"/>
              <w:left w:w="108" w:type="dxa"/>
              <w:bottom w:w="0" w:type="dxa"/>
              <w:right w:w="108" w:type="dxa"/>
            </w:tcMar>
            <w:vAlign w:val="center"/>
          </w:tcPr>
          <w:p w14:paraId="07704958" w14:textId="77777777" w:rsidR="00850804" w:rsidRPr="00064EEE" w:rsidRDefault="000429A3" w:rsidP="00C70A30">
            <w:pPr>
              <w:pStyle w:val="tac0"/>
              <w:rPr>
                <w:sz w:val="15"/>
                <w:szCs w:val="15"/>
                <w:lang w:val="en-GB"/>
              </w:rPr>
            </w:pPr>
            <w:r>
              <w:rPr>
                <w:position w:val="-6"/>
              </w:rPr>
              <w:pict w14:anchorId="47ADC763">
                <v:shape id="_x0000_i2099" type="#_x0000_t75" style="width:16.75pt;height:12.55pt">
                  <v:imagedata r:id="rId484" o:title=""/>
                </v:shape>
              </w:pict>
            </w:r>
          </w:p>
        </w:tc>
        <w:tc>
          <w:tcPr>
            <w:tcW w:w="0" w:type="auto"/>
            <w:tcMar>
              <w:top w:w="0" w:type="dxa"/>
              <w:left w:w="108" w:type="dxa"/>
              <w:bottom w:w="0" w:type="dxa"/>
              <w:right w:w="108" w:type="dxa"/>
            </w:tcMar>
            <w:vAlign w:val="center"/>
          </w:tcPr>
          <w:p w14:paraId="79BA7AB9" w14:textId="77777777" w:rsidR="00850804" w:rsidRPr="00064EEE" w:rsidRDefault="000429A3" w:rsidP="00C70A30">
            <w:pPr>
              <w:pStyle w:val="tac0"/>
              <w:rPr>
                <w:sz w:val="15"/>
                <w:szCs w:val="15"/>
                <w:lang w:val="en-GB"/>
              </w:rPr>
            </w:pPr>
            <w:r>
              <w:rPr>
                <w:position w:val="-6"/>
              </w:rPr>
              <w:pict w14:anchorId="70C70897">
                <v:shape id="_x0000_i2100" type="#_x0000_t75" style="width:16.75pt;height:12.55pt">
                  <v:imagedata r:id="rId484" o:title=""/>
                </v:shape>
              </w:pict>
            </w:r>
          </w:p>
        </w:tc>
      </w:tr>
      <w:tr w:rsidR="00850804" w:rsidRPr="00B7584F" w14:paraId="67B77234" w14:textId="77777777" w:rsidTr="00556DFF">
        <w:trPr>
          <w:trHeight w:val="238"/>
          <w:jc w:val="center"/>
        </w:trPr>
        <w:tc>
          <w:tcPr>
            <w:tcW w:w="4441" w:type="dxa"/>
            <w:tcMar>
              <w:top w:w="0" w:type="dxa"/>
              <w:left w:w="108" w:type="dxa"/>
              <w:bottom w:w="0" w:type="dxa"/>
              <w:right w:w="108" w:type="dxa"/>
            </w:tcMar>
            <w:vAlign w:val="center"/>
          </w:tcPr>
          <w:p w14:paraId="4A77A5DA" w14:textId="77777777"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14:paraId="6B22870B"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6A3A297"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EA13C6A"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A97AC3D" w14:textId="77777777" w:rsidR="00850804" w:rsidRPr="00064EEE" w:rsidRDefault="00850804" w:rsidP="00C70A30">
            <w:pPr>
              <w:pStyle w:val="tac0"/>
              <w:rPr>
                <w:lang w:val="en-GB"/>
              </w:rPr>
            </w:pPr>
            <w:r w:rsidRPr="00064EEE">
              <w:rPr>
                <w:lang w:val="en-GB"/>
              </w:rPr>
              <w:t>4</w:t>
            </w:r>
          </w:p>
        </w:tc>
      </w:tr>
      <w:tr w:rsidR="00850804" w:rsidRPr="00B7584F" w14:paraId="4172C20E" w14:textId="77777777" w:rsidTr="00556DFF">
        <w:trPr>
          <w:trHeight w:val="238"/>
          <w:jc w:val="center"/>
        </w:trPr>
        <w:tc>
          <w:tcPr>
            <w:tcW w:w="4441" w:type="dxa"/>
            <w:tcMar>
              <w:top w:w="0" w:type="dxa"/>
              <w:left w:w="108" w:type="dxa"/>
              <w:bottom w:w="0" w:type="dxa"/>
              <w:right w:w="108" w:type="dxa"/>
            </w:tcMar>
            <w:vAlign w:val="center"/>
          </w:tcPr>
          <w:p w14:paraId="03A53120" w14:textId="77777777"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735A523E" w14:textId="77777777" w:rsidR="00850804" w:rsidRPr="00064EEE" w:rsidRDefault="000429A3" w:rsidP="00C70A30">
            <w:pPr>
              <w:pStyle w:val="tac0"/>
              <w:rPr>
                <w:sz w:val="15"/>
                <w:szCs w:val="15"/>
                <w:lang w:val="en-GB"/>
              </w:rPr>
            </w:pPr>
            <w:r>
              <w:rPr>
                <w:position w:val="-6"/>
              </w:rPr>
              <w:pict w14:anchorId="1EA16AB7">
                <v:shape id="_x0000_i2101" type="#_x0000_t75" style="width:16.75pt;height:12.55pt">
                  <v:imagedata r:id="rId484" o:title=""/>
                </v:shape>
              </w:pict>
            </w:r>
          </w:p>
        </w:tc>
        <w:tc>
          <w:tcPr>
            <w:tcW w:w="0" w:type="auto"/>
            <w:tcMar>
              <w:top w:w="0" w:type="dxa"/>
              <w:left w:w="108" w:type="dxa"/>
              <w:bottom w:w="0" w:type="dxa"/>
              <w:right w:w="108" w:type="dxa"/>
            </w:tcMar>
            <w:vAlign w:val="center"/>
          </w:tcPr>
          <w:p w14:paraId="6B120883" w14:textId="77777777" w:rsidR="00850804" w:rsidRPr="00064EEE" w:rsidRDefault="000429A3" w:rsidP="00C70A30">
            <w:pPr>
              <w:pStyle w:val="tac0"/>
              <w:rPr>
                <w:sz w:val="15"/>
                <w:szCs w:val="15"/>
                <w:lang w:val="en-GB"/>
              </w:rPr>
            </w:pPr>
            <w:r>
              <w:rPr>
                <w:position w:val="-6"/>
              </w:rPr>
              <w:pict w14:anchorId="3187AAA6">
                <v:shape id="_x0000_i2102" type="#_x0000_t75" style="width:16.75pt;height:12.55pt">
                  <v:imagedata r:id="rId484" o:title=""/>
                </v:shape>
              </w:pict>
            </w:r>
          </w:p>
        </w:tc>
        <w:tc>
          <w:tcPr>
            <w:tcW w:w="0" w:type="auto"/>
            <w:tcMar>
              <w:top w:w="0" w:type="dxa"/>
              <w:left w:w="108" w:type="dxa"/>
              <w:bottom w:w="0" w:type="dxa"/>
              <w:right w:w="108" w:type="dxa"/>
            </w:tcMar>
            <w:vAlign w:val="center"/>
          </w:tcPr>
          <w:p w14:paraId="2DDD6A53" w14:textId="77777777" w:rsidR="00850804" w:rsidRPr="00064EEE" w:rsidRDefault="000429A3" w:rsidP="00C70A30">
            <w:pPr>
              <w:pStyle w:val="tac0"/>
              <w:rPr>
                <w:sz w:val="15"/>
                <w:szCs w:val="15"/>
                <w:lang w:val="en-GB"/>
              </w:rPr>
            </w:pPr>
            <w:r>
              <w:rPr>
                <w:position w:val="-6"/>
              </w:rPr>
              <w:pict w14:anchorId="3CAA76AD">
                <v:shape id="_x0000_i2103" type="#_x0000_t75" style="width:16.75pt;height:12.55pt">
                  <v:imagedata r:id="rId484" o:title=""/>
                </v:shape>
              </w:pict>
            </w:r>
          </w:p>
        </w:tc>
        <w:tc>
          <w:tcPr>
            <w:tcW w:w="0" w:type="auto"/>
            <w:tcMar>
              <w:top w:w="0" w:type="dxa"/>
              <w:left w:w="108" w:type="dxa"/>
              <w:bottom w:w="0" w:type="dxa"/>
              <w:right w:w="108" w:type="dxa"/>
            </w:tcMar>
            <w:vAlign w:val="center"/>
          </w:tcPr>
          <w:p w14:paraId="2244B8D0" w14:textId="77777777" w:rsidR="00850804" w:rsidRPr="00064EEE" w:rsidRDefault="000429A3" w:rsidP="00C70A30">
            <w:pPr>
              <w:pStyle w:val="tac0"/>
              <w:rPr>
                <w:sz w:val="15"/>
                <w:szCs w:val="15"/>
                <w:lang w:val="en-GB"/>
              </w:rPr>
            </w:pPr>
            <w:r>
              <w:rPr>
                <w:position w:val="-6"/>
              </w:rPr>
              <w:pict w14:anchorId="7297928D">
                <v:shape id="_x0000_i2104" type="#_x0000_t75" style="width:16.75pt;height:12.55pt">
                  <v:imagedata r:id="rId484" o:title=""/>
                </v:shape>
              </w:pict>
            </w:r>
          </w:p>
        </w:tc>
      </w:tr>
      <w:tr w:rsidR="00850804" w:rsidRPr="00B7584F" w14:paraId="7024A8B0" w14:textId="77777777" w:rsidTr="00556DFF">
        <w:trPr>
          <w:trHeight w:val="238"/>
          <w:jc w:val="center"/>
        </w:trPr>
        <w:tc>
          <w:tcPr>
            <w:tcW w:w="4441" w:type="dxa"/>
            <w:tcMar>
              <w:top w:w="0" w:type="dxa"/>
              <w:left w:w="108" w:type="dxa"/>
              <w:bottom w:w="0" w:type="dxa"/>
              <w:right w:w="108" w:type="dxa"/>
            </w:tcMar>
            <w:vAlign w:val="center"/>
          </w:tcPr>
          <w:p w14:paraId="6A8B594B" w14:textId="77777777"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14:paraId="7EED73A6"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67AAC99"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B3C6F2E"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8820C75" w14:textId="77777777" w:rsidR="00850804" w:rsidRPr="00064EEE" w:rsidRDefault="00850804" w:rsidP="00C70A30">
            <w:pPr>
              <w:pStyle w:val="tac0"/>
              <w:rPr>
                <w:lang w:val="en-GB"/>
              </w:rPr>
            </w:pPr>
            <w:r w:rsidRPr="00064EEE">
              <w:rPr>
                <w:lang w:val="en-GB"/>
              </w:rPr>
              <w:t>0</w:t>
            </w:r>
          </w:p>
        </w:tc>
      </w:tr>
      <w:tr w:rsidR="00850804" w:rsidRPr="00B7584F" w14:paraId="11FD0993" w14:textId="77777777" w:rsidTr="00556DFF">
        <w:trPr>
          <w:trHeight w:val="238"/>
          <w:jc w:val="center"/>
        </w:trPr>
        <w:tc>
          <w:tcPr>
            <w:tcW w:w="4441" w:type="dxa"/>
            <w:tcMar>
              <w:top w:w="0" w:type="dxa"/>
              <w:left w:w="108" w:type="dxa"/>
              <w:bottom w:w="0" w:type="dxa"/>
              <w:right w:w="108" w:type="dxa"/>
            </w:tcMar>
            <w:vAlign w:val="center"/>
          </w:tcPr>
          <w:p w14:paraId="49684D04" w14:textId="77777777"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415F6DA4"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04FE0898"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09C64CB"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2AD394B7" w14:textId="77777777" w:rsidR="00850804" w:rsidRPr="00064EEE" w:rsidRDefault="00850804" w:rsidP="00C70A30">
            <w:pPr>
              <w:pStyle w:val="tac0"/>
              <w:rPr>
                <w:lang w:val="en-GB"/>
              </w:rPr>
            </w:pPr>
            <w:r w:rsidRPr="00064EEE">
              <w:rPr>
                <w:lang w:val="en-GB"/>
              </w:rPr>
              <w:t>0</w:t>
            </w:r>
          </w:p>
        </w:tc>
      </w:tr>
    </w:tbl>
    <w:p w14:paraId="3364FEC1" w14:textId="77777777" w:rsidR="00556DFF" w:rsidRPr="00556DFF" w:rsidRDefault="00556DFF" w:rsidP="00F01907">
      <w:pPr>
        <w:rPr>
          <w:rFonts w:eastAsia="MS LineDraw"/>
          <w:lang w:val="en-US"/>
        </w:rPr>
      </w:pPr>
    </w:p>
    <w:p w14:paraId="448E0E5A" w14:textId="77777777"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328" w:name="OLE_LINK676"/>
      <w:bookmarkStart w:id="3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330" w:name="OLE_LINK628"/>
      <w:bookmarkStart w:id="331" w:name="OLE_LINK629"/>
      <w:r w:rsidRPr="00556DFF">
        <w:t xml:space="preserve">and higher layer parameter </w:t>
      </w:r>
      <w:bookmarkEnd w:id="328"/>
      <w:bookmarkEnd w:id="329"/>
      <w:bookmarkEnd w:id="330"/>
      <w:bookmarkEnd w:id="3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59F01DDA"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18C95D2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0084FF5"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332" w:name="OLE_LINK613"/>
            <w:bookmarkStart w:id="333" w:name="OLE_LINK614"/>
            <w:r w:rsidRPr="00556DFF">
              <w:rPr>
                <w:rFonts w:ascii="Arial" w:hAnsi="Arial" w:hint="eastAsia"/>
                <w:b/>
                <w:sz w:val="18"/>
                <w:lang w:eastAsia="zh-CN"/>
              </w:rPr>
              <w:t xml:space="preserve"> for CRI= 0 or 1</w:t>
            </w:r>
            <w:bookmarkEnd w:id="332"/>
            <w:bookmarkEnd w:id="333"/>
          </w:p>
        </w:tc>
      </w:tr>
      <w:tr w:rsidR="00556DFF" w:rsidRPr="00556DFF" w14:paraId="7EE1B72F" w14:textId="77777777" w:rsidTr="001237FC">
        <w:trPr>
          <w:trHeight w:val="171"/>
          <w:jc w:val="center"/>
        </w:trPr>
        <w:tc>
          <w:tcPr>
            <w:tcW w:w="0" w:type="auto"/>
            <w:vMerge/>
            <w:shd w:val="clear" w:color="auto" w:fill="E0E0E0"/>
            <w:vAlign w:val="center"/>
          </w:tcPr>
          <w:p w14:paraId="6BB628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4644A08A"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51CFA07A"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254C5A1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D27E74F"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147A08F6" w14:textId="77777777" w:rsidTr="001237FC">
        <w:trPr>
          <w:trHeight w:val="238"/>
          <w:jc w:val="center"/>
        </w:trPr>
        <w:tc>
          <w:tcPr>
            <w:tcW w:w="4441" w:type="dxa"/>
            <w:tcMar>
              <w:top w:w="0" w:type="dxa"/>
              <w:left w:w="108" w:type="dxa"/>
              <w:bottom w:w="0" w:type="dxa"/>
              <w:right w:w="108" w:type="dxa"/>
            </w:tcMar>
            <w:vAlign w:val="center"/>
          </w:tcPr>
          <w:p w14:paraId="343D7F1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36412FF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D98FFC"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E75A96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F10C8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79C301F9" w14:textId="77777777" w:rsidTr="001237FC">
        <w:trPr>
          <w:trHeight w:val="238"/>
          <w:jc w:val="center"/>
        </w:trPr>
        <w:tc>
          <w:tcPr>
            <w:tcW w:w="4441" w:type="dxa"/>
            <w:tcMar>
              <w:top w:w="0" w:type="dxa"/>
              <w:left w:w="108" w:type="dxa"/>
              <w:bottom w:w="0" w:type="dxa"/>
              <w:right w:w="108" w:type="dxa"/>
            </w:tcMar>
            <w:vAlign w:val="center"/>
          </w:tcPr>
          <w:p w14:paraId="28B6732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6C51F7"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BDE24E8">
                <v:shape id="_x0000_i2105" type="#_x0000_t75" style="width:16.75pt;height:12.55pt">
                  <v:imagedata r:id="rId484" o:title=""/>
                </v:shape>
              </w:pict>
            </w:r>
          </w:p>
        </w:tc>
        <w:tc>
          <w:tcPr>
            <w:tcW w:w="0" w:type="auto"/>
            <w:tcMar>
              <w:top w:w="0" w:type="dxa"/>
              <w:left w:w="108" w:type="dxa"/>
              <w:bottom w:w="0" w:type="dxa"/>
              <w:right w:w="108" w:type="dxa"/>
            </w:tcMar>
            <w:vAlign w:val="center"/>
          </w:tcPr>
          <w:p w14:paraId="289176C7"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43AB185">
                <v:shape id="_x0000_i2106" type="#_x0000_t75" style="width:16.75pt;height:12.55pt">
                  <v:imagedata r:id="rId484" o:title=""/>
                </v:shape>
              </w:pict>
            </w:r>
          </w:p>
        </w:tc>
        <w:tc>
          <w:tcPr>
            <w:tcW w:w="0" w:type="auto"/>
            <w:tcMar>
              <w:top w:w="0" w:type="dxa"/>
              <w:left w:w="108" w:type="dxa"/>
              <w:bottom w:w="0" w:type="dxa"/>
              <w:right w:w="108" w:type="dxa"/>
            </w:tcMar>
            <w:vAlign w:val="center"/>
          </w:tcPr>
          <w:p w14:paraId="6F86887B"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B921F7">
                <v:shape id="_x0000_i2107" type="#_x0000_t75" style="width:16.75pt;height:12.55pt">
                  <v:imagedata r:id="rId484" o:title=""/>
                </v:shape>
              </w:pict>
            </w:r>
          </w:p>
        </w:tc>
        <w:tc>
          <w:tcPr>
            <w:tcW w:w="0" w:type="auto"/>
            <w:tcMar>
              <w:top w:w="0" w:type="dxa"/>
              <w:left w:w="108" w:type="dxa"/>
              <w:bottom w:w="0" w:type="dxa"/>
              <w:right w:w="108" w:type="dxa"/>
            </w:tcMar>
            <w:vAlign w:val="center"/>
          </w:tcPr>
          <w:p w14:paraId="172ECEDF"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B58FB16">
                <v:shape id="_x0000_i2108" type="#_x0000_t75" style="width:16.75pt;height:12.55pt">
                  <v:imagedata r:id="rId484" o:title=""/>
                </v:shape>
              </w:pict>
            </w:r>
          </w:p>
        </w:tc>
      </w:tr>
      <w:tr w:rsidR="00556DFF" w:rsidRPr="00556DFF" w14:paraId="2F4C42FF" w14:textId="77777777" w:rsidTr="001237FC">
        <w:trPr>
          <w:trHeight w:val="238"/>
          <w:jc w:val="center"/>
        </w:trPr>
        <w:tc>
          <w:tcPr>
            <w:tcW w:w="4441" w:type="dxa"/>
            <w:tcMar>
              <w:top w:w="0" w:type="dxa"/>
              <w:left w:w="108" w:type="dxa"/>
              <w:bottom w:w="0" w:type="dxa"/>
              <w:right w:w="108" w:type="dxa"/>
            </w:tcMar>
            <w:vAlign w:val="center"/>
          </w:tcPr>
          <w:p w14:paraId="492F99CE"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22C407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36B2CE4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4A075F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AD9C44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64F52CB6" w14:textId="77777777" w:rsidTr="001237FC">
        <w:trPr>
          <w:trHeight w:val="238"/>
          <w:jc w:val="center"/>
        </w:trPr>
        <w:tc>
          <w:tcPr>
            <w:tcW w:w="4441" w:type="dxa"/>
            <w:tcMar>
              <w:top w:w="0" w:type="dxa"/>
              <w:left w:w="108" w:type="dxa"/>
              <w:bottom w:w="0" w:type="dxa"/>
              <w:right w:w="108" w:type="dxa"/>
            </w:tcMar>
            <w:vAlign w:val="center"/>
          </w:tcPr>
          <w:p w14:paraId="1BB2EAA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9E012F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4440D21"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A56C94">
                <v:shape id="_x0000_i2109" type="#_x0000_t75" style="width:16.75pt;height:12.55pt">
                  <v:imagedata r:id="rId484" o:title=""/>
                </v:shape>
              </w:pict>
            </w:r>
          </w:p>
        </w:tc>
        <w:tc>
          <w:tcPr>
            <w:tcW w:w="0" w:type="auto"/>
            <w:tcMar>
              <w:top w:w="0" w:type="dxa"/>
              <w:left w:w="108" w:type="dxa"/>
              <w:bottom w:w="0" w:type="dxa"/>
              <w:right w:w="108" w:type="dxa"/>
            </w:tcMar>
            <w:vAlign w:val="center"/>
          </w:tcPr>
          <w:p w14:paraId="21B899CF"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843780F">
                <v:shape id="_x0000_i2110" type="#_x0000_t75" style="width:16.75pt;height:12.55pt">
                  <v:imagedata r:id="rId484" o:title=""/>
                </v:shape>
              </w:pict>
            </w:r>
          </w:p>
        </w:tc>
        <w:tc>
          <w:tcPr>
            <w:tcW w:w="0" w:type="auto"/>
            <w:tcMar>
              <w:top w:w="0" w:type="dxa"/>
              <w:left w:w="108" w:type="dxa"/>
              <w:bottom w:w="0" w:type="dxa"/>
              <w:right w:w="108" w:type="dxa"/>
            </w:tcMar>
            <w:vAlign w:val="center"/>
          </w:tcPr>
          <w:p w14:paraId="41F1667A"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618888">
                <v:shape id="_x0000_i2111" type="#_x0000_t75" style="width:16.75pt;height:12.55pt">
                  <v:imagedata r:id="rId484" o:title=""/>
                </v:shape>
              </w:pict>
            </w:r>
          </w:p>
        </w:tc>
      </w:tr>
      <w:tr w:rsidR="00556DFF" w:rsidRPr="00556DFF" w14:paraId="52788525" w14:textId="77777777" w:rsidTr="001237FC">
        <w:trPr>
          <w:trHeight w:val="238"/>
          <w:jc w:val="center"/>
        </w:trPr>
        <w:tc>
          <w:tcPr>
            <w:tcW w:w="4441" w:type="dxa"/>
            <w:tcMar>
              <w:top w:w="0" w:type="dxa"/>
              <w:left w:w="108" w:type="dxa"/>
              <w:bottom w:w="0" w:type="dxa"/>
              <w:right w:w="108" w:type="dxa"/>
            </w:tcMar>
            <w:vAlign w:val="center"/>
          </w:tcPr>
          <w:p w14:paraId="2CC12C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9D59B1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2ABCB1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39A6C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635A14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7A48014" w14:textId="77777777" w:rsidTr="001237FC">
        <w:trPr>
          <w:trHeight w:val="238"/>
          <w:jc w:val="center"/>
        </w:trPr>
        <w:tc>
          <w:tcPr>
            <w:tcW w:w="4441" w:type="dxa"/>
            <w:tcMar>
              <w:top w:w="0" w:type="dxa"/>
              <w:left w:w="108" w:type="dxa"/>
              <w:bottom w:w="0" w:type="dxa"/>
              <w:right w:w="108" w:type="dxa"/>
            </w:tcMar>
            <w:vAlign w:val="center"/>
          </w:tcPr>
          <w:p w14:paraId="7498B5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1705B83"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BBF7BE8">
                <v:shape id="_x0000_i2112" type="#_x0000_t75" style="width:17.6pt;height:12.55pt">
                  <v:imagedata r:id="rId575" o:title=""/>
                </v:shape>
              </w:pict>
            </w:r>
          </w:p>
        </w:tc>
        <w:tc>
          <w:tcPr>
            <w:tcW w:w="0" w:type="auto"/>
            <w:tcMar>
              <w:top w:w="0" w:type="dxa"/>
              <w:left w:w="108" w:type="dxa"/>
              <w:bottom w:w="0" w:type="dxa"/>
              <w:right w:w="108" w:type="dxa"/>
            </w:tcMar>
            <w:vAlign w:val="center"/>
          </w:tcPr>
          <w:p w14:paraId="6E7372E6"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C015D74">
                <v:shape id="_x0000_i2113" type="#_x0000_t75" style="width:17.6pt;height:12.55pt">
                  <v:imagedata r:id="rId575" o:title=""/>
                </v:shape>
              </w:pict>
            </w:r>
          </w:p>
        </w:tc>
        <w:tc>
          <w:tcPr>
            <w:tcW w:w="0" w:type="auto"/>
            <w:tcMar>
              <w:top w:w="0" w:type="dxa"/>
              <w:left w:w="108" w:type="dxa"/>
              <w:bottom w:w="0" w:type="dxa"/>
              <w:right w:w="108" w:type="dxa"/>
            </w:tcMar>
            <w:vAlign w:val="center"/>
          </w:tcPr>
          <w:p w14:paraId="5E0BD83D"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B6B13D0">
                <v:shape id="_x0000_i2114" type="#_x0000_t75" style="width:17.6pt;height:12.55pt">
                  <v:imagedata r:id="rId575" o:title=""/>
                </v:shape>
              </w:pict>
            </w:r>
          </w:p>
        </w:tc>
        <w:tc>
          <w:tcPr>
            <w:tcW w:w="0" w:type="auto"/>
            <w:tcMar>
              <w:top w:w="0" w:type="dxa"/>
              <w:left w:w="108" w:type="dxa"/>
              <w:bottom w:w="0" w:type="dxa"/>
              <w:right w:w="108" w:type="dxa"/>
            </w:tcMar>
            <w:vAlign w:val="center"/>
          </w:tcPr>
          <w:p w14:paraId="07739194"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5E40953">
                <v:shape id="_x0000_i2115" type="#_x0000_t75" style="width:16.75pt;height:12.55pt">
                  <v:imagedata r:id="rId576" o:title=""/>
                </v:shape>
              </w:pict>
            </w:r>
          </w:p>
        </w:tc>
      </w:tr>
      <w:tr w:rsidR="00556DFF" w:rsidRPr="00556DFF" w14:paraId="714A1C6E"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CD26AA2"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2F51D44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33F5102D"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4331AA56"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6360812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084896AF"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63C96A4C"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40FFE4B0"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78EE159E" w14:textId="77777777" w:rsidTr="001237FC">
        <w:trPr>
          <w:trHeight w:val="238"/>
          <w:jc w:val="center"/>
        </w:trPr>
        <w:tc>
          <w:tcPr>
            <w:tcW w:w="4441" w:type="dxa"/>
            <w:tcMar>
              <w:top w:w="0" w:type="dxa"/>
              <w:left w:w="108" w:type="dxa"/>
              <w:bottom w:w="0" w:type="dxa"/>
              <w:right w:w="108" w:type="dxa"/>
            </w:tcMar>
            <w:vAlign w:val="center"/>
          </w:tcPr>
          <w:p w14:paraId="5B7A58D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FAE859E"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48FEF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C6A8AF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E62373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5B57143F" w14:textId="77777777" w:rsidTr="001237FC">
        <w:trPr>
          <w:trHeight w:val="238"/>
          <w:jc w:val="center"/>
        </w:trPr>
        <w:tc>
          <w:tcPr>
            <w:tcW w:w="4441" w:type="dxa"/>
            <w:tcMar>
              <w:top w:w="0" w:type="dxa"/>
              <w:left w:w="108" w:type="dxa"/>
              <w:bottom w:w="0" w:type="dxa"/>
              <w:right w:w="108" w:type="dxa"/>
            </w:tcMar>
            <w:vAlign w:val="center"/>
          </w:tcPr>
          <w:p w14:paraId="60C0554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4D94101B"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8468B2C">
                <v:shape id="_x0000_i2116" type="#_x0000_t75" style="width:16.75pt;height:12.55pt">
                  <v:imagedata r:id="rId484" o:title=""/>
                </v:shape>
              </w:pict>
            </w:r>
          </w:p>
        </w:tc>
        <w:tc>
          <w:tcPr>
            <w:tcW w:w="0" w:type="auto"/>
            <w:tcMar>
              <w:top w:w="0" w:type="dxa"/>
              <w:left w:w="108" w:type="dxa"/>
              <w:bottom w:w="0" w:type="dxa"/>
              <w:right w:w="108" w:type="dxa"/>
            </w:tcMar>
            <w:vAlign w:val="center"/>
          </w:tcPr>
          <w:p w14:paraId="443AC60F"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55DE8B">
                <v:shape id="_x0000_i2117" type="#_x0000_t75" style="width:16.75pt;height:12.55pt">
                  <v:imagedata r:id="rId484" o:title=""/>
                </v:shape>
              </w:pict>
            </w:r>
          </w:p>
        </w:tc>
        <w:tc>
          <w:tcPr>
            <w:tcW w:w="0" w:type="auto"/>
            <w:tcMar>
              <w:top w:w="0" w:type="dxa"/>
              <w:left w:w="108" w:type="dxa"/>
              <w:bottom w:w="0" w:type="dxa"/>
              <w:right w:w="108" w:type="dxa"/>
            </w:tcMar>
            <w:vAlign w:val="center"/>
          </w:tcPr>
          <w:p w14:paraId="1DCCF6A8"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A473FE2">
                <v:shape id="_x0000_i2118" type="#_x0000_t75" style="width:16.75pt;height:12.55pt">
                  <v:imagedata r:id="rId484" o:title=""/>
                </v:shape>
              </w:pict>
            </w:r>
          </w:p>
        </w:tc>
        <w:tc>
          <w:tcPr>
            <w:tcW w:w="0" w:type="auto"/>
            <w:tcMar>
              <w:top w:w="0" w:type="dxa"/>
              <w:left w:w="108" w:type="dxa"/>
              <w:bottom w:w="0" w:type="dxa"/>
              <w:right w:w="108" w:type="dxa"/>
            </w:tcMar>
            <w:vAlign w:val="center"/>
          </w:tcPr>
          <w:p w14:paraId="5B1F5043"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A6A7C38">
                <v:shape id="_x0000_i2119" type="#_x0000_t75" style="width:16.75pt;height:12.55pt">
                  <v:imagedata r:id="rId484" o:title=""/>
                </v:shape>
              </w:pict>
            </w:r>
          </w:p>
        </w:tc>
      </w:tr>
      <w:tr w:rsidR="00556DFF" w:rsidRPr="00556DFF" w14:paraId="085062B8" w14:textId="77777777" w:rsidTr="001237FC">
        <w:trPr>
          <w:trHeight w:val="238"/>
          <w:jc w:val="center"/>
        </w:trPr>
        <w:tc>
          <w:tcPr>
            <w:tcW w:w="4441" w:type="dxa"/>
            <w:tcMar>
              <w:top w:w="0" w:type="dxa"/>
              <w:left w:w="108" w:type="dxa"/>
              <w:bottom w:w="0" w:type="dxa"/>
              <w:right w:w="108" w:type="dxa"/>
            </w:tcMar>
            <w:vAlign w:val="center"/>
          </w:tcPr>
          <w:p w14:paraId="36B0A308"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316B44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B24074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0383C2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869A79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6AAF13D6" w14:textId="77777777" w:rsidTr="001237FC">
        <w:trPr>
          <w:trHeight w:val="238"/>
          <w:jc w:val="center"/>
        </w:trPr>
        <w:tc>
          <w:tcPr>
            <w:tcW w:w="4441" w:type="dxa"/>
            <w:tcMar>
              <w:top w:w="0" w:type="dxa"/>
              <w:left w:w="108" w:type="dxa"/>
              <w:bottom w:w="0" w:type="dxa"/>
              <w:right w:w="108" w:type="dxa"/>
            </w:tcMar>
            <w:vAlign w:val="center"/>
          </w:tcPr>
          <w:p w14:paraId="0EE7EC5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726166C4"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22C5640">
                <v:shape id="_x0000_i2120" type="#_x0000_t75" style="width:16.75pt;height:12.55pt">
                  <v:imagedata r:id="rId484" o:title=""/>
                </v:shape>
              </w:pict>
            </w:r>
          </w:p>
        </w:tc>
        <w:tc>
          <w:tcPr>
            <w:tcW w:w="0" w:type="auto"/>
            <w:tcMar>
              <w:top w:w="0" w:type="dxa"/>
              <w:left w:w="108" w:type="dxa"/>
              <w:bottom w:w="0" w:type="dxa"/>
              <w:right w:w="108" w:type="dxa"/>
            </w:tcMar>
            <w:vAlign w:val="center"/>
          </w:tcPr>
          <w:p w14:paraId="1DB065C4"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9F589ED">
                <v:shape id="_x0000_i2121" type="#_x0000_t75" style="width:16.75pt;height:12.55pt">
                  <v:imagedata r:id="rId484" o:title=""/>
                </v:shape>
              </w:pict>
            </w:r>
          </w:p>
        </w:tc>
        <w:tc>
          <w:tcPr>
            <w:tcW w:w="0" w:type="auto"/>
            <w:tcMar>
              <w:top w:w="0" w:type="dxa"/>
              <w:left w:w="108" w:type="dxa"/>
              <w:bottom w:w="0" w:type="dxa"/>
              <w:right w:w="108" w:type="dxa"/>
            </w:tcMar>
            <w:vAlign w:val="center"/>
          </w:tcPr>
          <w:p w14:paraId="133CCDB9"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B9172B">
                <v:shape id="_x0000_i2122" type="#_x0000_t75" style="width:16.75pt;height:12.55pt">
                  <v:imagedata r:id="rId484" o:title=""/>
                </v:shape>
              </w:pict>
            </w:r>
          </w:p>
        </w:tc>
        <w:tc>
          <w:tcPr>
            <w:tcW w:w="0" w:type="auto"/>
            <w:tcMar>
              <w:top w:w="0" w:type="dxa"/>
              <w:left w:w="108" w:type="dxa"/>
              <w:bottom w:w="0" w:type="dxa"/>
              <w:right w:w="108" w:type="dxa"/>
            </w:tcMar>
            <w:vAlign w:val="center"/>
          </w:tcPr>
          <w:p w14:paraId="1EACEA8E"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BAD72B">
                <v:shape id="_x0000_i2123" type="#_x0000_t75" style="width:16.75pt;height:12.55pt">
                  <v:imagedata r:id="rId484" o:title=""/>
                </v:shape>
              </w:pict>
            </w:r>
          </w:p>
        </w:tc>
      </w:tr>
      <w:tr w:rsidR="00556DFF" w:rsidRPr="00556DFF" w14:paraId="267AEDC4" w14:textId="77777777" w:rsidTr="001237FC">
        <w:trPr>
          <w:trHeight w:val="238"/>
          <w:jc w:val="center"/>
        </w:trPr>
        <w:tc>
          <w:tcPr>
            <w:tcW w:w="4441" w:type="dxa"/>
            <w:tcMar>
              <w:top w:w="0" w:type="dxa"/>
              <w:left w:w="108" w:type="dxa"/>
              <w:bottom w:w="0" w:type="dxa"/>
              <w:right w:w="108" w:type="dxa"/>
            </w:tcMar>
            <w:vAlign w:val="center"/>
          </w:tcPr>
          <w:p w14:paraId="5998F92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5C9BCD3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601BEA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A0218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D83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58613839" w14:textId="77777777" w:rsidTr="001237FC">
        <w:trPr>
          <w:trHeight w:val="238"/>
          <w:jc w:val="center"/>
        </w:trPr>
        <w:tc>
          <w:tcPr>
            <w:tcW w:w="4441" w:type="dxa"/>
            <w:tcMar>
              <w:top w:w="0" w:type="dxa"/>
              <w:left w:w="108" w:type="dxa"/>
              <w:bottom w:w="0" w:type="dxa"/>
              <w:right w:w="108" w:type="dxa"/>
            </w:tcMar>
            <w:vAlign w:val="center"/>
          </w:tcPr>
          <w:p w14:paraId="5500385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047E4E0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7C84360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7718F84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3F927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68BFE842"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24B6D01B"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45A56C8"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0B6FC1B5" w14:textId="77777777" w:rsidTr="001237FC">
        <w:trPr>
          <w:trHeight w:val="171"/>
          <w:jc w:val="center"/>
        </w:trPr>
        <w:tc>
          <w:tcPr>
            <w:tcW w:w="0" w:type="auto"/>
            <w:vMerge/>
            <w:shd w:val="clear" w:color="auto" w:fill="E0E0E0"/>
            <w:vAlign w:val="center"/>
          </w:tcPr>
          <w:p w14:paraId="253E0F42"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8DC244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10698933"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BC11A3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1825D1"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21E2AF26" w14:textId="77777777" w:rsidTr="001237FC">
        <w:trPr>
          <w:trHeight w:val="238"/>
          <w:jc w:val="center"/>
        </w:trPr>
        <w:tc>
          <w:tcPr>
            <w:tcW w:w="4441" w:type="dxa"/>
            <w:tcMar>
              <w:top w:w="0" w:type="dxa"/>
              <w:left w:w="108" w:type="dxa"/>
              <w:bottom w:w="0" w:type="dxa"/>
              <w:right w:w="108" w:type="dxa"/>
            </w:tcMar>
            <w:vAlign w:val="center"/>
          </w:tcPr>
          <w:p w14:paraId="5966FD1E" w14:textId="77777777" w:rsidR="00556DFF" w:rsidRPr="00556DFF" w:rsidRDefault="00556DFF" w:rsidP="00556DFF">
            <w:pPr>
              <w:keepNext/>
              <w:spacing w:after="0"/>
              <w:jc w:val="center"/>
              <w:rPr>
                <w:rFonts w:ascii="Arial" w:hAnsi="Arial" w:cs="Arial"/>
                <w:sz w:val="18"/>
                <w:szCs w:val="18"/>
                <w:lang w:val="de-DE" w:eastAsia="zh-CN"/>
              </w:rPr>
            </w:pPr>
            <w:bookmarkStart w:id="3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5F0942DC"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156DF6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4E7A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F6DF5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15A03764" w14:textId="77777777" w:rsidTr="001237FC">
        <w:trPr>
          <w:trHeight w:val="238"/>
          <w:jc w:val="center"/>
        </w:trPr>
        <w:tc>
          <w:tcPr>
            <w:tcW w:w="4441" w:type="dxa"/>
            <w:tcMar>
              <w:top w:w="0" w:type="dxa"/>
              <w:left w:w="108" w:type="dxa"/>
              <w:bottom w:w="0" w:type="dxa"/>
              <w:right w:w="108" w:type="dxa"/>
            </w:tcMar>
            <w:vAlign w:val="center"/>
          </w:tcPr>
          <w:p w14:paraId="1066148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372E6313"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DD3A8D">
                <v:shape id="_x0000_i2124" type="#_x0000_t75" style="width:16.75pt;height:12.55pt">
                  <v:imagedata r:id="rId484" o:title=""/>
                </v:shape>
              </w:pict>
            </w:r>
          </w:p>
        </w:tc>
        <w:tc>
          <w:tcPr>
            <w:tcW w:w="0" w:type="auto"/>
            <w:tcMar>
              <w:top w:w="0" w:type="dxa"/>
              <w:left w:w="108" w:type="dxa"/>
              <w:bottom w:w="0" w:type="dxa"/>
              <w:right w:w="108" w:type="dxa"/>
            </w:tcMar>
            <w:vAlign w:val="center"/>
          </w:tcPr>
          <w:p w14:paraId="099B9630"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1C1A52">
                <v:shape id="_x0000_i2125" type="#_x0000_t75" style="width:16.75pt;height:12.55pt">
                  <v:imagedata r:id="rId484" o:title=""/>
                </v:shape>
              </w:pict>
            </w:r>
          </w:p>
        </w:tc>
        <w:tc>
          <w:tcPr>
            <w:tcW w:w="0" w:type="auto"/>
            <w:tcMar>
              <w:top w:w="0" w:type="dxa"/>
              <w:left w:w="108" w:type="dxa"/>
              <w:bottom w:w="0" w:type="dxa"/>
              <w:right w:w="108" w:type="dxa"/>
            </w:tcMar>
            <w:vAlign w:val="center"/>
          </w:tcPr>
          <w:p w14:paraId="30DD7173"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2AB998">
                <v:shape id="_x0000_i2126" type="#_x0000_t75" style="width:16.75pt;height:12.55pt">
                  <v:imagedata r:id="rId484" o:title=""/>
                </v:shape>
              </w:pict>
            </w:r>
          </w:p>
        </w:tc>
        <w:tc>
          <w:tcPr>
            <w:tcW w:w="0" w:type="auto"/>
            <w:tcMar>
              <w:top w:w="0" w:type="dxa"/>
              <w:left w:w="108" w:type="dxa"/>
              <w:bottom w:w="0" w:type="dxa"/>
              <w:right w:w="108" w:type="dxa"/>
            </w:tcMar>
            <w:vAlign w:val="center"/>
          </w:tcPr>
          <w:p w14:paraId="3A562397"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1ED516">
                <v:shape id="_x0000_i2127" type="#_x0000_t75" style="width:16.75pt;height:12.55pt">
                  <v:imagedata r:id="rId484" o:title=""/>
                </v:shape>
              </w:pict>
            </w:r>
          </w:p>
        </w:tc>
      </w:tr>
      <w:bookmarkEnd w:id="334"/>
      <w:tr w:rsidR="00556DFF" w:rsidRPr="00556DFF" w14:paraId="247B8E85" w14:textId="77777777" w:rsidTr="001237FC">
        <w:trPr>
          <w:trHeight w:val="238"/>
          <w:jc w:val="center"/>
        </w:trPr>
        <w:tc>
          <w:tcPr>
            <w:tcW w:w="4441" w:type="dxa"/>
            <w:tcMar>
              <w:top w:w="0" w:type="dxa"/>
              <w:left w:w="108" w:type="dxa"/>
              <w:bottom w:w="0" w:type="dxa"/>
              <w:right w:w="108" w:type="dxa"/>
            </w:tcMar>
            <w:vAlign w:val="center"/>
          </w:tcPr>
          <w:p w14:paraId="3E79C18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0016B5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17F137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31B6F0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E808B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741BAF78" w14:textId="77777777" w:rsidTr="001237FC">
        <w:trPr>
          <w:trHeight w:val="238"/>
          <w:jc w:val="center"/>
        </w:trPr>
        <w:tc>
          <w:tcPr>
            <w:tcW w:w="4441" w:type="dxa"/>
            <w:tcMar>
              <w:top w:w="0" w:type="dxa"/>
              <w:left w:w="108" w:type="dxa"/>
              <w:bottom w:w="0" w:type="dxa"/>
              <w:right w:w="108" w:type="dxa"/>
            </w:tcMar>
            <w:vAlign w:val="center"/>
          </w:tcPr>
          <w:p w14:paraId="331744F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BE21A9"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EE170CE" wp14:editId="49B15113">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7F1E0704"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2800F42">
                <v:shape id="_x0000_i2128" type="#_x0000_t75" style="width:16.75pt;height:12.55pt">
                  <v:imagedata r:id="rId484" o:title=""/>
                </v:shape>
              </w:pict>
            </w:r>
          </w:p>
        </w:tc>
        <w:tc>
          <w:tcPr>
            <w:tcW w:w="0" w:type="auto"/>
            <w:tcMar>
              <w:top w:w="0" w:type="dxa"/>
              <w:left w:w="108" w:type="dxa"/>
              <w:bottom w:w="0" w:type="dxa"/>
              <w:right w:w="108" w:type="dxa"/>
            </w:tcMar>
            <w:vAlign w:val="center"/>
          </w:tcPr>
          <w:p w14:paraId="3E000E41"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5D62A25">
                <v:shape id="_x0000_i2129" type="#_x0000_t75" style="width:16.75pt;height:12.55pt">
                  <v:imagedata r:id="rId484" o:title=""/>
                </v:shape>
              </w:pict>
            </w:r>
          </w:p>
        </w:tc>
        <w:tc>
          <w:tcPr>
            <w:tcW w:w="0" w:type="auto"/>
            <w:tcMar>
              <w:top w:w="0" w:type="dxa"/>
              <w:left w:w="108" w:type="dxa"/>
              <w:bottom w:w="0" w:type="dxa"/>
              <w:right w:w="108" w:type="dxa"/>
            </w:tcMar>
            <w:vAlign w:val="center"/>
          </w:tcPr>
          <w:p w14:paraId="232F9960" w14:textId="77777777" w:rsidR="00556DFF" w:rsidRPr="00556DFF" w:rsidRDefault="000429A3"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41BBF1C">
                <v:shape id="_x0000_i2130" type="#_x0000_t75" style="width:16.75pt;height:12.55pt">
                  <v:imagedata r:id="rId484" o:title=""/>
                </v:shape>
              </w:pict>
            </w:r>
          </w:p>
        </w:tc>
      </w:tr>
      <w:tr w:rsidR="00556DFF" w:rsidRPr="00556DFF" w14:paraId="3398040D" w14:textId="77777777" w:rsidTr="001237FC">
        <w:trPr>
          <w:trHeight w:val="238"/>
          <w:jc w:val="center"/>
        </w:trPr>
        <w:tc>
          <w:tcPr>
            <w:tcW w:w="4441" w:type="dxa"/>
            <w:tcMar>
              <w:top w:w="0" w:type="dxa"/>
              <w:left w:w="108" w:type="dxa"/>
              <w:bottom w:w="0" w:type="dxa"/>
              <w:right w:w="108" w:type="dxa"/>
            </w:tcMar>
            <w:vAlign w:val="center"/>
          </w:tcPr>
          <w:p w14:paraId="6527864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3856489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12BFF6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FF118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05F6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968FDFB" w14:textId="77777777" w:rsidTr="001237FC">
        <w:trPr>
          <w:trHeight w:val="238"/>
          <w:jc w:val="center"/>
        </w:trPr>
        <w:tc>
          <w:tcPr>
            <w:tcW w:w="4441" w:type="dxa"/>
            <w:tcMar>
              <w:top w:w="0" w:type="dxa"/>
              <w:left w:w="108" w:type="dxa"/>
              <w:bottom w:w="0" w:type="dxa"/>
              <w:right w:w="108" w:type="dxa"/>
            </w:tcMar>
            <w:vAlign w:val="center"/>
          </w:tcPr>
          <w:p w14:paraId="69E02B3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7E66AD7"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77F5DC7">
                <v:shape id="_x0000_i2131" type="#_x0000_t75" style="width:17.6pt;height:12.55pt">
                  <v:imagedata r:id="rId575" o:title=""/>
                </v:shape>
              </w:pict>
            </w:r>
          </w:p>
        </w:tc>
        <w:tc>
          <w:tcPr>
            <w:tcW w:w="0" w:type="auto"/>
            <w:tcMar>
              <w:top w:w="0" w:type="dxa"/>
              <w:left w:w="108" w:type="dxa"/>
              <w:bottom w:w="0" w:type="dxa"/>
              <w:right w:w="108" w:type="dxa"/>
            </w:tcMar>
            <w:vAlign w:val="center"/>
          </w:tcPr>
          <w:p w14:paraId="3D9DAB19"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C3D7581">
                <v:shape id="_x0000_i2132" type="#_x0000_t75" style="width:17.6pt;height:12.55pt">
                  <v:imagedata r:id="rId575" o:title=""/>
                </v:shape>
              </w:pict>
            </w:r>
          </w:p>
        </w:tc>
        <w:tc>
          <w:tcPr>
            <w:tcW w:w="0" w:type="auto"/>
            <w:tcMar>
              <w:top w:w="0" w:type="dxa"/>
              <w:left w:w="108" w:type="dxa"/>
              <w:bottom w:w="0" w:type="dxa"/>
              <w:right w:w="108" w:type="dxa"/>
            </w:tcMar>
            <w:vAlign w:val="center"/>
          </w:tcPr>
          <w:p w14:paraId="64B9B49F"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D1CA61">
                <v:shape id="_x0000_i2133" type="#_x0000_t75" style="width:17.6pt;height:12.55pt">
                  <v:imagedata r:id="rId575" o:title=""/>
                </v:shape>
              </w:pict>
            </w:r>
          </w:p>
        </w:tc>
        <w:tc>
          <w:tcPr>
            <w:tcW w:w="0" w:type="auto"/>
            <w:tcMar>
              <w:top w:w="0" w:type="dxa"/>
              <w:left w:w="108" w:type="dxa"/>
              <w:bottom w:w="0" w:type="dxa"/>
              <w:right w:w="108" w:type="dxa"/>
            </w:tcMar>
            <w:vAlign w:val="center"/>
          </w:tcPr>
          <w:p w14:paraId="43533019"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74DB005">
                <v:shape id="_x0000_i2134" type="#_x0000_t75" style="width:16.75pt;height:12.55pt">
                  <v:imagedata r:id="rId576" o:title=""/>
                </v:shape>
              </w:pict>
            </w:r>
          </w:p>
        </w:tc>
      </w:tr>
      <w:tr w:rsidR="00556DFF" w:rsidRPr="00556DFF" w14:paraId="526D20AF" w14:textId="77777777" w:rsidTr="001237FC">
        <w:trPr>
          <w:trHeight w:val="238"/>
          <w:jc w:val="center"/>
        </w:trPr>
        <w:tc>
          <w:tcPr>
            <w:tcW w:w="4441" w:type="dxa"/>
            <w:tcMar>
              <w:top w:w="0" w:type="dxa"/>
              <w:left w:w="108" w:type="dxa"/>
              <w:bottom w:w="0" w:type="dxa"/>
              <w:right w:w="108" w:type="dxa"/>
            </w:tcMar>
            <w:vAlign w:val="center"/>
          </w:tcPr>
          <w:p w14:paraId="7BE46A4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4CE66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D310AA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D73975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3682C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179D1AE6" w14:textId="77777777" w:rsidTr="001237FC">
        <w:trPr>
          <w:trHeight w:val="238"/>
          <w:jc w:val="center"/>
        </w:trPr>
        <w:tc>
          <w:tcPr>
            <w:tcW w:w="4441" w:type="dxa"/>
            <w:tcMar>
              <w:top w:w="0" w:type="dxa"/>
              <w:left w:w="108" w:type="dxa"/>
              <w:bottom w:w="0" w:type="dxa"/>
              <w:right w:w="108" w:type="dxa"/>
            </w:tcMar>
            <w:vAlign w:val="center"/>
          </w:tcPr>
          <w:p w14:paraId="3F8BC92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70B055AC"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A66A647">
                <v:shape id="_x0000_i2135" type="#_x0000_t75" style="width:17.6pt;height:12.55pt">
                  <v:imagedata r:id="rId575" o:title=""/>
                </v:shape>
              </w:pict>
            </w:r>
          </w:p>
        </w:tc>
        <w:tc>
          <w:tcPr>
            <w:tcW w:w="0" w:type="auto"/>
            <w:tcMar>
              <w:top w:w="0" w:type="dxa"/>
              <w:left w:w="108" w:type="dxa"/>
              <w:bottom w:w="0" w:type="dxa"/>
              <w:right w:w="108" w:type="dxa"/>
            </w:tcMar>
            <w:vAlign w:val="center"/>
          </w:tcPr>
          <w:p w14:paraId="37D3A165"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F05D24D">
                <v:shape id="_x0000_i2136" type="#_x0000_t75" style="width:17.6pt;height:12.55pt">
                  <v:imagedata r:id="rId575" o:title=""/>
                </v:shape>
              </w:pict>
            </w:r>
          </w:p>
        </w:tc>
        <w:tc>
          <w:tcPr>
            <w:tcW w:w="0" w:type="auto"/>
            <w:tcMar>
              <w:top w:w="0" w:type="dxa"/>
              <w:left w:w="108" w:type="dxa"/>
              <w:bottom w:w="0" w:type="dxa"/>
              <w:right w:w="108" w:type="dxa"/>
            </w:tcMar>
            <w:vAlign w:val="center"/>
          </w:tcPr>
          <w:p w14:paraId="4CE3678C"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D61AC04">
                <v:shape id="_x0000_i2137" type="#_x0000_t75" style="width:17.6pt;height:12.55pt">
                  <v:imagedata r:id="rId575" o:title=""/>
                </v:shape>
              </w:pict>
            </w:r>
          </w:p>
        </w:tc>
        <w:tc>
          <w:tcPr>
            <w:tcW w:w="0" w:type="auto"/>
            <w:tcMar>
              <w:top w:w="0" w:type="dxa"/>
              <w:left w:w="108" w:type="dxa"/>
              <w:bottom w:w="0" w:type="dxa"/>
              <w:right w:w="108" w:type="dxa"/>
            </w:tcMar>
            <w:vAlign w:val="center"/>
          </w:tcPr>
          <w:p w14:paraId="4B08471E" w14:textId="77777777" w:rsidR="00556DFF" w:rsidRPr="00556DFF" w:rsidRDefault="000429A3"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710D956">
                <v:shape id="_x0000_i2138" type="#_x0000_t75" style="width:16.75pt;height:12.55pt">
                  <v:imagedata r:id="rId576" o:title=""/>
                </v:shape>
              </w:pict>
            </w:r>
          </w:p>
        </w:tc>
      </w:tr>
    </w:tbl>
    <w:p w14:paraId="011DAA99" w14:textId="77777777" w:rsidR="00850804" w:rsidRDefault="00850804" w:rsidP="00556DFF">
      <w:pPr>
        <w:rPr>
          <w:rFonts w:eastAsia="Calibri"/>
          <w:lang w:val="en-US"/>
        </w:rPr>
      </w:pPr>
    </w:p>
    <w:p w14:paraId="6A26562B" w14:textId="77777777"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0A1FCC3C"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5BC49E5D"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20FC4CEC" w14:textId="77777777" w:rsidR="00850804" w:rsidRPr="00064EEE" w:rsidRDefault="00850804" w:rsidP="00C70A30">
            <w:pPr>
              <w:pStyle w:val="tah0"/>
              <w:rPr>
                <w:lang w:val="en-GB"/>
              </w:rPr>
            </w:pPr>
            <w:r w:rsidRPr="00064EEE">
              <w:rPr>
                <w:lang w:val="en-GB"/>
              </w:rPr>
              <w:t>Bitwidth</w:t>
            </w:r>
          </w:p>
        </w:tc>
      </w:tr>
      <w:tr w:rsidR="00850804" w:rsidRPr="00B7584F" w14:paraId="5E58DBBC" w14:textId="77777777" w:rsidTr="00E013D3">
        <w:trPr>
          <w:trHeight w:val="171"/>
          <w:jc w:val="center"/>
        </w:trPr>
        <w:tc>
          <w:tcPr>
            <w:tcW w:w="0" w:type="auto"/>
            <w:vMerge/>
            <w:shd w:val="clear" w:color="auto" w:fill="E0E0E0"/>
            <w:vAlign w:val="center"/>
          </w:tcPr>
          <w:p w14:paraId="00EACCC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ABDA902"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69098199"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2CBDC803"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07AEF77B" w14:textId="77777777" w:rsidR="00850804" w:rsidRPr="00064EEE" w:rsidRDefault="00850804" w:rsidP="00C70A30">
            <w:pPr>
              <w:pStyle w:val="tah0"/>
              <w:rPr>
                <w:lang w:val="de-DE"/>
              </w:rPr>
            </w:pPr>
            <w:r w:rsidRPr="00064EEE">
              <w:rPr>
                <w:lang w:val="de-DE"/>
              </w:rPr>
              <w:t>Rank = 4</w:t>
            </w:r>
          </w:p>
        </w:tc>
      </w:tr>
      <w:tr w:rsidR="00850804" w:rsidRPr="00B7584F" w14:paraId="05F4AE65" w14:textId="77777777" w:rsidTr="00E013D3">
        <w:trPr>
          <w:trHeight w:val="238"/>
          <w:jc w:val="center"/>
        </w:trPr>
        <w:tc>
          <w:tcPr>
            <w:tcW w:w="4440" w:type="dxa"/>
            <w:tcMar>
              <w:top w:w="0" w:type="dxa"/>
              <w:left w:w="108" w:type="dxa"/>
              <w:bottom w:w="0" w:type="dxa"/>
              <w:right w:w="108" w:type="dxa"/>
            </w:tcMar>
            <w:vAlign w:val="center"/>
          </w:tcPr>
          <w:p w14:paraId="11F2A207"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3E9B25"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0D2A18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B8C602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5351D8BD" w14:textId="77777777" w:rsidR="00850804" w:rsidRPr="00064EEE" w:rsidRDefault="00850804" w:rsidP="00C70A30">
            <w:pPr>
              <w:pStyle w:val="tac0"/>
              <w:rPr>
                <w:lang w:val="de-DE"/>
              </w:rPr>
            </w:pPr>
            <w:r w:rsidRPr="00064EEE">
              <w:rPr>
                <w:lang w:val="de-DE"/>
              </w:rPr>
              <w:t>4</w:t>
            </w:r>
          </w:p>
        </w:tc>
      </w:tr>
      <w:tr w:rsidR="00850804" w:rsidRPr="00B7584F" w14:paraId="73922D22" w14:textId="77777777" w:rsidTr="00E013D3">
        <w:trPr>
          <w:trHeight w:val="238"/>
          <w:jc w:val="center"/>
        </w:trPr>
        <w:tc>
          <w:tcPr>
            <w:tcW w:w="4440" w:type="dxa"/>
            <w:tcMar>
              <w:top w:w="0" w:type="dxa"/>
              <w:left w:w="108" w:type="dxa"/>
              <w:bottom w:w="0" w:type="dxa"/>
              <w:right w:w="108" w:type="dxa"/>
            </w:tcMar>
            <w:vAlign w:val="center"/>
          </w:tcPr>
          <w:p w14:paraId="16D3031B"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82ACEF1" w14:textId="77777777" w:rsidR="00850804" w:rsidRPr="00064EEE" w:rsidRDefault="000429A3" w:rsidP="00C70A30">
            <w:pPr>
              <w:pStyle w:val="tac0"/>
              <w:rPr>
                <w:sz w:val="15"/>
                <w:szCs w:val="15"/>
                <w:lang w:val="en-GB"/>
              </w:rPr>
            </w:pPr>
            <w:r>
              <w:rPr>
                <w:position w:val="-6"/>
              </w:rPr>
              <w:pict w14:anchorId="5C6EA7CF">
                <v:shape id="_x0000_i2139" type="#_x0000_t75" style="width:16.75pt;height:12.55pt">
                  <v:imagedata r:id="rId484" o:title=""/>
                </v:shape>
              </w:pict>
            </w:r>
          </w:p>
        </w:tc>
        <w:tc>
          <w:tcPr>
            <w:tcW w:w="0" w:type="auto"/>
            <w:tcMar>
              <w:top w:w="0" w:type="dxa"/>
              <w:left w:w="108" w:type="dxa"/>
              <w:bottom w:w="0" w:type="dxa"/>
              <w:right w:w="108" w:type="dxa"/>
            </w:tcMar>
            <w:vAlign w:val="center"/>
          </w:tcPr>
          <w:p w14:paraId="5D51CCDD" w14:textId="77777777" w:rsidR="00850804" w:rsidRPr="00064EEE" w:rsidRDefault="000429A3" w:rsidP="00C70A30">
            <w:pPr>
              <w:pStyle w:val="tac0"/>
              <w:rPr>
                <w:sz w:val="15"/>
                <w:szCs w:val="15"/>
                <w:lang w:val="en-GB"/>
              </w:rPr>
            </w:pPr>
            <w:r>
              <w:rPr>
                <w:position w:val="-6"/>
              </w:rPr>
              <w:pict w14:anchorId="1C289BE0">
                <v:shape id="_x0000_i2140" type="#_x0000_t75" style="width:16.75pt;height:12.55pt">
                  <v:imagedata r:id="rId484" o:title=""/>
                </v:shape>
              </w:pict>
            </w:r>
          </w:p>
        </w:tc>
        <w:tc>
          <w:tcPr>
            <w:tcW w:w="0" w:type="auto"/>
            <w:tcMar>
              <w:top w:w="0" w:type="dxa"/>
              <w:left w:w="108" w:type="dxa"/>
              <w:bottom w:w="0" w:type="dxa"/>
              <w:right w:w="108" w:type="dxa"/>
            </w:tcMar>
            <w:vAlign w:val="center"/>
          </w:tcPr>
          <w:p w14:paraId="262D27E8" w14:textId="77777777" w:rsidR="00850804" w:rsidRPr="00064EEE" w:rsidRDefault="000429A3" w:rsidP="00C70A30">
            <w:pPr>
              <w:pStyle w:val="tac0"/>
              <w:rPr>
                <w:sz w:val="15"/>
                <w:szCs w:val="15"/>
                <w:lang w:val="en-GB"/>
              </w:rPr>
            </w:pPr>
            <w:r>
              <w:rPr>
                <w:position w:val="-6"/>
              </w:rPr>
              <w:pict w14:anchorId="5CF09486">
                <v:shape id="_x0000_i2141" type="#_x0000_t75" style="width:16.75pt;height:12.55pt">
                  <v:imagedata r:id="rId484" o:title=""/>
                </v:shape>
              </w:pict>
            </w:r>
          </w:p>
        </w:tc>
        <w:tc>
          <w:tcPr>
            <w:tcW w:w="0" w:type="auto"/>
            <w:tcMar>
              <w:top w:w="0" w:type="dxa"/>
              <w:left w:w="108" w:type="dxa"/>
              <w:bottom w:w="0" w:type="dxa"/>
              <w:right w:w="108" w:type="dxa"/>
            </w:tcMar>
            <w:vAlign w:val="center"/>
          </w:tcPr>
          <w:p w14:paraId="2D60BF28" w14:textId="77777777" w:rsidR="00850804" w:rsidRPr="00064EEE" w:rsidRDefault="000429A3" w:rsidP="00C70A30">
            <w:pPr>
              <w:pStyle w:val="tac0"/>
              <w:rPr>
                <w:sz w:val="15"/>
                <w:szCs w:val="15"/>
                <w:lang w:val="en-GB"/>
              </w:rPr>
            </w:pPr>
            <w:r>
              <w:rPr>
                <w:position w:val="-6"/>
              </w:rPr>
              <w:pict w14:anchorId="147EC2B5">
                <v:shape id="_x0000_i2142" type="#_x0000_t75" style="width:16.75pt;height:12.55pt">
                  <v:imagedata r:id="rId484" o:title=""/>
                </v:shape>
              </w:pict>
            </w:r>
          </w:p>
        </w:tc>
      </w:tr>
      <w:tr w:rsidR="00850804" w:rsidRPr="00B7584F" w14:paraId="784C672C" w14:textId="77777777" w:rsidTr="00E013D3">
        <w:trPr>
          <w:trHeight w:val="238"/>
          <w:jc w:val="center"/>
        </w:trPr>
        <w:tc>
          <w:tcPr>
            <w:tcW w:w="4440" w:type="dxa"/>
            <w:tcMar>
              <w:top w:w="0" w:type="dxa"/>
              <w:left w:w="108" w:type="dxa"/>
              <w:bottom w:w="0" w:type="dxa"/>
              <w:right w:w="108" w:type="dxa"/>
            </w:tcMar>
            <w:vAlign w:val="center"/>
          </w:tcPr>
          <w:p w14:paraId="49DA55C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818B63D"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471415EE"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689A2825"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7D0307BA" w14:textId="77777777" w:rsidR="00850804" w:rsidRPr="00064EEE" w:rsidRDefault="00850804" w:rsidP="00C70A30">
            <w:pPr>
              <w:pStyle w:val="tac0"/>
              <w:rPr>
                <w:lang w:val="en-GB"/>
              </w:rPr>
            </w:pPr>
            <w:r w:rsidRPr="00064EEE">
              <w:rPr>
                <w:lang w:val="en-GB"/>
              </w:rPr>
              <w:t>4</w:t>
            </w:r>
          </w:p>
        </w:tc>
      </w:tr>
      <w:tr w:rsidR="00850804" w:rsidRPr="00B7584F" w14:paraId="7E0E484F" w14:textId="77777777" w:rsidTr="00E013D3">
        <w:trPr>
          <w:trHeight w:val="238"/>
          <w:jc w:val="center"/>
        </w:trPr>
        <w:tc>
          <w:tcPr>
            <w:tcW w:w="4440" w:type="dxa"/>
            <w:tcMar>
              <w:top w:w="0" w:type="dxa"/>
              <w:left w:w="108" w:type="dxa"/>
              <w:bottom w:w="0" w:type="dxa"/>
              <w:right w:w="108" w:type="dxa"/>
            </w:tcMar>
            <w:vAlign w:val="center"/>
          </w:tcPr>
          <w:p w14:paraId="261F05E3"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F319588"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7C42417E" w14:textId="77777777" w:rsidR="00850804" w:rsidRPr="00064EEE" w:rsidRDefault="000429A3" w:rsidP="00C70A30">
            <w:pPr>
              <w:pStyle w:val="tac0"/>
              <w:rPr>
                <w:sz w:val="15"/>
                <w:szCs w:val="15"/>
                <w:lang w:val="en-GB"/>
              </w:rPr>
            </w:pPr>
            <w:r>
              <w:rPr>
                <w:position w:val="-6"/>
              </w:rPr>
              <w:pict w14:anchorId="5E004E0D">
                <v:shape id="_x0000_i2143" type="#_x0000_t75" style="width:16.75pt;height:12.55pt">
                  <v:imagedata r:id="rId484" o:title=""/>
                </v:shape>
              </w:pict>
            </w:r>
          </w:p>
        </w:tc>
        <w:tc>
          <w:tcPr>
            <w:tcW w:w="0" w:type="auto"/>
            <w:tcMar>
              <w:top w:w="0" w:type="dxa"/>
              <w:left w:w="108" w:type="dxa"/>
              <w:bottom w:w="0" w:type="dxa"/>
              <w:right w:w="108" w:type="dxa"/>
            </w:tcMar>
            <w:vAlign w:val="center"/>
          </w:tcPr>
          <w:p w14:paraId="14D77CBB" w14:textId="77777777" w:rsidR="00850804" w:rsidRPr="00064EEE" w:rsidRDefault="000429A3" w:rsidP="00C70A30">
            <w:pPr>
              <w:pStyle w:val="tac0"/>
              <w:rPr>
                <w:sz w:val="15"/>
                <w:szCs w:val="15"/>
                <w:lang w:val="en-GB"/>
              </w:rPr>
            </w:pPr>
            <w:r>
              <w:rPr>
                <w:position w:val="-6"/>
              </w:rPr>
              <w:pict w14:anchorId="4CBF40AF">
                <v:shape id="_x0000_i2144" type="#_x0000_t75" style="width:16.75pt;height:12.55pt">
                  <v:imagedata r:id="rId484" o:title=""/>
                </v:shape>
              </w:pict>
            </w:r>
          </w:p>
        </w:tc>
        <w:tc>
          <w:tcPr>
            <w:tcW w:w="0" w:type="auto"/>
            <w:tcMar>
              <w:top w:w="0" w:type="dxa"/>
              <w:left w:w="108" w:type="dxa"/>
              <w:bottom w:w="0" w:type="dxa"/>
              <w:right w:w="108" w:type="dxa"/>
            </w:tcMar>
            <w:vAlign w:val="center"/>
          </w:tcPr>
          <w:p w14:paraId="29D8D273" w14:textId="77777777" w:rsidR="00850804" w:rsidRPr="00064EEE" w:rsidRDefault="000429A3" w:rsidP="00C70A30">
            <w:pPr>
              <w:pStyle w:val="tac0"/>
              <w:rPr>
                <w:sz w:val="15"/>
                <w:szCs w:val="15"/>
                <w:lang w:val="en-GB"/>
              </w:rPr>
            </w:pPr>
            <w:r>
              <w:rPr>
                <w:position w:val="-6"/>
              </w:rPr>
              <w:pict w14:anchorId="60214BFE">
                <v:shape id="_x0000_i2145" type="#_x0000_t75" style="width:16.75pt;height:12.55pt">
                  <v:imagedata r:id="rId484" o:title=""/>
                </v:shape>
              </w:pict>
            </w:r>
          </w:p>
        </w:tc>
      </w:tr>
      <w:tr w:rsidR="00850804" w:rsidRPr="00B7584F" w14:paraId="3E6C2602" w14:textId="77777777" w:rsidTr="00E013D3">
        <w:trPr>
          <w:trHeight w:val="238"/>
          <w:jc w:val="center"/>
        </w:trPr>
        <w:tc>
          <w:tcPr>
            <w:tcW w:w="4440" w:type="dxa"/>
            <w:tcMar>
              <w:top w:w="0" w:type="dxa"/>
              <w:left w:w="108" w:type="dxa"/>
              <w:bottom w:w="0" w:type="dxa"/>
              <w:right w:w="108" w:type="dxa"/>
            </w:tcMar>
            <w:vAlign w:val="center"/>
          </w:tcPr>
          <w:p w14:paraId="04F90A4B"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10CA201"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CAFFA7F"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629B6D3"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49578A94" w14:textId="77777777" w:rsidR="00850804" w:rsidRPr="00064EEE" w:rsidRDefault="00850804" w:rsidP="00C70A30">
            <w:pPr>
              <w:pStyle w:val="tac0"/>
              <w:rPr>
                <w:lang w:val="en-GB"/>
              </w:rPr>
            </w:pPr>
            <w:r>
              <w:rPr>
                <w:lang w:val="en-GB"/>
              </w:rPr>
              <w:t>0</w:t>
            </w:r>
          </w:p>
        </w:tc>
      </w:tr>
      <w:tr w:rsidR="00850804" w:rsidRPr="00B7584F" w14:paraId="33D6E0D7" w14:textId="77777777" w:rsidTr="00E013D3">
        <w:trPr>
          <w:trHeight w:val="238"/>
          <w:jc w:val="center"/>
        </w:trPr>
        <w:tc>
          <w:tcPr>
            <w:tcW w:w="4440" w:type="dxa"/>
            <w:tcMar>
              <w:top w:w="0" w:type="dxa"/>
              <w:left w:w="108" w:type="dxa"/>
              <w:bottom w:w="0" w:type="dxa"/>
              <w:right w:w="108" w:type="dxa"/>
            </w:tcMar>
            <w:vAlign w:val="center"/>
          </w:tcPr>
          <w:p w14:paraId="55FAF730"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7E9CBD3" w14:textId="77777777" w:rsidR="00850804" w:rsidRPr="00064EEE" w:rsidRDefault="000429A3" w:rsidP="00C70A30">
            <w:pPr>
              <w:pStyle w:val="tac0"/>
              <w:rPr>
                <w:lang w:val="en-GB"/>
              </w:rPr>
            </w:pPr>
            <w:r>
              <w:rPr>
                <w:position w:val="-6"/>
              </w:rPr>
              <w:pict w14:anchorId="786D47FB">
                <v:shape id="_x0000_i2146" type="#_x0000_t75" style="width:15.9pt;height:10.9pt">
                  <v:imagedata r:id="rId577" o:title=""/>
                </v:shape>
              </w:pict>
            </w:r>
          </w:p>
        </w:tc>
        <w:tc>
          <w:tcPr>
            <w:tcW w:w="0" w:type="auto"/>
            <w:tcMar>
              <w:top w:w="0" w:type="dxa"/>
              <w:left w:w="108" w:type="dxa"/>
              <w:bottom w:w="0" w:type="dxa"/>
              <w:right w:w="108" w:type="dxa"/>
            </w:tcMar>
            <w:vAlign w:val="center"/>
          </w:tcPr>
          <w:p w14:paraId="7F3D19E4" w14:textId="77777777" w:rsidR="00850804" w:rsidRPr="00064EEE" w:rsidRDefault="000429A3" w:rsidP="00C70A30">
            <w:pPr>
              <w:pStyle w:val="tac0"/>
              <w:rPr>
                <w:lang w:val="en-GB"/>
              </w:rPr>
            </w:pPr>
            <w:r>
              <w:rPr>
                <w:position w:val="-6"/>
              </w:rPr>
              <w:pict w14:anchorId="136F59EE">
                <v:shape id="_x0000_i2147" type="#_x0000_t75" style="width:15.9pt;height:10.9pt">
                  <v:imagedata r:id="rId578" o:title=""/>
                </v:shape>
              </w:pict>
            </w:r>
          </w:p>
        </w:tc>
        <w:tc>
          <w:tcPr>
            <w:tcW w:w="0" w:type="auto"/>
            <w:tcMar>
              <w:top w:w="0" w:type="dxa"/>
              <w:left w:w="108" w:type="dxa"/>
              <w:bottom w:w="0" w:type="dxa"/>
              <w:right w:w="108" w:type="dxa"/>
            </w:tcMar>
            <w:vAlign w:val="center"/>
          </w:tcPr>
          <w:p w14:paraId="66174187" w14:textId="77777777" w:rsidR="00850804" w:rsidRPr="00064EEE" w:rsidRDefault="000429A3" w:rsidP="00C70A30">
            <w:pPr>
              <w:pStyle w:val="tac0"/>
              <w:rPr>
                <w:lang w:val="en-GB"/>
              </w:rPr>
            </w:pPr>
            <w:r>
              <w:rPr>
                <w:position w:val="-6"/>
              </w:rPr>
              <w:pict w14:anchorId="31D9A8BF">
                <v:shape id="_x0000_i2148" type="#_x0000_t75" style="width:15.9pt;height:10.9pt">
                  <v:imagedata r:id="rId578" o:title=""/>
                </v:shape>
              </w:pict>
            </w:r>
          </w:p>
        </w:tc>
        <w:tc>
          <w:tcPr>
            <w:tcW w:w="0" w:type="auto"/>
            <w:tcMar>
              <w:top w:w="0" w:type="dxa"/>
              <w:left w:w="108" w:type="dxa"/>
              <w:bottom w:w="0" w:type="dxa"/>
              <w:right w:w="108" w:type="dxa"/>
            </w:tcMar>
            <w:vAlign w:val="center"/>
          </w:tcPr>
          <w:p w14:paraId="2539C212" w14:textId="77777777" w:rsidR="00850804" w:rsidRPr="00064EEE" w:rsidRDefault="000429A3" w:rsidP="00C70A30">
            <w:pPr>
              <w:pStyle w:val="tac0"/>
              <w:rPr>
                <w:lang w:val="en-GB"/>
              </w:rPr>
            </w:pPr>
            <w:r>
              <w:rPr>
                <w:position w:val="-6"/>
              </w:rPr>
              <w:pict w14:anchorId="062B8474">
                <v:shape id="_x0000_i2149" type="#_x0000_t75" style="width:15.9pt;height:10.9pt">
                  <v:imagedata r:id="rId578" o:title=""/>
                </v:shape>
              </w:pict>
            </w:r>
          </w:p>
        </w:tc>
      </w:tr>
    </w:tbl>
    <w:p w14:paraId="557C69B4" w14:textId="77777777" w:rsidR="00D45BC1" w:rsidRDefault="00D45BC1" w:rsidP="002C2FB6">
      <w:pPr>
        <w:rPr>
          <w:rFonts w:eastAsia="Calibri"/>
          <w:lang w:val="en-US"/>
        </w:rPr>
      </w:pPr>
    </w:p>
    <w:p w14:paraId="20EFF0D0" w14:textId="77777777"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0429A3">
        <w:rPr>
          <w:position w:val="-10"/>
          <w:lang w:eastAsia="zh-CN"/>
        </w:rPr>
        <w:pict w14:anchorId="4E84FA2E">
          <v:shape id="_x0000_i2150" type="#_x0000_t75" style="width:52.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14:paraId="2DCA6A56"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2FF62DE9"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124C0F07"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0AE928AF" w14:textId="77777777" w:rsidR="00DD48EC" w:rsidRDefault="00DD48EC" w:rsidP="00E013D3">
            <w:pPr>
              <w:pStyle w:val="TAH"/>
              <w:rPr>
                <w:rFonts w:eastAsia="SimSun"/>
                <w:lang w:eastAsia="zh-CN"/>
              </w:rPr>
            </w:pPr>
          </w:p>
        </w:tc>
      </w:tr>
      <w:tr w:rsidR="00DD48EC" w:rsidRPr="00290CB4" w14:paraId="0EDCB06E" w14:textId="77777777" w:rsidTr="00E013D3">
        <w:trPr>
          <w:trHeight w:val="167"/>
          <w:jc w:val="center"/>
        </w:trPr>
        <w:tc>
          <w:tcPr>
            <w:tcW w:w="1513" w:type="dxa"/>
            <w:vMerge/>
            <w:shd w:val="clear" w:color="auto" w:fill="E0E0E0"/>
            <w:vAlign w:val="center"/>
          </w:tcPr>
          <w:p w14:paraId="495E37E3"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92E6B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24A9DFDC"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3FDCB8C"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5A767E6B"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1C6071AC" w14:textId="77777777" w:rsidTr="00E013D3">
        <w:trPr>
          <w:trHeight w:val="232"/>
          <w:jc w:val="center"/>
        </w:trPr>
        <w:tc>
          <w:tcPr>
            <w:tcW w:w="1513" w:type="dxa"/>
            <w:tcMar>
              <w:top w:w="0" w:type="dxa"/>
              <w:left w:w="108" w:type="dxa"/>
              <w:bottom w:w="0" w:type="dxa"/>
              <w:right w:w="108" w:type="dxa"/>
            </w:tcMar>
            <w:vAlign w:val="center"/>
          </w:tcPr>
          <w:p w14:paraId="43693278"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35C1FC83" w14:textId="77777777" w:rsidR="00DD48EC" w:rsidRPr="00064EEE" w:rsidRDefault="00DD48EC" w:rsidP="003B3011">
            <w:pPr>
              <w:pStyle w:val="tac0"/>
              <w:rPr>
                <w:lang w:val="de-DE"/>
              </w:rPr>
            </w:pPr>
            <w:r w:rsidRPr="00064EEE">
              <w:rPr>
                <w:lang w:val="de-DE"/>
              </w:rPr>
              <w:t>4</w:t>
            </w:r>
          </w:p>
        </w:tc>
        <w:tc>
          <w:tcPr>
            <w:tcW w:w="1474" w:type="dxa"/>
            <w:vAlign w:val="center"/>
          </w:tcPr>
          <w:p w14:paraId="6E00FC0A"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36D1EC4B"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E62B903" w14:textId="77777777" w:rsidR="00DD48EC" w:rsidRDefault="00DD48EC" w:rsidP="003B3011">
            <w:pPr>
              <w:pStyle w:val="tac0"/>
              <w:rPr>
                <w:rFonts w:eastAsia="SimSun"/>
                <w:lang w:val="de-DE" w:eastAsia="zh-CN"/>
              </w:rPr>
            </w:pPr>
            <w:r w:rsidRPr="00064EEE">
              <w:rPr>
                <w:lang w:val="de-DE"/>
              </w:rPr>
              <w:t>4</w:t>
            </w:r>
          </w:p>
        </w:tc>
      </w:tr>
      <w:tr w:rsidR="00944C62" w:rsidRPr="00290CB4" w14:paraId="1D26A0DD" w14:textId="77777777" w:rsidTr="00E013D3">
        <w:trPr>
          <w:trHeight w:val="232"/>
          <w:jc w:val="center"/>
        </w:trPr>
        <w:tc>
          <w:tcPr>
            <w:tcW w:w="1513" w:type="dxa"/>
            <w:tcMar>
              <w:top w:w="0" w:type="dxa"/>
              <w:left w:w="108" w:type="dxa"/>
              <w:bottom w:w="0" w:type="dxa"/>
              <w:right w:w="108" w:type="dxa"/>
            </w:tcMar>
            <w:vAlign w:val="center"/>
          </w:tcPr>
          <w:p w14:paraId="3AF59532"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A698477" w14:textId="77777777" w:rsidR="00944C62" w:rsidRPr="0073454B" w:rsidRDefault="000429A3" w:rsidP="00944C62">
            <w:pPr>
              <w:pStyle w:val="TAC"/>
            </w:pPr>
            <w:r>
              <w:rPr>
                <w:position w:val="-6"/>
              </w:rPr>
              <w:pict w14:anchorId="5E7E9EB6">
                <v:shape id="_x0000_i2151" type="#_x0000_t75" style="width:16.75pt;height:12.55pt">
                  <v:imagedata r:id="rId484" o:title=""/>
                </v:shape>
              </w:pict>
            </w:r>
          </w:p>
        </w:tc>
        <w:tc>
          <w:tcPr>
            <w:tcW w:w="1474" w:type="dxa"/>
            <w:vAlign w:val="center"/>
          </w:tcPr>
          <w:p w14:paraId="3D0BB940" w14:textId="77777777" w:rsidR="00944C62" w:rsidRPr="0073454B" w:rsidRDefault="000429A3" w:rsidP="00944C62">
            <w:pPr>
              <w:pStyle w:val="TAC"/>
            </w:pPr>
            <w:r>
              <w:rPr>
                <w:position w:val="-6"/>
              </w:rPr>
              <w:pict w14:anchorId="3A9B8A74">
                <v:shape id="_x0000_i2152" type="#_x0000_t75" style="width:16.75pt;height:12.55pt">
                  <v:imagedata r:id="rId484" o:title=""/>
                </v:shape>
              </w:pict>
            </w:r>
          </w:p>
        </w:tc>
        <w:tc>
          <w:tcPr>
            <w:tcW w:w="2644" w:type="dxa"/>
            <w:tcMar>
              <w:top w:w="0" w:type="dxa"/>
              <w:left w:w="108" w:type="dxa"/>
              <w:bottom w:w="0" w:type="dxa"/>
              <w:right w:w="108" w:type="dxa"/>
            </w:tcMar>
            <w:vAlign w:val="center"/>
          </w:tcPr>
          <w:p w14:paraId="05CE9502" w14:textId="77777777" w:rsidR="00944C62" w:rsidRPr="0073454B" w:rsidRDefault="000429A3" w:rsidP="00944C62">
            <w:pPr>
              <w:pStyle w:val="TAC"/>
            </w:pPr>
            <w:r>
              <w:rPr>
                <w:position w:val="-6"/>
              </w:rPr>
              <w:pict w14:anchorId="7C1B51EA">
                <v:shape id="_x0000_i2153" type="#_x0000_t75" style="width:16.75pt;height:12.55pt">
                  <v:imagedata r:id="rId484" o:title=""/>
                </v:shape>
              </w:pict>
            </w:r>
          </w:p>
        </w:tc>
        <w:tc>
          <w:tcPr>
            <w:tcW w:w="0" w:type="auto"/>
            <w:vAlign w:val="center"/>
          </w:tcPr>
          <w:p w14:paraId="61372F83" w14:textId="77777777" w:rsidR="00944C62" w:rsidRPr="0073454B" w:rsidRDefault="000429A3" w:rsidP="00944C62">
            <w:pPr>
              <w:pStyle w:val="TAC"/>
            </w:pPr>
            <w:r>
              <w:rPr>
                <w:position w:val="-6"/>
              </w:rPr>
              <w:pict w14:anchorId="3F226CAD">
                <v:shape id="_x0000_i2154" type="#_x0000_t75" style="width:16.75pt;height:12.55pt">
                  <v:imagedata r:id="rId484" o:title=""/>
                </v:shape>
              </w:pict>
            </w:r>
          </w:p>
        </w:tc>
      </w:tr>
      <w:tr w:rsidR="00DD48EC" w:rsidRPr="00290CB4" w14:paraId="48B34730" w14:textId="77777777" w:rsidTr="00E013D3">
        <w:trPr>
          <w:trHeight w:val="232"/>
          <w:jc w:val="center"/>
        </w:trPr>
        <w:tc>
          <w:tcPr>
            <w:tcW w:w="1513" w:type="dxa"/>
            <w:tcMar>
              <w:top w:w="0" w:type="dxa"/>
              <w:left w:w="108" w:type="dxa"/>
              <w:bottom w:w="0" w:type="dxa"/>
              <w:right w:w="108" w:type="dxa"/>
            </w:tcMar>
            <w:vAlign w:val="center"/>
          </w:tcPr>
          <w:p w14:paraId="6DF603D1"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1FD5859" w14:textId="77777777" w:rsidR="00DD48EC" w:rsidRPr="00064EEE" w:rsidRDefault="00DD48EC" w:rsidP="003B3011">
            <w:pPr>
              <w:pStyle w:val="tac0"/>
              <w:rPr>
                <w:lang w:val="en-GB"/>
              </w:rPr>
            </w:pPr>
            <w:r w:rsidRPr="00064EEE">
              <w:rPr>
                <w:lang w:val="en-GB"/>
              </w:rPr>
              <w:t>0</w:t>
            </w:r>
          </w:p>
        </w:tc>
        <w:tc>
          <w:tcPr>
            <w:tcW w:w="1474" w:type="dxa"/>
            <w:vAlign w:val="center"/>
          </w:tcPr>
          <w:p w14:paraId="3F3305B4" w14:textId="77777777"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236EAD26" w14:textId="77777777" w:rsidR="00DD48EC" w:rsidRPr="00064EEE" w:rsidRDefault="00DD48EC" w:rsidP="003B3011">
            <w:pPr>
              <w:pStyle w:val="tac0"/>
              <w:rPr>
                <w:lang w:val="en-GB"/>
              </w:rPr>
            </w:pPr>
            <w:r w:rsidRPr="00064EEE">
              <w:rPr>
                <w:lang w:val="de-DE"/>
              </w:rPr>
              <w:t>4</w:t>
            </w:r>
          </w:p>
        </w:tc>
        <w:tc>
          <w:tcPr>
            <w:tcW w:w="0" w:type="auto"/>
            <w:vAlign w:val="center"/>
          </w:tcPr>
          <w:p w14:paraId="67F54DB7" w14:textId="77777777" w:rsidR="00DD48EC" w:rsidRDefault="00DD48EC" w:rsidP="003B3011">
            <w:pPr>
              <w:pStyle w:val="tac0"/>
              <w:rPr>
                <w:rFonts w:eastAsia="SimSun"/>
                <w:lang w:val="de-DE" w:eastAsia="zh-CN"/>
              </w:rPr>
            </w:pPr>
            <w:r w:rsidRPr="00064EEE">
              <w:rPr>
                <w:lang w:val="de-DE"/>
              </w:rPr>
              <w:t>4</w:t>
            </w:r>
          </w:p>
        </w:tc>
      </w:tr>
      <w:tr w:rsidR="00944C62" w:rsidRPr="00290CB4" w14:paraId="21E3A779" w14:textId="77777777" w:rsidTr="00E013D3">
        <w:trPr>
          <w:trHeight w:val="232"/>
          <w:jc w:val="center"/>
        </w:trPr>
        <w:tc>
          <w:tcPr>
            <w:tcW w:w="1513" w:type="dxa"/>
            <w:tcMar>
              <w:top w:w="0" w:type="dxa"/>
              <w:left w:w="108" w:type="dxa"/>
              <w:bottom w:w="0" w:type="dxa"/>
              <w:right w:w="108" w:type="dxa"/>
            </w:tcMar>
            <w:vAlign w:val="center"/>
          </w:tcPr>
          <w:p w14:paraId="20BED0E2"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53603CC7" w14:textId="77777777" w:rsidR="00944C62" w:rsidRPr="00064EEE" w:rsidRDefault="00944C62" w:rsidP="00944C62">
            <w:pPr>
              <w:pStyle w:val="tac0"/>
              <w:rPr>
                <w:lang w:val="en-GB"/>
              </w:rPr>
            </w:pPr>
            <w:r w:rsidRPr="00064EEE">
              <w:rPr>
                <w:lang w:val="en-GB"/>
              </w:rPr>
              <w:t>0</w:t>
            </w:r>
          </w:p>
        </w:tc>
        <w:tc>
          <w:tcPr>
            <w:tcW w:w="1474" w:type="dxa"/>
            <w:vAlign w:val="center"/>
          </w:tcPr>
          <w:p w14:paraId="2E086D7E" w14:textId="77777777" w:rsidR="00944C62" w:rsidRPr="0073454B" w:rsidRDefault="000429A3" w:rsidP="00944C62">
            <w:pPr>
              <w:pStyle w:val="TAC"/>
            </w:pPr>
            <w:r>
              <w:rPr>
                <w:position w:val="-6"/>
              </w:rPr>
              <w:pict w14:anchorId="26B00DA1">
                <v:shape id="_x0000_i2155" type="#_x0000_t75" style="width:16.75pt;height:12.55pt">
                  <v:imagedata r:id="rId484" o:title=""/>
                </v:shape>
              </w:pict>
            </w:r>
          </w:p>
        </w:tc>
        <w:tc>
          <w:tcPr>
            <w:tcW w:w="2644" w:type="dxa"/>
            <w:tcMar>
              <w:top w:w="0" w:type="dxa"/>
              <w:left w:w="108" w:type="dxa"/>
              <w:bottom w:w="0" w:type="dxa"/>
              <w:right w:w="108" w:type="dxa"/>
            </w:tcMar>
            <w:vAlign w:val="center"/>
          </w:tcPr>
          <w:p w14:paraId="145D5464" w14:textId="77777777" w:rsidR="00944C62" w:rsidRPr="0073454B" w:rsidRDefault="000429A3" w:rsidP="00944C62">
            <w:pPr>
              <w:pStyle w:val="TAC"/>
            </w:pPr>
            <w:r>
              <w:rPr>
                <w:position w:val="-6"/>
              </w:rPr>
              <w:pict w14:anchorId="4B0798BA">
                <v:shape id="_x0000_i2156" type="#_x0000_t75" style="width:16.75pt;height:12.55pt">
                  <v:imagedata r:id="rId484" o:title=""/>
                </v:shape>
              </w:pict>
            </w:r>
          </w:p>
        </w:tc>
        <w:tc>
          <w:tcPr>
            <w:tcW w:w="0" w:type="auto"/>
            <w:vAlign w:val="center"/>
          </w:tcPr>
          <w:p w14:paraId="5B7B3D18" w14:textId="77777777" w:rsidR="00944C62" w:rsidRPr="0073454B" w:rsidRDefault="000429A3" w:rsidP="00944C62">
            <w:pPr>
              <w:pStyle w:val="TAC"/>
            </w:pPr>
            <w:r>
              <w:rPr>
                <w:position w:val="-6"/>
              </w:rPr>
              <w:pict w14:anchorId="7D7AFD18">
                <v:shape id="_x0000_i2157" type="#_x0000_t75" style="width:16.75pt;height:12.55pt">
                  <v:imagedata r:id="rId484" o:title=""/>
                </v:shape>
              </w:pict>
            </w:r>
          </w:p>
        </w:tc>
      </w:tr>
      <w:tr w:rsidR="00DD48EC" w:rsidRPr="00290CB4" w14:paraId="209FC1C5" w14:textId="77777777" w:rsidTr="00E013D3">
        <w:trPr>
          <w:trHeight w:val="232"/>
          <w:jc w:val="center"/>
        </w:trPr>
        <w:tc>
          <w:tcPr>
            <w:tcW w:w="1513" w:type="dxa"/>
            <w:tcMar>
              <w:top w:w="0" w:type="dxa"/>
              <w:left w:w="108" w:type="dxa"/>
              <w:bottom w:w="0" w:type="dxa"/>
              <w:right w:w="108" w:type="dxa"/>
            </w:tcMar>
            <w:vAlign w:val="center"/>
          </w:tcPr>
          <w:p w14:paraId="359C9A0F" w14:textId="77777777"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53CF07C4" w14:textId="77777777"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724C86A4" wp14:editId="7CD62468">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69CDA2"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3E3F9A19" wp14:editId="290795B6">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E029B1E" w14:textId="77777777" w:rsidR="00DD48EC" w:rsidRPr="00064EEE" w:rsidRDefault="000429A3" w:rsidP="003B3011">
            <w:pPr>
              <w:pStyle w:val="tac0"/>
              <w:rPr>
                <w:lang w:val="en-GB"/>
              </w:rPr>
            </w:pPr>
            <w:r>
              <w:rPr>
                <w:position w:val="-32"/>
                <w:lang w:eastAsia="zh-CN"/>
              </w:rPr>
              <w:pict w14:anchorId="23073EC9">
                <v:shape id="_x0000_i2158" type="#_x0000_t75" style="width:105.5pt;height:28.45pt">
                  <v:imagedata r:id="rId509" o:title=""/>
                </v:shape>
              </w:pict>
            </w:r>
          </w:p>
        </w:tc>
        <w:tc>
          <w:tcPr>
            <w:tcW w:w="0" w:type="auto"/>
            <w:vAlign w:val="center"/>
          </w:tcPr>
          <w:p w14:paraId="65058A83" w14:textId="77777777" w:rsidR="00DD48EC" w:rsidRDefault="000429A3" w:rsidP="003B3011">
            <w:pPr>
              <w:pStyle w:val="tac0"/>
              <w:rPr>
                <w:rFonts w:eastAsia="SimSun"/>
                <w:lang w:val="de-DE" w:eastAsia="zh-CN"/>
              </w:rPr>
            </w:pPr>
            <w:r>
              <w:rPr>
                <w:position w:val="-32"/>
                <w:lang w:eastAsia="zh-CN"/>
              </w:rPr>
              <w:pict w14:anchorId="68006C6D">
                <v:shape id="_x0000_i2159" type="#_x0000_t75" style="width:105.5pt;height:28.45pt">
                  <v:imagedata r:id="rId509" o:title=""/>
                </v:shape>
              </w:pict>
            </w:r>
          </w:p>
        </w:tc>
      </w:tr>
      <w:tr w:rsidR="00DD48EC" w:rsidRPr="00290CB4" w14:paraId="2BC8D2E7" w14:textId="77777777" w:rsidTr="00E013D3">
        <w:trPr>
          <w:trHeight w:val="232"/>
          <w:jc w:val="center"/>
        </w:trPr>
        <w:tc>
          <w:tcPr>
            <w:tcW w:w="1513" w:type="dxa"/>
            <w:tcMar>
              <w:top w:w="0" w:type="dxa"/>
              <w:left w:w="108" w:type="dxa"/>
              <w:bottom w:w="0" w:type="dxa"/>
              <w:right w:w="108" w:type="dxa"/>
            </w:tcMar>
            <w:vAlign w:val="center"/>
          </w:tcPr>
          <w:p w14:paraId="2BD977E9" w14:textId="77777777"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50D9FB36" w14:textId="77777777"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734C6F68" wp14:editId="565AD281">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5873117" w14:textId="77777777"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754A8417" wp14:editId="46BA4F6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E731D77" w14:textId="77777777" w:rsidR="00DD48EC" w:rsidRPr="00064EEE" w:rsidRDefault="000429A3" w:rsidP="003B3011">
            <w:pPr>
              <w:pStyle w:val="tac0"/>
              <w:rPr>
                <w:lang w:val="en-GB"/>
              </w:rPr>
            </w:pPr>
            <w:r>
              <w:rPr>
                <w:position w:val="-16"/>
                <w:lang w:val="en-GB"/>
              </w:rPr>
              <w:pict w14:anchorId="748515BB">
                <v:shape id="_x0000_i2160" type="#_x0000_t75" style="width:1in;height:21.75pt">
                  <v:imagedata r:id="rId579" o:title=""/>
                </v:shape>
              </w:pict>
            </w:r>
          </w:p>
        </w:tc>
        <w:tc>
          <w:tcPr>
            <w:tcW w:w="0" w:type="auto"/>
            <w:vAlign w:val="center"/>
          </w:tcPr>
          <w:p w14:paraId="613E3D76" w14:textId="77777777" w:rsidR="00DD48EC" w:rsidRDefault="000429A3" w:rsidP="003B3011">
            <w:pPr>
              <w:pStyle w:val="tac0"/>
              <w:rPr>
                <w:rFonts w:eastAsia="SimSun"/>
                <w:lang w:val="de-DE" w:eastAsia="zh-CN"/>
              </w:rPr>
            </w:pPr>
            <w:r>
              <w:rPr>
                <w:position w:val="-16"/>
                <w:lang w:val="en-GB"/>
              </w:rPr>
              <w:pict w14:anchorId="309F95AE">
                <v:shape id="_x0000_i2161" type="#_x0000_t75" style="width:1in;height:21.75pt">
                  <v:imagedata r:id="rId579" o:title=""/>
                </v:shape>
              </w:pict>
            </w:r>
          </w:p>
        </w:tc>
      </w:tr>
      <w:tr w:rsidR="00DD48EC" w:rsidRPr="00290CB4" w14:paraId="0EC0F759" w14:textId="77777777" w:rsidTr="00E013D3">
        <w:trPr>
          <w:trHeight w:val="232"/>
          <w:jc w:val="center"/>
        </w:trPr>
        <w:tc>
          <w:tcPr>
            <w:tcW w:w="1513" w:type="dxa"/>
            <w:tcMar>
              <w:top w:w="0" w:type="dxa"/>
              <w:left w:w="108" w:type="dxa"/>
              <w:bottom w:w="0" w:type="dxa"/>
              <w:right w:w="108" w:type="dxa"/>
            </w:tcMar>
            <w:vAlign w:val="center"/>
          </w:tcPr>
          <w:p w14:paraId="524FA522" w14:textId="77777777"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47EF28D" w14:textId="77777777"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3DF9AB" wp14:editId="659FFD92">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252BE5F6"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45CFABF8" wp14:editId="4B053271">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021E6EF" w14:textId="77777777" w:rsidR="00DD48EC" w:rsidRDefault="000429A3" w:rsidP="003B3011">
            <w:pPr>
              <w:pStyle w:val="tac0"/>
              <w:rPr>
                <w:rFonts w:eastAsia="SimSun"/>
                <w:lang w:val="de-DE" w:eastAsia="zh-CN"/>
              </w:rPr>
            </w:pPr>
            <w:r>
              <w:rPr>
                <w:rFonts w:eastAsia="SimSun"/>
                <w:position w:val="-6"/>
                <w:sz w:val="15"/>
                <w:szCs w:val="15"/>
                <w:lang w:val="en-GB" w:eastAsia="zh-CN"/>
              </w:rPr>
              <w:pict w14:anchorId="216D01BA">
                <v:shape id="_x0000_i2162" type="#_x0000_t75" style="width:14.25pt;height:14.25pt">
                  <v:imagedata r:id="rId581" o:title=""/>
                </v:shape>
              </w:pict>
            </w:r>
          </w:p>
        </w:tc>
        <w:tc>
          <w:tcPr>
            <w:tcW w:w="0" w:type="auto"/>
            <w:vAlign w:val="center"/>
          </w:tcPr>
          <w:p w14:paraId="4FA52D20" w14:textId="77777777" w:rsidR="00DD48EC" w:rsidRDefault="000429A3" w:rsidP="003B3011">
            <w:pPr>
              <w:pStyle w:val="tac0"/>
              <w:rPr>
                <w:rFonts w:eastAsia="SimSun"/>
                <w:lang w:val="de-DE" w:eastAsia="zh-CN"/>
              </w:rPr>
            </w:pPr>
            <w:r>
              <w:rPr>
                <w:rFonts w:eastAsia="SimSun"/>
                <w:position w:val="-6"/>
                <w:sz w:val="15"/>
                <w:szCs w:val="15"/>
                <w:lang w:val="en-GB" w:eastAsia="zh-CN"/>
              </w:rPr>
              <w:pict w14:anchorId="6DE80CE4">
                <v:shape id="_x0000_i2163" type="#_x0000_t75" style="width:14.25pt;height:14.25pt">
                  <v:imagedata r:id="rId581" o:title=""/>
                </v:shape>
              </w:pict>
            </w:r>
          </w:p>
        </w:tc>
      </w:tr>
      <w:tr w:rsidR="00AA0238" w:rsidRPr="00290CB4" w14:paraId="0EF602CD"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BDDD931" w14:textId="77777777"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14:paraId="28E1E7B2"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7D8268A8" w14:textId="77777777" w:rsidR="00DD48EC" w:rsidRDefault="00DD48EC" w:rsidP="003B3011">
            <w:pPr>
              <w:pStyle w:val="tac0"/>
              <w:rPr>
                <w:rFonts w:eastAsia="SimSun"/>
                <w:lang w:val="de-DE" w:eastAsia="zh-CN"/>
              </w:rPr>
            </w:pPr>
          </w:p>
        </w:tc>
      </w:tr>
      <w:tr w:rsidR="00AA0238" w:rsidRPr="00290CB4" w14:paraId="36F09710"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ED61910" w14:textId="77777777"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14:paraId="468C4331" w14:textId="77777777"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14:paraId="0DFA9A7A"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6204EE78"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23D5B9D"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07C50BB8" w14:textId="77777777" w:rsidTr="00E013D3">
        <w:trPr>
          <w:trHeight w:val="232"/>
          <w:jc w:val="center"/>
        </w:trPr>
        <w:tc>
          <w:tcPr>
            <w:tcW w:w="1513" w:type="dxa"/>
            <w:tcMar>
              <w:top w:w="0" w:type="dxa"/>
              <w:left w:w="108" w:type="dxa"/>
              <w:bottom w:w="0" w:type="dxa"/>
              <w:right w:w="108" w:type="dxa"/>
            </w:tcMar>
            <w:vAlign w:val="center"/>
          </w:tcPr>
          <w:p w14:paraId="46E0128F" w14:textId="77777777"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1D34D84F" w14:textId="77777777" w:rsidR="00DD48EC" w:rsidRPr="00FE66B9" w:rsidRDefault="00DD48EC" w:rsidP="003B3011">
            <w:pPr>
              <w:pStyle w:val="tac0"/>
            </w:pPr>
            <w:r w:rsidRPr="00064EEE">
              <w:rPr>
                <w:lang w:val="de-DE"/>
              </w:rPr>
              <w:t>4</w:t>
            </w:r>
          </w:p>
        </w:tc>
        <w:tc>
          <w:tcPr>
            <w:tcW w:w="1474" w:type="dxa"/>
            <w:vAlign w:val="center"/>
          </w:tcPr>
          <w:p w14:paraId="0F5B18CE"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34D362F7"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2C886630" w14:textId="77777777" w:rsidR="00DD48EC" w:rsidRDefault="00DD48EC" w:rsidP="003B3011">
            <w:pPr>
              <w:pStyle w:val="tac0"/>
              <w:rPr>
                <w:rFonts w:eastAsia="SimSun"/>
                <w:lang w:val="de-DE" w:eastAsia="zh-CN"/>
              </w:rPr>
            </w:pPr>
            <w:r w:rsidRPr="00064EEE">
              <w:rPr>
                <w:lang w:val="de-DE"/>
              </w:rPr>
              <w:t>4</w:t>
            </w:r>
          </w:p>
        </w:tc>
      </w:tr>
      <w:tr w:rsidR="00944C62" w:rsidRPr="00290CB4" w14:paraId="42D35439" w14:textId="77777777" w:rsidTr="00E013D3">
        <w:trPr>
          <w:trHeight w:val="232"/>
          <w:jc w:val="center"/>
        </w:trPr>
        <w:tc>
          <w:tcPr>
            <w:tcW w:w="1513" w:type="dxa"/>
            <w:tcMar>
              <w:top w:w="0" w:type="dxa"/>
              <w:left w:w="108" w:type="dxa"/>
              <w:bottom w:w="0" w:type="dxa"/>
              <w:right w:w="108" w:type="dxa"/>
            </w:tcMar>
            <w:vAlign w:val="center"/>
          </w:tcPr>
          <w:p w14:paraId="2D5F41E0" w14:textId="77777777"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3A6EF269" w14:textId="77777777" w:rsidR="00944C62" w:rsidRPr="0073454B" w:rsidRDefault="000429A3" w:rsidP="00944C62">
            <w:pPr>
              <w:pStyle w:val="TAC"/>
            </w:pPr>
            <w:r>
              <w:rPr>
                <w:position w:val="-6"/>
              </w:rPr>
              <w:pict w14:anchorId="7A437C3D">
                <v:shape id="_x0000_i2164" type="#_x0000_t75" style="width:16.75pt;height:12.55pt">
                  <v:imagedata r:id="rId484" o:title=""/>
                </v:shape>
              </w:pict>
            </w:r>
          </w:p>
        </w:tc>
        <w:tc>
          <w:tcPr>
            <w:tcW w:w="1474" w:type="dxa"/>
            <w:vAlign w:val="center"/>
          </w:tcPr>
          <w:p w14:paraId="4D567D49" w14:textId="77777777" w:rsidR="00944C62" w:rsidRPr="0073454B" w:rsidRDefault="000429A3" w:rsidP="00944C62">
            <w:pPr>
              <w:pStyle w:val="TAC"/>
            </w:pPr>
            <w:r>
              <w:rPr>
                <w:position w:val="-6"/>
              </w:rPr>
              <w:pict w14:anchorId="0A022248">
                <v:shape id="_x0000_i2165" type="#_x0000_t75" style="width:16.75pt;height:12.55pt">
                  <v:imagedata r:id="rId484" o:title=""/>
                </v:shape>
              </w:pict>
            </w:r>
          </w:p>
        </w:tc>
        <w:tc>
          <w:tcPr>
            <w:tcW w:w="2644" w:type="dxa"/>
            <w:tcMar>
              <w:top w:w="0" w:type="dxa"/>
              <w:left w:w="108" w:type="dxa"/>
              <w:bottom w:w="0" w:type="dxa"/>
              <w:right w:w="108" w:type="dxa"/>
            </w:tcMar>
            <w:vAlign w:val="center"/>
          </w:tcPr>
          <w:p w14:paraId="0A113CE1" w14:textId="77777777" w:rsidR="00944C62" w:rsidRPr="0073454B" w:rsidRDefault="000429A3" w:rsidP="00944C62">
            <w:pPr>
              <w:pStyle w:val="TAC"/>
            </w:pPr>
            <w:r>
              <w:rPr>
                <w:position w:val="-6"/>
              </w:rPr>
              <w:pict w14:anchorId="0EE9C9D9">
                <v:shape id="_x0000_i2166" type="#_x0000_t75" style="width:16.75pt;height:12.55pt">
                  <v:imagedata r:id="rId484" o:title=""/>
                </v:shape>
              </w:pict>
            </w:r>
          </w:p>
        </w:tc>
        <w:tc>
          <w:tcPr>
            <w:tcW w:w="0" w:type="auto"/>
            <w:vAlign w:val="center"/>
          </w:tcPr>
          <w:p w14:paraId="525931AB" w14:textId="77777777" w:rsidR="00944C62" w:rsidRPr="0073454B" w:rsidRDefault="000429A3" w:rsidP="00944C62">
            <w:pPr>
              <w:pStyle w:val="TAC"/>
            </w:pPr>
            <w:r>
              <w:rPr>
                <w:position w:val="-6"/>
              </w:rPr>
              <w:pict w14:anchorId="39F14B52">
                <v:shape id="_x0000_i2167" type="#_x0000_t75" style="width:16.75pt;height:12.55pt">
                  <v:imagedata r:id="rId484" o:title=""/>
                </v:shape>
              </w:pict>
            </w:r>
          </w:p>
        </w:tc>
      </w:tr>
      <w:tr w:rsidR="00DD48EC" w:rsidRPr="00290CB4" w14:paraId="5B43BFFE" w14:textId="77777777" w:rsidTr="00E013D3">
        <w:trPr>
          <w:trHeight w:val="232"/>
          <w:jc w:val="center"/>
        </w:trPr>
        <w:tc>
          <w:tcPr>
            <w:tcW w:w="1513" w:type="dxa"/>
            <w:tcMar>
              <w:top w:w="0" w:type="dxa"/>
              <w:left w:w="108" w:type="dxa"/>
              <w:bottom w:w="0" w:type="dxa"/>
              <w:right w:w="108" w:type="dxa"/>
            </w:tcMar>
            <w:vAlign w:val="center"/>
          </w:tcPr>
          <w:p w14:paraId="4052E626" w14:textId="77777777"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475418AB" w14:textId="77777777" w:rsidR="00DD48EC" w:rsidRPr="00FE66B9" w:rsidRDefault="00DD48EC" w:rsidP="003B3011">
            <w:pPr>
              <w:pStyle w:val="tac0"/>
            </w:pPr>
            <w:r>
              <w:rPr>
                <w:rFonts w:eastAsia="SimSun" w:hint="eastAsia"/>
                <w:lang w:val="en-GB" w:eastAsia="zh-CN"/>
              </w:rPr>
              <w:t>4</w:t>
            </w:r>
          </w:p>
        </w:tc>
        <w:tc>
          <w:tcPr>
            <w:tcW w:w="1474" w:type="dxa"/>
            <w:vAlign w:val="center"/>
          </w:tcPr>
          <w:p w14:paraId="0043424C" w14:textId="77777777"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2F531FD9" w14:textId="77777777"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14:paraId="22F99131" w14:textId="77777777"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14:paraId="71660716" w14:textId="77777777" w:rsidTr="00E013D3">
        <w:trPr>
          <w:trHeight w:val="232"/>
          <w:jc w:val="center"/>
        </w:trPr>
        <w:tc>
          <w:tcPr>
            <w:tcW w:w="1513" w:type="dxa"/>
            <w:tcMar>
              <w:top w:w="0" w:type="dxa"/>
              <w:left w:w="108" w:type="dxa"/>
              <w:bottom w:w="0" w:type="dxa"/>
              <w:right w:w="108" w:type="dxa"/>
            </w:tcMar>
            <w:vAlign w:val="center"/>
          </w:tcPr>
          <w:p w14:paraId="51296025" w14:textId="77777777"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3B5A425C" w14:textId="77777777" w:rsidR="00944C62" w:rsidRPr="0073454B" w:rsidRDefault="000429A3" w:rsidP="00944C62">
            <w:pPr>
              <w:pStyle w:val="TAC"/>
            </w:pPr>
            <w:r>
              <w:rPr>
                <w:position w:val="-6"/>
              </w:rPr>
              <w:pict w14:anchorId="78E3592F">
                <v:shape id="_x0000_i2168" type="#_x0000_t75" style="width:16.75pt;height:12.55pt">
                  <v:imagedata r:id="rId484" o:title=""/>
                </v:shape>
              </w:pict>
            </w:r>
          </w:p>
        </w:tc>
        <w:tc>
          <w:tcPr>
            <w:tcW w:w="1474" w:type="dxa"/>
            <w:vAlign w:val="center"/>
          </w:tcPr>
          <w:p w14:paraId="10B091E0" w14:textId="77777777" w:rsidR="00944C62" w:rsidRPr="0073454B" w:rsidRDefault="000429A3" w:rsidP="00944C62">
            <w:pPr>
              <w:pStyle w:val="TAC"/>
            </w:pPr>
            <w:r>
              <w:rPr>
                <w:position w:val="-6"/>
              </w:rPr>
              <w:pict w14:anchorId="44E15C75">
                <v:shape id="_x0000_i2169" type="#_x0000_t75" style="width:16.75pt;height:12.55pt">
                  <v:imagedata r:id="rId484" o:title=""/>
                </v:shape>
              </w:pict>
            </w:r>
          </w:p>
        </w:tc>
        <w:tc>
          <w:tcPr>
            <w:tcW w:w="2644" w:type="dxa"/>
            <w:tcMar>
              <w:top w:w="0" w:type="dxa"/>
              <w:left w:w="108" w:type="dxa"/>
              <w:bottom w:w="0" w:type="dxa"/>
              <w:right w:w="108" w:type="dxa"/>
            </w:tcMar>
            <w:vAlign w:val="center"/>
          </w:tcPr>
          <w:p w14:paraId="60D8F8AB" w14:textId="77777777" w:rsidR="00944C62" w:rsidRPr="0073454B" w:rsidRDefault="000429A3" w:rsidP="00944C62">
            <w:pPr>
              <w:pStyle w:val="TAC"/>
            </w:pPr>
            <w:r>
              <w:rPr>
                <w:position w:val="-6"/>
              </w:rPr>
              <w:pict w14:anchorId="14A4BC10">
                <v:shape id="_x0000_i2170" type="#_x0000_t75" style="width:16.75pt;height:12.55pt">
                  <v:imagedata r:id="rId484" o:title=""/>
                </v:shape>
              </w:pict>
            </w:r>
          </w:p>
        </w:tc>
        <w:tc>
          <w:tcPr>
            <w:tcW w:w="0" w:type="auto"/>
            <w:vAlign w:val="center"/>
          </w:tcPr>
          <w:p w14:paraId="7EC89E18" w14:textId="77777777" w:rsidR="00944C62" w:rsidRPr="0073454B" w:rsidRDefault="000429A3" w:rsidP="00944C62">
            <w:pPr>
              <w:pStyle w:val="TAC"/>
            </w:pPr>
            <w:r>
              <w:rPr>
                <w:position w:val="-6"/>
              </w:rPr>
              <w:pict w14:anchorId="0ECF7733">
                <v:shape id="_x0000_i2171" type="#_x0000_t75" style="width:16.75pt;height:12.55pt">
                  <v:imagedata r:id="rId484" o:title=""/>
                </v:shape>
              </w:pict>
            </w:r>
          </w:p>
        </w:tc>
      </w:tr>
      <w:tr w:rsidR="00DD48EC" w:rsidRPr="00290CB4" w14:paraId="7E8E0FBD" w14:textId="77777777" w:rsidTr="00E013D3">
        <w:trPr>
          <w:trHeight w:val="232"/>
          <w:jc w:val="center"/>
        </w:trPr>
        <w:tc>
          <w:tcPr>
            <w:tcW w:w="1513" w:type="dxa"/>
            <w:tcMar>
              <w:top w:w="0" w:type="dxa"/>
              <w:left w:w="108" w:type="dxa"/>
              <w:bottom w:w="0" w:type="dxa"/>
              <w:right w:w="108" w:type="dxa"/>
            </w:tcMar>
            <w:vAlign w:val="center"/>
          </w:tcPr>
          <w:p w14:paraId="722AC74F"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14:paraId="6E2D0653" w14:textId="77777777" w:rsidR="00DD48EC" w:rsidRPr="00FE66B9" w:rsidRDefault="000429A3" w:rsidP="003B3011">
            <w:pPr>
              <w:pStyle w:val="tac0"/>
            </w:pPr>
            <w:r>
              <w:rPr>
                <w:position w:val="-14"/>
                <w:lang w:eastAsia="zh-CN"/>
              </w:rPr>
              <w:pict w14:anchorId="481C9AA5">
                <v:shape id="_x0000_i2172" type="#_x0000_t75" style="width:73.65pt;height:17.6pt">
                  <v:imagedata r:id="rId582" o:title=""/>
                </v:shape>
              </w:pict>
            </w:r>
          </w:p>
        </w:tc>
        <w:tc>
          <w:tcPr>
            <w:tcW w:w="1474" w:type="dxa"/>
            <w:vAlign w:val="center"/>
          </w:tcPr>
          <w:p w14:paraId="50589C42" w14:textId="77777777" w:rsidR="00DD48EC" w:rsidRPr="00FE66B9" w:rsidRDefault="000429A3" w:rsidP="003B3011">
            <w:pPr>
              <w:pStyle w:val="tac0"/>
            </w:pPr>
            <w:r>
              <w:rPr>
                <w:position w:val="-14"/>
                <w:lang w:eastAsia="zh-CN"/>
              </w:rPr>
              <w:pict w14:anchorId="0C6591D9">
                <v:shape id="_x0000_i2173" type="#_x0000_t75" style="width:73.65pt;height:17.6pt">
                  <v:imagedata r:id="rId582" o:title=""/>
                </v:shape>
              </w:pict>
            </w:r>
          </w:p>
        </w:tc>
        <w:tc>
          <w:tcPr>
            <w:tcW w:w="2644" w:type="dxa"/>
            <w:tcMar>
              <w:top w:w="0" w:type="dxa"/>
              <w:left w:w="108" w:type="dxa"/>
              <w:bottom w:w="0" w:type="dxa"/>
              <w:right w:w="108" w:type="dxa"/>
            </w:tcMar>
            <w:vAlign w:val="center"/>
          </w:tcPr>
          <w:p w14:paraId="726F5E6C" w14:textId="77777777" w:rsidR="00DD48EC" w:rsidRDefault="000429A3" w:rsidP="003B3011">
            <w:pPr>
              <w:pStyle w:val="tac0"/>
              <w:rPr>
                <w:rFonts w:eastAsia="SimSun"/>
                <w:lang w:val="de-DE" w:eastAsia="zh-CN"/>
              </w:rPr>
            </w:pPr>
            <w:r>
              <w:rPr>
                <w:position w:val="-14"/>
                <w:lang w:eastAsia="zh-CN"/>
              </w:rPr>
              <w:pict w14:anchorId="2F98E682">
                <v:shape id="_x0000_i2174" type="#_x0000_t75" style="width:73.65pt;height:17.6pt">
                  <v:imagedata r:id="rId582" o:title=""/>
                </v:shape>
              </w:pict>
            </w:r>
          </w:p>
        </w:tc>
        <w:tc>
          <w:tcPr>
            <w:tcW w:w="0" w:type="auto"/>
            <w:vAlign w:val="center"/>
          </w:tcPr>
          <w:p w14:paraId="35865C42" w14:textId="77777777" w:rsidR="00DD48EC" w:rsidRDefault="000429A3" w:rsidP="003B3011">
            <w:pPr>
              <w:pStyle w:val="tac0"/>
              <w:rPr>
                <w:rFonts w:eastAsia="SimSun"/>
                <w:lang w:val="de-DE" w:eastAsia="zh-CN"/>
              </w:rPr>
            </w:pPr>
            <w:r>
              <w:rPr>
                <w:position w:val="-14"/>
                <w:lang w:eastAsia="zh-CN"/>
              </w:rPr>
              <w:pict w14:anchorId="17CFD74E">
                <v:shape id="_x0000_i2175" type="#_x0000_t75" style="width:73.65pt;height:17.6pt">
                  <v:imagedata r:id="rId582" o:title=""/>
                </v:shape>
              </w:pict>
            </w:r>
          </w:p>
        </w:tc>
      </w:tr>
      <w:tr w:rsidR="00DD48EC" w:rsidRPr="00290CB4" w14:paraId="0C5066A5" w14:textId="77777777" w:rsidTr="00E013D3">
        <w:trPr>
          <w:trHeight w:val="232"/>
          <w:jc w:val="center"/>
        </w:trPr>
        <w:tc>
          <w:tcPr>
            <w:tcW w:w="1513" w:type="dxa"/>
            <w:tcMar>
              <w:top w:w="0" w:type="dxa"/>
              <w:left w:w="108" w:type="dxa"/>
              <w:bottom w:w="0" w:type="dxa"/>
              <w:right w:w="108" w:type="dxa"/>
            </w:tcMar>
            <w:vAlign w:val="center"/>
          </w:tcPr>
          <w:p w14:paraId="2AFEB59B" w14:textId="77777777"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14:paraId="0889BD2D" w14:textId="77777777" w:rsidR="00DD48EC" w:rsidRPr="00FE66B9" w:rsidRDefault="000429A3" w:rsidP="003B3011">
            <w:pPr>
              <w:pStyle w:val="tac0"/>
            </w:pPr>
            <w:r>
              <w:rPr>
                <w:position w:val="-14"/>
                <w:lang w:eastAsia="zh-CN"/>
              </w:rPr>
              <w:pict w14:anchorId="1B838928">
                <v:shape id="_x0000_i2176" type="#_x0000_t75" style="width:70.35pt;height:16.75pt">
                  <v:imagedata r:id="rId516" o:title=""/>
                </v:shape>
              </w:pict>
            </w:r>
          </w:p>
        </w:tc>
        <w:tc>
          <w:tcPr>
            <w:tcW w:w="1474" w:type="dxa"/>
            <w:vAlign w:val="center"/>
          </w:tcPr>
          <w:p w14:paraId="272B0DDD" w14:textId="77777777" w:rsidR="00DD48EC" w:rsidRPr="00FE66B9" w:rsidRDefault="000429A3" w:rsidP="003B3011">
            <w:pPr>
              <w:pStyle w:val="tac0"/>
            </w:pPr>
            <w:r>
              <w:rPr>
                <w:position w:val="-14"/>
                <w:lang w:eastAsia="zh-CN"/>
              </w:rPr>
              <w:pict w14:anchorId="20317164">
                <v:shape id="_x0000_i2177" type="#_x0000_t75" style="width:70.35pt;height:16.75pt">
                  <v:imagedata r:id="rId516" o:title=""/>
                </v:shape>
              </w:pict>
            </w:r>
          </w:p>
        </w:tc>
        <w:tc>
          <w:tcPr>
            <w:tcW w:w="2644" w:type="dxa"/>
            <w:tcMar>
              <w:top w:w="0" w:type="dxa"/>
              <w:left w:w="108" w:type="dxa"/>
              <w:bottom w:w="0" w:type="dxa"/>
              <w:right w:w="108" w:type="dxa"/>
            </w:tcMar>
            <w:vAlign w:val="center"/>
          </w:tcPr>
          <w:p w14:paraId="39BF98B3" w14:textId="77777777" w:rsidR="00DD48EC" w:rsidRDefault="000429A3" w:rsidP="003B3011">
            <w:pPr>
              <w:pStyle w:val="tac0"/>
              <w:rPr>
                <w:rFonts w:eastAsia="SimSun"/>
                <w:lang w:val="de-DE" w:eastAsia="zh-CN"/>
              </w:rPr>
            </w:pPr>
            <w:r>
              <w:rPr>
                <w:position w:val="-14"/>
                <w:lang w:eastAsia="zh-CN"/>
              </w:rPr>
              <w:pict w14:anchorId="23D7C31A">
                <v:shape id="_x0000_i2178" type="#_x0000_t75" style="width:70.35pt;height:16.75pt">
                  <v:imagedata r:id="rId516" o:title=""/>
                </v:shape>
              </w:pict>
            </w:r>
          </w:p>
        </w:tc>
        <w:tc>
          <w:tcPr>
            <w:tcW w:w="0" w:type="auto"/>
            <w:vAlign w:val="center"/>
          </w:tcPr>
          <w:p w14:paraId="0651D476" w14:textId="77777777" w:rsidR="00DD48EC" w:rsidRDefault="000429A3" w:rsidP="003B3011">
            <w:pPr>
              <w:pStyle w:val="tac0"/>
              <w:rPr>
                <w:rFonts w:eastAsia="SimSun"/>
                <w:lang w:val="de-DE" w:eastAsia="zh-CN"/>
              </w:rPr>
            </w:pPr>
            <w:r>
              <w:rPr>
                <w:position w:val="-14"/>
                <w:lang w:eastAsia="zh-CN"/>
              </w:rPr>
              <w:pict w14:anchorId="276471A5">
                <v:shape id="_x0000_i2179" type="#_x0000_t75" style="width:70.35pt;height:16.75pt">
                  <v:imagedata r:id="rId516" o:title=""/>
                </v:shape>
              </w:pict>
            </w:r>
          </w:p>
        </w:tc>
      </w:tr>
      <w:tr w:rsidR="00DD48EC" w:rsidRPr="00290CB4" w14:paraId="6AE26753" w14:textId="77777777" w:rsidTr="00E013D3">
        <w:trPr>
          <w:trHeight w:val="232"/>
          <w:jc w:val="center"/>
        </w:trPr>
        <w:tc>
          <w:tcPr>
            <w:tcW w:w="1513" w:type="dxa"/>
            <w:tcMar>
              <w:top w:w="0" w:type="dxa"/>
              <w:left w:w="108" w:type="dxa"/>
              <w:bottom w:w="0" w:type="dxa"/>
              <w:right w:w="108" w:type="dxa"/>
            </w:tcMar>
            <w:vAlign w:val="center"/>
          </w:tcPr>
          <w:p w14:paraId="037E8F21"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29458788" w14:textId="77777777" w:rsidR="00DD48EC" w:rsidRPr="00FE66B9" w:rsidRDefault="00DD48EC" w:rsidP="003B3011">
            <w:pPr>
              <w:pStyle w:val="tac0"/>
            </w:pPr>
            <w:r>
              <w:rPr>
                <w:rFonts w:eastAsia="SimSun" w:hint="eastAsia"/>
                <w:lang w:eastAsia="zh-CN"/>
              </w:rPr>
              <w:t>0</w:t>
            </w:r>
          </w:p>
        </w:tc>
        <w:tc>
          <w:tcPr>
            <w:tcW w:w="1474" w:type="dxa"/>
            <w:vAlign w:val="center"/>
          </w:tcPr>
          <w:p w14:paraId="6B6D3C21"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8A8A204"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585C602C" w14:textId="77777777" w:rsidR="00DD48EC" w:rsidRDefault="00DD48EC" w:rsidP="003B3011">
            <w:pPr>
              <w:pStyle w:val="tac0"/>
              <w:rPr>
                <w:rFonts w:eastAsia="SimSun"/>
                <w:lang w:val="de-DE" w:eastAsia="zh-CN"/>
              </w:rPr>
            </w:pPr>
            <w:r>
              <w:rPr>
                <w:rFonts w:eastAsia="SimSun" w:hint="eastAsia"/>
                <w:lang w:eastAsia="zh-CN"/>
              </w:rPr>
              <w:t>0</w:t>
            </w:r>
          </w:p>
        </w:tc>
      </w:tr>
    </w:tbl>
    <w:p w14:paraId="0AA2D836" w14:textId="77777777" w:rsidR="00DD48EC" w:rsidRDefault="00DD48EC" w:rsidP="00DD48EC">
      <w:pPr>
        <w:rPr>
          <w:lang w:eastAsia="zh-CN"/>
        </w:rPr>
      </w:pPr>
    </w:p>
    <w:p w14:paraId="244D493D" w14:textId="77777777"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0429A3">
        <w:rPr>
          <w:position w:val="-10"/>
          <w:lang w:eastAsia="zh-CN"/>
        </w:rPr>
        <w:pict w14:anchorId="53689F6E">
          <v:shape id="_x0000_i2180" type="#_x0000_t75" style="width:52.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6353FBB2"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43FF76C9"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3A7CDDC1"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501DD661" w14:textId="77777777" w:rsidTr="00BF140A">
        <w:trPr>
          <w:cantSplit/>
          <w:trHeight w:val="165"/>
          <w:jc w:val="center"/>
        </w:trPr>
        <w:tc>
          <w:tcPr>
            <w:tcW w:w="1047" w:type="dxa"/>
            <w:vMerge/>
            <w:shd w:val="clear" w:color="auto" w:fill="E0E0E0"/>
            <w:vAlign w:val="center"/>
          </w:tcPr>
          <w:p w14:paraId="27EBB98D"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193A208E"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65FFA241"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007A12"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7C57D1F0"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381B3921" w14:textId="77777777" w:rsidTr="00BF140A">
        <w:trPr>
          <w:trHeight w:val="230"/>
          <w:jc w:val="center"/>
        </w:trPr>
        <w:tc>
          <w:tcPr>
            <w:tcW w:w="1047" w:type="dxa"/>
            <w:tcMar>
              <w:top w:w="0" w:type="dxa"/>
              <w:left w:w="108" w:type="dxa"/>
              <w:bottom w:w="0" w:type="dxa"/>
              <w:right w:w="108" w:type="dxa"/>
            </w:tcMar>
            <w:vAlign w:val="center"/>
          </w:tcPr>
          <w:p w14:paraId="23B61A30"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C1759D7" w14:textId="77777777" w:rsidR="00DD48EC" w:rsidRPr="00064EEE" w:rsidRDefault="00DD48EC" w:rsidP="003B3011">
            <w:pPr>
              <w:pStyle w:val="tac0"/>
              <w:rPr>
                <w:lang w:val="de-DE"/>
              </w:rPr>
            </w:pPr>
            <w:r w:rsidRPr="00064EEE">
              <w:rPr>
                <w:lang w:val="de-DE"/>
              </w:rPr>
              <w:t>4</w:t>
            </w:r>
          </w:p>
        </w:tc>
        <w:tc>
          <w:tcPr>
            <w:tcW w:w="1754" w:type="dxa"/>
            <w:vAlign w:val="center"/>
          </w:tcPr>
          <w:p w14:paraId="46DE3BA3"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56A2AE56" w14:textId="77777777" w:rsidR="00DD48EC" w:rsidRPr="00064EEE" w:rsidRDefault="00DD48EC" w:rsidP="003B3011">
            <w:pPr>
              <w:pStyle w:val="tac0"/>
              <w:rPr>
                <w:lang w:val="de-DE"/>
              </w:rPr>
            </w:pPr>
            <w:r w:rsidRPr="00064EEE">
              <w:rPr>
                <w:lang w:val="de-DE"/>
              </w:rPr>
              <w:t>4</w:t>
            </w:r>
          </w:p>
        </w:tc>
        <w:tc>
          <w:tcPr>
            <w:tcW w:w="2252" w:type="dxa"/>
            <w:vAlign w:val="center"/>
          </w:tcPr>
          <w:p w14:paraId="3A06F614" w14:textId="77777777" w:rsidR="00DD48EC" w:rsidRDefault="00DD48EC" w:rsidP="003B3011">
            <w:pPr>
              <w:pStyle w:val="tac0"/>
              <w:rPr>
                <w:rFonts w:eastAsia="SimSun"/>
                <w:lang w:val="de-DE" w:eastAsia="zh-CN"/>
              </w:rPr>
            </w:pPr>
            <w:r w:rsidRPr="00064EEE">
              <w:rPr>
                <w:lang w:val="de-DE"/>
              </w:rPr>
              <w:t>4</w:t>
            </w:r>
          </w:p>
        </w:tc>
      </w:tr>
      <w:tr w:rsidR="001168FE" w:rsidRPr="00290CB4" w14:paraId="63789E0D" w14:textId="77777777" w:rsidTr="00BF140A">
        <w:trPr>
          <w:trHeight w:val="230"/>
          <w:jc w:val="center"/>
        </w:trPr>
        <w:tc>
          <w:tcPr>
            <w:tcW w:w="1047" w:type="dxa"/>
            <w:tcMar>
              <w:top w:w="0" w:type="dxa"/>
              <w:left w:w="108" w:type="dxa"/>
              <w:bottom w:w="0" w:type="dxa"/>
              <w:right w:w="108" w:type="dxa"/>
            </w:tcMar>
            <w:vAlign w:val="center"/>
          </w:tcPr>
          <w:p w14:paraId="076B74FE"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073EB1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FB92CA7" wp14:editId="2DF2FFE0">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A0FDC9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4EFBEE" wp14:editId="1723C536">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0D8EDFB5"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25163BC" wp14:editId="176C0934">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3D28DB7A"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6A9C491" wp14:editId="59E6BCC0">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F2F3DDE" w14:textId="77777777" w:rsidTr="00BF140A">
        <w:trPr>
          <w:trHeight w:val="230"/>
          <w:jc w:val="center"/>
        </w:trPr>
        <w:tc>
          <w:tcPr>
            <w:tcW w:w="1047" w:type="dxa"/>
            <w:tcMar>
              <w:top w:w="0" w:type="dxa"/>
              <w:left w:w="108" w:type="dxa"/>
              <w:bottom w:w="0" w:type="dxa"/>
              <w:right w:w="108" w:type="dxa"/>
            </w:tcMar>
            <w:vAlign w:val="center"/>
          </w:tcPr>
          <w:p w14:paraId="2554448C"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70F3" w14:textId="77777777" w:rsidR="00DD48EC" w:rsidRPr="00064EEE" w:rsidRDefault="00DD48EC" w:rsidP="003B3011">
            <w:pPr>
              <w:pStyle w:val="tac0"/>
              <w:rPr>
                <w:lang w:val="en-GB"/>
              </w:rPr>
            </w:pPr>
            <w:r w:rsidRPr="00064EEE">
              <w:rPr>
                <w:lang w:val="en-GB"/>
              </w:rPr>
              <w:t>0</w:t>
            </w:r>
          </w:p>
        </w:tc>
        <w:tc>
          <w:tcPr>
            <w:tcW w:w="1754" w:type="dxa"/>
            <w:vAlign w:val="center"/>
          </w:tcPr>
          <w:p w14:paraId="39B7D5B2"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5C8DE913" w14:textId="77777777" w:rsidR="00DD48EC" w:rsidRPr="00064EEE" w:rsidRDefault="00DD48EC" w:rsidP="003B3011">
            <w:pPr>
              <w:pStyle w:val="tac0"/>
              <w:rPr>
                <w:lang w:val="en-GB"/>
              </w:rPr>
            </w:pPr>
            <w:r w:rsidRPr="00064EEE">
              <w:rPr>
                <w:lang w:val="de-DE"/>
              </w:rPr>
              <w:t>4</w:t>
            </w:r>
          </w:p>
        </w:tc>
        <w:tc>
          <w:tcPr>
            <w:tcW w:w="2252" w:type="dxa"/>
            <w:vAlign w:val="center"/>
          </w:tcPr>
          <w:p w14:paraId="4B336ED2" w14:textId="77777777" w:rsidR="00DD48EC" w:rsidRDefault="00DD48EC" w:rsidP="003B3011">
            <w:pPr>
              <w:pStyle w:val="tac0"/>
              <w:rPr>
                <w:rFonts w:eastAsia="SimSun"/>
                <w:lang w:val="de-DE" w:eastAsia="zh-CN"/>
              </w:rPr>
            </w:pPr>
            <w:r w:rsidRPr="00064EEE">
              <w:rPr>
                <w:lang w:val="de-DE"/>
              </w:rPr>
              <w:t>4</w:t>
            </w:r>
          </w:p>
        </w:tc>
      </w:tr>
      <w:tr w:rsidR="001168FE" w:rsidRPr="00290CB4" w14:paraId="79160E4E" w14:textId="77777777" w:rsidTr="00BF140A">
        <w:trPr>
          <w:trHeight w:val="230"/>
          <w:jc w:val="center"/>
        </w:trPr>
        <w:tc>
          <w:tcPr>
            <w:tcW w:w="1047" w:type="dxa"/>
            <w:tcMar>
              <w:top w:w="0" w:type="dxa"/>
              <w:left w:w="108" w:type="dxa"/>
              <w:bottom w:w="0" w:type="dxa"/>
              <w:right w:w="108" w:type="dxa"/>
            </w:tcMar>
            <w:vAlign w:val="center"/>
          </w:tcPr>
          <w:p w14:paraId="22651D61"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1C24E0C4" w14:textId="77777777" w:rsidR="001168FE" w:rsidRPr="00064EEE" w:rsidRDefault="001168FE" w:rsidP="001168FE">
            <w:pPr>
              <w:pStyle w:val="tac0"/>
              <w:rPr>
                <w:lang w:val="en-GB"/>
              </w:rPr>
            </w:pPr>
            <w:r w:rsidRPr="00064EEE">
              <w:rPr>
                <w:lang w:val="en-GB"/>
              </w:rPr>
              <w:t>0</w:t>
            </w:r>
          </w:p>
        </w:tc>
        <w:tc>
          <w:tcPr>
            <w:tcW w:w="1754" w:type="dxa"/>
            <w:vAlign w:val="center"/>
          </w:tcPr>
          <w:p w14:paraId="4DCF807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3E3F5EF" wp14:editId="5B5E7FAE">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2C803717"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3551658" wp14:editId="02470989">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DCE295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A457EE5" wp14:editId="572204E3">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5316727B" w14:textId="77777777" w:rsidTr="00BF140A">
        <w:trPr>
          <w:trHeight w:val="230"/>
          <w:jc w:val="center"/>
        </w:trPr>
        <w:tc>
          <w:tcPr>
            <w:tcW w:w="1047" w:type="dxa"/>
            <w:tcMar>
              <w:top w:w="0" w:type="dxa"/>
              <w:left w:w="108" w:type="dxa"/>
              <w:bottom w:w="0" w:type="dxa"/>
              <w:right w:w="108" w:type="dxa"/>
            </w:tcMar>
            <w:vAlign w:val="center"/>
          </w:tcPr>
          <w:p w14:paraId="5E2FBCA5"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14:paraId="6864FEF3" w14:textId="77777777"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4F226662" wp14:editId="75BEA958">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05959788"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E739CD1" wp14:editId="2453BD8B">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56E2FB6B" w14:textId="77777777" w:rsidR="00DD48EC" w:rsidRPr="001168FE" w:rsidRDefault="000429A3" w:rsidP="003B3011">
            <w:pPr>
              <w:pStyle w:val="tac0"/>
              <w:rPr>
                <w:lang w:val="en-GB"/>
              </w:rPr>
            </w:pPr>
            <w:r>
              <w:rPr>
                <w:position w:val="-32"/>
                <w:lang w:eastAsia="zh-CN"/>
              </w:rPr>
              <w:pict w14:anchorId="3B9B3924">
                <v:shape id="_x0000_i2181" type="#_x0000_t75" style="width:105.5pt;height:28.45pt">
                  <v:imagedata r:id="rId509" o:title=""/>
                </v:shape>
              </w:pict>
            </w:r>
          </w:p>
        </w:tc>
        <w:tc>
          <w:tcPr>
            <w:tcW w:w="0" w:type="auto"/>
            <w:vAlign w:val="center"/>
          </w:tcPr>
          <w:p w14:paraId="5CD42EDB" w14:textId="77777777" w:rsidR="00DD48EC" w:rsidRPr="001168FE" w:rsidRDefault="000429A3" w:rsidP="003B3011">
            <w:pPr>
              <w:pStyle w:val="tac0"/>
              <w:rPr>
                <w:rFonts w:eastAsia="SimSun"/>
                <w:lang w:val="de-DE" w:eastAsia="zh-CN"/>
              </w:rPr>
            </w:pPr>
            <w:r>
              <w:rPr>
                <w:position w:val="-32"/>
                <w:lang w:eastAsia="zh-CN"/>
              </w:rPr>
              <w:pict w14:anchorId="4CEBE408">
                <v:shape id="_x0000_i2182" type="#_x0000_t75" style="width:105.5pt;height:28.45pt">
                  <v:imagedata r:id="rId509" o:title=""/>
                </v:shape>
              </w:pict>
            </w:r>
          </w:p>
        </w:tc>
      </w:tr>
      <w:tr w:rsidR="001168FE" w:rsidRPr="001168FE" w14:paraId="78A16E4A" w14:textId="77777777" w:rsidTr="00BF140A">
        <w:trPr>
          <w:trHeight w:val="230"/>
          <w:jc w:val="center"/>
        </w:trPr>
        <w:tc>
          <w:tcPr>
            <w:tcW w:w="1047" w:type="dxa"/>
            <w:tcMar>
              <w:top w:w="0" w:type="dxa"/>
              <w:left w:w="108" w:type="dxa"/>
              <w:bottom w:w="0" w:type="dxa"/>
              <w:right w:w="108" w:type="dxa"/>
            </w:tcMar>
            <w:vAlign w:val="center"/>
          </w:tcPr>
          <w:p w14:paraId="1F32BA3E" w14:textId="77777777"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14:paraId="781FA307" w14:textId="77777777"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1097EB77" wp14:editId="2F30DE91">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70BE40D2" w14:textId="77777777"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00D72C35" wp14:editId="59C7A453">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DC9AD1A" w14:textId="77777777" w:rsidR="00DD48EC" w:rsidRPr="001168FE" w:rsidRDefault="000429A3" w:rsidP="003B3011">
            <w:pPr>
              <w:pStyle w:val="tac0"/>
              <w:rPr>
                <w:lang w:val="en-GB"/>
              </w:rPr>
            </w:pPr>
            <w:r>
              <w:rPr>
                <w:position w:val="-30"/>
                <w:lang w:val="en-GB"/>
              </w:rPr>
              <w:pict w14:anchorId="5AF7F166">
                <v:shape id="_x0000_i2183" type="#_x0000_t75" style="width:63.65pt;height:32.65pt">
                  <v:imagedata r:id="rId583" o:title=""/>
                </v:shape>
              </w:pict>
            </w:r>
          </w:p>
        </w:tc>
        <w:tc>
          <w:tcPr>
            <w:tcW w:w="0" w:type="auto"/>
            <w:vAlign w:val="center"/>
          </w:tcPr>
          <w:p w14:paraId="4D029F2D" w14:textId="77777777" w:rsidR="00DD48EC" w:rsidRPr="001168FE" w:rsidRDefault="000429A3" w:rsidP="003B3011">
            <w:pPr>
              <w:pStyle w:val="tac0"/>
              <w:rPr>
                <w:rFonts w:eastAsia="SimSun"/>
                <w:lang w:val="de-DE" w:eastAsia="zh-CN"/>
              </w:rPr>
            </w:pPr>
            <w:r>
              <w:rPr>
                <w:position w:val="-30"/>
                <w:lang w:val="en-GB"/>
              </w:rPr>
              <w:pict w14:anchorId="74F4B4E9">
                <v:shape id="_x0000_i2184" type="#_x0000_t75" style="width:63.65pt;height:32.65pt">
                  <v:imagedata r:id="rId583" o:title=""/>
                </v:shape>
              </w:pict>
            </w:r>
          </w:p>
        </w:tc>
      </w:tr>
      <w:tr w:rsidR="00DD48EC" w:rsidRPr="00290CB4" w14:paraId="4DEB0E8F" w14:textId="77777777" w:rsidTr="00BF140A">
        <w:trPr>
          <w:trHeight w:val="230"/>
          <w:jc w:val="center"/>
        </w:trPr>
        <w:tc>
          <w:tcPr>
            <w:tcW w:w="1047" w:type="dxa"/>
            <w:tcMar>
              <w:top w:w="0" w:type="dxa"/>
              <w:left w:w="108" w:type="dxa"/>
              <w:bottom w:w="0" w:type="dxa"/>
              <w:right w:w="108" w:type="dxa"/>
            </w:tcMar>
            <w:vAlign w:val="center"/>
          </w:tcPr>
          <w:p w14:paraId="64111121" w14:textId="77777777"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7DCB0FC0" w14:textId="77777777"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6ACD4D32" wp14:editId="61176F6C">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7228471C" w14:textId="77777777"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5B1A709A" wp14:editId="205EB324">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0E3D01E0" w14:textId="77777777" w:rsidR="00DD48EC" w:rsidRPr="00064EEE" w:rsidRDefault="000429A3" w:rsidP="003B3011">
            <w:pPr>
              <w:pStyle w:val="tac0"/>
              <w:rPr>
                <w:lang w:val="en-GB"/>
              </w:rPr>
            </w:pPr>
            <w:r>
              <w:rPr>
                <w:rFonts w:eastAsia="SimSun"/>
                <w:position w:val="-6"/>
                <w:lang w:val="de-DE" w:eastAsia="zh-CN"/>
              </w:rPr>
              <w:pict w14:anchorId="6C0B34D5">
                <v:shape id="_x0000_i2185" type="#_x0000_t75" style="width:19.25pt;height:12.55pt">
                  <v:imagedata r:id="rId585" o:title=""/>
                </v:shape>
              </w:pict>
            </w:r>
          </w:p>
        </w:tc>
        <w:tc>
          <w:tcPr>
            <w:tcW w:w="0" w:type="auto"/>
            <w:vAlign w:val="center"/>
          </w:tcPr>
          <w:p w14:paraId="557D95DC" w14:textId="77777777" w:rsidR="00DD48EC" w:rsidRDefault="000429A3" w:rsidP="003B3011">
            <w:pPr>
              <w:pStyle w:val="tac0"/>
              <w:rPr>
                <w:rFonts w:eastAsia="SimSun"/>
                <w:lang w:val="de-DE" w:eastAsia="zh-CN"/>
              </w:rPr>
            </w:pPr>
            <w:r>
              <w:rPr>
                <w:rFonts w:eastAsia="SimSun"/>
                <w:position w:val="-6"/>
                <w:lang w:val="de-DE" w:eastAsia="zh-CN"/>
              </w:rPr>
              <w:pict w14:anchorId="04F6B788">
                <v:shape id="_x0000_i2186" type="#_x0000_t75" style="width:18.4pt;height:12.55pt">
                  <v:imagedata r:id="rId586" o:title=""/>
                </v:shape>
              </w:pict>
            </w:r>
          </w:p>
        </w:tc>
      </w:tr>
      <w:tr w:rsidR="00DD48EC" w:rsidRPr="00290CB4" w14:paraId="6BBD8CA2"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4D9A6488" w14:textId="77777777"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70F946B" w14:textId="77777777"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14:paraId="06F37CF1"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61C912CB" w14:textId="77777777"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14:paraId="79E2DDF8" w14:textId="77777777"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14:paraId="0F6A6656"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7FE4B2CD"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03AC6035"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2E2BDE72" w14:textId="77777777" w:rsidTr="00BF140A">
        <w:trPr>
          <w:trHeight w:val="230"/>
          <w:jc w:val="center"/>
        </w:trPr>
        <w:tc>
          <w:tcPr>
            <w:tcW w:w="1047" w:type="dxa"/>
            <w:tcMar>
              <w:top w:w="0" w:type="dxa"/>
              <w:left w:w="108" w:type="dxa"/>
              <w:bottom w:w="0" w:type="dxa"/>
              <w:right w:w="108" w:type="dxa"/>
            </w:tcMar>
            <w:vAlign w:val="center"/>
          </w:tcPr>
          <w:p w14:paraId="460CD90E" w14:textId="77777777"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14:paraId="75EFCE11" w14:textId="77777777" w:rsidR="00DD48EC" w:rsidRPr="00FE66B9" w:rsidRDefault="00DD48EC" w:rsidP="003B3011">
            <w:pPr>
              <w:pStyle w:val="tac0"/>
            </w:pPr>
            <w:r w:rsidRPr="00064EEE">
              <w:rPr>
                <w:lang w:val="de-DE"/>
              </w:rPr>
              <w:t>4</w:t>
            </w:r>
          </w:p>
        </w:tc>
        <w:tc>
          <w:tcPr>
            <w:tcW w:w="1754" w:type="dxa"/>
            <w:vAlign w:val="center"/>
          </w:tcPr>
          <w:p w14:paraId="0BC1562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131369F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6AD5FBDB" w14:textId="77777777" w:rsidR="00DD48EC" w:rsidRDefault="00DD48EC" w:rsidP="003B3011">
            <w:pPr>
              <w:pStyle w:val="tac0"/>
              <w:rPr>
                <w:rFonts w:eastAsia="SimSun"/>
                <w:lang w:val="de-DE" w:eastAsia="zh-CN"/>
              </w:rPr>
            </w:pPr>
            <w:r w:rsidRPr="00064EEE">
              <w:rPr>
                <w:lang w:val="de-DE"/>
              </w:rPr>
              <w:t>4</w:t>
            </w:r>
          </w:p>
        </w:tc>
      </w:tr>
      <w:tr w:rsidR="001168FE" w:rsidRPr="00290CB4" w14:paraId="4D530787" w14:textId="77777777" w:rsidTr="00BF140A">
        <w:trPr>
          <w:trHeight w:val="230"/>
          <w:jc w:val="center"/>
        </w:trPr>
        <w:tc>
          <w:tcPr>
            <w:tcW w:w="1047" w:type="dxa"/>
            <w:tcMar>
              <w:top w:w="0" w:type="dxa"/>
              <w:left w:w="108" w:type="dxa"/>
              <w:bottom w:w="0" w:type="dxa"/>
              <w:right w:w="108" w:type="dxa"/>
            </w:tcMar>
            <w:vAlign w:val="center"/>
          </w:tcPr>
          <w:p w14:paraId="640185D1" w14:textId="77777777"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29778AE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7EBA278" wp14:editId="75C482B3">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19846E"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ED6F435" wp14:editId="67634D60">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FFA6419"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79C3796" wp14:editId="6F0D5BEB">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73DF01C0"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E8C2BD2" wp14:editId="127A1566">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ED73C86" w14:textId="77777777" w:rsidTr="00BF140A">
        <w:trPr>
          <w:trHeight w:val="230"/>
          <w:jc w:val="center"/>
        </w:trPr>
        <w:tc>
          <w:tcPr>
            <w:tcW w:w="1047" w:type="dxa"/>
            <w:tcMar>
              <w:top w:w="0" w:type="dxa"/>
              <w:left w:w="108" w:type="dxa"/>
              <w:bottom w:w="0" w:type="dxa"/>
              <w:right w:w="108" w:type="dxa"/>
            </w:tcMar>
            <w:vAlign w:val="center"/>
          </w:tcPr>
          <w:p w14:paraId="0554ABB9" w14:textId="77777777"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14:paraId="1C4C9E58" w14:textId="77777777" w:rsidR="00DD48EC" w:rsidRPr="00FE66B9" w:rsidRDefault="00DD48EC" w:rsidP="003B3011">
            <w:pPr>
              <w:pStyle w:val="tac0"/>
            </w:pPr>
            <w:r w:rsidRPr="00064EEE">
              <w:rPr>
                <w:lang w:val="de-DE"/>
              </w:rPr>
              <w:t>4</w:t>
            </w:r>
          </w:p>
        </w:tc>
        <w:tc>
          <w:tcPr>
            <w:tcW w:w="1754" w:type="dxa"/>
            <w:vAlign w:val="center"/>
          </w:tcPr>
          <w:p w14:paraId="42634A0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61C6B0C"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B43B082" w14:textId="77777777" w:rsidR="00DD48EC" w:rsidRDefault="00DD48EC" w:rsidP="003B3011">
            <w:pPr>
              <w:pStyle w:val="tac0"/>
              <w:rPr>
                <w:rFonts w:eastAsia="SimSun"/>
                <w:lang w:val="de-DE" w:eastAsia="zh-CN"/>
              </w:rPr>
            </w:pPr>
            <w:r w:rsidRPr="00064EEE">
              <w:rPr>
                <w:lang w:val="de-DE"/>
              </w:rPr>
              <w:t>4</w:t>
            </w:r>
          </w:p>
        </w:tc>
      </w:tr>
      <w:tr w:rsidR="001168FE" w:rsidRPr="00290CB4" w14:paraId="458E054C" w14:textId="77777777" w:rsidTr="00BF140A">
        <w:trPr>
          <w:trHeight w:val="230"/>
          <w:jc w:val="center"/>
        </w:trPr>
        <w:tc>
          <w:tcPr>
            <w:tcW w:w="1047" w:type="dxa"/>
            <w:tcMar>
              <w:top w:w="0" w:type="dxa"/>
              <w:left w:w="108" w:type="dxa"/>
              <w:bottom w:w="0" w:type="dxa"/>
              <w:right w:w="108" w:type="dxa"/>
            </w:tcMar>
            <w:vAlign w:val="center"/>
          </w:tcPr>
          <w:p w14:paraId="1239BD98" w14:textId="77777777"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4C2B2CAF"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0939224" wp14:editId="685A4FBC">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2F5E25D1"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BB1C56C" wp14:editId="1DEFB02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9DDA083"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F469694" wp14:editId="220B5248">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56639668" w14:textId="77777777"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7605592" wp14:editId="35BF8B78">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6044EDC8" w14:textId="77777777" w:rsidTr="00BF140A">
        <w:trPr>
          <w:trHeight w:val="230"/>
          <w:jc w:val="center"/>
        </w:trPr>
        <w:tc>
          <w:tcPr>
            <w:tcW w:w="1047" w:type="dxa"/>
            <w:tcMar>
              <w:top w:w="0" w:type="dxa"/>
              <w:left w:w="108" w:type="dxa"/>
              <w:bottom w:w="0" w:type="dxa"/>
              <w:right w:w="108" w:type="dxa"/>
            </w:tcMar>
            <w:vAlign w:val="center"/>
          </w:tcPr>
          <w:p w14:paraId="746E1590"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14:paraId="3E3E372A" w14:textId="77777777" w:rsidR="00DD48EC" w:rsidRPr="00FE66B9" w:rsidRDefault="000429A3" w:rsidP="003B3011">
            <w:pPr>
              <w:pStyle w:val="tac0"/>
            </w:pPr>
            <w:r>
              <w:rPr>
                <w:position w:val="-14"/>
                <w:lang w:eastAsia="zh-CN"/>
              </w:rPr>
              <w:pict w14:anchorId="105654BC">
                <v:shape id="_x0000_i2187" type="#_x0000_t75" style="width:84.55pt;height:19.25pt">
                  <v:imagedata r:id="rId582" o:title=""/>
                </v:shape>
              </w:pict>
            </w:r>
          </w:p>
        </w:tc>
        <w:tc>
          <w:tcPr>
            <w:tcW w:w="1754" w:type="dxa"/>
            <w:vAlign w:val="center"/>
          </w:tcPr>
          <w:p w14:paraId="73D717DA" w14:textId="77777777" w:rsidR="00DD48EC" w:rsidRPr="00FE66B9" w:rsidRDefault="000429A3" w:rsidP="003B3011">
            <w:pPr>
              <w:pStyle w:val="tac0"/>
            </w:pPr>
            <w:r>
              <w:rPr>
                <w:position w:val="-14"/>
                <w:lang w:eastAsia="zh-CN"/>
              </w:rPr>
              <w:pict w14:anchorId="5AFD777A">
                <v:shape id="_x0000_i2188" type="#_x0000_t75" style="width:84.55pt;height:19.25pt">
                  <v:imagedata r:id="rId582" o:title=""/>
                </v:shape>
              </w:pict>
            </w:r>
          </w:p>
        </w:tc>
        <w:tc>
          <w:tcPr>
            <w:tcW w:w="2334" w:type="dxa"/>
            <w:tcMar>
              <w:top w:w="0" w:type="dxa"/>
              <w:left w:w="108" w:type="dxa"/>
              <w:bottom w:w="0" w:type="dxa"/>
              <w:right w:w="108" w:type="dxa"/>
            </w:tcMar>
            <w:vAlign w:val="center"/>
          </w:tcPr>
          <w:p w14:paraId="1DBAFEFB" w14:textId="77777777" w:rsidR="00DD48EC" w:rsidRDefault="000429A3" w:rsidP="003B3011">
            <w:pPr>
              <w:pStyle w:val="tac0"/>
              <w:rPr>
                <w:rFonts w:eastAsia="SimSun"/>
                <w:lang w:val="de-DE" w:eastAsia="zh-CN"/>
              </w:rPr>
            </w:pPr>
            <w:r>
              <w:rPr>
                <w:position w:val="-14"/>
                <w:lang w:eastAsia="zh-CN"/>
              </w:rPr>
              <w:pict w14:anchorId="48DD7297">
                <v:shape id="_x0000_i2189" type="#_x0000_t75" style="width:84.55pt;height:19.25pt">
                  <v:imagedata r:id="rId582" o:title=""/>
                </v:shape>
              </w:pict>
            </w:r>
          </w:p>
        </w:tc>
        <w:tc>
          <w:tcPr>
            <w:tcW w:w="0" w:type="auto"/>
            <w:vAlign w:val="center"/>
          </w:tcPr>
          <w:p w14:paraId="29D4B588" w14:textId="77777777" w:rsidR="00DD48EC" w:rsidRDefault="000429A3" w:rsidP="003B3011">
            <w:pPr>
              <w:pStyle w:val="tac0"/>
              <w:rPr>
                <w:rFonts w:eastAsia="SimSun"/>
                <w:lang w:val="de-DE" w:eastAsia="zh-CN"/>
              </w:rPr>
            </w:pPr>
            <w:r>
              <w:rPr>
                <w:position w:val="-14"/>
                <w:lang w:eastAsia="zh-CN"/>
              </w:rPr>
              <w:pict w14:anchorId="7281DA94">
                <v:shape id="_x0000_i2190" type="#_x0000_t75" style="width:84.55pt;height:19.25pt">
                  <v:imagedata r:id="rId582" o:title=""/>
                </v:shape>
              </w:pict>
            </w:r>
          </w:p>
        </w:tc>
      </w:tr>
      <w:tr w:rsidR="00DD48EC" w:rsidRPr="00290CB4" w14:paraId="159EBC55" w14:textId="77777777" w:rsidTr="00BF140A">
        <w:trPr>
          <w:trHeight w:val="230"/>
          <w:jc w:val="center"/>
        </w:trPr>
        <w:tc>
          <w:tcPr>
            <w:tcW w:w="1047" w:type="dxa"/>
            <w:tcMar>
              <w:top w:w="0" w:type="dxa"/>
              <w:left w:w="108" w:type="dxa"/>
              <w:bottom w:w="0" w:type="dxa"/>
              <w:right w:w="108" w:type="dxa"/>
            </w:tcMar>
            <w:vAlign w:val="center"/>
          </w:tcPr>
          <w:p w14:paraId="4F630785" w14:textId="77777777"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14:paraId="25244871" w14:textId="77777777" w:rsidR="00DD48EC" w:rsidRPr="00FE66B9" w:rsidRDefault="000429A3" w:rsidP="003B3011">
            <w:pPr>
              <w:pStyle w:val="tac0"/>
            </w:pPr>
            <w:r>
              <w:rPr>
                <w:position w:val="-14"/>
                <w:lang w:eastAsia="zh-CN"/>
              </w:rPr>
              <w:pict w14:anchorId="7AAB43CB">
                <v:shape id="_x0000_i2191" type="#_x0000_t75" style="width:87.05pt;height:19.25pt">
                  <v:imagedata r:id="rId516" o:title=""/>
                </v:shape>
              </w:pict>
            </w:r>
          </w:p>
        </w:tc>
        <w:tc>
          <w:tcPr>
            <w:tcW w:w="1754" w:type="dxa"/>
            <w:vAlign w:val="center"/>
          </w:tcPr>
          <w:p w14:paraId="7BFBE9B1" w14:textId="77777777" w:rsidR="00DD48EC" w:rsidRPr="00FE66B9" w:rsidRDefault="000429A3" w:rsidP="003B3011">
            <w:pPr>
              <w:pStyle w:val="tac0"/>
            </w:pPr>
            <w:r>
              <w:rPr>
                <w:position w:val="-14"/>
                <w:lang w:eastAsia="zh-CN"/>
              </w:rPr>
              <w:pict w14:anchorId="1754AF78">
                <v:shape id="_x0000_i2192" type="#_x0000_t75" style="width:87.05pt;height:19.25pt">
                  <v:imagedata r:id="rId516" o:title=""/>
                </v:shape>
              </w:pict>
            </w:r>
          </w:p>
        </w:tc>
        <w:tc>
          <w:tcPr>
            <w:tcW w:w="2334" w:type="dxa"/>
            <w:tcMar>
              <w:top w:w="0" w:type="dxa"/>
              <w:left w:w="108" w:type="dxa"/>
              <w:bottom w:w="0" w:type="dxa"/>
              <w:right w:w="108" w:type="dxa"/>
            </w:tcMar>
            <w:vAlign w:val="center"/>
          </w:tcPr>
          <w:p w14:paraId="0A4138EB" w14:textId="77777777" w:rsidR="00DD48EC" w:rsidRDefault="000429A3" w:rsidP="003B3011">
            <w:pPr>
              <w:pStyle w:val="tac0"/>
              <w:rPr>
                <w:rFonts w:eastAsia="SimSun"/>
                <w:lang w:val="de-DE" w:eastAsia="zh-CN"/>
              </w:rPr>
            </w:pPr>
            <w:r>
              <w:rPr>
                <w:position w:val="-14"/>
                <w:lang w:eastAsia="zh-CN"/>
              </w:rPr>
              <w:pict w14:anchorId="26DC57A7">
                <v:shape id="_x0000_i2193" type="#_x0000_t75" style="width:87.05pt;height:19.25pt">
                  <v:imagedata r:id="rId516" o:title=""/>
                </v:shape>
              </w:pict>
            </w:r>
          </w:p>
        </w:tc>
        <w:tc>
          <w:tcPr>
            <w:tcW w:w="0" w:type="auto"/>
            <w:vAlign w:val="center"/>
          </w:tcPr>
          <w:p w14:paraId="03314E8A" w14:textId="77777777" w:rsidR="00DD48EC" w:rsidRDefault="000429A3" w:rsidP="003B3011">
            <w:pPr>
              <w:pStyle w:val="tac0"/>
              <w:rPr>
                <w:rFonts w:eastAsia="SimSun"/>
                <w:lang w:val="de-DE" w:eastAsia="zh-CN"/>
              </w:rPr>
            </w:pPr>
            <w:r>
              <w:rPr>
                <w:position w:val="-14"/>
                <w:lang w:eastAsia="zh-CN"/>
              </w:rPr>
              <w:pict w14:anchorId="6E1B58F6">
                <v:shape id="_x0000_i2194" type="#_x0000_t75" style="width:87.05pt;height:19.25pt">
                  <v:imagedata r:id="rId516" o:title=""/>
                </v:shape>
              </w:pict>
            </w:r>
          </w:p>
        </w:tc>
      </w:tr>
      <w:tr w:rsidR="00DD48EC" w:rsidRPr="00290CB4" w14:paraId="2E8B467E" w14:textId="77777777" w:rsidTr="00BF140A">
        <w:trPr>
          <w:trHeight w:val="230"/>
          <w:jc w:val="center"/>
        </w:trPr>
        <w:tc>
          <w:tcPr>
            <w:tcW w:w="1047" w:type="dxa"/>
            <w:tcMar>
              <w:top w:w="0" w:type="dxa"/>
              <w:left w:w="108" w:type="dxa"/>
              <w:bottom w:w="0" w:type="dxa"/>
              <w:right w:w="108" w:type="dxa"/>
            </w:tcMar>
            <w:vAlign w:val="center"/>
          </w:tcPr>
          <w:p w14:paraId="05ABC534" w14:textId="77777777"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9B9087A"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3A86E6B8"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644DF5BC"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1DD925C9" w14:textId="77777777" w:rsidR="00DD48EC" w:rsidRDefault="00DD48EC" w:rsidP="003B3011">
            <w:pPr>
              <w:pStyle w:val="tac0"/>
              <w:rPr>
                <w:rFonts w:eastAsia="SimSun"/>
                <w:lang w:val="de-DE" w:eastAsia="zh-CN"/>
              </w:rPr>
            </w:pPr>
            <w:r>
              <w:rPr>
                <w:rFonts w:eastAsia="SimSun" w:hint="eastAsia"/>
                <w:lang w:val="de-DE" w:eastAsia="zh-CN"/>
              </w:rPr>
              <w:t>0</w:t>
            </w:r>
          </w:p>
        </w:tc>
      </w:tr>
    </w:tbl>
    <w:p w14:paraId="301C2BA3" w14:textId="77777777" w:rsidR="00DD48EC" w:rsidRDefault="00DD48EC" w:rsidP="00DD48EC">
      <w:pPr>
        <w:rPr>
          <w:lang w:eastAsia="zh-CN"/>
        </w:rPr>
      </w:pPr>
    </w:p>
    <w:p w14:paraId="43C2DA37" w14:textId="7777777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292729D7" w14:textId="77777777" w:rsidTr="00BF140A">
        <w:trPr>
          <w:jc w:val="center"/>
        </w:trPr>
        <w:tc>
          <w:tcPr>
            <w:tcW w:w="0" w:type="auto"/>
            <w:vMerge w:val="restart"/>
            <w:shd w:val="clear" w:color="auto" w:fill="E0E0E0"/>
            <w:vAlign w:val="center"/>
          </w:tcPr>
          <w:p w14:paraId="253A4D31" w14:textId="77777777" w:rsidR="00DD48EC" w:rsidRPr="00255015" w:rsidRDefault="00DD48EC" w:rsidP="003B3011">
            <w:pPr>
              <w:pStyle w:val="TAH"/>
            </w:pPr>
            <w:r w:rsidRPr="00255015">
              <w:t>Field</w:t>
            </w:r>
          </w:p>
        </w:tc>
        <w:tc>
          <w:tcPr>
            <w:tcW w:w="0" w:type="auto"/>
            <w:gridSpan w:val="6"/>
            <w:shd w:val="clear" w:color="auto" w:fill="E0E0E0"/>
            <w:vAlign w:val="center"/>
          </w:tcPr>
          <w:p w14:paraId="48B02924" w14:textId="77777777" w:rsidR="00DD48EC" w:rsidRPr="00255015" w:rsidRDefault="00DD48EC" w:rsidP="003B3011">
            <w:pPr>
              <w:pStyle w:val="TAH"/>
            </w:pPr>
            <w:r w:rsidRPr="00255015">
              <w:t>Bit width</w:t>
            </w:r>
          </w:p>
        </w:tc>
      </w:tr>
      <w:tr w:rsidR="00DD48EC" w:rsidRPr="00290CB4" w14:paraId="7F3EA4C6" w14:textId="77777777" w:rsidTr="00BF140A">
        <w:trPr>
          <w:jc w:val="center"/>
        </w:trPr>
        <w:tc>
          <w:tcPr>
            <w:tcW w:w="0" w:type="auto"/>
            <w:vMerge/>
            <w:shd w:val="clear" w:color="auto" w:fill="E0E0E0"/>
            <w:vAlign w:val="center"/>
          </w:tcPr>
          <w:p w14:paraId="5E7CD5D3" w14:textId="77777777" w:rsidR="00DD48EC" w:rsidRPr="00255015" w:rsidRDefault="00DD48EC" w:rsidP="003B3011">
            <w:pPr>
              <w:pStyle w:val="TAH"/>
            </w:pPr>
          </w:p>
        </w:tc>
        <w:tc>
          <w:tcPr>
            <w:tcW w:w="0" w:type="auto"/>
            <w:gridSpan w:val="2"/>
            <w:shd w:val="clear" w:color="auto" w:fill="E0E0E0"/>
            <w:vAlign w:val="center"/>
          </w:tcPr>
          <w:p w14:paraId="7623ECBF"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B3E4735" w14:textId="77777777" w:rsidR="00DD48EC" w:rsidRPr="00255015" w:rsidRDefault="00DD48EC" w:rsidP="003B3011">
            <w:pPr>
              <w:pStyle w:val="TAH"/>
              <w:rPr>
                <w:lang w:eastAsia="zh-CN"/>
              </w:rPr>
            </w:pPr>
            <w:r w:rsidRPr="00255015">
              <w:t>4 antenna ports</w:t>
            </w:r>
          </w:p>
        </w:tc>
      </w:tr>
      <w:tr w:rsidR="00DD48EC" w:rsidRPr="00290CB4" w14:paraId="76ACDA33" w14:textId="77777777" w:rsidTr="00BF140A">
        <w:trPr>
          <w:jc w:val="center"/>
        </w:trPr>
        <w:tc>
          <w:tcPr>
            <w:tcW w:w="0" w:type="auto"/>
            <w:vMerge/>
            <w:shd w:val="clear" w:color="auto" w:fill="E0E0E0"/>
            <w:vAlign w:val="center"/>
          </w:tcPr>
          <w:p w14:paraId="21444F0C" w14:textId="77777777" w:rsidR="00DD48EC" w:rsidRPr="00255015" w:rsidRDefault="00DD48EC" w:rsidP="003B3011">
            <w:pPr>
              <w:pStyle w:val="TAH"/>
            </w:pPr>
          </w:p>
        </w:tc>
        <w:tc>
          <w:tcPr>
            <w:tcW w:w="0" w:type="auto"/>
            <w:shd w:val="clear" w:color="auto" w:fill="E0E0E0"/>
            <w:vAlign w:val="center"/>
          </w:tcPr>
          <w:p w14:paraId="54993070" w14:textId="77777777" w:rsidR="00DD48EC" w:rsidRPr="00255015" w:rsidRDefault="00DD48EC" w:rsidP="003B3011">
            <w:pPr>
              <w:pStyle w:val="TAH"/>
            </w:pPr>
            <w:r w:rsidRPr="00255015">
              <w:t>Rank = 1</w:t>
            </w:r>
          </w:p>
        </w:tc>
        <w:tc>
          <w:tcPr>
            <w:tcW w:w="0" w:type="auto"/>
            <w:shd w:val="clear" w:color="auto" w:fill="E0E0E0"/>
            <w:vAlign w:val="center"/>
          </w:tcPr>
          <w:p w14:paraId="13E4118E"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2F823866"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31BA634B"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567FFD9A"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0730D01F"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5C057573" w14:textId="77777777" w:rsidTr="00BF140A">
        <w:trPr>
          <w:jc w:val="center"/>
        </w:trPr>
        <w:tc>
          <w:tcPr>
            <w:tcW w:w="0" w:type="auto"/>
            <w:vAlign w:val="center"/>
          </w:tcPr>
          <w:p w14:paraId="603BC56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7011937A" w14:textId="77777777" w:rsidR="00DD48EC" w:rsidRPr="00290CB4" w:rsidRDefault="00DD48EC" w:rsidP="003B3011">
            <w:pPr>
              <w:pStyle w:val="TAC"/>
              <w:rPr>
                <w:lang w:val="de-DE"/>
              </w:rPr>
            </w:pPr>
            <w:r w:rsidRPr="00290CB4">
              <w:rPr>
                <w:lang w:val="de-DE"/>
              </w:rPr>
              <w:t>4</w:t>
            </w:r>
          </w:p>
        </w:tc>
        <w:tc>
          <w:tcPr>
            <w:tcW w:w="0" w:type="auto"/>
            <w:vAlign w:val="center"/>
          </w:tcPr>
          <w:p w14:paraId="6D53A7F4" w14:textId="77777777" w:rsidR="00DD48EC" w:rsidRPr="00290CB4" w:rsidRDefault="00DD48EC" w:rsidP="003B3011">
            <w:pPr>
              <w:pStyle w:val="TAC"/>
              <w:rPr>
                <w:lang w:val="de-DE"/>
              </w:rPr>
            </w:pPr>
            <w:r w:rsidRPr="00290CB4">
              <w:rPr>
                <w:lang w:val="de-DE"/>
              </w:rPr>
              <w:t>4</w:t>
            </w:r>
          </w:p>
        </w:tc>
        <w:tc>
          <w:tcPr>
            <w:tcW w:w="0" w:type="auto"/>
            <w:vAlign w:val="center"/>
          </w:tcPr>
          <w:p w14:paraId="3D5F2690" w14:textId="77777777" w:rsidR="00DD48EC" w:rsidRPr="00290CB4" w:rsidRDefault="00DD48EC" w:rsidP="003B3011">
            <w:pPr>
              <w:pStyle w:val="TAC"/>
              <w:rPr>
                <w:lang w:val="de-DE"/>
              </w:rPr>
            </w:pPr>
            <w:r w:rsidRPr="00290CB4">
              <w:rPr>
                <w:lang w:val="de-DE"/>
              </w:rPr>
              <w:t>4</w:t>
            </w:r>
          </w:p>
        </w:tc>
        <w:tc>
          <w:tcPr>
            <w:tcW w:w="0" w:type="auto"/>
            <w:vAlign w:val="center"/>
          </w:tcPr>
          <w:p w14:paraId="065743F3" w14:textId="77777777" w:rsidR="00DD48EC" w:rsidRPr="00290CB4" w:rsidRDefault="00DD48EC" w:rsidP="003B3011">
            <w:pPr>
              <w:pStyle w:val="TAC"/>
              <w:rPr>
                <w:lang w:val="de-DE"/>
              </w:rPr>
            </w:pPr>
            <w:r w:rsidRPr="00290CB4">
              <w:rPr>
                <w:lang w:val="de-DE"/>
              </w:rPr>
              <w:t>4</w:t>
            </w:r>
          </w:p>
        </w:tc>
        <w:tc>
          <w:tcPr>
            <w:tcW w:w="0" w:type="auto"/>
            <w:vAlign w:val="center"/>
          </w:tcPr>
          <w:p w14:paraId="5CD66863"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286F9720"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10D92AA2" w14:textId="77777777" w:rsidTr="00BF140A">
        <w:trPr>
          <w:jc w:val="center"/>
        </w:trPr>
        <w:tc>
          <w:tcPr>
            <w:tcW w:w="0" w:type="auto"/>
            <w:vAlign w:val="center"/>
          </w:tcPr>
          <w:p w14:paraId="587799E9"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7F587760" w14:textId="77777777" w:rsidR="00DD48EC" w:rsidRPr="00290CB4" w:rsidRDefault="00535058" w:rsidP="003B3011">
            <w:pPr>
              <w:pStyle w:val="TAC"/>
              <w:rPr>
                <w:lang w:val="de-DE"/>
              </w:rPr>
            </w:pPr>
            <w:r w:rsidRPr="008E031E">
              <w:rPr>
                <w:noProof/>
                <w:position w:val="-6"/>
                <w:lang w:eastAsia="en-GB"/>
              </w:rPr>
              <w:drawing>
                <wp:inline distT="0" distB="0" distL="0" distR="0" wp14:anchorId="2A30D785" wp14:editId="2EC8D06D">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FE8A81D" w14:textId="77777777" w:rsidR="00DD48EC" w:rsidRPr="00290CB4" w:rsidRDefault="00535058" w:rsidP="003B3011">
            <w:pPr>
              <w:pStyle w:val="TAC"/>
              <w:rPr>
                <w:lang w:val="de-DE"/>
              </w:rPr>
            </w:pPr>
            <w:r w:rsidRPr="008E031E">
              <w:rPr>
                <w:noProof/>
                <w:position w:val="-6"/>
                <w:lang w:eastAsia="en-GB"/>
              </w:rPr>
              <w:drawing>
                <wp:inline distT="0" distB="0" distL="0" distR="0" wp14:anchorId="68F0A788" wp14:editId="7358069D">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B8665AF" w14:textId="77777777" w:rsidR="00DD48EC" w:rsidRPr="00290CB4" w:rsidRDefault="00535058" w:rsidP="003B3011">
            <w:pPr>
              <w:pStyle w:val="TAC"/>
              <w:rPr>
                <w:lang w:val="de-DE"/>
              </w:rPr>
            </w:pPr>
            <w:r w:rsidRPr="008E031E">
              <w:rPr>
                <w:noProof/>
                <w:position w:val="-6"/>
                <w:lang w:eastAsia="en-GB"/>
              </w:rPr>
              <w:drawing>
                <wp:inline distT="0" distB="0" distL="0" distR="0" wp14:anchorId="130298B1" wp14:editId="65A8884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F7BBE0" w14:textId="77777777" w:rsidR="00DD48EC" w:rsidRPr="00290CB4" w:rsidRDefault="00535058" w:rsidP="003B3011">
            <w:pPr>
              <w:pStyle w:val="TAC"/>
              <w:rPr>
                <w:lang w:val="de-DE"/>
              </w:rPr>
            </w:pPr>
            <w:r w:rsidRPr="008E031E">
              <w:rPr>
                <w:noProof/>
                <w:position w:val="-6"/>
                <w:lang w:eastAsia="en-GB"/>
              </w:rPr>
              <w:drawing>
                <wp:inline distT="0" distB="0" distL="0" distR="0" wp14:anchorId="0D800A2C" wp14:editId="0412E45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3EF36EC" w14:textId="77777777" w:rsidR="00DD48EC" w:rsidRDefault="00535058" w:rsidP="003B3011">
            <w:pPr>
              <w:pStyle w:val="TAC"/>
              <w:rPr>
                <w:lang w:val="de-DE" w:eastAsia="zh-CN"/>
              </w:rPr>
            </w:pPr>
            <w:r w:rsidRPr="008E031E">
              <w:rPr>
                <w:noProof/>
                <w:position w:val="-6"/>
                <w:lang w:eastAsia="en-GB"/>
              </w:rPr>
              <w:drawing>
                <wp:inline distT="0" distB="0" distL="0" distR="0" wp14:anchorId="63CDE951" wp14:editId="6D7CA5DC">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B1ADE91" w14:textId="77777777" w:rsidR="00DD48EC" w:rsidRDefault="00535058" w:rsidP="003B3011">
            <w:pPr>
              <w:pStyle w:val="TAC"/>
              <w:rPr>
                <w:lang w:val="de-DE" w:eastAsia="zh-CN"/>
              </w:rPr>
            </w:pPr>
            <w:r w:rsidRPr="008E031E">
              <w:rPr>
                <w:noProof/>
                <w:position w:val="-6"/>
                <w:lang w:eastAsia="en-GB"/>
              </w:rPr>
              <w:drawing>
                <wp:inline distT="0" distB="0" distL="0" distR="0" wp14:anchorId="61F3D62A" wp14:editId="626C032A">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F63E748" w14:textId="77777777" w:rsidTr="00BF140A">
        <w:trPr>
          <w:jc w:val="center"/>
        </w:trPr>
        <w:tc>
          <w:tcPr>
            <w:tcW w:w="0" w:type="auto"/>
            <w:vAlign w:val="center"/>
          </w:tcPr>
          <w:p w14:paraId="7645470A"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5AC341B1" w14:textId="77777777" w:rsidR="00DD48EC" w:rsidRPr="00255015" w:rsidRDefault="00DD48EC" w:rsidP="003B3011">
            <w:pPr>
              <w:pStyle w:val="TAC"/>
            </w:pPr>
            <w:r w:rsidRPr="00255015">
              <w:t>0</w:t>
            </w:r>
          </w:p>
        </w:tc>
        <w:tc>
          <w:tcPr>
            <w:tcW w:w="0" w:type="auto"/>
            <w:vAlign w:val="center"/>
          </w:tcPr>
          <w:p w14:paraId="0FBC1545" w14:textId="77777777" w:rsidR="00DD48EC" w:rsidRPr="00255015" w:rsidRDefault="00DD48EC" w:rsidP="003B3011">
            <w:pPr>
              <w:pStyle w:val="TAC"/>
            </w:pPr>
            <w:r w:rsidRPr="00255015">
              <w:t>4</w:t>
            </w:r>
          </w:p>
        </w:tc>
        <w:tc>
          <w:tcPr>
            <w:tcW w:w="0" w:type="auto"/>
            <w:vAlign w:val="center"/>
          </w:tcPr>
          <w:p w14:paraId="3D88B61C" w14:textId="77777777" w:rsidR="00DD48EC" w:rsidRPr="00255015" w:rsidRDefault="00DD48EC" w:rsidP="003B3011">
            <w:pPr>
              <w:pStyle w:val="TAC"/>
            </w:pPr>
            <w:r w:rsidRPr="00255015">
              <w:t>0</w:t>
            </w:r>
          </w:p>
        </w:tc>
        <w:tc>
          <w:tcPr>
            <w:tcW w:w="0" w:type="auto"/>
            <w:vAlign w:val="center"/>
          </w:tcPr>
          <w:p w14:paraId="40BF12EF" w14:textId="77777777" w:rsidR="00DD48EC" w:rsidRPr="00255015" w:rsidRDefault="00DD48EC" w:rsidP="003B3011">
            <w:pPr>
              <w:pStyle w:val="TAC"/>
            </w:pPr>
            <w:r w:rsidRPr="00255015">
              <w:t>4</w:t>
            </w:r>
          </w:p>
        </w:tc>
        <w:tc>
          <w:tcPr>
            <w:tcW w:w="0" w:type="auto"/>
            <w:vAlign w:val="center"/>
          </w:tcPr>
          <w:p w14:paraId="7D462E97"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087659E9"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2D78E22D" w14:textId="77777777" w:rsidTr="00BF140A">
        <w:trPr>
          <w:jc w:val="center"/>
        </w:trPr>
        <w:tc>
          <w:tcPr>
            <w:tcW w:w="0" w:type="auto"/>
            <w:vAlign w:val="center"/>
          </w:tcPr>
          <w:p w14:paraId="76AC925D"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5577F87D"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7684B33E" w14:textId="77777777" w:rsidR="00DD48EC" w:rsidRPr="00255015" w:rsidRDefault="00535058" w:rsidP="003B3011">
            <w:pPr>
              <w:pStyle w:val="TAC"/>
            </w:pPr>
            <w:r w:rsidRPr="008E031E">
              <w:rPr>
                <w:noProof/>
                <w:position w:val="-6"/>
                <w:lang w:eastAsia="en-GB"/>
              </w:rPr>
              <w:drawing>
                <wp:inline distT="0" distB="0" distL="0" distR="0" wp14:anchorId="64C25067" wp14:editId="0D9359B6">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BDD3793" w14:textId="77777777" w:rsidR="00DD48EC" w:rsidRPr="00255015" w:rsidRDefault="00535058" w:rsidP="003B3011">
            <w:pPr>
              <w:pStyle w:val="TAC"/>
            </w:pPr>
            <w:r w:rsidRPr="008E031E">
              <w:rPr>
                <w:noProof/>
                <w:position w:val="-6"/>
                <w:lang w:eastAsia="en-GB"/>
              </w:rPr>
              <w:drawing>
                <wp:inline distT="0" distB="0" distL="0" distR="0" wp14:anchorId="68E549DF" wp14:editId="3F4FD70A">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0A9EB87" w14:textId="77777777" w:rsidR="00DD48EC" w:rsidRPr="00255015" w:rsidRDefault="00535058" w:rsidP="003B3011">
            <w:pPr>
              <w:pStyle w:val="TAC"/>
            </w:pPr>
            <w:r w:rsidRPr="008E031E">
              <w:rPr>
                <w:noProof/>
                <w:position w:val="-6"/>
                <w:lang w:eastAsia="en-GB"/>
              </w:rPr>
              <w:drawing>
                <wp:inline distT="0" distB="0" distL="0" distR="0" wp14:anchorId="74F96B1A" wp14:editId="1F8EC7CC">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1BD6DD1" w14:textId="77777777" w:rsidR="00DD48EC" w:rsidRPr="00255015" w:rsidRDefault="00535058" w:rsidP="003B3011">
            <w:pPr>
              <w:pStyle w:val="TAC"/>
              <w:rPr>
                <w:lang w:eastAsia="zh-CN"/>
              </w:rPr>
            </w:pPr>
            <w:r w:rsidRPr="008E031E">
              <w:rPr>
                <w:noProof/>
                <w:position w:val="-6"/>
                <w:lang w:eastAsia="en-GB"/>
              </w:rPr>
              <w:drawing>
                <wp:inline distT="0" distB="0" distL="0" distR="0" wp14:anchorId="4393A09F" wp14:editId="1185C07E">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B2AA13F" w14:textId="77777777" w:rsidR="00DD48EC" w:rsidRPr="00255015" w:rsidRDefault="00535058" w:rsidP="003B3011">
            <w:pPr>
              <w:pStyle w:val="TAC"/>
              <w:rPr>
                <w:lang w:eastAsia="zh-CN"/>
              </w:rPr>
            </w:pPr>
            <w:r w:rsidRPr="008E031E">
              <w:rPr>
                <w:noProof/>
                <w:position w:val="-6"/>
                <w:lang w:eastAsia="en-GB"/>
              </w:rPr>
              <w:drawing>
                <wp:inline distT="0" distB="0" distL="0" distR="0" wp14:anchorId="53365540" wp14:editId="667149EB">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7D4DEED9" w14:textId="77777777" w:rsidTr="00BF140A">
        <w:trPr>
          <w:jc w:val="center"/>
        </w:trPr>
        <w:tc>
          <w:tcPr>
            <w:tcW w:w="0" w:type="auto"/>
            <w:vAlign w:val="center"/>
          </w:tcPr>
          <w:p w14:paraId="1189AE98" w14:textId="77777777" w:rsidR="00DD48EC" w:rsidRPr="00255015" w:rsidRDefault="00DD48EC" w:rsidP="003B3011">
            <w:pPr>
              <w:pStyle w:val="TAC"/>
            </w:pPr>
            <w:r w:rsidRPr="00255015">
              <w:t>Precoding matrix indicator</w:t>
            </w:r>
          </w:p>
        </w:tc>
        <w:tc>
          <w:tcPr>
            <w:tcW w:w="0" w:type="auto"/>
            <w:vAlign w:val="center"/>
          </w:tcPr>
          <w:p w14:paraId="69FBB351" w14:textId="77777777" w:rsidR="00DD48EC" w:rsidRPr="00255015" w:rsidRDefault="00535058" w:rsidP="003B3011">
            <w:pPr>
              <w:pStyle w:val="TAC"/>
              <w:rPr>
                <w:lang w:eastAsia="zh-CN"/>
              </w:rPr>
            </w:pPr>
            <w:bookmarkStart w:id="335" w:name="OLE_LINK90"/>
            <w:bookmarkStart w:id="336" w:name="OLE_LINK91"/>
            <w:r w:rsidRPr="008E031E">
              <w:rPr>
                <w:noProof/>
                <w:position w:val="-6"/>
                <w:lang w:eastAsia="en-GB"/>
              </w:rPr>
              <w:drawing>
                <wp:inline distT="0" distB="0" distL="0" distR="0" wp14:anchorId="232DBC20" wp14:editId="2C96E5DA">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335"/>
            <w:bookmarkEnd w:id="336"/>
          </w:p>
        </w:tc>
        <w:tc>
          <w:tcPr>
            <w:tcW w:w="0" w:type="auto"/>
            <w:vAlign w:val="center"/>
          </w:tcPr>
          <w:p w14:paraId="781B09CE" w14:textId="77777777" w:rsidR="00DD48EC" w:rsidRPr="00255015" w:rsidRDefault="00535058" w:rsidP="003B3011">
            <w:pPr>
              <w:pStyle w:val="TAC"/>
              <w:rPr>
                <w:lang w:eastAsia="zh-CN"/>
              </w:rPr>
            </w:pPr>
            <w:r w:rsidRPr="008E031E">
              <w:rPr>
                <w:noProof/>
                <w:position w:val="-6"/>
                <w:lang w:eastAsia="en-GB"/>
              </w:rPr>
              <w:drawing>
                <wp:inline distT="0" distB="0" distL="0" distR="0" wp14:anchorId="33FCA7F3" wp14:editId="7EC3E140">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40542CCE" w14:textId="77777777" w:rsidR="00DD48EC" w:rsidRPr="00255015" w:rsidRDefault="00535058" w:rsidP="003B3011">
            <w:pPr>
              <w:pStyle w:val="TAC"/>
              <w:rPr>
                <w:lang w:eastAsia="zh-CN"/>
              </w:rPr>
            </w:pPr>
            <w:r w:rsidRPr="008E031E">
              <w:rPr>
                <w:noProof/>
                <w:position w:val="-6"/>
                <w:lang w:eastAsia="en-GB"/>
              </w:rPr>
              <w:drawing>
                <wp:inline distT="0" distB="0" distL="0" distR="0" wp14:anchorId="3BA55B7F" wp14:editId="51B3EBBB">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7847B62C" w14:textId="77777777" w:rsidR="00DD48EC" w:rsidRPr="00255015" w:rsidRDefault="00535058" w:rsidP="003B3011">
            <w:pPr>
              <w:pStyle w:val="TAC"/>
              <w:rPr>
                <w:lang w:eastAsia="zh-CN"/>
              </w:rPr>
            </w:pPr>
            <w:r w:rsidRPr="008E031E">
              <w:rPr>
                <w:noProof/>
                <w:position w:val="-6"/>
                <w:lang w:eastAsia="en-GB"/>
              </w:rPr>
              <w:drawing>
                <wp:inline distT="0" distB="0" distL="0" distR="0" wp14:anchorId="7E67418B" wp14:editId="5A4A5ED1">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72249FEE" w14:textId="77777777" w:rsidR="00DD48EC" w:rsidRPr="00255015" w:rsidRDefault="00535058" w:rsidP="003B3011">
            <w:pPr>
              <w:pStyle w:val="TAC"/>
              <w:rPr>
                <w:lang w:eastAsia="zh-CN"/>
              </w:rPr>
            </w:pPr>
            <w:r w:rsidRPr="008E031E">
              <w:rPr>
                <w:noProof/>
                <w:position w:val="-6"/>
                <w:lang w:eastAsia="en-GB"/>
              </w:rPr>
              <w:drawing>
                <wp:inline distT="0" distB="0" distL="0" distR="0" wp14:anchorId="7224525D" wp14:editId="76789CD6">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21867AC" w14:textId="77777777" w:rsidR="00DD48EC" w:rsidRPr="00255015" w:rsidRDefault="00535058" w:rsidP="003B3011">
            <w:pPr>
              <w:pStyle w:val="TAC"/>
              <w:rPr>
                <w:lang w:eastAsia="zh-CN"/>
              </w:rPr>
            </w:pPr>
            <w:r w:rsidRPr="008E031E">
              <w:rPr>
                <w:noProof/>
                <w:position w:val="-6"/>
                <w:lang w:eastAsia="en-GB"/>
              </w:rPr>
              <w:drawing>
                <wp:inline distT="0" distB="0" distL="0" distR="0" wp14:anchorId="0C25C30B" wp14:editId="1FB835DE">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19239757" w14:textId="77777777" w:rsidTr="00BF140A">
        <w:trPr>
          <w:jc w:val="center"/>
        </w:trPr>
        <w:tc>
          <w:tcPr>
            <w:tcW w:w="0" w:type="auto"/>
            <w:vMerge w:val="restart"/>
            <w:shd w:val="clear" w:color="auto" w:fill="E0E0E0"/>
            <w:vAlign w:val="center"/>
          </w:tcPr>
          <w:p w14:paraId="31D0F1F9" w14:textId="77777777" w:rsidR="00DD48EC" w:rsidRPr="00255015" w:rsidRDefault="00DD48EC" w:rsidP="003B3011">
            <w:pPr>
              <w:pStyle w:val="TAH"/>
            </w:pPr>
            <w:r w:rsidRPr="00255015">
              <w:t>Field</w:t>
            </w:r>
          </w:p>
        </w:tc>
        <w:tc>
          <w:tcPr>
            <w:tcW w:w="0" w:type="auto"/>
            <w:gridSpan w:val="6"/>
            <w:shd w:val="clear" w:color="auto" w:fill="E0E0E0"/>
            <w:vAlign w:val="center"/>
          </w:tcPr>
          <w:p w14:paraId="37DFA0AB" w14:textId="77777777" w:rsidR="00DD48EC" w:rsidRPr="00255015" w:rsidRDefault="00DD48EC" w:rsidP="003B3011">
            <w:pPr>
              <w:pStyle w:val="TAH"/>
            </w:pPr>
            <w:r w:rsidRPr="00255015">
              <w:t>Bit width</w:t>
            </w:r>
          </w:p>
        </w:tc>
      </w:tr>
      <w:tr w:rsidR="00DD48EC" w:rsidRPr="00290CB4" w14:paraId="1E7A764F" w14:textId="77777777" w:rsidTr="00BF140A">
        <w:trPr>
          <w:jc w:val="center"/>
        </w:trPr>
        <w:tc>
          <w:tcPr>
            <w:tcW w:w="0" w:type="auto"/>
            <w:vMerge/>
            <w:shd w:val="clear" w:color="auto" w:fill="E0E0E0"/>
            <w:vAlign w:val="center"/>
          </w:tcPr>
          <w:p w14:paraId="0571A892" w14:textId="77777777" w:rsidR="00DD48EC" w:rsidRPr="00255015" w:rsidRDefault="00DD48EC" w:rsidP="003B3011">
            <w:pPr>
              <w:pStyle w:val="TAH"/>
            </w:pPr>
          </w:p>
        </w:tc>
        <w:tc>
          <w:tcPr>
            <w:tcW w:w="0" w:type="auto"/>
            <w:gridSpan w:val="6"/>
            <w:shd w:val="clear" w:color="auto" w:fill="E0E0E0"/>
            <w:vAlign w:val="center"/>
          </w:tcPr>
          <w:p w14:paraId="745C92D9"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5DCDD7E0" w14:textId="77777777" w:rsidTr="00BF140A">
        <w:trPr>
          <w:jc w:val="center"/>
        </w:trPr>
        <w:tc>
          <w:tcPr>
            <w:tcW w:w="0" w:type="auto"/>
            <w:vMerge/>
            <w:shd w:val="clear" w:color="auto" w:fill="E0E0E0"/>
            <w:vAlign w:val="center"/>
          </w:tcPr>
          <w:p w14:paraId="5B1988B1" w14:textId="77777777" w:rsidR="00DD48EC" w:rsidRPr="00255015" w:rsidRDefault="00DD48EC" w:rsidP="003B3011">
            <w:pPr>
              <w:pStyle w:val="TAH"/>
            </w:pPr>
          </w:p>
        </w:tc>
        <w:tc>
          <w:tcPr>
            <w:tcW w:w="0" w:type="auto"/>
            <w:shd w:val="clear" w:color="auto" w:fill="E0E0E0"/>
            <w:vAlign w:val="center"/>
          </w:tcPr>
          <w:p w14:paraId="7D9DDFE3" w14:textId="77777777" w:rsidR="00DD48EC" w:rsidRPr="00255015" w:rsidRDefault="00DD48EC" w:rsidP="003B3011">
            <w:pPr>
              <w:pStyle w:val="TAH"/>
            </w:pPr>
            <w:r w:rsidRPr="00255015">
              <w:t>Rank = 1</w:t>
            </w:r>
          </w:p>
        </w:tc>
        <w:tc>
          <w:tcPr>
            <w:tcW w:w="0" w:type="auto"/>
            <w:shd w:val="clear" w:color="auto" w:fill="E0E0E0"/>
            <w:vAlign w:val="center"/>
          </w:tcPr>
          <w:p w14:paraId="2CA315C1"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0786648F"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9CC747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C49F3"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B126676" w14:textId="77777777" w:rsidTr="00BF140A">
        <w:trPr>
          <w:jc w:val="center"/>
        </w:trPr>
        <w:tc>
          <w:tcPr>
            <w:tcW w:w="0" w:type="auto"/>
            <w:vAlign w:val="center"/>
          </w:tcPr>
          <w:p w14:paraId="3CDF9C18"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697417E3" w14:textId="77777777" w:rsidR="00DD48EC" w:rsidRPr="00290CB4" w:rsidRDefault="00DD48EC" w:rsidP="003B3011">
            <w:pPr>
              <w:pStyle w:val="TAC"/>
              <w:rPr>
                <w:lang w:val="de-DE"/>
              </w:rPr>
            </w:pPr>
            <w:r w:rsidRPr="00290CB4">
              <w:rPr>
                <w:lang w:val="de-DE"/>
              </w:rPr>
              <w:t>4</w:t>
            </w:r>
          </w:p>
        </w:tc>
        <w:tc>
          <w:tcPr>
            <w:tcW w:w="0" w:type="auto"/>
            <w:vAlign w:val="center"/>
          </w:tcPr>
          <w:p w14:paraId="25C55122" w14:textId="77777777" w:rsidR="00DD48EC" w:rsidRPr="00290CB4" w:rsidRDefault="00DD48EC" w:rsidP="003B3011">
            <w:pPr>
              <w:pStyle w:val="TAC"/>
              <w:rPr>
                <w:lang w:val="de-DE"/>
              </w:rPr>
            </w:pPr>
            <w:r w:rsidRPr="00290CB4">
              <w:rPr>
                <w:lang w:val="de-DE"/>
              </w:rPr>
              <w:t>4</w:t>
            </w:r>
          </w:p>
        </w:tc>
        <w:tc>
          <w:tcPr>
            <w:tcW w:w="0" w:type="auto"/>
            <w:vAlign w:val="center"/>
          </w:tcPr>
          <w:p w14:paraId="1DC64DE2" w14:textId="77777777" w:rsidR="00DD48EC" w:rsidRPr="00290CB4" w:rsidRDefault="00DD48EC" w:rsidP="003B3011">
            <w:pPr>
              <w:pStyle w:val="TAC"/>
              <w:rPr>
                <w:lang w:val="de-DE"/>
              </w:rPr>
            </w:pPr>
            <w:r w:rsidRPr="00290CB4">
              <w:rPr>
                <w:lang w:val="de-DE"/>
              </w:rPr>
              <w:t>4</w:t>
            </w:r>
          </w:p>
        </w:tc>
        <w:tc>
          <w:tcPr>
            <w:tcW w:w="0" w:type="auto"/>
            <w:vAlign w:val="center"/>
          </w:tcPr>
          <w:p w14:paraId="5BA6AA58"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23E1EA9B" w14:textId="77777777" w:rsidR="00DD48EC" w:rsidRPr="00290CB4" w:rsidRDefault="00DD48EC" w:rsidP="003B3011">
            <w:pPr>
              <w:pStyle w:val="TAC"/>
              <w:rPr>
                <w:lang w:val="de-DE" w:eastAsia="zh-CN"/>
              </w:rPr>
            </w:pPr>
            <w:r>
              <w:rPr>
                <w:rFonts w:hint="eastAsia"/>
                <w:lang w:val="de-DE" w:eastAsia="zh-CN"/>
              </w:rPr>
              <w:t>4</w:t>
            </w:r>
          </w:p>
          <w:p w14:paraId="2CF200B8" w14:textId="77777777" w:rsidR="00DD48EC" w:rsidRPr="00290CB4" w:rsidRDefault="00DD48EC" w:rsidP="003B3011">
            <w:pPr>
              <w:pStyle w:val="TAC"/>
              <w:rPr>
                <w:lang w:val="de-DE" w:eastAsia="zh-CN"/>
              </w:rPr>
            </w:pPr>
          </w:p>
        </w:tc>
      </w:tr>
      <w:tr w:rsidR="00DD48EC" w:rsidRPr="00290CB4" w14:paraId="17A9B6E2" w14:textId="77777777" w:rsidTr="00BF140A">
        <w:trPr>
          <w:jc w:val="center"/>
        </w:trPr>
        <w:tc>
          <w:tcPr>
            <w:tcW w:w="0" w:type="auto"/>
            <w:vAlign w:val="center"/>
          </w:tcPr>
          <w:p w14:paraId="6BF1B1FA"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245C05A" w14:textId="77777777" w:rsidR="00DD48EC" w:rsidRPr="00290CB4" w:rsidRDefault="00535058" w:rsidP="003B3011">
            <w:pPr>
              <w:pStyle w:val="TAC"/>
              <w:rPr>
                <w:lang w:val="de-DE"/>
              </w:rPr>
            </w:pPr>
            <w:r w:rsidRPr="008E031E">
              <w:rPr>
                <w:noProof/>
                <w:position w:val="-6"/>
                <w:lang w:eastAsia="en-GB"/>
              </w:rPr>
              <w:drawing>
                <wp:inline distT="0" distB="0" distL="0" distR="0" wp14:anchorId="78F75A50" wp14:editId="4450B901">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8F11257" w14:textId="77777777" w:rsidR="00DD48EC" w:rsidRPr="00290CB4" w:rsidRDefault="00535058" w:rsidP="003B3011">
            <w:pPr>
              <w:pStyle w:val="TAC"/>
              <w:rPr>
                <w:lang w:val="de-DE"/>
              </w:rPr>
            </w:pPr>
            <w:r w:rsidRPr="008E031E">
              <w:rPr>
                <w:noProof/>
                <w:position w:val="-6"/>
                <w:lang w:eastAsia="en-GB"/>
              </w:rPr>
              <w:drawing>
                <wp:inline distT="0" distB="0" distL="0" distR="0" wp14:anchorId="67D644A3" wp14:editId="221402EC">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3595EB0" w14:textId="77777777" w:rsidR="00DD48EC" w:rsidRPr="00290CB4" w:rsidRDefault="00535058" w:rsidP="003B3011">
            <w:pPr>
              <w:pStyle w:val="TAC"/>
              <w:rPr>
                <w:lang w:val="de-DE"/>
              </w:rPr>
            </w:pPr>
            <w:r w:rsidRPr="008E031E">
              <w:rPr>
                <w:noProof/>
                <w:position w:val="-6"/>
                <w:lang w:eastAsia="en-GB"/>
              </w:rPr>
              <w:drawing>
                <wp:inline distT="0" distB="0" distL="0" distR="0" wp14:anchorId="74C0EC2D" wp14:editId="28316F63">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6923990" w14:textId="77777777" w:rsidR="00DD48EC" w:rsidRPr="00290CB4" w:rsidRDefault="00535058" w:rsidP="003B3011">
            <w:pPr>
              <w:pStyle w:val="TAC"/>
              <w:rPr>
                <w:lang w:val="de-DE"/>
              </w:rPr>
            </w:pPr>
            <w:r w:rsidRPr="008E031E">
              <w:rPr>
                <w:noProof/>
                <w:position w:val="-6"/>
                <w:lang w:eastAsia="en-GB"/>
              </w:rPr>
              <w:drawing>
                <wp:inline distT="0" distB="0" distL="0" distR="0" wp14:anchorId="0B8AF851" wp14:editId="6D64FC9C">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2B728ED" w14:textId="77777777" w:rsidR="00DD48EC" w:rsidRDefault="00535058" w:rsidP="003B3011">
            <w:pPr>
              <w:pStyle w:val="TAC"/>
              <w:rPr>
                <w:lang w:val="de-DE" w:eastAsia="zh-CN"/>
              </w:rPr>
            </w:pPr>
            <w:r w:rsidRPr="008E031E">
              <w:rPr>
                <w:noProof/>
                <w:position w:val="-6"/>
                <w:lang w:eastAsia="en-GB"/>
              </w:rPr>
              <w:drawing>
                <wp:inline distT="0" distB="0" distL="0" distR="0" wp14:anchorId="563BEDEC" wp14:editId="54235D4F">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7E60E662" w14:textId="77777777" w:rsidTr="00BF140A">
        <w:trPr>
          <w:jc w:val="center"/>
        </w:trPr>
        <w:tc>
          <w:tcPr>
            <w:tcW w:w="0" w:type="auto"/>
            <w:vAlign w:val="center"/>
          </w:tcPr>
          <w:p w14:paraId="64D9CB13"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25082FA" w14:textId="77777777" w:rsidR="00DD48EC" w:rsidRPr="00255015" w:rsidRDefault="00DD48EC" w:rsidP="003B3011">
            <w:pPr>
              <w:pStyle w:val="TAC"/>
            </w:pPr>
            <w:r w:rsidRPr="00255015">
              <w:t>0</w:t>
            </w:r>
          </w:p>
        </w:tc>
        <w:tc>
          <w:tcPr>
            <w:tcW w:w="0" w:type="auto"/>
            <w:vAlign w:val="center"/>
          </w:tcPr>
          <w:p w14:paraId="35BD79F4" w14:textId="77777777" w:rsidR="00DD48EC" w:rsidRPr="00255015" w:rsidRDefault="00DD48EC" w:rsidP="003B3011">
            <w:pPr>
              <w:pStyle w:val="TAC"/>
            </w:pPr>
            <w:r w:rsidRPr="00255015">
              <w:t>4</w:t>
            </w:r>
          </w:p>
        </w:tc>
        <w:tc>
          <w:tcPr>
            <w:tcW w:w="0" w:type="auto"/>
            <w:vAlign w:val="center"/>
          </w:tcPr>
          <w:p w14:paraId="40FC43E8"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28C5F2F3" w14:textId="77777777" w:rsidR="00DD48EC" w:rsidRPr="00255015" w:rsidRDefault="00DD48EC" w:rsidP="003B3011">
            <w:pPr>
              <w:pStyle w:val="TAC"/>
            </w:pPr>
            <w:r w:rsidRPr="00255015">
              <w:t>4</w:t>
            </w:r>
          </w:p>
        </w:tc>
        <w:tc>
          <w:tcPr>
            <w:tcW w:w="0" w:type="auto"/>
            <w:gridSpan w:val="2"/>
            <w:vAlign w:val="center"/>
          </w:tcPr>
          <w:p w14:paraId="4D061BAF"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1F6685EF" w14:textId="77777777" w:rsidTr="00BF140A">
        <w:trPr>
          <w:jc w:val="center"/>
        </w:trPr>
        <w:tc>
          <w:tcPr>
            <w:tcW w:w="0" w:type="auto"/>
            <w:vAlign w:val="center"/>
          </w:tcPr>
          <w:p w14:paraId="66732753"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6AB88061" w14:textId="77777777" w:rsidR="00DD48EC" w:rsidRPr="00255015" w:rsidRDefault="00DD48EC" w:rsidP="003B3011">
            <w:pPr>
              <w:pStyle w:val="TAC"/>
            </w:pPr>
            <w:r w:rsidRPr="00255015">
              <w:rPr>
                <w:rFonts w:hint="eastAsia"/>
                <w:lang w:eastAsia="zh-CN"/>
              </w:rPr>
              <w:t>0</w:t>
            </w:r>
          </w:p>
        </w:tc>
        <w:tc>
          <w:tcPr>
            <w:tcW w:w="0" w:type="auto"/>
            <w:vAlign w:val="center"/>
          </w:tcPr>
          <w:p w14:paraId="4321F24A" w14:textId="77777777" w:rsidR="00DD48EC" w:rsidRPr="00255015" w:rsidRDefault="00535058" w:rsidP="003B3011">
            <w:pPr>
              <w:pStyle w:val="TAC"/>
            </w:pPr>
            <w:r w:rsidRPr="008E031E">
              <w:rPr>
                <w:noProof/>
                <w:position w:val="-6"/>
                <w:lang w:eastAsia="en-GB"/>
              </w:rPr>
              <w:drawing>
                <wp:inline distT="0" distB="0" distL="0" distR="0" wp14:anchorId="6BBF9316" wp14:editId="2F7AA8B5">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858CDB0" w14:textId="77777777" w:rsidR="00DD48EC" w:rsidRPr="00255015" w:rsidRDefault="00535058" w:rsidP="003B3011">
            <w:pPr>
              <w:pStyle w:val="TAC"/>
            </w:pPr>
            <w:r w:rsidRPr="008E031E">
              <w:rPr>
                <w:noProof/>
                <w:position w:val="-6"/>
                <w:lang w:eastAsia="en-GB"/>
              </w:rPr>
              <w:drawing>
                <wp:inline distT="0" distB="0" distL="0" distR="0" wp14:anchorId="0FA6E905" wp14:editId="11462050">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D79361" w14:textId="77777777" w:rsidR="00DD48EC" w:rsidRPr="00255015" w:rsidRDefault="00535058" w:rsidP="003B3011">
            <w:pPr>
              <w:pStyle w:val="TAC"/>
            </w:pPr>
            <w:r w:rsidRPr="008E031E">
              <w:rPr>
                <w:noProof/>
                <w:position w:val="-6"/>
                <w:lang w:eastAsia="en-GB"/>
              </w:rPr>
              <w:drawing>
                <wp:inline distT="0" distB="0" distL="0" distR="0" wp14:anchorId="4A525914" wp14:editId="54304110">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563DE427" w14:textId="77777777" w:rsidR="00DD48EC" w:rsidRPr="00255015" w:rsidRDefault="00535058" w:rsidP="003B3011">
            <w:pPr>
              <w:pStyle w:val="TAC"/>
              <w:rPr>
                <w:lang w:eastAsia="zh-CN"/>
              </w:rPr>
            </w:pPr>
            <w:r w:rsidRPr="008E031E">
              <w:rPr>
                <w:noProof/>
                <w:position w:val="-6"/>
                <w:lang w:eastAsia="en-GB"/>
              </w:rPr>
              <w:drawing>
                <wp:inline distT="0" distB="0" distL="0" distR="0" wp14:anchorId="5A3CD2C2" wp14:editId="6A6E5569">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6FC85" w14:textId="77777777" w:rsidTr="00BF140A">
        <w:trPr>
          <w:jc w:val="center"/>
        </w:trPr>
        <w:tc>
          <w:tcPr>
            <w:tcW w:w="0" w:type="auto"/>
            <w:vAlign w:val="center"/>
          </w:tcPr>
          <w:p w14:paraId="3B2CEC87" w14:textId="77777777" w:rsidR="00DD48EC" w:rsidRPr="00255015" w:rsidRDefault="00DD48EC" w:rsidP="003B3011">
            <w:pPr>
              <w:pStyle w:val="TAC"/>
            </w:pPr>
            <w:r w:rsidRPr="00255015">
              <w:t>Precoding matrix indicator</w:t>
            </w:r>
          </w:p>
        </w:tc>
        <w:tc>
          <w:tcPr>
            <w:tcW w:w="0" w:type="auto"/>
            <w:vAlign w:val="center"/>
          </w:tcPr>
          <w:p w14:paraId="457AD48E" w14:textId="77777777" w:rsidR="00DD48EC" w:rsidRPr="00255015" w:rsidRDefault="00535058" w:rsidP="003B3011">
            <w:pPr>
              <w:pStyle w:val="TAC"/>
              <w:rPr>
                <w:lang w:eastAsia="zh-CN"/>
              </w:rPr>
            </w:pPr>
            <w:r w:rsidRPr="008E031E">
              <w:rPr>
                <w:noProof/>
                <w:position w:val="-6"/>
                <w:lang w:eastAsia="en-GB"/>
              </w:rPr>
              <w:drawing>
                <wp:inline distT="0" distB="0" distL="0" distR="0" wp14:anchorId="25CF7D6E" wp14:editId="240BA819">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14391970" w14:textId="77777777" w:rsidR="00DD48EC" w:rsidRPr="00255015" w:rsidRDefault="00535058" w:rsidP="003B3011">
            <w:pPr>
              <w:pStyle w:val="TAC"/>
              <w:rPr>
                <w:lang w:eastAsia="zh-CN"/>
              </w:rPr>
            </w:pPr>
            <w:r w:rsidRPr="008E031E">
              <w:rPr>
                <w:noProof/>
                <w:position w:val="-6"/>
                <w:lang w:eastAsia="en-GB"/>
              </w:rPr>
              <w:drawing>
                <wp:inline distT="0" distB="0" distL="0" distR="0" wp14:anchorId="6E3C9754" wp14:editId="25865FF6">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D91ACF6" w14:textId="77777777" w:rsidR="00DD48EC" w:rsidRPr="00255015" w:rsidRDefault="00535058" w:rsidP="003B3011">
            <w:pPr>
              <w:pStyle w:val="TAC"/>
              <w:rPr>
                <w:lang w:eastAsia="zh-CN"/>
              </w:rPr>
            </w:pPr>
            <w:r w:rsidRPr="008E031E">
              <w:rPr>
                <w:noProof/>
                <w:position w:val="-6"/>
                <w:lang w:eastAsia="en-GB"/>
              </w:rPr>
              <w:drawing>
                <wp:inline distT="0" distB="0" distL="0" distR="0" wp14:anchorId="2F1C3051" wp14:editId="677665F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08A539F4" w14:textId="77777777" w:rsidR="00DD48EC" w:rsidRPr="00255015" w:rsidRDefault="00535058" w:rsidP="003B3011">
            <w:pPr>
              <w:pStyle w:val="TAC"/>
              <w:rPr>
                <w:lang w:eastAsia="zh-CN"/>
              </w:rPr>
            </w:pPr>
            <w:r w:rsidRPr="008E031E">
              <w:rPr>
                <w:noProof/>
                <w:position w:val="-6"/>
                <w:lang w:eastAsia="en-GB"/>
              </w:rPr>
              <w:drawing>
                <wp:inline distT="0" distB="0" distL="0" distR="0" wp14:anchorId="4433C7EB" wp14:editId="11896BE0">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45ACFE5C" w14:textId="77777777" w:rsidR="00DD48EC" w:rsidRPr="00255015" w:rsidRDefault="00DD48EC" w:rsidP="003B3011">
            <w:pPr>
              <w:pStyle w:val="TAC"/>
              <w:rPr>
                <w:lang w:eastAsia="zh-CN"/>
              </w:rPr>
            </w:pPr>
            <w:r w:rsidRPr="00255015">
              <w:rPr>
                <w:rFonts w:hint="eastAsia"/>
                <w:lang w:eastAsia="zh-CN"/>
              </w:rPr>
              <w:t>0</w:t>
            </w:r>
          </w:p>
        </w:tc>
      </w:tr>
    </w:tbl>
    <w:p w14:paraId="59323FC6" w14:textId="77777777" w:rsidR="0078676C" w:rsidRDefault="0078676C" w:rsidP="0078676C">
      <w:pPr>
        <w:rPr>
          <w:lang w:val="en-US" w:eastAsia="zh-CN"/>
        </w:rPr>
      </w:pPr>
    </w:p>
    <w:p w14:paraId="77C57760" w14:textId="77777777" w:rsidR="0078676C" w:rsidRDefault="0078676C" w:rsidP="0078676C">
      <w:pPr>
        <w:pStyle w:val="TH"/>
        <w:rPr>
          <w:lang w:eastAsia="zh-CN"/>
        </w:rPr>
      </w:pPr>
      <w:bookmarkStart w:id="337" w:name="OLE_LINK66"/>
      <w:bookmarkStart w:id="3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006526F0" w14:textId="77777777" w:rsidTr="00BF140A">
        <w:trPr>
          <w:jc w:val="center"/>
        </w:trPr>
        <w:tc>
          <w:tcPr>
            <w:tcW w:w="0" w:type="auto"/>
            <w:vMerge w:val="restart"/>
            <w:shd w:val="clear" w:color="auto" w:fill="E0E0E0"/>
          </w:tcPr>
          <w:p w14:paraId="6D81A604" w14:textId="77777777" w:rsidR="0078676C" w:rsidRPr="00466738" w:rsidRDefault="0078676C" w:rsidP="00AA0238">
            <w:pPr>
              <w:pStyle w:val="TAH"/>
            </w:pPr>
            <w:r w:rsidRPr="00466738">
              <w:t>Field</w:t>
            </w:r>
          </w:p>
        </w:tc>
        <w:tc>
          <w:tcPr>
            <w:tcW w:w="0" w:type="auto"/>
            <w:gridSpan w:val="4"/>
            <w:shd w:val="clear" w:color="auto" w:fill="E0E0E0"/>
          </w:tcPr>
          <w:p w14:paraId="21CAE94E" w14:textId="77777777" w:rsidR="0078676C" w:rsidRPr="00466738" w:rsidRDefault="0078676C" w:rsidP="00AA0238">
            <w:pPr>
              <w:pStyle w:val="TAH"/>
            </w:pPr>
            <w:r w:rsidRPr="00466738">
              <w:t>Bit width</w:t>
            </w:r>
          </w:p>
        </w:tc>
      </w:tr>
      <w:tr w:rsidR="0078676C" w:rsidRPr="008462B9" w14:paraId="60BEA973" w14:textId="77777777" w:rsidTr="00BF140A">
        <w:trPr>
          <w:jc w:val="center"/>
        </w:trPr>
        <w:tc>
          <w:tcPr>
            <w:tcW w:w="0" w:type="auto"/>
            <w:vMerge/>
            <w:shd w:val="clear" w:color="auto" w:fill="E0E0E0"/>
          </w:tcPr>
          <w:p w14:paraId="4393713F" w14:textId="77777777" w:rsidR="0078676C" w:rsidRPr="00466738" w:rsidRDefault="0078676C" w:rsidP="00AA0238">
            <w:pPr>
              <w:pStyle w:val="TAH"/>
            </w:pPr>
          </w:p>
        </w:tc>
        <w:tc>
          <w:tcPr>
            <w:tcW w:w="0" w:type="auto"/>
            <w:shd w:val="clear" w:color="auto" w:fill="E0E0E0"/>
          </w:tcPr>
          <w:p w14:paraId="0A6C503D" w14:textId="77777777" w:rsidR="0078676C" w:rsidRPr="00466738" w:rsidRDefault="0078676C" w:rsidP="00AA0238">
            <w:pPr>
              <w:pStyle w:val="TAH"/>
            </w:pPr>
            <w:r w:rsidRPr="00466738">
              <w:t>Rank = 1</w:t>
            </w:r>
          </w:p>
        </w:tc>
        <w:tc>
          <w:tcPr>
            <w:tcW w:w="0" w:type="auto"/>
            <w:shd w:val="clear" w:color="auto" w:fill="E0E0E0"/>
          </w:tcPr>
          <w:p w14:paraId="784EE78F"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06164A05"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2022590A"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66A317C9" w14:textId="77777777" w:rsidTr="00BF140A">
        <w:trPr>
          <w:jc w:val="center"/>
        </w:trPr>
        <w:tc>
          <w:tcPr>
            <w:tcW w:w="0" w:type="auto"/>
          </w:tcPr>
          <w:p w14:paraId="0D77924C" w14:textId="77777777" w:rsidR="0078676C" w:rsidRPr="00466738" w:rsidRDefault="0078676C" w:rsidP="00AA0238">
            <w:pPr>
              <w:pStyle w:val="TAC"/>
              <w:rPr>
                <w:lang w:val="de-DE"/>
              </w:rPr>
            </w:pPr>
            <w:r w:rsidRPr="00466738">
              <w:rPr>
                <w:lang w:val="de-DE"/>
              </w:rPr>
              <w:t>Wideband CQI codeword 0</w:t>
            </w:r>
          </w:p>
        </w:tc>
        <w:tc>
          <w:tcPr>
            <w:tcW w:w="0" w:type="auto"/>
          </w:tcPr>
          <w:p w14:paraId="3F342834" w14:textId="77777777" w:rsidR="0078676C" w:rsidRPr="00466738" w:rsidRDefault="0078676C" w:rsidP="00AA0238">
            <w:pPr>
              <w:pStyle w:val="TAC"/>
              <w:rPr>
                <w:lang w:val="de-DE"/>
              </w:rPr>
            </w:pPr>
            <w:r w:rsidRPr="00466738">
              <w:rPr>
                <w:lang w:val="de-DE"/>
              </w:rPr>
              <w:t>4</w:t>
            </w:r>
          </w:p>
        </w:tc>
        <w:tc>
          <w:tcPr>
            <w:tcW w:w="0" w:type="auto"/>
          </w:tcPr>
          <w:p w14:paraId="4EF72E61" w14:textId="77777777" w:rsidR="0078676C" w:rsidRPr="00466738" w:rsidRDefault="0078676C" w:rsidP="00AA0238">
            <w:pPr>
              <w:pStyle w:val="TAC"/>
              <w:rPr>
                <w:lang w:val="de-DE"/>
              </w:rPr>
            </w:pPr>
            <w:r w:rsidRPr="00466738">
              <w:rPr>
                <w:lang w:val="de-DE"/>
              </w:rPr>
              <w:t>4</w:t>
            </w:r>
          </w:p>
        </w:tc>
        <w:tc>
          <w:tcPr>
            <w:tcW w:w="0" w:type="auto"/>
          </w:tcPr>
          <w:p w14:paraId="7BBB10C2"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527ED44B"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2A9F8699" w14:textId="77777777" w:rsidTr="00BF140A">
        <w:trPr>
          <w:jc w:val="center"/>
        </w:trPr>
        <w:tc>
          <w:tcPr>
            <w:tcW w:w="0" w:type="auto"/>
          </w:tcPr>
          <w:p w14:paraId="19D4725B"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0633DBF6" w14:textId="77777777" w:rsidR="0078676C" w:rsidRPr="00466738" w:rsidRDefault="000429A3" w:rsidP="00AA0238">
            <w:pPr>
              <w:pStyle w:val="TAC"/>
            </w:pPr>
            <w:r>
              <w:rPr>
                <w:position w:val="-6"/>
              </w:rPr>
              <w:pict w14:anchorId="5FFC1A42">
                <v:shape id="_x0000_i2195" type="#_x0000_t75" style="width:16.75pt;height:12.55pt">
                  <v:imagedata r:id="rId484" o:title=""/>
                </v:shape>
              </w:pict>
            </w:r>
          </w:p>
        </w:tc>
        <w:tc>
          <w:tcPr>
            <w:tcW w:w="0" w:type="auto"/>
          </w:tcPr>
          <w:p w14:paraId="0E8A2A1D" w14:textId="77777777" w:rsidR="0078676C" w:rsidRPr="00466738" w:rsidRDefault="000429A3" w:rsidP="00AA0238">
            <w:pPr>
              <w:pStyle w:val="TAC"/>
            </w:pPr>
            <w:r>
              <w:rPr>
                <w:position w:val="-6"/>
              </w:rPr>
              <w:pict w14:anchorId="6588446B">
                <v:shape id="_x0000_i2196" type="#_x0000_t75" style="width:16.75pt;height:12.55pt">
                  <v:imagedata r:id="rId484" o:title=""/>
                </v:shape>
              </w:pict>
            </w:r>
          </w:p>
        </w:tc>
        <w:tc>
          <w:tcPr>
            <w:tcW w:w="0" w:type="auto"/>
          </w:tcPr>
          <w:p w14:paraId="657E416C" w14:textId="77777777" w:rsidR="0078676C" w:rsidRPr="00466738" w:rsidRDefault="000429A3" w:rsidP="00AA0238">
            <w:pPr>
              <w:pStyle w:val="TAC"/>
            </w:pPr>
            <w:r>
              <w:rPr>
                <w:position w:val="-6"/>
              </w:rPr>
              <w:pict w14:anchorId="37B5B309">
                <v:shape id="_x0000_i2197" type="#_x0000_t75" style="width:16.75pt;height:12.55pt">
                  <v:imagedata r:id="rId484" o:title=""/>
                </v:shape>
              </w:pict>
            </w:r>
          </w:p>
        </w:tc>
        <w:tc>
          <w:tcPr>
            <w:tcW w:w="0" w:type="auto"/>
          </w:tcPr>
          <w:p w14:paraId="37A0B07D" w14:textId="77777777" w:rsidR="0078676C" w:rsidRPr="00466738" w:rsidRDefault="000429A3" w:rsidP="00AA0238">
            <w:pPr>
              <w:pStyle w:val="TAC"/>
            </w:pPr>
            <w:r>
              <w:rPr>
                <w:position w:val="-6"/>
              </w:rPr>
              <w:pict w14:anchorId="50A224E7">
                <v:shape id="_x0000_i2198" type="#_x0000_t75" style="width:16.75pt;height:12.55pt">
                  <v:imagedata r:id="rId484" o:title=""/>
                </v:shape>
              </w:pict>
            </w:r>
          </w:p>
        </w:tc>
      </w:tr>
      <w:tr w:rsidR="0078676C" w:rsidRPr="00466738" w14:paraId="2FED620F" w14:textId="77777777" w:rsidTr="00BF140A">
        <w:trPr>
          <w:jc w:val="center"/>
        </w:trPr>
        <w:tc>
          <w:tcPr>
            <w:tcW w:w="0" w:type="auto"/>
          </w:tcPr>
          <w:p w14:paraId="44FB7798" w14:textId="77777777" w:rsidR="0078676C" w:rsidRPr="00466738" w:rsidRDefault="0078676C" w:rsidP="00AA0238">
            <w:pPr>
              <w:pStyle w:val="TAC"/>
              <w:rPr>
                <w:lang w:val="de-DE"/>
              </w:rPr>
            </w:pPr>
            <w:r w:rsidRPr="00466738">
              <w:rPr>
                <w:lang w:val="de-DE"/>
              </w:rPr>
              <w:t>Wideband CQI codeword 1</w:t>
            </w:r>
          </w:p>
        </w:tc>
        <w:tc>
          <w:tcPr>
            <w:tcW w:w="0" w:type="auto"/>
          </w:tcPr>
          <w:p w14:paraId="7E27DE27" w14:textId="77777777" w:rsidR="0078676C" w:rsidRPr="00466738" w:rsidRDefault="0078676C" w:rsidP="00AA0238">
            <w:pPr>
              <w:pStyle w:val="TAC"/>
            </w:pPr>
            <w:r w:rsidRPr="00466738">
              <w:t>0</w:t>
            </w:r>
          </w:p>
        </w:tc>
        <w:tc>
          <w:tcPr>
            <w:tcW w:w="0" w:type="auto"/>
          </w:tcPr>
          <w:p w14:paraId="5A827980" w14:textId="77777777" w:rsidR="0078676C" w:rsidRPr="00466738" w:rsidRDefault="0078676C" w:rsidP="00AA0238">
            <w:pPr>
              <w:pStyle w:val="TAC"/>
            </w:pPr>
            <w:r w:rsidRPr="00466738">
              <w:t>4</w:t>
            </w:r>
          </w:p>
        </w:tc>
        <w:tc>
          <w:tcPr>
            <w:tcW w:w="0" w:type="auto"/>
          </w:tcPr>
          <w:p w14:paraId="5A7BFCBD" w14:textId="77777777" w:rsidR="0078676C" w:rsidRPr="00466738" w:rsidRDefault="0078676C" w:rsidP="00AA0238">
            <w:pPr>
              <w:pStyle w:val="TAC"/>
            </w:pPr>
            <w:r w:rsidRPr="00466738">
              <w:rPr>
                <w:lang w:val="de-DE"/>
              </w:rPr>
              <w:t>4</w:t>
            </w:r>
          </w:p>
        </w:tc>
        <w:tc>
          <w:tcPr>
            <w:tcW w:w="0" w:type="auto"/>
          </w:tcPr>
          <w:p w14:paraId="619BC54F" w14:textId="77777777" w:rsidR="0078676C" w:rsidRPr="00466738" w:rsidRDefault="0078676C" w:rsidP="00AA0238">
            <w:pPr>
              <w:pStyle w:val="TAC"/>
            </w:pPr>
            <w:r w:rsidRPr="00466738">
              <w:rPr>
                <w:lang w:val="de-DE"/>
              </w:rPr>
              <w:t>4</w:t>
            </w:r>
          </w:p>
        </w:tc>
      </w:tr>
      <w:tr w:rsidR="0078676C" w:rsidRPr="00466738" w14:paraId="4D1E51C2" w14:textId="77777777" w:rsidTr="00BF140A">
        <w:trPr>
          <w:jc w:val="center"/>
        </w:trPr>
        <w:tc>
          <w:tcPr>
            <w:tcW w:w="0" w:type="auto"/>
          </w:tcPr>
          <w:p w14:paraId="40D7A4AD"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2BD568C6" w14:textId="77777777" w:rsidR="0078676C" w:rsidRPr="00466738" w:rsidRDefault="0078676C" w:rsidP="00AA0238">
            <w:pPr>
              <w:pStyle w:val="TAC"/>
              <w:rPr>
                <w:lang w:eastAsia="zh-CN"/>
              </w:rPr>
            </w:pPr>
            <w:r>
              <w:rPr>
                <w:rFonts w:hint="eastAsia"/>
                <w:lang w:eastAsia="zh-CN"/>
              </w:rPr>
              <w:t>0</w:t>
            </w:r>
          </w:p>
        </w:tc>
        <w:tc>
          <w:tcPr>
            <w:tcW w:w="0" w:type="auto"/>
          </w:tcPr>
          <w:p w14:paraId="35214B4C" w14:textId="77777777" w:rsidR="0078676C" w:rsidRPr="00466738" w:rsidRDefault="000429A3" w:rsidP="00AA0238">
            <w:pPr>
              <w:pStyle w:val="TAC"/>
            </w:pPr>
            <w:r>
              <w:rPr>
                <w:position w:val="-6"/>
              </w:rPr>
              <w:pict w14:anchorId="776E9A71">
                <v:shape id="_x0000_i2199" type="#_x0000_t75" style="width:16.75pt;height:12.55pt">
                  <v:imagedata r:id="rId484" o:title=""/>
                </v:shape>
              </w:pict>
            </w:r>
          </w:p>
        </w:tc>
        <w:tc>
          <w:tcPr>
            <w:tcW w:w="0" w:type="auto"/>
          </w:tcPr>
          <w:p w14:paraId="59527481" w14:textId="77777777" w:rsidR="0078676C" w:rsidRPr="00466738" w:rsidRDefault="000429A3" w:rsidP="00AA0238">
            <w:pPr>
              <w:pStyle w:val="TAC"/>
            </w:pPr>
            <w:r>
              <w:rPr>
                <w:position w:val="-6"/>
              </w:rPr>
              <w:pict w14:anchorId="6927C9CC">
                <v:shape id="_x0000_i2200" type="#_x0000_t75" style="width:16.75pt;height:12.55pt">
                  <v:imagedata r:id="rId484" o:title=""/>
                </v:shape>
              </w:pict>
            </w:r>
          </w:p>
        </w:tc>
        <w:tc>
          <w:tcPr>
            <w:tcW w:w="0" w:type="auto"/>
          </w:tcPr>
          <w:p w14:paraId="4B4C6728" w14:textId="77777777" w:rsidR="0078676C" w:rsidRPr="00466738" w:rsidRDefault="000429A3" w:rsidP="00AA0238">
            <w:pPr>
              <w:pStyle w:val="TAC"/>
            </w:pPr>
            <w:r>
              <w:rPr>
                <w:position w:val="-6"/>
              </w:rPr>
              <w:pict w14:anchorId="367594EA">
                <v:shape id="_x0000_i2201" type="#_x0000_t75" style="width:16.75pt;height:12.55pt">
                  <v:imagedata r:id="rId484" o:title=""/>
                </v:shape>
              </w:pict>
            </w:r>
          </w:p>
        </w:tc>
      </w:tr>
      <w:tr w:rsidR="0078676C" w:rsidRPr="00466738" w14:paraId="4E72CA0C" w14:textId="77777777" w:rsidTr="00BF140A">
        <w:trPr>
          <w:jc w:val="center"/>
        </w:trPr>
        <w:tc>
          <w:tcPr>
            <w:tcW w:w="0" w:type="auto"/>
          </w:tcPr>
          <w:p w14:paraId="1F334C5B"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0E050079" w14:textId="77777777" w:rsidR="0078676C" w:rsidRPr="00466738" w:rsidRDefault="0078676C" w:rsidP="00AA0238">
            <w:pPr>
              <w:pStyle w:val="TAC"/>
            </w:pPr>
            <w:r>
              <w:rPr>
                <w:rFonts w:hint="eastAsia"/>
                <w:noProof/>
                <w:position w:val="-10"/>
                <w:lang w:eastAsia="zh-CN"/>
              </w:rPr>
              <w:t>3</w:t>
            </w:r>
          </w:p>
        </w:tc>
        <w:tc>
          <w:tcPr>
            <w:tcW w:w="0" w:type="auto"/>
          </w:tcPr>
          <w:p w14:paraId="70EFEB62" w14:textId="77777777" w:rsidR="0078676C" w:rsidRPr="00466738" w:rsidRDefault="0078676C" w:rsidP="00AA0238">
            <w:pPr>
              <w:pStyle w:val="TAC"/>
            </w:pPr>
            <w:r>
              <w:rPr>
                <w:rFonts w:hint="eastAsia"/>
                <w:noProof/>
                <w:position w:val="-10"/>
                <w:lang w:eastAsia="zh-CN"/>
              </w:rPr>
              <w:t>3</w:t>
            </w:r>
          </w:p>
        </w:tc>
        <w:tc>
          <w:tcPr>
            <w:tcW w:w="0" w:type="auto"/>
          </w:tcPr>
          <w:p w14:paraId="3F260F1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21E4611"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05992819" w14:textId="77777777" w:rsidTr="00BF140A">
        <w:trPr>
          <w:jc w:val="center"/>
        </w:trPr>
        <w:tc>
          <w:tcPr>
            <w:tcW w:w="0" w:type="auto"/>
          </w:tcPr>
          <w:p w14:paraId="24BE2054"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2CEAF48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CB4D4B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0511DE3"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F46A26"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D3163E1" w14:textId="77777777" w:rsidTr="00BF140A">
        <w:trPr>
          <w:jc w:val="center"/>
        </w:trPr>
        <w:tc>
          <w:tcPr>
            <w:tcW w:w="0" w:type="auto"/>
          </w:tcPr>
          <w:p w14:paraId="5FA3F6F6"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304617D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0C0CFF67"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69AECEA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23B04BB"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6CCFD9B" w14:textId="77777777" w:rsidTr="00BF140A">
        <w:trPr>
          <w:jc w:val="center"/>
        </w:trPr>
        <w:tc>
          <w:tcPr>
            <w:tcW w:w="0" w:type="auto"/>
          </w:tcPr>
          <w:p w14:paraId="4AD1A8F2"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684B2F91"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276CBDD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1BBDE17"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6F43CAEE"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79F70B9C" w14:textId="77777777" w:rsidTr="00BF140A">
        <w:trPr>
          <w:jc w:val="center"/>
        </w:trPr>
        <w:tc>
          <w:tcPr>
            <w:tcW w:w="0" w:type="auto"/>
          </w:tcPr>
          <w:p w14:paraId="5129E193"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4EBF9C11" w14:textId="77777777" w:rsidR="0078676C" w:rsidRPr="00466738" w:rsidRDefault="0078676C" w:rsidP="00AA0238">
            <w:pPr>
              <w:pStyle w:val="TAC"/>
              <w:rPr>
                <w:lang w:eastAsia="zh-CN"/>
              </w:rPr>
            </w:pPr>
            <w:r>
              <w:rPr>
                <w:rFonts w:hint="eastAsia"/>
                <w:lang w:eastAsia="zh-CN"/>
              </w:rPr>
              <w:t>2</w:t>
            </w:r>
          </w:p>
        </w:tc>
        <w:tc>
          <w:tcPr>
            <w:tcW w:w="0" w:type="auto"/>
          </w:tcPr>
          <w:p w14:paraId="27D325F3" w14:textId="77777777" w:rsidR="0078676C" w:rsidRPr="00466738" w:rsidRDefault="0078676C" w:rsidP="00AA0238">
            <w:pPr>
              <w:pStyle w:val="TAC"/>
              <w:rPr>
                <w:lang w:eastAsia="zh-CN"/>
              </w:rPr>
            </w:pPr>
            <w:r>
              <w:rPr>
                <w:rFonts w:hint="eastAsia"/>
                <w:lang w:eastAsia="zh-CN"/>
              </w:rPr>
              <w:t>2</w:t>
            </w:r>
          </w:p>
        </w:tc>
        <w:tc>
          <w:tcPr>
            <w:tcW w:w="0" w:type="auto"/>
          </w:tcPr>
          <w:p w14:paraId="6A6392B9" w14:textId="77777777" w:rsidR="0078676C" w:rsidRDefault="0078676C" w:rsidP="00AA0238">
            <w:pPr>
              <w:pStyle w:val="TAC"/>
              <w:rPr>
                <w:lang w:eastAsia="zh-CN"/>
              </w:rPr>
            </w:pPr>
            <w:r>
              <w:rPr>
                <w:rFonts w:hint="eastAsia"/>
                <w:noProof/>
                <w:position w:val="-10"/>
                <w:lang w:eastAsia="zh-CN"/>
              </w:rPr>
              <w:t>0</w:t>
            </w:r>
          </w:p>
        </w:tc>
        <w:tc>
          <w:tcPr>
            <w:tcW w:w="0" w:type="auto"/>
          </w:tcPr>
          <w:p w14:paraId="0900ACEF" w14:textId="77777777" w:rsidR="0078676C" w:rsidRDefault="0078676C" w:rsidP="00AA0238">
            <w:pPr>
              <w:pStyle w:val="TAC"/>
              <w:rPr>
                <w:lang w:eastAsia="zh-CN"/>
              </w:rPr>
            </w:pPr>
            <w:r>
              <w:rPr>
                <w:rFonts w:hint="eastAsia"/>
                <w:noProof/>
                <w:position w:val="-10"/>
                <w:lang w:eastAsia="zh-CN"/>
              </w:rPr>
              <w:t>0</w:t>
            </w:r>
          </w:p>
        </w:tc>
      </w:tr>
      <w:tr w:rsidR="0078676C" w:rsidRPr="00466738" w14:paraId="6912AE53" w14:textId="77777777" w:rsidTr="00BF140A">
        <w:trPr>
          <w:jc w:val="center"/>
        </w:trPr>
        <w:tc>
          <w:tcPr>
            <w:tcW w:w="0" w:type="auto"/>
          </w:tcPr>
          <w:p w14:paraId="1585681F"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39F817E6" w14:textId="77777777" w:rsidR="0078676C" w:rsidRPr="00466738" w:rsidRDefault="000429A3" w:rsidP="00AA0238">
            <w:pPr>
              <w:pStyle w:val="TAC"/>
              <w:rPr>
                <w:lang w:eastAsia="zh-CN"/>
              </w:rPr>
            </w:pPr>
            <w:r>
              <w:rPr>
                <w:position w:val="-6"/>
              </w:rPr>
              <w:pict w14:anchorId="57DEADDF">
                <v:shape id="_x0000_i2202" type="#_x0000_t75" style="width:19.25pt;height:13.4pt">
                  <v:imagedata r:id="rId587" o:title=""/>
                </v:shape>
              </w:pict>
            </w:r>
          </w:p>
        </w:tc>
        <w:tc>
          <w:tcPr>
            <w:tcW w:w="0" w:type="auto"/>
          </w:tcPr>
          <w:p w14:paraId="7DB99397" w14:textId="77777777" w:rsidR="0078676C" w:rsidRPr="00466738" w:rsidRDefault="000429A3" w:rsidP="00AA0238">
            <w:pPr>
              <w:pStyle w:val="TAC"/>
              <w:rPr>
                <w:lang w:eastAsia="zh-CN"/>
              </w:rPr>
            </w:pPr>
            <w:r>
              <w:rPr>
                <w:position w:val="-6"/>
              </w:rPr>
              <w:pict w14:anchorId="14C12E30">
                <v:shape id="_x0000_i2203" type="#_x0000_t75" style="width:25.1pt;height:13.4pt">
                  <v:imagedata r:id="rId588" o:title=""/>
                </v:shape>
              </w:pict>
            </w:r>
          </w:p>
        </w:tc>
        <w:tc>
          <w:tcPr>
            <w:tcW w:w="0" w:type="auto"/>
          </w:tcPr>
          <w:p w14:paraId="535FFB2B" w14:textId="77777777" w:rsidR="0078676C" w:rsidRPr="00466738" w:rsidRDefault="000429A3" w:rsidP="00AA0238">
            <w:pPr>
              <w:pStyle w:val="TAC"/>
            </w:pPr>
            <w:r>
              <w:rPr>
                <w:position w:val="-6"/>
              </w:rPr>
              <w:pict w14:anchorId="5215A9AC">
                <v:shape id="_x0000_i2204" type="#_x0000_t75" style="width:16.75pt;height:12.55pt">
                  <v:imagedata r:id="rId575" o:title=""/>
                </v:shape>
              </w:pict>
            </w:r>
          </w:p>
        </w:tc>
        <w:tc>
          <w:tcPr>
            <w:tcW w:w="0" w:type="auto"/>
          </w:tcPr>
          <w:p w14:paraId="24338F71" w14:textId="77777777" w:rsidR="0078676C" w:rsidRPr="00466738" w:rsidRDefault="000429A3" w:rsidP="00AA0238">
            <w:pPr>
              <w:pStyle w:val="TAC"/>
            </w:pPr>
            <w:r>
              <w:rPr>
                <w:position w:val="-6"/>
              </w:rPr>
              <w:pict w14:anchorId="241B1B34">
                <v:shape id="_x0000_i2205" type="#_x0000_t75" style="width:16.75pt;height:12.55pt">
                  <v:imagedata r:id="rId575" o:title=""/>
                </v:shape>
              </w:pict>
            </w:r>
          </w:p>
        </w:tc>
      </w:tr>
    </w:tbl>
    <w:p w14:paraId="0CB6A2E9" w14:textId="77777777" w:rsidR="0078676C" w:rsidRDefault="0078676C" w:rsidP="0078676C">
      <w:pPr>
        <w:rPr>
          <w:lang w:eastAsia="zh-CN"/>
        </w:rPr>
      </w:pPr>
    </w:p>
    <w:p w14:paraId="559488AE"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14:paraId="4E5A0904"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3E4C525A"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1002A0E" w14:textId="77777777" w:rsidR="0078676C" w:rsidRPr="00064EEE" w:rsidRDefault="0078676C" w:rsidP="008462B9">
            <w:pPr>
              <w:pStyle w:val="TAH"/>
            </w:pPr>
            <w:r w:rsidRPr="00064EEE">
              <w:t>Bitwidth</w:t>
            </w:r>
          </w:p>
        </w:tc>
      </w:tr>
      <w:tr w:rsidR="0078676C" w:rsidRPr="00967C8F" w14:paraId="3E903915" w14:textId="77777777" w:rsidTr="00BF140A">
        <w:trPr>
          <w:trHeight w:val="171"/>
          <w:jc w:val="center"/>
        </w:trPr>
        <w:tc>
          <w:tcPr>
            <w:tcW w:w="0" w:type="auto"/>
            <w:vMerge/>
            <w:shd w:val="clear" w:color="auto" w:fill="E0E0E0"/>
            <w:vAlign w:val="center"/>
          </w:tcPr>
          <w:p w14:paraId="6F18C58D"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245FB007"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05F0D57D"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033AC0D4"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00044323" w14:textId="77777777" w:rsidR="0078676C" w:rsidRPr="00064EEE" w:rsidRDefault="0078676C" w:rsidP="008462B9">
            <w:pPr>
              <w:pStyle w:val="TAH"/>
              <w:rPr>
                <w:lang w:val="de-DE"/>
              </w:rPr>
            </w:pPr>
            <w:r w:rsidRPr="00064EEE">
              <w:rPr>
                <w:lang w:val="de-DE"/>
              </w:rPr>
              <w:t>Rank = 4</w:t>
            </w:r>
          </w:p>
        </w:tc>
      </w:tr>
      <w:tr w:rsidR="0078676C" w:rsidRPr="00466738" w14:paraId="7BA0A9AA" w14:textId="77777777" w:rsidTr="00BF140A">
        <w:trPr>
          <w:trHeight w:val="238"/>
          <w:jc w:val="center"/>
        </w:trPr>
        <w:tc>
          <w:tcPr>
            <w:tcW w:w="0" w:type="auto"/>
            <w:tcMar>
              <w:top w:w="0" w:type="dxa"/>
              <w:left w:w="108" w:type="dxa"/>
              <w:bottom w:w="0" w:type="dxa"/>
              <w:right w:w="108" w:type="dxa"/>
            </w:tcMar>
            <w:vAlign w:val="center"/>
          </w:tcPr>
          <w:p w14:paraId="3DEAC147"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205840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8A5F194"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131A516"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973388" w14:textId="77777777" w:rsidR="0078676C" w:rsidRPr="00064EEE" w:rsidRDefault="0078676C" w:rsidP="00AA0238">
            <w:pPr>
              <w:pStyle w:val="tac0"/>
              <w:rPr>
                <w:lang w:val="de-DE"/>
              </w:rPr>
            </w:pPr>
            <w:r w:rsidRPr="00064EEE">
              <w:rPr>
                <w:lang w:val="de-DE"/>
              </w:rPr>
              <w:t>4</w:t>
            </w:r>
          </w:p>
        </w:tc>
      </w:tr>
      <w:tr w:rsidR="0078676C" w:rsidRPr="00466738" w14:paraId="324C8042" w14:textId="77777777" w:rsidTr="00BF140A">
        <w:trPr>
          <w:trHeight w:val="238"/>
          <w:jc w:val="center"/>
        </w:trPr>
        <w:tc>
          <w:tcPr>
            <w:tcW w:w="0" w:type="auto"/>
            <w:tcMar>
              <w:top w:w="0" w:type="dxa"/>
              <w:left w:w="108" w:type="dxa"/>
              <w:bottom w:w="0" w:type="dxa"/>
              <w:right w:w="108" w:type="dxa"/>
            </w:tcMar>
            <w:vAlign w:val="center"/>
          </w:tcPr>
          <w:p w14:paraId="5D99E6FA"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743EE759" w14:textId="77777777" w:rsidR="0078676C" w:rsidRPr="00064EEE" w:rsidRDefault="000429A3" w:rsidP="00AA0238">
            <w:pPr>
              <w:pStyle w:val="tac0"/>
              <w:rPr>
                <w:sz w:val="15"/>
                <w:szCs w:val="15"/>
                <w:lang w:val="en-GB"/>
              </w:rPr>
            </w:pPr>
            <w:r>
              <w:rPr>
                <w:position w:val="-6"/>
              </w:rPr>
              <w:pict w14:anchorId="3EEF6D10">
                <v:shape id="_x0000_i2206" type="#_x0000_t75" style="width:16.75pt;height:12.55pt">
                  <v:imagedata r:id="rId484" o:title=""/>
                </v:shape>
              </w:pict>
            </w:r>
          </w:p>
        </w:tc>
        <w:tc>
          <w:tcPr>
            <w:tcW w:w="0" w:type="auto"/>
            <w:tcMar>
              <w:top w:w="0" w:type="dxa"/>
              <w:left w:w="108" w:type="dxa"/>
              <w:bottom w:w="0" w:type="dxa"/>
              <w:right w:w="108" w:type="dxa"/>
            </w:tcMar>
            <w:vAlign w:val="center"/>
          </w:tcPr>
          <w:p w14:paraId="2C3E3C11" w14:textId="77777777" w:rsidR="0078676C" w:rsidRPr="00064EEE" w:rsidRDefault="000429A3" w:rsidP="00AA0238">
            <w:pPr>
              <w:pStyle w:val="tac0"/>
              <w:rPr>
                <w:sz w:val="15"/>
                <w:szCs w:val="15"/>
                <w:lang w:val="en-GB"/>
              </w:rPr>
            </w:pPr>
            <w:r>
              <w:rPr>
                <w:position w:val="-6"/>
              </w:rPr>
              <w:pict w14:anchorId="0237CA1F">
                <v:shape id="_x0000_i2207" type="#_x0000_t75" style="width:16.75pt;height:12.55pt">
                  <v:imagedata r:id="rId484" o:title=""/>
                </v:shape>
              </w:pict>
            </w:r>
          </w:p>
        </w:tc>
        <w:tc>
          <w:tcPr>
            <w:tcW w:w="0" w:type="auto"/>
            <w:tcMar>
              <w:top w:w="0" w:type="dxa"/>
              <w:left w:w="108" w:type="dxa"/>
              <w:bottom w:w="0" w:type="dxa"/>
              <w:right w:w="108" w:type="dxa"/>
            </w:tcMar>
            <w:vAlign w:val="center"/>
          </w:tcPr>
          <w:p w14:paraId="6A932008" w14:textId="77777777" w:rsidR="0078676C" w:rsidRPr="00064EEE" w:rsidRDefault="000429A3" w:rsidP="00AA0238">
            <w:pPr>
              <w:pStyle w:val="tac0"/>
              <w:rPr>
                <w:sz w:val="15"/>
                <w:szCs w:val="15"/>
                <w:lang w:val="en-GB"/>
              </w:rPr>
            </w:pPr>
            <w:r>
              <w:rPr>
                <w:position w:val="-6"/>
              </w:rPr>
              <w:pict w14:anchorId="3151A96E">
                <v:shape id="_x0000_i2208" type="#_x0000_t75" style="width:16.75pt;height:12.55pt">
                  <v:imagedata r:id="rId484" o:title=""/>
                </v:shape>
              </w:pict>
            </w:r>
          </w:p>
        </w:tc>
        <w:tc>
          <w:tcPr>
            <w:tcW w:w="0" w:type="auto"/>
            <w:tcMar>
              <w:top w:w="0" w:type="dxa"/>
              <w:left w:w="108" w:type="dxa"/>
              <w:bottom w:w="0" w:type="dxa"/>
              <w:right w:w="108" w:type="dxa"/>
            </w:tcMar>
            <w:vAlign w:val="center"/>
          </w:tcPr>
          <w:p w14:paraId="2940B42A" w14:textId="77777777" w:rsidR="0078676C" w:rsidRPr="00064EEE" w:rsidRDefault="000429A3" w:rsidP="00AA0238">
            <w:pPr>
              <w:pStyle w:val="tac0"/>
              <w:rPr>
                <w:sz w:val="15"/>
                <w:szCs w:val="15"/>
                <w:lang w:val="en-GB"/>
              </w:rPr>
            </w:pPr>
            <w:r>
              <w:rPr>
                <w:position w:val="-6"/>
              </w:rPr>
              <w:pict w14:anchorId="24DDB436">
                <v:shape id="_x0000_i2209" type="#_x0000_t75" style="width:16.75pt;height:12.55pt">
                  <v:imagedata r:id="rId484" o:title=""/>
                </v:shape>
              </w:pict>
            </w:r>
          </w:p>
        </w:tc>
      </w:tr>
      <w:tr w:rsidR="0078676C" w:rsidRPr="00466738" w14:paraId="2F1D2976" w14:textId="77777777" w:rsidTr="00BF140A">
        <w:trPr>
          <w:trHeight w:val="238"/>
          <w:jc w:val="center"/>
        </w:trPr>
        <w:tc>
          <w:tcPr>
            <w:tcW w:w="0" w:type="auto"/>
            <w:tcMar>
              <w:top w:w="0" w:type="dxa"/>
              <w:left w:w="108" w:type="dxa"/>
              <w:bottom w:w="0" w:type="dxa"/>
              <w:right w:w="108" w:type="dxa"/>
            </w:tcMar>
            <w:vAlign w:val="center"/>
          </w:tcPr>
          <w:p w14:paraId="3BE12504"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55D768"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35792A"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5760590"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4BC06630" w14:textId="77777777" w:rsidR="0078676C" w:rsidRPr="00064EEE" w:rsidRDefault="0078676C" w:rsidP="00AA0238">
            <w:pPr>
              <w:pStyle w:val="tac0"/>
              <w:rPr>
                <w:lang w:val="en-GB"/>
              </w:rPr>
            </w:pPr>
            <w:r w:rsidRPr="00064EEE">
              <w:rPr>
                <w:lang w:val="en-GB"/>
              </w:rPr>
              <w:t>4</w:t>
            </w:r>
          </w:p>
        </w:tc>
      </w:tr>
      <w:tr w:rsidR="0078676C" w:rsidRPr="00466738" w14:paraId="799C3169" w14:textId="77777777" w:rsidTr="00BF140A">
        <w:trPr>
          <w:trHeight w:val="238"/>
          <w:jc w:val="center"/>
        </w:trPr>
        <w:tc>
          <w:tcPr>
            <w:tcW w:w="0" w:type="auto"/>
            <w:tcMar>
              <w:top w:w="0" w:type="dxa"/>
              <w:left w:w="108" w:type="dxa"/>
              <w:bottom w:w="0" w:type="dxa"/>
              <w:right w:w="108" w:type="dxa"/>
            </w:tcMar>
            <w:vAlign w:val="center"/>
          </w:tcPr>
          <w:p w14:paraId="0CCC6E89"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19B92901"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F66DDC8" w14:textId="77777777" w:rsidR="0078676C" w:rsidRPr="00064EEE" w:rsidRDefault="000429A3" w:rsidP="00AA0238">
            <w:pPr>
              <w:pStyle w:val="tac0"/>
              <w:rPr>
                <w:sz w:val="15"/>
                <w:szCs w:val="15"/>
                <w:lang w:val="en-GB"/>
              </w:rPr>
            </w:pPr>
            <w:r>
              <w:rPr>
                <w:position w:val="-6"/>
              </w:rPr>
              <w:pict w14:anchorId="68573E87">
                <v:shape id="_x0000_i2210" type="#_x0000_t75" style="width:16.75pt;height:12.55pt">
                  <v:imagedata r:id="rId484" o:title=""/>
                </v:shape>
              </w:pict>
            </w:r>
          </w:p>
        </w:tc>
        <w:tc>
          <w:tcPr>
            <w:tcW w:w="0" w:type="auto"/>
            <w:tcMar>
              <w:top w:w="0" w:type="dxa"/>
              <w:left w:w="108" w:type="dxa"/>
              <w:bottom w:w="0" w:type="dxa"/>
              <w:right w:w="108" w:type="dxa"/>
            </w:tcMar>
            <w:vAlign w:val="center"/>
          </w:tcPr>
          <w:p w14:paraId="58573A5D" w14:textId="77777777" w:rsidR="0078676C" w:rsidRPr="00064EEE" w:rsidRDefault="000429A3" w:rsidP="00AA0238">
            <w:pPr>
              <w:pStyle w:val="tac0"/>
              <w:rPr>
                <w:sz w:val="15"/>
                <w:szCs w:val="15"/>
                <w:lang w:val="en-GB"/>
              </w:rPr>
            </w:pPr>
            <w:r>
              <w:rPr>
                <w:position w:val="-6"/>
              </w:rPr>
              <w:pict w14:anchorId="7606A2BF">
                <v:shape id="_x0000_i2211" type="#_x0000_t75" style="width:16.75pt;height:12.55pt">
                  <v:imagedata r:id="rId484" o:title=""/>
                </v:shape>
              </w:pict>
            </w:r>
          </w:p>
        </w:tc>
        <w:tc>
          <w:tcPr>
            <w:tcW w:w="0" w:type="auto"/>
            <w:tcMar>
              <w:top w:w="0" w:type="dxa"/>
              <w:left w:w="108" w:type="dxa"/>
              <w:bottom w:w="0" w:type="dxa"/>
              <w:right w:w="108" w:type="dxa"/>
            </w:tcMar>
            <w:vAlign w:val="center"/>
          </w:tcPr>
          <w:p w14:paraId="2566F39A" w14:textId="77777777" w:rsidR="0078676C" w:rsidRPr="00064EEE" w:rsidRDefault="000429A3" w:rsidP="00AA0238">
            <w:pPr>
              <w:pStyle w:val="tac0"/>
              <w:rPr>
                <w:sz w:val="15"/>
                <w:szCs w:val="15"/>
                <w:lang w:val="en-GB"/>
              </w:rPr>
            </w:pPr>
            <w:r>
              <w:rPr>
                <w:position w:val="-6"/>
              </w:rPr>
              <w:pict w14:anchorId="779E7431">
                <v:shape id="_x0000_i2212" type="#_x0000_t75" style="width:16.75pt;height:12.55pt">
                  <v:imagedata r:id="rId484" o:title=""/>
                </v:shape>
              </w:pict>
            </w:r>
          </w:p>
        </w:tc>
      </w:tr>
      <w:tr w:rsidR="0078676C" w:rsidRPr="00466738" w14:paraId="76ABE07E" w14:textId="77777777" w:rsidTr="00BF140A">
        <w:trPr>
          <w:trHeight w:val="238"/>
          <w:jc w:val="center"/>
        </w:trPr>
        <w:tc>
          <w:tcPr>
            <w:tcW w:w="0" w:type="auto"/>
            <w:tcMar>
              <w:top w:w="0" w:type="dxa"/>
              <w:left w:w="108" w:type="dxa"/>
              <w:bottom w:w="0" w:type="dxa"/>
              <w:right w:w="108" w:type="dxa"/>
            </w:tcMar>
            <w:vAlign w:val="center"/>
          </w:tcPr>
          <w:p w14:paraId="78207A82" w14:textId="77777777"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1108C6B0" w14:textId="77777777" w:rsidR="0078676C" w:rsidRPr="00064EEE" w:rsidRDefault="000429A3" w:rsidP="00AA0238">
            <w:pPr>
              <w:pStyle w:val="tac0"/>
              <w:rPr>
                <w:lang w:val="en-GB"/>
              </w:rPr>
            </w:pPr>
            <w:r>
              <w:rPr>
                <w:noProof/>
                <w:position w:val="-12"/>
                <w:lang w:eastAsia="zh-CN"/>
              </w:rPr>
              <w:pict w14:anchorId="14DC70EB">
                <v:shape id="_x0000_i2213" type="#_x0000_t75" style="width:67pt;height:18.4pt">
                  <v:imagedata r:id="rId589" o:title=""/>
                </v:shape>
              </w:pict>
            </w:r>
          </w:p>
        </w:tc>
        <w:tc>
          <w:tcPr>
            <w:tcW w:w="0" w:type="auto"/>
            <w:tcMar>
              <w:top w:w="0" w:type="dxa"/>
              <w:left w:w="108" w:type="dxa"/>
              <w:bottom w:w="0" w:type="dxa"/>
              <w:right w:w="108" w:type="dxa"/>
            </w:tcMar>
            <w:vAlign w:val="center"/>
          </w:tcPr>
          <w:p w14:paraId="18BB125A" w14:textId="77777777" w:rsidR="0078676C" w:rsidRPr="00064EEE" w:rsidRDefault="000429A3" w:rsidP="00AA0238">
            <w:pPr>
              <w:pStyle w:val="tac0"/>
              <w:rPr>
                <w:lang w:val="en-GB"/>
              </w:rPr>
            </w:pPr>
            <w:r>
              <w:rPr>
                <w:noProof/>
                <w:position w:val="-12"/>
                <w:lang w:eastAsia="zh-CN"/>
              </w:rPr>
              <w:pict w14:anchorId="67E49740">
                <v:shape id="_x0000_i2214" type="#_x0000_t75" style="width:67pt;height:18.4pt">
                  <v:imagedata r:id="rId589" o:title=""/>
                </v:shape>
              </w:pict>
            </w:r>
          </w:p>
        </w:tc>
        <w:tc>
          <w:tcPr>
            <w:tcW w:w="0" w:type="auto"/>
            <w:tcMar>
              <w:top w:w="0" w:type="dxa"/>
              <w:left w:w="108" w:type="dxa"/>
              <w:bottom w:w="0" w:type="dxa"/>
              <w:right w:w="108" w:type="dxa"/>
            </w:tcMar>
            <w:vAlign w:val="center"/>
          </w:tcPr>
          <w:p w14:paraId="5BBBB3F3"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4AF36664" w14:textId="77777777" w:rsidR="0078676C" w:rsidRPr="00064EEE" w:rsidRDefault="0078676C" w:rsidP="00AA0238">
            <w:pPr>
              <w:pStyle w:val="tac0"/>
              <w:rPr>
                <w:lang w:val="en-GB"/>
              </w:rPr>
            </w:pPr>
            <w:r w:rsidRPr="00064EEE">
              <w:rPr>
                <w:lang w:val="en-GB"/>
              </w:rPr>
              <w:t>2</w:t>
            </w:r>
          </w:p>
        </w:tc>
      </w:tr>
      <w:tr w:rsidR="0078676C" w:rsidRPr="00466738" w14:paraId="31FE5065" w14:textId="77777777" w:rsidTr="00BF140A">
        <w:trPr>
          <w:trHeight w:val="238"/>
          <w:jc w:val="center"/>
        </w:trPr>
        <w:tc>
          <w:tcPr>
            <w:tcW w:w="0" w:type="auto"/>
            <w:tcMar>
              <w:top w:w="0" w:type="dxa"/>
              <w:left w:w="108" w:type="dxa"/>
              <w:bottom w:w="0" w:type="dxa"/>
              <w:right w:w="108" w:type="dxa"/>
            </w:tcMar>
            <w:vAlign w:val="center"/>
          </w:tcPr>
          <w:p w14:paraId="3AD03DA1"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61D92D11"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3A2CE6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7D4139C"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1E01469A"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7F583765" w14:textId="77777777" w:rsidTr="00BF140A">
        <w:trPr>
          <w:trHeight w:val="238"/>
          <w:jc w:val="center"/>
        </w:trPr>
        <w:tc>
          <w:tcPr>
            <w:tcW w:w="0" w:type="auto"/>
            <w:tcMar>
              <w:top w:w="0" w:type="dxa"/>
              <w:left w:w="108" w:type="dxa"/>
              <w:bottom w:w="0" w:type="dxa"/>
              <w:right w:w="108" w:type="dxa"/>
            </w:tcMar>
            <w:vAlign w:val="center"/>
          </w:tcPr>
          <w:p w14:paraId="045F135A"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4E76234F" w14:textId="77777777" w:rsidR="0078676C" w:rsidRPr="0073454B" w:rsidRDefault="000429A3" w:rsidP="00AA0238">
            <w:pPr>
              <w:pStyle w:val="tac0"/>
            </w:pPr>
            <w:r>
              <w:rPr>
                <w:noProof/>
                <w:position w:val="-12"/>
                <w:lang w:eastAsia="zh-CN"/>
              </w:rPr>
              <w:pict w14:anchorId="478B4EB6">
                <v:shape id="_x0000_i2215" type="#_x0000_t75" style="width:51.05pt;height:18.4pt">
                  <v:imagedata r:id="rId590" o:title=""/>
                </v:shape>
              </w:pict>
            </w:r>
          </w:p>
        </w:tc>
        <w:tc>
          <w:tcPr>
            <w:tcW w:w="0" w:type="auto"/>
            <w:tcMar>
              <w:top w:w="0" w:type="dxa"/>
              <w:left w:w="108" w:type="dxa"/>
              <w:bottom w:w="0" w:type="dxa"/>
              <w:right w:w="108" w:type="dxa"/>
            </w:tcMar>
            <w:vAlign w:val="center"/>
          </w:tcPr>
          <w:p w14:paraId="25356FB5" w14:textId="77777777" w:rsidR="0078676C" w:rsidRPr="0073454B" w:rsidRDefault="000429A3" w:rsidP="00AA0238">
            <w:pPr>
              <w:pStyle w:val="tac0"/>
            </w:pPr>
            <w:r>
              <w:rPr>
                <w:noProof/>
                <w:position w:val="-12"/>
                <w:lang w:eastAsia="zh-CN"/>
              </w:rPr>
              <w:pict w14:anchorId="46577B80">
                <v:shape id="_x0000_i2216" type="#_x0000_t75" style="width:51.05pt;height:18.4pt">
                  <v:imagedata r:id="rId591" o:title=""/>
                </v:shape>
              </w:pict>
            </w:r>
          </w:p>
        </w:tc>
        <w:tc>
          <w:tcPr>
            <w:tcW w:w="0" w:type="auto"/>
            <w:tcMar>
              <w:top w:w="0" w:type="dxa"/>
              <w:left w:w="108" w:type="dxa"/>
              <w:bottom w:w="0" w:type="dxa"/>
              <w:right w:w="108" w:type="dxa"/>
            </w:tcMar>
            <w:vAlign w:val="center"/>
          </w:tcPr>
          <w:p w14:paraId="0E0B3CB6"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6024D04E" w14:textId="77777777" w:rsidR="0078676C" w:rsidRPr="0073454B" w:rsidRDefault="0078676C" w:rsidP="00AA0238">
            <w:pPr>
              <w:pStyle w:val="tac0"/>
            </w:pPr>
            <w:r>
              <w:rPr>
                <w:rFonts w:eastAsia="SimSun" w:hint="eastAsia"/>
                <w:lang w:eastAsia="zh-CN"/>
              </w:rPr>
              <w:t>0</w:t>
            </w:r>
          </w:p>
        </w:tc>
      </w:tr>
      <w:tr w:rsidR="0078676C" w:rsidRPr="00466738" w14:paraId="2AFC3315" w14:textId="77777777" w:rsidTr="00BF140A">
        <w:trPr>
          <w:trHeight w:val="238"/>
          <w:jc w:val="center"/>
        </w:trPr>
        <w:tc>
          <w:tcPr>
            <w:tcW w:w="0" w:type="auto"/>
            <w:tcMar>
              <w:top w:w="0" w:type="dxa"/>
              <w:left w:w="108" w:type="dxa"/>
              <w:bottom w:w="0" w:type="dxa"/>
              <w:right w:w="108" w:type="dxa"/>
            </w:tcMar>
            <w:vAlign w:val="center"/>
          </w:tcPr>
          <w:p w14:paraId="76520F94"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452CA491"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CB215A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6F4C237"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66CB9411" w14:textId="77777777" w:rsidR="0078676C" w:rsidRPr="0073454B" w:rsidRDefault="0078676C" w:rsidP="00AA0238">
            <w:pPr>
              <w:pStyle w:val="tac0"/>
            </w:pPr>
            <w:r>
              <w:rPr>
                <w:rFonts w:eastAsia="SimSun" w:hint="eastAsia"/>
                <w:lang w:eastAsia="zh-CN"/>
              </w:rPr>
              <w:t>0</w:t>
            </w:r>
          </w:p>
        </w:tc>
      </w:tr>
      <w:tr w:rsidR="0078676C" w:rsidRPr="00466738" w14:paraId="71793566" w14:textId="77777777" w:rsidTr="00BF140A">
        <w:trPr>
          <w:trHeight w:val="238"/>
          <w:jc w:val="center"/>
        </w:trPr>
        <w:tc>
          <w:tcPr>
            <w:tcW w:w="0" w:type="auto"/>
            <w:tcMar>
              <w:top w:w="0" w:type="dxa"/>
              <w:left w:w="108" w:type="dxa"/>
              <w:bottom w:w="0" w:type="dxa"/>
              <w:right w:w="108" w:type="dxa"/>
            </w:tcMar>
            <w:vAlign w:val="center"/>
          </w:tcPr>
          <w:p w14:paraId="28407D7A" w14:textId="77777777"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4D1A8AC9"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E4B1637"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71A0039C"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2B76A64" w14:textId="77777777" w:rsidR="0078676C" w:rsidRPr="0073454B" w:rsidRDefault="0078676C" w:rsidP="00AA0238">
            <w:pPr>
              <w:pStyle w:val="tac0"/>
            </w:pPr>
            <w:r>
              <w:rPr>
                <w:rFonts w:eastAsia="SimSun" w:hint="eastAsia"/>
                <w:lang w:eastAsia="zh-CN"/>
              </w:rPr>
              <w:t>0</w:t>
            </w:r>
          </w:p>
        </w:tc>
      </w:tr>
      <w:tr w:rsidR="0078676C" w:rsidRPr="00466738" w14:paraId="624BFB83" w14:textId="77777777" w:rsidTr="00BF140A">
        <w:trPr>
          <w:trHeight w:val="238"/>
          <w:jc w:val="center"/>
        </w:trPr>
        <w:tc>
          <w:tcPr>
            <w:tcW w:w="0" w:type="auto"/>
            <w:tcMar>
              <w:top w:w="0" w:type="dxa"/>
              <w:left w:w="108" w:type="dxa"/>
              <w:bottom w:w="0" w:type="dxa"/>
              <w:right w:w="108" w:type="dxa"/>
            </w:tcMar>
            <w:vAlign w:val="center"/>
          </w:tcPr>
          <w:p w14:paraId="5202774D" w14:textId="77777777"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43A79885" w14:textId="77777777" w:rsidR="0078676C" w:rsidRPr="00064EEE" w:rsidRDefault="000429A3" w:rsidP="00AA0238">
            <w:pPr>
              <w:pStyle w:val="tac0"/>
              <w:rPr>
                <w:lang w:val="en-GB"/>
              </w:rPr>
            </w:pPr>
            <w:r>
              <w:rPr>
                <w:position w:val="-6"/>
                <w:lang w:val="en-GB"/>
              </w:rPr>
              <w:pict w14:anchorId="2529C01C">
                <v:shape id="_x0000_i2217" type="#_x0000_t75" style="width:19.25pt;height:13.4pt">
                  <v:imagedata r:id="rId592" o:title=""/>
                </v:shape>
              </w:pict>
            </w:r>
          </w:p>
        </w:tc>
        <w:tc>
          <w:tcPr>
            <w:tcW w:w="0" w:type="auto"/>
            <w:tcMar>
              <w:top w:w="0" w:type="dxa"/>
              <w:left w:w="108" w:type="dxa"/>
              <w:bottom w:w="0" w:type="dxa"/>
              <w:right w:w="108" w:type="dxa"/>
            </w:tcMar>
            <w:vAlign w:val="center"/>
          </w:tcPr>
          <w:p w14:paraId="0F92EE1A" w14:textId="77777777" w:rsidR="0078676C" w:rsidRPr="00064EEE" w:rsidRDefault="000429A3" w:rsidP="00AA0238">
            <w:pPr>
              <w:pStyle w:val="tac0"/>
              <w:rPr>
                <w:lang w:val="en-GB"/>
              </w:rPr>
            </w:pPr>
            <w:r>
              <w:rPr>
                <w:position w:val="-6"/>
                <w:lang w:val="en-GB"/>
              </w:rPr>
              <w:pict w14:anchorId="4DBBA725">
                <v:shape id="_x0000_i2218" type="#_x0000_t75" style="width:25.1pt;height:13.4pt">
                  <v:imagedata r:id="rId593" o:title=""/>
                </v:shape>
              </w:pict>
            </w:r>
          </w:p>
        </w:tc>
        <w:tc>
          <w:tcPr>
            <w:tcW w:w="0" w:type="auto"/>
            <w:tcMar>
              <w:top w:w="0" w:type="dxa"/>
              <w:left w:w="108" w:type="dxa"/>
              <w:bottom w:w="0" w:type="dxa"/>
              <w:right w:w="108" w:type="dxa"/>
            </w:tcMar>
            <w:vAlign w:val="center"/>
          </w:tcPr>
          <w:p w14:paraId="12C50F60" w14:textId="77777777" w:rsidR="0078676C" w:rsidRPr="00064EEE" w:rsidRDefault="000429A3" w:rsidP="00AA0238">
            <w:pPr>
              <w:pStyle w:val="tac0"/>
              <w:rPr>
                <w:lang w:val="en-GB"/>
              </w:rPr>
            </w:pPr>
            <w:r>
              <w:rPr>
                <w:position w:val="-6"/>
              </w:rPr>
              <w:pict w14:anchorId="33082064">
                <v:shape id="_x0000_i2219" type="#_x0000_t75" style="width:17.6pt;height:12.55pt">
                  <v:imagedata r:id="rId575" o:title=""/>
                </v:shape>
              </w:pict>
            </w:r>
          </w:p>
        </w:tc>
        <w:tc>
          <w:tcPr>
            <w:tcW w:w="0" w:type="auto"/>
            <w:tcMar>
              <w:top w:w="0" w:type="dxa"/>
              <w:left w:w="108" w:type="dxa"/>
              <w:bottom w:w="0" w:type="dxa"/>
              <w:right w:w="108" w:type="dxa"/>
            </w:tcMar>
            <w:vAlign w:val="center"/>
          </w:tcPr>
          <w:p w14:paraId="2CEB84A2" w14:textId="77777777" w:rsidR="0078676C" w:rsidRPr="00064EEE" w:rsidRDefault="000429A3" w:rsidP="00AA0238">
            <w:pPr>
              <w:pStyle w:val="tac0"/>
              <w:rPr>
                <w:lang w:val="en-GB"/>
              </w:rPr>
            </w:pPr>
            <w:r>
              <w:rPr>
                <w:position w:val="-6"/>
              </w:rPr>
              <w:pict w14:anchorId="59CF7006">
                <v:shape id="_x0000_i2220" type="#_x0000_t75" style="width:16.75pt;height:12.55pt">
                  <v:imagedata r:id="rId576" o:title=""/>
                </v:shape>
              </w:pict>
            </w:r>
          </w:p>
        </w:tc>
      </w:tr>
      <w:tr w:rsidR="0078676C" w:rsidRPr="00466738" w14:paraId="378DA6EE"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17FCC76E" w14:textId="77777777"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14:paraId="577B7D95" w14:textId="77777777" w:rsidR="0078676C" w:rsidRPr="00064EEE" w:rsidRDefault="0078676C" w:rsidP="00AA0238">
            <w:pPr>
              <w:pStyle w:val="tac0"/>
              <w:rPr>
                <w:b/>
                <w:lang w:val="en-GB"/>
              </w:rPr>
            </w:pPr>
            <w:r w:rsidRPr="00064EEE">
              <w:rPr>
                <w:b/>
                <w:lang w:val="en-GB"/>
              </w:rPr>
              <w:t>Bitwidth</w:t>
            </w:r>
          </w:p>
        </w:tc>
      </w:tr>
      <w:tr w:rsidR="0078676C" w:rsidRPr="00466738" w14:paraId="1A6C275E"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5049BE38"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3813484E"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6C9A9A2"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17D88C4"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7F483AC" w14:textId="77777777" w:rsidR="0078676C" w:rsidRPr="00064EEE" w:rsidRDefault="0078676C" w:rsidP="00AA0238">
            <w:pPr>
              <w:pStyle w:val="tah0"/>
              <w:rPr>
                <w:lang w:val="de-DE"/>
              </w:rPr>
            </w:pPr>
            <w:r w:rsidRPr="00064EEE">
              <w:rPr>
                <w:lang w:val="de-DE"/>
              </w:rPr>
              <w:t>Rank = 8</w:t>
            </w:r>
          </w:p>
        </w:tc>
      </w:tr>
      <w:tr w:rsidR="0078676C" w:rsidRPr="00466738" w14:paraId="2732FE74" w14:textId="77777777" w:rsidTr="00BF140A">
        <w:trPr>
          <w:trHeight w:val="238"/>
          <w:jc w:val="center"/>
        </w:trPr>
        <w:tc>
          <w:tcPr>
            <w:tcW w:w="0" w:type="auto"/>
            <w:tcMar>
              <w:top w:w="0" w:type="dxa"/>
              <w:left w:w="108" w:type="dxa"/>
              <w:bottom w:w="0" w:type="dxa"/>
              <w:right w:w="108" w:type="dxa"/>
            </w:tcMar>
            <w:vAlign w:val="center"/>
          </w:tcPr>
          <w:p w14:paraId="422EF85F"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14:paraId="1EFB295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46D6D0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FCACDE"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C8075C6" w14:textId="77777777" w:rsidR="0078676C" w:rsidRPr="00064EEE" w:rsidRDefault="0078676C" w:rsidP="00AA0238">
            <w:pPr>
              <w:pStyle w:val="tac0"/>
              <w:rPr>
                <w:lang w:val="de-DE"/>
              </w:rPr>
            </w:pPr>
            <w:r w:rsidRPr="00064EEE">
              <w:rPr>
                <w:lang w:val="de-DE"/>
              </w:rPr>
              <w:t>4</w:t>
            </w:r>
          </w:p>
        </w:tc>
      </w:tr>
      <w:tr w:rsidR="0078676C" w:rsidRPr="00466738" w14:paraId="17A8706B" w14:textId="77777777" w:rsidTr="00BF140A">
        <w:trPr>
          <w:trHeight w:val="238"/>
          <w:jc w:val="center"/>
        </w:trPr>
        <w:tc>
          <w:tcPr>
            <w:tcW w:w="0" w:type="auto"/>
            <w:tcMar>
              <w:top w:w="0" w:type="dxa"/>
              <w:left w:w="108" w:type="dxa"/>
              <w:bottom w:w="0" w:type="dxa"/>
              <w:right w:w="108" w:type="dxa"/>
            </w:tcMar>
            <w:vAlign w:val="center"/>
          </w:tcPr>
          <w:p w14:paraId="6A587397" w14:textId="77777777"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14:paraId="5E5764AF" w14:textId="77777777" w:rsidR="0078676C" w:rsidRPr="00064EEE" w:rsidRDefault="000429A3" w:rsidP="00AA0238">
            <w:pPr>
              <w:pStyle w:val="tac0"/>
              <w:rPr>
                <w:sz w:val="15"/>
                <w:szCs w:val="15"/>
                <w:lang w:val="en-GB"/>
              </w:rPr>
            </w:pPr>
            <w:r>
              <w:rPr>
                <w:position w:val="-6"/>
              </w:rPr>
              <w:pict w14:anchorId="06096BE7">
                <v:shape id="_x0000_i2221" type="#_x0000_t75" style="width:16.75pt;height:12.55pt">
                  <v:imagedata r:id="rId484" o:title=""/>
                </v:shape>
              </w:pict>
            </w:r>
          </w:p>
        </w:tc>
        <w:tc>
          <w:tcPr>
            <w:tcW w:w="0" w:type="auto"/>
            <w:tcMar>
              <w:top w:w="0" w:type="dxa"/>
              <w:left w:w="108" w:type="dxa"/>
              <w:bottom w:w="0" w:type="dxa"/>
              <w:right w:w="108" w:type="dxa"/>
            </w:tcMar>
            <w:vAlign w:val="center"/>
          </w:tcPr>
          <w:p w14:paraId="59BE7EF1" w14:textId="77777777" w:rsidR="0078676C" w:rsidRPr="00064EEE" w:rsidRDefault="000429A3" w:rsidP="00AA0238">
            <w:pPr>
              <w:pStyle w:val="tac0"/>
              <w:rPr>
                <w:sz w:val="15"/>
                <w:szCs w:val="15"/>
                <w:lang w:val="en-GB"/>
              </w:rPr>
            </w:pPr>
            <w:r>
              <w:rPr>
                <w:position w:val="-6"/>
              </w:rPr>
              <w:pict w14:anchorId="327D289A">
                <v:shape id="_x0000_i2222" type="#_x0000_t75" style="width:16.75pt;height:12.55pt">
                  <v:imagedata r:id="rId484" o:title=""/>
                </v:shape>
              </w:pict>
            </w:r>
          </w:p>
        </w:tc>
        <w:tc>
          <w:tcPr>
            <w:tcW w:w="0" w:type="auto"/>
            <w:tcMar>
              <w:top w:w="0" w:type="dxa"/>
              <w:left w:w="108" w:type="dxa"/>
              <w:bottom w:w="0" w:type="dxa"/>
              <w:right w:w="108" w:type="dxa"/>
            </w:tcMar>
            <w:vAlign w:val="center"/>
          </w:tcPr>
          <w:p w14:paraId="7C18B691" w14:textId="77777777" w:rsidR="0078676C" w:rsidRPr="00064EEE" w:rsidRDefault="000429A3" w:rsidP="00AA0238">
            <w:pPr>
              <w:pStyle w:val="tac0"/>
              <w:rPr>
                <w:sz w:val="15"/>
                <w:szCs w:val="15"/>
                <w:lang w:val="en-GB"/>
              </w:rPr>
            </w:pPr>
            <w:r>
              <w:rPr>
                <w:position w:val="-6"/>
              </w:rPr>
              <w:pict w14:anchorId="068B71D1">
                <v:shape id="_x0000_i2223" type="#_x0000_t75" style="width:16.75pt;height:12.55pt">
                  <v:imagedata r:id="rId484" o:title=""/>
                </v:shape>
              </w:pict>
            </w:r>
          </w:p>
        </w:tc>
        <w:tc>
          <w:tcPr>
            <w:tcW w:w="0" w:type="auto"/>
            <w:tcMar>
              <w:top w:w="0" w:type="dxa"/>
              <w:left w:w="108" w:type="dxa"/>
              <w:bottom w:w="0" w:type="dxa"/>
              <w:right w:w="108" w:type="dxa"/>
            </w:tcMar>
            <w:vAlign w:val="center"/>
          </w:tcPr>
          <w:p w14:paraId="5B20E2C4" w14:textId="77777777" w:rsidR="0078676C" w:rsidRPr="00064EEE" w:rsidRDefault="000429A3" w:rsidP="00AA0238">
            <w:pPr>
              <w:pStyle w:val="tac0"/>
              <w:rPr>
                <w:sz w:val="15"/>
                <w:szCs w:val="15"/>
                <w:lang w:val="en-GB"/>
              </w:rPr>
            </w:pPr>
            <w:r>
              <w:rPr>
                <w:position w:val="-6"/>
              </w:rPr>
              <w:pict w14:anchorId="2E9A188C">
                <v:shape id="_x0000_i2224" type="#_x0000_t75" style="width:16.75pt;height:12.55pt">
                  <v:imagedata r:id="rId484" o:title=""/>
                </v:shape>
              </w:pict>
            </w:r>
          </w:p>
        </w:tc>
      </w:tr>
      <w:tr w:rsidR="0078676C" w:rsidRPr="00466738" w14:paraId="1F3950DF" w14:textId="77777777" w:rsidTr="00BF140A">
        <w:trPr>
          <w:trHeight w:val="238"/>
          <w:jc w:val="center"/>
        </w:trPr>
        <w:tc>
          <w:tcPr>
            <w:tcW w:w="0" w:type="auto"/>
            <w:tcMar>
              <w:top w:w="0" w:type="dxa"/>
              <w:left w:w="108" w:type="dxa"/>
              <w:bottom w:w="0" w:type="dxa"/>
              <w:right w:w="108" w:type="dxa"/>
            </w:tcMar>
            <w:vAlign w:val="center"/>
          </w:tcPr>
          <w:p w14:paraId="33ED6BF9" w14:textId="77777777"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14:paraId="365404A7"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5043424C"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3F535053" w14:textId="77777777"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14:paraId="7A3D5D83" w14:textId="77777777" w:rsidR="0078676C" w:rsidRPr="00064EEE" w:rsidRDefault="0078676C" w:rsidP="00AA0238">
            <w:pPr>
              <w:pStyle w:val="tac0"/>
              <w:rPr>
                <w:lang w:val="en-GB"/>
              </w:rPr>
            </w:pPr>
            <w:r w:rsidRPr="00064EEE">
              <w:rPr>
                <w:lang w:val="en-GB"/>
              </w:rPr>
              <w:t>4</w:t>
            </w:r>
          </w:p>
        </w:tc>
      </w:tr>
      <w:tr w:rsidR="0078676C" w:rsidRPr="00466738" w14:paraId="0D04F38A" w14:textId="77777777" w:rsidTr="00BF140A">
        <w:trPr>
          <w:trHeight w:val="238"/>
          <w:jc w:val="center"/>
        </w:trPr>
        <w:tc>
          <w:tcPr>
            <w:tcW w:w="0" w:type="auto"/>
            <w:tcMar>
              <w:top w:w="0" w:type="dxa"/>
              <w:left w:w="108" w:type="dxa"/>
              <w:bottom w:w="0" w:type="dxa"/>
              <w:right w:w="108" w:type="dxa"/>
            </w:tcMar>
            <w:vAlign w:val="center"/>
          </w:tcPr>
          <w:p w14:paraId="74E02C3D" w14:textId="77777777"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14:paraId="570E06F6" w14:textId="77777777" w:rsidR="0078676C" w:rsidRPr="00064EEE" w:rsidRDefault="000429A3" w:rsidP="00AA0238">
            <w:pPr>
              <w:pStyle w:val="tac0"/>
              <w:rPr>
                <w:sz w:val="15"/>
                <w:szCs w:val="15"/>
                <w:lang w:val="en-GB"/>
              </w:rPr>
            </w:pPr>
            <w:r>
              <w:rPr>
                <w:position w:val="-6"/>
              </w:rPr>
              <w:pict w14:anchorId="68AC807C">
                <v:shape id="_x0000_i2225" type="#_x0000_t75" style="width:16.75pt;height:12.55pt">
                  <v:imagedata r:id="rId484" o:title=""/>
                </v:shape>
              </w:pict>
            </w:r>
          </w:p>
        </w:tc>
        <w:tc>
          <w:tcPr>
            <w:tcW w:w="0" w:type="auto"/>
            <w:tcMar>
              <w:top w:w="0" w:type="dxa"/>
              <w:left w:w="108" w:type="dxa"/>
              <w:bottom w:w="0" w:type="dxa"/>
              <w:right w:w="108" w:type="dxa"/>
            </w:tcMar>
            <w:vAlign w:val="center"/>
          </w:tcPr>
          <w:p w14:paraId="502DED4C" w14:textId="77777777" w:rsidR="0078676C" w:rsidRPr="00064EEE" w:rsidRDefault="000429A3" w:rsidP="00AA0238">
            <w:pPr>
              <w:pStyle w:val="tac0"/>
              <w:rPr>
                <w:sz w:val="15"/>
                <w:szCs w:val="15"/>
                <w:lang w:val="en-GB"/>
              </w:rPr>
            </w:pPr>
            <w:r>
              <w:rPr>
                <w:position w:val="-6"/>
              </w:rPr>
              <w:pict w14:anchorId="3CC9F5C8">
                <v:shape id="_x0000_i2226" type="#_x0000_t75" style="width:16.75pt;height:12.55pt">
                  <v:imagedata r:id="rId484" o:title=""/>
                </v:shape>
              </w:pict>
            </w:r>
          </w:p>
        </w:tc>
        <w:tc>
          <w:tcPr>
            <w:tcW w:w="0" w:type="auto"/>
            <w:tcMar>
              <w:top w:w="0" w:type="dxa"/>
              <w:left w:w="108" w:type="dxa"/>
              <w:bottom w:w="0" w:type="dxa"/>
              <w:right w:w="108" w:type="dxa"/>
            </w:tcMar>
            <w:vAlign w:val="center"/>
          </w:tcPr>
          <w:p w14:paraId="0CF565F6" w14:textId="77777777" w:rsidR="0078676C" w:rsidRPr="00064EEE" w:rsidRDefault="000429A3" w:rsidP="00AA0238">
            <w:pPr>
              <w:pStyle w:val="tac0"/>
              <w:rPr>
                <w:sz w:val="15"/>
                <w:szCs w:val="15"/>
                <w:lang w:val="en-GB"/>
              </w:rPr>
            </w:pPr>
            <w:r>
              <w:rPr>
                <w:position w:val="-6"/>
              </w:rPr>
              <w:pict w14:anchorId="2AE6C03E">
                <v:shape id="_x0000_i2227" type="#_x0000_t75" style="width:16.75pt;height:12.55pt">
                  <v:imagedata r:id="rId484" o:title=""/>
                </v:shape>
              </w:pict>
            </w:r>
          </w:p>
        </w:tc>
        <w:tc>
          <w:tcPr>
            <w:tcW w:w="0" w:type="auto"/>
            <w:tcMar>
              <w:top w:w="0" w:type="dxa"/>
              <w:left w:w="108" w:type="dxa"/>
              <w:bottom w:w="0" w:type="dxa"/>
              <w:right w:w="108" w:type="dxa"/>
            </w:tcMar>
            <w:vAlign w:val="center"/>
          </w:tcPr>
          <w:p w14:paraId="3D5550AE" w14:textId="77777777" w:rsidR="0078676C" w:rsidRPr="00064EEE" w:rsidRDefault="000429A3" w:rsidP="00AA0238">
            <w:pPr>
              <w:pStyle w:val="tac0"/>
              <w:rPr>
                <w:sz w:val="15"/>
                <w:szCs w:val="15"/>
                <w:lang w:val="en-GB"/>
              </w:rPr>
            </w:pPr>
            <w:r>
              <w:rPr>
                <w:position w:val="-6"/>
              </w:rPr>
              <w:pict w14:anchorId="7169C20B">
                <v:shape id="_x0000_i2228" type="#_x0000_t75" style="width:16.75pt;height:12.55pt">
                  <v:imagedata r:id="rId484" o:title=""/>
                </v:shape>
              </w:pict>
            </w:r>
          </w:p>
        </w:tc>
      </w:tr>
      <w:tr w:rsidR="0078676C" w:rsidRPr="00466738" w14:paraId="435FFAE6" w14:textId="77777777" w:rsidTr="00BF140A">
        <w:trPr>
          <w:trHeight w:val="238"/>
          <w:jc w:val="center"/>
        </w:trPr>
        <w:tc>
          <w:tcPr>
            <w:tcW w:w="0" w:type="auto"/>
            <w:tcMar>
              <w:top w:w="0" w:type="dxa"/>
              <w:left w:w="108" w:type="dxa"/>
              <w:bottom w:w="0" w:type="dxa"/>
              <w:right w:w="108" w:type="dxa"/>
            </w:tcMar>
            <w:vAlign w:val="center"/>
          </w:tcPr>
          <w:p w14:paraId="11FF9DD2" w14:textId="77777777"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14:paraId="16564CF8"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07D38B1B"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598C4973" w14:textId="77777777"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14:paraId="75EA94EB" w14:textId="77777777" w:rsidR="0078676C" w:rsidRPr="00064EEE" w:rsidRDefault="0078676C" w:rsidP="00AA0238">
            <w:pPr>
              <w:pStyle w:val="tac0"/>
              <w:rPr>
                <w:lang w:val="en-GB"/>
              </w:rPr>
            </w:pPr>
            <w:r w:rsidRPr="00064EEE">
              <w:rPr>
                <w:lang w:val="en-GB"/>
              </w:rPr>
              <w:t>0</w:t>
            </w:r>
          </w:p>
        </w:tc>
      </w:tr>
      <w:tr w:rsidR="0078676C" w:rsidRPr="00466738" w14:paraId="510ACE06" w14:textId="77777777" w:rsidTr="00BF140A">
        <w:trPr>
          <w:trHeight w:val="238"/>
          <w:jc w:val="center"/>
        </w:trPr>
        <w:tc>
          <w:tcPr>
            <w:tcW w:w="0" w:type="auto"/>
            <w:tcMar>
              <w:top w:w="0" w:type="dxa"/>
              <w:left w:w="108" w:type="dxa"/>
              <w:bottom w:w="0" w:type="dxa"/>
              <w:right w:w="108" w:type="dxa"/>
            </w:tcMar>
            <w:vAlign w:val="center"/>
          </w:tcPr>
          <w:p w14:paraId="54292963"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14:paraId="4A25A10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09EFF6E"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EB9E4CC"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C8B24AE" w14:textId="77777777" w:rsidR="0078676C" w:rsidRPr="00064EEE" w:rsidRDefault="0078676C" w:rsidP="00AA0238">
            <w:pPr>
              <w:pStyle w:val="tac0"/>
              <w:rPr>
                <w:lang w:val="en-GB"/>
              </w:rPr>
            </w:pPr>
            <w:r w:rsidRPr="00064EEE">
              <w:rPr>
                <w:lang w:val="en-GB"/>
              </w:rPr>
              <w:t>0</w:t>
            </w:r>
          </w:p>
        </w:tc>
      </w:tr>
      <w:tr w:rsidR="0078676C" w:rsidRPr="004464F1" w14:paraId="044E8969" w14:textId="77777777" w:rsidTr="00BF140A">
        <w:trPr>
          <w:trHeight w:val="238"/>
          <w:jc w:val="center"/>
        </w:trPr>
        <w:tc>
          <w:tcPr>
            <w:tcW w:w="0" w:type="auto"/>
            <w:tcMar>
              <w:top w:w="0" w:type="dxa"/>
              <w:left w:w="108" w:type="dxa"/>
              <w:bottom w:w="0" w:type="dxa"/>
              <w:right w:w="108" w:type="dxa"/>
            </w:tcMar>
            <w:vAlign w:val="center"/>
          </w:tcPr>
          <w:p w14:paraId="268E9978"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14:paraId="47A2498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7EC0EC5"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5FF7B06"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51F7EC0" w14:textId="77777777" w:rsidR="0078676C" w:rsidRPr="00064EEE" w:rsidRDefault="0078676C" w:rsidP="00AA0238">
            <w:pPr>
              <w:pStyle w:val="tac0"/>
              <w:rPr>
                <w:lang w:val="en-GB"/>
              </w:rPr>
            </w:pPr>
            <w:r w:rsidRPr="00064EEE">
              <w:rPr>
                <w:lang w:val="en-GB"/>
              </w:rPr>
              <w:t>0</w:t>
            </w:r>
          </w:p>
        </w:tc>
      </w:tr>
      <w:tr w:rsidR="0078676C" w:rsidRPr="00466738" w14:paraId="36376DD3" w14:textId="77777777" w:rsidTr="00BF140A">
        <w:trPr>
          <w:trHeight w:val="238"/>
          <w:jc w:val="center"/>
        </w:trPr>
        <w:tc>
          <w:tcPr>
            <w:tcW w:w="0" w:type="auto"/>
            <w:tcMar>
              <w:top w:w="0" w:type="dxa"/>
              <w:left w:w="108" w:type="dxa"/>
              <w:bottom w:w="0" w:type="dxa"/>
              <w:right w:w="108" w:type="dxa"/>
            </w:tcMar>
            <w:vAlign w:val="center"/>
          </w:tcPr>
          <w:p w14:paraId="53FA25B5"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14:paraId="3E85832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2305F079"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35E7225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7F1DD313" w14:textId="77777777" w:rsidR="0078676C" w:rsidRPr="00064EEE" w:rsidRDefault="0078676C" w:rsidP="00AA0238">
            <w:pPr>
              <w:pStyle w:val="tac0"/>
              <w:rPr>
                <w:lang w:val="en-GB"/>
              </w:rPr>
            </w:pPr>
            <w:r w:rsidRPr="00064EEE">
              <w:rPr>
                <w:lang w:val="en-GB"/>
              </w:rPr>
              <w:t>0</w:t>
            </w:r>
          </w:p>
        </w:tc>
      </w:tr>
      <w:tr w:rsidR="0078676C" w:rsidRPr="00466738" w14:paraId="19FA981B" w14:textId="77777777" w:rsidTr="00BF140A">
        <w:trPr>
          <w:trHeight w:val="238"/>
          <w:jc w:val="center"/>
        </w:trPr>
        <w:tc>
          <w:tcPr>
            <w:tcW w:w="0" w:type="auto"/>
            <w:tcMar>
              <w:top w:w="0" w:type="dxa"/>
              <w:left w:w="108" w:type="dxa"/>
              <w:bottom w:w="0" w:type="dxa"/>
              <w:right w:w="108" w:type="dxa"/>
            </w:tcMar>
            <w:vAlign w:val="center"/>
          </w:tcPr>
          <w:p w14:paraId="077CFD1D" w14:textId="77777777"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14:paraId="6107039F"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522CC8B"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030DCBEA"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43547433" w14:textId="77777777" w:rsidR="0078676C" w:rsidRPr="00064EEE" w:rsidRDefault="0078676C" w:rsidP="00AA0238">
            <w:pPr>
              <w:pStyle w:val="tac0"/>
              <w:rPr>
                <w:lang w:val="en-GB"/>
              </w:rPr>
            </w:pPr>
            <w:r w:rsidRPr="00064EEE">
              <w:rPr>
                <w:lang w:val="en-GB"/>
              </w:rPr>
              <w:t>0</w:t>
            </w:r>
          </w:p>
        </w:tc>
      </w:tr>
      <w:tr w:rsidR="0078676C" w:rsidRPr="00466738" w14:paraId="1096AA8C" w14:textId="77777777" w:rsidTr="00BF140A">
        <w:trPr>
          <w:trHeight w:val="238"/>
          <w:jc w:val="center"/>
        </w:trPr>
        <w:tc>
          <w:tcPr>
            <w:tcW w:w="0" w:type="auto"/>
            <w:tcMar>
              <w:top w:w="0" w:type="dxa"/>
              <w:left w:w="108" w:type="dxa"/>
              <w:bottom w:w="0" w:type="dxa"/>
              <w:right w:w="108" w:type="dxa"/>
            </w:tcMar>
            <w:vAlign w:val="center"/>
          </w:tcPr>
          <w:p w14:paraId="3DAA0A8B" w14:textId="77777777"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14:paraId="3F633BF4"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5CFFE817"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0779C23" w14:textId="77777777"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14:paraId="67ADC620" w14:textId="77777777" w:rsidR="0078676C" w:rsidRPr="00064EEE" w:rsidRDefault="0078676C" w:rsidP="00AA0238">
            <w:pPr>
              <w:pStyle w:val="tac0"/>
              <w:rPr>
                <w:lang w:val="en-GB"/>
              </w:rPr>
            </w:pPr>
            <w:r w:rsidRPr="00064EEE">
              <w:rPr>
                <w:lang w:val="en-GB"/>
              </w:rPr>
              <w:t>0</w:t>
            </w:r>
          </w:p>
        </w:tc>
      </w:tr>
    </w:tbl>
    <w:p w14:paraId="7F196611" w14:textId="77777777" w:rsidR="0078676C" w:rsidRDefault="0078676C" w:rsidP="0078676C">
      <w:pPr>
        <w:rPr>
          <w:lang w:eastAsia="zh-CN"/>
        </w:rPr>
      </w:pPr>
    </w:p>
    <w:p w14:paraId="0C6D96A3" w14:textId="77777777"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429A3">
        <w:rPr>
          <w:position w:val="-10"/>
          <w:lang w:eastAsia="zh-CN"/>
        </w:rPr>
        <w:pict w14:anchorId="014610B1">
          <v:shape id="_x0000_i2229"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14:paraId="2B6E9EA5"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3389373"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0C7D9160"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483EC73F" w14:textId="77777777" w:rsidR="0078676C" w:rsidRDefault="0078676C" w:rsidP="008462B9">
            <w:pPr>
              <w:pStyle w:val="TAH"/>
              <w:rPr>
                <w:rFonts w:eastAsia="SimSun"/>
                <w:lang w:eastAsia="zh-CN"/>
              </w:rPr>
            </w:pPr>
          </w:p>
        </w:tc>
      </w:tr>
      <w:tr w:rsidR="0078676C" w:rsidRPr="00466738" w14:paraId="7B8E19C9" w14:textId="77777777" w:rsidTr="00BF140A">
        <w:trPr>
          <w:trHeight w:val="167"/>
          <w:jc w:val="center"/>
        </w:trPr>
        <w:tc>
          <w:tcPr>
            <w:tcW w:w="1513" w:type="dxa"/>
            <w:vMerge/>
            <w:shd w:val="clear" w:color="auto" w:fill="E0E0E0"/>
            <w:vAlign w:val="center"/>
          </w:tcPr>
          <w:p w14:paraId="4DC8E2DA"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2EB3A6E7"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3D16C05D"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CDE7E76"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6EA64410"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57DA3D52" w14:textId="77777777" w:rsidTr="00BF140A">
        <w:trPr>
          <w:trHeight w:val="232"/>
          <w:jc w:val="center"/>
        </w:trPr>
        <w:tc>
          <w:tcPr>
            <w:tcW w:w="1513" w:type="dxa"/>
            <w:tcMar>
              <w:top w:w="0" w:type="dxa"/>
              <w:left w:w="108" w:type="dxa"/>
              <w:bottom w:w="0" w:type="dxa"/>
              <w:right w:w="108" w:type="dxa"/>
            </w:tcMar>
            <w:vAlign w:val="center"/>
          </w:tcPr>
          <w:p w14:paraId="15803D84"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3C4B06A" w14:textId="77777777" w:rsidR="0078676C" w:rsidRPr="00064EEE" w:rsidRDefault="0078676C" w:rsidP="00AA0238">
            <w:pPr>
              <w:pStyle w:val="tac0"/>
              <w:rPr>
                <w:lang w:val="de-DE"/>
              </w:rPr>
            </w:pPr>
            <w:r w:rsidRPr="00064EEE">
              <w:rPr>
                <w:lang w:val="de-DE"/>
              </w:rPr>
              <w:t>4</w:t>
            </w:r>
          </w:p>
        </w:tc>
        <w:tc>
          <w:tcPr>
            <w:tcW w:w="1474" w:type="dxa"/>
            <w:vAlign w:val="center"/>
          </w:tcPr>
          <w:p w14:paraId="5BB0CCF0"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28B30BE6"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7DC41EE" w14:textId="77777777" w:rsidR="0078676C" w:rsidRDefault="0078676C" w:rsidP="00AA0238">
            <w:pPr>
              <w:pStyle w:val="tac0"/>
              <w:rPr>
                <w:rFonts w:eastAsia="SimSun"/>
                <w:lang w:val="de-DE" w:eastAsia="zh-CN"/>
              </w:rPr>
            </w:pPr>
            <w:r w:rsidRPr="00064EEE">
              <w:rPr>
                <w:lang w:val="de-DE"/>
              </w:rPr>
              <w:t>4</w:t>
            </w:r>
          </w:p>
        </w:tc>
      </w:tr>
      <w:tr w:rsidR="0078676C" w:rsidRPr="00466738" w14:paraId="3CE6D570" w14:textId="77777777" w:rsidTr="00BF140A">
        <w:trPr>
          <w:trHeight w:val="232"/>
          <w:jc w:val="center"/>
        </w:trPr>
        <w:tc>
          <w:tcPr>
            <w:tcW w:w="1513" w:type="dxa"/>
            <w:tcMar>
              <w:top w:w="0" w:type="dxa"/>
              <w:left w:w="108" w:type="dxa"/>
              <w:bottom w:w="0" w:type="dxa"/>
              <w:right w:w="108" w:type="dxa"/>
            </w:tcMar>
            <w:vAlign w:val="center"/>
          </w:tcPr>
          <w:p w14:paraId="6A6F6859"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4F031E4F" w14:textId="77777777" w:rsidR="0078676C" w:rsidRPr="00466738" w:rsidRDefault="000429A3" w:rsidP="00AA0238">
            <w:pPr>
              <w:pStyle w:val="TAC"/>
            </w:pPr>
            <w:r>
              <w:rPr>
                <w:position w:val="-6"/>
              </w:rPr>
              <w:pict w14:anchorId="77FB10F7">
                <v:shape id="_x0000_i2230" type="#_x0000_t75" style="width:16.75pt;height:12.55pt">
                  <v:imagedata r:id="rId484" o:title=""/>
                </v:shape>
              </w:pict>
            </w:r>
          </w:p>
        </w:tc>
        <w:tc>
          <w:tcPr>
            <w:tcW w:w="1474" w:type="dxa"/>
            <w:vAlign w:val="center"/>
          </w:tcPr>
          <w:p w14:paraId="45AE9FD4" w14:textId="77777777" w:rsidR="0078676C" w:rsidRPr="00466738" w:rsidRDefault="000429A3" w:rsidP="00AA0238">
            <w:pPr>
              <w:pStyle w:val="TAC"/>
            </w:pPr>
            <w:r>
              <w:rPr>
                <w:position w:val="-6"/>
              </w:rPr>
              <w:pict w14:anchorId="75C6DC8C">
                <v:shape id="_x0000_i2231" type="#_x0000_t75" style="width:16.75pt;height:12.55pt">
                  <v:imagedata r:id="rId484" o:title=""/>
                </v:shape>
              </w:pict>
            </w:r>
          </w:p>
        </w:tc>
        <w:tc>
          <w:tcPr>
            <w:tcW w:w="2644" w:type="dxa"/>
            <w:tcMar>
              <w:top w:w="0" w:type="dxa"/>
              <w:left w:w="108" w:type="dxa"/>
              <w:bottom w:w="0" w:type="dxa"/>
              <w:right w:w="108" w:type="dxa"/>
            </w:tcMar>
            <w:vAlign w:val="center"/>
          </w:tcPr>
          <w:p w14:paraId="57366DC4" w14:textId="77777777" w:rsidR="0078676C" w:rsidRPr="00466738" w:rsidRDefault="000429A3" w:rsidP="00AA0238">
            <w:pPr>
              <w:pStyle w:val="TAC"/>
            </w:pPr>
            <w:r>
              <w:rPr>
                <w:position w:val="-6"/>
              </w:rPr>
              <w:pict w14:anchorId="6907E629">
                <v:shape id="_x0000_i2232" type="#_x0000_t75" style="width:16.75pt;height:12.55pt">
                  <v:imagedata r:id="rId484" o:title=""/>
                </v:shape>
              </w:pict>
            </w:r>
          </w:p>
        </w:tc>
        <w:tc>
          <w:tcPr>
            <w:tcW w:w="0" w:type="auto"/>
            <w:vAlign w:val="center"/>
          </w:tcPr>
          <w:p w14:paraId="5E1DEBAB" w14:textId="77777777" w:rsidR="0078676C" w:rsidRPr="00466738" w:rsidRDefault="000429A3" w:rsidP="00AA0238">
            <w:pPr>
              <w:pStyle w:val="TAC"/>
            </w:pPr>
            <w:r>
              <w:rPr>
                <w:position w:val="-6"/>
              </w:rPr>
              <w:pict w14:anchorId="6F15A41C">
                <v:shape id="_x0000_i2233" type="#_x0000_t75" style="width:16.75pt;height:12.55pt">
                  <v:imagedata r:id="rId484" o:title=""/>
                </v:shape>
              </w:pict>
            </w:r>
          </w:p>
        </w:tc>
      </w:tr>
      <w:tr w:rsidR="0078676C" w:rsidRPr="00466738" w14:paraId="5C3D716A" w14:textId="77777777" w:rsidTr="00BF140A">
        <w:trPr>
          <w:trHeight w:val="232"/>
          <w:jc w:val="center"/>
        </w:trPr>
        <w:tc>
          <w:tcPr>
            <w:tcW w:w="1513" w:type="dxa"/>
            <w:tcMar>
              <w:top w:w="0" w:type="dxa"/>
              <w:left w:w="108" w:type="dxa"/>
              <w:bottom w:w="0" w:type="dxa"/>
              <w:right w:w="108" w:type="dxa"/>
            </w:tcMar>
            <w:vAlign w:val="center"/>
          </w:tcPr>
          <w:p w14:paraId="7E970D1D"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03DF132A" w14:textId="77777777" w:rsidR="0078676C" w:rsidRPr="00064EEE" w:rsidRDefault="0078676C" w:rsidP="00AA0238">
            <w:pPr>
              <w:pStyle w:val="tac0"/>
              <w:rPr>
                <w:lang w:val="en-GB"/>
              </w:rPr>
            </w:pPr>
            <w:r w:rsidRPr="00064EEE">
              <w:rPr>
                <w:lang w:val="en-GB"/>
              </w:rPr>
              <w:t>0</w:t>
            </w:r>
          </w:p>
        </w:tc>
        <w:tc>
          <w:tcPr>
            <w:tcW w:w="1474" w:type="dxa"/>
            <w:vAlign w:val="center"/>
          </w:tcPr>
          <w:p w14:paraId="1FEEEF07"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2C549EEF" w14:textId="77777777" w:rsidR="0078676C" w:rsidRPr="00064EEE" w:rsidRDefault="0078676C" w:rsidP="00AA0238">
            <w:pPr>
              <w:pStyle w:val="tac0"/>
              <w:rPr>
                <w:lang w:val="en-GB"/>
              </w:rPr>
            </w:pPr>
            <w:r w:rsidRPr="00064EEE">
              <w:rPr>
                <w:lang w:val="de-DE"/>
              </w:rPr>
              <w:t>4</w:t>
            </w:r>
          </w:p>
        </w:tc>
        <w:tc>
          <w:tcPr>
            <w:tcW w:w="0" w:type="auto"/>
            <w:vAlign w:val="center"/>
          </w:tcPr>
          <w:p w14:paraId="456203ED" w14:textId="77777777" w:rsidR="0078676C" w:rsidRDefault="0078676C" w:rsidP="00AA0238">
            <w:pPr>
              <w:pStyle w:val="tac0"/>
              <w:rPr>
                <w:rFonts w:eastAsia="SimSun"/>
                <w:lang w:val="de-DE" w:eastAsia="zh-CN"/>
              </w:rPr>
            </w:pPr>
            <w:r w:rsidRPr="00064EEE">
              <w:rPr>
                <w:lang w:val="de-DE"/>
              </w:rPr>
              <w:t>4</w:t>
            </w:r>
          </w:p>
        </w:tc>
      </w:tr>
      <w:tr w:rsidR="0078676C" w:rsidRPr="00466738" w14:paraId="04B72C6D" w14:textId="77777777" w:rsidTr="00BF140A">
        <w:trPr>
          <w:trHeight w:val="232"/>
          <w:jc w:val="center"/>
        </w:trPr>
        <w:tc>
          <w:tcPr>
            <w:tcW w:w="1513" w:type="dxa"/>
            <w:tcMar>
              <w:top w:w="0" w:type="dxa"/>
              <w:left w:w="108" w:type="dxa"/>
              <w:bottom w:w="0" w:type="dxa"/>
              <w:right w:w="108" w:type="dxa"/>
            </w:tcMar>
            <w:vAlign w:val="center"/>
          </w:tcPr>
          <w:p w14:paraId="3C34D2F0"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518D1C73" w14:textId="77777777" w:rsidR="0078676C" w:rsidRPr="00064EEE" w:rsidRDefault="0078676C" w:rsidP="00AA0238">
            <w:pPr>
              <w:pStyle w:val="tac0"/>
              <w:rPr>
                <w:lang w:val="en-GB"/>
              </w:rPr>
            </w:pPr>
            <w:r w:rsidRPr="00064EEE">
              <w:rPr>
                <w:lang w:val="en-GB"/>
              </w:rPr>
              <w:t>0</w:t>
            </w:r>
          </w:p>
        </w:tc>
        <w:tc>
          <w:tcPr>
            <w:tcW w:w="1474" w:type="dxa"/>
            <w:vAlign w:val="center"/>
          </w:tcPr>
          <w:p w14:paraId="2D894AC2" w14:textId="77777777" w:rsidR="0078676C" w:rsidRPr="00466738" w:rsidRDefault="000429A3" w:rsidP="00AA0238">
            <w:pPr>
              <w:pStyle w:val="TAC"/>
            </w:pPr>
            <w:r>
              <w:rPr>
                <w:position w:val="-6"/>
              </w:rPr>
              <w:pict w14:anchorId="2C45B19F">
                <v:shape id="_x0000_i2234" type="#_x0000_t75" style="width:16.75pt;height:12.55pt">
                  <v:imagedata r:id="rId484" o:title=""/>
                </v:shape>
              </w:pict>
            </w:r>
          </w:p>
        </w:tc>
        <w:tc>
          <w:tcPr>
            <w:tcW w:w="2644" w:type="dxa"/>
            <w:tcMar>
              <w:top w:w="0" w:type="dxa"/>
              <w:left w:w="108" w:type="dxa"/>
              <w:bottom w:w="0" w:type="dxa"/>
              <w:right w:w="108" w:type="dxa"/>
            </w:tcMar>
            <w:vAlign w:val="center"/>
          </w:tcPr>
          <w:p w14:paraId="0705CC4C" w14:textId="77777777" w:rsidR="0078676C" w:rsidRPr="00466738" w:rsidRDefault="000429A3" w:rsidP="00AA0238">
            <w:pPr>
              <w:pStyle w:val="TAC"/>
            </w:pPr>
            <w:r>
              <w:rPr>
                <w:position w:val="-6"/>
              </w:rPr>
              <w:pict w14:anchorId="08BBE686">
                <v:shape id="_x0000_i2235" type="#_x0000_t75" style="width:16.75pt;height:12.55pt">
                  <v:imagedata r:id="rId484" o:title=""/>
                </v:shape>
              </w:pict>
            </w:r>
          </w:p>
        </w:tc>
        <w:tc>
          <w:tcPr>
            <w:tcW w:w="0" w:type="auto"/>
            <w:vAlign w:val="center"/>
          </w:tcPr>
          <w:p w14:paraId="047B2E98" w14:textId="77777777" w:rsidR="0078676C" w:rsidRPr="00466738" w:rsidRDefault="000429A3" w:rsidP="00AA0238">
            <w:pPr>
              <w:pStyle w:val="TAC"/>
            </w:pPr>
            <w:r>
              <w:rPr>
                <w:position w:val="-6"/>
              </w:rPr>
              <w:pict w14:anchorId="2B875A47">
                <v:shape id="_x0000_i2236" type="#_x0000_t75" style="width:16.75pt;height:12.55pt">
                  <v:imagedata r:id="rId484" o:title=""/>
                </v:shape>
              </w:pict>
            </w:r>
          </w:p>
        </w:tc>
      </w:tr>
      <w:tr w:rsidR="0078676C" w:rsidRPr="00466738" w14:paraId="66C9BC11" w14:textId="77777777" w:rsidTr="00BF140A">
        <w:trPr>
          <w:trHeight w:val="232"/>
          <w:jc w:val="center"/>
        </w:trPr>
        <w:tc>
          <w:tcPr>
            <w:tcW w:w="1513" w:type="dxa"/>
            <w:tcMar>
              <w:top w:w="0" w:type="dxa"/>
              <w:left w:w="108" w:type="dxa"/>
              <w:bottom w:w="0" w:type="dxa"/>
              <w:right w:w="108" w:type="dxa"/>
            </w:tcMar>
            <w:vAlign w:val="center"/>
          </w:tcPr>
          <w:p w14:paraId="023015B6"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09BD9EDE"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029F2718" wp14:editId="2EAB7A45">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A846385"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37E658A" wp14:editId="230A19A7">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53EAD0FA" w14:textId="77777777" w:rsidR="0078676C" w:rsidRPr="00ED070C" w:rsidRDefault="000429A3" w:rsidP="00AA0238">
            <w:pPr>
              <w:pStyle w:val="tac0"/>
              <w:rPr>
                <w:rFonts w:eastAsia="SimSun"/>
                <w:lang w:val="en-GB" w:eastAsia="zh-CN"/>
              </w:rPr>
            </w:pPr>
            <w:r>
              <w:rPr>
                <w:position w:val="-32"/>
                <w:lang w:eastAsia="zh-CN"/>
              </w:rPr>
              <w:pict w14:anchorId="5586F030">
                <v:shape id="_x0000_i2237" type="#_x0000_t75" style="width:105.5pt;height:28.45pt">
                  <v:imagedata r:id="rId509" o:title=""/>
                </v:shape>
              </w:pict>
            </w:r>
          </w:p>
        </w:tc>
        <w:tc>
          <w:tcPr>
            <w:tcW w:w="0" w:type="auto"/>
            <w:vAlign w:val="center"/>
          </w:tcPr>
          <w:p w14:paraId="725FF869" w14:textId="77777777" w:rsidR="0078676C" w:rsidRDefault="000429A3" w:rsidP="00AA0238">
            <w:pPr>
              <w:pStyle w:val="tac0"/>
              <w:rPr>
                <w:rFonts w:eastAsia="SimSun"/>
                <w:lang w:val="de-DE" w:eastAsia="zh-CN"/>
              </w:rPr>
            </w:pPr>
            <w:r>
              <w:rPr>
                <w:position w:val="-32"/>
                <w:lang w:eastAsia="zh-CN"/>
              </w:rPr>
              <w:pict w14:anchorId="34B93715">
                <v:shape id="_x0000_i2238" type="#_x0000_t75" style="width:105.5pt;height:28.45pt">
                  <v:imagedata r:id="rId509" o:title=""/>
                </v:shape>
              </w:pict>
            </w:r>
          </w:p>
        </w:tc>
      </w:tr>
      <w:tr w:rsidR="0078676C" w:rsidRPr="00466738" w14:paraId="727125DF" w14:textId="77777777" w:rsidTr="00BF140A">
        <w:trPr>
          <w:trHeight w:val="232"/>
          <w:jc w:val="center"/>
        </w:trPr>
        <w:tc>
          <w:tcPr>
            <w:tcW w:w="1513" w:type="dxa"/>
            <w:tcMar>
              <w:top w:w="0" w:type="dxa"/>
              <w:left w:w="108" w:type="dxa"/>
              <w:bottom w:w="0" w:type="dxa"/>
              <w:right w:w="108" w:type="dxa"/>
            </w:tcMar>
            <w:vAlign w:val="center"/>
          </w:tcPr>
          <w:p w14:paraId="6440D5FA"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265DD70D"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082EBB5" wp14:editId="799958BD">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90FD188"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AEE50A3" wp14:editId="739827FF">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EE63701" w14:textId="77777777" w:rsidR="0078676C" w:rsidRPr="00064EEE" w:rsidRDefault="000429A3" w:rsidP="00AA0238">
            <w:pPr>
              <w:pStyle w:val="tac0"/>
              <w:rPr>
                <w:lang w:val="en-GB"/>
              </w:rPr>
            </w:pPr>
            <w:r>
              <w:rPr>
                <w:position w:val="-16"/>
                <w:lang w:val="en-GB"/>
              </w:rPr>
              <w:pict w14:anchorId="2F4356FA">
                <v:shape id="_x0000_i2239" type="#_x0000_t75" style="width:1in;height:21.75pt">
                  <v:imagedata r:id="rId579" o:title=""/>
                </v:shape>
              </w:pict>
            </w:r>
          </w:p>
        </w:tc>
        <w:tc>
          <w:tcPr>
            <w:tcW w:w="0" w:type="auto"/>
            <w:vAlign w:val="center"/>
          </w:tcPr>
          <w:p w14:paraId="10D91116" w14:textId="77777777" w:rsidR="0078676C" w:rsidRDefault="000429A3" w:rsidP="00AA0238">
            <w:pPr>
              <w:pStyle w:val="tac0"/>
              <w:rPr>
                <w:rFonts w:eastAsia="SimSun"/>
                <w:lang w:val="de-DE" w:eastAsia="zh-CN"/>
              </w:rPr>
            </w:pPr>
            <w:r>
              <w:rPr>
                <w:position w:val="-16"/>
                <w:lang w:val="en-GB"/>
              </w:rPr>
              <w:pict w14:anchorId="456C79AE">
                <v:shape id="_x0000_i2240" type="#_x0000_t75" style="width:1in;height:21.75pt">
                  <v:imagedata r:id="rId579" o:title=""/>
                </v:shape>
              </w:pict>
            </w:r>
          </w:p>
        </w:tc>
      </w:tr>
      <w:tr w:rsidR="0078676C" w:rsidRPr="00967C8F" w14:paraId="48C5D150" w14:textId="77777777" w:rsidTr="00BF140A">
        <w:trPr>
          <w:trHeight w:val="232"/>
          <w:jc w:val="center"/>
        </w:trPr>
        <w:tc>
          <w:tcPr>
            <w:tcW w:w="1513" w:type="dxa"/>
            <w:tcMar>
              <w:top w:w="0" w:type="dxa"/>
              <w:left w:w="108" w:type="dxa"/>
              <w:bottom w:w="0" w:type="dxa"/>
              <w:right w:w="108" w:type="dxa"/>
            </w:tcMar>
            <w:vAlign w:val="center"/>
          </w:tcPr>
          <w:p w14:paraId="79C6D4A5"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5BD8A8DD" w14:textId="77777777" w:rsidR="0078676C" w:rsidRPr="00402759" w:rsidRDefault="000429A3" w:rsidP="00AA0238">
            <w:pPr>
              <w:pStyle w:val="tac0"/>
              <w:rPr>
                <w:position w:val="-6"/>
              </w:rPr>
            </w:pPr>
            <w:r>
              <w:rPr>
                <w:position w:val="-12"/>
              </w:rPr>
              <w:pict w14:anchorId="6D84DF46">
                <v:shape id="_x0000_i2241" type="#_x0000_t75" style="width:51.05pt;height:18.4pt">
                  <v:imagedata r:id="rId594" o:title=""/>
                </v:shape>
              </w:pict>
            </w:r>
          </w:p>
        </w:tc>
        <w:tc>
          <w:tcPr>
            <w:tcW w:w="1474" w:type="dxa"/>
            <w:vAlign w:val="center"/>
          </w:tcPr>
          <w:p w14:paraId="21D307EB" w14:textId="77777777" w:rsidR="0078676C" w:rsidRPr="00402759" w:rsidRDefault="000429A3" w:rsidP="00AA0238">
            <w:pPr>
              <w:pStyle w:val="tac0"/>
              <w:rPr>
                <w:position w:val="-6"/>
              </w:rPr>
            </w:pPr>
            <w:r>
              <w:rPr>
                <w:position w:val="-12"/>
              </w:rPr>
              <w:pict w14:anchorId="1D76832F">
                <v:shape id="_x0000_i2242" type="#_x0000_t75" style="width:51.05pt;height:18.4pt">
                  <v:imagedata r:id="rId595" o:title=""/>
                </v:shape>
              </w:pict>
            </w:r>
          </w:p>
        </w:tc>
        <w:tc>
          <w:tcPr>
            <w:tcW w:w="2644" w:type="dxa"/>
            <w:tcMar>
              <w:top w:w="0" w:type="dxa"/>
              <w:left w:w="108" w:type="dxa"/>
              <w:bottom w:w="0" w:type="dxa"/>
              <w:right w:w="108" w:type="dxa"/>
            </w:tcMar>
            <w:vAlign w:val="center"/>
          </w:tcPr>
          <w:p w14:paraId="37E38FD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30124AA1"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44E375D2" w14:textId="77777777" w:rsidTr="00BF140A">
        <w:trPr>
          <w:trHeight w:val="232"/>
          <w:jc w:val="center"/>
        </w:trPr>
        <w:tc>
          <w:tcPr>
            <w:tcW w:w="1513" w:type="dxa"/>
            <w:tcMar>
              <w:top w:w="0" w:type="dxa"/>
              <w:left w:w="108" w:type="dxa"/>
              <w:bottom w:w="0" w:type="dxa"/>
              <w:right w:w="108" w:type="dxa"/>
            </w:tcMar>
            <w:vAlign w:val="center"/>
          </w:tcPr>
          <w:p w14:paraId="67FBC732"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4115C0E6" w14:textId="77777777" w:rsidR="0078676C" w:rsidRPr="00402759" w:rsidRDefault="000429A3" w:rsidP="00AA0238">
            <w:pPr>
              <w:pStyle w:val="tac0"/>
              <w:rPr>
                <w:position w:val="-6"/>
              </w:rPr>
            </w:pPr>
            <w:r>
              <w:rPr>
                <w:position w:val="-12"/>
              </w:rPr>
              <w:pict w14:anchorId="66935433">
                <v:shape id="_x0000_i2243" type="#_x0000_t75" style="width:52.75pt;height:18.4pt">
                  <v:imagedata r:id="rId596" o:title=""/>
                </v:shape>
              </w:pict>
            </w:r>
          </w:p>
        </w:tc>
        <w:tc>
          <w:tcPr>
            <w:tcW w:w="1474" w:type="dxa"/>
            <w:vAlign w:val="center"/>
          </w:tcPr>
          <w:p w14:paraId="7A961B6E" w14:textId="77777777" w:rsidR="0078676C" w:rsidRPr="00402759" w:rsidRDefault="000429A3" w:rsidP="00AA0238">
            <w:pPr>
              <w:pStyle w:val="tac0"/>
              <w:rPr>
                <w:position w:val="-6"/>
              </w:rPr>
            </w:pPr>
            <w:r>
              <w:rPr>
                <w:position w:val="-12"/>
              </w:rPr>
              <w:pict w14:anchorId="3D121639">
                <v:shape id="_x0000_i2244" type="#_x0000_t75" style="width:52.75pt;height:18.4pt">
                  <v:imagedata r:id="rId597" o:title=""/>
                </v:shape>
              </w:pict>
            </w:r>
          </w:p>
        </w:tc>
        <w:tc>
          <w:tcPr>
            <w:tcW w:w="2644" w:type="dxa"/>
            <w:tcMar>
              <w:top w:w="0" w:type="dxa"/>
              <w:left w:w="108" w:type="dxa"/>
              <w:bottom w:w="0" w:type="dxa"/>
              <w:right w:w="108" w:type="dxa"/>
            </w:tcMar>
            <w:vAlign w:val="center"/>
          </w:tcPr>
          <w:p w14:paraId="6BA75008"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CB63387"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2BF192DA" w14:textId="77777777" w:rsidTr="00BF140A">
        <w:trPr>
          <w:trHeight w:val="232"/>
          <w:jc w:val="center"/>
        </w:trPr>
        <w:tc>
          <w:tcPr>
            <w:tcW w:w="1513" w:type="dxa"/>
            <w:tcMar>
              <w:top w:w="0" w:type="dxa"/>
              <w:left w:w="108" w:type="dxa"/>
              <w:bottom w:w="0" w:type="dxa"/>
              <w:right w:w="108" w:type="dxa"/>
            </w:tcMar>
            <w:vAlign w:val="center"/>
          </w:tcPr>
          <w:p w14:paraId="652BC07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5A83AADC"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083EB003"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67F320C1"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753C78C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0A1FA508" w14:textId="77777777" w:rsidTr="00BF140A">
        <w:trPr>
          <w:trHeight w:val="232"/>
          <w:jc w:val="center"/>
        </w:trPr>
        <w:tc>
          <w:tcPr>
            <w:tcW w:w="1513" w:type="dxa"/>
            <w:tcMar>
              <w:top w:w="0" w:type="dxa"/>
              <w:left w:w="108" w:type="dxa"/>
              <w:bottom w:w="0" w:type="dxa"/>
              <w:right w:w="108" w:type="dxa"/>
            </w:tcMar>
            <w:vAlign w:val="center"/>
          </w:tcPr>
          <w:p w14:paraId="6D9B9015"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03F35C23" w14:textId="77777777" w:rsidR="0078676C" w:rsidRDefault="000429A3" w:rsidP="00AA0238">
            <w:pPr>
              <w:pStyle w:val="tac0"/>
              <w:rPr>
                <w:rFonts w:eastAsia="SimSun"/>
                <w:lang w:val="en-GB" w:eastAsia="zh-CN"/>
              </w:rPr>
            </w:pPr>
            <w:r>
              <w:rPr>
                <w:position w:val="-6"/>
                <w:lang w:val="en-GB"/>
              </w:rPr>
              <w:pict w14:anchorId="79EB5F8C">
                <v:shape id="_x0000_i2245" type="#_x0000_t75" style="width:19.25pt;height:13.4pt">
                  <v:imagedata r:id="rId592" o:title=""/>
                </v:shape>
              </w:pict>
            </w:r>
          </w:p>
        </w:tc>
        <w:tc>
          <w:tcPr>
            <w:tcW w:w="1474" w:type="dxa"/>
            <w:vAlign w:val="center"/>
          </w:tcPr>
          <w:p w14:paraId="2A224A69" w14:textId="77777777" w:rsidR="0078676C" w:rsidRDefault="000429A3" w:rsidP="00AA0238">
            <w:pPr>
              <w:pStyle w:val="tac0"/>
              <w:rPr>
                <w:rFonts w:eastAsia="SimSun"/>
                <w:lang w:val="de-DE" w:eastAsia="zh-CN"/>
              </w:rPr>
            </w:pPr>
            <w:r>
              <w:rPr>
                <w:position w:val="-6"/>
                <w:lang w:val="en-GB"/>
              </w:rPr>
              <w:pict w14:anchorId="55BD6BB4">
                <v:shape id="_x0000_i2246" type="#_x0000_t75" style="width:25.1pt;height:13.4pt">
                  <v:imagedata r:id="rId598" o:title=""/>
                </v:shape>
              </w:pict>
            </w:r>
          </w:p>
        </w:tc>
        <w:tc>
          <w:tcPr>
            <w:tcW w:w="2644" w:type="dxa"/>
            <w:tcMar>
              <w:top w:w="0" w:type="dxa"/>
              <w:left w:w="108" w:type="dxa"/>
              <w:bottom w:w="0" w:type="dxa"/>
              <w:right w:w="108" w:type="dxa"/>
            </w:tcMar>
            <w:vAlign w:val="center"/>
          </w:tcPr>
          <w:p w14:paraId="008D719E" w14:textId="77777777" w:rsidR="0078676C" w:rsidRDefault="000429A3" w:rsidP="00AA0238">
            <w:pPr>
              <w:pStyle w:val="tac0"/>
              <w:rPr>
                <w:rFonts w:eastAsia="SimSun"/>
                <w:lang w:val="de-DE" w:eastAsia="zh-CN"/>
              </w:rPr>
            </w:pPr>
            <w:r>
              <w:rPr>
                <w:rFonts w:eastAsia="SimSun"/>
                <w:position w:val="-6"/>
                <w:sz w:val="15"/>
                <w:szCs w:val="15"/>
                <w:lang w:val="en-GB" w:eastAsia="zh-CN"/>
              </w:rPr>
              <w:pict w14:anchorId="5ED9BD51">
                <v:shape id="_x0000_i2247" type="#_x0000_t75" style="width:14.25pt;height:14.25pt">
                  <v:imagedata r:id="rId581" o:title=""/>
                </v:shape>
              </w:pict>
            </w:r>
          </w:p>
        </w:tc>
        <w:tc>
          <w:tcPr>
            <w:tcW w:w="0" w:type="auto"/>
            <w:vAlign w:val="center"/>
          </w:tcPr>
          <w:p w14:paraId="4D4C7B36" w14:textId="77777777" w:rsidR="0078676C" w:rsidRDefault="000429A3" w:rsidP="00AA0238">
            <w:pPr>
              <w:pStyle w:val="tac0"/>
              <w:rPr>
                <w:rFonts w:eastAsia="SimSun"/>
                <w:lang w:val="de-DE" w:eastAsia="zh-CN"/>
              </w:rPr>
            </w:pPr>
            <w:r>
              <w:rPr>
                <w:rFonts w:eastAsia="SimSun"/>
                <w:position w:val="-6"/>
                <w:sz w:val="15"/>
                <w:szCs w:val="15"/>
                <w:lang w:val="en-GB" w:eastAsia="zh-CN"/>
              </w:rPr>
              <w:pict w14:anchorId="6240BFF7">
                <v:shape id="_x0000_i2248" type="#_x0000_t75" style="width:14.25pt;height:14.25pt">
                  <v:imagedata r:id="rId581" o:title=""/>
                </v:shape>
              </w:pict>
            </w:r>
          </w:p>
        </w:tc>
      </w:tr>
      <w:tr w:rsidR="0078676C" w:rsidRPr="00466738" w14:paraId="6BC781B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7B0ADDBF"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6AE9F147"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2BDA2B9A" w14:textId="77777777" w:rsidR="0078676C" w:rsidRDefault="0078676C" w:rsidP="00AA0238">
            <w:pPr>
              <w:pStyle w:val="tac0"/>
              <w:rPr>
                <w:rFonts w:eastAsia="SimSun"/>
                <w:lang w:val="de-DE" w:eastAsia="zh-CN"/>
              </w:rPr>
            </w:pPr>
          </w:p>
        </w:tc>
      </w:tr>
      <w:tr w:rsidR="0078676C" w:rsidRPr="00466738" w14:paraId="66EF8388"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5FC75FD4"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7EB44405"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64A26542"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5136F1E"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159A9915"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BE0650E" w14:textId="77777777" w:rsidTr="00BF140A">
        <w:trPr>
          <w:trHeight w:val="232"/>
          <w:jc w:val="center"/>
        </w:trPr>
        <w:tc>
          <w:tcPr>
            <w:tcW w:w="1513" w:type="dxa"/>
            <w:tcMar>
              <w:top w:w="0" w:type="dxa"/>
              <w:left w:w="108" w:type="dxa"/>
              <w:bottom w:w="0" w:type="dxa"/>
              <w:right w:w="108" w:type="dxa"/>
            </w:tcMar>
            <w:vAlign w:val="center"/>
          </w:tcPr>
          <w:p w14:paraId="0D95EE7F"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4BEB3BCD" w14:textId="77777777" w:rsidR="0078676C" w:rsidRPr="00FE66B9" w:rsidRDefault="0078676C" w:rsidP="00AA0238">
            <w:pPr>
              <w:pStyle w:val="tac0"/>
            </w:pPr>
            <w:r w:rsidRPr="00064EEE">
              <w:rPr>
                <w:lang w:val="de-DE"/>
              </w:rPr>
              <w:t>4</w:t>
            </w:r>
          </w:p>
        </w:tc>
        <w:tc>
          <w:tcPr>
            <w:tcW w:w="1474" w:type="dxa"/>
            <w:vAlign w:val="center"/>
          </w:tcPr>
          <w:p w14:paraId="1A62141F"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FAAAB46"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1179773F" w14:textId="77777777" w:rsidR="0078676C" w:rsidRDefault="0078676C" w:rsidP="00AA0238">
            <w:pPr>
              <w:pStyle w:val="tac0"/>
              <w:rPr>
                <w:rFonts w:eastAsia="SimSun"/>
                <w:lang w:val="de-DE" w:eastAsia="zh-CN"/>
              </w:rPr>
            </w:pPr>
            <w:r w:rsidRPr="00064EEE">
              <w:rPr>
                <w:lang w:val="de-DE"/>
              </w:rPr>
              <w:t>4</w:t>
            </w:r>
          </w:p>
        </w:tc>
      </w:tr>
      <w:tr w:rsidR="0078676C" w:rsidRPr="00466738" w14:paraId="2D835675" w14:textId="77777777" w:rsidTr="00BF140A">
        <w:trPr>
          <w:trHeight w:val="232"/>
          <w:jc w:val="center"/>
        </w:trPr>
        <w:tc>
          <w:tcPr>
            <w:tcW w:w="1513" w:type="dxa"/>
            <w:tcMar>
              <w:top w:w="0" w:type="dxa"/>
              <w:left w:w="108" w:type="dxa"/>
              <w:bottom w:w="0" w:type="dxa"/>
              <w:right w:w="108" w:type="dxa"/>
            </w:tcMar>
            <w:vAlign w:val="center"/>
          </w:tcPr>
          <w:p w14:paraId="6A91BAA0"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73B185BB" w14:textId="77777777" w:rsidR="0078676C" w:rsidRPr="00466738" w:rsidRDefault="000429A3" w:rsidP="00AA0238">
            <w:pPr>
              <w:pStyle w:val="TAC"/>
            </w:pPr>
            <w:r>
              <w:rPr>
                <w:position w:val="-6"/>
              </w:rPr>
              <w:pict w14:anchorId="69114404">
                <v:shape id="_x0000_i2249" type="#_x0000_t75" style="width:16.75pt;height:12.55pt">
                  <v:imagedata r:id="rId484" o:title=""/>
                </v:shape>
              </w:pict>
            </w:r>
          </w:p>
        </w:tc>
        <w:tc>
          <w:tcPr>
            <w:tcW w:w="1474" w:type="dxa"/>
            <w:vAlign w:val="center"/>
          </w:tcPr>
          <w:p w14:paraId="7C644F91" w14:textId="77777777" w:rsidR="0078676C" w:rsidRPr="00466738" w:rsidRDefault="000429A3" w:rsidP="00AA0238">
            <w:pPr>
              <w:pStyle w:val="TAC"/>
            </w:pPr>
            <w:r>
              <w:rPr>
                <w:position w:val="-6"/>
              </w:rPr>
              <w:pict w14:anchorId="566B2CC3">
                <v:shape id="_x0000_i2250" type="#_x0000_t75" style="width:16.75pt;height:12.55pt">
                  <v:imagedata r:id="rId484" o:title=""/>
                </v:shape>
              </w:pict>
            </w:r>
          </w:p>
        </w:tc>
        <w:tc>
          <w:tcPr>
            <w:tcW w:w="2644" w:type="dxa"/>
            <w:tcMar>
              <w:top w:w="0" w:type="dxa"/>
              <w:left w:w="108" w:type="dxa"/>
              <w:bottom w:w="0" w:type="dxa"/>
              <w:right w:w="108" w:type="dxa"/>
            </w:tcMar>
            <w:vAlign w:val="center"/>
          </w:tcPr>
          <w:p w14:paraId="2F4D589A" w14:textId="77777777" w:rsidR="0078676C" w:rsidRPr="00466738" w:rsidRDefault="000429A3" w:rsidP="00AA0238">
            <w:pPr>
              <w:pStyle w:val="TAC"/>
            </w:pPr>
            <w:r>
              <w:rPr>
                <w:position w:val="-6"/>
              </w:rPr>
              <w:pict w14:anchorId="68A1107A">
                <v:shape id="_x0000_i2251" type="#_x0000_t75" style="width:16.75pt;height:12.55pt">
                  <v:imagedata r:id="rId484" o:title=""/>
                </v:shape>
              </w:pict>
            </w:r>
          </w:p>
        </w:tc>
        <w:tc>
          <w:tcPr>
            <w:tcW w:w="0" w:type="auto"/>
            <w:vAlign w:val="center"/>
          </w:tcPr>
          <w:p w14:paraId="454CC737" w14:textId="77777777" w:rsidR="0078676C" w:rsidRPr="00466738" w:rsidRDefault="000429A3" w:rsidP="00AA0238">
            <w:pPr>
              <w:pStyle w:val="TAC"/>
            </w:pPr>
            <w:r>
              <w:rPr>
                <w:position w:val="-6"/>
              </w:rPr>
              <w:pict w14:anchorId="0601F7C8">
                <v:shape id="_x0000_i2252" type="#_x0000_t75" style="width:16.75pt;height:12.55pt">
                  <v:imagedata r:id="rId484" o:title=""/>
                </v:shape>
              </w:pict>
            </w:r>
          </w:p>
        </w:tc>
      </w:tr>
      <w:tr w:rsidR="0078676C" w:rsidRPr="00466738" w14:paraId="38AC7545" w14:textId="77777777" w:rsidTr="00BF140A">
        <w:trPr>
          <w:trHeight w:val="232"/>
          <w:jc w:val="center"/>
        </w:trPr>
        <w:tc>
          <w:tcPr>
            <w:tcW w:w="1513" w:type="dxa"/>
            <w:tcMar>
              <w:top w:w="0" w:type="dxa"/>
              <w:left w:w="108" w:type="dxa"/>
              <w:bottom w:w="0" w:type="dxa"/>
              <w:right w:w="108" w:type="dxa"/>
            </w:tcMar>
            <w:vAlign w:val="center"/>
          </w:tcPr>
          <w:p w14:paraId="2298994D"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533DEDCC" w14:textId="77777777" w:rsidR="0078676C" w:rsidRPr="00FE66B9" w:rsidRDefault="0078676C" w:rsidP="00AA0238">
            <w:pPr>
              <w:pStyle w:val="tac0"/>
            </w:pPr>
            <w:r>
              <w:rPr>
                <w:rFonts w:eastAsia="SimSun" w:hint="eastAsia"/>
                <w:lang w:val="en-GB" w:eastAsia="zh-CN"/>
              </w:rPr>
              <w:t>4</w:t>
            </w:r>
          </w:p>
        </w:tc>
        <w:tc>
          <w:tcPr>
            <w:tcW w:w="1474" w:type="dxa"/>
            <w:vAlign w:val="center"/>
          </w:tcPr>
          <w:p w14:paraId="09D88840"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52EFAA42"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4F6389DB"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2B88F602" w14:textId="77777777" w:rsidTr="00BF140A">
        <w:trPr>
          <w:trHeight w:val="232"/>
          <w:jc w:val="center"/>
        </w:trPr>
        <w:tc>
          <w:tcPr>
            <w:tcW w:w="1513" w:type="dxa"/>
            <w:tcMar>
              <w:top w:w="0" w:type="dxa"/>
              <w:left w:w="108" w:type="dxa"/>
              <w:bottom w:w="0" w:type="dxa"/>
              <w:right w:w="108" w:type="dxa"/>
            </w:tcMar>
            <w:vAlign w:val="center"/>
          </w:tcPr>
          <w:p w14:paraId="4B1BA252"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E2EFDD9" w14:textId="77777777" w:rsidR="0078676C" w:rsidRPr="00466738" w:rsidRDefault="000429A3" w:rsidP="00AA0238">
            <w:pPr>
              <w:pStyle w:val="TAC"/>
            </w:pPr>
            <w:r>
              <w:rPr>
                <w:position w:val="-6"/>
              </w:rPr>
              <w:pict w14:anchorId="148B76DF">
                <v:shape id="_x0000_i2253" type="#_x0000_t75" style="width:16.75pt;height:12.55pt">
                  <v:imagedata r:id="rId484" o:title=""/>
                </v:shape>
              </w:pict>
            </w:r>
          </w:p>
        </w:tc>
        <w:tc>
          <w:tcPr>
            <w:tcW w:w="1474" w:type="dxa"/>
            <w:vAlign w:val="center"/>
          </w:tcPr>
          <w:p w14:paraId="6BCD7AC5" w14:textId="77777777" w:rsidR="0078676C" w:rsidRPr="00466738" w:rsidRDefault="000429A3" w:rsidP="00AA0238">
            <w:pPr>
              <w:pStyle w:val="TAC"/>
            </w:pPr>
            <w:r>
              <w:rPr>
                <w:position w:val="-6"/>
              </w:rPr>
              <w:pict w14:anchorId="455BF9DD">
                <v:shape id="_x0000_i2254" type="#_x0000_t75" style="width:16.75pt;height:12.55pt">
                  <v:imagedata r:id="rId484" o:title=""/>
                </v:shape>
              </w:pict>
            </w:r>
          </w:p>
        </w:tc>
        <w:tc>
          <w:tcPr>
            <w:tcW w:w="2644" w:type="dxa"/>
            <w:tcMar>
              <w:top w:w="0" w:type="dxa"/>
              <w:left w:w="108" w:type="dxa"/>
              <w:bottom w:w="0" w:type="dxa"/>
              <w:right w:w="108" w:type="dxa"/>
            </w:tcMar>
            <w:vAlign w:val="center"/>
          </w:tcPr>
          <w:p w14:paraId="44EBCB08" w14:textId="77777777" w:rsidR="0078676C" w:rsidRPr="00466738" w:rsidRDefault="000429A3" w:rsidP="00AA0238">
            <w:pPr>
              <w:pStyle w:val="TAC"/>
            </w:pPr>
            <w:r>
              <w:rPr>
                <w:position w:val="-6"/>
              </w:rPr>
              <w:pict w14:anchorId="748D7D9B">
                <v:shape id="_x0000_i2255" type="#_x0000_t75" style="width:16.75pt;height:12.55pt">
                  <v:imagedata r:id="rId484" o:title=""/>
                </v:shape>
              </w:pict>
            </w:r>
          </w:p>
        </w:tc>
        <w:tc>
          <w:tcPr>
            <w:tcW w:w="0" w:type="auto"/>
            <w:vAlign w:val="center"/>
          </w:tcPr>
          <w:p w14:paraId="24D8C84D" w14:textId="77777777" w:rsidR="0078676C" w:rsidRPr="00466738" w:rsidRDefault="000429A3" w:rsidP="00AA0238">
            <w:pPr>
              <w:pStyle w:val="TAC"/>
            </w:pPr>
            <w:r>
              <w:rPr>
                <w:position w:val="-6"/>
              </w:rPr>
              <w:pict w14:anchorId="731899D8">
                <v:shape id="_x0000_i2256" type="#_x0000_t75" style="width:16.75pt;height:12.55pt">
                  <v:imagedata r:id="rId484" o:title=""/>
                </v:shape>
              </w:pict>
            </w:r>
          </w:p>
        </w:tc>
      </w:tr>
      <w:tr w:rsidR="0078676C" w:rsidRPr="00466738" w14:paraId="4047C29D" w14:textId="77777777" w:rsidTr="00BF140A">
        <w:trPr>
          <w:trHeight w:val="232"/>
          <w:jc w:val="center"/>
        </w:trPr>
        <w:tc>
          <w:tcPr>
            <w:tcW w:w="1513" w:type="dxa"/>
            <w:tcMar>
              <w:top w:w="0" w:type="dxa"/>
              <w:left w:w="108" w:type="dxa"/>
              <w:bottom w:w="0" w:type="dxa"/>
              <w:right w:w="108" w:type="dxa"/>
            </w:tcMar>
            <w:vAlign w:val="center"/>
          </w:tcPr>
          <w:p w14:paraId="405281DE"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384D0501" w14:textId="77777777" w:rsidR="0078676C" w:rsidRPr="00FE66B9" w:rsidRDefault="000429A3" w:rsidP="00AA0238">
            <w:pPr>
              <w:pStyle w:val="tac0"/>
            </w:pPr>
            <w:r>
              <w:rPr>
                <w:position w:val="-14"/>
                <w:lang w:eastAsia="zh-CN"/>
              </w:rPr>
              <w:pict w14:anchorId="11D2DB19">
                <v:shape id="_x0000_i2257" type="#_x0000_t75" style="width:73.65pt;height:17.6pt">
                  <v:imagedata r:id="rId582" o:title=""/>
                </v:shape>
              </w:pict>
            </w:r>
          </w:p>
        </w:tc>
        <w:tc>
          <w:tcPr>
            <w:tcW w:w="1474" w:type="dxa"/>
            <w:vAlign w:val="center"/>
          </w:tcPr>
          <w:p w14:paraId="7DC5CBA7" w14:textId="77777777" w:rsidR="0078676C" w:rsidRPr="00FE66B9" w:rsidRDefault="000429A3" w:rsidP="00AA0238">
            <w:pPr>
              <w:pStyle w:val="tac0"/>
            </w:pPr>
            <w:r>
              <w:rPr>
                <w:position w:val="-14"/>
                <w:lang w:eastAsia="zh-CN"/>
              </w:rPr>
              <w:pict w14:anchorId="612C09A6">
                <v:shape id="_x0000_i2258" type="#_x0000_t75" style="width:73.65pt;height:17.6pt">
                  <v:imagedata r:id="rId582" o:title=""/>
                </v:shape>
              </w:pict>
            </w:r>
          </w:p>
        </w:tc>
        <w:tc>
          <w:tcPr>
            <w:tcW w:w="2644" w:type="dxa"/>
            <w:tcMar>
              <w:top w:w="0" w:type="dxa"/>
              <w:left w:w="108" w:type="dxa"/>
              <w:bottom w:w="0" w:type="dxa"/>
              <w:right w:w="108" w:type="dxa"/>
            </w:tcMar>
            <w:vAlign w:val="center"/>
          </w:tcPr>
          <w:p w14:paraId="2822D322" w14:textId="77777777" w:rsidR="0078676C" w:rsidRDefault="000429A3" w:rsidP="00AA0238">
            <w:pPr>
              <w:pStyle w:val="tac0"/>
              <w:rPr>
                <w:rFonts w:eastAsia="SimSun"/>
                <w:lang w:val="de-DE" w:eastAsia="zh-CN"/>
              </w:rPr>
            </w:pPr>
            <w:r>
              <w:rPr>
                <w:position w:val="-14"/>
                <w:lang w:eastAsia="zh-CN"/>
              </w:rPr>
              <w:pict w14:anchorId="717B0EA7">
                <v:shape id="_x0000_i2259" type="#_x0000_t75" style="width:73.65pt;height:17.6pt">
                  <v:imagedata r:id="rId582" o:title=""/>
                </v:shape>
              </w:pict>
            </w:r>
          </w:p>
        </w:tc>
        <w:tc>
          <w:tcPr>
            <w:tcW w:w="0" w:type="auto"/>
            <w:vAlign w:val="center"/>
          </w:tcPr>
          <w:p w14:paraId="5B0A96CB" w14:textId="77777777" w:rsidR="0078676C" w:rsidRDefault="000429A3" w:rsidP="00AA0238">
            <w:pPr>
              <w:pStyle w:val="tac0"/>
              <w:rPr>
                <w:rFonts w:eastAsia="SimSun"/>
                <w:lang w:val="de-DE" w:eastAsia="zh-CN"/>
              </w:rPr>
            </w:pPr>
            <w:r>
              <w:rPr>
                <w:position w:val="-14"/>
                <w:lang w:eastAsia="zh-CN"/>
              </w:rPr>
              <w:pict w14:anchorId="18EE0558">
                <v:shape id="_x0000_i2260" type="#_x0000_t75" style="width:73.65pt;height:17.6pt">
                  <v:imagedata r:id="rId582" o:title=""/>
                </v:shape>
              </w:pict>
            </w:r>
          </w:p>
        </w:tc>
      </w:tr>
      <w:tr w:rsidR="0078676C" w:rsidRPr="00466738" w14:paraId="269F3FF6" w14:textId="77777777" w:rsidTr="00BF140A">
        <w:trPr>
          <w:trHeight w:val="232"/>
          <w:jc w:val="center"/>
        </w:trPr>
        <w:tc>
          <w:tcPr>
            <w:tcW w:w="1513" w:type="dxa"/>
            <w:tcMar>
              <w:top w:w="0" w:type="dxa"/>
              <w:left w:w="108" w:type="dxa"/>
              <w:bottom w:w="0" w:type="dxa"/>
              <w:right w:w="108" w:type="dxa"/>
            </w:tcMar>
            <w:vAlign w:val="center"/>
          </w:tcPr>
          <w:p w14:paraId="1C01C4D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0AE97B12" w14:textId="77777777" w:rsidR="0078676C" w:rsidRPr="00FE66B9" w:rsidRDefault="000429A3" w:rsidP="00AA0238">
            <w:pPr>
              <w:pStyle w:val="tac0"/>
            </w:pPr>
            <w:r>
              <w:rPr>
                <w:position w:val="-14"/>
                <w:lang w:eastAsia="zh-CN"/>
              </w:rPr>
              <w:pict w14:anchorId="7E4FD15D">
                <v:shape id="_x0000_i2261" type="#_x0000_t75" style="width:70.35pt;height:16.75pt">
                  <v:imagedata r:id="rId516" o:title=""/>
                </v:shape>
              </w:pict>
            </w:r>
          </w:p>
        </w:tc>
        <w:tc>
          <w:tcPr>
            <w:tcW w:w="1474" w:type="dxa"/>
            <w:vAlign w:val="center"/>
          </w:tcPr>
          <w:p w14:paraId="3A232AE5" w14:textId="77777777" w:rsidR="0078676C" w:rsidRPr="00FE66B9" w:rsidRDefault="000429A3" w:rsidP="00AA0238">
            <w:pPr>
              <w:pStyle w:val="tac0"/>
            </w:pPr>
            <w:r>
              <w:rPr>
                <w:position w:val="-14"/>
                <w:lang w:eastAsia="zh-CN"/>
              </w:rPr>
              <w:pict w14:anchorId="571FD92A">
                <v:shape id="_x0000_i2262" type="#_x0000_t75" style="width:70.35pt;height:16.75pt">
                  <v:imagedata r:id="rId516" o:title=""/>
                </v:shape>
              </w:pict>
            </w:r>
          </w:p>
        </w:tc>
        <w:tc>
          <w:tcPr>
            <w:tcW w:w="2644" w:type="dxa"/>
            <w:tcMar>
              <w:top w:w="0" w:type="dxa"/>
              <w:left w:w="108" w:type="dxa"/>
              <w:bottom w:w="0" w:type="dxa"/>
              <w:right w:w="108" w:type="dxa"/>
            </w:tcMar>
            <w:vAlign w:val="center"/>
          </w:tcPr>
          <w:p w14:paraId="7231665C" w14:textId="77777777" w:rsidR="0078676C" w:rsidRDefault="000429A3" w:rsidP="00AA0238">
            <w:pPr>
              <w:pStyle w:val="tac0"/>
              <w:rPr>
                <w:rFonts w:eastAsia="SimSun"/>
                <w:lang w:val="de-DE" w:eastAsia="zh-CN"/>
              </w:rPr>
            </w:pPr>
            <w:r>
              <w:rPr>
                <w:position w:val="-14"/>
                <w:lang w:eastAsia="zh-CN"/>
              </w:rPr>
              <w:pict w14:anchorId="7BDB0E2D">
                <v:shape id="_x0000_i2263" type="#_x0000_t75" style="width:70.35pt;height:16.75pt">
                  <v:imagedata r:id="rId516" o:title=""/>
                </v:shape>
              </w:pict>
            </w:r>
          </w:p>
        </w:tc>
        <w:tc>
          <w:tcPr>
            <w:tcW w:w="0" w:type="auto"/>
            <w:vAlign w:val="center"/>
          </w:tcPr>
          <w:p w14:paraId="6C30C916" w14:textId="77777777" w:rsidR="0078676C" w:rsidRDefault="000429A3" w:rsidP="00AA0238">
            <w:pPr>
              <w:pStyle w:val="tac0"/>
              <w:rPr>
                <w:rFonts w:eastAsia="SimSun"/>
                <w:lang w:val="de-DE" w:eastAsia="zh-CN"/>
              </w:rPr>
            </w:pPr>
            <w:r>
              <w:rPr>
                <w:position w:val="-14"/>
                <w:lang w:eastAsia="zh-CN"/>
              </w:rPr>
              <w:pict w14:anchorId="1DBBC019">
                <v:shape id="_x0000_i2264" type="#_x0000_t75" style="width:70.35pt;height:16.75pt">
                  <v:imagedata r:id="rId516" o:title=""/>
                </v:shape>
              </w:pict>
            </w:r>
          </w:p>
        </w:tc>
      </w:tr>
      <w:tr w:rsidR="0078676C" w:rsidRPr="00466738" w14:paraId="1E163583" w14:textId="77777777" w:rsidTr="00BF140A">
        <w:trPr>
          <w:trHeight w:val="232"/>
          <w:jc w:val="center"/>
        </w:trPr>
        <w:tc>
          <w:tcPr>
            <w:tcW w:w="1513" w:type="dxa"/>
            <w:tcMar>
              <w:top w:w="0" w:type="dxa"/>
              <w:left w:w="108" w:type="dxa"/>
              <w:bottom w:w="0" w:type="dxa"/>
              <w:right w:w="108" w:type="dxa"/>
            </w:tcMar>
            <w:vAlign w:val="center"/>
          </w:tcPr>
          <w:p w14:paraId="46659AA8"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42EAF426"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A53CD5"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01B87DA"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7B37932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10423EA" w14:textId="77777777" w:rsidTr="00BF140A">
        <w:trPr>
          <w:trHeight w:val="232"/>
          <w:jc w:val="center"/>
        </w:trPr>
        <w:tc>
          <w:tcPr>
            <w:tcW w:w="1513" w:type="dxa"/>
            <w:tcMar>
              <w:top w:w="0" w:type="dxa"/>
              <w:left w:w="108" w:type="dxa"/>
              <w:bottom w:w="0" w:type="dxa"/>
              <w:right w:w="108" w:type="dxa"/>
            </w:tcMar>
            <w:vAlign w:val="center"/>
          </w:tcPr>
          <w:p w14:paraId="550FA85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54BA3C4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07A7DA8C"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D77E368"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0B5BEF9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08C4A244" w14:textId="77777777" w:rsidTr="00BF140A">
        <w:trPr>
          <w:trHeight w:val="232"/>
          <w:jc w:val="center"/>
        </w:trPr>
        <w:tc>
          <w:tcPr>
            <w:tcW w:w="1513" w:type="dxa"/>
            <w:tcMar>
              <w:top w:w="0" w:type="dxa"/>
              <w:left w:w="108" w:type="dxa"/>
              <w:bottom w:w="0" w:type="dxa"/>
              <w:right w:w="108" w:type="dxa"/>
            </w:tcMar>
            <w:vAlign w:val="center"/>
          </w:tcPr>
          <w:p w14:paraId="76E2A597"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6FF78D09"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06EA83CA"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DCE970D"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985B02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0A1CDAF7" w14:textId="77777777" w:rsidTr="00BF140A">
        <w:trPr>
          <w:trHeight w:val="232"/>
          <w:jc w:val="center"/>
        </w:trPr>
        <w:tc>
          <w:tcPr>
            <w:tcW w:w="1513" w:type="dxa"/>
            <w:tcMar>
              <w:top w:w="0" w:type="dxa"/>
              <w:left w:w="108" w:type="dxa"/>
              <w:bottom w:w="0" w:type="dxa"/>
              <w:right w:w="108" w:type="dxa"/>
            </w:tcMar>
            <w:vAlign w:val="center"/>
          </w:tcPr>
          <w:p w14:paraId="7A91BE1A"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4436DC83" w14:textId="77777777" w:rsidR="0078676C" w:rsidRPr="00FE66B9" w:rsidRDefault="0078676C" w:rsidP="00AA0238">
            <w:pPr>
              <w:pStyle w:val="tac0"/>
            </w:pPr>
            <w:r>
              <w:rPr>
                <w:rFonts w:eastAsia="SimSun" w:hint="eastAsia"/>
                <w:lang w:eastAsia="zh-CN"/>
              </w:rPr>
              <w:t>0</w:t>
            </w:r>
          </w:p>
        </w:tc>
        <w:tc>
          <w:tcPr>
            <w:tcW w:w="1474" w:type="dxa"/>
            <w:vAlign w:val="center"/>
          </w:tcPr>
          <w:p w14:paraId="07B66B2E"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7C3A722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693AA6C6" w14:textId="77777777" w:rsidR="0078676C" w:rsidRDefault="0078676C" w:rsidP="00AA0238">
            <w:pPr>
              <w:pStyle w:val="tac0"/>
              <w:rPr>
                <w:rFonts w:eastAsia="SimSun"/>
                <w:lang w:val="de-DE" w:eastAsia="zh-CN"/>
              </w:rPr>
            </w:pPr>
            <w:r>
              <w:rPr>
                <w:rFonts w:eastAsia="SimSun" w:hint="eastAsia"/>
                <w:lang w:eastAsia="zh-CN"/>
              </w:rPr>
              <w:t>0</w:t>
            </w:r>
          </w:p>
        </w:tc>
      </w:tr>
    </w:tbl>
    <w:p w14:paraId="1008F1D4" w14:textId="77777777" w:rsidR="0078676C" w:rsidRDefault="0078676C" w:rsidP="0078676C">
      <w:pPr>
        <w:rPr>
          <w:lang w:eastAsia="zh-CN"/>
        </w:rPr>
      </w:pPr>
    </w:p>
    <w:bookmarkEnd w:id="337"/>
    <w:bookmarkEnd w:id="338"/>
    <w:p w14:paraId="4231F90E" w14:textId="77777777"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429A3">
        <w:rPr>
          <w:position w:val="-10"/>
          <w:lang w:eastAsia="zh-CN"/>
        </w:rPr>
        <w:pict w14:anchorId="46C53A5A">
          <v:shape id="_x0000_i2265" type="#_x0000_t75" style="width:52.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14:paraId="3DD4D550"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122C59E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4A8238F4"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0CFC568" w14:textId="77777777" w:rsidR="0078676C" w:rsidRDefault="0078676C" w:rsidP="00BF140A">
            <w:pPr>
              <w:pStyle w:val="TAH"/>
              <w:rPr>
                <w:rFonts w:eastAsia="SimSun"/>
                <w:lang w:eastAsia="zh-CN"/>
              </w:rPr>
            </w:pPr>
          </w:p>
        </w:tc>
      </w:tr>
      <w:tr w:rsidR="0078676C" w:rsidRPr="00466738" w14:paraId="5E08E5B1" w14:textId="77777777" w:rsidTr="00BF140A">
        <w:trPr>
          <w:trHeight w:val="167"/>
          <w:jc w:val="center"/>
        </w:trPr>
        <w:tc>
          <w:tcPr>
            <w:tcW w:w="1513" w:type="dxa"/>
            <w:vMerge/>
            <w:shd w:val="clear" w:color="auto" w:fill="E0E0E0"/>
            <w:vAlign w:val="center"/>
          </w:tcPr>
          <w:p w14:paraId="29083030"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A2D6360"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7A4A2DB7"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AC8CF81"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54CD2B74"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159AB0D9" w14:textId="77777777" w:rsidTr="00BF140A">
        <w:trPr>
          <w:trHeight w:val="232"/>
          <w:jc w:val="center"/>
        </w:trPr>
        <w:tc>
          <w:tcPr>
            <w:tcW w:w="1513" w:type="dxa"/>
            <w:tcMar>
              <w:top w:w="0" w:type="dxa"/>
              <w:left w:w="108" w:type="dxa"/>
              <w:bottom w:w="0" w:type="dxa"/>
              <w:right w:w="108" w:type="dxa"/>
            </w:tcMar>
            <w:vAlign w:val="center"/>
          </w:tcPr>
          <w:p w14:paraId="1660AE5D"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160DF151" w14:textId="77777777" w:rsidR="0078676C" w:rsidRPr="00064EEE" w:rsidRDefault="0078676C" w:rsidP="00AA0238">
            <w:pPr>
              <w:pStyle w:val="tac0"/>
              <w:rPr>
                <w:lang w:val="de-DE"/>
              </w:rPr>
            </w:pPr>
            <w:r w:rsidRPr="00064EEE">
              <w:rPr>
                <w:lang w:val="de-DE"/>
              </w:rPr>
              <w:t>4</w:t>
            </w:r>
          </w:p>
        </w:tc>
        <w:tc>
          <w:tcPr>
            <w:tcW w:w="1474" w:type="dxa"/>
            <w:vAlign w:val="center"/>
          </w:tcPr>
          <w:p w14:paraId="2FEF6780"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E626063"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6F1862FF" w14:textId="77777777" w:rsidR="0078676C" w:rsidRDefault="0078676C" w:rsidP="00AA0238">
            <w:pPr>
              <w:pStyle w:val="tac0"/>
              <w:rPr>
                <w:rFonts w:eastAsia="SimSun"/>
                <w:lang w:val="de-DE" w:eastAsia="zh-CN"/>
              </w:rPr>
            </w:pPr>
            <w:r w:rsidRPr="00064EEE">
              <w:rPr>
                <w:lang w:val="de-DE"/>
              </w:rPr>
              <w:t>4</w:t>
            </w:r>
          </w:p>
        </w:tc>
      </w:tr>
      <w:tr w:rsidR="0078676C" w:rsidRPr="00466738" w14:paraId="19B69B4B" w14:textId="77777777" w:rsidTr="00BF140A">
        <w:trPr>
          <w:trHeight w:val="232"/>
          <w:jc w:val="center"/>
        </w:trPr>
        <w:tc>
          <w:tcPr>
            <w:tcW w:w="1513" w:type="dxa"/>
            <w:tcMar>
              <w:top w:w="0" w:type="dxa"/>
              <w:left w:w="108" w:type="dxa"/>
              <w:bottom w:w="0" w:type="dxa"/>
              <w:right w:w="108" w:type="dxa"/>
            </w:tcMar>
            <w:vAlign w:val="center"/>
          </w:tcPr>
          <w:p w14:paraId="6A7F30FF"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2C87A15F" w14:textId="77777777" w:rsidR="0078676C" w:rsidRPr="00466738" w:rsidRDefault="000429A3" w:rsidP="00AA0238">
            <w:pPr>
              <w:pStyle w:val="TAC"/>
            </w:pPr>
            <w:r>
              <w:rPr>
                <w:position w:val="-6"/>
              </w:rPr>
              <w:pict w14:anchorId="175C5C2D">
                <v:shape id="_x0000_i2266" type="#_x0000_t75" style="width:16.75pt;height:12.55pt">
                  <v:imagedata r:id="rId484" o:title=""/>
                </v:shape>
              </w:pict>
            </w:r>
          </w:p>
        </w:tc>
        <w:tc>
          <w:tcPr>
            <w:tcW w:w="1474" w:type="dxa"/>
            <w:vAlign w:val="center"/>
          </w:tcPr>
          <w:p w14:paraId="6A468137" w14:textId="77777777" w:rsidR="0078676C" w:rsidRPr="00466738" w:rsidRDefault="000429A3" w:rsidP="00AA0238">
            <w:pPr>
              <w:pStyle w:val="TAC"/>
            </w:pPr>
            <w:r>
              <w:rPr>
                <w:position w:val="-6"/>
              </w:rPr>
              <w:pict w14:anchorId="4D48D6C8">
                <v:shape id="_x0000_i2267" type="#_x0000_t75" style="width:16.75pt;height:12.55pt">
                  <v:imagedata r:id="rId484" o:title=""/>
                </v:shape>
              </w:pict>
            </w:r>
          </w:p>
        </w:tc>
        <w:tc>
          <w:tcPr>
            <w:tcW w:w="2644" w:type="dxa"/>
            <w:tcMar>
              <w:top w:w="0" w:type="dxa"/>
              <w:left w:w="108" w:type="dxa"/>
              <w:bottom w:w="0" w:type="dxa"/>
              <w:right w:w="108" w:type="dxa"/>
            </w:tcMar>
            <w:vAlign w:val="center"/>
          </w:tcPr>
          <w:p w14:paraId="2DD814AA" w14:textId="77777777" w:rsidR="0078676C" w:rsidRPr="00466738" w:rsidRDefault="000429A3" w:rsidP="00AA0238">
            <w:pPr>
              <w:pStyle w:val="TAC"/>
            </w:pPr>
            <w:r>
              <w:rPr>
                <w:position w:val="-6"/>
              </w:rPr>
              <w:pict w14:anchorId="7E64857A">
                <v:shape id="_x0000_i2268" type="#_x0000_t75" style="width:16.75pt;height:12.55pt">
                  <v:imagedata r:id="rId484" o:title=""/>
                </v:shape>
              </w:pict>
            </w:r>
          </w:p>
        </w:tc>
        <w:tc>
          <w:tcPr>
            <w:tcW w:w="0" w:type="auto"/>
            <w:vAlign w:val="center"/>
          </w:tcPr>
          <w:p w14:paraId="559D96FF" w14:textId="77777777" w:rsidR="0078676C" w:rsidRPr="00466738" w:rsidRDefault="000429A3" w:rsidP="00AA0238">
            <w:pPr>
              <w:pStyle w:val="TAC"/>
            </w:pPr>
            <w:r>
              <w:rPr>
                <w:position w:val="-6"/>
              </w:rPr>
              <w:pict w14:anchorId="71619CD1">
                <v:shape id="_x0000_i2269" type="#_x0000_t75" style="width:16.75pt;height:12.55pt">
                  <v:imagedata r:id="rId484" o:title=""/>
                </v:shape>
              </w:pict>
            </w:r>
          </w:p>
        </w:tc>
      </w:tr>
      <w:tr w:rsidR="0078676C" w:rsidRPr="00466738" w14:paraId="76A86CA5" w14:textId="77777777" w:rsidTr="00BF140A">
        <w:trPr>
          <w:trHeight w:val="232"/>
          <w:jc w:val="center"/>
        </w:trPr>
        <w:tc>
          <w:tcPr>
            <w:tcW w:w="1513" w:type="dxa"/>
            <w:tcMar>
              <w:top w:w="0" w:type="dxa"/>
              <w:left w:w="108" w:type="dxa"/>
              <w:bottom w:w="0" w:type="dxa"/>
              <w:right w:w="108" w:type="dxa"/>
            </w:tcMar>
            <w:vAlign w:val="center"/>
          </w:tcPr>
          <w:p w14:paraId="0D7039E1"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256937F8" w14:textId="77777777" w:rsidR="0078676C" w:rsidRPr="00064EEE" w:rsidRDefault="0078676C" w:rsidP="00AA0238">
            <w:pPr>
              <w:pStyle w:val="tac0"/>
              <w:rPr>
                <w:lang w:val="en-GB"/>
              </w:rPr>
            </w:pPr>
            <w:r w:rsidRPr="00064EEE">
              <w:rPr>
                <w:lang w:val="en-GB"/>
              </w:rPr>
              <w:t>0</w:t>
            </w:r>
          </w:p>
        </w:tc>
        <w:tc>
          <w:tcPr>
            <w:tcW w:w="1474" w:type="dxa"/>
            <w:vAlign w:val="center"/>
          </w:tcPr>
          <w:p w14:paraId="5094E6A8" w14:textId="77777777"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14:paraId="7B619265" w14:textId="77777777" w:rsidR="0078676C" w:rsidRPr="00064EEE" w:rsidRDefault="0078676C" w:rsidP="00AA0238">
            <w:pPr>
              <w:pStyle w:val="tac0"/>
              <w:rPr>
                <w:lang w:val="en-GB"/>
              </w:rPr>
            </w:pPr>
            <w:r w:rsidRPr="00064EEE">
              <w:rPr>
                <w:lang w:val="de-DE"/>
              </w:rPr>
              <w:t>4</w:t>
            </w:r>
          </w:p>
        </w:tc>
        <w:tc>
          <w:tcPr>
            <w:tcW w:w="0" w:type="auto"/>
            <w:vAlign w:val="center"/>
          </w:tcPr>
          <w:p w14:paraId="693A24F3" w14:textId="77777777" w:rsidR="0078676C" w:rsidRDefault="0078676C" w:rsidP="00AA0238">
            <w:pPr>
              <w:pStyle w:val="tac0"/>
              <w:rPr>
                <w:rFonts w:eastAsia="SimSun"/>
                <w:lang w:val="de-DE" w:eastAsia="zh-CN"/>
              </w:rPr>
            </w:pPr>
            <w:r w:rsidRPr="00064EEE">
              <w:rPr>
                <w:lang w:val="de-DE"/>
              </w:rPr>
              <w:t>4</w:t>
            </w:r>
          </w:p>
        </w:tc>
      </w:tr>
      <w:tr w:rsidR="0078676C" w:rsidRPr="00466738" w14:paraId="75A7AD7E" w14:textId="77777777" w:rsidTr="00BF140A">
        <w:trPr>
          <w:trHeight w:val="232"/>
          <w:jc w:val="center"/>
        </w:trPr>
        <w:tc>
          <w:tcPr>
            <w:tcW w:w="1513" w:type="dxa"/>
            <w:tcMar>
              <w:top w:w="0" w:type="dxa"/>
              <w:left w:w="108" w:type="dxa"/>
              <w:bottom w:w="0" w:type="dxa"/>
              <w:right w:w="108" w:type="dxa"/>
            </w:tcMar>
            <w:vAlign w:val="center"/>
          </w:tcPr>
          <w:p w14:paraId="365CE523"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24CF3879" w14:textId="77777777" w:rsidR="0078676C" w:rsidRPr="00064EEE" w:rsidRDefault="0078676C" w:rsidP="00AA0238">
            <w:pPr>
              <w:pStyle w:val="tac0"/>
              <w:rPr>
                <w:lang w:val="en-GB"/>
              </w:rPr>
            </w:pPr>
            <w:r w:rsidRPr="00064EEE">
              <w:rPr>
                <w:lang w:val="en-GB"/>
              </w:rPr>
              <w:t>0</w:t>
            </w:r>
          </w:p>
        </w:tc>
        <w:tc>
          <w:tcPr>
            <w:tcW w:w="1474" w:type="dxa"/>
            <w:vAlign w:val="center"/>
          </w:tcPr>
          <w:p w14:paraId="3CB63BBF" w14:textId="77777777" w:rsidR="0078676C" w:rsidRPr="00466738" w:rsidRDefault="000429A3" w:rsidP="00AA0238">
            <w:pPr>
              <w:pStyle w:val="TAC"/>
            </w:pPr>
            <w:r>
              <w:rPr>
                <w:position w:val="-6"/>
              </w:rPr>
              <w:pict w14:anchorId="48C9F5BC">
                <v:shape id="_x0000_i2270" type="#_x0000_t75" style="width:16.75pt;height:12.55pt">
                  <v:imagedata r:id="rId484" o:title=""/>
                </v:shape>
              </w:pict>
            </w:r>
          </w:p>
        </w:tc>
        <w:tc>
          <w:tcPr>
            <w:tcW w:w="2644" w:type="dxa"/>
            <w:tcMar>
              <w:top w:w="0" w:type="dxa"/>
              <w:left w:w="108" w:type="dxa"/>
              <w:bottom w:w="0" w:type="dxa"/>
              <w:right w:w="108" w:type="dxa"/>
            </w:tcMar>
            <w:vAlign w:val="center"/>
          </w:tcPr>
          <w:p w14:paraId="361ED44C" w14:textId="77777777" w:rsidR="0078676C" w:rsidRPr="00466738" w:rsidRDefault="000429A3" w:rsidP="00AA0238">
            <w:pPr>
              <w:pStyle w:val="TAC"/>
            </w:pPr>
            <w:r>
              <w:rPr>
                <w:position w:val="-6"/>
              </w:rPr>
              <w:pict w14:anchorId="06E51839">
                <v:shape id="_x0000_i2271" type="#_x0000_t75" style="width:16.75pt;height:12.55pt">
                  <v:imagedata r:id="rId484" o:title=""/>
                </v:shape>
              </w:pict>
            </w:r>
          </w:p>
        </w:tc>
        <w:tc>
          <w:tcPr>
            <w:tcW w:w="0" w:type="auto"/>
            <w:vAlign w:val="center"/>
          </w:tcPr>
          <w:p w14:paraId="57C32D24" w14:textId="77777777" w:rsidR="0078676C" w:rsidRPr="00466738" w:rsidRDefault="000429A3" w:rsidP="00AA0238">
            <w:pPr>
              <w:pStyle w:val="TAC"/>
            </w:pPr>
            <w:r>
              <w:rPr>
                <w:position w:val="-6"/>
              </w:rPr>
              <w:pict w14:anchorId="1DDEFDE7">
                <v:shape id="_x0000_i2272" type="#_x0000_t75" style="width:16.75pt;height:12.55pt">
                  <v:imagedata r:id="rId484" o:title=""/>
                </v:shape>
              </w:pict>
            </w:r>
          </w:p>
        </w:tc>
      </w:tr>
      <w:tr w:rsidR="0078676C" w:rsidRPr="00466738" w14:paraId="66DD9433" w14:textId="77777777" w:rsidTr="00BF140A">
        <w:trPr>
          <w:trHeight w:val="232"/>
          <w:jc w:val="center"/>
        </w:trPr>
        <w:tc>
          <w:tcPr>
            <w:tcW w:w="1513" w:type="dxa"/>
            <w:tcMar>
              <w:top w:w="0" w:type="dxa"/>
              <w:left w:w="108" w:type="dxa"/>
              <w:bottom w:w="0" w:type="dxa"/>
              <w:right w:w="108" w:type="dxa"/>
            </w:tcMar>
            <w:vAlign w:val="center"/>
          </w:tcPr>
          <w:p w14:paraId="3CB7BECC" w14:textId="77777777"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701F740B" w14:textId="77777777"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0EBF4D6E" wp14:editId="5C0A2583">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01B3C555"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C4E0768" wp14:editId="287EDB14">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8A600C1" w14:textId="77777777" w:rsidR="0078676C" w:rsidRPr="00A97741" w:rsidRDefault="000429A3" w:rsidP="00AA0238">
            <w:pPr>
              <w:pStyle w:val="tac0"/>
              <w:rPr>
                <w:rFonts w:eastAsia="SimSun"/>
                <w:lang w:val="en-GB" w:eastAsia="zh-CN"/>
              </w:rPr>
            </w:pPr>
            <w:r>
              <w:rPr>
                <w:position w:val="-32"/>
                <w:lang w:eastAsia="zh-CN"/>
              </w:rPr>
              <w:pict w14:anchorId="25A74DE2">
                <v:shape id="_x0000_i2273" type="#_x0000_t75" style="width:105.5pt;height:28.45pt">
                  <v:imagedata r:id="rId509" o:title=""/>
                </v:shape>
              </w:pict>
            </w:r>
          </w:p>
        </w:tc>
        <w:tc>
          <w:tcPr>
            <w:tcW w:w="0" w:type="auto"/>
            <w:vAlign w:val="center"/>
          </w:tcPr>
          <w:p w14:paraId="4377D2C4" w14:textId="77777777" w:rsidR="0078676C" w:rsidRDefault="000429A3" w:rsidP="00AA0238">
            <w:pPr>
              <w:pStyle w:val="tac0"/>
              <w:rPr>
                <w:rFonts w:eastAsia="SimSun"/>
                <w:lang w:val="de-DE" w:eastAsia="zh-CN"/>
              </w:rPr>
            </w:pPr>
            <w:r>
              <w:rPr>
                <w:position w:val="-32"/>
                <w:lang w:eastAsia="zh-CN"/>
              </w:rPr>
              <w:pict w14:anchorId="1E6392BF">
                <v:shape id="_x0000_i2274" type="#_x0000_t75" style="width:105.5pt;height:28.45pt">
                  <v:imagedata r:id="rId509" o:title=""/>
                </v:shape>
              </w:pict>
            </w:r>
          </w:p>
        </w:tc>
      </w:tr>
      <w:tr w:rsidR="0078676C" w:rsidRPr="00466738" w14:paraId="2434A7B1" w14:textId="77777777" w:rsidTr="00BF140A">
        <w:trPr>
          <w:trHeight w:val="232"/>
          <w:jc w:val="center"/>
        </w:trPr>
        <w:tc>
          <w:tcPr>
            <w:tcW w:w="1513" w:type="dxa"/>
            <w:tcMar>
              <w:top w:w="0" w:type="dxa"/>
              <w:left w:w="108" w:type="dxa"/>
              <w:bottom w:w="0" w:type="dxa"/>
              <w:right w:w="108" w:type="dxa"/>
            </w:tcMar>
            <w:vAlign w:val="center"/>
          </w:tcPr>
          <w:p w14:paraId="5D8B510D" w14:textId="77777777"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44B14879" w14:textId="77777777"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6D017357" wp14:editId="6BB2B528">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036213F" w14:textId="77777777"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41DCB6BE" wp14:editId="4B5B7090">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7A65F2E" w14:textId="77777777" w:rsidR="0078676C" w:rsidRPr="00064EEE" w:rsidRDefault="000429A3" w:rsidP="00AA0238">
            <w:pPr>
              <w:pStyle w:val="tac0"/>
              <w:rPr>
                <w:lang w:val="en-GB"/>
              </w:rPr>
            </w:pPr>
            <w:r>
              <w:rPr>
                <w:position w:val="-30"/>
                <w:lang w:val="en-GB"/>
              </w:rPr>
              <w:pict w14:anchorId="0DFA207A">
                <v:shape id="_x0000_i2275" type="#_x0000_t75" style="width:63.65pt;height:32.65pt">
                  <v:imagedata r:id="rId583" o:title=""/>
                </v:shape>
              </w:pict>
            </w:r>
          </w:p>
        </w:tc>
        <w:tc>
          <w:tcPr>
            <w:tcW w:w="0" w:type="auto"/>
            <w:vAlign w:val="center"/>
          </w:tcPr>
          <w:p w14:paraId="649E33C3" w14:textId="77777777" w:rsidR="0078676C" w:rsidRDefault="000429A3" w:rsidP="00AA0238">
            <w:pPr>
              <w:pStyle w:val="tac0"/>
              <w:rPr>
                <w:rFonts w:eastAsia="SimSun"/>
                <w:lang w:val="de-DE" w:eastAsia="zh-CN"/>
              </w:rPr>
            </w:pPr>
            <w:r>
              <w:rPr>
                <w:position w:val="-30"/>
                <w:lang w:val="en-GB"/>
              </w:rPr>
              <w:pict w14:anchorId="4FBCABD4">
                <v:shape id="_x0000_i2276" type="#_x0000_t75" style="width:63.65pt;height:32.65pt">
                  <v:imagedata r:id="rId583" o:title=""/>
                </v:shape>
              </w:pict>
            </w:r>
          </w:p>
        </w:tc>
      </w:tr>
      <w:tr w:rsidR="0078676C" w:rsidRPr="00967C8F" w14:paraId="5961C71F" w14:textId="77777777" w:rsidTr="00BF140A">
        <w:trPr>
          <w:trHeight w:val="232"/>
          <w:jc w:val="center"/>
        </w:trPr>
        <w:tc>
          <w:tcPr>
            <w:tcW w:w="1513" w:type="dxa"/>
            <w:tcMar>
              <w:top w:w="0" w:type="dxa"/>
              <w:left w:w="108" w:type="dxa"/>
              <w:bottom w:w="0" w:type="dxa"/>
              <w:right w:w="108" w:type="dxa"/>
            </w:tcMar>
            <w:vAlign w:val="center"/>
          </w:tcPr>
          <w:p w14:paraId="131201B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34D8060C" w14:textId="77777777" w:rsidR="0078676C" w:rsidRPr="00402759" w:rsidRDefault="000429A3" w:rsidP="00AA0238">
            <w:pPr>
              <w:pStyle w:val="tac0"/>
              <w:rPr>
                <w:position w:val="-6"/>
              </w:rPr>
            </w:pPr>
            <w:r>
              <w:rPr>
                <w:position w:val="-12"/>
              </w:rPr>
              <w:pict w14:anchorId="1418D71C">
                <v:shape id="_x0000_i2277" type="#_x0000_t75" style="width:51.05pt;height:18.4pt">
                  <v:imagedata r:id="rId594" o:title=""/>
                </v:shape>
              </w:pict>
            </w:r>
          </w:p>
        </w:tc>
        <w:tc>
          <w:tcPr>
            <w:tcW w:w="1474" w:type="dxa"/>
            <w:vAlign w:val="center"/>
          </w:tcPr>
          <w:p w14:paraId="5E6CC1EA" w14:textId="77777777" w:rsidR="0078676C" w:rsidRPr="00402759" w:rsidRDefault="000429A3" w:rsidP="00AA0238">
            <w:pPr>
              <w:pStyle w:val="tac0"/>
              <w:rPr>
                <w:position w:val="-6"/>
              </w:rPr>
            </w:pPr>
            <w:r>
              <w:rPr>
                <w:position w:val="-12"/>
              </w:rPr>
              <w:pict w14:anchorId="180100A6">
                <v:shape id="_x0000_i2278" type="#_x0000_t75" style="width:51.05pt;height:18.4pt">
                  <v:imagedata r:id="rId595" o:title=""/>
                </v:shape>
              </w:pict>
            </w:r>
          </w:p>
        </w:tc>
        <w:tc>
          <w:tcPr>
            <w:tcW w:w="2644" w:type="dxa"/>
            <w:tcMar>
              <w:top w:w="0" w:type="dxa"/>
              <w:left w:w="108" w:type="dxa"/>
              <w:bottom w:w="0" w:type="dxa"/>
              <w:right w:w="108" w:type="dxa"/>
            </w:tcMar>
            <w:vAlign w:val="center"/>
          </w:tcPr>
          <w:p w14:paraId="0D5819C2"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7E0E299"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59325594" w14:textId="77777777" w:rsidTr="00BF140A">
        <w:trPr>
          <w:trHeight w:val="232"/>
          <w:jc w:val="center"/>
        </w:trPr>
        <w:tc>
          <w:tcPr>
            <w:tcW w:w="1513" w:type="dxa"/>
            <w:tcMar>
              <w:top w:w="0" w:type="dxa"/>
              <w:left w:w="108" w:type="dxa"/>
              <w:bottom w:w="0" w:type="dxa"/>
              <w:right w:w="108" w:type="dxa"/>
            </w:tcMar>
            <w:vAlign w:val="center"/>
          </w:tcPr>
          <w:p w14:paraId="1720CB4D"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6024170C" w14:textId="77777777" w:rsidR="0078676C" w:rsidRPr="00402759" w:rsidRDefault="000429A3" w:rsidP="00AA0238">
            <w:pPr>
              <w:pStyle w:val="tac0"/>
              <w:rPr>
                <w:position w:val="-6"/>
              </w:rPr>
            </w:pPr>
            <w:r>
              <w:rPr>
                <w:position w:val="-12"/>
              </w:rPr>
              <w:pict w14:anchorId="7982B1F9">
                <v:shape id="_x0000_i2279" type="#_x0000_t75" style="width:52.75pt;height:18.4pt">
                  <v:imagedata r:id="rId596" o:title=""/>
                </v:shape>
              </w:pict>
            </w:r>
          </w:p>
        </w:tc>
        <w:tc>
          <w:tcPr>
            <w:tcW w:w="1474" w:type="dxa"/>
            <w:vAlign w:val="center"/>
          </w:tcPr>
          <w:p w14:paraId="63950B89" w14:textId="77777777" w:rsidR="0078676C" w:rsidRPr="00402759" w:rsidRDefault="000429A3" w:rsidP="00AA0238">
            <w:pPr>
              <w:pStyle w:val="tac0"/>
              <w:rPr>
                <w:position w:val="-6"/>
              </w:rPr>
            </w:pPr>
            <w:r>
              <w:rPr>
                <w:position w:val="-12"/>
              </w:rPr>
              <w:pict w14:anchorId="25F29D36">
                <v:shape id="_x0000_i2280" type="#_x0000_t75" style="width:52.75pt;height:18.4pt">
                  <v:imagedata r:id="rId597" o:title=""/>
                </v:shape>
              </w:pict>
            </w:r>
          </w:p>
        </w:tc>
        <w:tc>
          <w:tcPr>
            <w:tcW w:w="2644" w:type="dxa"/>
            <w:tcMar>
              <w:top w:w="0" w:type="dxa"/>
              <w:left w:w="108" w:type="dxa"/>
              <w:bottom w:w="0" w:type="dxa"/>
              <w:right w:w="108" w:type="dxa"/>
            </w:tcMar>
            <w:vAlign w:val="center"/>
          </w:tcPr>
          <w:p w14:paraId="67E8815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5DB739D4"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69836C2F" w14:textId="77777777" w:rsidTr="00BF140A">
        <w:trPr>
          <w:trHeight w:val="232"/>
          <w:jc w:val="center"/>
        </w:trPr>
        <w:tc>
          <w:tcPr>
            <w:tcW w:w="1513" w:type="dxa"/>
            <w:tcMar>
              <w:top w:w="0" w:type="dxa"/>
              <w:left w:w="108" w:type="dxa"/>
              <w:bottom w:w="0" w:type="dxa"/>
              <w:right w:w="108" w:type="dxa"/>
            </w:tcMar>
            <w:vAlign w:val="center"/>
          </w:tcPr>
          <w:p w14:paraId="7B09E74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45F9964F" w14:textId="77777777"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14:paraId="13082B8B"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7B3AF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14:paraId="01926D9A" w14:textId="77777777"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14:paraId="554212C6" w14:textId="77777777" w:rsidTr="00BF140A">
        <w:trPr>
          <w:trHeight w:val="232"/>
          <w:jc w:val="center"/>
        </w:trPr>
        <w:tc>
          <w:tcPr>
            <w:tcW w:w="1513" w:type="dxa"/>
            <w:tcMar>
              <w:top w:w="0" w:type="dxa"/>
              <w:left w:w="108" w:type="dxa"/>
              <w:bottom w:w="0" w:type="dxa"/>
              <w:right w:w="108" w:type="dxa"/>
            </w:tcMar>
            <w:vAlign w:val="center"/>
          </w:tcPr>
          <w:p w14:paraId="71DA2C9A" w14:textId="77777777"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59EDF9F8" w14:textId="77777777" w:rsidR="0078676C" w:rsidRDefault="000429A3" w:rsidP="00AA0238">
            <w:pPr>
              <w:pStyle w:val="tac0"/>
              <w:rPr>
                <w:rFonts w:eastAsia="SimSun"/>
                <w:lang w:val="en-GB" w:eastAsia="zh-CN"/>
              </w:rPr>
            </w:pPr>
            <w:r>
              <w:rPr>
                <w:position w:val="-6"/>
                <w:lang w:val="en-GB"/>
              </w:rPr>
              <w:pict w14:anchorId="6785EEEA">
                <v:shape id="_x0000_i2281" type="#_x0000_t75" style="width:19.25pt;height:13.4pt">
                  <v:imagedata r:id="rId592" o:title=""/>
                </v:shape>
              </w:pict>
            </w:r>
          </w:p>
        </w:tc>
        <w:tc>
          <w:tcPr>
            <w:tcW w:w="1474" w:type="dxa"/>
            <w:vAlign w:val="center"/>
          </w:tcPr>
          <w:p w14:paraId="199B79D6" w14:textId="77777777" w:rsidR="0078676C" w:rsidRDefault="000429A3" w:rsidP="00AA0238">
            <w:pPr>
              <w:pStyle w:val="tac0"/>
              <w:rPr>
                <w:rFonts w:eastAsia="SimSun"/>
                <w:lang w:val="de-DE" w:eastAsia="zh-CN"/>
              </w:rPr>
            </w:pPr>
            <w:r>
              <w:rPr>
                <w:position w:val="-6"/>
                <w:lang w:val="en-GB"/>
              </w:rPr>
              <w:pict w14:anchorId="182B8018">
                <v:shape id="_x0000_i2282" type="#_x0000_t75" style="width:25.1pt;height:13.4pt">
                  <v:imagedata r:id="rId598" o:title=""/>
                </v:shape>
              </w:pict>
            </w:r>
          </w:p>
        </w:tc>
        <w:tc>
          <w:tcPr>
            <w:tcW w:w="2644" w:type="dxa"/>
            <w:tcMar>
              <w:top w:w="0" w:type="dxa"/>
              <w:left w:w="108" w:type="dxa"/>
              <w:bottom w:w="0" w:type="dxa"/>
              <w:right w:w="108" w:type="dxa"/>
            </w:tcMar>
            <w:vAlign w:val="center"/>
          </w:tcPr>
          <w:p w14:paraId="7C9DB8F1" w14:textId="77777777" w:rsidR="0078676C" w:rsidRDefault="000429A3" w:rsidP="00AA0238">
            <w:pPr>
              <w:pStyle w:val="tac0"/>
              <w:rPr>
                <w:rFonts w:eastAsia="SimSun"/>
                <w:lang w:val="de-DE" w:eastAsia="zh-CN"/>
              </w:rPr>
            </w:pPr>
            <w:r>
              <w:rPr>
                <w:rFonts w:eastAsia="SimSun"/>
                <w:position w:val="-6"/>
                <w:lang w:val="de-DE" w:eastAsia="zh-CN"/>
              </w:rPr>
              <w:pict w14:anchorId="57DDE093">
                <v:shape id="_x0000_i2283" type="#_x0000_t75" style="width:19.25pt;height:12.55pt">
                  <v:imagedata r:id="rId585" o:title=""/>
                </v:shape>
              </w:pict>
            </w:r>
          </w:p>
        </w:tc>
        <w:tc>
          <w:tcPr>
            <w:tcW w:w="0" w:type="auto"/>
            <w:vAlign w:val="center"/>
          </w:tcPr>
          <w:p w14:paraId="49CCEA37" w14:textId="77777777" w:rsidR="0078676C" w:rsidRDefault="000429A3" w:rsidP="00AA0238">
            <w:pPr>
              <w:pStyle w:val="tac0"/>
              <w:rPr>
                <w:rFonts w:eastAsia="SimSun"/>
                <w:lang w:val="de-DE" w:eastAsia="zh-CN"/>
              </w:rPr>
            </w:pPr>
            <w:r>
              <w:rPr>
                <w:rFonts w:eastAsia="SimSun"/>
                <w:position w:val="-6"/>
                <w:lang w:val="de-DE" w:eastAsia="zh-CN"/>
              </w:rPr>
              <w:pict w14:anchorId="75FD48A8">
                <v:shape id="_x0000_i2284" type="#_x0000_t75" style="width:18.4pt;height:12.55pt">
                  <v:imagedata r:id="rId586" o:title=""/>
                </v:shape>
              </w:pict>
            </w:r>
          </w:p>
        </w:tc>
      </w:tr>
      <w:tr w:rsidR="0078676C" w:rsidRPr="00466738" w14:paraId="37DFCC9C"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62D72B1E" w14:textId="77777777"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14:paraId="739DFB08"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0EB459A5" w14:textId="77777777" w:rsidR="0078676C" w:rsidRDefault="0078676C" w:rsidP="00AA0238">
            <w:pPr>
              <w:pStyle w:val="tac0"/>
              <w:rPr>
                <w:rFonts w:eastAsia="SimSun"/>
                <w:lang w:val="de-DE" w:eastAsia="zh-CN"/>
              </w:rPr>
            </w:pPr>
          </w:p>
        </w:tc>
      </w:tr>
      <w:tr w:rsidR="0078676C" w:rsidRPr="00466738" w14:paraId="174109B4"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FB942F5" w14:textId="77777777"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14:paraId="214A7305" w14:textId="77777777"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14:paraId="402B3B44"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558D7F3C"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0571157"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6C78B57A" w14:textId="77777777" w:rsidTr="00BF140A">
        <w:trPr>
          <w:trHeight w:val="232"/>
          <w:jc w:val="center"/>
        </w:trPr>
        <w:tc>
          <w:tcPr>
            <w:tcW w:w="1513" w:type="dxa"/>
            <w:tcMar>
              <w:top w:w="0" w:type="dxa"/>
              <w:left w:w="108" w:type="dxa"/>
              <w:bottom w:w="0" w:type="dxa"/>
              <w:right w:w="108" w:type="dxa"/>
            </w:tcMar>
            <w:vAlign w:val="center"/>
          </w:tcPr>
          <w:p w14:paraId="351E02BA" w14:textId="77777777"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14:paraId="5B5B6638" w14:textId="77777777" w:rsidR="0078676C" w:rsidRPr="00FE66B9" w:rsidRDefault="0078676C" w:rsidP="00AA0238">
            <w:pPr>
              <w:pStyle w:val="tac0"/>
            </w:pPr>
            <w:r w:rsidRPr="00064EEE">
              <w:rPr>
                <w:lang w:val="de-DE"/>
              </w:rPr>
              <w:t>4</w:t>
            </w:r>
          </w:p>
        </w:tc>
        <w:tc>
          <w:tcPr>
            <w:tcW w:w="1474" w:type="dxa"/>
            <w:vAlign w:val="center"/>
          </w:tcPr>
          <w:p w14:paraId="5C6D6B94"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6CC4E28E"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583460F6" w14:textId="77777777" w:rsidR="0078676C" w:rsidRDefault="0078676C" w:rsidP="00AA0238">
            <w:pPr>
              <w:pStyle w:val="tac0"/>
              <w:rPr>
                <w:rFonts w:eastAsia="SimSun"/>
                <w:lang w:val="de-DE" w:eastAsia="zh-CN"/>
              </w:rPr>
            </w:pPr>
            <w:r w:rsidRPr="00064EEE">
              <w:rPr>
                <w:lang w:val="de-DE"/>
              </w:rPr>
              <w:t>4</w:t>
            </w:r>
          </w:p>
        </w:tc>
      </w:tr>
      <w:tr w:rsidR="0078676C" w:rsidRPr="00466738" w14:paraId="5650D994" w14:textId="77777777" w:rsidTr="00BF140A">
        <w:trPr>
          <w:trHeight w:val="232"/>
          <w:jc w:val="center"/>
        </w:trPr>
        <w:tc>
          <w:tcPr>
            <w:tcW w:w="1513" w:type="dxa"/>
            <w:tcMar>
              <w:top w:w="0" w:type="dxa"/>
              <w:left w:w="108" w:type="dxa"/>
              <w:bottom w:w="0" w:type="dxa"/>
              <w:right w:w="108" w:type="dxa"/>
            </w:tcMar>
            <w:vAlign w:val="center"/>
          </w:tcPr>
          <w:p w14:paraId="6DD6E9AD" w14:textId="77777777"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68CF8276" w14:textId="77777777" w:rsidR="0078676C" w:rsidRPr="00466738" w:rsidRDefault="000429A3" w:rsidP="00AA0238">
            <w:pPr>
              <w:pStyle w:val="TAC"/>
            </w:pPr>
            <w:r>
              <w:rPr>
                <w:position w:val="-6"/>
              </w:rPr>
              <w:pict w14:anchorId="10D94C65">
                <v:shape id="_x0000_i2285" type="#_x0000_t75" style="width:16.75pt;height:12.55pt">
                  <v:imagedata r:id="rId484" o:title=""/>
                </v:shape>
              </w:pict>
            </w:r>
          </w:p>
        </w:tc>
        <w:tc>
          <w:tcPr>
            <w:tcW w:w="1474" w:type="dxa"/>
            <w:vAlign w:val="center"/>
          </w:tcPr>
          <w:p w14:paraId="7BCCE95E" w14:textId="77777777" w:rsidR="0078676C" w:rsidRPr="00466738" w:rsidRDefault="000429A3" w:rsidP="00AA0238">
            <w:pPr>
              <w:pStyle w:val="TAC"/>
            </w:pPr>
            <w:r>
              <w:rPr>
                <w:position w:val="-6"/>
              </w:rPr>
              <w:pict w14:anchorId="7B547FCD">
                <v:shape id="_x0000_i2286" type="#_x0000_t75" style="width:16.75pt;height:12.55pt">
                  <v:imagedata r:id="rId484" o:title=""/>
                </v:shape>
              </w:pict>
            </w:r>
          </w:p>
        </w:tc>
        <w:tc>
          <w:tcPr>
            <w:tcW w:w="2644" w:type="dxa"/>
            <w:tcMar>
              <w:top w:w="0" w:type="dxa"/>
              <w:left w:w="108" w:type="dxa"/>
              <w:bottom w:w="0" w:type="dxa"/>
              <w:right w:w="108" w:type="dxa"/>
            </w:tcMar>
            <w:vAlign w:val="center"/>
          </w:tcPr>
          <w:p w14:paraId="7F21A8B1" w14:textId="77777777" w:rsidR="0078676C" w:rsidRPr="00466738" w:rsidRDefault="000429A3" w:rsidP="00AA0238">
            <w:pPr>
              <w:pStyle w:val="TAC"/>
            </w:pPr>
            <w:r>
              <w:rPr>
                <w:position w:val="-6"/>
              </w:rPr>
              <w:pict w14:anchorId="73B7D5C1">
                <v:shape id="_x0000_i2287" type="#_x0000_t75" style="width:16.75pt;height:12.55pt">
                  <v:imagedata r:id="rId484" o:title=""/>
                </v:shape>
              </w:pict>
            </w:r>
          </w:p>
        </w:tc>
        <w:tc>
          <w:tcPr>
            <w:tcW w:w="0" w:type="auto"/>
            <w:vAlign w:val="center"/>
          </w:tcPr>
          <w:p w14:paraId="49517DB8" w14:textId="77777777" w:rsidR="0078676C" w:rsidRPr="00466738" w:rsidRDefault="000429A3" w:rsidP="00AA0238">
            <w:pPr>
              <w:pStyle w:val="TAC"/>
            </w:pPr>
            <w:r>
              <w:rPr>
                <w:position w:val="-6"/>
              </w:rPr>
              <w:pict w14:anchorId="6E9037BC">
                <v:shape id="_x0000_i2288" type="#_x0000_t75" style="width:16.75pt;height:12.55pt">
                  <v:imagedata r:id="rId484" o:title=""/>
                </v:shape>
              </w:pict>
            </w:r>
          </w:p>
        </w:tc>
      </w:tr>
      <w:tr w:rsidR="0078676C" w:rsidRPr="00466738" w14:paraId="42C46EA5" w14:textId="77777777" w:rsidTr="00BF140A">
        <w:trPr>
          <w:trHeight w:val="232"/>
          <w:jc w:val="center"/>
        </w:trPr>
        <w:tc>
          <w:tcPr>
            <w:tcW w:w="1513" w:type="dxa"/>
            <w:tcMar>
              <w:top w:w="0" w:type="dxa"/>
              <w:left w:w="108" w:type="dxa"/>
              <w:bottom w:w="0" w:type="dxa"/>
              <w:right w:w="108" w:type="dxa"/>
            </w:tcMar>
            <w:vAlign w:val="center"/>
          </w:tcPr>
          <w:p w14:paraId="76B7E585" w14:textId="77777777"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14:paraId="07ED0898" w14:textId="77777777" w:rsidR="0078676C" w:rsidRPr="00FE66B9" w:rsidRDefault="0078676C" w:rsidP="00AA0238">
            <w:pPr>
              <w:pStyle w:val="tac0"/>
            </w:pPr>
            <w:r>
              <w:rPr>
                <w:rFonts w:eastAsia="SimSun" w:hint="eastAsia"/>
                <w:lang w:val="en-GB" w:eastAsia="zh-CN"/>
              </w:rPr>
              <w:t>4</w:t>
            </w:r>
          </w:p>
        </w:tc>
        <w:tc>
          <w:tcPr>
            <w:tcW w:w="1474" w:type="dxa"/>
            <w:vAlign w:val="center"/>
          </w:tcPr>
          <w:p w14:paraId="2B6F6AA3" w14:textId="77777777"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14:paraId="6C5ACAA0" w14:textId="77777777"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14:paraId="721C4D0A" w14:textId="77777777"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14:paraId="07BEE30C" w14:textId="77777777" w:rsidTr="00BF140A">
        <w:trPr>
          <w:trHeight w:val="232"/>
          <w:jc w:val="center"/>
        </w:trPr>
        <w:tc>
          <w:tcPr>
            <w:tcW w:w="1513" w:type="dxa"/>
            <w:tcMar>
              <w:top w:w="0" w:type="dxa"/>
              <w:left w:w="108" w:type="dxa"/>
              <w:bottom w:w="0" w:type="dxa"/>
              <w:right w:w="108" w:type="dxa"/>
            </w:tcMar>
            <w:vAlign w:val="center"/>
          </w:tcPr>
          <w:p w14:paraId="04D58D15" w14:textId="77777777"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0F9209A4" w14:textId="77777777" w:rsidR="0078676C" w:rsidRPr="00466738" w:rsidRDefault="000429A3" w:rsidP="00AA0238">
            <w:pPr>
              <w:pStyle w:val="TAC"/>
            </w:pPr>
            <w:r>
              <w:rPr>
                <w:position w:val="-6"/>
              </w:rPr>
              <w:pict w14:anchorId="2DB7136B">
                <v:shape id="_x0000_i2289" type="#_x0000_t75" style="width:16.75pt;height:12.55pt">
                  <v:imagedata r:id="rId484" o:title=""/>
                </v:shape>
              </w:pict>
            </w:r>
          </w:p>
        </w:tc>
        <w:tc>
          <w:tcPr>
            <w:tcW w:w="1474" w:type="dxa"/>
            <w:vAlign w:val="center"/>
          </w:tcPr>
          <w:p w14:paraId="70889617" w14:textId="77777777" w:rsidR="0078676C" w:rsidRPr="00466738" w:rsidRDefault="000429A3" w:rsidP="00AA0238">
            <w:pPr>
              <w:pStyle w:val="TAC"/>
            </w:pPr>
            <w:r>
              <w:rPr>
                <w:position w:val="-6"/>
              </w:rPr>
              <w:pict w14:anchorId="6370CDE7">
                <v:shape id="_x0000_i2290" type="#_x0000_t75" style="width:16.75pt;height:12.55pt">
                  <v:imagedata r:id="rId484" o:title=""/>
                </v:shape>
              </w:pict>
            </w:r>
          </w:p>
        </w:tc>
        <w:tc>
          <w:tcPr>
            <w:tcW w:w="2644" w:type="dxa"/>
            <w:tcMar>
              <w:top w:w="0" w:type="dxa"/>
              <w:left w:w="108" w:type="dxa"/>
              <w:bottom w:w="0" w:type="dxa"/>
              <w:right w:w="108" w:type="dxa"/>
            </w:tcMar>
            <w:vAlign w:val="center"/>
          </w:tcPr>
          <w:p w14:paraId="42F2F56E" w14:textId="77777777" w:rsidR="0078676C" w:rsidRPr="00466738" w:rsidRDefault="000429A3" w:rsidP="00AA0238">
            <w:pPr>
              <w:pStyle w:val="TAC"/>
            </w:pPr>
            <w:r>
              <w:rPr>
                <w:position w:val="-6"/>
              </w:rPr>
              <w:pict w14:anchorId="7998158B">
                <v:shape id="_x0000_i2291" type="#_x0000_t75" style="width:16.75pt;height:12.55pt">
                  <v:imagedata r:id="rId484" o:title=""/>
                </v:shape>
              </w:pict>
            </w:r>
          </w:p>
        </w:tc>
        <w:tc>
          <w:tcPr>
            <w:tcW w:w="0" w:type="auto"/>
            <w:vAlign w:val="center"/>
          </w:tcPr>
          <w:p w14:paraId="7DBE4736" w14:textId="77777777" w:rsidR="0078676C" w:rsidRPr="00466738" w:rsidRDefault="000429A3" w:rsidP="00AA0238">
            <w:pPr>
              <w:pStyle w:val="TAC"/>
            </w:pPr>
            <w:r>
              <w:rPr>
                <w:position w:val="-6"/>
              </w:rPr>
              <w:pict w14:anchorId="5A7F74A6">
                <v:shape id="_x0000_i2292" type="#_x0000_t75" style="width:16.75pt;height:12.55pt">
                  <v:imagedata r:id="rId484" o:title=""/>
                </v:shape>
              </w:pict>
            </w:r>
          </w:p>
        </w:tc>
      </w:tr>
      <w:tr w:rsidR="0078676C" w:rsidRPr="00466738" w14:paraId="252CFEEC" w14:textId="77777777" w:rsidTr="00BF140A">
        <w:trPr>
          <w:trHeight w:val="232"/>
          <w:jc w:val="center"/>
        </w:trPr>
        <w:tc>
          <w:tcPr>
            <w:tcW w:w="1513" w:type="dxa"/>
            <w:tcMar>
              <w:top w:w="0" w:type="dxa"/>
              <w:left w:w="108" w:type="dxa"/>
              <w:bottom w:w="0" w:type="dxa"/>
              <w:right w:w="108" w:type="dxa"/>
            </w:tcMar>
            <w:vAlign w:val="center"/>
          </w:tcPr>
          <w:p w14:paraId="411903B9"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14:paraId="77B0AB2B" w14:textId="77777777" w:rsidR="0078676C" w:rsidRPr="00FE66B9" w:rsidRDefault="000429A3" w:rsidP="00AA0238">
            <w:pPr>
              <w:pStyle w:val="tac0"/>
            </w:pPr>
            <w:r>
              <w:rPr>
                <w:position w:val="-14"/>
                <w:lang w:eastAsia="zh-CN"/>
              </w:rPr>
              <w:pict w14:anchorId="66AAE795">
                <v:shape id="_x0000_i2293" type="#_x0000_t75" style="width:73.65pt;height:17.6pt">
                  <v:imagedata r:id="rId582" o:title=""/>
                </v:shape>
              </w:pict>
            </w:r>
          </w:p>
        </w:tc>
        <w:tc>
          <w:tcPr>
            <w:tcW w:w="1474" w:type="dxa"/>
            <w:vAlign w:val="center"/>
          </w:tcPr>
          <w:p w14:paraId="4FA37E17" w14:textId="77777777" w:rsidR="0078676C" w:rsidRPr="00FE66B9" w:rsidRDefault="000429A3" w:rsidP="00AA0238">
            <w:pPr>
              <w:pStyle w:val="tac0"/>
            </w:pPr>
            <w:r>
              <w:rPr>
                <w:position w:val="-14"/>
                <w:lang w:eastAsia="zh-CN"/>
              </w:rPr>
              <w:pict w14:anchorId="458332D1">
                <v:shape id="_x0000_i2294" type="#_x0000_t75" style="width:73.65pt;height:17.6pt">
                  <v:imagedata r:id="rId582" o:title=""/>
                </v:shape>
              </w:pict>
            </w:r>
          </w:p>
        </w:tc>
        <w:tc>
          <w:tcPr>
            <w:tcW w:w="2644" w:type="dxa"/>
            <w:tcMar>
              <w:top w:w="0" w:type="dxa"/>
              <w:left w:w="108" w:type="dxa"/>
              <w:bottom w:w="0" w:type="dxa"/>
              <w:right w:w="108" w:type="dxa"/>
            </w:tcMar>
            <w:vAlign w:val="center"/>
          </w:tcPr>
          <w:p w14:paraId="4E2920BB" w14:textId="77777777" w:rsidR="0078676C" w:rsidRDefault="000429A3" w:rsidP="00AA0238">
            <w:pPr>
              <w:pStyle w:val="tac0"/>
              <w:rPr>
                <w:rFonts w:eastAsia="SimSun"/>
                <w:lang w:val="de-DE" w:eastAsia="zh-CN"/>
              </w:rPr>
            </w:pPr>
            <w:r>
              <w:rPr>
                <w:position w:val="-14"/>
                <w:lang w:eastAsia="zh-CN"/>
              </w:rPr>
              <w:pict w14:anchorId="55416726">
                <v:shape id="_x0000_i2295" type="#_x0000_t75" style="width:73.65pt;height:17.6pt">
                  <v:imagedata r:id="rId582" o:title=""/>
                </v:shape>
              </w:pict>
            </w:r>
          </w:p>
        </w:tc>
        <w:tc>
          <w:tcPr>
            <w:tcW w:w="0" w:type="auto"/>
            <w:vAlign w:val="center"/>
          </w:tcPr>
          <w:p w14:paraId="1AD980C0" w14:textId="77777777" w:rsidR="0078676C" w:rsidRDefault="000429A3" w:rsidP="00AA0238">
            <w:pPr>
              <w:pStyle w:val="tac0"/>
              <w:rPr>
                <w:rFonts w:eastAsia="SimSun"/>
                <w:lang w:val="de-DE" w:eastAsia="zh-CN"/>
              </w:rPr>
            </w:pPr>
            <w:r>
              <w:rPr>
                <w:position w:val="-14"/>
                <w:lang w:eastAsia="zh-CN"/>
              </w:rPr>
              <w:pict w14:anchorId="491EF3DF">
                <v:shape id="_x0000_i2296" type="#_x0000_t75" style="width:73.65pt;height:17.6pt">
                  <v:imagedata r:id="rId582" o:title=""/>
                </v:shape>
              </w:pict>
            </w:r>
          </w:p>
        </w:tc>
      </w:tr>
      <w:tr w:rsidR="0078676C" w:rsidRPr="00466738" w14:paraId="15018AA7" w14:textId="77777777" w:rsidTr="00BF140A">
        <w:trPr>
          <w:trHeight w:val="232"/>
          <w:jc w:val="center"/>
        </w:trPr>
        <w:tc>
          <w:tcPr>
            <w:tcW w:w="1513" w:type="dxa"/>
            <w:tcMar>
              <w:top w:w="0" w:type="dxa"/>
              <w:left w:w="108" w:type="dxa"/>
              <w:bottom w:w="0" w:type="dxa"/>
              <w:right w:w="108" w:type="dxa"/>
            </w:tcMar>
            <w:vAlign w:val="center"/>
          </w:tcPr>
          <w:p w14:paraId="4A3C6DEA"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14:paraId="0B517D1B" w14:textId="77777777" w:rsidR="0078676C" w:rsidRPr="00FE66B9" w:rsidRDefault="000429A3" w:rsidP="00AA0238">
            <w:pPr>
              <w:pStyle w:val="tac0"/>
            </w:pPr>
            <w:r>
              <w:rPr>
                <w:position w:val="-14"/>
                <w:lang w:eastAsia="zh-CN"/>
              </w:rPr>
              <w:pict w14:anchorId="437E8E66">
                <v:shape id="_x0000_i2297" type="#_x0000_t75" style="width:70.35pt;height:16.75pt">
                  <v:imagedata r:id="rId516" o:title=""/>
                </v:shape>
              </w:pict>
            </w:r>
          </w:p>
        </w:tc>
        <w:tc>
          <w:tcPr>
            <w:tcW w:w="1474" w:type="dxa"/>
            <w:vAlign w:val="center"/>
          </w:tcPr>
          <w:p w14:paraId="50393924" w14:textId="77777777" w:rsidR="0078676C" w:rsidRPr="00FE66B9" w:rsidRDefault="000429A3" w:rsidP="00AA0238">
            <w:pPr>
              <w:pStyle w:val="tac0"/>
            </w:pPr>
            <w:r>
              <w:rPr>
                <w:position w:val="-14"/>
                <w:lang w:eastAsia="zh-CN"/>
              </w:rPr>
              <w:pict w14:anchorId="6929B778">
                <v:shape id="_x0000_i2298" type="#_x0000_t75" style="width:70.35pt;height:16.75pt">
                  <v:imagedata r:id="rId516" o:title=""/>
                </v:shape>
              </w:pict>
            </w:r>
          </w:p>
        </w:tc>
        <w:tc>
          <w:tcPr>
            <w:tcW w:w="2644" w:type="dxa"/>
            <w:tcMar>
              <w:top w:w="0" w:type="dxa"/>
              <w:left w:w="108" w:type="dxa"/>
              <w:bottom w:w="0" w:type="dxa"/>
              <w:right w:w="108" w:type="dxa"/>
            </w:tcMar>
            <w:vAlign w:val="center"/>
          </w:tcPr>
          <w:p w14:paraId="3E520D18" w14:textId="77777777" w:rsidR="0078676C" w:rsidRDefault="000429A3" w:rsidP="00AA0238">
            <w:pPr>
              <w:pStyle w:val="tac0"/>
              <w:rPr>
                <w:rFonts w:eastAsia="SimSun"/>
                <w:lang w:val="de-DE" w:eastAsia="zh-CN"/>
              </w:rPr>
            </w:pPr>
            <w:r>
              <w:rPr>
                <w:position w:val="-14"/>
                <w:lang w:eastAsia="zh-CN"/>
              </w:rPr>
              <w:pict w14:anchorId="00705D53">
                <v:shape id="_x0000_i2299" type="#_x0000_t75" style="width:70.35pt;height:16.75pt">
                  <v:imagedata r:id="rId516" o:title=""/>
                </v:shape>
              </w:pict>
            </w:r>
          </w:p>
        </w:tc>
        <w:tc>
          <w:tcPr>
            <w:tcW w:w="0" w:type="auto"/>
            <w:vAlign w:val="center"/>
          </w:tcPr>
          <w:p w14:paraId="6CCD2496" w14:textId="77777777" w:rsidR="0078676C" w:rsidRDefault="000429A3" w:rsidP="00AA0238">
            <w:pPr>
              <w:pStyle w:val="tac0"/>
              <w:rPr>
                <w:rFonts w:eastAsia="SimSun"/>
                <w:lang w:val="de-DE" w:eastAsia="zh-CN"/>
              </w:rPr>
            </w:pPr>
            <w:r>
              <w:rPr>
                <w:position w:val="-14"/>
                <w:lang w:eastAsia="zh-CN"/>
              </w:rPr>
              <w:pict w14:anchorId="71B8EDC0">
                <v:shape id="_x0000_i2300" type="#_x0000_t75" style="width:70.35pt;height:16.75pt">
                  <v:imagedata r:id="rId516" o:title=""/>
                </v:shape>
              </w:pict>
            </w:r>
          </w:p>
        </w:tc>
      </w:tr>
      <w:tr w:rsidR="0078676C" w:rsidRPr="00466738" w14:paraId="496A5232" w14:textId="77777777" w:rsidTr="00BF140A">
        <w:trPr>
          <w:trHeight w:val="232"/>
          <w:jc w:val="center"/>
        </w:trPr>
        <w:tc>
          <w:tcPr>
            <w:tcW w:w="1513" w:type="dxa"/>
            <w:tcMar>
              <w:top w:w="0" w:type="dxa"/>
              <w:left w:w="108" w:type="dxa"/>
              <w:bottom w:w="0" w:type="dxa"/>
              <w:right w:w="108" w:type="dxa"/>
            </w:tcMar>
            <w:vAlign w:val="center"/>
          </w:tcPr>
          <w:p w14:paraId="7730DB64"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14:paraId="285D8A69"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7939405"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A24E4B"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64A28237"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B316686" w14:textId="77777777" w:rsidTr="00BF140A">
        <w:trPr>
          <w:trHeight w:val="232"/>
          <w:jc w:val="center"/>
        </w:trPr>
        <w:tc>
          <w:tcPr>
            <w:tcW w:w="1513" w:type="dxa"/>
            <w:tcMar>
              <w:top w:w="0" w:type="dxa"/>
              <w:left w:w="108" w:type="dxa"/>
              <w:bottom w:w="0" w:type="dxa"/>
              <w:right w:w="108" w:type="dxa"/>
            </w:tcMar>
            <w:vAlign w:val="center"/>
          </w:tcPr>
          <w:p w14:paraId="0EE01651"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14:paraId="45C4E636"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DC075B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B70CDFD"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19B3AF3"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096EA3E" w14:textId="77777777" w:rsidTr="00BF140A">
        <w:trPr>
          <w:trHeight w:val="232"/>
          <w:jc w:val="center"/>
        </w:trPr>
        <w:tc>
          <w:tcPr>
            <w:tcW w:w="1513" w:type="dxa"/>
            <w:tcMar>
              <w:top w:w="0" w:type="dxa"/>
              <w:left w:w="108" w:type="dxa"/>
              <w:bottom w:w="0" w:type="dxa"/>
              <w:right w:w="108" w:type="dxa"/>
            </w:tcMar>
            <w:vAlign w:val="center"/>
          </w:tcPr>
          <w:p w14:paraId="31371240" w14:textId="77777777"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14:paraId="28C3E68F"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7E70D67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E056E4"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3E724391"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764EF66" w14:textId="77777777" w:rsidTr="00BF140A">
        <w:trPr>
          <w:trHeight w:val="232"/>
          <w:jc w:val="center"/>
        </w:trPr>
        <w:tc>
          <w:tcPr>
            <w:tcW w:w="1513" w:type="dxa"/>
            <w:tcMar>
              <w:top w:w="0" w:type="dxa"/>
              <w:left w:w="108" w:type="dxa"/>
              <w:bottom w:w="0" w:type="dxa"/>
              <w:right w:w="108" w:type="dxa"/>
            </w:tcMar>
            <w:vAlign w:val="center"/>
          </w:tcPr>
          <w:p w14:paraId="78A51AD2" w14:textId="77777777"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14:paraId="7102E35F" w14:textId="77777777" w:rsidR="0078676C" w:rsidRPr="00FE66B9" w:rsidRDefault="0078676C" w:rsidP="00AA0238">
            <w:pPr>
              <w:pStyle w:val="tac0"/>
            </w:pPr>
            <w:r>
              <w:rPr>
                <w:rFonts w:eastAsia="SimSun" w:hint="eastAsia"/>
                <w:lang w:eastAsia="zh-CN"/>
              </w:rPr>
              <w:t>0</w:t>
            </w:r>
          </w:p>
        </w:tc>
        <w:tc>
          <w:tcPr>
            <w:tcW w:w="1474" w:type="dxa"/>
            <w:vAlign w:val="center"/>
          </w:tcPr>
          <w:p w14:paraId="16D9A1BC"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361E6444"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46F95CAB" w14:textId="77777777" w:rsidR="0078676C" w:rsidRDefault="0078676C" w:rsidP="00AA0238">
            <w:pPr>
              <w:pStyle w:val="tac0"/>
              <w:rPr>
                <w:rFonts w:eastAsia="SimSun"/>
                <w:lang w:val="de-DE" w:eastAsia="zh-CN"/>
              </w:rPr>
            </w:pPr>
            <w:r>
              <w:rPr>
                <w:rFonts w:eastAsia="SimSun" w:hint="eastAsia"/>
                <w:lang w:eastAsia="zh-CN"/>
              </w:rPr>
              <w:t>0</w:t>
            </w:r>
          </w:p>
        </w:tc>
      </w:tr>
    </w:tbl>
    <w:p w14:paraId="26410FBF" w14:textId="77777777" w:rsidR="0078676C" w:rsidRDefault="0078676C" w:rsidP="0078676C">
      <w:pPr>
        <w:rPr>
          <w:lang w:val="en-US" w:eastAsia="zh-CN"/>
        </w:rPr>
      </w:pPr>
    </w:p>
    <w:p w14:paraId="2905D73F" w14:textId="77777777"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601F62F4" w14:textId="77777777"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429A3">
        <w:rPr>
          <w:rFonts w:cs="Arial"/>
          <w:position w:val="-10"/>
          <w:lang w:eastAsia="zh-CN"/>
        </w:rPr>
        <w:pict w14:anchorId="5E85CC38">
          <v:shape id="_x0000_i2301" type="#_x0000_t75" style="width:52.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5489F0BB"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F240707" w14:textId="77777777"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14:paraId="142E6FF6" w14:textId="77777777" w:rsidR="0078676C" w:rsidRPr="00064EEE" w:rsidRDefault="0078676C" w:rsidP="00AA0238">
            <w:pPr>
              <w:pStyle w:val="tah0"/>
              <w:rPr>
                <w:lang w:val="en-GB"/>
              </w:rPr>
            </w:pPr>
            <w:r w:rsidRPr="00064EEE">
              <w:rPr>
                <w:lang w:val="en-GB"/>
              </w:rPr>
              <w:t>Bit width</w:t>
            </w:r>
          </w:p>
        </w:tc>
      </w:tr>
      <w:tr w:rsidR="0078676C" w:rsidRPr="00290CB4" w14:paraId="3AA3ED82"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AE510E5" w14:textId="77777777" w:rsidR="0078676C" w:rsidRPr="00064EEE" w:rsidRDefault="0078676C" w:rsidP="00AA0238">
            <w:pPr>
              <w:pStyle w:val="tah0"/>
              <w:rPr>
                <w:lang w:val="en-GB"/>
              </w:rPr>
            </w:pPr>
          </w:p>
        </w:tc>
        <w:tc>
          <w:tcPr>
            <w:tcW w:w="2851" w:type="dxa"/>
            <w:shd w:val="clear" w:color="auto" w:fill="E0E0E0"/>
            <w:vAlign w:val="center"/>
          </w:tcPr>
          <w:p w14:paraId="50C60EA9" w14:textId="77777777"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592D51B2" w14:textId="77777777"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30B036EB" w14:textId="77777777" w:rsidTr="00BF140A">
        <w:trPr>
          <w:cantSplit/>
          <w:trHeight w:val="20"/>
          <w:jc w:val="center"/>
        </w:trPr>
        <w:tc>
          <w:tcPr>
            <w:tcW w:w="1027" w:type="dxa"/>
            <w:vMerge/>
            <w:shd w:val="clear" w:color="auto" w:fill="E0E0E0"/>
            <w:vAlign w:val="center"/>
          </w:tcPr>
          <w:p w14:paraId="3DDB77E2"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792E2E8" w14:textId="77777777"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4917B4E6" w14:textId="77777777"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14:paraId="2D83B47F"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1591CD42" w14:textId="77777777" w:rsidTr="00BF140A">
        <w:trPr>
          <w:cantSplit/>
          <w:trHeight w:val="20"/>
          <w:jc w:val="center"/>
        </w:trPr>
        <w:tc>
          <w:tcPr>
            <w:tcW w:w="1027" w:type="dxa"/>
            <w:tcMar>
              <w:top w:w="0" w:type="dxa"/>
              <w:left w:w="108" w:type="dxa"/>
              <w:bottom w:w="0" w:type="dxa"/>
              <w:right w:w="108" w:type="dxa"/>
            </w:tcMar>
            <w:vAlign w:val="center"/>
          </w:tcPr>
          <w:p w14:paraId="7337937C"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3621EC24" w14:textId="77777777" w:rsidR="0078676C" w:rsidRDefault="000429A3" w:rsidP="00AA0238">
            <w:pPr>
              <w:pStyle w:val="tac0"/>
              <w:rPr>
                <w:rFonts w:eastAsia="SimSun"/>
                <w:lang w:val="de-DE" w:eastAsia="zh-CN"/>
              </w:rPr>
            </w:pPr>
            <w:r>
              <w:rPr>
                <w:position w:val="-12"/>
                <w:lang w:eastAsia="zh-CN"/>
              </w:rPr>
              <w:pict w14:anchorId="4DF87442">
                <v:shape id="_x0000_i2302" type="#_x0000_t75" style="width:72.85pt;height:15.9pt">
                  <v:imagedata r:id="rId548" o:title=""/>
                </v:shape>
              </w:pict>
            </w:r>
          </w:p>
        </w:tc>
        <w:tc>
          <w:tcPr>
            <w:tcW w:w="3453" w:type="dxa"/>
            <w:tcMar>
              <w:top w:w="0" w:type="dxa"/>
              <w:left w:w="108" w:type="dxa"/>
              <w:bottom w:w="0" w:type="dxa"/>
              <w:right w:w="108" w:type="dxa"/>
            </w:tcMar>
            <w:vAlign w:val="center"/>
          </w:tcPr>
          <w:p w14:paraId="4E6CF0BA" w14:textId="77777777" w:rsidR="0078676C" w:rsidRDefault="000429A3" w:rsidP="00AA0238">
            <w:pPr>
              <w:pStyle w:val="tac0"/>
              <w:rPr>
                <w:rFonts w:eastAsia="SimSun"/>
                <w:lang w:val="de-DE" w:eastAsia="zh-CN"/>
              </w:rPr>
            </w:pPr>
            <w:r>
              <w:rPr>
                <w:position w:val="-12"/>
                <w:lang w:eastAsia="zh-CN"/>
              </w:rPr>
              <w:pict w14:anchorId="4F90E1BD">
                <v:shape id="_x0000_i2303" type="#_x0000_t75" style="width:72.85pt;height:15.9pt">
                  <v:imagedata r:id="rId548" o:title=""/>
                </v:shape>
              </w:pict>
            </w:r>
          </w:p>
        </w:tc>
        <w:tc>
          <w:tcPr>
            <w:tcW w:w="2428" w:type="dxa"/>
            <w:vAlign w:val="center"/>
          </w:tcPr>
          <w:p w14:paraId="445BECA2" w14:textId="77777777" w:rsidR="0078676C" w:rsidRPr="004027DA" w:rsidRDefault="000429A3" w:rsidP="00AA0238">
            <w:pPr>
              <w:pStyle w:val="tac0"/>
              <w:rPr>
                <w:rFonts w:eastAsia="SimSun"/>
                <w:lang w:eastAsia="zh-CN"/>
              </w:rPr>
            </w:pPr>
            <w:r>
              <w:rPr>
                <w:position w:val="-32"/>
                <w:lang w:eastAsia="zh-CN"/>
              </w:rPr>
              <w:pict w14:anchorId="043100BB">
                <v:shape id="_x0000_i2304" type="#_x0000_t75" style="width:105.5pt;height:28.45pt">
                  <v:imagedata r:id="rId509" o:title=""/>
                </v:shape>
              </w:pict>
            </w:r>
          </w:p>
        </w:tc>
      </w:tr>
      <w:tr w:rsidR="0078676C" w:rsidRPr="00290CB4" w14:paraId="227B6A25" w14:textId="77777777" w:rsidTr="00BF140A">
        <w:trPr>
          <w:cantSplit/>
          <w:trHeight w:val="20"/>
          <w:jc w:val="center"/>
        </w:trPr>
        <w:tc>
          <w:tcPr>
            <w:tcW w:w="1027" w:type="dxa"/>
            <w:tcMar>
              <w:top w:w="0" w:type="dxa"/>
              <w:left w:w="108" w:type="dxa"/>
              <w:bottom w:w="0" w:type="dxa"/>
              <w:right w:w="108" w:type="dxa"/>
            </w:tcMar>
            <w:vAlign w:val="center"/>
          </w:tcPr>
          <w:p w14:paraId="157C1E9E" w14:textId="77777777"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55AF4B5E" w14:textId="77777777" w:rsidR="0078676C" w:rsidRDefault="000429A3" w:rsidP="00AA0238">
            <w:pPr>
              <w:pStyle w:val="tac0"/>
              <w:rPr>
                <w:rFonts w:eastAsia="SimSun"/>
                <w:lang w:val="de-DE" w:eastAsia="zh-CN"/>
              </w:rPr>
            </w:pPr>
            <w:r>
              <w:rPr>
                <w:position w:val="-12"/>
                <w:lang w:eastAsia="zh-CN"/>
              </w:rPr>
              <w:pict w14:anchorId="66F5BD14">
                <v:shape id="_x0000_i2305" type="#_x0000_t75" style="width:75.35pt;height:15.9pt">
                  <v:imagedata r:id="rId549" o:title=""/>
                </v:shape>
              </w:pict>
            </w:r>
          </w:p>
        </w:tc>
        <w:tc>
          <w:tcPr>
            <w:tcW w:w="3453" w:type="dxa"/>
            <w:tcMar>
              <w:top w:w="0" w:type="dxa"/>
              <w:left w:w="108" w:type="dxa"/>
              <w:bottom w:w="0" w:type="dxa"/>
              <w:right w:w="108" w:type="dxa"/>
            </w:tcMar>
            <w:vAlign w:val="center"/>
          </w:tcPr>
          <w:p w14:paraId="40EB494A" w14:textId="77777777" w:rsidR="0078676C" w:rsidRDefault="000429A3" w:rsidP="00AA0238">
            <w:pPr>
              <w:pStyle w:val="tac0"/>
              <w:rPr>
                <w:rFonts w:eastAsia="SimSun"/>
                <w:lang w:val="de-DE" w:eastAsia="zh-CN"/>
              </w:rPr>
            </w:pPr>
            <w:r>
              <w:rPr>
                <w:position w:val="-12"/>
                <w:lang w:eastAsia="zh-CN"/>
              </w:rPr>
              <w:pict w14:anchorId="7C639C7A">
                <v:shape id="_x0000_i2306" type="#_x0000_t75" style="width:75.35pt;height:15.9pt">
                  <v:imagedata r:id="rId549" o:title=""/>
                </v:shape>
              </w:pict>
            </w:r>
          </w:p>
        </w:tc>
        <w:tc>
          <w:tcPr>
            <w:tcW w:w="2428" w:type="dxa"/>
            <w:vAlign w:val="center"/>
          </w:tcPr>
          <w:p w14:paraId="1D676431" w14:textId="77777777" w:rsidR="0078676C" w:rsidRDefault="000429A3" w:rsidP="00AA0238">
            <w:pPr>
              <w:pStyle w:val="tac0"/>
              <w:rPr>
                <w:lang w:eastAsia="zh-CN"/>
              </w:rPr>
            </w:pPr>
            <w:r>
              <w:rPr>
                <w:position w:val="-12"/>
                <w:lang w:eastAsia="zh-CN"/>
              </w:rPr>
              <w:pict w14:anchorId="1476E9F6">
                <v:shape id="_x0000_i2307" type="#_x0000_t75" style="width:75.35pt;height:15.9pt">
                  <v:imagedata r:id="rId549" o:title=""/>
                </v:shape>
              </w:pict>
            </w:r>
          </w:p>
        </w:tc>
      </w:tr>
    </w:tbl>
    <w:p w14:paraId="73A3C5B6" w14:textId="77777777" w:rsidR="00F01907" w:rsidRPr="00F01907" w:rsidRDefault="00F01907" w:rsidP="00F01907">
      <w:pPr>
        <w:rPr>
          <w:rFonts w:eastAsia="MS LineDraw"/>
          <w:lang w:val="en-US"/>
        </w:rPr>
      </w:pPr>
    </w:p>
    <w:p w14:paraId="6CE4C0C4" w14:textId="77777777"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39" w:name="OLE_LINK678"/>
      <w:bookmarkStart w:id="3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39"/>
      <w:bookmarkEnd w:id="3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0B48E6D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1EC3FD8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5FE264FB"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41" w:name="OLE_LINK630"/>
            <w:bookmarkStart w:id="342" w:name="OLE_LINK631"/>
            <w:r w:rsidRPr="00F01907">
              <w:rPr>
                <w:rFonts w:ascii="Arial" w:hAnsi="Arial" w:cs="Arial" w:hint="eastAsia"/>
                <w:b/>
                <w:bCs/>
                <w:sz w:val="18"/>
                <w:szCs w:val="18"/>
                <w:lang w:eastAsia="zh-CN"/>
              </w:rPr>
              <w:t xml:space="preserve"> for CRI=0 or 1</w:t>
            </w:r>
            <w:bookmarkEnd w:id="341"/>
            <w:bookmarkEnd w:id="342"/>
          </w:p>
        </w:tc>
      </w:tr>
      <w:tr w:rsidR="00F01907" w:rsidRPr="00F01907" w14:paraId="0C143523" w14:textId="77777777" w:rsidTr="001237FC">
        <w:trPr>
          <w:trHeight w:val="171"/>
          <w:jc w:val="center"/>
        </w:trPr>
        <w:tc>
          <w:tcPr>
            <w:tcW w:w="0" w:type="auto"/>
            <w:vMerge/>
            <w:shd w:val="clear" w:color="auto" w:fill="E0E0E0"/>
            <w:vAlign w:val="center"/>
          </w:tcPr>
          <w:p w14:paraId="06CBE6E0"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764D80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2C01DF1"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F49967F"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351F47DA"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08025215" w14:textId="77777777" w:rsidTr="001237FC">
        <w:trPr>
          <w:trHeight w:val="238"/>
          <w:jc w:val="center"/>
        </w:trPr>
        <w:tc>
          <w:tcPr>
            <w:tcW w:w="4441" w:type="dxa"/>
            <w:tcMar>
              <w:top w:w="0" w:type="dxa"/>
              <w:left w:w="108" w:type="dxa"/>
              <w:bottom w:w="0" w:type="dxa"/>
              <w:right w:w="108" w:type="dxa"/>
            </w:tcMar>
            <w:vAlign w:val="center"/>
          </w:tcPr>
          <w:p w14:paraId="7E47495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FD68A3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4805B2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B34FF5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B33A9B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499ED52F" w14:textId="77777777" w:rsidTr="001237FC">
        <w:trPr>
          <w:trHeight w:val="238"/>
          <w:jc w:val="center"/>
        </w:trPr>
        <w:tc>
          <w:tcPr>
            <w:tcW w:w="4441" w:type="dxa"/>
            <w:tcMar>
              <w:top w:w="0" w:type="dxa"/>
              <w:left w:w="108" w:type="dxa"/>
              <w:bottom w:w="0" w:type="dxa"/>
              <w:right w:w="108" w:type="dxa"/>
            </w:tcMar>
            <w:vAlign w:val="center"/>
          </w:tcPr>
          <w:p w14:paraId="5C13B47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FFF679"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0FA3CBD">
                <v:shape id="_x0000_i2308" type="#_x0000_t75" style="width:16.75pt;height:12.55pt">
                  <v:imagedata r:id="rId484" o:title=""/>
                </v:shape>
              </w:pict>
            </w:r>
          </w:p>
        </w:tc>
        <w:tc>
          <w:tcPr>
            <w:tcW w:w="0" w:type="auto"/>
            <w:tcMar>
              <w:top w:w="0" w:type="dxa"/>
              <w:left w:w="108" w:type="dxa"/>
              <w:bottom w:w="0" w:type="dxa"/>
              <w:right w:w="108" w:type="dxa"/>
            </w:tcMar>
            <w:vAlign w:val="center"/>
          </w:tcPr>
          <w:p w14:paraId="489F82B5"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AF8E53F">
                <v:shape id="_x0000_i2309" type="#_x0000_t75" style="width:16.75pt;height:12.55pt">
                  <v:imagedata r:id="rId484" o:title=""/>
                </v:shape>
              </w:pict>
            </w:r>
          </w:p>
        </w:tc>
        <w:tc>
          <w:tcPr>
            <w:tcW w:w="0" w:type="auto"/>
            <w:tcMar>
              <w:top w:w="0" w:type="dxa"/>
              <w:left w:w="108" w:type="dxa"/>
              <w:bottom w:w="0" w:type="dxa"/>
              <w:right w:w="108" w:type="dxa"/>
            </w:tcMar>
            <w:vAlign w:val="center"/>
          </w:tcPr>
          <w:p w14:paraId="2A66323F"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97F596A">
                <v:shape id="_x0000_i2310" type="#_x0000_t75" style="width:16.75pt;height:12.55pt">
                  <v:imagedata r:id="rId484" o:title=""/>
                </v:shape>
              </w:pict>
            </w:r>
          </w:p>
        </w:tc>
        <w:tc>
          <w:tcPr>
            <w:tcW w:w="0" w:type="auto"/>
            <w:tcMar>
              <w:top w:w="0" w:type="dxa"/>
              <w:left w:w="108" w:type="dxa"/>
              <w:bottom w:w="0" w:type="dxa"/>
              <w:right w:w="108" w:type="dxa"/>
            </w:tcMar>
            <w:vAlign w:val="center"/>
          </w:tcPr>
          <w:p w14:paraId="2DA26238"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595DB78">
                <v:shape id="_x0000_i2311" type="#_x0000_t75" style="width:16.75pt;height:12.55pt">
                  <v:imagedata r:id="rId484" o:title=""/>
                </v:shape>
              </w:pict>
            </w:r>
          </w:p>
        </w:tc>
      </w:tr>
      <w:tr w:rsidR="00F01907" w:rsidRPr="00F01907" w14:paraId="78759EDB" w14:textId="77777777" w:rsidTr="001237FC">
        <w:trPr>
          <w:trHeight w:val="238"/>
          <w:jc w:val="center"/>
        </w:trPr>
        <w:tc>
          <w:tcPr>
            <w:tcW w:w="4441" w:type="dxa"/>
            <w:tcMar>
              <w:top w:w="0" w:type="dxa"/>
              <w:left w:w="108" w:type="dxa"/>
              <w:bottom w:w="0" w:type="dxa"/>
              <w:right w:w="108" w:type="dxa"/>
            </w:tcMar>
            <w:vAlign w:val="center"/>
          </w:tcPr>
          <w:p w14:paraId="6D6559EB"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437712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3DFCA47C"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03EEF2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96A92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5D36DFB9" w14:textId="77777777" w:rsidTr="001237FC">
        <w:trPr>
          <w:trHeight w:val="238"/>
          <w:jc w:val="center"/>
        </w:trPr>
        <w:tc>
          <w:tcPr>
            <w:tcW w:w="4441" w:type="dxa"/>
            <w:tcMar>
              <w:top w:w="0" w:type="dxa"/>
              <w:left w:w="108" w:type="dxa"/>
              <w:bottom w:w="0" w:type="dxa"/>
              <w:right w:w="108" w:type="dxa"/>
            </w:tcMar>
            <w:vAlign w:val="center"/>
          </w:tcPr>
          <w:p w14:paraId="535C3CB5"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1491BD0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360E78A2"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11191FE">
                <v:shape id="_x0000_i2312" type="#_x0000_t75" style="width:16.75pt;height:12.55pt">
                  <v:imagedata r:id="rId484" o:title=""/>
                </v:shape>
              </w:pict>
            </w:r>
          </w:p>
        </w:tc>
        <w:tc>
          <w:tcPr>
            <w:tcW w:w="0" w:type="auto"/>
            <w:tcMar>
              <w:top w:w="0" w:type="dxa"/>
              <w:left w:w="108" w:type="dxa"/>
              <w:bottom w:w="0" w:type="dxa"/>
              <w:right w:w="108" w:type="dxa"/>
            </w:tcMar>
            <w:vAlign w:val="center"/>
          </w:tcPr>
          <w:p w14:paraId="6436C1AE"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1A7970">
                <v:shape id="_x0000_i2313" type="#_x0000_t75" style="width:16.75pt;height:12.55pt">
                  <v:imagedata r:id="rId484" o:title=""/>
                </v:shape>
              </w:pict>
            </w:r>
          </w:p>
        </w:tc>
        <w:tc>
          <w:tcPr>
            <w:tcW w:w="0" w:type="auto"/>
            <w:tcMar>
              <w:top w:w="0" w:type="dxa"/>
              <w:left w:w="108" w:type="dxa"/>
              <w:bottom w:w="0" w:type="dxa"/>
              <w:right w:w="108" w:type="dxa"/>
            </w:tcMar>
            <w:vAlign w:val="center"/>
          </w:tcPr>
          <w:p w14:paraId="23B12075"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4B1B86C">
                <v:shape id="_x0000_i2314" type="#_x0000_t75" style="width:16.75pt;height:12.55pt">
                  <v:imagedata r:id="rId484" o:title=""/>
                </v:shape>
              </w:pict>
            </w:r>
          </w:p>
        </w:tc>
      </w:tr>
      <w:tr w:rsidR="00F01907" w:rsidRPr="00F01907" w14:paraId="305EFB7B" w14:textId="77777777" w:rsidTr="001237FC">
        <w:trPr>
          <w:trHeight w:val="238"/>
          <w:jc w:val="center"/>
        </w:trPr>
        <w:tc>
          <w:tcPr>
            <w:tcW w:w="4441" w:type="dxa"/>
            <w:tcMar>
              <w:top w:w="0" w:type="dxa"/>
              <w:left w:w="108" w:type="dxa"/>
              <w:bottom w:w="0" w:type="dxa"/>
              <w:right w:w="108" w:type="dxa"/>
            </w:tcMar>
            <w:vAlign w:val="center"/>
          </w:tcPr>
          <w:p w14:paraId="1D31B76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1755427C"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3CE449A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CE9F41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564501B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5E54145" w14:textId="77777777" w:rsidTr="001237FC">
        <w:trPr>
          <w:trHeight w:val="238"/>
          <w:jc w:val="center"/>
        </w:trPr>
        <w:tc>
          <w:tcPr>
            <w:tcW w:w="4441" w:type="dxa"/>
            <w:tcMar>
              <w:top w:w="0" w:type="dxa"/>
              <w:left w:w="108" w:type="dxa"/>
              <w:bottom w:w="0" w:type="dxa"/>
              <w:right w:w="108" w:type="dxa"/>
            </w:tcMar>
            <w:vAlign w:val="center"/>
          </w:tcPr>
          <w:p w14:paraId="46E274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788EC72B"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0FCCEF2">
                <v:shape id="_x0000_i2315" type="#_x0000_t75" style="width:15.9pt;height:10.9pt">
                  <v:imagedata r:id="rId577" o:title=""/>
                </v:shape>
              </w:pict>
            </w:r>
          </w:p>
        </w:tc>
        <w:tc>
          <w:tcPr>
            <w:tcW w:w="0" w:type="auto"/>
            <w:tcMar>
              <w:top w:w="0" w:type="dxa"/>
              <w:left w:w="108" w:type="dxa"/>
              <w:bottom w:w="0" w:type="dxa"/>
              <w:right w:w="108" w:type="dxa"/>
            </w:tcMar>
            <w:vAlign w:val="center"/>
          </w:tcPr>
          <w:p w14:paraId="187BB602"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D9BC6DE">
                <v:shape id="_x0000_i2316" type="#_x0000_t75" style="width:15.9pt;height:10.9pt">
                  <v:imagedata r:id="rId578" o:title=""/>
                </v:shape>
              </w:pict>
            </w:r>
          </w:p>
        </w:tc>
        <w:tc>
          <w:tcPr>
            <w:tcW w:w="0" w:type="auto"/>
            <w:tcMar>
              <w:top w:w="0" w:type="dxa"/>
              <w:left w:w="108" w:type="dxa"/>
              <w:bottom w:w="0" w:type="dxa"/>
              <w:right w:w="108" w:type="dxa"/>
            </w:tcMar>
            <w:vAlign w:val="center"/>
          </w:tcPr>
          <w:p w14:paraId="5D022817"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C293240">
                <v:shape id="_x0000_i2317" type="#_x0000_t75" style="width:15.9pt;height:10.9pt">
                  <v:imagedata r:id="rId578" o:title=""/>
                </v:shape>
              </w:pict>
            </w:r>
          </w:p>
        </w:tc>
        <w:tc>
          <w:tcPr>
            <w:tcW w:w="0" w:type="auto"/>
            <w:tcMar>
              <w:top w:w="0" w:type="dxa"/>
              <w:left w:w="108" w:type="dxa"/>
              <w:bottom w:w="0" w:type="dxa"/>
              <w:right w:w="108" w:type="dxa"/>
            </w:tcMar>
            <w:vAlign w:val="center"/>
          </w:tcPr>
          <w:p w14:paraId="36C8F17E"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79B384">
                <v:shape id="_x0000_i2318" type="#_x0000_t75" style="width:15.9pt;height:10.9pt">
                  <v:imagedata r:id="rId578" o:title=""/>
                </v:shape>
              </w:pict>
            </w:r>
          </w:p>
        </w:tc>
      </w:tr>
      <w:tr w:rsidR="00F01907" w:rsidRPr="00F01907" w14:paraId="16929ACC"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705CD61"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4A4EFDD"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118ABAC0" w14:textId="77777777" w:rsidTr="001237FC">
        <w:trPr>
          <w:trHeight w:val="171"/>
          <w:jc w:val="center"/>
        </w:trPr>
        <w:tc>
          <w:tcPr>
            <w:tcW w:w="0" w:type="auto"/>
            <w:vMerge/>
            <w:shd w:val="clear" w:color="auto" w:fill="E0E0E0"/>
            <w:vAlign w:val="center"/>
          </w:tcPr>
          <w:p w14:paraId="11494FB7"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4483DD8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1D6207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5EA762D2"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686EEF9"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13B36632" w14:textId="77777777" w:rsidTr="001237FC">
        <w:trPr>
          <w:trHeight w:val="238"/>
          <w:jc w:val="center"/>
        </w:trPr>
        <w:tc>
          <w:tcPr>
            <w:tcW w:w="4441" w:type="dxa"/>
            <w:tcMar>
              <w:top w:w="0" w:type="dxa"/>
              <w:left w:w="108" w:type="dxa"/>
              <w:bottom w:w="0" w:type="dxa"/>
              <w:right w:w="108" w:type="dxa"/>
            </w:tcMar>
            <w:vAlign w:val="center"/>
          </w:tcPr>
          <w:p w14:paraId="122B07A2" w14:textId="77777777" w:rsidR="00F01907" w:rsidRPr="00F01907" w:rsidRDefault="00F01907" w:rsidP="00F01907">
            <w:pPr>
              <w:keepNext/>
              <w:spacing w:after="0"/>
              <w:jc w:val="center"/>
              <w:rPr>
                <w:rFonts w:ascii="Arial" w:hAnsi="Arial" w:cs="Arial"/>
                <w:sz w:val="18"/>
                <w:szCs w:val="18"/>
                <w:lang w:val="de-DE" w:eastAsia="zh-CN"/>
              </w:rPr>
            </w:pPr>
            <w:bookmarkStart w:id="3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D087F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5FC54A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C48BA00"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146D56"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20B0D136" w14:textId="77777777" w:rsidTr="001237FC">
        <w:trPr>
          <w:trHeight w:val="238"/>
          <w:jc w:val="center"/>
        </w:trPr>
        <w:tc>
          <w:tcPr>
            <w:tcW w:w="4441" w:type="dxa"/>
            <w:tcMar>
              <w:top w:w="0" w:type="dxa"/>
              <w:left w:w="108" w:type="dxa"/>
              <w:bottom w:w="0" w:type="dxa"/>
              <w:right w:w="108" w:type="dxa"/>
            </w:tcMar>
            <w:vAlign w:val="center"/>
          </w:tcPr>
          <w:p w14:paraId="646439A5"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4045298"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EE8A8DE">
                <v:shape id="_x0000_i2319" type="#_x0000_t75" style="width:16.75pt;height:12.55pt">
                  <v:imagedata r:id="rId484" o:title=""/>
                </v:shape>
              </w:pict>
            </w:r>
          </w:p>
        </w:tc>
        <w:tc>
          <w:tcPr>
            <w:tcW w:w="0" w:type="auto"/>
            <w:tcMar>
              <w:top w:w="0" w:type="dxa"/>
              <w:left w:w="108" w:type="dxa"/>
              <w:bottom w:w="0" w:type="dxa"/>
              <w:right w:w="108" w:type="dxa"/>
            </w:tcMar>
            <w:vAlign w:val="center"/>
          </w:tcPr>
          <w:p w14:paraId="64E18162"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EA3254A">
                <v:shape id="_x0000_i2320" type="#_x0000_t75" style="width:16.75pt;height:12.55pt">
                  <v:imagedata r:id="rId484" o:title=""/>
                </v:shape>
              </w:pict>
            </w:r>
          </w:p>
        </w:tc>
        <w:tc>
          <w:tcPr>
            <w:tcW w:w="0" w:type="auto"/>
            <w:tcMar>
              <w:top w:w="0" w:type="dxa"/>
              <w:left w:w="108" w:type="dxa"/>
              <w:bottom w:w="0" w:type="dxa"/>
              <w:right w:w="108" w:type="dxa"/>
            </w:tcMar>
            <w:vAlign w:val="center"/>
          </w:tcPr>
          <w:p w14:paraId="3A2D89A8"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3DA5D26">
                <v:shape id="_x0000_i2321" type="#_x0000_t75" style="width:16.75pt;height:12.55pt">
                  <v:imagedata r:id="rId484" o:title=""/>
                </v:shape>
              </w:pict>
            </w:r>
          </w:p>
        </w:tc>
        <w:tc>
          <w:tcPr>
            <w:tcW w:w="0" w:type="auto"/>
            <w:tcMar>
              <w:top w:w="0" w:type="dxa"/>
              <w:left w:w="108" w:type="dxa"/>
              <w:bottom w:w="0" w:type="dxa"/>
              <w:right w:w="108" w:type="dxa"/>
            </w:tcMar>
            <w:vAlign w:val="center"/>
          </w:tcPr>
          <w:p w14:paraId="0006D1F2"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346FC5">
                <v:shape id="_x0000_i2322" type="#_x0000_t75" style="width:16.75pt;height:12.55pt">
                  <v:imagedata r:id="rId484" o:title=""/>
                </v:shape>
              </w:pict>
            </w:r>
          </w:p>
        </w:tc>
      </w:tr>
      <w:bookmarkEnd w:id="343"/>
      <w:tr w:rsidR="00F01907" w:rsidRPr="00F01907" w14:paraId="10378BA1" w14:textId="77777777" w:rsidTr="001237FC">
        <w:trPr>
          <w:trHeight w:val="238"/>
          <w:jc w:val="center"/>
        </w:trPr>
        <w:tc>
          <w:tcPr>
            <w:tcW w:w="4441" w:type="dxa"/>
            <w:tcMar>
              <w:top w:w="0" w:type="dxa"/>
              <w:left w:w="108" w:type="dxa"/>
              <w:bottom w:w="0" w:type="dxa"/>
              <w:right w:w="108" w:type="dxa"/>
            </w:tcMar>
            <w:vAlign w:val="center"/>
          </w:tcPr>
          <w:p w14:paraId="3A56C31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87DD0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36C61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05AE9F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ACEF27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34976F94" w14:textId="77777777" w:rsidTr="001237FC">
        <w:trPr>
          <w:trHeight w:val="238"/>
          <w:jc w:val="center"/>
        </w:trPr>
        <w:tc>
          <w:tcPr>
            <w:tcW w:w="4441" w:type="dxa"/>
            <w:tcMar>
              <w:top w:w="0" w:type="dxa"/>
              <w:left w:w="108" w:type="dxa"/>
              <w:bottom w:w="0" w:type="dxa"/>
              <w:right w:w="108" w:type="dxa"/>
            </w:tcMar>
            <w:vAlign w:val="center"/>
          </w:tcPr>
          <w:p w14:paraId="3DF46A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49D972E"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5B0A0DF" wp14:editId="24186FB8">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0CBDAFCF"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8829E1D">
                <v:shape id="_x0000_i2323" type="#_x0000_t75" style="width:16.75pt;height:12.55pt">
                  <v:imagedata r:id="rId484" o:title=""/>
                </v:shape>
              </w:pict>
            </w:r>
          </w:p>
        </w:tc>
        <w:tc>
          <w:tcPr>
            <w:tcW w:w="0" w:type="auto"/>
            <w:tcMar>
              <w:top w:w="0" w:type="dxa"/>
              <w:left w:w="108" w:type="dxa"/>
              <w:bottom w:w="0" w:type="dxa"/>
              <w:right w:w="108" w:type="dxa"/>
            </w:tcMar>
            <w:vAlign w:val="center"/>
          </w:tcPr>
          <w:p w14:paraId="640E417C"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5F8A830">
                <v:shape id="_x0000_i2324" type="#_x0000_t75" style="width:16.75pt;height:12.55pt">
                  <v:imagedata r:id="rId484" o:title=""/>
                </v:shape>
              </w:pict>
            </w:r>
          </w:p>
        </w:tc>
        <w:tc>
          <w:tcPr>
            <w:tcW w:w="0" w:type="auto"/>
            <w:tcMar>
              <w:top w:w="0" w:type="dxa"/>
              <w:left w:w="108" w:type="dxa"/>
              <w:bottom w:w="0" w:type="dxa"/>
              <w:right w:w="108" w:type="dxa"/>
            </w:tcMar>
            <w:vAlign w:val="center"/>
          </w:tcPr>
          <w:p w14:paraId="11F30F1C" w14:textId="77777777" w:rsidR="00F01907" w:rsidRPr="00F01907" w:rsidRDefault="000429A3"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F58F142">
                <v:shape id="_x0000_i2325" type="#_x0000_t75" style="width:16.75pt;height:12.55pt">
                  <v:imagedata r:id="rId484" o:title=""/>
                </v:shape>
              </w:pict>
            </w:r>
          </w:p>
        </w:tc>
      </w:tr>
      <w:tr w:rsidR="00F01907" w:rsidRPr="00F01907" w14:paraId="3BAD3FB9" w14:textId="77777777" w:rsidTr="001237FC">
        <w:trPr>
          <w:trHeight w:val="238"/>
          <w:jc w:val="center"/>
        </w:trPr>
        <w:tc>
          <w:tcPr>
            <w:tcW w:w="4441" w:type="dxa"/>
            <w:tcMar>
              <w:top w:w="0" w:type="dxa"/>
              <w:left w:w="108" w:type="dxa"/>
              <w:bottom w:w="0" w:type="dxa"/>
              <w:right w:w="108" w:type="dxa"/>
            </w:tcMar>
            <w:vAlign w:val="center"/>
          </w:tcPr>
          <w:p w14:paraId="30A0426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0F2047C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46D84E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88FE72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3A2E80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6604AC8B" w14:textId="77777777" w:rsidTr="001237FC">
        <w:trPr>
          <w:trHeight w:val="238"/>
          <w:jc w:val="center"/>
        </w:trPr>
        <w:tc>
          <w:tcPr>
            <w:tcW w:w="4441" w:type="dxa"/>
            <w:tcMar>
              <w:top w:w="0" w:type="dxa"/>
              <w:left w:w="108" w:type="dxa"/>
              <w:bottom w:w="0" w:type="dxa"/>
              <w:right w:w="108" w:type="dxa"/>
            </w:tcMar>
            <w:vAlign w:val="center"/>
          </w:tcPr>
          <w:p w14:paraId="00725F7F"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EC642F5"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2C572E">
                <v:shape id="_x0000_i2326" type="#_x0000_t75" style="width:15.9pt;height:10.9pt">
                  <v:imagedata r:id="rId577" o:title=""/>
                </v:shape>
              </w:pict>
            </w:r>
          </w:p>
        </w:tc>
        <w:tc>
          <w:tcPr>
            <w:tcW w:w="0" w:type="auto"/>
            <w:tcMar>
              <w:top w:w="0" w:type="dxa"/>
              <w:left w:w="108" w:type="dxa"/>
              <w:bottom w:w="0" w:type="dxa"/>
              <w:right w:w="108" w:type="dxa"/>
            </w:tcMar>
            <w:vAlign w:val="center"/>
          </w:tcPr>
          <w:p w14:paraId="57039735"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195043">
                <v:shape id="_x0000_i2327" type="#_x0000_t75" style="width:15.9pt;height:10.9pt">
                  <v:imagedata r:id="rId578" o:title=""/>
                </v:shape>
              </w:pict>
            </w:r>
          </w:p>
        </w:tc>
        <w:tc>
          <w:tcPr>
            <w:tcW w:w="0" w:type="auto"/>
            <w:tcMar>
              <w:top w:w="0" w:type="dxa"/>
              <w:left w:w="108" w:type="dxa"/>
              <w:bottom w:w="0" w:type="dxa"/>
              <w:right w:w="108" w:type="dxa"/>
            </w:tcMar>
            <w:vAlign w:val="center"/>
          </w:tcPr>
          <w:p w14:paraId="3FCCA844"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828D7EE">
                <v:shape id="_x0000_i2328" type="#_x0000_t75" style="width:15.9pt;height:10.9pt">
                  <v:imagedata r:id="rId578" o:title=""/>
                </v:shape>
              </w:pict>
            </w:r>
          </w:p>
        </w:tc>
        <w:tc>
          <w:tcPr>
            <w:tcW w:w="0" w:type="auto"/>
            <w:tcMar>
              <w:top w:w="0" w:type="dxa"/>
              <w:left w:w="108" w:type="dxa"/>
              <w:bottom w:w="0" w:type="dxa"/>
              <w:right w:w="108" w:type="dxa"/>
            </w:tcMar>
            <w:vAlign w:val="center"/>
          </w:tcPr>
          <w:p w14:paraId="296014A4"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F0AB24">
                <v:shape id="_x0000_i2329" type="#_x0000_t75" style="width:15.9pt;height:10.9pt">
                  <v:imagedata r:id="rId578" o:title=""/>
                </v:shape>
              </w:pict>
            </w:r>
          </w:p>
        </w:tc>
      </w:tr>
      <w:tr w:rsidR="00F01907" w:rsidRPr="00F01907" w14:paraId="22C181A8" w14:textId="77777777" w:rsidTr="001237FC">
        <w:trPr>
          <w:trHeight w:val="238"/>
          <w:jc w:val="center"/>
        </w:trPr>
        <w:tc>
          <w:tcPr>
            <w:tcW w:w="4441" w:type="dxa"/>
            <w:tcMar>
              <w:top w:w="0" w:type="dxa"/>
              <w:left w:w="108" w:type="dxa"/>
              <w:bottom w:w="0" w:type="dxa"/>
              <w:right w:w="108" w:type="dxa"/>
            </w:tcMar>
            <w:vAlign w:val="center"/>
          </w:tcPr>
          <w:p w14:paraId="5C5C4FF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C73F5F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7B0ED8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994851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1C1CC2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45370A0" w14:textId="77777777" w:rsidTr="001237FC">
        <w:trPr>
          <w:trHeight w:val="238"/>
          <w:jc w:val="center"/>
        </w:trPr>
        <w:tc>
          <w:tcPr>
            <w:tcW w:w="4441" w:type="dxa"/>
            <w:tcMar>
              <w:top w:w="0" w:type="dxa"/>
              <w:left w:w="108" w:type="dxa"/>
              <w:bottom w:w="0" w:type="dxa"/>
              <w:right w:w="108" w:type="dxa"/>
            </w:tcMar>
            <w:vAlign w:val="center"/>
          </w:tcPr>
          <w:p w14:paraId="7497D82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04D47DD"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8E24A35">
                <v:shape id="_x0000_i2330" type="#_x0000_t75" style="width:15.9pt;height:10.9pt">
                  <v:imagedata r:id="rId577" o:title=""/>
                </v:shape>
              </w:pict>
            </w:r>
          </w:p>
        </w:tc>
        <w:tc>
          <w:tcPr>
            <w:tcW w:w="0" w:type="auto"/>
            <w:tcMar>
              <w:top w:w="0" w:type="dxa"/>
              <w:left w:w="108" w:type="dxa"/>
              <w:bottom w:w="0" w:type="dxa"/>
              <w:right w:w="108" w:type="dxa"/>
            </w:tcMar>
            <w:vAlign w:val="center"/>
          </w:tcPr>
          <w:p w14:paraId="2FCA932C"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C45D40F">
                <v:shape id="_x0000_i2331" type="#_x0000_t75" style="width:15.9pt;height:10.9pt">
                  <v:imagedata r:id="rId578" o:title=""/>
                </v:shape>
              </w:pict>
            </w:r>
          </w:p>
        </w:tc>
        <w:tc>
          <w:tcPr>
            <w:tcW w:w="0" w:type="auto"/>
            <w:tcMar>
              <w:top w:w="0" w:type="dxa"/>
              <w:left w:w="108" w:type="dxa"/>
              <w:bottom w:w="0" w:type="dxa"/>
              <w:right w:w="108" w:type="dxa"/>
            </w:tcMar>
            <w:vAlign w:val="center"/>
          </w:tcPr>
          <w:p w14:paraId="097CC712"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DE50037">
                <v:shape id="_x0000_i2332" type="#_x0000_t75" style="width:15.9pt;height:10.9pt">
                  <v:imagedata r:id="rId578" o:title=""/>
                </v:shape>
              </w:pict>
            </w:r>
          </w:p>
        </w:tc>
        <w:tc>
          <w:tcPr>
            <w:tcW w:w="0" w:type="auto"/>
            <w:tcMar>
              <w:top w:w="0" w:type="dxa"/>
              <w:left w:w="108" w:type="dxa"/>
              <w:bottom w:w="0" w:type="dxa"/>
              <w:right w:w="108" w:type="dxa"/>
            </w:tcMar>
            <w:vAlign w:val="center"/>
          </w:tcPr>
          <w:p w14:paraId="12EDB55D" w14:textId="77777777" w:rsidR="00F01907" w:rsidRPr="00F01907" w:rsidRDefault="000429A3"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54623BC">
                <v:shape id="_x0000_i2333" type="#_x0000_t75" style="width:15.9pt;height:10.9pt">
                  <v:imagedata r:id="rId578" o:title=""/>
                </v:shape>
              </w:pict>
            </w:r>
          </w:p>
        </w:tc>
      </w:tr>
    </w:tbl>
    <w:p w14:paraId="50147AAC" w14:textId="77777777" w:rsidR="002C2FB6" w:rsidRDefault="002C2FB6" w:rsidP="002C2FB6">
      <w:pPr>
        <w:rPr>
          <w:rFonts w:eastAsia="Calibri"/>
          <w:lang w:val="en-US"/>
        </w:rPr>
      </w:pPr>
    </w:p>
    <w:p w14:paraId="3CB2FC70" w14:textId="77777777"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398B3A5E" w14:textId="77777777"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2D4AEE48" w14:textId="77777777"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2EA41A99" w14:textId="77777777"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689D1C46" w14:textId="77777777"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6E528836" w14:textId="77777777"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6F407733" w14:textId="77777777"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1729DBD6" w14:textId="77777777"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3BE36168" w14:textId="77777777" w:rsidR="009F7A98" w:rsidRDefault="009F7A98"/>
    <w:p w14:paraId="1D1CA342" w14:textId="77777777"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6D62A95B" w14:textId="77777777" w:rsidTr="00BF140A">
        <w:trPr>
          <w:trHeight w:val="105"/>
          <w:jc w:val="center"/>
        </w:trPr>
        <w:tc>
          <w:tcPr>
            <w:tcW w:w="0" w:type="auto"/>
            <w:vMerge w:val="restart"/>
            <w:shd w:val="clear" w:color="auto" w:fill="E0E0E0"/>
            <w:vAlign w:val="center"/>
          </w:tcPr>
          <w:p w14:paraId="6EAFD199" w14:textId="77777777" w:rsidR="00D45BC1" w:rsidRDefault="00D45BC1" w:rsidP="00B35138">
            <w:pPr>
              <w:pStyle w:val="TAH"/>
            </w:pPr>
            <w:r>
              <w:t>Field</w:t>
            </w:r>
          </w:p>
        </w:tc>
        <w:tc>
          <w:tcPr>
            <w:tcW w:w="0" w:type="auto"/>
            <w:gridSpan w:val="6"/>
            <w:shd w:val="clear" w:color="auto" w:fill="E0E0E0"/>
            <w:vAlign w:val="center"/>
          </w:tcPr>
          <w:p w14:paraId="6A08C461" w14:textId="77777777" w:rsidR="00D45BC1" w:rsidRDefault="00D45BC1" w:rsidP="00B35138">
            <w:pPr>
              <w:pStyle w:val="TAH"/>
            </w:pPr>
            <w:r>
              <w:t>Bit width</w:t>
            </w:r>
          </w:p>
        </w:tc>
      </w:tr>
      <w:tr w:rsidR="00D45BC1" w14:paraId="428351FD" w14:textId="77777777" w:rsidTr="00BF140A">
        <w:trPr>
          <w:trHeight w:val="105"/>
          <w:jc w:val="center"/>
        </w:trPr>
        <w:tc>
          <w:tcPr>
            <w:tcW w:w="0" w:type="auto"/>
            <w:vMerge/>
            <w:shd w:val="clear" w:color="auto" w:fill="E0E0E0"/>
            <w:vAlign w:val="center"/>
          </w:tcPr>
          <w:p w14:paraId="7D080C61" w14:textId="77777777" w:rsidR="00D45BC1" w:rsidRDefault="00D45BC1" w:rsidP="00B35138">
            <w:pPr>
              <w:pStyle w:val="TAH"/>
            </w:pPr>
          </w:p>
        </w:tc>
        <w:tc>
          <w:tcPr>
            <w:tcW w:w="0" w:type="auto"/>
            <w:vMerge w:val="restart"/>
            <w:shd w:val="clear" w:color="auto" w:fill="E0E0E0"/>
            <w:vAlign w:val="center"/>
          </w:tcPr>
          <w:p w14:paraId="38CFDD0D" w14:textId="77777777" w:rsidR="00D45BC1" w:rsidRDefault="00D45BC1" w:rsidP="00B35138">
            <w:pPr>
              <w:pStyle w:val="TAH"/>
            </w:pPr>
            <w:r>
              <w:t>2 antenna ports</w:t>
            </w:r>
          </w:p>
        </w:tc>
        <w:tc>
          <w:tcPr>
            <w:tcW w:w="0" w:type="auto"/>
            <w:gridSpan w:val="2"/>
            <w:shd w:val="clear" w:color="auto" w:fill="E0E0E0"/>
            <w:vAlign w:val="center"/>
          </w:tcPr>
          <w:p w14:paraId="19600049" w14:textId="77777777" w:rsidR="00D45BC1" w:rsidRDefault="00D45BC1" w:rsidP="00B35138">
            <w:pPr>
              <w:pStyle w:val="TAH"/>
            </w:pPr>
            <w:r>
              <w:t>4 antenna ports</w:t>
            </w:r>
          </w:p>
        </w:tc>
        <w:tc>
          <w:tcPr>
            <w:tcW w:w="0" w:type="auto"/>
            <w:gridSpan w:val="3"/>
            <w:shd w:val="clear" w:color="auto" w:fill="E0E0E0"/>
            <w:vAlign w:val="center"/>
          </w:tcPr>
          <w:p w14:paraId="12F7ABB7"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3A0D1528" w14:textId="77777777" w:rsidTr="00BF140A">
        <w:trPr>
          <w:trHeight w:val="105"/>
          <w:jc w:val="center"/>
        </w:trPr>
        <w:tc>
          <w:tcPr>
            <w:tcW w:w="0" w:type="auto"/>
            <w:vMerge/>
            <w:shd w:val="clear" w:color="auto" w:fill="E0E0E0"/>
            <w:vAlign w:val="center"/>
          </w:tcPr>
          <w:p w14:paraId="42ED2DD4" w14:textId="77777777" w:rsidR="00D45BC1" w:rsidRDefault="00D45BC1" w:rsidP="00B35138">
            <w:pPr>
              <w:pStyle w:val="TAH"/>
            </w:pPr>
          </w:p>
        </w:tc>
        <w:tc>
          <w:tcPr>
            <w:tcW w:w="0" w:type="auto"/>
            <w:vMerge/>
            <w:shd w:val="clear" w:color="auto" w:fill="E0E0E0"/>
            <w:vAlign w:val="center"/>
          </w:tcPr>
          <w:p w14:paraId="2003EC78" w14:textId="77777777" w:rsidR="00D45BC1" w:rsidRDefault="00D45BC1" w:rsidP="00B35138">
            <w:pPr>
              <w:pStyle w:val="TAH"/>
            </w:pPr>
          </w:p>
        </w:tc>
        <w:tc>
          <w:tcPr>
            <w:tcW w:w="0" w:type="auto"/>
            <w:shd w:val="clear" w:color="auto" w:fill="E0E0E0"/>
            <w:vAlign w:val="center"/>
          </w:tcPr>
          <w:p w14:paraId="519371E3"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084F77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28158C0F"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5DAAE567"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002F84FA" w14:textId="77777777" w:rsidR="00D45BC1" w:rsidRDefault="00D45BC1" w:rsidP="00B35138">
            <w:pPr>
              <w:pStyle w:val="TAH"/>
            </w:pPr>
            <w:smartTag w:uri="urn:schemas:contacts" w:element="GivenName">
              <w:r>
                <w:t>Max</w:t>
              </w:r>
            </w:smartTag>
            <w:r>
              <w:t xml:space="preserve"> 8 layers</w:t>
            </w:r>
          </w:p>
        </w:tc>
      </w:tr>
      <w:tr w:rsidR="00D45BC1" w14:paraId="71918C8A" w14:textId="77777777" w:rsidTr="00BF140A">
        <w:trPr>
          <w:jc w:val="center"/>
        </w:trPr>
        <w:tc>
          <w:tcPr>
            <w:tcW w:w="0" w:type="auto"/>
            <w:vAlign w:val="center"/>
          </w:tcPr>
          <w:p w14:paraId="22F16B10" w14:textId="77777777" w:rsidR="00D45BC1" w:rsidRDefault="00D45BC1" w:rsidP="008462B9">
            <w:pPr>
              <w:pStyle w:val="TAL"/>
            </w:pPr>
            <w:r>
              <w:t>Rank indication</w:t>
            </w:r>
          </w:p>
        </w:tc>
        <w:tc>
          <w:tcPr>
            <w:tcW w:w="0" w:type="auto"/>
            <w:vAlign w:val="center"/>
          </w:tcPr>
          <w:p w14:paraId="22A50A46" w14:textId="77777777" w:rsidR="00D45BC1" w:rsidRDefault="00D45BC1" w:rsidP="0078676C">
            <w:pPr>
              <w:pStyle w:val="TAC"/>
            </w:pPr>
            <w:r>
              <w:t>1</w:t>
            </w:r>
          </w:p>
        </w:tc>
        <w:tc>
          <w:tcPr>
            <w:tcW w:w="0" w:type="auto"/>
            <w:vAlign w:val="center"/>
          </w:tcPr>
          <w:p w14:paraId="3087E185" w14:textId="77777777" w:rsidR="00D45BC1" w:rsidRDefault="00D45BC1" w:rsidP="00017232">
            <w:pPr>
              <w:pStyle w:val="TAC"/>
            </w:pPr>
            <w:r>
              <w:t>1</w:t>
            </w:r>
          </w:p>
        </w:tc>
        <w:tc>
          <w:tcPr>
            <w:tcW w:w="0" w:type="auto"/>
            <w:vAlign w:val="center"/>
          </w:tcPr>
          <w:p w14:paraId="67E366BC" w14:textId="77777777" w:rsidR="00D45BC1" w:rsidRDefault="00D45BC1" w:rsidP="001F20F5">
            <w:pPr>
              <w:pStyle w:val="TAC"/>
            </w:pPr>
            <w:r>
              <w:t>2</w:t>
            </w:r>
          </w:p>
        </w:tc>
        <w:tc>
          <w:tcPr>
            <w:tcW w:w="0" w:type="auto"/>
            <w:vAlign w:val="center"/>
          </w:tcPr>
          <w:p w14:paraId="19E915B6" w14:textId="77777777" w:rsidR="00D45BC1" w:rsidRDefault="00D45BC1" w:rsidP="005D075D">
            <w:pPr>
              <w:pStyle w:val="TAC"/>
            </w:pPr>
            <w:r>
              <w:t>1</w:t>
            </w:r>
          </w:p>
        </w:tc>
        <w:tc>
          <w:tcPr>
            <w:tcW w:w="0" w:type="auto"/>
            <w:vAlign w:val="center"/>
          </w:tcPr>
          <w:p w14:paraId="1DF2B1AC" w14:textId="77777777" w:rsidR="00D45BC1" w:rsidRDefault="00D45BC1" w:rsidP="005D075D">
            <w:pPr>
              <w:pStyle w:val="TAC"/>
            </w:pPr>
            <w:r>
              <w:t>2</w:t>
            </w:r>
          </w:p>
        </w:tc>
        <w:tc>
          <w:tcPr>
            <w:tcW w:w="0" w:type="auto"/>
            <w:vAlign w:val="center"/>
          </w:tcPr>
          <w:p w14:paraId="0296E310" w14:textId="77777777" w:rsidR="00D45BC1" w:rsidRDefault="00D45BC1" w:rsidP="000D7B15">
            <w:pPr>
              <w:pStyle w:val="TAC"/>
            </w:pPr>
            <w:r>
              <w:t>3</w:t>
            </w:r>
          </w:p>
        </w:tc>
      </w:tr>
    </w:tbl>
    <w:p w14:paraId="77C97F05" w14:textId="77777777" w:rsidR="0000792A" w:rsidRDefault="0000792A" w:rsidP="00C85571"/>
    <w:p w14:paraId="081AE186" w14:textId="77777777"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057EB889" w14:textId="77777777" w:rsidTr="00BF140A">
        <w:trPr>
          <w:trHeight w:val="106"/>
          <w:jc w:val="center"/>
        </w:trPr>
        <w:tc>
          <w:tcPr>
            <w:tcW w:w="3407" w:type="dxa"/>
            <w:vMerge w:val="restart"/>
            <w:shd w:val="clear" w:color="auto" w:fill="E0E0E0"/>
            <w:vAlign w:val="center"/>
          </w:tcPr>
          <w:p w14:paraId="0A4A8B27" w14:textId="77777777" w:rsidR="0000792A" w:rsidRPr="00290CB4" w:rsidRDefault="0000792A" w:rsidP="009E14B4">
            <w:pPr>
              <w:pStyle w:val="TAH"/>
            </w:pPr>
            <w:r w:rsidRPr="00290CB4">
              <w:t>Field</w:t>
            </w:r>
          </w:p>
        </w:tc>
        <w:tc>
          <w:tcPr>
            <w:tcW w:w="4683" w:type="dxa"/>
            <w:gridSpan w:val="3"/>
            <w:shd w:val="clear" w:color="auto" w:fill="E0E0E0"/>
            <w:vAlign w:val="center"/>
          </w:tcPr>
          <w:p w14:paraId="68C916DB" w14:textId="77777777" w:rsidR="0000792A" w:rsidRPr="00290CB4" w:rsidRDefault="0000792A" w:rsidP="009E14B4">
            <w:pPr>
              <w:pStyle w:val="TAH"/>
            </w:pPr>
            <w:r w:rsidRPr="00290CB4">
              <w:t>Bit width</w:t>
            </w:r>
          </w:p>
        </w:tc>
      </w:tr>
      <w:tr w:rsidR="0000792A" w:rsidRPr="00290CB4" w14:paraId="220A7B8A" w14:textId="77777777" w:rsidTr="00BF140A">
        <w:trPr>
          <w:trHeight w:val="106"/>
          <w:jc w:val="center"/>
        </w:trPr>
        <w:tc>
          <w:tcPr>
            <w:tcW w:w="3407" w:type="dxa"/>
            <w:vMerge/>
            <w:shd w:val="clear" w:color="auto" w:fill="E0E0E0"/>
            <w:vAlign w:val="center"/>
          </w:tcPr>
          <w:p w14:paraId="697A259A" w14:textId="77777777" w:rsidR="0000792A" w:rsidRPr="00290CB4" w:rsidRDefault="0000792A" w:rsidP="009E14B4">
            <w:pPr>
              <w:pStyle w:val="TAH"/>
            </w:pPr>
          </w:p>
        </w:tc>
        <w:tc>
          <w:tcPr>
            <w:tcW w:w="1598" w:type="dxa"/>
            <w:shd w:val="clear" w:color="auto" w:fill="E0E0E0"/>
            <w:vAlign w:val="center"/>
          </w:tcPr>
          <w:p w14:paraId="0E0169E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6747838D"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3D8E9582" w14:textId="77777777" w:rsidR="0000792A" w:rsidRPr="00290CB4" w:rsidRDefault="0000792A" w:rsidP="009E14B4">
            <w:pPr>
              <w:pStyle w:val="TAH"/>
              <w:rPr>
                <w:lang w:eastAsia="zh-CN"/>
              </w:rPr>
            </w:pPr>
            <w:r>
              <w:rPr>
                <w:rFonts w:hint="eastAsia"/>
                <w:lang w:eastAsia="zh-CN"/>
              </w:rPr>
              <w:t>K = 5 to K = 8</w:t>
            </w:r>
          </w:p>
        </w:tc>
      </w:tr>
      <w:tr w:rsidR="0000792A" w:rsidRPr="00290CB4" w14:paraId="4576D2EA" w14:textId="77777777" w:rsidTr="00BF140A">
        <w:trPr>
          <w:trHeight w:val="224"/>
          <w:jc w:val="center"/>
        </w:trPr>
        <w:tc>
          <w:tcPr>
            <w:tcW w:w="3407" w:type="dxa"/>
            <w:shd w:val="clear" w:color="auto" w:fill="auto"/>
            <w:vAlign w:val="center"/>
          </w:tcPr>
          <w:p w14:paraId="07321269"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26F8FF3E"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3964B0BC"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66DCF383" w14:textId="77777777" w:rsidR="0000792A" w:rsidRPr="00290CB4" w:rsidRDefault="0000792A" w:rsidP="009E14B4">
            <w:pPr>
              <w:pStyle w:val="TAC"/>
              <w:rPr>
                <w:lang w:eastAsia="zh-CN"/>
              </w:rPr>
            </w:pPr>
            <w:r>
              <w:rPr>
                <w:rFonts w:hint="eastAsia"/>
                <w:lang w:eastAsia="zh-CN"/>
              </w:rPr>
              <w:t>3</w:t>
            </w:r>
          </w:p>
        </w:tc>
      </w:tr>
    </w:tbl>
    <w:p w14:paraId="7A862B2E" w14:textId="77777777" w:rsidR="0000792A" w:rsidRDefault="0000792A" w:rsidP="0000792A">
      <w:pPr>
        <w:rPr>
          <w:lang w:eastAsia="zh-CN"/>
        </w:rPr>
      </w:pPr>
    </w:p>
    <w:p w14:paraId="08336B31" w14:textId="77777777"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E02A627" w14:textId="77777777" w:rsidTr="006D2BB3">
        <w:trPr>
          <w:cantSplit/>
          <w:trHeight w:val="105"/>
          <w:jc w:val="center"/>
        </w:trPr>
        <w:tc>
          <w:tcPr>
            <w:tcW w:w="0" w:type="auto"/>
            <w:vMerge w:val="restart"/>
            <w:shd w:val="clear" w:color="auto" w:fill="E0E0E0"/>
            <w:vAlign w:val="center"/>
          </w:tcPr>
          <w:p w14:paraId="37A3E46F" w14:textId="77777777" w:rsidR="007377EB" w:rsidRPr="00290CB4" w:rsidRDefault="007377EB" w:rsidP="006D2BB3">
            <w:pPr>
              <w:pStyle w:val="TAH"/>
            </w:pPr>
            <w:r w:rsidRPr="00290CB4">
              <w:t>Field</w:t>
            </w:r>
          </w:p>
        </w:tc>
        <w:tc>
          <w:tcPr>
            <w:tcW w:w="0" w:type="auto"/>
            <w:gridSpan w:val="6"/>
            <w:shd w:val="clear" w:color="auto" w:fill="E0E0E0"/>
            <w:vAlign w:val="center"/>
          </w:tcPr>
          <w:p w14:paraId="257F418E" w14:textId="77777777" w:rsidR="007377EB" w:rsidRPr="00290CB4" w:rsidRDefault="007377EB" w:rsidP="006D2BB3">
            <w:pPr>
              <w:pStyle w:val="TAH"/>
            </w:pPr>
            <w:r w:rsidRPr="00290CB4">
              <w:t>Bit width</w:t>
            </w:r>
          </w:p>
        </w:tc>
      </w:tr>
      <w:tr w:rsidR="007377EB" w:rsidRPr="00290CB4" w14:paraId="23679E4E" w14:textId="77777777" w:rsidTr="006D2BB3">
        <w:trPr>
          <w:cantSplit/>
          <w:trHeight w:val="105"/>
          <w:jc w:val="center"/>
        </w:trPr>
        <w:tc>
          <w:tcPr>
            <w:tcW w:w="0" w:type="auto"/>
            <w:vMerge/>
            <w:shd w:val="clear" w:color="auto" w:fill="E0E0E0"/>
            <w:vAlign w:val="center"/>
          </w:tcPr>
          <w:p w14:paraId="66ACD72B" w14:textId="77777777" w:rsidR="007377EB" w:rsidRPr="00290CB4" w:rsidRDefault="007377EB" w:rsidP="006D2BB3">
            <w:pPr>
              <w:pStyle w:val="TAH"/>
            </w:pPr>
          </w:p>
        </w:tc>
        <w:tc>
          <w:tcPr>
            <w:tcW w:w="0" w:type="auto"/>
            <w:vMerge w:val="restart"/>
            <w:shd w:val="clear" w:color="auto" w:fill="E0E0E0"/>
            <w:vAlign w:val="center"/>
          </w:tcPr>
          <w:p w14:paraId="0FC784E2"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4419A08" w14:textId="77777777" w:rsidR="007377EB" w:rsidRPr="00290CB4" w:rsidRDefault="007377EB" w:rsidP="006D2BB3">
            <w:pPr>
              <w:pStyle w:val="TAH"/>
            </w:pPr>
            <w:r w:rsidRPr="00290CB4">
              <w:t>4 antenna ports</w:t>
            </w:r>
          </w:p>
        </w:tc>
        <w:tc>
          <w:tcPr>
            <w:tcW w:w="0" w:type="auto"/>
            <w:gridSpan w:val="3"/>
            <w:shd w:val="clear" w:color="auto" w:fill="E0E0E0"/>
          </w:tcPr>
          <w:p w14:paraId="13BF0D22" w14:textId="77777777" w:rsidR="007377EB" w:rsidRPr="00290CB4" w:rsidRDefault="007377EB" w:rsidP="006D2BB3">
            <w:pPr>
              <w:pStyle w:val="TAH"/>
            </w:pPr>
            <w:r w:rsidRPr="00290CB4">
              <w:t>8 antenna ports</w:t>
            </w:r>
          </w:p>
        </w:tc>
      </w:tr>
      <w:tr w:rsidR="007377EB" w:rsidRPr="00290CB4" w14:paraId="3F5040E3" w14:textId="77777777" w:rsidTr="006D2BB3">
        <w:trPr>
          <w:cantSplit/>
          <w:trHeight w:val="105"/>
          <w:jc w:val="center"/>
        </w:trPr>
        <w:tc>
          <w:tcPr>
            <w:tcW w:w="0" w:type="auto"/>
            <w:vMerge/>
            <w:shd w:val="clear" w:color="auto" w:fill="E0E0E0"/>
            <w:vAlign w:val="center"/>
          </w:tcPr>
          <w:p w14:paraId="5930DEB7" w14:textId="77777777" w:rsidR="007377EB" w:rsidRPr="00290CB4" w:rsidRDefault="007377EB" w:rsidP="006D2BB3">
            <w:pPr>
              <w:pStyle w:val="TAH"/>
            </w:pPr>
          </w:p>
        </w:tc>
        <w:tc>
          <w:tcPr>
            <w:tcW w:w="0" w:type="auto"/>
            <w:vMerge/>
            <w:shd w:val="clear" w:color="auto" w:fill="E0E0E0"/>
            <w:vAlign w:val="center"/>
          </w:tcPr>
          <w:p w14:paraId="42DCFE27" w14:textId="77777777" w:rsidR="007377EB" w:rsidRPr="00290CB4" w:rsidRDefault="007377EB" w:rsidP="006D2BB3">
            <w:pPr>
              <w:pStyle w:val="TAH"/>
            </w:pPr>
          </w:p>
        </w:tc>
        <w:tc>
          <w:tcPr>
            <w:tcW w:w="0" w:type="auto"/>
            <w:shd w:val="clear" w:color="auto" w:fill="E0E0E0"/>
            <w:vAlign w:val="center"/>
          </w:tcPr>
          <w:p w14:paraId="330EF8AF"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067153C"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DA67975"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268E7577"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23D28BA"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40AB36E0" w14:textId="77777777" w:rsidTr="006D2BB3">
        <w:trPr>
          <w:jc w:val="center"/>
        </w:trPr>
        <w:tc>
          <w:tcPr>
            <w:tcW w:w="0" w:type="auto"/>
            <w:vAlign w:val="center"/>
          </w:tcPr>
          <w:p w14:paraId="04D60BBA" w14:textId="77777777" w:rsidR="007377EB" w:rsidRPr="00290CB4" w:rsidRDefault="007377EB" w:rsidP="006D2BB3">
            <w:pPr>
              <w:pStyle w:val="TAC"/>
            </w:pPr>
            <w:r>
              <w:t>CRI</w:t>
            </w:r>
          </w:p>
        </w:tc>
        <w:tc>
          <w:tcPr>
            <w:tcW w:w="0" w:type="auto"/>
            <w:vAlign w:val="center"/>
          </w:tcPr>
          <w:p w14:paraId="228C8815" w14:textId="77777777" w:rsidR="007377EB" w:rsidRPr="00290CB4" w:rsidRDefault="00535058" w:rsidP="006D2BB3">
            <w:pPr>
              <w:pStyle w:val="TAC"/>
            </w:pPr>
            <w:r w:rsidRPr="006E3F65">
              <w:rPr>
                <w:noProof/>
                <w:position w:val="-12"/>
                <w:lang w:eastAsia="en-GB"/>
              </w:rPr>
              <w:drawing>
                <wp:inline distT="0" distB="0" distL="0" distR="0" wp14:anchorId="3ED5B066" wp14:editId="26DD0F60">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44D593C" w14:textId="77777777" w:rsidR="007377EB" w:rsidRPr="00290CB4" w:rsidRDefault="00535058" w:rsidP="006D2BB3">
            <w:pPr>
              <w:pStyle w:val="TAC"/>
            </w:pPr>
            <w:r w:rsidRPr="006E3F65">
              <w:rPr>
                <w:noProof/>
                <w:position w:val="-12"/>
                <w:lang w:eastAsia="en-GB"/>
              </w:rPr>
              <w:drawing>
                <wp:inline distT="0" distB="0" distL="0" distR="0" wp14:anchorId="09A392F2" wp14:editId="634902D0">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6510D7" w14:textId="77777777" w:rsidR="007377EB" w:rsidRPr="00290CB4" w:rsidRDefault="00535058" w:rsidP="006D2BB3">
            <w:pPr>
              <w:pStyle w:val="TAC"/>
            </w:pPr>
            <w:r w:rsidRPr="006E3F65">
              <w:rPr>
                <w:noProof/>
                <w:position w:val="-12"/>
                <w:lang w:eastAsia="en-GB"/>
              </w:rPr>
              <w:drawing>
                <wp:inline distT="0" distB="0" distL="0" distR="0" wp14:anchorId="02FDC88C" wp14:editId="5D035450">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E43CADF" w14:textId="77777777" w:rsidR="007377EB" w:rsidRPr="00290CB4" w:rsidRDefault="00535058" w:rsidP="006D2BB3">
            <w:pPr>
              <w:pStyle w:val="TAC"/>
            </w:pPr>
            <w:r w:rsidRPr="006E3F65">
              <w:rPr>
                <w:noProof/>
                <w:position w:val="-12"/>
                <w:lang w:eastAsia="en-GB"/>
              </w:rPr>
              <w:drawing>
                <wp:inline distT="0" distB="0" distL="0" distR="0" wp14:anchorId="63C65668" wp14:editId="4AEDC05A">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59CA7A6B" w14:textId="77777777" w:rsidR="007377EB" w:rsidRPr="00290CB4" w:rsidRDefault="00535058" w:rsidP="006D2BB3">
            <w:pPr>
              <w:pStyle w:val="TAC"/>
            </w:pPr>
            <w:r w:rsidRPr="006E3F65">
              <w:rPr>
                <w:noProof/>
                <w:position w:val="-12"/>
                <w:lang w:eastAsia="en-GB"/>
              </w:rPr>
              <w:drawing>
                <wp:inline distT="0" distB="0" distL="0" distR="0" wp14:anchorId="1DF91E1B" wp14:editId="7904AA60">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C7378F" w14:textId="77777777" w:rsidR="007377EB" w:rsidRPr="00290CB4" w:rsidRDefault="00535058" w:rsidP="006D2BB3">
            <w:pPr>
              <w:pStyle w:val="TAC"/>
            </w:pPr>
            <w:r w:rsidRPr="006E3F65">
              <w:rPr>
                <w:noProof/>
                <w:position w:val="-12"/>
                <w:lang w:eastAsia="en-GB"/>
              </w:rPr>
              <w:drawing>
                <wp:inline distT="0" distB="0" distL="0" distR="0" wp14:anchorId="43092A66" wp14:editId="51AC58E8">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6A17B9C" w14:textId="77777777" w:rsidTr="008462B9">
        <w:trPr>
          <w:jc w:val="center"/>
        </w:trPr>
        <w:tc>
          <w:tcPr>
            <w:tcW w:w="0" w:type="auto"/>
            <w:vAlign w:val="center"/>
          </w:tcPr>
          <w:p w14:paraId="0365059F" w14:textId="77777777" w:rsidR="007377EB" w:rsidRPr="00290CB4" w:rsidRDefault="007377EB" w:rsidP="006D2BB3">
            <w:pPr>
              <w:pStyle w:val="TAC"/>
            </w:pPr>
            <w:r w:rsidRPr="00290CB4">
              <w:t>Rank indication</w:t>
            </w:r>
          </w:p>
        </w:tc>
        <w:tc>
          <w:tcPr>
            <w:tcW w:w="0" w:type="auto"/>
            <w:vAlign w:val="center"/>
          </w:tcPr>
          <w:p w14:paraId="55955ADC" w14:textId="77777777" w:rsidR="007377EB" w:rsidRPr="00290CB4" w:rsidRDefault="007377EB" w:rsidP="006D2BB3">
            <w:pPr>
              <w:pStyle w:val="TAC"/>
            </w:pPr>
            <w:r w:rsidRPr="00290CB4">
              <w:t>1</w:t>
            </w:r>
          </w:p>
        </w:tc>
        <w:tc>
          <w:tcPr>
            <w:tcW w:w="0" w:type="auto"/>
            <w:vAlign w:val="center"/>
          </w:tcPr>
          <w:p w14:paraId="5DCB894E" w14:textId="77777777" w:rsidR="007377EB" w:rsidRPr="00290CB4" w:rsidRDefault="007377EB" w:rsidP="006D2BB3">
            <w:pPr>
              <w:pStyle w:val="TAC"/>
            </w:pPr>
            <w:r w:rsidRPr="00290CB4">
              <w:t>1</w:t>
            </w:r>
          </w:p>
        </w:tc>
        <w:tc>
          <w:tcPr>
            <w:tcW w:w="0" w:type="auto"/>
            <w:vAlign w:val="center"/>
          </w:tcPr>
          <w:p w14:paraId="645F57F1" w14:textId="77777777" w:rsidR="007377EB" w:rsidRPr="00290CB4" w:rsidRDefault="007377EB" w:rsidP="006D2BB3">
            <w:pPr>
              <w:pStyle w:val="TAC"/>
            </w:pPr>
            <w:r w:rsidRPr="00290CB4">
              <w:t>2</w:t>
            </w:r>
          </w:p>
        </w:tc>
        <w:tc>
          <w:tcPr>
            <w:tcW w:w="0" w:type="auto"/>
            <w:vAlign w:val="center"/>
          </w:tcPr>
          <w:p w14:paraId="38BD93E4" w14:textId="77777777" w:rsidR="007377EB" w:rsidRPr="00290CB4" w:rsidRDefault="007377EB" w:rsidP="006D2BB3">
            <w:pPr>
              <w:pStyle w:val="TAC"/>
            </w:pPr>
            <w:r w:rsidRPr="00290CB4">
              <w:t>1</w:t>
            </w:r>
          </w:p>
        </w:tc>
        <w:tc>
          <w:tcPr>
            <w:tcW w:w="0" w:type="auto"/>
            <w:vAlign w:val="center"/>
          </w:tcPr>
          <w:p w14:paraId="5BDF5569" w14:textId="77777777" w:rsidR="007377EB" w:rsidRPr="00290CB4" w:rsidRDefault="007377EB" w:rsidP="006D2BB3">
            <w:pPr>
              <w:pStyle w:val="TAC"/>
            </w:pPr>
            <w:r w:rsidRPr="00290CB4">
              <w:t>2</w:t>
            </w:r>
          </w:p>
        </w:tc>
        <w:tc>
          <w:tcPr>
            <w:tcW w:w="0" w:type="auto"/>
            <w:vAlign w:val="center"/>
          </w:tcPr>
          <w:p w14:paraId="21DC9734" w14:textId="77777777" w:rsidR="007377EB" w:rsidRPr="00290CB4" w:rsidRDefault="007377EB" w:rsidP="006D2BB3">
            <w:pPr>
              <w:pStyle w:val="TAC"/>
            </w:pPr>
            <w:r w:rsidRPr="00290CB4">
              <w:t>3</w:t>
            </w:r>
          </w:p>
        </w:tc>
      </w:tr>
    </w:tbl>
    <w:p w14:paraId="1C0FE1B9" w14:textId="77777777" w:rsidR="0000792A" w:rsidRDefault="0000792A" w:rsidP="0000792A">
      <w:pPr>
        <w:rPr>
          <w:lang w:eastAsia="zh-CN"/>
        </w:rPr>
      </w:pPr>
    </w:p>
    <w:p w14:paraId="285325B7" w14:textId="77777777"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78CE2945" w14:textId="77777777" w:rsidTr="006B0013">
        <w:trPr>
          <w:trHeight w:val="106"/>
          <w:jc w:val="center"/>
        </w:trPr>
        <w:tc>
          <w:tcPr>
            <w:tcW w:w="3407" w:type="dxa"/>
            <w:vMerge w:val="restart"/>
            <w:shd w:val="clear" w:color="auto" w:fill="E0E0E0"/>
            <w:vAlign w:val="center"/>
          </w:tcPr>
          <w:p w14:paraId="18DA971A" w14:textId="77777777" w:rsidR="00017232" w:rsidRPr="00D3085C" w:rsidRDefault="00017232" w:rsidP="006B0013">
            <w:pPr>
              <w:pStyle w:val="TAH"/>
            </w:pPr>
            <w:r w:rsidRPr="00D3085C">
              <w:t>Field</w:t>
            </w:r>
          </w:p>
        </w:tc>
        <w:tc>
          <w:tcPr>
            <w:tcW w:w="4683" w:type="dxa"/>
            <w:gridSpan w:val="2"/>
            <w:shd w:val="clear" w:color="auto" w:fill="E0E0E0"/>
            <w:vAlign w:val="center"/>
          </w:tcPr>
          <w:p w14:paraId="14E38E13" w14:textId="77777777" w:rsidR="00017232" w:rsidRPr="00D3085C" w:rsidRDefault="00017232" w:rsidP="006B0013">
            <w:pPr>
              <w:pStyle w:val="TAH"/>
            </w:pPr>
            <w:r w:rsidRPr="00D3085C">
              <w:t>Bit width</w:t>
            </w:r>
          </w:p>
        </w:tc>
      </w:tr>
      <w:tr w:rsidR="00017232" w:rsidRPr="00D3085C" w14:paraId="036DA09F" w14:textId="77777777" w:rsidTr="006B0013">
        <w:trPr>
          <w:trHeight w:val="106"/>
          <w:jc w:val="center"/>
        </w:trPr>
        <w:tc>
          <w:tcPr>
            <w:tcW w:w="3407" w:type="dxa"/>
            <w:vMerge/>
            <w:shd w:val="clear" w:color="auto" w:fill="E0E0E0"/>
            <w:vAlign w:val="center"/>
          </w:tcPr>
          <w:p w14:paraId="18122904" w14:textId="77777777" w:rsidR="00017232" w:rsidRPr="00D3085C" w:rsidRDefault="00017232" w:rsidP="006B0013">
            <w:pPr>
              <w:pStyle w:val="TAH"/>
            </w:pPr>
          </w:p>
        </w:tc>
        <w:tc>
          <w:tcPr>
            <w:tcW w:w="1598" w:type="dxa"/>
            <w:shd w:val="clear" w:color="auto" w:fill="E0E0E0"/>
            <w:vAlign w:val="center"/>
          </w:tcPr>
          <w:p w14:paraId="0BBC3621"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E7541E4"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3EF55123" w14:textId="77777777" w:rsidTr="006B0013">
        <w:trPr>
          <w:trHeight w:val="224"/>
          <w:jc w:val="center"/>
        </w:trPr>
        <w:tc>
          <w:tcPr>
            <w:tcW w:w="3407" w:type="dxa"/>
            <w:shd w:val="clear" w:color="auto" w:fill="auto"/>
            <w:vAlign w:val="center"/>
          </w:tcPr>
          <w:p w14:paraId="1FB7B09B"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64FEF0AA"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2363991A" w14:textId="77777777" w:rsidR="00017232" w:rsidRPr="00D3085C" w:rsidRDefault="00017232" w:rsidP="006B0013">
            <w:pPr>
              <w:pStyle w:val="TAC"/>
              <w:rPr>
                <w:lang w:eastAsia="zh-CN"/>
              </w:rPr>
            </w:pPr>
            <w:r>
              <w:rPr>
                <w:rFonts w:hint="eastAsia"/>
                <w:lang w:eastAsia="zh-CN"/>
              </w:rPr>
              <w:t>2</w:t>
            </w:r>
          </w:p>
        </w:tc>
      </w:tr>
    </w:tbl>
    <w:p w14:paraId="64368B9F" w14:textId="77777777" w:rsidR="00017232" w:rsidRPr="007C2580" w:rsidRDefault="00017232" w:rsidP="00017232">
      <w:pPr>
        <w:rPr>
          <w:lang w:eastAsia="zh-CN"/>
        </w:rPr>
      </w:pPr>
    </w:p>
    <w:p w14:paraId="1B973FC9" w14:textId="77777777"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14:paraId="42379E84" w14:textId="77777777" w:rsidTr="00BF140A">
        <w:trPr>
          <w:trHeight w:val="105"/>
          <w:jc w:val="center"/>
        </w:trPr>
        <w:tc>
          <w:tcPr>
            <w:tcW w:w="0" w:type="auto"/>
            <w:vMerge w:val="restart"/>
            <w:shd w:val="clear" w:color="auto" w:fill="E0E0E0"/>
            <w:vAlign w:val="center"/>
          </w:tcPr>
          <w:p w14:paraId="1476C083" w14:textId="77777777" w:rsidR="00017232" w:rsidRPr="00466738" w:rsidRDefault="00017232" w:rsidP="006B0013">
            <w:pPr>
              <w:pStyle w:val="TAH"/>
            </w:pPr>
            <w:r w:rsidRPr="00466738">
              <w:t>Field</w:t>
            </w:r>
          </w:p>
        </w:tc>
        <w:tc>
          <w:tcPr>
            <w:tcW w:w="0" w:type="auto"/>
            <w:gridSpan w:val="6"/>
            <w:shd w:val="clear" w:color="auto" w:fill="E0E0E0"/>
            <w:vAlign w:val="center"/>
          </w:tcPr>
          <w:p w14:paraId="2AC427CD" w14:textId="77777777" w:rsidR="00017232" w:rsidRPr="00466738" w:rsidRDefault="00017232" w:rsidP="006B0013">
            <w:pPr>
              <w:pStyle w:val="TAH"/>
            </w:pPr>
            <w:r w:rsidRPr="00466738">
              <w:t>Bit width</w:t>
            </w:r>
          </w:p>
        </w:tc>
      </w:tr>
      <w:tr w:rsidR="00017232" w:rsidRPr="00466738" w14:paraId="36BC614D" w14:textId="77777777" w:rsidTr="00BF140A">
        <w:trPr>
          <w:trHeight w:val="105"/>
          <w:jc w:val="center"/>
        </w:trPr>
        <w:tc>
          <w:tcPr>
            <w:tcW w:w="0" w:type="auto"/>
            <w:vMerge/>
            <w:shd w:val="clear" w:color="auto" w:fill="E0E0E0"/>
            <w:vAlign w:val="center"/>
          </w:tcPr>
          <w:p w14:paraId="6AC90CE3" w14:textId="77777777" w:rsidR="00017232" w:rsidRPr="00466738" w:rsidRDefault="00017232" w:rsidP="006B0013">
            <w:pPr>
              <w:pStyle w:val="TAH"/>
            </w:pPr>
          </w:p>
        </w:tc>
        <w:tc>
          <w:tcPr>
            <w:tcW w:w="0" w:type="auto"/>
            <w:vMerge w:val="restart"/>
            <w:shd w:val="clear" w:color="auto" w:fill="E0E0E0"/>
            <w:vAlign w:val="center"/>
          </w:tcPr>
          <w:p w14:paraId="3E003FA0"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2A95AAFA"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ACD0818" w14:textId="77777777" w:rsidR="00017232" w:rsidRPr="00466738" w:rsidRDefault="00017232" w:rsidP="006B0013">
            <w:pPr>
              <w:pStyle w:val="TAH"/>
            </w:pPr>
            <w:r w:rsidRPr="00466738">
              <w:t>8 antenna ports</w:t>
            </w:r>
          </w:p>
        </w:tc>
      </w:tr>
      <w:tr w:rsidR="00017232" w:rsidRPr="00466738" w14:paraId="4FDC1838" w14:textId="77777777" w:rsidTr="00BF140A">
        <w:trPr>
          <w:trHeight w:val="105"/>
          <w:jc w:val="center"/>
        </w:trPr>
        <w:tc>
          <w:tcPr>
            <w:tcW w:w="0" w:type="auto"/>
            <w:vMerge/>
            <w:shd w:val="clear" w:color="auto" w:fill="E0E0E0"/>
            <w:vAlign w:val="center"/>
          </w:tcPr>
          <w:p w14:paraId="73EDA5FB" w14:textId="77777777" w:rsidR="00017232" w:rsidRPr="00466738" w:rsidRDefault="00017232" w:rsidP="006B0013">
            <w:pPr>
              <w:pStyle w:val="TAH"/>
            </w:pPr>
          </w:p>
        </w:tc>
        <w:tc>
          <w:tcPr>
            <w:tcW w:w="0" w:type="auto"/>
            <w:vMerge/>
            <w:shd w:val="clear" w:color="auto" w:fill="E0E0E0"/>
            <w:vAlign w:val="center"/>
          </w:tcPr>
          <w:p w14:paraId="7F05744F" w14:textId="77777777" w:rsidR="00017232" w:rsidRPr="00466738" w:rsidRDefault="00017232" w:rsidP="006B0013">
            <w:pPr>
              <w:pStyle w:val="TAH"/>
            </w:pPr>
          </w:p>
        </w:tc>
        <w:tc>
          <w:tcPr>
            <w:tcW w:w="0" w:type="auto"/>
            <w:shd w:val="clear" w:color="auto" w:fill="E0E0E0"/>
            <w:vAlign w:val="center"/>
          </w:tcPr>
          <w:p w14:paraId="0F4BEAB8"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E785D99"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B9EBC"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44F5585B"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34B6E88"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67C62B92" w14:textId="77777777" w:rsidTr="00BF140A">
        <w:trPr>
          <w:jc w:val="center"/>
        </w:trPr>
        <w:tc>
          <w:tcPr>
            <w:tcW w:w="0" w:type="auto"/>
            <w:vAlign w:val="center"/>
          </w:tcPr>
          <w:p w14:paraId="4999FAC1" w14:textId="77777777" w:rsidR="00017232" w:rsidRPr="00466738" w:rsidRDefault="00017232" w:rsidP="006B0013">
            <w:pPr>
              <w:pStyle w:val="TAC"/>
            </w:pPr>
            <w:r w:rsidRPr="00466738">
              <w:t>CRI</w:t>
            </w:r>
          </w:p>
        </w:tc>
        <w:tc>
          <w:tcPr>
            <w:tcW w:w="0" w:type="auto"/>
            <w:vAlign w:val="center"/>
          </w:tcPr>
          <w:p w14:paraId="333592DC" w14:textId="77777777" w:rsidR="00017232" w:rsidRPr="00466738" w:rsidRDefault="000429A3" w:rsidP="006B0013">
            <w:pPr>
              <w:pStyle w:val="TAC"/>
            </w:pPr>
            <w:r>
              <w:rPr>
                <w:position w:val="-12"/>
              </w:rPr>
              <w:pict w14:anchorId="5BDB8B8E">
                <v:shape id="_x0000_i2334" type="#_x0000_t75" style="width:46.9pt;height:16.75pt">
                  <v:imagedata r:id="rId551" o:title=""/>
                </v:shape>
              </w:pict>
            </w:r>
          </w:p>
        </w:tc>
        <w:tc>
          <w:tcPr>
            <w:tcW w:w="0" w:type="auto"/>
            <w:vAlign w:val="center"/>
          </w:tcPr>
          <w:p w14:paraId="294FC61C" w14:textId="77777777" w:rsidR="00017232" w:rsidRPr="00466738" w:rsidRDefault="000429A3" w:rsidP="006B0013">
            <w:pPr>
              <w:pStyle w:val="TAC"/>
            </w:pPr>
            <w:r>
              <w:rPr>
                <w:position w:val="-12"/>
              </w:rPr>
              <w:pict w14:anchorId="1085A72C">
                <v:shape id="_x0000_i2335" type="#_x0000_t75" style="width:46.9pt;height:16.75pt">
                  <v:imagedata r:id="rId551" o:title=""/>
                </v:shape>
              </w:pict>
            </w:r>
          </w:p>
        </w:tc>
        <w:tc>
          <w:tcPr>
            <w:tcW w:w="0" w:type="auto"/>
            <w:vAlign w:val="center"/>
          </w:tcPr>
          <w:p w14:paraId="746FDEE2" w14:textId="77777777" w:rsidR="00017232" w:rsidRPr="00466738" w:rsidRDefault="000429A3" w:rsidP="006B0013">
            <w:pPr>
              <w:pStyle w:val="TAC"/>
            </w:pPr>
            <w:r>
              <w:rPr>
                <w:position w:val="-12"/>
              </w:rPr>
              <w:pict w14:anchorId="726AFBA1">
                <v:shape id="_x0000_i2336" type="#_x0000_t75" style="width:46.9pt;height:16.75pt">
                  <v:imagedata r:id="rId551" o:title=""/>
                </v:shape>
              </w:pict>
            </w:r>
          </w:p>
        </w:tc>
        <w:tc>
          <w:tcPr>
            <w:tcW w:w="0" w:type="auto"/>
            <w:vAlign w:val="center"/>
          </w:tcPr>
          <w:p w14:paraId="02C68595" w14:textId="77777777" w:rsidR="00017232" w:rsidRPr="00466738" w:rsidRDefault="000429A3" w:rsidP="006B0013">
            <w:pPr>
              <w:pStyle w:val="TAC"/>
            </w:pPr>
            <w:r>
              <w:rPr>
                <w:position w:val="-12"/>
              </w:rPr>
              <w:pict w14:anchorId="0D44359E">
                <v:shape id="_x0000_i2337" type="#_x0000_t75" style="width:46.9pt;height:16.75pt">
                  <v:imagedata r:id="rId551" o:title=""/>
                </v:shape>
              </w:pict>
            </w:r>
          </w:p>
        </w:tc>
        <w:tc>
          <w:tcPr>
            <w:tcW w:w="0" w:type="auto"/>
            <w:vAlign w:val="center"/>
          </w:tcPr>
          <w:p w14:paraId="14FF53D0" w14:textId="77777777" w:rsidR="00017232" w:rsidRPr="00466738" w:rsidRDefault="000429A3" w:rsidP="006B0013">
            <w:pPr>
              <w:pStyle w:val="TAC"/>
            </w:pPr>
            <w:r>
              <w:rPr>
                <w:position w:val="-12"/>
              </w:rPr>
              <w:pict w14:anchorId="0CC9B80E">
                <v:shape id="_x0000_i2338" type="#_x0000_t75" style="width:46.9pt;height:16.75pt">
                  <v:imagedata r:id="rId551" o:title=""/>
                </v:shape>
              </w:pict>
            </w:r>
          </w:p>
        </w:tc>
        <w:tc>
          <w:tcPr>
            <w:tcW w:w="0" w:type="auto"/>
            <w:vAlign w:val="center"/>
          </w:tcPr>
          <w:p w14:paraId="223F0C43" w14:textId="77777777" w:rsidR="00017232" w:rsidRPr="00466738" w:rsidRDefault="000429A3" w:rsidP="006B0013">
            <w:pPr>
              <w:pStyle w:val="TAC"/>
            </w:pPr>
            <w:r>
              <w:rPr>
                <w:position w:val="-12"/>
              </w:rPr>
              <w:pict w14:anchorId="31A6B9C5">
                <v:shape id="_x0000_i2339" type="#_x0000_t75" style="width:46.9pt;height:16.75pt">
                  <v:imagedata r:id="rId551" o:title=""/>
                </v:shape>
              </w:pict>
            </w:r>
          </w:p>
        </w:tc>
      </w:tr>
      <w:tr w:rsidR="00017232" w:rsidRPr="00466738" w14:paraId="26AF05FA" w14:textId="77777777" w:rsidTr="00BF140A">
        <w:trPr>
          <w:jc w:val="center"/>
        </w:trPr>
        <w:tc>
          <w:tcPr>
            <w:tcW w:w="0" w:type="auto"/>
            <w:vAlign w:val="center"/>
          </w:tcPr>
          <w:p w14:paraId="388279F3" w14:textId="77777777" w:rsidR="00017232" w:rsidRPr="00466738" w:rsidRDefault="00017232" w:rsidP="006B0013">
            <w:pPr>
              <w:pStyle w:val="TAC"/>
            </w:pPr>
            <w:r w:rsidRPr="00466738">
              <w:t>Rank indication</w:t>
            </w:r>
          </w:p>
        </w:tc>
        <w:tc>
          <w:tcPr>
            <w:tcW w:w="0" w:type="auto"/>
            <w:vAlign w:val="center"/>
          </w:tcPr>
          <w:p w14:paraId="008D2710" w14:textId="77777777" w:rsidR="00017232" w:rsidRPr="00466738" w:rsidRDefault="00017232" w:rsidP="006B0013">
            <w:pPr>
              <w:pStyle w:val="TAC"/>
            </w:pPr>
            <w:r w:rsidRPr="00466738">
              <w:t>1</w:t>
            </w:r>
          </w:p>
        </w:tc>
        <w:tc>
          <w:tcPr>
            <w:tcW w:w="0" w:type="auto"/>
            <w:vAlign w:val="center"/>
          </w:tcPr>
          <w:p w14:paraId="422044BD" w14:textId="77777777" w:rsidR="00017232" w:rsidRPr="00466738" w:rsidRDefault="00017232" w:rsidP="006B0013">
            <w:pPr>
              <w:pStyle w:val="TAC"/>
            </w:pPr>
            <w:r w:rsidRPr="00466738">
              <w:t>1</w:t>
            </w:r>
          </w:p>
        </w:tc>
        <w:tc>
          <w:tcPr>
            <w:tcW w:w="0" w:type="auto"/>
            <w:vAlign w:val="center"/>
          </w:tcPr>
          <w:p w14:paraId="6AF9DBC7" w14:textId="77777777" w:rsidR="00017232" w:rsidRPr="00466738" w:rsidRDefault="00017232" w:rsidP="006B0013">
            <w:pPr>
              <w:pStyle w:val="TAC"/>
            </w:pPr>
            <w:r w:rsidRPr="00466738">
              <w:t>2</w:t>
            </w:r>
          </w:p>
        </w:tc>
        <w:tc>
          <w:tcPr>
            <w:tcW w:w="0" w:type="auto"/>
            <w:vAlign w:val="center"/>
          </w:tcPr>
          <w:p w14:paraId="0E7153C9" w14:textId="77777777" w:rsidR="00017232" w:rsidRPr="00466738" w:rsidRDefault="00017232" w:rsidP="006B0013">
            <w:pPr>
              <w:pStyle w:val="TAC"/>
            </w:pPr>
            <w:r w:rsidRPr="00466738">
              <w:t>1</w:t>
            </w:r>
          </w:p>
        </w:tc>
        <w:tc>
          <w:tcPr>
            <w:tcW w:w="0" w:type="auto"/>
            <w:vAlign w:val="center"/>
          </w:tcPr>
          <w:p w14:paraId="2CA80E7A"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6402A99" w14:textId="77777777" w:rsidR="00017232" w:rsidRPr="00466738" w:rsidRDefault="00017232" w:rsidP="006B0013">
            <w:pPr>
              <w:pStyle w:val="TAC"/>
              <w:rPr>
                <w:lang w:eastAsia="zh-CN"/>
              </w:rPr>
            </w:pPr>
            <w:r>
              <w:rPr>
                <w:rFonts w:hint="eastAsia"/>
                <w:lang w:eastAsia="zh-CN"/>
              </w:rPr>
              <w:t>3</w:t>
            </w:r>
          </w:p>
        </w:tc>
      </w:tr>
    </w:tbl>
    <w:p w14:paraId="23850BDB" w14:textId="77777777" w:rsidR="00017232" w:rsidRDefault="00017232" w:rsidP="00017232">
      <w:pPr>
        <w:rPr>
          <w:lang w:eastAsia="zh-CN"/>
        </w:rPr>
      </w:pPr>
    </w:p>
    <w:p w14:paraId="4224A7B3" w14:textId="77777777"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095AF84C" w14:textId="77777777" w:rsidTr="006B0013">
        <w:trPr>
          <w:cantSplit/>
          <w:trHeight w:val="105"/>
          <w:jc w:val="center"/>
        </w:trPr>
        <w:tc>
          <w:tcPr>
            <w:tcW w:w="0" w:type="auto"/>
            <w:vMerge w:val="restart"/>
            <w:shd w:val="clear" w:color="auto" w:fill="E0E0E0"/>
            <w:vAlign w:val="center"/>
          </w:tcPr>
          <w:p w14:paraId="13426163" w14:textId="77777777" w:rsidR="00017232" w:rsidRPr="00466738" w:rsidRDefault="00017232" w:rsidP="006B0013">
            <w:pPr>
              <w:pStyle w:val="TAH"/>
            </w:pPr>
            <w:r w:rsidRPr="00466738">
              <w:t>Field</w:t>
            </w:r>
          </w:p>
        </w:tc>
        <w:tc>
          <w:tcPr>
            <w:tcW w:w="0" w:type="auto"/>
            <w:gridSpan w:val="2"/>
            <w:shd w:val="clear" w:color="auto" w:fill="E0E0E0"/>
            <w:vAlign w:val="center"/>
          </w:tcPr>
          <w:p w14:paraId="749EC0E5" w14:textId="77777777" w:rsidR="00017232" w:rsidRPr="00466738" w:rsidRDefault="00017232" w:rsidP="006B0013">
            <w:pPr>
              <w:pStyle w:val="TAH"/>
            </w:pPr>
            <w:r w:rsidRPr="00466738">
              <w:t>Bit width</w:t>
            </w:r>
          </w:p>
        </w:tc>
      </w:tr>
      <w:tr w:rsidR="00017232" w:rsidRPr="00466738" w14:paraId="6BED86A5" w14:textId="77777777" w:rsidTr="006B0013">
        <w:trPr>
          <w:cantSplit/>
          <w:trHeight w:val="105"/>
          <w:jc w:val="center"/>
        </w:trPr>
        <w:tc>
          <w:tcPr>
            <w:tcW w:w="0" w:type="auto"/>
            <w:vMerge/>
            <w:shd w:val="clear" w:color="auto" w:fill="E0E0E0"/>
            <w:vAlign w:val="center"/>
          </w:tcPr>
          <w:p w14:paraId="01F42CB1" w14:textId="77777777" w:rsidR="00017232" w:rsidRPr="00466738" w:rsidRDefault="00017232" w:rsidP="006B0013">
            <w:pPr>
              <w:pStyle w:val="TAH"/>
            </w:pPr>
          </w:p>
        </w:tc>
        <w:tc>
          <w:tcPr>
            <w:tcW w:w="0" w:type="auto"/>
            <w:gridSpan w:val="2"/>
            <w:shd w:val="clear" w:color="auto" w:fill="E0E0E0"/>
          </w:tcPr>
          <w:p w14:paraId="0F6334CE"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418E1497" w14:textId="77777777" w:rsidTr="006B0013">
        <w:trPr>
          <w:cantSplit/>
          <w:trHeight w:val="105"/>
          <w:jc w:val="center"/>
        </w:trPr>
        <w:tc>
          <w:tcPr>
            <w:tcW w:w="0" w:type="auto"/>
            <w:vMerge/>
            <w:tcBorders>
              <w:bottom w:val="single" w:sz="4" w:space="0" w:color="auto"/>
            </w:tcBorders>
            <w:shd w:val="clear" w:color="auto" w:fill="E0E0E0"/>
            <w:vAlign w:val="center"/>
          </w:tcPr>
          <w:p w14:paraId="1253678C" w14:textId="77777777" w:rsidR="00017232" w:rsidRPr="00466738" w:rsidRDefault="00017232" w:rsidP="006B0013">
            <w:pPr>
              <w:pStyle w:val="TAH"/>
            </w:pPr>
          </w:p>
        </w:tc>
        <w:tc>
          <w:tcPr>
            <w:tcW w:w="0" w:type="auto"/>
            <w:tcBorders>
              <w:bottom w:val="single" w:sz="4" w:space="0" w:color="auto"/>
            </w:tcBorders>
            <w:shd w:val="clear" w:color="auto" w:fill="E0E0E0"/>
          </w:tcPr>
          <w:p w14:paraId="24B8263A"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79F33AB"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3A029334" w14:textId="77777777" w:rsidTr="006B0013">
        <w:trPr>
          <w:jc w:val="center"/>
        </w:trPr>
        <w:tc>
          <w:tcPr>
            <w:tcW w:w="0" w:type="auto"/>
            <w:shd w:val="clear" w:color="auto" w:fill="auto"/>
            <w:vAlign w:val="center"/>
          </w:tcPr>
          <w:p w14:paraId="02B8CD29" w14:textId="77777777" w:rsidR="00017232" w:rsidRPr="00466738" w:rsidRDefault="00017232" w:rsidP="006B0013">
            <w:pPr>
              <w:pStyle w:val="TAC"/>
            </w:pPr>
            <w:r w:rsidRPr="00466738">
              <w:t>Rank indication</w:t>
            </w:r>
          </w:p>
        </w:tc>
        <w:tc>
          <w:tcPr>
            <w:tcW w:w="0" w:type="auto"/>
            <w:shd w:val="clear" w:color="auto" w:fill="auto"/>
          </w:tcPr>
          <w:p w14:paraId="06A34B61" w14:textId="77777777" w:rsidR="00017232" w:rsidRPr="00466738" w:rsidRDefault="00017232" w:rsidP="006B0013">
            <w:pPr>
              <w:pStyle w:val="TAC"/>
            </w:pPr>
            <w:r>
              <w:t>0</w:t>
            </w:r>
          </w:p>
        </w:tc>
        <w:tc>
          <w:tcPr>
            <w:tcW w:w="0" w:type="auto"/>
            <w:shd w:val="clear" w:color="auto" w:fill="auto"/>
          </w:tcPr>
          <w:p w14:paraId="418F8588" w14:textId="77777777" w:rsidR="00017232" w:rsidRPr="00466738" w:rsidRDefault="00017232" w:rsidP="006B0013">
            <w:pPr>
              <w:pStyle w:val="TAC"/>
            </w:pPr>
            <w:r>
              <w:t>1</w:t>
            </w:r>
          </w:p>
        </w:tc>
      </w:tr>
    </w:tbl>
    <w:p w14:paraId="0FD61686" w14:textId="77777777" w:rsidR="00A64BD7" w:rsidRPr="00A64BD7" w:rsidRDefault="00A64BD7" w:rsidP="00E91B67">
      <w:bookmarkStart w:id="344" w:name="OLE_LINK699"/>
      <w:bookmarkStart w:id="345" w:name="OLE_LINK700"/>
    </w:p>
    <w:p w14:paraId="232AC3FC"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44254480" w14:textId="77777777" w:rsidTr="00EC1F30">
        <w:trPr>
          <w:trHeight w:val="105"/>
          <w:jc w:val="center"/>
        </w:trPr>
        <w:tc>
          <w:tcPr>
            <w:tcW w:w="0" w:type="auto"/>
            <w:vMerge w:val="restart"/>
            <w:shd w:val="clear" w:color="auto" w:fill="E0E0E0"/>
            <w:vAlign w:val="center"/>
          </w:tcPr>
          <w:p w14:paraId="3AAD61F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2893AB7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1C851B72" w14:textId="77777777" w:rsidTr="00EC1F30">
        <w:trPr>
          <w:trHeight w:val="105"/>
          <w:jc w:val="center"/>
        </w:trPr>
        <w:tc>
          <w:tcPr>
            <w:tcW w:w="0" w:type="auto"/>
            <w:vMerge/>
            <w:shd w:val="clear" w:color="auto" w:fill="E0E0E0"/>
            <w:vAlign w:val="center"/>
          </w:tcPr>
          <w:p w14:paraId="64C1C7A7"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791533BF"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D6F1DA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6AD22FEA"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48C46DE3" w14:textId="77777777" w:rsidTr="00EC1F30">
        <w:trPr>
          <w:trHeight w:val="105"/>
          <w:jc w:val="center"/>
        </w:trPr>
        <w:tc>
          <w:tcPr>
            <w:tcW w:w="0" w:type="auto"/>
            <w:vMerge/>
            <w:shd w:val="clear" w:color="auto" w:fill="E0E0E0"/>
            <w:vAlign w:val="center"/>
          </w:tcPr>
          <w:p w14:paraId="397AAC92"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323B33CF"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43F4CB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2B6ECB0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546F3DAE"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4A9E254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3008482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7ED84169" w14:textId="77777777" w:rsidTr="00EC1F30">
        <w:trPr>
          <w:jc w:val="center"/>
        </w:trPr>
        <w:tc>
          <w:tcPr>
            <w:tcW w:w="0" w:type="auto"/>
            <w:vAlign w:val="center"/>
          </w:tcPr>
          <w:p w14:paraId="32B86B04"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67EE523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D4F90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1631ED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62A41E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4D40D38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4B00F58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2FB202C5" w14:textId="77777777" w:rsidTr="00EC1F30">
        <w:trPr>
          <w:jc w:val="center"/>
        </w:trPr>
        <w:tc>
          <w:tcPr>
            <w:tcW w:w="0" w:type="auto"/>
            <w:vAlign w:val="center"/>
          </w:tcPr>
          <w:p w14:paraId="495265A3"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7911E7D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EF91EB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761B4DA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107E17D2"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64905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3D02CE52"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5B211762" w14:textId="77777777" w:rsidR="00A64BD7" w:rsidRPr="00A64BD7" w:rsidRDefault="00A64BD7" w:rsidP="00A64BD7">
      <w:pPr>
        <w:rPr>
          <w:lang w:val="en-US" w:eastAsia="zh-CN"/>
        </w:rPr>
      </w:pPr>
    </w:p>
    <w:p w14:paraId="1F8ADFF2" w14:textId="77777777"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459C2DA4"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DBE1C7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578527"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7BD71E03"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8FCBD1"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8ABF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44"/>
      <w:bookmarkEnd w:id="345"/>
    </w:tbl>
    <w:p w14:paraId="06A7424B" w14:textId="77777777" w:rsidR="00017232" w:rsidRPr="00A452D9" w:rsidRDefault="00017232" w:rsidP="0000792A">
      <w:pPr>
        <w:rPr>
          <w:lang w:eastAsia="zh-CN"/>
        </w:rPr>
      </w:pPr>
    </w:p>
    <w:p w14:paraId="59A6EB9F"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0429A3">
        <w:rPr>
          <w:position w:val="-10"/>
        </w:rPr>
        <w:pict w14:anchorId="64317562">
          <v:shape id="_x0000_i2340" type="#_x0000_t75" style="width:73.65pt;height:15.05pt">
            <v:imagedata r:id="rId461" o:title=""/>
          </v:shape>
        </w:pict>
      </w:r>
      <w:r>
        <w:t xml:space="preserve"> with </w:t>
      </w:r>
      <w:r w:rsidR="000429A3">
        <w:rPr>
          <w:position w:val="-10"/>
        </w:rPr>
        <w:pict w14:anchorId="587120FE">
          <v:shape id="_x0000_i2341" type="#_x0000_t75" style="width:12.55pt;height:15.05pt">
            <v:imagedata r:id="rId553" o:title=""/>
          </v:shape>
        </w:pict>
      </w:r>
      <w:r>
        <w:t xml:space="preserve"> corresponding to the first bit of the first field in each of the tables, </w:t>
      </w:r>
      <w:r w:rsidR="000429A3">
        <w:rPr>
          <w:position w:val="-10"/>
        </w:rPr>
        <w:pict w14:anchorId="070B9BCD">
          <v:shape id="_x0000_i2342" type="#_x0000_t75" style="width:10.9pt;height:15.05pt">
            <v:imagedata r:id="rId554" o:title=""/>
          </v:shape>
        </w:pict>
      </w:r>
      <w:r>
        <w:t xml:space="preserve"> corresponding to the second bit of the first field in each of the tables, and </w:t>
      </w:r>
      <w:r w:rsidR="000429A3">
        <w:rPr>
          <w:position w:val="-10"/>
        </w:rPr>
        <w:pict w14:anchorId="6364ADAF">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14:paraId="73AA0B53"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D8163D0"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47DF1BB9"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55375708" w14:textId="77777777" w:rsidR="009F7A98" w:rsidRDefault="009F7A98">
      <w:pPr>
        <w:pStyle w:val="Heading5"/>
      </w:pPr>
      <w:bookmarkStart w:id="346" w:name="_Toc10818738"/>
      <w:bookmarkStart w:id="347" w:name="_Toc20409148"/>
      <w:bookmarkStart w:id="348" w:name="_Toc74564308"/>
      <w:r>
        <w:t>5.2.2.6.3</w:t>
      </w:r>
      <w:r>
        <w:tab/>
        <w:t>Channel quality information formats for UE selected subband CQI reports</w:t>
      </w:r>
      <w:bookmarkEnd w:id="346"/>
      <w:bookmarkEnd w:id="347"/>
      <w:bookmarkEnd w:id="348"/>
    </w:p>
    <w:p w14:paraId="4712AB0B"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0429A3">
        <w:rPr>
          <w:position w:val="-4"/>
        </w:rPr>
        <w:pict w14:anchorId="286804D7">
          <v:shape id="_x0000_i2344" type="#_x0000_t75" style="width:10.9pt;height:10.9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14:paraId="3238965F" w14:textId="77777777"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3FED7807" w14:textId="77777777" w:rsidR="00E4749A" w:rsidRDefault="00E4749A" w:rsidP="00E4749A">
      <w:pPr>
        <w:rPr>
          <w:i/>
        </w:rPr>
      </w:pPr>
      <w:bookmarkStart w:id="349" w:name="OLE_LINK712"/>
      <w:bookmarkStart w:id="350" w:name="OLE_LINK716"/>
      <w:r w:rsidRPr="00310D5A">
        <w:t>Table 5.2.2.6.</w:t>
      </w:r>
      <w:r w:rsidRPr="00310D5A">
        <w:rPr>
          <w:rFonts w:hint="eastAsia"/>
          <w:lang w:eastAsia="zh-CN"/>
        </w:rPr>
        <w:t>3</w:t>
      </w:r>
      <w:r w:rsidRPr="00310D5A">
        <w:t>-1</w:t>
      </w:r>
      <w:r>
        <w:rPr>
          <w:rFonts w:hint="eastAsia"/>
          <w:lang w:eastAsia="zh-CN"/>
        </w:rPr>
        <w:t xml:space="preserve">B </w:t>
      </w:r>
      <w:bookmarkEnd w:id="349"/>
      <w:bookmarkEnd w:id="35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14228341" w14:textId="77777777"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0B121EDF" w14:textId="77777777" w:rsidR="009F7A98" w:rsidRDefault="00E4749A" w:rsidP="003C586F">
      <w:pPr>
        <w:rPr>
          <w:lang w:eastAsia="zh-CN"/>
        </w:rPr>
      </w:pPr>
      <w:bookmarkStart w:id="35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51"/>
    </w:p>
    <w:p w14:paraId="513704B6" w14:textId="77777777" w:rsidR="003C586F" w:rsidRDefault="003C586F" w:rsidP="003C586F"/>
    <w:p w14:paraId="46BCA0B2"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2B0FC9DB" w14:textId="77777777" w:rsidTr="00850804">
        <w:trPr>
          <w:trHeight w:val="20"/>
          <w:jc w:val="center"/>
        </w:trPr>
        <w:tc>
          <w:tcPr>
            <w:tcW w:w="0" w:type="auto"/>
            <w:shd w:val="clear" w:color="auto" w:fill="E0E0E0"/>
          </w:tcPr>
          <w:p w14:paraId="4D6D99B1" w14:textId="77777777" w:rsidR="009F7A98" w:rsidRDefault="009F7A98">
            <w:pPr>
              <w:pStyle w:val="TAH"/>
            </w:pPr>
            <w:r>
              <w:t>Field</w:t>
            </w:r>
          </w:p>
        </w:tc>
        <w:tc>
          <w:tcPr>
            <w:tcW w:w="0" w:type="auto"/>
            <w:shd w:val="clear" w:color="auto" w:fill="E0E0E0"/>
          </w:tcPr>
          <w:p w14:paraId="00ADEAA7" w14:textId="77777777" w:rsidR="009F7A98" w:rsidRDefault="009F7A98">
            <w:pPr>
              <w:pStyle w:val="TAH"/>
            </w:pPr>
            <w:r>
              <w:t>Bit width</w:t>
            </w:r>
          </w:p>
        </w:tc>
      </w:tr>
      <w:tr w:rsidR="009F7A98" w14:paraId="243E6194" w14:textId="77777777" w:rsidTr="00850804">
        <w:trPr>
          <w:trHeight w:val="20"/>
          <w:jc w:val="center"/>
        </w:trPr>
        <w:tc>
          <w:tcPr>
            <w:tcW w:w="0" w:type="auto"/>
          </w:tcPr>
          <w:p w14:paraId="17BFB173" w14:textId="77777777" w:rsidR="009F7A98" w:rsidRDefault="009F7A98">
            <w:pPr>
              <w:pStyle w:val="TAC"/>
            </w:pPr>
            <w:r>
              <w:t>Wide-band CQI codeword</w:t>
            </w:r>
          </w:p>
        </w:tc>
        <w:tc>
          <w:tcPr>
            <w:tcW w:w="0" w:type="auto"/>
          </w:tcPr>
          <w:p w14:paraId="3007546B" w14:textId="77777777" w:rsidR="009F7A98" w:rsidRDefault="009F7A98">
            <w:pPr>
              <w:pStyle w:val="TAC"/>
            </w:pPr>
            <w:r>
              <w:t>4</w:t>
            </w:r>
          </w:p>
        </w:tc>
      </w:tr>
      <w:tr w:rsidR="009F7A98" w14:paraId="59B9F744" w14:textId="77777777" w:rsidTr="00850804">
        <w:trPr>
          <w:trHeight w:val="20"/>
          <w:jc w:val="center"/>
        </w:trPr>
        <w:tc>
          <w:tcPr>
            <w:tcW w:w="0" w:type="auto"/>
          </w:tcPr>
          <w:p w14:paraId="08323EA7" w14:textId="77777777" w:rsidR="009F7A98" w:rsidRDefault="009F7A98">
            <w:pPr>
              <w:pStyle w:val="TAC"/>
            </w:pPr>
            <w:r>
              <w:rPr>
                <w:lang w:val="en-AU" w:eastAsia="ko-KR"/>
              </w:rPr>
              <w:t>Subband differential CQI</w:t>
            </w:r>
          </w:p>
        </w:tc>
        <w:tc>
          <w:tcPr>
            <w:tcW w:w="0" w:type="auto"/>
          </w:tcPr>
          <w:p w14:paraId="0A9A3A44" w14:textId="77777777" w:rsidR="009F7A98" w:rsidRDefault="009F7A98">
            <w:pPr>
              <w:pStyle w:val="TAC"/>
            </w:pPr>
            <w:r>
              <w:t>2</w:t>
            </w:r>
          </w:p>
        </w:tc>
      </w:tr>
      <w:tr w:rsidR="009F7A98" w14:paraId="5EE0F55F" w14:textId="77777777" w:rsidTr="00850804">
        <w:trPr>
          <w:trHeight w:val="20"/>
          <w:jc w:val="center"/>
        </w:trPr>
        <w:tc>
          <w:tcPr>
            <w:tcW w:w="0" w:type="auto"/>
          </w:tcPr>
          <w:p w14:paraId="4E4FC282" w14:textId="77777777" w:rsidR="009F7A98" w:rsidRDefault="009F7A98">
            <w:pPr>
              <w:pStyle w:val="TAC"/>
              <w:rPr>
                <w:lang w:val="en-AU" w:eastAsia="ko-KR"/>
              </w:rPr>
            </w:pPr>
            <w:r>
              <w:rPr>
                <w:lang w:val="en-AU" w:eastAsia="ko-KR"/>
              </w:rPr>
              <w:t>Position of the M selected subbands</w:t>
            </w:r>
          </w:p>
        </w:tc>
        <w:tc>
          <w:tcPr>
            <w:tcW w:w="0" w:type="auto"/>
          </w:tcPr>
          <w:p w14:paraId="64E5CC71" w14:textId="77777777" w:rsidR="009F7A98" w:rsidRDefault="000429A3">
            <w:pPr>
              <w:pStyle w:val="TAC"/>
            </w:pPr>
            <w:r>
              <w:rPr>
                <w:position w:val="-4"/>
              </w:rPr>
              <w:pict w14:anchorId="398E8605">
                <v:shape id="_x0000_i2345" type="#_x0000_t75" style="width:10.9pt;height:10.9pt">
                  <v:imagedata r:id="rId600" o:title=""/>
                </v:shape>
              </w:pict>
            </w:r>
          </w:p>
        </w:tc>
      </w:tr>
    </w:tbl>
    <w:p w14:paraId="7732340C" w14:textId="77777777" w:rsidR="003C586F" w:rsidRDefault="003C586F" w:rsidP="003C586F"/>
    <w:p w14:paraId="5C0397D5" w14:textId="77777777"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78C73563" w14:textId="77777777" w:rsidTr="009E14B4">
        <w:trPr>
          <w:cantSplit/>
          <w:jc w:val="center"/>
        </w:trPr>
        <w:tc>
          <w:tcPr>
            <w:tcW w:w="0" w:type="auto"/>
            <w:vMerge w:val="restart"/>
            <w:shd w:val="clear" w:color="auto" w:fill="E0E0E0"/>
          </w:tcPr>
          <w:p w14:paraId="10E4C0BD" w14:textId="77777777" w:rsidR="003C586F" w:rsidRPr="00290CB4" w:rsidRDefault="003C586F" w:rsidP="009E14B4">
            <w:pPr>
              <w:pStyle w:val="TAH"/>
            </w:pPr>
            <w:r w:rsidRPr="00290CB4">
              <w:t>Field</w:t>
            </w:r>
          </w:p>
        </w:tc>
        <w:tc>
          <w:tcPr>
            <w:tcW w:w="0" w:type="auto"/>
            <w:gridSpan w:val="2"/>
            <w:shd w:val="clear" w:color="auto" w:fill="E0E0E0"/>
          </w:tcPr>
          <w:p w14:paraId="32C2DDE4" w14:textId="77777777" w:rsidR="003C586F" w:rsidRPr="00290CB4" w:rsidRDefault="003C586F" w:rsidP="009E14B4">
            <w:pPr>
              <w:pStyle w:val="TAH"/>
            </w:pPr>
            <w:r w:rsidRPr="00290CB4">
              <w:t>Bit width</w:t>
            </w:r>
          </w:p>
        </w:tc>
      </w:tr>
      <w:tr w:rsidR="003C586F" w:rsidRPr="00290CB4" w14:paraId="7726C487" w14:textId="77777777" w:rsidTr="009E14B4">
        <w:trPr>
          <w:cantSplit/>
          <w:jc w:val="center"/>
        </w:trPr>
        <w:tc>
          <w:tcPr>
            <w:tcW w:w="0" w:type="auto"/>
            <w:vMerge/>
            <w:shd w:val="clear" w:color="auto" w:fill="E0E0E0"/>
          </w:tcPr>
          <w:p w14:paraId="0D5814B3" w14:textId="77777777" w:rsidR="003C586F" w:rsidRPr="00290CB4" w:rsidRDefault="003C586F" w:rsidP="009E14B4">
            <w:pPr>
              <w:pStyle w:val="TAH"/>
            </w:pPr>
          </w:p>
        </w:tc>
        <w:tc>
          <w:tcPr>
            <w:tcW w:w="0" w:type="auto"/>
            <w:shd w:val="clear" w:color="auto" w:fill="E0E0E0"/>
          </w:tcPr>
          <w:p w14:paraId="071EC2B7" w14:textId="77777777" w:rsidR="003C586F" w:rsidRPr="00290CB4" w:rsidRDefault="003C586F" w:rsidP="009E14B4">
            <w:pPr>
              <w:pStyle w:val="TAH"/>
            </w:pPr>
            <w:r w:rsidRPr="00290CB4">
              <w:t>Rank = 1</w:t>
            </w:r>
          </w:p>
        </w:tc>
        <w:tc>
          <w:tcPr>
            <w:tcW w:w="0" w:type="auto"/>
            <w:shd w:val="clear" w:color="auto" w:fill="E0E0E0"/>
          </w:tcPr>
          <w:p w14:paraId="422095FC"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62F48EC7" w14:textId="77777777" w:rsidTr="009E14B4">
        <w:trPr>
          <w:jc w:val="center"/>
        </w:trPr>
        <w:tc>
          <w:tcPr>
            <w:tcW w:w="0" w:type="auto"/>
          </w:tcPr>
          <w:p w14:paraId="254E6309" w14:textId="77777777" w:rsidR="003C586F" w:rsidRPr="00290CB4" w:rsidRDefault="003C586F" w:rsidP="009E14B4">
            <w:pPr>
              <w:pStyle w:val="TAC"/>
            </w:pPr>
            <w:r w:rsidRPr="00290CB4">
              <w:t>Wide-band CQI codeword 0</w:t>
            </w:r>
          </w:p>
        </w:tc>
        <w:tc>
          <w:tcPr>
            <w:tcW w:w="0" w:type="auto"/>
          </w:tcPr>
          <w:p w14:paraId="4B3A0AA3" w14:textId="77777777" w:rsidR="003C586F" w:rsidRPr="00290CB4" w:rsidRDefault="003C586F" w:rsidP="009E14B4">
            <w:pPr>
              <w:pStyle w:val="TAC"/>
            </w:pPr>
            <w:r w:rsidRPr="00290CB4">
              <w:t>4</w:t>
            </w:r>
          </w:p>
        </w:tc>
        <w:tc>
          <w:tcPr>
            <w:tcW w:w="0" w:type="auto"/>
          </w:tcPr>
          <w:p w14:paraId="0CB6FC2A" w14:textId="77777777" w:rsidR="003C586F" w:rsidRPr="00290CB4" w:rsidRDefault="003C586F" w:rsidP="009E14B4">
            <w:pPr>
              <w:pStyle w:val="TAC"/>
            </w:pPr>
            <w:r w:rsidRPr="00290CB4">
              <w:t>4</w:t>
            </w:r>
          </w:p>
        </w:tc>
      </w:tr>
      <w:tr w:rsidR="003C586F" w:rsidRPr="00290CB4" w14:paraId="0938A41D" w14:textId="77777777" w:rsidTr="009E14B4">
        <w:trPr>
          <w:jc w:val="center"/>
        </w:trPr>
        <w:tc>
          <w:tcPr>
            <w:tcW w:w="0" w:type="auto"/>
          </w:tcPr>
          <w:p w14:paraId="5B1658FC" w14:textId="77777777" w:rsidR="003C586F" w:rsidRPr="00290CB4" w:rsidRDefault="003C586F" w:rsidP="009E14B4">
            <w:pPr>
              <w:pStyle w:val="TAC"/>
            </w:pPr>
            <w:r w:rsidRPr="00290CB4">
              <w:rPr>
                <w:lang w:val="en-AU" w:eastAsia="ko-KR"/>
              </w:rPr>
              <w:t>Subband differential CQI codeword 0</w:t>
            </w:r>
          </w:p>
        </w:tc>
        <w:tc>
          <w:tcPr>
            <w:tcW w:w="0" w:type="auto"/>
          </w:tcPr>
          <w:p w14:paraId="03609C95" w14:textId="77777777" w:rsidR="003C586F" w:rsidRPr="00290CB4" w:rsidRDefault="003C586F" w:rsidP="009E14B4">
            <w:pPr>
              <w:pStyle w:val="TAC"/>
            </w:pPr>
            <w:r w:rsidRPr="00290CB4">
              <w:t>2</w:t>
            </w:r>
          </w:p>
        </w:tc>
        <w:tc>
          <w:tcPr>
            <w:tcW w:w="0" w:type="auto"/>
          </w:tcPr>
          <w:p w14:paraId="2C63BC39" w14:textId="77777777" w:rsidR="003C586F" w:rsidRPr="00290CB4" w:rsidRDefault="003C586F" w:rsidP="009E14B4">
            <w:pPr>
              <w:pStyle w:val="TAC"/>
            </w:pPr>
            <w:r w:rsidRPr="00290CB4">
              <w:t>2</w:t>
            </w:r>
          </w:p>
        </w:tc>
      </w:tr>
      <w:tr w:rsidR="003C586F" w:rsidRPr="00290CB4" w14:paraId="21D91DBE" w14:textId="77777777" w:rsidTr="009E14B4">
        <w:trPr>
          <w:jc w:val="center"/>
        </w:trPr>
        <w:tc>
          <w:tcPr>
            <w:tcW w:w="0" w:type="auto"/>
          </w:tcPr>
          <w:p w14:paraId="5CFC91FF" w14:textId="77777777" w:rsidR="003C586F" w:rsidRPr="00290CB4" w:rsidRDefault="003C586F" w:rsidP="009E14B4">
            <w:pPr>
              <w:pStyle w:val="TAC"/>
            </w:pPr>
            <w:r w:rsidRPr="00290CB4">
              <w:t>Wide-band CQI codeword 1</w:t>
            </w:r>
          </w:p>
        </w:tc>
        <w:tc>
          <w:tcPr>
            <w:tcW w:w="0" w:type="auto"/>
          </w:tcPr>
          <w:p w14:paraId="6079DCF2" w14:textId="77777777" w:rsidR="003C586F" w:rsidRPr="00290CB4" w:rsidRDefault="003C586F" w:rsidP="009E14B4">
            <w:pPr>
              <w:pStyle w:val="TAC"/>
            </w:pPr>
            <w:r w:rsidRPr="00290CB4">
              <w:t>0</w:t>
            </w:r>
          </w:p>
        </w:tc>
        <w:tc>
          <w:tcPr>
            <w:tcW w:w="0" w:type="auto"/>
          </w:tcPr>
          <w:p w14:paraId="3E1E0CAD" w14:textId="77777777" w:rsidR="003C586F" w:rsidRPr="00290CB4" w:rsidRDefault="003C586F" w:rsidP="009E14B4">
            <w:pPr>
              <w:pStyle w:val="TAC"/>
            </w:pPr>
            <w:r w:rsidRPr="00290CB4">
              <w:t>4</w:t>
            </w:r>
          </w:p>
        </w:tc>
      </w:tr>
      <w:tr w:rsidR="003C586F" w:rsidRPr="00290CB4" w14:paraId="1816EA09" w14:textId="77777777" w:rsidTr="009E14B4">
        <w:trPr>
          <w:jc w:val="center"/>
        </w:trPr>
        <w:tc>
          <w:tcPr>
            <w:tcW w:w="0" w:type="auto"/>
          </w:tcPr>
          <w:p w14:paraId="2156D426" w14:textId="77777777" w:rsidR="003C586F" w:rsidRPr="00290CB4" w:rsidRDefault="003C586F" w:rsidP="009E14B4">
            <w:pPr>
              <w:pStyle w:val="TAC"/>
            </w:pPr>
            <w:r w:rsidRPr="00290CB4">
              <w:rPr>
                <w:lang w:val="en-AU" w:eastAsia="ko-KR"/>
              </w:rPr>
              <w:t>Subband differential CQI codeword 1</w:t>
            </w:r>
          </w:p>
        </w:tc>
        <w:tc>
          <w:tcPr>
            <w:tcW w:w="0" w:type="auto"/>
          </w:tcPr>
          <w:p w14:paraId="1B156C48" w14:textId="77777777" w:rsidR="003C586F" w:rsidRPr="00290CB4" w:rsidRDefault="003C586F" w:rsidP="009E14B4">
            <w:pPr>
              <w:pStyle w:val="TAC"/>
            </w:pPr>
            <w:r w:rsidRPr="00290CB4">
              <w:t>0</w:t>
            </w:r>
          </w:p>
        </w:tc>
        <w:tc>
          <w:tcPr>
            <w:tcW w:w="0" w:type="auto"/>
          </w:tcPr>
          <w:p w14:paraId="1FE7BBA8" w14:textId="77777777" w:rsidR="003C586F" w:rsidRPr="00290CB4" w:rsidRDefault="003C586F" w:rsidP="009E14B4">
            <w:pPr>
              <w:pStyle w:val="TAC"/>
            </w:pPr>
            <w:r w:rsidRPr="00290CB4">
              <w:t>2</w:t>
            </w:r>
          </w:p>
        </w:tc>
      </w:tr>
      <w:tr w:rsidR="003C586F" w:rsidRPr="00290CB4" w14:paraId="041AD69C" w14:textId="77777777" w:rsidTr="009E14B4">
        <w:trPr>
          <w:jc w:val="center"/>
        </w:trPr>
        <w:tc>
          <w:tcPr>
            <w:tcW w:w="0" w:type="auto"/>
          </w:tcPr>
          <w:p w14:paraId="421D121E" w14:textId="77777777" w:rsidR="003C586F" w:rsidRPr="00290CB4" w:rsidRDefault="003C586F" w:rsidP="009E14B4">
            <w:pPr>
              <w:pStyle w:val="TAC"/>
            </w:pPr>
            <w:r w:rsidRPr="00290CB4">
              <w:rPr>
                <w:lang w:val="en-AU" w:eastAsia="ko-KR"/>
              </w:rPr>
              <w:t>Position of the M selected subbands</w:t>
            </w:r>
          </w:p>
        </w:tc>
        <w:tc>
          <w:tcPr>
            <w:tcW w:w="0" w:type="auto"/>
          </w:tcPr>
          <w:p w14:paraId="704CE13C" w14:textId="77777777" w:rsidR="003C586F" w:rsidRPr="00290CB4" w:rsidRDefault="000429A3" w:rsidP="009E14B4">
            <w:pPr>
              <w:pStyle w:val="TAC"/>
            </w:pPr>
            <w:r>
              <w:rPr>
                <w:position w:val="-4"/>
              </w:rPr>
              <w:pict w14:anchorId="2BB84675">
                <v:shape id="_x0000_i2346" type="#_x0000_t75" style="width:10.05pt;height:10.9pt">
                  <v:imagedata r:id="rId600" o:title=""/>
                </v:shape>
              </w:pict>
            </w:r>
          </w:p>
        </w:tc>
        <w:tc>
          <w:tcPr>
            <w:tcW w:w="0" w:type="auto"/>
          </w:tcPr>
          <w:p w14:paraId="5069C0EB" w14:textId="77777777" w:rsidR="003C586F" w:rsidRPr="00290CB4" w:rsidRDefault="000429A3" w:rsidP="009E14B4">
            <w:pPr>
              <w:pStyle w:val="TAC"/>
            </w:pPr>
            <w:r>
              <w:rPr>
                <w:position w:val="-4"/>
              </w:rPr>
              <w:pict w14:anchorId="5773CBC5">
                <v:shape id="_x0000_i2347" type="#_x0000_t75" style="width:10.05pt;height:10.9pt">
                  <v:imagedata r:id="rId600" o:title=""/>
                </v:shape>
              </w:pict>
            </w:r>
          </w:p>
        </w:tc>
      </w:tr>
    </w:tbl>
    <w:p w14:paraId="14A7CCFB" w14:textId="77777777" w:rsidR="00E455A6" w:rsidRPr="00E455A6" w:rsidRDefault="00E455A6" w:rsidP="00E91B67">
      <w:bookmarkStart w:id="352" w:name="OLE_LINK704"/>
    </w:p>
    <w:p w14:paraId="046F7667" w14:textId="77777777" w:rsidR="00E455A6" w:rsidRPr="00E455A6" w:rsidRDefault="00E455A6" w:rsidP="00E91B67">
      <w:pPr>
        <w:pStyle w:val="TH"/>
      </w:pPr>
      <w:r w:rsidRPr="00E455A6">
        <w:t>Table 5.2.2.6.3-1</w:t>
      </w:r>
      <w:r w:rsidRPr="00E455A6">
        <w:rPr>
          <w:rFonts w:hint="eastAsia"/>
          <w:lang w:eastAsia="zh-CN"/>
        </w:rPr>
        <w:t>B</w:t>
      </w:r>
      <w:bookmarkEnd w:id="352"/>
      <w:r w:rsidRPr="00E455A6">
        <w:t>: Fields for channel quality information feedback for UE selected subband CQI reports (</w:t>
      </w:r>
      <w:bookmarkStart w:id="35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5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214A1D43" w14:textId="77777777" w:rsidTr="00EC1F30">
        <w:trPr>
          <w:trHeight w:val="20"/>
          <w:jc w:val="center"/>
        </w:trPr>
        <w:tc>
          <w:tcPr>
            <w:tcW w:w="0" w:type="auto"/>
            <w:shd w:val="clear" w:color="auto" w:fill="E0E0E0"/>
          </w:tcPr>
          <w:p w14:paraId="431E1041"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73626859"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54" w:name="OLE_LINK705"/>
            <w:r w:rsidRPr="00E455A6">
              <w:rPr>
                <w:rFonts w:ascii="Arial" w:hAnsi="Arial" w:hint="eastAsia"/>
                <w:b/>
                <w:sz w:val="18"/>
                <w:lang w:eastAsia="zh-CN"/>
              </w:rPr>
              <w:t xml:space="preserve"> for CRI=0 or 1</w:t>
            </w:r>
            <w:bookmarkEnd w:id="354"/>
          </w:p>
        </w:tc>
      </w:tr>
      <w:tr w:rsidR="00E455A6" w:rsidRPr="00E455A6" w14:paraId="1FE15C9D" w14:textId="77777777" w:rsidTr="00EC1F30">
        <w:trPr>
          <w:trHeight w:val="20"/>
          <w:jc w:val="center"/>
        </w:trPr>
        <w:tc>
          <w:tcPr>
            <w:tcW w:w="0" w:type="auto"/>
          </w:tcPr>
          <w:p w14:paraId="335161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5421630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27816D1" w14:textId="77777777" w:rsidTr="00EC1F30">
        <w:trPr>
          <w:trHeight w:val="20"/>
          <w:jc w:val="center"/>
        </w:trPr>
        <w:tc>
          <w:tcPr>
            <w:tcW w:w="0" w:type="auto"/>
          </w:tcPr>
          <w:p w14:paraId="23AAAEA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65FC13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834CD15" w14:textId="77777777" w:rsidTr="00EC1F30">
        <w:trPr>
          <w:trHeight w:val="20"/>
          <w:jc w:val="center"/>
        </w:trPr>
        <w:tc>
          <w:tcPr>
            <w:tcW w:w="0" w:type="auto"/>
          </w:tcPr>
          <w:p w14:paraId="240FFA43"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1400A7DF"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105D3988">
                <v:shape id="_x0000_i2348" type="#_x0000_t75" style="width:10.9pt;height:10.9pt">
                  <v:imagedata r:id="rId600" o:title=""/>
                </v:shape>
              </w:pict>
            </w:r>
          </w:p>
        </w:tc>
      </w:tr>
      <w:tr w:rsidR="00E455A6" w:rsidRPr="00E455A6" w14:paraId="78FA9C83" w14:textId="77777777" w:rsidTr="00EC1F30">
        <w:trPr>
          <w:trHeight w:val="20"/>
          <w:jc w:val="center"/>
        </w:trPr>
        <w:tc>
          <w:tcPr>
            <w:tcW w:w="0" w:type="auto"/>
            <w:shd w:val="clear" w:color="auto" w:fill="E0E0E0"/>
          </w:tcPr>
          <w:p w14:paraId="1CAC8BE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27EE3E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37C9DB7A" w14:textId="77777777" w:rsidTr="00EC1F30">
        <w:trPr>
          <w:trHeight w:val="20"/>
          <w:jc w:val="center"/>
        </w:trPr>
        <w:tc>
          <w:tcPr>
            <w:tcW w:w="0" w:type="auto"/>
          </w:tcPr>
          <w:p w14:paraId="41534E3E"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33ED75B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89C76BF" w14:textId="77777777" w:rsidTr="00EC1F30">
        <w:trPr>
          <w:trHeight w:val="20"/>
          <w:jc w:val="center"/>
        </w:trPr>
        <w:tc>
          <w:tcPr>
            <w:tcW w:w="0" w:type="auto"/>
          </w:tcPr>
          <w:p w14:paraId="55F5A3A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4B94DAD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4AE208CD" w14:textId="77777777" w:rsidTr="00EC1F30">
        <w:trPr>
          <w:trHeight w:val="20"/>
          <w:jc w:val="center"/>
        </w:trPr>
        <w:tc>
          <w:tcPr>
            <w:tcW w:w="0" w:type="auto"/>
          </w:tcPr>
          <w:p w14:paraId="158454E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10BA01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7F9339A" w14:textId="77777777" w:rsidTr="00EC1F30">
        <w:trPr>
          <w:trHeight w:val="20"/>
          <w:jc w:val="center"/>
        </w:trPr>
        <w:tc>
          <w:tcPr>
            <w:tcW w:w="0" w:type="auto"/>
          </w:tcPr>
          <w:p w14:paraId="5C788972"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173DC69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5C8BC3F" w14:textId="77777777" w:rsidTr="00EC1F30">
        <w:trPr>
          <w:trHeight w:val="20"/>
          <w:jc w:val="center"/>
        </w:trPr>
        <w:tc>
          <w:tcPr>
            <w:tcW w:w="0" w:type="auto"/>
          </w:tcPr>
          <w:p w14:paraId="6E3D681E"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44D04A8C"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6374DEA3">
                <v:shape id="_x0000_i2349" type="#_x0000_t75" style="width:10.9pt;height:10.9pt">
                  <v:imagedata r:id="rId600" o:title=""/>
                </v:shape>
              </w:pict>
            </w:r>
          </w:p>
        </w:tc>
      </w:tr>
    </w:tbl>
    <w:p w14:paraId="00EA7922" w14:textId="77777777" w:rsidR="00E455A6" w:rsidRPr="00E455A6" w:rsidRDefault="00E455A6" w:rsidP="00E455A6"/>
    <w:p w14:paraId="3E35C254" w14:textId="77777777"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5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56" w:name="OLE_LINK719"/>
      <w:r w:rsidRPr="00E455A6">
        <w:t xml:space="preserve">and higher layer parameter </w:t>
      </w:r>
      <w:bookmarkEnd w:id="356"/>
      <w:r w:rsidRPr="00E455A6">
        <w:rPr>
          <w:i/>
        </w:rPr>
        <w:t>feCoMP-CSI-Enabled=true</w:t>
      </w:r>
      <w:r w:rsidRPr="00E455A6">
        <w:rPr>
          <w:rFonts w:hint="eastAsia"/>
          <w:lang w:eastAsia="zh-CN"/>
        </w:rPr>
        <w:t>)</w:t>
      </w:r>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2E49B003" w14:textId="77777777" w:rsidTr="00EC1F30">
        <w:trPr>
          <w:cantSplit/>
          <w:jc w:val="center"/>
        </w:trPr>
        <w:tc>
          <w:tcPr>
            <w:tcW w:w="0" w:type="auto"/>
            <w:vMerge w:val="restart"/>
            <w:shd w:val="clear" w:color="auto" w:fill="E0E0E0"/>
          </w:tcPr>
          <w:p w14:paraId="2F6CD41A"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7D11C89A"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0E7E3A3A" w14:textId="77777777" w:rsidTr="00EC1F30">
        <w:trPr>
          <w:cantSplit/>
          <w:jc w:val="center"/>
        </w:trPr>
        <w:tc>
          <w:tcPr>
            <w:tcW w:w="0" w:type="auto"/>
            <w:vMerge/>
            <w:shd w:val="clear" w:color="auto" w:fill="E0E0E0"/>
          </w:tcPr>
          <w:p w14:paraId="5BF22480"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736F324A"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BE9416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2B47415E" w14:textId="77777777" w:rsidTr="00EC1F30">
        <w:trPr>
          <w:jc w:val="center"/>
        </w:trPr>
        <w:tc>
          <w:tcPr>
            <w:tcW w:w="0" w:type="auto"/>
          </w:tcPr>
          <w:p w14:paraId="1B8C6C9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752E5BB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E81F95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7E6441F" w14:textId="77777777" w:rsidTr="00EC1F30">
        <w:trPr>
          <w:jc w:val="center"/>
        </w:trPr>
        <w:tc>
          <w:tcPr>
            <w:tcW w:w="0" w:type="auto"/>
          </w:tcPr>
          <w:p w14:paraId="67A386E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077BC21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31D0876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6671A64" w14:textId="77777777" w:rsidTr="00EC1F30">
        <w:trPr>
          <w:jc w:val="center"/>
        </w:trPr>
        <w:tc>
          <w:tcPr>
            <w:tcW w:w="0" w:type="auto"/>
          </w:tcPr>
          <w:p w14:paraId="47D00F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3EA1BC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1739907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8943038" w14:textId="77777777" w:rsidTr="00EC1F30">
        <w:trPr>
          <w:jc w:val="center"/>
        </w:trPr>
        <w:tc>
          <w:tcPr>
            <w:tcW w:w="0" w:type="auto"/>
          </w:tcPr>
          <w:p w14:paraId="0C6C31E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2DC3B1B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47851C1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2C67BFC6" w14:textId="77777777" w:rsidTr="00EC1F30">
        <w:trPr>
          <w:jc w:val="center"/>
        </w:trPr>
        <w:tc>
          <w:tcPr>
            <w:tcW w:w="0" w:type="auto"/>
          </w:tcPr>
          <w:p w14:paraId="480AAA36"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5C30B999"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158DF0F4">
                <v:shape id="_x0000_i2350" type="#_x0000_t75" style="width:10.05pt;height:10.9pt">
                  <v:imagedata r:id="rId600" o:title=""/>
                </v:shape>
              </w:pict>
            </w:r>
          </w:p>
        </w:tc>
        <w:tc>
          <w:tcPr>
            <w:tcW w:w="0" w:type="auto"/>
          </w:tcPr>
          <w:p w14:paraId="544D1692"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01617D09">
                <v:shape id="_x0000_i2351" type="#_x0000_t75" style="width:10.05pt;height:10.9pt">
                  <v:imagedata r:id="rId600" o:title=""/>
                </v:shape>
              </w:pict>
            </w:r>
          </w:p>
        </w:tc>
      </w:tr>
      <w:tr w:rsidR="00E455A6" w:rsidRPr="00E455A6" w14:paraId="598372A6" w14:textId="77777777" w:rsidTr="00EC1F30">
        <w:trPr>
          <w:cantSplit/>
          <w:jc w:val="center"/>
        </w:trPr>
        <w:tc>
          <w:tcPr>
            <w:tcW w:w="0" w:type="auto"/>
            <w:vMerge w:val="restart"/>
            <w:shd w:val="clear" w:color="auto" w:fill="E0E0E0"/>
          </w:tcPr>
          <w:p w14:paraId="2334D58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3CEFE07A"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73A1EBDC" w14:textId="77777777" w:rsidTr="00EC1F30">
        <w:trPr>
          <w:cantSplit/>
          <w:jc w:val="center"/>
        </w:trPr>
        <w:tc>
          <w:tcPr>
            <w:tcW w:w="0" w:type="auto"/>
            <w:vMerge/>
            <w:shd w:val="clear" w:color="auto" w:fill="E0E0E0"/>
          </w:tcPr>
          <w:p w14:paraId="22D22B57"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73D564B2"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C84F46D"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A563F94" w14:textId="77777777" w:rsidTr="00EC1F30">
        <w:trPr>
          <w:jc w:val="center"/>
        </w:trPr>
        <w:tc>
          <w:tcPr>
            <w:tcW w:w="0" w:type="auto"/>
          </w:tcPr>
          <w:p w14:paraId="25E25733" w14:textId="77777777" w:rsidR="00E455A6" w:rsidRPr="00E455A6" w:rsidRDefault="00E455A6" w:rsidP="00E455A6">
            <w:pPr>
              <w:keepNext/>
              <w:keepLines/>
              <w:spacing w:after="0"/>
              <w:jc w:val="center"/>
              <w:rPr>
                <w:rFonts w:ascii="Arial" w:hAnsi="Arial"/>
                <w:sz w:val="18"/>
                <w:lang w:eastAsia="zh-CN"/>
              </w:rPr>
            </w:pPr>
            <w:bookmarkStart w:id="357" w:name="_Hlk496120729"/>
            <w:r w:rsidRPr="00E455A6">
              <w:rPr>
                <w:rFonts w:ascii="Arial" w:hAnsi="Arial"/>
                <w:sz w:val="18"/>
              </w:rPr>
              <w:t>Wide-band CQI codeword 0</w:t>
            </w:r>
          </w:p>
        </w:tc>
        <w:tc>
          <w:tcPr>
            <w:tcW w:w="0" w:type="auto"/>
          </w:tcPr>
          <w:p w14:paraId="773818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E03FEE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6B58EB1" w14:textId="77777777" w:rsidTr="00EC1F30">
        <w:trPr>
          <w:jc w:val="center"/>
        </w:trPr>
        <w:tc>
          <w:tcPr>
            <w:tcW w:w="0" w:type="auto"/>
          </w:tcPr>
          <w:p w14:paraId="19D1E6F0"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2495345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B04EA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57"/>
      <w:tr w:rsidR="00E455A6" w:rsidRPr="00E455A6" w14:paraId="020E27E5" w14:textId="77777777" w:rsidTr="00EC1F30">
        <w:trPr>
          <w:jc w:val="center"/>
        </w:trPr>
        <w:tc>
          <w:tcPr>
            <w:tcW w:w="0" w:type="auto"/>
          </w:tcPr>
          <w:p w14:paraId="0E2FFB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61C32C1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177F19D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F613481" w14:textId="77777777" w:rsidTr="00EC1F30">
        <w:trPr>
          <w:jc w:val="center"/>
        </w:trPr>
        <w:tc>
          <w:tcPr>
            <w:tcW w:w="0" w:type="auto"/>
          </w:tcPr>
          <w:p w14:paraId="741D1BCF"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1BC0C71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DA1B31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39F31717" w14:textId="77777777" w:rsidTr="00EC1F30">
        <w:trPr>
          <w:jc w:val="center"/>
        </w:trPr>
        <w:tc>
          <w:tcPr>
            <w:tcW w:w="0" w:type="auto"/>
          </w:tcPr>
          <w:p w14:paraId="5F2811F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1F45965C"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1406852F">
                <v:shape id="_x0000_i2352" type="#_x0000_t75" style="width:10.05pt;height:10.9pt">
                  <v:imagedata r:id="rId600" o:title=""/>
                </v:shape>
              </w:pict>
            </w:r>
          </w:p>
        </w:tc>
        <w:tc>
          <w:tcPr>
            <w:tcW w:w="0" w:type="auto"/>
          </w:tcPr>
          <w:p w14:paraId="4BA5FD4C"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5930176B">
                <v:shape id="_x0000_i2353" type="#_x0000_t75" style="width:10.05pt;height:10.9pt">
                  <v:imagedata r:id="rId600" o:title=""/>
                </v:shape>
              </w:pict>
            </w:r>
          </w:p>
        </w:tc>
      </w:tr>
    </w:tbl>
    <w:p w14:paraId="3DC995F6" w14:textId="77777777" w:rsidR="003C586F" w:rsidRDefault="003C586F"/>
    <w:p w14:paraId="798AD894" w14:textId="77777777"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5EA39A47" w14:textId="77777777" w:rsidR="00E455A6" w:rsidRDefault="00E455A6" w:rsidP="00E455A6">
      <w:pPr>
        <w:rPr>
          <w:i/>
        </w:rPr>
      </w:pPr>
      <w:bookmarkStart w:id="358" w:name="OLE_LINK746"/>
      <w:bookmarkStart w:id="359" w:name="OLE_LINK755"/>
      <w:bookmarkStart w:id="360" w:name="OLE_LINK753"/>
      <w:r w:rsidRPr="00310D5A">
        <w:t>Table 5.2.2.6.3-2</w:t>
      </w:r>
      <w:bookmarkEnd w:id="358"/>
      <w:r>
        <w:rPr>
          <w:rFonts w:hint="eastAsia"/>
          <w:lang w:eastAsia="zh-CN"/>
        </w:rPr>
        <w:t>-1</w:t>
      </w:r>
      <w:r>
        <w:t xml:space="preserve"> and</w:t>
      </w:r>
      <w:r w:rsidRPr="00310D5A">
        <w:t xml:space="preserve"> </w:t>
      </w:r>
      <w:r>
        <w:t>Table 5.2.2.6.3-2A</w:t>
      </w:r>
      <w:r>
        <w:rPr>
          <w:rFonts w:hint="eastAsia"/>
          <w:lang w:eastAsia="zh-CN"/>
        </w:rPr>
        <w:t>-1</w:t>
      </w:r>
      <w:bookmarkEnd w:id="359"/>
      <w:r w:rsidRPr="00310D5A">
        <w:t xml:space="preserve"> </w:t>
      </w:r>
      <w:bookmarkEnd w:id="36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45628104" w14:textId="77777777"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EFC4D84" w14:textId="77777777" w:rsidR="003C586F" w:rsidRDefault="00E455A6" w:rsidP="003C586F">
      <w:pPr>
        <w:rPr>
          <w:lang w:eastAsia="zh-CN"/>
        </w:rPr>
      </w:pPr>
      <w:r>
        <w:rPr>
          <w:rFonts w:hint="eastAsia"/>
          <w:lang w:eastAsia="zh-CN"/>
        </w:rPr>
        <w:t>For</w:t>
      </w:r>
      <w:r w:rsidRPr="004C5232">
        <w:t xml:space="preserve"> </w:t>
      </w:r>
      <w:bookmarkStart w:id="36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6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6036C3B4" w14:textId="77777777"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2FFEA8E2" w14:textId="77777777"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57A1AD6F"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7087522A" w14:textId="77777777" w:rsidR="003C586F" w:rsidRDefault="001F20F5" w:rsidP="001F20F5">
      <w:pPr>
        <w:rPr>
          <w:lang w:eastAsia="zh-CN"/>
        </w:rPr>
      </w:pPr>
      <w:bookmarkStart w:id="362" w:name="OLE_LINK114"/>
      <w:bookmarkStart w:id="363" w:name="OLE_LINK115"/>
      <w:bookmarkStart w:id="36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62"/>
      <w:bookmarkEnd w:id="363"/>
      <w:bookmarkEnd w:id="364"/>
      <w:r>
        <w:rPr>
          <w:lang w:eastAsia="zh-CN"/>
        </w:rPr>
        <w:t xml:space="preserve">and </w:t>
      </w:r>
      <w:r>
        <w:rPr>
          <w:i/>
        </w:rPr>
        <w:t>advancedCodebookEnabled</w:t>
      </w:r>
      <w:r>
        <w:rPr>
          <w:i/>
          <w:lang w:eastAsia="zh-CN"/>
        </w:rPr>
        <w:t>=TRUE</w:t>
      </w:r>
      <w:r>
        <w:rPr>
          <w:rFonts w:hint="eastAsia"/>
          <w:lang w:eastAsia="zh-CN"/>
        </w:rPr>
        <w:t>.</w:t>
      </w:r>
    </w:p>
    <w:p w14:paraId="1268031B"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0429A3">
        <w:rPr>
          <w:position w:val="-4"/>
        </w:rPr>
        <w:pict w14:anchorId="24FF43D2">
          <v:shape id="_x0000_i2354" type="#_x0000_t75" style="width:10.05pt;height:10.9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0429A3">
        <w:rPr>
          <w:position w:val="-14"/>
          <w:lang w:eastAsia="zh-CN"/>
        </w:rPr>
        <w:pict w14:anchorId="6FD98649">
          <v:shape id="_x0000_i2355" type="#_x0000_t75" style="width:75.35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0429A3">
        <w:rPr>
          <w:position w:val="-10"/>
          <w:lang w:eastAsia="zh-CN"/>
        </w:rPr>
        <w:pict w14:anchorId="070184CD">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0429A3">
        <w:rPr>
          <w:position w:val="-10"/>
          <w:lang w:eastAsia="zh-CN"/>
        </w:rPr>
        <w:pict w14:anchorId="60505DB3">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0429A3">
        <w:rPr>
          <w:position w:val="-10"/>
          <w:lang w:eastAsia="zh-CN"/>
        </w:rPr>
        <w:pict w14:anchorId="062782D5">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0429A3">
        <w:rPr>
          <w:position w:val="-10"/>
          <w:lang w:eastAsia="zh-CN"/>
        </w:rPr>
        <w:pict w14:anchorId="34D2E0F3">
          <v:shape id="_x0000_i2359"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190C8D44">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11942C05">
          <v:shape id="_x0000_i2361" type="#_x0000_t75" style="width:98.8pt;height:36.8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0429A3">
        <w:rPr>
          <w:position w:val="-30"/>
          <w:lang w:eastAsia="zh-CN"/>
        </w:rPr>
        <w:pict w14:anchorId="7C6965C6">
          <v:shape id="_x0000_i2362" type="#_x0000_t75" style="width:94.6pt;height:36.8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0429A3">
        <w:rPr>
          <w:position w:val="-30"/>
          <w:lang w:eastAsia="zh-CN"/>
        </w:rPr>
        <w:lastRenderedPageBreak/>
        <w:pict w14:anchorId="72725257">
          <v:shape id="_x0000_i2363" type="#_x0000_t75" style="width:94.6pt;height:36.8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429A3">
        <w:rPr>
          <w:position w:val="-10"/>
          <w:lang w:eastAsia="zh-CN"/>
        </w:rPr>
        <w:pict w14:anchorId="26CDC5B9">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429A3">
        <w:rPr>
          <w:position w:val="-10"/>
          <w:lang w:eastAsia="zh-CN"/>
        </w:rPr>
        <w:pict w14:anchorId="3F271642">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598DC9D3">
          <v:shape id="_x0000_i2366" type="#_x0000_t75" style="width:98.8pt;height:36.8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0429A3">
        <w:rPr>
          <w:position w:val="-10"/>
          <w:lang w:eastAsia="zh-CN"/>
        </w:rPr>
        <w:pict w14:anchorId="2F849A6A">
          <v:shape id="_x0000_i2367" type="#_x0000_t75" style="width:36.85pt;height:16.75pt">
            <v:imagedata r:id="rId472" o:title=""/>
          </v:shape>
        </w:pict>
      </w:r>
      <w:r w:rsidR="001F20F5">
        <w:rPr>
          <w:rFonts w:hint="eastAsia"/>
          <w:lang w:eastAsia="zh-CN"/>
        </w:rPr>
        <w:t xml:space="preserve"> are defined as</w:t>
      </w:r>
      <w:r w:rsidR="001F20F5">
        <w:rPr>
          <w:lang w:eastAsia="zh-CN"/>
        </w:rPr>
        <w:t xml:space="preserve"> </w:t>
      </w:r>
      <w:r w:rsidR="000429A3">
        <w:rPr>
          <w:position w:val="-10"/>
          <w:lang w:eastAsia="zh-CN"/>
        </w:rPr>
        <w:pict w14:anchorId="0D24AA87">
          <v:shape id="_x0000_i2368" type="#_x0000_t75" style="width:75.35pt;height:16.75pt">
            <v:imagedata r:id="rId473" o:title=""/>
          </v:shape>
        </w:pict>
      </w:r>
      <w:r w:rsidR="001F20F5">
        <w:rPr>
          <w:lang w:eastAsia="zh-CN"/>
        </w:rPr>
        <w:t xml:space="preserve"> and </w:t>
      </w:r>
      <w:r w:rsidR="000429A3">
        <w:rPr>
          <w:position w:val="-10"/>
          <w:lang w:eastAsia="zh-CN"/>
        </w:rPr>
        <w:pict w14:anchorId="52AEC499">
          <v:shape id="_x0000_i2369" type="#_x0000_t75" style="width:34.35pt;height:16.75pt">
            <v:imagedata r:id="rId601" o:title=""/>
          </v:shape>
        </w:pict>
      </w:r>
      <w:r w:rsidR="001F20F5">
        <w:rPr>
          <w:lang w:eastAsia="zh-CN"/>
        </w:rPr>
        <w:t xml:space="preserve"> for </w:t>
      </w:r>
      <w:r w:rsidR="000429A3">
        <w:rPr>
          <w:position w:val="-10"/>
          <w:lang w:eastAsia="zh-CN"/>
        </w:rPr>
        <w:pict w14:anchorId="15B90D55">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0429A3">
        <w:rPr>
          <w:position w:val="-10"/>
          <w:lang w:eastAsia="zh-CN"/>
        </w:rPr>
        <w:pict w14:anchorId="774130FF">
          <v:shape id="_x0000_i2371" type="#_x0000_t75" style="width:34.35pt;height:16.75pt">
            <v:imagedata r:id="rId476" o:title=""/>
          </v:shape>
        </w:pict>
      </w:r>
      <w:r w:rsidR="001F20F5">
        <w:rPr>
          <w:lang w:eastAsia="zh-CN"/>
        </w:rPr>
        <w:t xml:space="preserve">, </w:t>
      </w:r>
      <w:r w:rsidR="000429A3">
        <w:rPr>
          <w:position w:val="-10"/>
          <w:lang w:eastAsia="zh-CN"/>
        </w:rPr>
        <w:pict w14:anchorId="1B018C8B">
          <v:shape id="_x0000_i2372" type="#_x0000_t75" style="width:34.35pt;height:16.75pt">
            <v:imagedata r:id="rId602" o:title=""/>
          </v:shape>
        </w:pict>
      </w:r>
      <w:r w:rsidR="001F20F5">
        <w:rPr>
          <w:lang w:eastAsia="zh-CN"/>
        </w:rPr>
        <w:t xml:space="preserve"> and </w:t>
      </w:r>
      <w:r w:rsidR="000429A3">
        <w:rPr>
          <w:position w:val="-10"/>
          <w:lang w:eastAsia="zh-CN"/>
        </w:rPr>
        <w:pict w14:anchorId="2579652C">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0429A3">
        <w:rPr>
          <w:position w:val="-10"/>
          <w:lang w:eastAsia="zh-CN"/>
        </w:rPr>
        <w:pict w14:anchorId="3D2B170F">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0429A3">
        <w:rPr>
          <w:position w:val="-10"/>
          <w:lang w:eastAsia="zh-CN"/>
        </w:rPr>
        <w:pict w14:anchorId="39207EA1">
          <v:shape id="_x0000_i2375" type="#_x0000_t75" style="width:32.65pt;height:16.75pt">
            <v:imagedata r:id="rId480" o:title=""/>
          </v:shape>
        </w:pict>
      </w:r>
      <w:r w:rsidR="001F20F5">
        <w:rPr>
          <w:lang w:eastAsia="zh-CN"/>
        </w:rPr>
        <w:t xml:space="preserve">, </w:t>
      </w:r>
      <w:r w:rsidR="000429A3">
        <w:rPr>
          <w:position w:val="-10"/>
          <w:lang w:eastAsia="zh-CN"/>
        </w:rPr>
        <w:pict w14:anchorId="2EA6BAB6">
          <v:shape id="_x0000_i2376" type="#_x0000_t75" style="width:75.35pt;height:16.75pt">
            <v:imagedata r:id="rId481" o:title=""/>
          </v:shape>
        </w:pict>
      </w:r>
      <w:r w:rsidR="001F20F5">
        <w:rPr>
          <w:lang w:eastAsia="zh-CN"/>
        </w:rPr>
        <w:t xml:space="preserve"> and </w:t>
      </w:r>
      <w:r w:rsidR="000429A3">
        <w:rPr>
          <w:position w:val="-10"/>
          <w:lang w:eastAsia="zh-CN"/>
        </w:rPr>
        <w:pict w14:anchorId="4D5591E3">
          <v:shape id="_x0000_i2377" type="#_x0000_t75" style="width:31.8pt;height:16.75pt">
            <v:imagedata r:id="rId603" o:title=""/>
          </v:shape>
        </w:pict>
      </w:r>
      <w:r w:rsidR="001F20F5">
        <w:rPr>
          <w:lang w:eastAsia="zh-CN"/>
        </w:rPr>
        <w:t xml:space="preserve"> for </w:t>
      </w:r>
      <w:r w:rsidR="000429A3">
        <w:rPr>
          <w:position w:val="-10"/>
          <w:lang w:eastAsia="zh-CN"/>
        </w:rPr>
        <w:pict w14:anchorId="66CA8D06">
          <v:shape id="_x0000_i2378" type="#_x0000_t75" style="width:34.35pt;height:16.75pt">
            <v:imagedata r:id="rId483" o:title=""/>
          </v:shape>
        </w:pict>
      </w:r>
      <w:r w:rsidR="001F20F5">
        <w:rPr>
          <w:lang w:eastAsia="zh-CN"/>
        </w:rPr>
        <w:t>.</w:t>
      </w:r>
    </w:p>
    <w:p w14:paraId="3B4BE160" w14:textId="77777777" w:rsidR="003C586F" w:rsidRDefault="003C586F"/>
    <w:p w14:paraId="6911ED0D" w14:textId="77777777"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271221E9" w14:textId="77777777" w:rsidTr="00BF140A">
        <w:trPr>
          <w:jc w:val="center"/>
        </w:trPr>
        <w:tc>
          <w:tcPr>
            <w:tcW w:w="0" w:type="auto"/>
            <w:vMerge w:val="restart"/>
            <w:shd w:val="clear" w:color="auto" w:fill="E0E0E0"/>
            <w:vAlign w:val="center"/>
          </w:tcPr>
          <w:p w14:paraId="6FBFE901" w14:textId="77777777" w:rsidR="009F7A98" w:rsidRDefault="009F7A98">
            <w:pPr>
              <w:pStyle w:val="TAH"/>
            </w:pPr>
            <w:r>
              <w:t>Field</w:t>
            </w:r>
          </w:p>
        </w:tc>
        <w:tc>
          <w:tcPr>
            <w:tcW w:w="0" w:type="auto"/>
            <w:gridSpan w:val="4"/>
            <w:shd w:val="clear" w:color="auto" w:fill="E0E0E0"/>
            <w:vAlign w:val="center"/>
          </w:tcPr>
          <w:p w14:paraId="305AD109" w14:textId="77777777" w:rsidR="009F7A98" w:rsidRDefault="009F7A98">
            <w:pPr>
              <w:pStyle w:val="TAH"/>
            </w:pPr>
            <w:r>
              <w:t>Bit width</w:t>
            </w:r>
          </w:p>
        </w:tc>
      </w:tr>
      <w:tr w:rsidR="009F7A98" w14:paraId="21A2DA49" w14:textId="77777777" w:rsidTr="00BF140A">
        <w:trPr>
          <w:jc w:val="center"/>
        </w:trPr>
        <w:tc>
          <w:tcPr>
            <w:tcW w:w="0" w:type="auto"/>
            <w:vMerge/>
            <w:shd w:val="clear" w:color="auto" w:fill="E0E0E0"/>
            <w:vAlign w:val="center"/>
          </w:tcPr>
          <w:p w14:paraId="7DABA0BD" w14:textId="77777777" w:rsidR="009F7A98" w:rsidRDefault="009F7A98">
            <w:pPr>
              <w:pStyle w:val="TAH"/>
            </w:pPr>
          </w:p>
        </w:tc>
        <w:tc>
          <w:tcPr>
            <w:tcW w:w="0" w:type="auto"/>
            <w:gridSpan w:val="2"/>
            <w:shd w:val="clear" w:color="auto" w:fill="E0E0E0"/>
            <w:vAlign w:val="center"/>
          </w:tcPr>
          <w:p w14:paraId="3C425C3C" w14:textId="77777777" w:rsidR="009F7A98" w:rsidRDefault="009F7A98">
            <w:pPr>
              <w:pStyle w:val="TAH"/>
            </w:pPr>
            <w:r>
              <w:t>2 antenna ports</w:t>
            </w:r>
          </w:p>
        </w:tc>
        <w:tc>
          <w:tcPr>
            <w:tcW w:w="0" w:type="auto"/>
            <w:gridSpan w:val="2"/>
            <w:shd w:val="clear" w:color="auto" w:fill="E0E0E0"/>
            <w:vAlign w:val="center"/>
          </w:tcPr>
          <w:p w14:paraId="58D94116" w14:textId="77777777" w:rsidR="009F7A98" w:rsidRDefault="009F7A98">
            <w:pPr>
              <w:pStyle w:val="TAH"/>
            </w:pPr>
            <w:r>
              <w:t>4 antenna ports</w:t>
            </w:r>
          </w:p>
        </w:tc>
      </w:tr>
      <w:tr w:rsidR="009F7A98" w14:paraId="2AA5AFCC" w14:textId="77777777" w:rsidTr="00BF140A">
        <w:trPr>
          <w:jc w:val="center"/>
        </w:trPr>
        <w:tc>
          <w:tcPr>
            <w:tcW w:w="0" w:type="auto"/>
            <w:vMerge/>
            <w:shd w:val="clear" w:color="auto" w:fill="E0E0E0"/>
            <w:vAlign w:val="center"/>
          </w:tcPr>
          <w:p w14:paraId="7F9CEE91" w14:textId="77777777" w:rsidR="009F7A98" w:rsidRDefault="009F7A98">
            <w:pPr>
              <w:pStyle w:val="TAH"/>
            </w:pPr>
          </w:p>
        </w:tc>
        <w:tc>
          <w:tcPr>
            <w:tcW w:w="0" w:type="auto"/>
            <w:shd w:val="clear" w:color="auto" w:fill="E0E0E0"/>
            <w:vAlign w:val="center"/>
          </w:tcPr>
          <w:p w14:paraId="42793EE4" w14:textId="77777777" w:rsidR="009F7A98" w:rsidRDefault="009F7A98">
            <w:pPr>
              <w:pStyle w:val="TAH"/>
            </w:pPr>
            <w:r>
              <w:t>Rank = 1</w:t>
            </w:r>
          </w:p>
        </w:tc>
        <w:tc>
          <w:tcPr>
            <w:tcW w:w="0" w:type="auto"/>
            <w:shd w:val="clear" w:color="auto" w:fill="E0E0E0"/>
            <w:vAlign w:val="center"/>
          </w:tcPr>
          <w:p w14:paraId="406E8160" w14:textId="77777777" w:rsidR="009F7A98" w:rsidRDefault="009F7A98">
            <w:pPr>
              <w:pStyle w:val="TAH"/>
            </w:pPr>
            <w:r>
              <w:t>Rank = 2</w:t>
            </w:r>
          </w:p>
        </w:tc>
        <w:tc>
          <w:tcPr>
            <w:tcW w:w="0" w:type="auto"/>
            <w:shd w:val="clear" w:color="auto" w:fill="E0E0E0"/>
            <w:vAlign w:val="center"/>
          </w:tcPr>
          <w:p w14:paraId="6A6623D4" w14:textId="77777777" w:rsidR="009F7A98" w:rsidRDefault="009F7A98">
            <w:pPr>
              <w:pStyle w:val="TAH"/>
            </w:pPr>
            <w:r>
              <w:t>Rank = 1</w:t>
            </w:r>
          </w:p>
        </w:tc>
        <w:tc>
          <w:tcPr>
            <w:tcW w:w="0" w:type="auto"/>
            <w:shd w:val="clear" w:color="auto" w:fill="E0E0E0"/>
            <w:vAlign w:val="center"/>
          </w:tcPr>
          <w:p w14:paraId="6B7961B1" w14:textId="77777777" w:rsidR="009F7A98" w:rsidRDefault="009F7A98">
            <w:pPr>
              <w:pStyle w:val="TAH"/>
            </w:pPr>
            <w:r>
              <w:t>Rank &gt; 1</w:t>
            </w:r>
          </w:p>
        </w:tc>
      </w:tr>
      <w:tr w:rsidR="009F7A98" w14:paraId="708F8738" w14:textId="77777777" w:rsidTr="00BF140A">
        <w:trPr>
          <w:jc w:val="center"/>
        </w:trPr>
        <w:tc>
          <w:tcPr>
            <w:tcW w:w="0" w:type="auto"/>
            <w:vAlign w:val="center"/>
          </w:tcPr>
          <w:p w14:paraId="3155FF8D" w14:textId="77777777" w:rsidR="009F7A98" w:rsidRDefault="009F7A98">
            <w:pPr>
              <w:pStyle w:val="TAC"/>
            </w:pPr>
            <w:r>
              <w:t>Wide-band CQI codeword 0</w:t>
            </w:r>
          </w:p>
        </w:tc>
        <w:tc>
          <w:tcPr>
            <w:tcW w:w="0" w:type="auto"/>
            <w:vAlign w:val="center"/>
          </w:tcPr>
          <w:p w14:paraId="4B3980EA" w14:textId="77777777" w:rsidR="009F7A98" w:rsidRDefault="009F7A98">
            <w:pPr>
              <w:pStyle w:val="TAC"/>
            </w:pPr>
            <w:r>
              <w:t>4</w:t>
            </w:r>
          </w:p>
        </w:tc>
        <w:tc>
          <w:tcPr>
            <w:tcW w:w="0" w:type="auto"/>
            <w:vAlign w:val="center"/>
          </w:tcPr>
          <w:p w14:paraId="78136FCA" w14:textId="77777777" w:rsidR="009F7A98" w:rsidRDefault="009F7A98">
            <w:pPr>
              <w:pStyle w:val="TAC"/>
            </w:pPr>
            <w:r>
              <w:t>4</w:t>
            </w:r>
          </w:p>
        </w:tc>
        <w:tc>
          <w:tcPr>
            <w:tcW w:w="0" w:type="auto"/>
            <w:vAlign w:val="center"/>
          </w:tcPr>
          <w:p w14:paraId="1CB48FF9" w14:textId="77777777" w:rsidR="009F7A98" w:rsidRDefault="009F7A98">
            <w:pPr>
              <w:pStyle w:val="TAC"/>
            </w:pPr>
            <w:r>
              <w:t>4</w:t>
            </w:r>
          </w:p>
        </w:tc>
        <w:tc>
          <w:tcPr>
            <w:tcW w:w="0" w:type="auto"/>
            <w:vAlign w:val="center"/>
          </w:tcPr>
          <w:p w14:paraId="5603F309" w14:textId="77777777" w:rsidR="009F7A98" w:rsidRDefault="009F7A98">
            <w:pPr>
              <w:pStyle w:val="TAC"/>
            </w:pPr>
            <w:r>
              <w:t>4</w:t>
            </w:r>
          </w:p>
        </w:tc>
      </w:tr>
      <w:tr w:rsidR="009F7A98" w14:paraId="2768E761" w14:textId="77777777" w:rsidTr="00BF140A">
        <w:trPr>
          <w:jc w:val="center"/>
        </w:trPr>
        <w:tc>
          <w:tcPr>
            <w:tcW w:w="0" w:type="auto"/>
            <w:vAlign w:val="center"/>
          </w:tcPr>
          <w:p w14:paraId="4D435F36" w14:textId="77777777" w:rsidR="009F7A98" w:rsidRDefault="009F7A98">
            <w:pPr>
              <w:pStyle w:val="TAC"/>
            </w:pPr>
            <w:r>
              <w:rPr>
                <w:lang w:val="en-AU" w:eastAsia="ko-KR"/>
              </w:rPr>
              <w:t>Subband differential CQI codeword 0</w:t>
            </w:r>
          </w:p>
        </w:tc>
        <w:tc>
          <w:tcPr>
            <w:tcW w:w="0" w:type="auto"/>
            <w:vAlign w:val="center"/>
          </w:tcPr>
          <w:p w14:paraId="2CA87BCD" w14:textId="77777777" w:rsidR="009F7A98" w:rsidRDefault="009F7A98">
            <w:pPr>
              <w:pStyle w:val="TAC"/>
            </w:pPr>
            <w:r>
              <w:t>2</w:t>
            </w:r>
          </w:p>
        </w:tc>
        <w:tc>
          <w:tcPr>
            <w:tcW w:w="0" w:type="auto"/>
            <w:vAlign w:val="center"/>
          </w:tcPr>
          <w:p w14:paraId="56A23180" w14:textId="77777777" w:rsidR="009F7A98" w:rsidRDefault="009F7A98">
            <w:pPr>
              <w:pStyle w:val="TAC"/>
            </w:pPr>
            <w:r>
              <w:t>2</w:t>
            </w:r>
          </w:p>
        </w:tc>
        <w:tc>
          <w:tcPr>
            <w:tcW w:w="0" w:type="auto"/>
            <w:vAlign w:val="center"/>
          </w:tcPr>
          <w:p w14:paraId="2751E706" w14:textId="77777777" w:rsidR="009F7A98" w:rsidRDefault="009F7A98">
            <w:pPr>
              <w:pStyle w:val="TAC"/>
            </w:pPr>
            <w:r>
              <w:t>2</w:t>
            </w:r>
          </w:p>
        </w:tc>
        <w:tc>
          <w:tcPr>
            <w:tcW w:w="0" w:type="auto"/>
            <w:vAlign w:val="center"/>
          </w:tcPr>
          <w:p w14:paraId="0C189DC3" w14:textId="77777777" w:rsidR="009F7A98" w:rsidRDefault="009F7A98">
            <w:pPr>
              <w:pStyle w:val="TAC"/>
            </w:pPr>
            <w:r>
              <w:t>2</w:t>
            </w:r>
          </w:p>
        </w:tc>
      </w:tr>
      <w:tr w:rsidR="009F7A98" w14:paraId="61B280A1" w14:textId="77777777" w:rsidTr="00BF140A">
        <w:trPr>
          <w:jc w:val="center"/>
        </w:trPr>
        <w:tc>
          <w:tcPr>
            <w:tcW w:w="0" w:type="auto"/>
            <w:vAlign w:val="center"/>
          </w:tcPr>
          <w:p w14:paraId="7E814E26" w14:textId="77777777" w:rsidR="009F7A98" w:rsidRDefault="009F7A98">
            <w:pPr>
              <w:pStyle w:val="TAC"/>
            </w:pPr>
            <w:r>
              <w:t>Wide-band CQI codeword 1</w:t>
            </w:r>
          </w:p>
        </w:tc>
        <w:tc>
          <w:tcPr>
            <w:tcW w:w="0" w:type="auto"/>
            <w:vAlign w:val="center"/>
          </w:tcPr>
          <w:p w14:paraId="41A006CF" w14:textId="77777777" w:rsidR="009F7A98" w:rsidRDefault="009F7A98">
            <w:pPr>
              <w:pStyle w:val="TAC"/>
            </w:pPr>
            <w:r>
              <w:t>0</w:t>
            </w:r>
          </w:p>
        </w:tc>
        <w:tc>
          <w:tcPr>
            <w:tcW w:w="0" w:type="auto"/>
            <w:vAlign w:val="center"/>
          </w:tcPr>
          <w:p w14:paraId="3332088B" w14:textId="77777777" w:rsidR="009F7A98" w:rsidRDefault="009F7A98">
            <w:pPr>
              <w:pStyle w:val="TAC"/>
            </w:pPr>
            <w:r>
              <w:t>4</w:t>
            </w:r>
          </w:p>
        </w:tc>
        <w:tc>
          <w:tcPr>
            <w:tcW w:w="0" w:type="auto"/>
            <w:vAlign w:val="center"/>
          </w:tcPr>
          <w:p w14:paraId="217E9211" w14:textId="77777777" w:rsidR="009F7A98" w:rsidRDefault="009F7A98">
            <w:pPr>
              <w:pStyle w:val="TAC"/>
            </w:pPr>
            <w:r>
              <w:t>0</w:t>
            </w:r>
          </w:p>
        </w:tc>
        <w:tc>
          <w:tcPr>
            <w:tcW w:w="0" w:type="auto"/>
            <w:vAlign w:val="center"/>
          </w:tcPr>
          <w:p w14:paraId="0FB65A4A" w14:textId="77777777" w:rsidR="009F7A98" w:rsidRDefault="009F7A98">
            <w:pPr>
              <w:pStyle w:val="TAC"/>
            </w:pPr>
            <w:r>
              <w:t>4</w:t>
            </w:r>
          </w:p>
        </w:tc>
      </w:tr>
      <w:tr w:rsidR="009F7A98" w14:paraId="7CFD1FEC" w14:textId="77777777" w:rsidTr="00BF140A">
        <w:trPr>
          <w:jc w:val="center"/>
        </w:trPr>
        <w:tc>
          <w:tcPr>
            <w:tcW w:w="0" w:type="auto"/>
            <w:vAlign w:val="center"/>
          </w:tcPr>
          <w:p w14:paraId="17FD7FBA" w14:textId="77777777" w:rsidR="009F7A98" w:rsidRDefault="009F7A98">
            <w:pPr>
              <w:pStyle w:val="TAC"/>
            </w:pPr>
            <w:r>
              <w:rPr>
                <w:lang w:val="en-AU" w:eastAsia="ko-KR"/>
              </w:rPr>
              <w:t>Subband differential CQI codeword 1</w:t>
            </w:r>
          </w:p>
        </w:tc>
        <w:tc>
          <w:tcPr>
            <w:tcW w:w="0" w:type="auto"/>
            <w:vAlign w:val="center"/>
          </w:tcPr>
          <w:p w14:paraId="7319B0E0" w14:textId="77777777" w:rsidR="009F7A98" w:rsidRDefault="009F7A98">
            <w:pPr>
              <w:pStyle w:val="TAC"/>
            </w:pPr>
            <w:r>
              <w:t>0</w:t>
            </w:r>
          </w:p>
        </w:tc>
        <w:tc>
          <w:tcPr>
            <w:tcW w:w="0" w:type="auto"/>
            <w:vAlign w:val="center"/>
          </w:tcPr>
          <w:p w14:paraId="3BA364F5" w14:textId="77777777" w:rsidR="009F7A98" w:rsidRDefault="009F7A98">
            <w:pPr>
              <w:pStyle w:val="TAC"/>
            </w:pPr>
            <w:r>
              <w:t>2</w:t>
            </w:r>
          </w:p>
        </w:tc>
        <w:tc>
          <w:tcPr>
            <w:tcW w:w="0" w:type="auto"/>
            <w:vAlign w:val="center"/>
          </w:tcPr>
          <w:p w14:paraId="0664CDEB" w14:textId="77777777" w:rsidR="009F7A98" w:rsidRDefault="009F7A98">
            <w:pPr>
              <w:pStyle w:val="TAC"/>
            </w:pPr>
            <w:r>
              <w:t>0</w:t>
            </w:r>
          </w:p>
        </w:tc>
        <w:tc>
          <w:tcPr>
            <w:tcW w:w="0" w:type="auto"/>
            <w:vAlign w:val="center"/>
          </w:tcPr>
          <w:p w14:paraId="643C6BB6" w14:textId="77777777" w:rsidR="009F7A98" w:rsidRDefault="009F7A98">
            <w:pPr>
              <w:pStyle w:val="TAC"/>
            </w:pPr>
            <w:r>
              <w:t>2</w:t>
            </w:r>
          </w:p>
        </w:tc>
      </w:tr>
      <w:tr w:rsidR="009F7A98" w14:paraId="39E3F0DF" w14:textId="77777777" w:rsidTr="00BF140A">
        <w:trPr>
          <w:jc w:val="center"/>
        </w:trPr>
        <w:tc>
          <w:tcPr>
            <w:tcW w:w="0" w:type="auto"/>
            <w:vAlign w:val="center"/>
          </w:tcPr>
          <w:p w14:paraId="15BE95C6" w14:textId="77777777" w:rsidR="009F7A98" w:rsidRDefault="009F7A98">
            <w:pPr>
              <w:pStyle w:val="TAC"/>
            </w:pPr>
            <w:r>
              <w:rPr>
                <w:lang w:val="en-AU" w:eastAsia="ko-KR"/>
              </w:rPr>
              <w:t>Position of the M selected subbands</w:t>
            </w:r>
          </w:p>
        </w:tc>
        <w:tc>
          <w:tcPr>
            <w:tcW w:w="0" w:type="auto"/>
            <w:vAlign w:val="center"/>
          </w:tcPr>
          <w:p w14:paraId="4B849C47" w14:textId="77777777" w:rsidR="009F7A98" w:rsidRDefault="000429A3">
            <w:pPr>
              <w:pStyle w:val="TAC"/>
            </w:pPr>
            <w:r>
              <w:rPr>
                <w:position w:val="-4"/>
              </w:rPr>
              <w:pict w14:anchorId="03911E0A">
                <v:shape id="_x0000_i2379" type="#_x0000_t75" style="width:10.9pt;height:10.9pt">
                  <v:imagedata r:id="rId600" o:title=""/>
                </v:shape>
              </w:pict>
            </w:r>
          </w:p>
        </w:tc>
        <w:tc>
          <w:tcPr>
            <w:tcW w:w="0" w:type="auto"/>
            <w:vAlign w:val="center"/>
          </w:tcPr>
          <w:p w14:paraId="396C3758" w14:textId="77777777" w:rsidR="009F7A98" w:rsidRDefault="000429A3">
            <w:pPr>
              <w:pStyle w:val="TAC"/>
            </w:pPr>
            <w:r>
              <w:rPr>
                <w:position w:val="-4"/>
              </w:rPr>
              <w:pict w14:anchorId="713A0699">
                <v:shape id="_x0000_i2380" type="#_x0000_t75" style="width:10.9pt;height:10.9pt">
                  <v:imagedata r:id="rId600" o:title=""/>
                </v:shape>
              </w:pict>
            </w:r>
          </w:p>
        </w:tc>
        <w:tc>
          <w:tcPr>
            <w:tcW w:w="0" w:type="auto"/>
            <w:vAlign w:val="center"/>
          </w:tcPr>
          <w:p w14:paraId="079405DC" w14:textId="77777777" w:rsidR="009F7A98" w:rsidRDefault="000429A3">
            <w:pPr>
              <w:pStyle w:val="TAC"/>
            </w:pPr>
            <w:r>
              <w:rPr>
                <w:position w:val="-4"/>
              </w:rPr>
              <w:pict w14:anchorId="5A1C18C9">
                <v:shape id="_x0000_i2381" type="#_x0000_t75" style="width:10.9pt;height:10.9pt">
                  <v:imagedata r:id="rId600" o:title=""/>
                </v:shape>
              </w:pict>
            </w:r>
          </w:p>
        </w:tc>
        <w:tc>
          <w:tcPr>
            <w:tcW w:w="0" w:type="auto"/>
            <w:vAlign w:val="center"/>
          </w:tcPr>
          <w:p w14:paraId="54B1890F" w14:textId="77777777" w:rsidR="009F7A98" w:rsidRDefault="000429A3">
            <w:pPr>
              <w:pStyle w:val="TAC"/>
            </w:pPr>
            <w:r>
              <w:rPr>
                <w:position w:val="-4"/>
              </w:rPr>
              <w:pict w14:anchorId="02EFC4F2">
                <v:shape id="_x0000_i2382" type="#_x0000_t75" style="width:10.9pt;height:10.9pt">
                  <v:imagedata r:id="rId600" o:title=""/>
                </v:shape>
              </w:pict>
            </w:r>
          </w:p>
        </w:tc>
      </w:tr>
      <w:tr w:rsidR="009F7A98" w14:paraId="2B8853FB" w14:textId="77777777" w:rsidTr="00BF140A">
        <w:trPr>
          <w:jc w:val="center"/>
        </w:trPr>
        <w:tc>
          <w:tcPr>
            <w:tcW w:w="0" w:type="auto"/>
            <w:vAlign w:val="center"/>
          </w:tcPr>
          <w:p w14:paraId="789C6E7B" w14:textId="77777777" w:rsidR="009F7A98" w:rsidRDefault="009F7A98">
            <w:pPr>
              <w:pStyle w:val="TAC"/>
            </w:pPr>
            <w:r>
              <w:t>Precoding matrix indicator</w:t>
            </w:r>
          </w:p>
        </w:tc>
        <w:tc>
          <w:tcPr>
            <w:tcW w:w="0" w:type="auto"/>
            <w:vAlign w:val="center"/>
          </w:tcPr>
          <w:p w14:paraId="24474BDD" w14:textId="77777777" w:rsidR="009F7A98" w:rsidRDefault="009F7A98">
            <w:pPr>
              <w:pStyle w:val="TAC"/>
            </w:pPr>
            <w:r>
              <w:t>4</w:t>
            </w:r>
          </w:p>
        </w:tc>
        <w:tc>
          <w:tcPr>
            <w:tcW w:w="0" w:type="auto"/>
            <w:vAlign w:val="center"/>
          </w:tcPr>
          <w:p w14:paraId="5E361568" w14:textId="77777777" w:rsidR="009F7A98" w:rsidRDefault="009F7A98">
            <w:pPr>
              <w:pStyle w:val="TAC"/>
            </w:pPr>
            <w:r>
              <w:t>2</w:t>
            </w:r>
          </w:p>
        </w:tc>
        <w:tc>
          <w:tcPr>
            <w:tcW w:w="0" w:type="auto"/>
            <w:vAlign w:val="center"/>
          </w:tcPr>
          <w:p w14:paraId="5BE0127E" w14:textId="77777777" w:rsidR="009F7A98" w:rsidRDefault="009F7A98">
            <w:pPr>
              <w:pStyle w:val="TAC"/>
            </w:pPr>
            <w:r>
              <w:t>8</w:t>
            </w:r>
          </w:p>
        </w:tc>
        <w:tc>
          <w:tcPr>
            <w:tcW w:w="0" w:type="auto"/>
            <w:vAlign w:val="center"/>
          </w:tcPr>
          <w:p w14:paraId="3E325233" w14:textId="77777777" w:rsidR="009F7A98" w:rsidRDefault="009F7A98">
            <w:pPr>
              <w:pStyle w:val="TAC"/>
            </w:pPr>
            <w:r>
              <w:t>8</w:t>
            </w:r>
          </w:p>
        </w:tc>
      </w:tr>
    </w:tbl>
    <w:p w14:paraId="280A9BC7" w14:textId="77777777" w:rsidR="00E455A6" w:rsidRPr="00E455A6" w:rsidRDefault="00E455A6" w:rsidP="00E455A6"/>
    <w:p w14:paraId="3A06E1BB" w14:textId="77777777"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6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66" w:name="OLE_LINK724"/>
      <w:r w:rsidRPr="00E455A6">
        <w:t xml:space="preserve">higher layer parameter </w:t>
      </w:r>
      <w:bookmarkEnd w:id="36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6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237A7E87" w14:textId="77777777" w:rsidTr="00EC1F30">
        <w:trPr>
          <w:jc w:val="center"/>
        </w:trPr>
        <w:tc>
          <w:tcPr>
            <w:tcW w:w="0" w:type="auto"/>
            <w:vMerge w:val="restart"/>
            <w:shd w:val="clear" w:color="auto" w:fill="E0E0E0"/>
            <w:vAlign w:val="center"/>
          </w:tcPr>
          <w:p w14:paraId="350EA4D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DD79BA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61404843" w14:textId="77777777" w:rsidTr="00EC1F30">
        <w:trPr>
          <w:jc w:val="center"/>
        </w:trPr>
        <w:tc>
          <w:tcPr>
            <w:tcW w:w="0" w:type="auto"/>
            <w:vMerge/>
            <w:shd w:val="clear" w:color="auto" w:fill="E0E0E0"/>
            <w:vAlign w:val="center"/>
          </w:tcPr>
          <w:p w14:paraId="2D54D15E"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29F0D23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16BCBA3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4EFB44DA" w14:textId="77777777" w:rsidTr="00EC1F30">
        <w:trPr>
          <w:jc w:val="center"/>
        </w:trPr>
        <w:tc>
          <w:tcPr>
            <w:tcW w:w="0" w:type="auto"/>
            <w:vMerge/>
            <w:shd w:val="clear" w:color="auto" w:fill="E0E0E0"/>
            <w:vAlign w:val="center"/>
          </w:tcPr>
          <w:p w14:paraId="7A211757"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62895F1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B12B4C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27ADF69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57D9861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7479EAA3" w14:textId="77777777" w:rsidTr="00EC1F30">
        <w:trPr>
          <w:jc w:val="center"/>
        </w:trPr>
        <w:tc>
          <w:tcPr>
            <w:tcW w:w="0" w:type="auto"/>
            <w:vAlign w:val="center"/>
          </w:tcPr>
          <w:p w14:paraId="188D472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EEE47A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163EBD6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FF446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953874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A2678D5" w14:textId="77777777" w:rsidTr="00EC1F30">
        <w:trPr>
          <w:jc w:val="center"/>
        </w:trPr>
        <w:tc>
          <w:tcPr>
            <w:tcW w:w="0" w:type="auto"/>
            <w:vAlign w:val="center"/>
          </w:tcPr>
          <w:p w14:paraId="042B575F"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0DC3773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1EC0FFB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D1F436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368E50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30C89DC" w14:textId="77777777" w:rsidTr="00EC1F30">
        <w:trPr>
          <w:jc w:val="center"/>
        </w:trPr>
        <w:tc>
          <w:tcPr>
            <w:tcW w:w="0" w:type="auto"/>
            <w:vAlign w:val="center"/>
          </w:tcPr>
          <w:p w14:paraId="40F66DE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8E402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E34537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872AAE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12138CC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72F371F" w14:textId="77777777" w:rsidTr="00EC1F30">
        <w:trPr>
          <w:jc w:val="center"/>
        </w:trPr>
        <w:tc>
          <w:tcPr>
            <w:tcW w:w="0" w:type="auto"/>
            <w:vAlign w:val="center"/>
          </w:tcPr>
          <w:p w14:paraId="63116F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2EDE0D0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17A7A8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160879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E3AF75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48A90C62" w14:textId="77777777" w:rsidTr="00EC1F30">
        <w:trPr>
          <w:jc w:val="center"/>
        </w:trPr>
        <w:tc>
          <w:tcPr>
            <w:tcW w:w="0" w:type="auto"/>
            <w:vAlign w:val="center"/>
          </w:tcPr>
          <w:p w14:paraId="09625F6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1DF3B729"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436316EF">
                <v:shape id="_x0000_i2383" type="#_x0000_t75" style="width:10.9pt;height:10.9pt">
                  <v:imagedata r:id="rId600" o:title=""/>
                </v:shape>
              </w:pict>
            </w:r>
          </w:p>
        </w:tc>
        <w:tc>
          <w:tcPr>
            <w:tcW w:w="0" w:type="auto"/>
            <w:vAlign w:val="center"/>
          </w:tcPr>
          <w:p w14:paraId="29C65C37"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4B73B04F">
                <v:shape id="_x0000_i2384" type="#_x0000_t75" style="width:10.9pt;height:10.9pt">
                  <v:imagedata r:id="rId600" o:title=""/>
                </v:shape>
              </w:pict>
            </w:r>
          </w:p>
        </w:tc>
        <w:tc>
          <w:tcPr>
            <w:tcW w:w="0" w:type="auto"/>
            <w:vAlign w:val="center"/>
          </w:tcPr>
          <w:p w14:paraId="39CC65EC"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303F9D3E">
                <v:shape id="_x0000_i2385" type="#_x0000_t75" style="width:10.9pt;height:10.9pt">
                  <v:imagedata r:id="rId600" o:title=""/>
                </v:shape>
              </w:pict>
            </w:r>
          </w:p>
        </w:tc>
        <w:tc>
          <w:tcPr>
            <w:tcW w:w="0" w:type="auto"/>
            <w:vAlign w:val="center"/>
          </w:tcPr>
          <w:p w14:paraId="716EF48F"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1380257F">
                <v:shape id="_x0000_i2386" type="#_x0000_t75" style="width:10.9pt;height:10.9pt">
                  <v:imagedata r:id="rId600" o:title=""/>
                </v:shape>
              </w:pict>
            </w:r>
          </w:p>
        </w:tc>
      </w:tr>
      <w:tr w:rsidR="00E455A6" w:rsidRPr="00E455A6" w14:paraId="30E74659" w14:textId="77777777" w:rsidTr="00EC1F30">
        <w:trPr>
          <w:jc w:val="center"/>
        </w:trPr>
        <w:tc>
          <w:tcPr>
            <w:tcW w:w="0" w:type="auto"/>
            <w:vAlign w:val="center"/>
          </w:tcPr>
          <w:p w14:paraId="184CDDF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57EB7EA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066C28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141AA8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4F37F60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FEF9433" w14:textId="77777777" w:rsidTr="00EC1F30">
        <w:trPr>
          <w:jc w:val="center"/>
        </w:trPr>
        <w:tc>
          <w:tcPr>
            <w:tcW w:w="0" w:type="auto"/>
            <w:vMerge w:val="restart"/>
            <w:shd w:val="clear" w:color="auto" w:fill="E0E0E0"/>
            <w:vAlign w:val="center"/>
          </w:tcPr>
          <w:p w14:paraId="3382998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344897AD"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1EDB0F7" w14:textId="77777777" w:rsidTr="00EC1F30">
        <w:trPr>
          <w:jc w:val="center"/>
        </w:trPr>
        <w:tc>
          <w:tcPr>
            <w:tcW w:w="0" w:type="auto"/>
            <w:vMerge/>
            <w:shd w:val="clear" w:color="auto" w:fill="E0E0E0"/>
            <w:vAlign w:val="center"/>
          </w:tcPr>
          <w:p w14:paraId="051545E4"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1C26FBB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1E947F8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CCEF6C9" w14:textId="77777777" w:rsidTr="00EC1F30">
        <w:trPr>
          <w:jc w:val="center"/>
        </w:trPr>
        <w:tc>
          <w:tcPr>
            <w:tcW w:w="0" w:type="auto"/>
            <w:vMerge/>
            <w:shd w:val="clear" w:color="auto" w:fill="E0E0E0"/>
            <w:vAlign w:val="center"/>
          </w:tcPr>
          <w:p w14:paraId="56AAD9C8"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7371B6A1"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C782AAF"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590A608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7E25021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25A7D046" w14:textId="77777777" w:rsidTr="00EC1F30">
        <w:trPr>
          <w:jc w:val="center"/>
        </w:trPr>
        <w:tc>
          <w:tcPr>
            <w:tcW w:w="0" w:type="auto"/>
            <w:vAlign w:val="center"/>
          </w:tcPr>
          <w:p w14:paraId="5ADE7EB8" w14:textId="77777777" w:rsidR="00E455A6" w:rsidRPr="00E455A6" w:rsidRDefault="00E455A6" w:rsidP="00E455A6">
            <w:pPr>
              <w:keepNext/>
              <w:keepLines/>
              <w:spacing w:after="0"/>
              <w:jc w:val="center"/>
              <w:rPr>
                <w:rFonts w:ascii="Arial" w:hAnsi="Arial"/>
                <w:sz w:val="18"/>
                <w:lang w:eastAsia="zh-CN"/>
              </w:rPr>
            </w:pPr>
            <w:bookmarkStart w:id="367" w:name="_Hlk496121247"/>
            <w:r w:rsidRPr="00E455A6">
              <w:rPr>
                <w:rFonts w:ascii="Arial" w:hAnsi="Arial"/>
                <w:sz w:val="18"/>
              </w:rPr>
              <w:t>Wide-band CQI codeword 0</w:t>
            </w:r>
          </w:p>
        </w:tc>
        <w:tc>
          <w:tcPr>
            <w:tcW w:w="0" w:type="auto"/>
            <w:vAlign w:val="center"/>
          </w:tcPr>
          <w:p w14:paraId="24B042D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190219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091E3A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7D79CD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4329CD70" w14:textId="77777777" w:rsidTr="00EC1F30">
        <w:trPr>
          <w:jc w:val="center"/>
        </w:trPr>
        <w:tc>
          <w:tcPr>
            <w:tcW w:w="0" w:type="auto"/>
            <w:vAlign w:val="center"/>
          </w:tcPr>
          <w:p w14:paraId="31EDE46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0E60D8A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4645B3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0BC03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22DAE903"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67"/>
      <w:tr w:rsidR="00E455A6" w:rsidRPr="00E455A6" w14:paraId="03A97D45" w14:textId="77777777" w:rsidTr="00EC1F30">
        <w:trPr>
          <w:jc w:val="center"/>
        </w:trPr>
        <w:tc>
          <w:tcPr>
            <w:tcW w:w="0" w:type="auto"/>
            <w:vAlign w:val="center"/>
          </w:tcPr>
          <w:p w14:paraId="35BB281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67FEC5F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3FE52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EAFDF4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7C166E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64EA460D" w14:textId="77777777" w:rsidTr="00EC1F30">
        <w:trPr>
          <w:jc w:val="center"/>
        </w:trPr>
        <w:tc>
          <w:tcPr>
            <w:tcW w:w="0" w:type="auto"/>
            <w:vAlign w:val="center"/>
          </w:tcPr>
          <w:p w14:paraId="18378288"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2497534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C639E2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4B6BDD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219ED1F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6B04EEB" w14:textId="77777777" w:rsidTr="00EC1F30">
        <w:trPr>
          <w:jc w:val="center"/>
        </w:trPr>
        <w:tc>
          <w:tcPr>
            <w:tcW w:w="0" w:type="auto"/>
            <w:vAlign w:val="center"/>
          </w:tcPr>
          <w:p w14:paraId="0A8E3F96"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0E2A0F53"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362B480A">
                <v:shape id="_x0000_i2387" type="#_x0000_t75" style="width:10.9pt;height:10.9pt">
                  <v:imagedata r:id="rId600" o:title=""/>
                </v:shape>
              </w:pict>
            </w:r>
          </w:p>
        </w:tc>
        <w:tc>
          <w:tcPr>
            <w:tcW w:w="0" w:type="auto"/>
            <w:vAlign w:val="center"/>
          </w:tcPr>
          <w:p w14:paraId="7E9A8E9B"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35776560">
                <v:shape id="_x0000_i2388" type="#_x0000_t75" style="width:10.9pt;height:10.9pt">
                  <v:imagedata r:id="rId600" o:title=""/>
                </v:shape>
              </w:pict>
            </w:r>
          </w:p>
        </w:tc>
        <w:tc>
          <w:tcPr>
            <w:tcW w:w="0" w:type="auto"/>
            <w:vAlign w:val="center"/>
          </w:tcPr>
          <w:p w14:paraId="0A5DDE00"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4078E120">
                <v:shape id="_x0000_i2389" type="#_x0000_t75" style="width:10.9pt;height:10.9pt">
                  <v:imagedata r:id="rId600" o:title=""/>
                </v:shape>
              </w:pict>
            </w:r>
          </w:p>
        </w:tc>
        <w:tc>
          <w:tcPr>
            <w:tcW w:w="0" w:type="auto"/>
            <w:vAlign w:val="center"/>
          </w:tcPr>
          <w:p w14:paraId="4E1A6C0F" w14:textId="77777777" w:rsidR="00E455A6" w:rsidRPr="00E455A6" w:rsidRDefault="000429A3" w:rsidP="00E455A6">
            <w:pPr>
              <w:keepNext/>
              <w:keepLines/>
              <w:spacing w:after="0"/>
              <w:jc w:val="center"/>
              <w:rPr>
                <w:rFonts w:ascii="Arial" w:hAnsi="Arial"/>
                <w:sz w:val="18"/>
              </w:rPr>
            </w:pPr>
            <w:r>
              <w:rPr>
                <w:rFonts w:ascii="Arial" w:hAnsi="Arial"/>
                <w:position w:val="-4"/>
                <w:sz w:val="18"/>
              </w:rPr>
              <w:pict w14:anchorId="78616CE0">
                <v:shape id="_x0000_i2390" type="#_x0000_t75" style="width:10.9pt;height:10.9pt">
                  <v:imagedata r:id="rId600" o:title=""/>
                </v:shape>
              </w:pict>
            </w:r>
          </w:p>
        </w:tc>
      </w:tr>
      <w:tr w:rsidR="00E455A6" w:rsidRPr="00E455A6" w14:paraId="61E5AF6B" w14:textId="77777777" w:rsidTr="00EC1F30">
        <w:trPr>
          <w:jc w:val="center"/>
        </w:trPr>
        <w:tc>
          <w:tcPr>
            <w:tcW w:w="0" w:type="auto"/>
            <w:vAlign w:val="center"/>
          </w:tcPr>
          <w:p w14:paraId="14D0748D"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1C13FD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814C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333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25950B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477F2AC9" w14:textId="77777777" w:rsidTr="00EC1F30">
        <w:trPr>
          <w:jc w:val="center"/>
        </w:trPr>
        <w:tc>
          <w:tcPr>
            <w:tcW w:w="0" w:type="auto"/>
            <w:vAlign w:val="center"/>
          </w:tcPr>
          <w:p w14:paraId="438777E2"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3F0EF50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BDB55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86FCE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244007F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74992B7F" w14:textId="77777777" w:rsidR="00473E5A" w:rsidRDefault="00473E5A" w:rsidP="00473E5A"/>
    <w:p w14:paraId="3326961B" w14:textId="77777777"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0115D38F"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6A596418" w14:textId="77777777"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0261E834" w14:textId="77777777" w:rsidR="00DB475E" w:rsidRPr="00064EEE" w:rsidRDefault="00DB475E" w:rsidP="00B35138">
            <w:pPr>
              <w:pStyle w:val="tah0"/>
              <w:rPr>
                <w:lang w:val="en-GB"/>
              </w:rPr>
            </w:pPr>
            <w:r w:rsidRPr="00064EEE">
              <w:rPr>
                <w:lang w:val="en-GB"/>
              </w:rPr>
              <w:t>Bit width</w:t>
            </w:r>
          </w:p>
        </w:tc>
      </w:tr>
      <w:tr w:rsidR="00DB475E" w:rsidRPr="00BA603A" w14:paraId="3A6D6E42" w14:textId="77777777" w:rsidTr="00BF140A">
        <w:trPr>
          <w:jc w:val="center"/>
        </w:trPr>
        <w:tc>
          <w:tcPr>
            <w:tcW w:w="0" w:type="auto"/>
            <w:vMerge/>
            <w:shd w:val="clear" w:color="auto" w:fill="E0E0E0"/>
            <w:vAlign w:val="center"/>
          </w:tcPr>
          <w:p w14:paraId="3D61BF10"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9EB966E" w14:textId="77777777"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DF6EDF4" w14:textId="77777777"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55136402" w14:textId="77777777"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63F08DAC" w14:textId="77777777"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1E77DD5F" w14:textId="77777777"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77744FD6" w14:textId="77777777"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4427CC23" w14:textId="77777777"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45CF3D3F" w14:textId="77777777" w:rsidR="00DB475E" w:rsidRPr="00064EEE" w:rsidRDefault="00DB475E" w:rsidP="00B35138">
            <w:pPr>
              <w:pStyle w:val="tah0"/>
              <w:rPr>
                <w:lang w:val="en-GB"/>
              </w:rPr>
            </w:pPr>
            <w:r w:rsidRPr="00064EEE">
              <w:rPr>
                <w:lang w:val="en-GB"/>
              </w:rPr>
              <w:t>Rank = 8</w:t>
            </w:r>
          </w:p>
        </w:tc>
      </w:tr>
      <w:tr w:rsidR="00DB475E" w:rsidRPr="00BA603A" w14:paraId="372CEEAE" w14:textId="77777777" w:rsidTr="00BF140A">
        <w:trPr>
          <w:jc w:val="center"/>
        </w:trPr>
        <w:tc>
          <w:tcPr>
            <w:tcW w:w="0" w:type="auto"/>
            <w:tcMar>
              <w:top w:w="0" w:type="dxa"/>
              <w:left w:w="108" w:type="dxa"/>
              <w:bottom w:w="0" w:type="dxa"/>
              <w:right w:w="108" w:type="dxa"/>
            </w:tcMar>
            <w:vAlign w:val="center"/>
          </w:tcPr>
          <w:p w14:paraId="132BA1B0" w14:textId="77777777"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0BE689E6"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644EF6F"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DA2359D"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12EF9C08"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0D41AA23"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B28C247"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55B1F529"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716F7CB" w14:textId="77777777" w:rsidR="00DB475E" w:rsidRPr="00064EEE" w:rsidRDefault="00DB475E" w:rsidP="00B35138">
            <w:pPr>
              <w:pStyle w:val="tac0"/>
              <w:rPr>
                <w:lang w:val="en-GB"/>
              </w:rPr>
            </w:pPr>
            <w:r w:rsidRPr="00064EEE">
              <w:rPr>
                <w:lang w:val="en-GB"/>
              </w:rPr>
              <w:t>4</w:t>
            </w:r>
          </w:p>
        </w:tc>
      </w:tr>
      <w:tr w:rsidR="00DB475E" w:rsidRPr="00BA603A" w14:paraId="50985F2D" w14:textId="77777777" w:rsidTr="00BF140A">
        <w:trPr>
          <w:jc w:val="center"/>
        </w:trPr>
        <w:tc>
          <w:tcPr>
            <w:tcW w:w="0" w:type="auto"/>
            <w:tcMar>
              <w:top w:w="0" w:type="dxa"/>
              <w:left w:w="108" w:type="dxa"/>
              <w:bottom w:w="0" w:type="dxa"/>
              <w:right w:w="108" w:type="dxa"/>
            </w:tcMar>
            <w:vAlign w:val="center"/>
          </w:tcPr>
          <w:p w14:paraId="51CD4B12" w14:textId="77777777"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4BC5E4C7"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1E68E1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4E511F9"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2EF313C"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D40A8FA"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049F2F61"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69E94453"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34EF04D0" w14:textId="77777777" w:rsidR="00DB475E" w:rsidRPr="00064EEE" w:rsidRDefault="00DB475E" w:rsidP="00B35138">
            <w:pPr>
              <w:pStyle w:val="tac0"/>
              <w:rPr>
                <w:lang w:val="en-GB"/>
              </w:rPr>
            </w:pPr>
            <w:r w:rsidRPr="00064EEE">
              <w:rPr>
                <w:lang w:val="en-GB"/>
              </w:rPr>
              <w:t>2</w:t>
            </w:r>
          </w:p>
        </w:tc>
      </w:tr>
      <w:tr w:rsidR="00DB475E" w:rsidRPr="00BA603A" w14:paraId="62E047D1" w14:textId="77777777" w:rsidTr="00BF140A">
        <w:trPr>
          <w:jc w:val="center"/>
        </w:trPr>
        <w:tc>
          <w:tcPr>
            <w:tcW w:w="0" w:type="auto"/>
            <w:tcMar>
              <w:top w:w="0" w:type="dxa"/>
              <w:left w:w="108" w:type="dxa"/>
              <w:bottom w:w="0" w:type="dxa"/>
              <w:right w:w="108" w:type="dxa"/>
            </w:tcMar>
            <w:vAlign w:val="center"/>
          </w:tcPr>
          <w:p w14:paraId="0088235C" w14:textId="77777777"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01C12404"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98F6BA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E21752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2497A94A"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69465319"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49EED068"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69BDF5F4" w14:textId="77777777"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14:paraId="3791791E" w14:textId="77777777" w:rsidR="00DB475E" w:rsidRPr="00064EEE" w:rsidRDefault="00DB475E" w:rsidP="00B35138">
            <w:pPr>
              <w:pStyle w:val="tac0"/>
              <w:rPr>
                <w:lang w:val="en-GB"/>
              </w:rPr>
            </w:pPr>
            <w:r w:rsidRPr="00064EEE">
              <w:rPr>
                <w:lang w:val="en-GB"/>
              </w:rPr>
              <w:t>4</w:t>
            </w:r>
          </w:p>
        </w:tc>
      </w:tr>
      <w:tr w:rsidR="00DB475E" w:rsidRPr="00BA603A" w14:paraId="7ECD1CDE" w14:textId="77777777" w:rsidTr="00BF140A">
        <w:trPr>
          <w:jc w:val="center"/>
        </w:trPr>
        <w:tc>
          <w:tcPr>
            <w:tcW w:w="0" w:type="auto"/>
            <w:tcMar>
              <w:top w:w="0" w:type="dxa"/>
              <w:left w:w="108" w:type="dxa"/>
              <w:bottom w:w="0" w:type="dxa"/>
              <w:right w:w="108" w:type="dxa"/>
            </w:tcMar>
            <w:vAlign w:val="center"/>
          </w:tcPr>
          <w:p w14:paraId="5130078C" w14:textId="77777777"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3A9E71E8" w14:textId="77777777"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14:paraId="6B84A845"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5B385AD9"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1C02135F"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16ADE381"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27FD83FD"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3BD3642" w14:textId="77777777"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14:paraId="4CD76867" w14:textId="77777777" w:rsidR="00DB475E" w:rsidRPr="00064EEE" w:rsidRDefault="00DB475E" w:rsidP="00B35138">
            <w:pPr>
              <w:pStyle w:val="tac0"/>
              <w:rPr>
                <w:lang w:val="en-GB"/>
              </w:rPr>
            </w:pPr>
            <w:r w:rsidRPr="00064EEE">
              <w:rPr>
                <w:lang w:val="en-GB"/>
              </w:rPr>
              <w:t>2</w:t>
            </w:r>
          </w:p>
        </w:tc>
      </w:tr>
      <w:tr w:rsidR="00C23D5A" w:rsidRPr="00BA603A" w14:paraId="47C7AE9A" w14:textId="77777777" w:rsidTr="00BF140A">
        <w:trPr>
          <w:jc w:val="center"/>
        </w:trPr>
        <w:tc>
          <w:tcPr>
            <w:tcW w:w="0" w:type="auto"/>
            <w:tcMar>
              <w:top w:w="0" w:type="dxa"/>
              <w:left w:w="108" w:type="dxa"/>
              <w:bottom w:w="0" w:type="dxa"/>
              <w:right w:w="108" w:type="dxa"/>
            </w:tcMar>
            <w:vAlign w:val="center"/>
          </w:tcPr>
          <w:p w14:paraId="1DD96E9B" w14:textId="77777777"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3974F0D3" w14:textId="77777777" w:rsidR="00C23D5A" w:rsidRPr="00064EEE" w:rsidRDefault="000429A3" w:rsidP="00B35138">
            <w:pPr>
              <w:pStyle w:val="tac0"/>
              <w:rPr>
                <w:sz w:val="15"/>
                <w:szCs w:val="15"/>
                <w:lang w:val="en-GB"/>
              </w:rPr>
            </w:pPr>
            <w:r>
              <w:rPr>
                <w:position w:val="-4"/>
              </w:rPr>
              <w:pict w14:anchorId="4C9ACEED">
                <v:shape id="_x0000_i2391" type="#_x0000_t75" style="width:10.9pt;height:10.9pt">
                  <v:imagedata r:id="rId600" o:title=""/>
                </v:shape>
              </w:pict>
            </w:r>
          </w:p>
        </w:tc>
        <w:tc>
          <w:tcPr>
            <w:tcW w:w="0" w:type="auto"/>
            <w:tcMar>
              <w:top w:w="0" w:type="dxa"/>
              <w:left w:w="108" w:type="dxa"/>
              <w:bottom w:w="0" w:type="dxa"/>
              <w:right w:w="108" w:type="dxa"/>
            </w:tcMar>
            <w:vAlign w:val="center"/>
          </w:tcPr>
          <w:p w14:paraId="56479130" w14:textId="77777777" w:rsidR="00C23D5A" w:rsidRPr="00064EEE" w:rsidRDefault="000429A3" w:rsidP="00B35138">
            <w:pPr>
              <w:pStyle w:val="tac0"/>
              <w:rPr>
                <w:sz w:val="15"/>
                <w:szCs w:val="15"/>
                <w:lang w:val="en-GB"/>
              </w:rPr>
            </w:pPr>
            <w:r>
              <w:rPr>
                <w:position w:val="-4"/>
              </w:rPr>
              <w:pict w14:anchorId="6A01362F">
                <v:shape id="_x0000_i2392" type="#_x0000_t75" style="width:10.9pt;height:10.9pt">
                  <v:imagedata r:id="rId600" o:title=""/>
                </v:shape>
              </w:pict>
            </w:r>
          </w:p>
        </w:tc>
        <w:tc>
          <w:tcPr>
            <w:tcW w:w="0" w:type="auto"/>
            <w:tcMar>
              <w:top w:w="0" w:type="dxa"/>
              <w:left w:w="108" w:type="dxa"/>
              <w:bottom w:w="0" w:type="dxa"/>
              <w:right w:w="108" w:type="dxa"/>
            </w:tcMar>
            <w:vAlign w:val="center"/>
          </w:tcPr>
          <w:p w14:paraId="1299C3AB" w14:textId="77777777" w:rsidR="00C23D5A" w:rsidRPr="00064EEE" w:rsidRDefault="000429A3" w:rsidP="00B35138">
            <w:pPr>
              <w:pStyle w:val="tac0"/>
              <w:rPr>
                <w:sz w:val="15"/>
                <w:szCs w:val="15"/>
                <w:lang w:val="en-GB"/>
              </w:rPr>
            </w:pPr>
            <w:r>
              <w:rPr>
                <w:position w:val="-4"/>
              </w:rPr>
              <w:pict w14:anchorId="4B888BFB">
                <v:shape id="_x0000_i2393" type="#_x0000_t75" style="width:10.9pt;height:10.9pt">
                  <v:imagedata r:id="rId600" o:title=""/>
                </v:shape>
              </w:pict>
            </w:r>
          </w:p>
        </w:tc>
        <w:tc>
          <w:tcPr>
            <w:tcW w:w="0" w:type="auto"/>
            <w:tcMar>
              <w:top w:w="0" w:type="dxa"/>
              <w:left w:w="108" w:type="dxa"/>
              <w:bottom w:w="0" w:type="dxa"/>
              <w:right w:w="108" w:type="dxa"/>
            </w:tcMar>
            <w:vAlign w:val="center"/>
          </w:tcPr>
          <w:p w14:paraId="2FF439CF" w14:textId="77777777" w:rsidR="00C23D5A" w:rsidRPr="00064EEE" w:rsidRDefault="000429A3" w:rsidP="00B35138">
            <w:pPr>
              <w:pStyle w:val="tac0"/>
              <w:rPr>
                <w:sz w:val="15"/>
                <w:szCs w:val="15"/>
                <w:lang w:val="en-GB"/>
              </w:rPr>
            </w:pPr>
            <w:r>
              <w:rPr>
                <w:position w:val="-4"/>
              </w:rPr>
              <w:pict w14:anchorId="506EED08">
                <v:shape id="_x0000_i2394" type="#_x0000_t75" style="width:10.9pt;height:10.9pt">
                  <v:imagedata r:id="rId600" o:title=""/>
                </v:shape>
              </w:pict>
            </w:r>
          </w:p>
        </w:tc>
        <w:tc>
          <w:tcPr>
            <w:tcW w:w="0" w:type="auto"/>
            <w:tcMar>
              <w:top w:w="0" w:type="dxa"/>
              <w:left w:w="108" w:type="dxa"/>
              <w:bottom w:w="0" w:type="dxa"/>
              <w:right w:w="108" w:type="dxa"/>
            </w:tcMar>
            <w:vAlign w:val="center"/>
          </w:tcPr>
          <w:p w14:paraId="475A8700" w14:textId="77777777" w:rsidR="00C23D5A" w:rsidRPr="00064EEE" w:rsidRDefault="000429A3" w:rsidP="00B35138">
            <w:pPr>
              <w:pStyle w:val="tac0"/>
              <w:rPr>
                <w:sz w:val="15"/>
                <w:szCs w:val="15"/>
                <w:lang w:val="en-GB"/>
              </w:rPr>
            </w:pPr>
            <w:r>
              <w:rPr>
                <w:position w:val="-4"/>
              </w:rPr>
              <w:pict w14:anchorId="4A88255F">
                <v:shape id="_x0000_i2395" type="#_x0000_t75" style="width:10.9pt;height:10.9pt">
                  <v:imagedata r:id="rId600" o:title=""/>
                </v:shape>
              </w:pict>
            </w:r>
          </w:p>
        </w:tc>
        <w:tc>
          <w:tcPr>
            <w:tcW w:w="0" w:type="auto"/>
            <w:tcMar>
              <w:top w:w="0" w:type="dxa"/>
              <w:left w:w="108" w:type="dxa"/>
              <w:bottom w:w="0" w:type="dxa"/>
              <w:right w:w="108" w:type="dxa"/>
            </w:tcMar>
            <w:vAlign w:val="center"/>
          </w:tcPr>
          <w:p w14:paraId="76F9EBCE" w14:textId="77777777" w:rsidR="00C23D5A" w:rsidRPr="00064EEE" w:rsidRDefault="000429A3" w:rsidP="00B35138">
            <w:pPr>
              <w:pStyle w:val="tac0"/>
              <w:rPr>
                <w:sz w:val="15"/>
                <w:szCs w:val="15"/>
                <w:lang w:val="en-GB"/>
              </w:rPr>
            </w:pPr>
            <w:r>
              <w:rPr>
                <w:position w:val="-4"/>
              </w:rPr>
              <w:pict w14:anchorId="640E82B4">
                <v:shape id="_x0000_i2396" type="#_x0000_t75" style="width:10.9pt;height:10.9pt">
                  <v:imagedata r:id="rId600" o:title=""/>
                </v:shape>
              </w:pict>
            </w:r>
          </w:p>
        </w:tc>
        <w:tc>
          <w:tcPr>
            <w:tcW w:w="0" w:type="auto"/>
            <w:tcMar>
              <w:top w:w="0" w:type="dxa"/>
              <w:left w:w="108" w:type="dxa"/>
              <w:bottom w:w="0" w:type="dxa"/>
              <w:right w:w="108" w:type="dxa"/>
            </w:tcMar>
            <w:vAlign w:val="center"/>
          </w:tcPr>
          <w:p w14:paraId="6CD831BF" w14:textId="77777777" w:rsidR="00C23D5A" w:rsidRPr="00064EEE" w:rsidRDefault="000429A3" w:rsidP="00B35138">
            <w:pPr>
              <w:pStyle w:val="tac0"/>
              <w:rPr>
                <w:sz w:val="15"/>
                <w:szCs w:val="15"/>
                <w:lang w:val="en-GB"/>
              </w:rPr>
            </w:pPr>
            <w:r>
              <w:rPr>
                <w:position w:val="-4"/>
              </w:rPr>
              <w:pict w14:anchorId="1BB92163">
                <v:shape id="_x0000_i2397" type="#_x0000_t75" style="width:10.9pt;height:10.9pt">
                  <v:imagedata r:id="rId600" o:title=""/>
                </v:shape>
              </w:pict>
            </w:r>
          </w:p>
        </w:tc>
        <w:tc>
          <w:tcPr>
            <w:tcW w:w="0" w:type="auto"/>
            <w:tcMar>
              <w:top w:w="0" w:type="dxa"/>
              <w:left w:w="108" w:type="dxa"/>
              <w:bottom w:w="0" w:type="dxa"/>
              <w:right w:w="108" w:type="dxa"/>
            </w:tcMar>
            <w:vAlign w:val="center"/>
          </w:tcPr>
          <w:p w14:paraId="3CF96C97" w14:textId="77777777" w:rsidR="00C23D5A" w:rsidRPr="00064EEE" w:rsidRDefault="000429A3" w:rsidP="00B35138">
            <w:pPr>
              <w:pStyle w:val="tac0"/>
              <w:rPr>
                <w:sz w:val="15"/>
                <w:szCs w:val="15"/>
                <w:lang w:val="en-GB"/>
              </w:rPr>
            </w:pPr>
            <w:r>
              <w:rPr>
                <w:position w:val="-4"/>
              </w:rPr>
              <w:pict w14:anchorId="28429F52">
                <v:shape id="_x0000_i2398" type="#_x0000_t75" style="width:10.9pt;height:10.9pt">
                  <v:imagedata r:id="rId600" o:title=""/>
                </v:shape>
              </w:pict>
            </w:r>
          </w:p>
        </w:tc>
      </w:tr>
      <w:tr w:rsidR="00C23D5A" w:rsidRPr="00BA603A" w14:paraId="0DFEA32F" w14:textId="77777777" w:rsidTr="00BF140A">
        <w:trPr>
          <w:jc w:val="center"/>
        </w:trPr>
        <w:tc>
          <w:tcPr>
            <w:tcW w:w="0" w:type="auto"/>
            <w:tcMar>
              <w:top w:w="0" w:type="dxa"/>
              <w:left w:w="108" w:type="dxa"/>
              <w:bottom w:w="0" w:type="dxa"/>
              <w:right w:w="108" w:type="dxa"/>
            </w:tcMar>
            <w:vAlign w:val="center"/>
          </w:tcPr>
          <w:p w14:paraId="52822A4D" w14:textId="77777777"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69DBC7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C53072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2847382B"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4F4295E6"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487D6EF2"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0F162451"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5F7BE834" w14:textId="77777777"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14:paraId="2F87F63F" w14:textId="77777777" w:rsidR="00C23D5A" w:rsidRPr="00064EEE" w:rsidRDefault="00C23D5A" w:rsidP="00B35138">
            <w:pPr>
              <w:pStyle w:val="tac0"/>
              <w:rPr>
                <w:lang w:val="en-GB"/>
              </w:rPr>
            </w:pPr>
            <w:r w:rsidRPr="00E54724">
              <w:rPr>
                <w:lang w:val="en-GB"/>
              </w:rPr>
              <w:t>0</w:t>
            </w:r>
          </w:p>
        </w:tc>
      </w:tr>
      <w:tr w:rsidR="00C23D5A" w:rsidRPr="00BA603A" w14:paraId="773D6E7C" w14:textId="77777777" w:rsidTr="00BF140A">
        <w:trPr>
          <w:jc w:val="center"/>
        </w:trPr>
        <w:tc>
          <w:tcPr>
            <w:tcW w:w="0" w:type="auto"/>
            <w:tcMar>
              <w:top w:w="0" w:type="dxa"/>
              <w:left w:w="108" w:type="dxa"/>
              <w:bottom w:w="0" w:type="dxa"/>
              <w:right w:w="108" w:type="dxa"/>
            </w:tcMar>
            <w:vAlign w:val="center"/>
          </w:tcPr>
          <w:p w14:paraId="7CC702CF" w14:textId="77777777"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79C3BD0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6536A84D"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CE3833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3F2CB3E3"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30FDD139"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145055AC"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68F3526B"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59ADAFC8" w14:textId="77777777" w:rsidR="00C23D5A" w:rsidRPr="00064EEE" w:rsidRDefault="00C23D5A" w:rsidP="00B35138">
            <w:pPr>
              <w:pStyle w:val="tac0"/>
              <w:rPr>
                <w:lang w:val="en-GB"/>
              </w:rPr>
            </w:pPr>
            <w:r w:rsidRPr="00E54724">
              <w:rPr>
                <w:lang w:val="en-GB"/>
              </w:rPr>
              <w:t>0</w:t>
            </w:r>
          </w:p>
        </w:tc>
      </w:tr>
      <w:tr w:rsidR="00C23D5A" w:rsidRPr="00BA603A" w14:paraId="295FDD22" w14:textId="77777777" w:rsidTr="00BF140A">
        <w:trPr>
          <w:trHeight w:val="148"/>
          <w:jc w:val="center"/>
        </w:trPr>
        <w:tc>
          <w:tcPr>
            <w:tcW w:w="0" w:type="auto"/>
            <w:tcMar>
              <w:top w:w="0" w:type="dxa"/>
              <w:left w:w="108" w:type="dxa"/>
              <w:bottom w:w="0" w:type="dxa"/>
              <w:right w:w="108" w:type="dxa"/>
            </w:tcMar>
            <w:vAlign w:val="center"/>
          </w:tcPr>
          <w:p w14:paraId="0AC47B4B" w14:textId="77777777"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2EBAA39F"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4923C727"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7C9C0C70" w14:textId="77777777"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14:paraId="09962CC3" w14:textId="77777777"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14:paraId="613FE2EB"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6AF1466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4526F958" w14:textId="77777777"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14:paraId="03387EA9" w14:textId="77777777" w:rsidR="00C23D5A" w:rsidRPr="00064EEE" w:rsidRDefault="00C23D5A" w:rsidP="00B35138">
            <w:pPr>
              <w:pStyle w:val="tac0"/>
              <w:rPr>
                <w:lang w:val="en-GB"/>
              </w:rPr>
            </w:pPr>
            <w:r w:rsidRPr="00E54724">
              <w:rPr>
                <w:lang w:val="en-GB"/>
              </w:rPr>
              <w:t>0</w:t>
            </w:r>
          </w:p>
        </w:tc>
      </w:tr>
    </w:tbl>
    <w:p w14:paraId="5DB31C9F" w14:textId="77777777" w:rsidR="00FC16B8" w:rsidRPr="00FC16B8" w:rsidRDefault="00FC16B8" w:rsidP="00FC16B8"/>
    <w:p w14:paraId="3B5DE43E" w14:textId="77777777"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6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69" w:name="OLE_LINK730"/>
      <w:r w:rsidRPr="00FC16B8">
        <w:rPr>
          <w:rFonts w:hint="eastAsia"/>
          <w:lang w:eastAsia="zh-CN"/>
        </w:rPr>
        <w:t xml:space="preserve">and </w:t>
      </w:r>
      <w:r w:rsidRPr="00FC16B8">
        <w:t xml:space="preserve">higher layer parameter </w:t>
      </w:r>
      <w:bookmarkEnd w:id="368"/>
      <w:bookmarkEnd w:id="36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7454867"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1C09E84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431FD543" w14:textId="77777777" w:rsidR="00FC16B8" w:rsidRPr="00FC16B8" w:rsidRDefault="00FC16B8" w:rsidP="00FC16B8">
            <w:pPr>
              <w:keepNext/>
              <w:spacing w:after="0"/>
              <w:jc w:val="center"/>
              <w:rPr>
                <w:rFonts w:ascii="Arial" w:hAnsi="Arial" w:cs="Arial"/>
                <w:b/>
                <w:bCs/>
                <w:sz w:val="18"/>
                <w:szCs w:val="18"/>
                <w:lang w:eastAsia="zh-CN"/>
              </w:rPr>
            </w:pPr>
            <w:bookmarkStart w:id="37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70"/>
          </w:p>
        </w:tc>
      </w:tr>
      <w:tr w:rsidR="00FC16B8" w:rsidRPr="00FC16B8" w14:paraId="1F2E7062" w14:textId="77777777" w:rsidTr="00EC1F30">
        <w:trPr>
          <w:trHeight w:val="208"/>
          <w:jc w:val="center"/>
        </w:trPr>
        <w:tc>
          <w:tcPr>
            <w:tcW w:w="0" w:type="auto"/>
            <w:vMerge/>
            <w:shd w:val="clear" w:color="auto" w:fill="E0E0E0"/>
            <w:vAlign w:val="center"/>
          </w:tcPr>
          <w:p w14:paraId="77F761D2"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68709D4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434EFE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487B781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43BC059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E2B0889" w14:textId="77777777" w:rsidTr="00EC1F30">
        <w:trPr>
          <w:trHeight w:val="197"/>
          <w:jc w:val="center"/>
        </w:trPr>
        <w:tc>
          <w:tcPr>
            <w:tcW w:w="0" w:type="auto"/>
            <w:tcMar>
              <w:top w:w="0" w:type="dxa"/>
              <w:left w:w="108" w:type="dxa"/>
              <w:bottom w:w="0" w:type="dxa"/>
              <w:right w:w="108" w:type="dxa"/>
            </w:tcMar>
            <w:vAlign w:val="center"/>
          </w:tcPr>
          <w:p w14:paraId="539A17D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5992AF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6B69C49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3A74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380C5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645258C" w14:textId="77777777" w:rsidTr="00EC1F30">
        <w:trPr>
          <w:trHeight w:val="396"/>
          <w:jc w:val="center"/>
        </w:trPr>
        <w:tc>
          <w:tcPr>
            <w:tcW w:w="0" w:type="auto"/>
            <w:tcMar>
              <w:top w:w="0" w:type="dxa"/>
              <w:left w:w="108" w:type="dxa"/>
              <w:bottom w:w="0" w:type="dxa"/>
              <w:right w:w="108" w:type="dxa"/>
            </w:tcMar>
            <w:vAlign w:val="center"/>
          </w:tcPr>
          <w:p w14:paraId="23F32F16"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4362252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73717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077CA3D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53A75A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7965895" w14:textId="77777777" w:rsidTr="00EC1F30">
        <w:trPr>
          <w:trHeight w:val="197"/>
          <w:jc w:val="center"/>
        </w:trPr>
        <w:tc>
          <w:tcPr>
            <w:tcW w:w="0" w:type="auto"/>
            <w:tcMar>
              <w:top w:w="0" w:type="dxa"/>
              <w:left w:w="108" w:type="dxa"/>
              <w:bottom w:w="0" w:type="dxa"/>
              <w:right w:w="108" w:type="dxa"/>
            </w:tcMar>
            <w:vAlign w:val="center"/>
          </w:tcPr>
          <w:p w14:paraId="35BE41C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5EEF3C6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1AEDEB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46125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DEA7B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0E15217" w14:textId="77777777" w:rsidTr="00EC1F30">
        <w:trPr>
          <w:trHeight w:val="384"/>
          <w:jc w:val="center"/>
        </w:trPr>
        <w:tc>
          <w:tcPr>
            <w:tcW w:w="0" w:type="auto"/>
            <w:tcMar>
              <w:top w:w="0" w:type="dxa"/>
              <w:left w:w="108" w:type="dxa"/>
              <w:bottom w:w="0" w:type="dxa"/>
              <w:right w:w="108" w:type="dxa"/>
            </w:tcMar>
            <w:vAlign w:val="center"/>
          </w:tcPr>
          <w:p w14:paraId="5DD13EB1"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3F5F022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3AE2D4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AFA864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67FD06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567E3E7" w14:textId="77777777" w:rsidTr="00EC1F30">
        <w:trPr>
          <w:trHeight w:val="252"/>
          <w:jc w:val="center"/>
        </w:trPr>
        <w:tc>
          <w:tcPr>
            <w:tcW w:w="0" w:type="auto"/>
            <w:tcMar>
              <w:top w:w="0" w:type="dxa"/>
              <w:left w:w="108" w:type="dxa"/>
              <w:bottom w:w="0" w:type="dxa"/>
              <w:right w:w="108" w:type="dxa"/>
            </w:tcMar>
            <w:vAlign w:val="center"/>
          </w:tcPr>
          <w:p w14:paraId="0F173358"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8197B88"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EE6C3CA">
                <v:shape id="_x0000_i2399" type="#_x0000_t75" style="width:10.9pt;height:10.9pt">
                  <v:imagedata r:id="rId600" o:title=""/>
                </v:shape>
              </w:pict>
            </w:r>
          </w:p>
        </w:tc>
        <w:tc>
          <w:tcPr>
            <w:tcW w:w="1503" w:type="dxa"/>
            <w:tcMar>
              <w:top w:w="0" w:type="dxa"/>
              <w:left w:w="108" w:type="dxa"/>
              <w:bottom w:w="0" w:type="dxa"/>
              <w:right w:w="108" w:type="dxa"/>
            </w:tcMar>
            <w:vAlign w:val="center"/>
          </w:tcPr>
          <w:p w14:paraId="54A4CB99"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5F1DC4D">
                <v:shape id="_x0000_i2400" type="#_x0000_t75" style="width:10.9pt;height:10.9pt">
                  <v:imagedata r:id="rId600" o:title=""/>
                </v:shape>
              </w:pict>
            </w:r>
          </w:p>
        </w:tc>
        <w:tc>
          <w:tcPr>
            <w:tcW w:w="1565" w:type="dxa"/>
            <w:tcMar>
              <w:top w:w="0" w:type="dxa"/>
              <w:left w:w="108" w:type="dxa"/>
              <w:bottom w:w="0" w:type="dxa"/>
              <w:right w:w="108" w:type="dxa"/>
            </w:tcMar>
            <w:vAlign w:val="center"/>
          </w:tcPr>
          <w:p w14:paraId="51239974"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A9D271F">
                <v:shape id="_x0000_i2401" type="#_x0000_t75" style="width:10.9pt;height:10.9pt">
                  <v:imagedata r:id="rId600" o:title=""/>
                </v:shape>
              </w:pict>
            </w:r>
          </w:p>
        </w:tc>
        <w:tc>
          <w:tcPr>
            <w:tcW w:w="1542" w:type="dxa"/>
            <w:tcMar>
              <w:top w:w="0" w:type="dxa"/>
              <w:left w:w="108" w:type="dxa"/>
              <w:bottom w:w="0" w:type="dxa"/>
              <w:right w:w="108" w:type="dxa"/>
            </w:tcMar>
            <w:vAlign w:val="center"/>
          </w:tcPr>
          <w:p w14:paraId="5DC2CE0E"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F2D675">
                <v:shape id="_x0000_i2402" type="#_x0000_t75" style="width:10.9pt;height:10.9pt">
                  <v:imagedata r:id="rId600" o:title=""/>
                </v:shape>
              </w:pict>
            </w:r>
          </w:p>
        </w:tc>
      </w:tr>
      <w:tr w:rsidR="00FC16B8" w:rsidRPr="00FC16B8" w14:paraId="6A856F24" w14:textId="77777777" w:rsidTr="00EC1F30">
        <w:trPr>
          <w:trHeight w:val="186"/>
          <w:jc w:val="center"/>
        </w:trPr>
        <w:tc>
          <w:tcPr>
            <w:tcW w:w="0" w:type="auto"/>
            <w:tcMar>
              <w:top w:w="0" w:type="dxa"/>
              <w:left w:w="108" w:type="dxa"/>
              <w:bottom w:w="0" w:type="dxa"/>
              <w:right w:w="108" w:type="dxa"/>
            </w:tcMar>
            <w:vAlign w:val="center"/>
          </w:tcPr>
          <w:p w14:paraId="4D9ECF3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608030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0D519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A359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3E31AB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536408" w14:textId="77777777" w:rsidTr="00EC1F30">
        <w:trPr>
          <w:trHeight w:val="197"/>
          <w:jc w:val="center"/>
        </w:trPr>
        <w:tc>
          <w:tcPr>
            <w:tcW w:w="0" w:type="auto"/>
            <w:tcMar>
              <w:top w:w="0" w:type="dxa"/>
              <w:left w:w="108" w:type="dxa"/>
              <w:bottom w:w="0" w:type="dxa"/>
              <w:right w:w="108" w:type="dxa"/>
            </w:tcMar>
            <w:vAlign w:val="center"/>
          </w:tcPr>
          <w:p w14:paraId="1C05B7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226FF45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BFDBDD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068D4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0A15C0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7C11087C" w14:textId="77777777" w:rsidTr="00EC1F30">
        <w:trPr>
          <w:trHeight w:val="140"/>
          <w:jc w:val="center"/>
        </w:trPr>
        <w:tc>
          <w:tcPr>
            <w:tcW w:w="0" w:type="auto"/>
            <w:tcMar>
              <w:top w:w="0" w:type="dxa"/>
              <w:left w:w="108" w:type="dxa"/>
              <w:bottom w:w="0" w:type="dxa"/>
              <w:right w:w="108" w:type="dxa"/>
            </w:tcMar>
            <w:vAlign w:val="center"/>
          </w:tcPr>
          <w:p w14:paraId="3F3186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6A07CF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8B4D28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BFCDD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EDAD45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0C1DA1E"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347F790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1953D93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45E3F1EB"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67D98C62"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1FEB83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9201DD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0267DC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6FB3201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4F00A01C" w14:textId="77777777" w:rsidTr="00EC1F30">
        <w:trPr>
          <w:trHeight w:val="140"/>
          <w:jc w:val="center"/>
        </w:trPr>
        <w:tc>
          <w:tcPr>
            <w:tcW w:w="0" w:type="auto"/>
            <w:tcMar>
              <w:top w:w="0" w:type="dxa"/>
              <w:left w:w="108" w:type="dxa"/>
              <w:bottom w:w="0" w:type="dxa"/>
              <w:right w:w="108" w:type="dxa"/>
            </w:tcMar>
            <w:vAlign w:val="center"/>
          </w:tcPr>
          <w:p w14:paraId="54C4A81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771BE3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019B3CD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B79DD6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D303F7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04F218AC" w14:textId="77777777" w:rsidTr="00EC1F30">
        <w:trPr>
          <w:trHeight w:val="140"/>
          <w:jc w:val="center"/>
        </w:trPr>
        <w:tc>
          <w:tcPr>
            <w:tcW w:w="0" w:type="auto"/>
            <w:tcMar>
              <w:top w:w="0" w:type="dxa"/>
              <w:left w:w="108" w:type="dxa"/>
              <w:bottom w:w="0" w:type="dxa"/>
              <w:right w:w="108" w:type="dxa"/>
            </w:tcMar>
            <w:vAlign w:val="center"/>
          </w:tcPr>
          <w:p w14:paraId="660B3C1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80E44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67840B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57CB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91D527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AC74400" w14:textId="77777777" w:rsidTr="00EC1F30">
        <w:trPr>
          <w:trHeight w:val="140"/>
          <w:jc w:val="center"/>
        </w:trPr>
        <w:tc>
          <w:tcPr>
            <w:tcW w:w="0" w:type="auto"/>
            <w:tcMar>
              <w:top w:w="0" w:type="dxa"/>
              <w:left w:w="108" w:type="dxa"/>
              <w:bottom w:w="0" w:type="dxa"/>
              <w:right w:w="108" w:type="dxa"/>
            </w:tcMar>
            <w:vAlign w:val="center"/>
          </w:tcPr>
          <w:p w14:paraId="56A925B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3219F11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843F8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52AE545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4E6F16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17D6731" w14:textId="77777777" w:rsidTr="00EC1F30">
        <w:trPr>
          <w:trHeight w:val="140"/>
          <w:jc w:val="center"/>
        </w:trPr>
        <w:tc>
          <w:tcPr>
            <w:tcW w:w="0" w:type="auto"/>
            <w:tcMar>
              <w:top w:w="0" w:type="dxa"/>
              <w:left w:w="108" w:type="dxa"/>
              <w:bottom w:w="0" w:type="dxa"/>
              <w:right w:w="108" w:type="dxa"/>
            </w:tcMar>
            <w:vAlign w:val="center"/>
          </w:tcPr>
          <w:p w14:paraId="398870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4241161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55FA6F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038498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0D39EB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FC47D78" w14:textId="77777777" w:rsidTr="00EC1F30">
        <w:trPr>
          <w:trHeight w:val="140"/>
          <w:jc w:val="center"/>
        </w:trPr>
        <w:tc>
          <w:tcPr>
            <w:tcW w:w="0" w:type="auto"/>
            <w:tcMar>
              <w:top w:w="0" w:type="dxa"/>
              <w:left w:w="108" w:type="dxa"/>
              <w:bottom w:w="0" w:type="dxa"/>
              <w:right w:w="108" w:type="dxa"/>
            </w:tcMar>
            <w:vAlign w:val="center"/>
          </w:tcPr>
          <w:p w14:paraId="62EC94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2919FE92"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41A2CA1">
                <v:shape id="_x0000_i2403" type="#_x0000_t75" style="width:10.9pt;height:10.9pt">
                  <v:imagedata r:id="rId600" o:title=""/>
                </v:shape>
              </w:pict>
            </w:r>
          </w:p>
        </w:tc>
        <w:tc>
          <w:tcPr>
            <w:tcW w:w="1503" w:type="dxa"/>
            <w:tcMar>
              <w:top w:w="0" w:type="dxa"/>
              <w:left w:w="108" w:type="dxa"/>
              <w:bottom w:w="0" w:type="dxa"/>
              <w:right w:w="108" w:type="dxa"/>
            </w:tcMar>
            <w:vAlign w:val="center"/>
          </w:tcPr>
          <w:p w14:paraId="654802E6"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B2F0C82">
                <v:shape id="_x0000_i2404" type="#_x0000_t75" style="width:10.9pt;height:10.9pt">
                  <v:imagedata r:id="rId600" o:title=""/>
                </v:shape>
              </w:pict>
            </w:r>
          </w:p>
        </w:tc>
        <w:tc>
          <w:tcPr>
            <w:tcW w:w="1565" w:type="dxa"/>
            <w:tcMar>
              <w:top w:w="0" w:type="dxa"/>
              <w:left w:w="108" w:type="dxa"/>
              <w:bottom w:w="0" w:type="dxa"/>
              <w:right w:w="108" w:type="dxa"/>
            </w:tcMar>
            <w:vAlign w:val="center"/>
          </w:tcPr>
          <w:p w14:paraId="16A425EC"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6FF9FFB">
                <v:shape id="_x0000_i2405" type="#_x0000_t75" style="width:10.9pt;height:10.9pt">
                  <v:imagedata r:id="rId600" o:title=""/>
                </v:shape>
              </w:pict>
            </w:r>
          </w:p>
        </w:tc>
        <w:tc>
          <w:tcPr>
            <w:tcW w:w="1542" w:type="dxa"/>
            <w:tcMar>
              <w:top w:w="0" w:type="dxa"/>
              <w:left w:w="108" w:type="dxa"/>
              <w:bottom w:w="0" w:type="dxa"/>
              <w:right w:w="108" w:type="dxa"/>
            </w:tcMar>
            <w:vAlign w:val="center"/>
          </w:tcPr>
          <w:p w14:paraId="324F8595"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57A94855">
                <v:shape id="_x0000_i2406" type="#_x0000_t75" style="width:10.9pt;height:10.9pt">
                  <v:imagedata r:id="rId600" o:title=""/>
                </v:shape>
              </w:pict>
            </w:r>
          </w:p>
        </w:tc>
      </w:tr>
      <w:tr w:rsidR="00FC16B8" w:rsidRPr="00FC16B8" w14:paraId="7665EB5F" w14:textId="77777777" w:rsidTr="00EC1F30">
        <w:trPr>
          <w:trHeight w:val="140"/>
          <w:jc w:val="center"/>
        </w:trPr>
        <w:tc>
          <w:tcPr>
            <w:tcW w:w="0" w:type="auto"/>
            <w:tcMar>
              <w:top w:w="0" w:type="dxa"/>
              <w:left w:w="108" w:type="dxa"/>
              <w:bottom w:w="0" w:type="dxa"/>
              <w:right w:w="108" w:type="dxa"/>
            </w:tcMar>
            <w:vAlign w:val="center"/>
          </w:tcPr>
          <w:p w14:paraId="200E44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E610FC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CA73263"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4544EBC9"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00166679"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5B6DCA5A" w14:textId="77777777" w:rsidTr="00EC1F30">
        <w:trPr>
          <w:trHeight w:val="140"/>
          <w:jc w:val="center"/>
        </w:trPr>
        <w:tc>
          <w:tcPr>
            <w:tcW w:w="0" w:type="auto"/>
            <w:tcMar>
              <w:top w:w="0" w:type="dxa"/>
              <w:left w:w="108" w:type="dxa"/>
              <w:bottom w:w="0" w:type="dxa"/>
              <w:right w:w="108" w:type="dxa"/>
            </w:tcMar>
            <w:vAlign w:val="center"/>
          </w:tcPr>
          <w:p w14:paraId="3F039D4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08B5F8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80082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5699EE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6A5860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0265E98" w14:textId="77777777" w:rsidTr="00EC1F30">
        <w:trPr>
          <w:trHeight w:val="140"/>
          <w:jc w:val="center"/>
        </w:trPr>
        <w:tc>
          <w:tcPr>
            <w:tcW w:w="0" w:type="auto"/>
            <w:tcMar>
              <w:top w:w="0" w:type="dxa"/>
              <w:left w:w="108" w:type="dxa"/>
              <w:bottom w:w="0" w:type="dxa"/>
              <w:right w:w="108" w:type="dxa"/>
            </w:tcMar>
            <w:vAlign w:val="center"/>
          </w:tcPr>
          <w:p w14:paraId="1DF8C7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6BFCB83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9343E1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43FF5D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64C62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708E753C"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7B07BB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72BA4F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4E6AEBD1"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2434683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98F1C11"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523464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3F12E2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52958D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09F15E1E" w14:textId="77777777" w:rsidTr="00EC1F30">
        <w:trPr>
          <w:trHeight w:val="140"/>
          <w:jc w:val="center"/>
        </w:trPr>
        <w:tc>
          <w:tcPr>
            <w:tcW w:w="0" w:type="auto"/>
            <w:tcMar>
              <w:top w:w="0" w:type="dxa"/>
              <w:left w:w="108" w:type="dxa"/>
              <w:bottom w:w="0" w:type="dxa"/>
              <w:right w:w="108" w:type="dxa"/>
            </w:tcMar>
            <w:vAlign w:val="center"/>
          </w:tcPr>
          <w:p w14:paraId="76E5833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5DE6F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01F56DE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F854CD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7E0E65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64A576F" w14:textId="77777777" w:rsidTr="00EC1F30">
        <w:trPr>
          <w:trHeight w:val="140"/>
          <w:jc w:val="center"/>
        </w:trPr>
        <w:tc>
          <w:tcPr>
            <w:tcW w:w="0" w:type="auto"/>
            <w:tcMar>
              <w:top w:w="0" w:type="dxa"/>
              <w:left w:w="108" w:type="dxa"/>
              <w:bottom w:w="0" w:type="dxa"/>
              <w:right w:w="108" w:type="dxa"/>
            </w:tcMar>
            <w:vAlign w:val="center"/>
          </w:tcPr>
          <w:p w14:paraId="0BB4558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2041F1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1CD9186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4F8A0D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3F1D0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3E09C793" w14:textId="77777777" w:rsidTr="00EC1F30">
        <w:trPr>
          <w:trHeight w:val="140"/>
          <w:jc w:val="center"/>
        </w:trPr>
        <w:tc>
          <w:tcPr>
            <w:tcW w:w="0" w:type="auto"/>
            <w:tcMar>
              <w:top w:w="0" w:type="dxa"/>
              <w:left w:w="108" w:type="dxa"/>
              <w:bottom w:w="0" w:type="dxa"/>
              <w:right w:w="108" w:type="dxa"/>
            </w:tcMar>
            <w:vAlign w:val="center"/>
          </w:tcPr>
          <w:p w14:paraId="7D0923BF"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62AD62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309D3C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B2BE1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D6C47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D63A0C0" w14:textId="77777777" w:rsidTr="00EC1F30">
        <w:trPr>
          <w:trHeight w:val="140"/>
          <w:jc w:val="center"/>
        </w:trPr>
        <w:tc>
          <w:tcPr>
            <w:tcW w:w="0" w:type="auto"/>
            <w:tcMar>
              <w:top w:w="0" w:type="dxa"/>
              <w:left w:w="108" w:type="dxa"/>
              <w:bottom w:w="0" w:type="dxa"/>
              <w:right w:w="108" w:type="dxa"/>
            </w:tcMar>
            <w:vAlign w:val="center"/>
          </w:tcPr>
          <w:p w14:paraId="183A34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0BEB0AC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5308142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77FB1DE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7B6DD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01FE5F" w14:textId="77777777" w:rsidTr="00EC1F30">
        <w:trPr>
          <w:trHeight w:val="140"/>
          <w:jc w:val="center"/>
        </w:trPr>
        <w:tc>
          <w:tcPr>
            <w:tcW w:w="0" w:type="auto"/>
            <w:tcMar>
              <w:top w:w="0" w:type="dxa"/>
              <w:left w:w="108" w:type="dxa"/>
              <w:bottom w:w="0" w:type="dxa"/>
              <w:right w:w="108" w:type="dxa"/>
            </w:tcMar>
            <w:vAlign w:val="center"/>
          </w:tcPr>
          <w:p w14:paraId="321AAA50"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44047A42"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448D127">
                <v:shape id="_x0000_i2407" type="#_x0000_t75" style="width:10.9pt;height:10.9pt">
                  <v:imagedata r:id="rId600" o:title=""/>
                </v:shape>
              </w:pict>
            </w:r>
          </w:p>
        </w:tc>
        <w:tc>
          <w:tcPr>
            <w:tcW w:w="1503" w:type="dxa"/>
            <w:tcMar>
              <w:top w:w="0" w:type="dxa"/>
              <w:left w:w="108" w:type="dxa"/>
              <w:bottom w:w="0" w:type="dxa"/>
              <w:right w:w="108" w:type="dxa"/>
            </w:tcMar>
            <w:vAlign w:val="center"/>
          </w:tcPr>
          <w:p w14:paraId="7AD2FC7B"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88C8AB4">
                <v:shape id="_x0000_i2408" type="#_x0000_t75" style="width:10.9pt;height:10.9pt">
                  <v:imagedata r:id="rId600" o:title=""/>
                </v:shape>
              </w:pict>
            </w:r>
          </w:p>
        </w:tc>
        <w:tc>
          <w:tcPr>
            <w:tcW w:w="1565" w:type="dxa"/>
            <w:tcMar>
              <w:top w:w="0" w:type="dxa"/>
              <w:left w:w="108" w:type="dxa"/>
              <w:bottom w:w="0" w:type="dxa"/>
              <w:right w:w="108" w:type="dxa"/>
            </w:tcMar>
            <w:vAlign w:val="center"/>
          </w:tcPr>
          <w:p w14:paraId="0B2CF7F8"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52B1E472">
                <v:shape id="_x0000_i2409" type="#_x0000_t75" style="width:10.9pt;height:10.9pt">
                  <v:imagedata r:id="rId600" o:title=""/>
                </v:shape>
              </w:pict>
            </w:r>
          </w:p>
        </w:tc>
        <w:tc>
          <w:tcPr>
            <w:tcW w:w="1542" w:type="dxa"/>
            <w:tcMar>
              <w:top w:w="0" w:type="dxa"/>
              <w:left w:w="108" w:type="dxa"/>
              <w:bottom w:w="0" w:type="dxa"/>
              <w:right w:w="108" w:type="dxa"/>
            </w:tcMar>
            <w:vAlign w:val="center"/>
          </w:tcPr>
          <w:p w14:paraId="57318D2E" w14:textId="77777777" w:rsidR="00FC16B8" w:rsidRPr="00FC16B8" w:rsidRDefault="000429A3"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D95C714">
                <v:shape id="_x0000_i2410" type="#_x0000_t75" style="width:10.9pt;height:10.9pt">
                  <v:imagedata r:id="rId600" o:title=""/>
                </v:shape>
              </w:pict>
            </w:r>
          </w:p>
        </w:tc>
      </w:tr>
      <w:tr w:rsidR="00FC16B8" w:rsidRPr="00FC16B8" w14:paraId="570E7CF6" w14:textId="77777777" w:rsidTr="00EC1F30">
        <w:trPr>
          <w:trHeight w:val="140"/>
          <w:jc w:val="center"/>
        </w:trPr>
        <w:tc>
          <w:tcPr>
            <w:tcW w:w="0" w:type="auto"/>
            <w:tcMar>
              <w:top w:w="0" w:type="dxa"/>
              <w:left w:w="108" w:type="dxa"/>
              <w:bottom w:w="0" w:type="dxa"/>
              <w:right w:w="108" w:type="dxa"/>
            </w:tcMar>
            <w:vAlign w:val="center"/>
          </w:tcPr>
          <w:p w14:paraId="1E884221"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6C5DA7A1"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FF4BBC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AD5B27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032C56E7"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1772234A" w14:textId="77777777" w:rsidTr="00EC1F30">
        <w:trPr>
          <w:trHeight w:val="140"/>
          <w:jc w:val="center"/>
        </w:trPr>
        <w:tc>
          <w:tcPr>
            <w:tcW w:w="0" w:type="auto"/>
            <w:tcMar>
              <w:top w:w="0" w:type="dxa"/>
              <w:left w:w="108" w:type="dxa"/>
              <w:bottom w:w="0" w:type="dxa"/>
              <w:right w:w="108" w:type="dxa"/>
            </w:tcMar>
            <w:vAlign w:val="center"/>
          </w:tcPr>
          <w:p w14:paraId="61DCC7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6DD20A1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DD956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5EB0AE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DA4A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8566182" w14:textId="77777777" w:rsidTr="00EC1F30">
        <w:trPr>
          <w:trHeight w:val="140"/>
          <w:jc w:val="center"/>
        </w:trPr>
        <w:tc>
          <w:tcPr>
            <w:tcW w:w="0" w:type="auto"/>
            <w:tcMar>
              <w:top w:w="0" w:type="dxa"/>
              <w:left w:w="108" w:type="dxa"/>
              <w:bottom w:w="0" w:type="dxa"/>
              <w:right w:w="108" w:type="dxa"/>
            </w:tcMar>
            <w:vAlign w:val="center"/>
          </w:tcPr>
          <w:p w14:paraId="10C07D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38B9F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E71765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1D5C6D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139FA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19743E91" w14:textId="77777777" w:rsidTr="00EC1F30">
        <w:trPr>
          <w:trHeight w:val="140"/>
          <w:jc w:val="center"/>
        </w:trPr>
        <w:tc>
          <w:tcPr>
            <w:tcW w:w="0" w:type="auto"/>
            <w:tcMar>
              <w:top w:w="0" w:type="dxa"/>
              <w:left w:w="108" w:type="dxa"/>
              <w:bottom w:w="0" w:type="dxa"/>
              <w:right w:w="108" w:type="dxa"/>
            </w:tcMar>
            <w:vAlign w:val="center"/>
          </w:tcPr>
          <w:p w14:paraId="54E7A1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5528AD5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48E94C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CEF978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E93DC3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EE88100" w14:textId="77777777" w:rsidTr="00EC1F30">
        <w:trPr>
          <w:trHeight w:val="140"/>
          <w:jc w:val="center"/>
        </w:trPr>
        <w:tc>
          <w:tcPr>
            <w:tcW w:w="0" w:type="auto"/>
            <w:tcMar>
              <w:top w:w="0" w:type="dxa"/>
              <w:left w:w="108" w:type="dxa"/>
              <w:bottom w:w="0" w:type="dxa"/>
              <w:right w:w="108" w:type="dxa"/>
            </w:tcMar>
            <w:vAlign w:val="center"/>
          </w:tcPr>
          <w:p w14:paraId="1B90FB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40FE1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038FDA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5687C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447A9D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B4144B4" w14:textId="77777777" w:rsidTr="00EC1F30">
        <w:trPr>
          <w:trHeight w:val="140"/>
          <w:jc w:val="center"/>
        </w:trPr>
        <w:tc>
          <w:tcPr>
            <w:tcW w:w="0" w:type="auto"/>
            <w:tcMar>
              <w:top w:w="0" w:type="dxa"/>
              <w:left w:w="108" w:type="dxa"/>
              <w:bottom w:w="0" w:type="dxa"/>
              <w:right w:w="108" w:type="dxa"/>
            </w:tcMar>
            <w:vAlign w:val="center"/>
          </w:tcPr>
          <w:p w14:paraId="28A99F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0E48F0C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49B7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A0B758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4A865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71F5A247" w14:textId="77777777" w:rsidR="00850804" w:rsidRDefault="00850804" w:rsidP="00850804"/>
    <w:p w14:paraId="775F656A" w14:textId="77777777"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472970D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21C29BCE" w14:textId="77777777"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14:paraId="41DFF0E6" w14:textId="77777777" w:rsidR="00850804" w:rsidRPr="00064EEE" w:rsidRDefault="00850804" w:rsidP="00C70A30">
            <w:pPr>
              <w:pStyle w:val="tah0"/>
              <w:rPr>
                <w:lang w:val="en-GB"/>
              </w:rPr>
            </w:pPr>
            <w:r w:rsidRPr="00064EEE">
              <w:rPr>
                <w:lang w:val="en-GB"/>
              </w:rPr>
              <w:t>Bit width</w:t>
            </w:r>
          </w:p>
        </w:tc>
      </w:tr>
      <w:tr w:rsidR="00850804" w:rsidRPr="00BA603A" w14:paraId="4C91D8F9" w14:textId="77777777" w:rsidTr="00BF140A">
        <w:trPr>
          <w:jc w:val="center"/>
        </w:trPr>
        <w:tc>
          <w:tcPr>
            <w:tcW w:w="0" w:type="auto"/>
            <w:vMerge/>
            <w:shd w:val="clear" w:color="auto" w:fill="E0E0E0"/>
            <w:vAlign w:val="center"/>
          </w:tcPr>
          <w:p w14:paraId="1BDA8DF2"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A844C57" w14:textId="77777777"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30716DC3" w14:textId="77777777"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0A8CA89C" w14:textId="77777777"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512D292F" w14:textId="77777777" w:rsidR="00850804" w:rsidRPr="00064EEE" w:rsidRDefault="00850804" w:rsidP="00C70A30">
            <w:pPr>
              <w:pStyle w:val="tah0"/>
              <w:rPr>
                <w:lang w:val="en-GB"/>
              </w:rPr>
            </w:pPr>
            <w:r w:rsidRPr="00064EEE">
              <w:rPr>
                <w:lang w:val="en-GB"/>
              </w:rPr>
              <w:t>Rank = 4</w:t>
            </w:r>
          </w:p>
        </w:tc>
      </w:tr>
      <w:tr w:rsidR="00850804" w:rsidRPr="00BA603A" w14:paraId="1BFABF25" w14:textId="77777777" w:rsidTr="00BF140A">
        <w:trPr>
          <w:jc w:val="center"/>
        </w:trPr>
        <w:tc>
          <w:tcPr>
            <w:tcW w:w="0" w:type="auto"/>
            <w:tcMar>
              <w:top w:w="0" w:type="dxa"/>
              <w:left w:w="108" w:type="dxa"/>
              <w:bottom w:w="0" w:type="dxa"/>
              <w:right w:w="108" w:type="dxa"/>
            </w:tcMar>
            <w:vAlign w:val="center"/>
          </w:tcPr>
          <w:p w14:paraId="123DADB0" w14:textId="77777777"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633CFB9F"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358DF5ED"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222065E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4FF242D5" w14:textId="77777777" w:rsidR="00850804" w:rsidRPr="00064EEE" w:rsidRDefault="00850804" w:rsidP="00C70A30">
            <w:pPr>
              <w:pStyle w:val="tac0"/>
              <w:rPr>
                <w:lang w:val="en-GB"/>
              </w:rPr>
            </w:pPr>
            <w:r w:rsidRPr="00064EEE">
              <w:rPr>
                <w:lang w:val="en-GB"/>
              </w:rPr>
              <w:t>4</w:t>
            </w:r>
          </w:p>
        </w:tc>
      </w:tr>
      <w:tr w:rsidR="00850804" w:rsidRPr="00BA603A" w14:paraId="1FB6344E" w14:textId="77777777" w:rsidTr="00BF140A">
        <w:trPr>
          <w:jc w:val="center"/>
        </w:trPr>
        <w:tc>
          <w:tcPr>
            <w:tcW w:w="0" w:type="auto"/>
            <w:tcMar>
              <w:top w:w="0" w:type="dxa"/>
              <w:left w:w="108" w:type="dxa"/>
              <w:bottom w:w="0" w:type="dxa"/>
              <w:right w:w="108" w:type="dxa"/>
            </w:tcMar>
            <w:vAlign w:val="center"/>
          </w:tcPr>
          <w:p w14:paraId="7D83B924" w14:textId="77777777"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41629DF4"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7F52677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17591C0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5095D917" w14:textId="77777777" w:rsidR="00850804" w:rsidRPr="00064EEE" w:rsidRDefault="00850804" w:rsidP="00C70A30">
            <w:pPr>
              <w:pStyle w:val="tac0"/>
              <w:rPr>
                <w:lang w:val="en-GB"/>
              </w:rPr>
            </w:pPr>
            <w:r w:rsidRPr="00064EEE">
              <w:rPr>
                <w:lang w:val="en-GB"/>
              </w:rPr>
              <w:t>2</w:t>
            </w:r>
          </w:p>
        </w:tc>
      </w:tr>
      <w:tr w:rsidR="00850804" w:rsidRPr="00BA603A" w14:paraId="703A4D83" w14:textId="77777777" w:rsidTr="00BF140A">
        <w:trPr>
          <w:jc w:val="center"/>
        </w:trPr>
        <w:tc>
          <w:tcPr>
            <w:tcW w:w="0" w:type="auto"/>
            <w:tcMar>
              <w:top w:w="0" w:type="dxa"/>
              <w:left w:w="108" w:type="dxa"/>
              <w:bottom w:w="0" w:type="dxa"/>
              <w:right w:w="108" w:type="dxa"/>
            </w:tcMar>
            <w:vAlign w:val="center"/>
          </w:tcPr>
          <w:p w14:paraId="2C014BDC" w14:textId="77777777"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8C80140"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3BE4D548"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4D70D9C" w14:textId="77777777"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14:paraId="59320D6F" w14:textId="77777777" w:rsidR="00850804" w:rsidRPr="00064EEE" w:rsidRDefault="00850804" w:rsidP="00C70A30">
            <w:pPr>
              <w:pStyle w:val="tac0"/>
              <w:rPr>
                <w:lang w:val="en-GB"/>
              </w:rPr>
            </w:pPr>
            <w:r w:rsidRPr="00064EEE">
              <w:rPr>
                <w:lang w:val="en-GB"/>
              </w:rPr>
              <w:t>4</w:t>
            </w:r>
          </w:p>
        </w:tc>
      </w:tr>
      <w:tr w:rsidR="00850804" w:rsidRPr="00BA603A" w14:paraId="4B8202C9" w14:textId="77777777" w:rsidTr="00BF140A">
        <w:trPr>
          <w:jc w:val="center"/>
        </w:trPr>
        <w:tc>
          <w:tcPr>
            <w:tcW w:w="0" w:type="auto"/>
            <w:tcMar>
              <w:top w:w="0" w:type="dxa"/>
              <w:left w:w="108" w:type="dxa"/>
              <w:bottom w:w="0" w:type="dxa"/>
              <w:right w:w="108" w:type="dxa"/>
            </w:tcMar>
            <w:vAlign w:val="center"/>
          </w:tcPr>
          <w:p w14:paraId="07BC93E7" w14:textId="77777777"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6882BB64" w14:textId="77777777"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14:paraId="7A5BC730"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2DF570CD" w14:textId="77777777"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14:paraId="3BF545C2" w14:textId="77777777" w:rsidR="00850804" w:rsidRPr="00064EEE" w:rsidRDefault="00850804" w:rsidP="00C70A30">
            <w:pPr>
              <w:pStyle w:val="tac0"/>
              <w:rPr>
                <w:lang w:val="en-GB"/>
              </w:rPr>
            </w:pPr>
            <w:r w:rsidRPr="00064EEE">
              <w:rPr>
                <w:lang w:val="en-GB"/>
              </w:rPr>
              <w:t>2</w:t>
            </w:r>
          </w:p>
        </w:tc>
      </w:tr>
      <w:tr w:rsidR="00850804" w:rsidRPr="00BA603A" w14:paraId="6956606E" w14:textId="77777777" w:rsidTr="00BF140A">
        <w:trPr>
          <w:jc w:val="center"/>
        </w:trPr>
        <w:tc>
          <w:tcPr>
            <w:tcW w:w="0" w:type="auto"/>
            <w:tcMar>
              <w:top w:w="0" w:type="dxa"/>
              <w:left w:w="108" w:type="dxa"/>
              <w:bottom w:w="0" w:type="dxa"/>
              <w:right w:w="108" w:type="dxa"/>
            </w:tcMar>
            <w:vAlign w:val="center"/>
          </w:tcPr>
          <w:p w14:paraId="55B1B4A8" w14:textId="77777777"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1D6C707E" w14:textId="77777777" w:rsidR="00850804" w:rsidRPr="00064EEE" w:rsidRDefault="000429A3" w:rsidP="00C70A30">
            <w:pPr>
              <w:pStyle w:val="tac0"/>
              <w:rPr>
                <w:sz w:val="15"/>
                <w:szCs w:val="15"/>
                <w:lang w:val="en-GB"/>
              </w:rPr>
            </w:pPr>
            <w:r>
              <w:rPr>
                <w:position w:val="-4"/>
              </w:rPr>
              <w:pict w14:anchorId="4602FFB1">
                <v:shape id="_x0000_i2411" type="#_x0000_t75" style="width:10.9pt;height:10.9pt">
                  <v:imagedata r:id="rId600" o:title=""/>
                </v:shape>
              </w:pict>
            </w:r>
          </w:p>
        </w:tc>
        <w:tc>
          <w:tcPr>
            <w:tcW w:w="0" w:type="auto"/>
            <w:tcMar>
              <w:top w:w="0" w:type="dxa"/>
              <w:left w:w="108" w:type="dxa"/>
              <w:bottom w:w="0" w:type="dxa"/>
              <w:right w:w="108" w:type="dxa"/>
            </w:tcMar>
            <w:vAlign w:val="center"/>
          </w:tcPr>
          <w:p w14:paraId="642454FB" w14:textId="77777777" w:rsidR="00850804" w:rsidRPr="00064EEE" w:rsidRDefault="000429A3" w:rsidP="00C70A30">
            <w:pPr>
              <w:pStyle w:val="tac0"/>
              <w:rPr>
                <w:sz w:val="15"/>
                <w:szCs w:val="15"/>
                <w:lang w:val="en-GB"/>
              </w:rPr>
            </w:pPr>
            <w:r>
              <w:rPr>
                <w:position w:val="-4"/>
              </w:rPr>
              <w:pict w14:anchorId="7C17F054">
                <v:shape id="_x0000_i2412" type="#_x0000_t75" style="width:10.9pt;height:10.9pt">
                  <v:imagedata r:id="rId600" o:title=""/>
                </v:shape>
              </w:pict>
            </w:r>
          </w:p>
        </w:tc>
        <w:tc>
          <w:tcPr>
            <w:tcW w:w="0" w:type="auto"/>
            <w:tcMar>
              <w:top w:w="0" w:type="dxa"/>
              <w:left w:w="108" w:type="dxa"/>
              <w:bottom w:w="0" w:type="dxa"/>
              <w:right w:w="108" w:type="dxa"/>
            </w:tcMar>
            <w:vAlign w:val="center"/>
          </w:tcPr>
          <w:p w14:paraId="60DD1EC3" w14:textId="77777777" w:rsidR="00850804" w:rsidRPr="00064EEE" w:rsidRDefault="000429A3" w:rsidP="00C70A30">
            <w:pPr>
              <w:pStyle w:val="tac0"/>
              <w:rPr>
                <w:sz w:val="15"/>
                <w:szCs w:val="15"/>
                <w:lang w:val="en-GB"/>
              </w:rPr>
            </w:pPr>
            <w:r>
              <w:rPr>
                <w:position w:val="-4"/>
              </w:rPr>
              <w:pict w14:anchorId="3D6BCE36">
                <v:shape id="_x0000_i2413" type="#_x0000_t75" style="width:10.9pt;height:10.9pt">
                  <v:imagedata r:id="rId600" o:title=""/>
                </v:shape>
              </w:pict>
            </w:r>
          </w:p>
        </w:tc>
        <w:tc>
          <w:tcPr>
            <w:tcW w:w="0" w:type="auto"/>
            <w:tcMar>
              <w:top w:w="0" w:type="dxa"/>
              <w:left w:w="108" w:type="dxa"/>
              <w:bottom w:w="0" w:type="dxa"/>
              <w:right w:w="108" w:type="dxa"/>
            </w:tcMar>
            <w:vAlign w:val="center"/>
          </w:tcPr>
          <w:p w14:paraId="1DF2092A" w14:textId="77777777" w:rsidR="00850804" w:rsidRPr="00064EEE" w:rsidRDefault="000429A3" w:rsidP="00C70A30">
            <w:pPr>
              <w:pStyle w:val="tac0"/>
              <w:rPr>
                <w:sz w:val="15"/>
                <w:szCs w:val="15"/>
                <w:lang w:val="en-GB"/>
              </w:rPr>
            </w:pPr>
            <w:r>
              <w:rPr>
                <w:position w:val="-4"/>
              </w:rPr>
              <w:pict w14:anchorId="6BD2C5A8">
                <v:shape id="_x0000_i2414" type="#_x0000_t75" style="width:10.9pt;height:10.9pt">
                  <v:imagedata r:id="rId600" o:title=""/>
                </v:shape>
              </w:pict>
            </w:r>
          </w:p>
        </w:tc>
      </w:tr>
      <w:tr w:rsidR="00850804" w:rsidRPr="00BA603A" w14:paraId="1F464AA8" w14:textId="77777777" w:rsidTr="00BF140A">
        <w:trPr>
          <w:jc w:val="center"/>
        </w:trPr>
        <w:tc>
          <w:tcPr>
            <w:tcW w:w="0" w:type="auto"/>
            <w:tcMar>
              <w:top w:w="0" w:type="dxa"/>
              <w:left w:w="108" w:type="dxa"/>
              <w:bottom w:w="0" w:type="dxa"/>
              <w:right w:w="108" w:type="dxa"/>
            </w:tcMar>
            <w:vAlign w:val="center"/>
          </w:tcPr>
          <w:p w14:paraId="31BE4370" w14:textId="77777777"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14:paraId="6B2DF39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CE76BEE"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35247595" w14:textId="77777777"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14:paraId="52BFB317" w14:textId="77777777" w:rsidR="00850804" w:rsidRPr="00064EEE" w:rsidRDefault="00850804" w:rsidP="00C70A30">
            <w:pPr>
              <w:pStyle w:val="tac0"/>
              <w:rPr>
                <w:lang w:val="en-GB"/>
              </w:rPr>
            </w:pPr>
            <w:r>
              <w:rPr>
                <w:lang w:val="en-GB"/>
              </w:rPr>
              <w:t>0</w:t>
            </w:r>
          </w:p>
        </w:tc>
      </w:tr>
      <w:tr w:rsidR="00850804" w:rsidRPr="00BA603A" w14:paraId="1F063686" w14:textId="77777777" w:rsidTr="00BF140A">
        <w:trPr>
          <w:jc w:val="center"/>
        </w:trPr>
        <w:tc>
          <w:tcPr>
            <w:tcW w:w="0" w:type="auto"/>
            <w:tcMar>
              <w:top w:w="0" w:type="dxa"/>
              <w:left w:w="108" w:type="dxa"/>
              <w:bottom w:w="0" w:type="dxa"/>
              <w:right w:w="108" w:type="dxa"/>
            </w:tcMar>
            <w:vAlign w:val="center"/>
          </w:tcPr>
          <w:p w14:paraId="66AAC594" w14:textId="77777777"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406AA19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55C63476"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2FD77074"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7701E6F5" w14:textId="77777777" w:rsidR="00850804" w:rsidRPr="00064EEE" w:rsidRDefault="00850804" w:rsidP="00C70A30">
            <w:pPr>
              <w:pStyle w:val="tac0"/>
              <w:rPr>
                <w:lang w:val="en-GB"/>
              </w:rPr>
            </w:pPr>
            <w:r>
              <w:rPr>
                <w:lang w:val="en-GB"/>
              </w:rPr>
              <w:t>4</w:t>
            </w:r>
          </w:p>
        </w:tc>
      </w:tr>
      <w:tr w:rsidR="00850804" w:rsidRPr="00BA603A" w14:paraId="08B6FF0F" w14:textId="77777777" w:rsidTr="00BF140A">
        <w:trPr>
          <w:trHeight w:val="148"/>
          <w:jc w:val="center"/>
        </w:trPr>
        <w:tc>
          <w:tcPr>
            <w:tcW w:w="0" w:type="auto"/>
            <w:tcMar>
              <w:top w:w="0" w:type="dxa"/>
              <w:left w:w="108" w:type="dxa"/>
              <w:bottom w:w="0" w:type="dxa"/>
              <w:right w:w="108" w:type="dxa"/>
            </w:tcMar>
            <w:vAlign w:val="center"/>
          </w:tcPr>
          <w:p w14:paraId="4C666D59" w14:textId="77777777"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107DD1CB"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5E5FFC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23928DD9" w14:textId="77777777"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14:paraId="485890C7" w14:textId="77777777" w:rsidR="00850804" w:rsidRPr="00064EEE" w:rsidRDefault="00850804" w:rsidP="00C70A30">
            <w:pPr>
              <w:pStyle w:val="tac0"/>
              <w:rPr>
                <w:lang w:val="en-GB"/>
              </w:rPr>
            </w:pPr>
            <w:r>
              <w:rPr>
                <w:lang w:val="en-GB"/>
              </w:rPr>
              <w:t>4</w:t>
            </w:r>
          </w:p>
        </w:tc>
      </w:tr>
    </w:tbl>
    <w:p w14:paraId="6F6390FA" w14:textId="77777777" w:rsidR="00FC16B8" w:rsidRPr="00FC16B8" w:rsidRDefault="00FC16B8" w:rsidP="00FC16B8">
      <w:pPr>
        <w:rPr>
          <w:lang w:eastAsia="zh-CN"/>
        </w:rPr>
      </w:pPr>
    </w:p>
    <w:p w14:paraId="59BDBF4E" w14:textId="77777777"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7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7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589C89D5"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5F60F02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24EAA3D9"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44D3A16B" w14:textId="77777777" w:rsidTr="00EC1F30">
        <w:trPr>
          <w:jc w:val="center"/>
        </w:trPr>
        <w:tc>
          <w:tcPr>
            <w:tcW w:w="0" w:type="auto"/>
            <w:vMerge/>
            <w:shd w:val="clear" w:color="auto" w:fill="E0E0E0"/>
            <w:vAlign w:val="center"/>
          </w:tcPr>
          <w:p w14:paraId="08608D9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24B23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9D507E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C9DC7F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C0D49C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5A9CC51" w14:textId="77777777" w:rsidTr="00EC1F30">
        <w:trPr>
          <w:jc w:val="center"/>
        </w:trPr>
        <w:tc>
          <w:tcPr>
            <w:tcW w:w="0" w:type="auto"/>
            <w:tcMar>
              <w:top w:w="0" w:type="dxa"/>
              <w:left w:w="108" w:type="dxa"/>
              <w:bottom w:w="0" w:type="dxa"/>
              <w:right w:w="108" w:type="dxa"/>
            </w:tcMar>
            <w:vAlign w:val="center"/>
          </w:tcPr>
          <w:p w14:paraId="05E46F1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2785E0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5F9DC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878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2D5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5BDD8DE" w14:textId="77777777" w:rsidTr="00EC1F30">
        <w:trPr>
          <w:jc w:val="center"/>
        </w:trPr>
        <w:tc>
          <w:tcPr>
            <w:tcW w:w="0" w:type="auto"/>
            <w:tcMar>
              <w:top w:w="0" w:type="dxa"/>
              <w:left w:w="108" w:type="dxa"/>
              <w:bottom w:w="0" w:type="dxa"/>
              <w:right w:w="108" w:type="dxa"/>
            </w:tcMar>
            <w:vAlign w:val="center"/>
          </w:tcPr>
          <w:p w14:paraId="1E1020B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6BC2C1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98902B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83ADA8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4DDA2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794D55E" w14:textId="77777777" w:rsidTr="00EC1F30">
        <w:trPr>
          <w:jc w:val="center"/>
        </w:trPr>
        <w:tc>
          <w:tcPr>
            <w:tcW w:w="0" w:type="auto"/>
            <w:tcMar>
              <w:top w:w="0" w:type="dxa"/>
              <w:left w:w="108" w:type="dxa"/>
              <w:bottom w:w="0" w:type="dxa"/>
              <w:right w:w="108" w:type="dxa"/>
            </w:tcMar>
            <w:vAlign w:val="center"/>
          </w:tcPr>
          <w:p w14:paraId="6F359BA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76A162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283F88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86651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863CB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03E2A7D" w14:textId="77777777" w:rsidTr="00EC1F30">
        <w:trPr>
          <w:jc w:val="center"/>
        </w:trPr>
        <w:tc>
          <w:tcPr>
            <w:tcW w:w="0" w:type="auto"/>
            <w:tcMar>
              <w:top w:w="0" w:type="dxa"/>
              <w:left w:w="108" w:type="dxa"/>
              <w:bottom w:w="0" w:type="dxa"/>
              <w:right w:w="108" w:type="dxa"/>
            </w:tcMar>
            <w:vAlign w:val="center"/>
          </w:tcPr>
          <w:p w14:paraId="13CA3CC3"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089AE8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CF83E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A70E1C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79312A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6E63B41" w14:textId="77777777" w:rsidTr="00EC1F30">
        <w:trPr>
          <w:jc w:val="center"/>
        </w:trPr>
        <w:tc>
          <w:tcPr>
            <w:tcW w:w="0" w:type="auto"/>
            <w:tcMar>
              <w:top w:w="0" w:type="dxa"/>
              <w:left w:w="108" w:type="dxa"/>
              <w:bottom w:w="0" w:type="dxa"/>
              <w:right w:w="108" w:type="dxa"/>
            </w:tcMar>
            <w:vAlign w:val="center"/>
          </w:tcPr>
          <w:p w14:paraId="5BF0D73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417E83EC"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FF5A848">
                <v:shape id="_x0000_i2415" type="#_x0000_t75" style="width:10.9pt;height:10.9pt">
                  <v:imagedata r:id="rId600" o:title=""/>
                </v:shape>
              </w:pict>
            </w:r>
          </w:p>
        </w:tc>
        <w:tc>
          <w:tcPr>
            <w:tcW w:w="0" w:type="auto"/>
            <w:tcMar>
              <w:top w:w="0" w:type="dxa"/>
              <w:left w:w="108" w:type="dxa"/>
              <w:bottom w:w="0" w:type="dxa"/>
              <w:right w:w="108" w:type="dxa"/>
            </w:tcMar>
            <w:vAlign w:val="center"/>
          </w:tcPr>
          <w:p w14:paraId="2D97CE20"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E459B82">
                <v:shape id="_x0000_i2416" type="#_x0000_t75" style="width:10.9pt;height:10.9pt">
                  <v:imagedata r:id="rId600" o:title=""/>
                </v:shape>
              </w:pict>
            </w:r>
          </w:p>
        </w:tc>
        <w:tc>
          <w:tcPr>
            <w:tcW w:w="0" w:type="auto"/>
            <w:tcMar>
              <w:top w:w="0" w:type="dxa"/>
              <w:left w:w="108" w:type="dxa"/>
              <w:bottom w:w="0" w:type="dxa"/>
              <w:right w:w="108" w:type="dxa"/>
            </w:tcMar>
            <w:vAlign w:val="center"/>
          </w:tcPr>
          <w:p w14:paraId="33CB6FDA"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F6BC3C3">
                <v:shape id="_x0000_i2417" type="#_x0000_t75" style="width:10.9pt;height:10.9pt">
                  <v:imagedata r:id="rId600" o:title=""/>
                </v:shape>
              </w:pict>
            </w:r>
          </w:p>
        </w:tc>
        <w:tc>
          <w:tcPr>
            <w:tcW w:w="0" w:type="auto"/>
            <w:tcMar>
              <w:top w:w="0" w:type="dxa"/>
              <w:left w:w="108" w:type="dxa"/>
              <w:bottom w:w="0" w:type="dxa"/>
              <w:right w:w="108" w:type="dxa"/>
            </w:tcMar>
            <w:vAlign w:val="center"/>
          </w:tcPr>
          <w:p w14:paraId="1E8EC9F3"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441DB24">
                <v:shape id="_x0000_i2418" type="#_x0000_t75" style="width:10.9pt;height:10.9pt">
                  <v:imagedata r:id="rId600" o:title=""/>
                </v:shape>
              </w:pict>
            </w:r>
          </w:p>
        </w:tc>
      </w:tr>
      <w:tr w:rsidR="00FC16B8" w:rsidRPr="00FC16B8" w14:paraId="464FAF9A" w14:textId="77777777" w:rsidTr="00EC1F30">
        <w:trPr>
          <w:jc w:val="center"/>
        </w:trPr>
        <w:tc>
          <w:tcPr>
            <w:tcW w:w="0" w:type="auto"/>
            <w:tcMar>
              <w:top w:w="0" w:type="dxa"/>
              <w:left w:w="108" w:type="dxa"/>
              <w:bottom w:w="0" w:type="dxa"/>
              <w:right w:w="108" w:type="dxa"/>
            </w:tcMar>
            <w:vAlign w:val="center"/>
          </w:tcPr>
          <w:p w14:paraId="297C0D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71E95A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6023A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2456E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CBD541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66D066C" w14:textId="77777777" w:rsidTr="00EC1F30">
        <w:trPr>
          <w:jc w:val="center"/>
        </w:trPr>
        <w:tc>
          <w:tcPr>
            <w:tcW w:w="0" w:type="auto"/>
            <w:tcMar>
              <w:top w:w="0" w:type="dxa"/>
              <w:left w:w="108" w:type="dxa"/>
              <w:bottom w:w="0" w:type="dxa"/>
              <w:right w:w="108" w:type="dxa"/>
            </w:tcMar>
            <w:vAlign w:val="center"/>
          </w:tcPr>
          <w:p w14:paraId="7A108F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84E77F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E10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4BA7E2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1856B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44D0379" w14:textId="77777777" w:rsidTr="00EC1F30">
        <w:trPr>
          <w:trHeight w:val="148"/>
          <w:jc w:val="center"/>
        </w:trPr>
        <w:tc>
          <w:tcPr>
            <w:tcW w:w="0" w:type="auto"/>
            <w:tcMar>
              <w:top w:w="0" w:type="dxa"/>
              <w:left w:w="108" w:type="dxa"/>
              <w:bottom w:w="0" w:type="dxa"/>
              <w:right w:w="108" w:type="dxa"/>
            </w:tcMar>
            <w:vAlign w:val="center"/>
          </w:tcPr>
          <w:p w14:paraId="6F9C20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3A10C1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45A8E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114CA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5AB364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372DDE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98B369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CB98010"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08A7F0DD" w14:textId="77777777" w:rsidTr="00EC1F30">
        <w:trPr>
          <w:jc w:val="center"/>
        </w:trPr>
        <w:tc>
          <w:tcPr>
            <w:tcW w:w="0" w:type="auto"/>
            <w:vMerge/>
            <w:shd w:val="clear" w:color="auto" w:fill="E0E0E0"/>
            <w:vAlign w:val="center"/>
          </w:tcPr>
          <w:p w14:paraId="08B8872C"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264DB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A7F6DA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59F2851"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5DA742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00CD555" w14:textId="77777777" w:rsidTr="00EC1F30">
        <w:trPr>
          <w:jc w:val="center"/>
        </w:trPr>
        <w:tc>
          <w:tcPr>
            <w:tcW w:w="0" w:type="auto"/>
            <w:tcMar>
              <w:top w:w="0" w:type="dxa"/>
              <w:left w:w="108" w:type="dxa"/>
              <w:bottom w:w="0" w:type="dxa"/>
              <w:right w:w="108" w:type="dxa"/>
            </w:tcMar>
            <w:vAlign w:val="center"/>
          </w:tcPr>
          <w:p w14:paraId="2DD01432" w14:textId="77777777" w:rsidR="00FC16B8" w:rsidRPr="00FC16B8" w:rsidRDefault="00FC16B8" w:rsidP="00FC16B8">
            <w:pPr>
              <w:keepNext/>
              <w:spacing w:after="0"/>
              <w:jc w:val="center"/>
              <w:rPr>
                <w:rFonts w:ascii="Arial" w:hAnsi="Arial" w:cs="Arial"/>
                <w:sz w:val="18"/>
                <w:szCs w:val="18"/>
                <w:lang w:eastAsia="zh-CN"/>
              </w:rPr>
            </w:pPr>
            <w:bookmarkStart w:id="37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22A387B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699A71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ABAE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84A28D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EF0C860" w14:textId="77777777" w:rsidTr="00EC1F30">
        <w:trPr>
          <w:jc w:val="center"/>
        </w:trPr>
        <w:tc>
          <w:tcPr>
            <w:tcW w:w="0" w:type="auto"/>
            <w:tcMar>
              <w:top w:w="0" w:type="dxa"/>
              <w:left w:w="108" w:type="dxa"/>
              <w:bottom w:w="0" w:type="dxa"/>
              <w:right w:w="108" w:type="dxa"/>
            </w:tcMar>
            <w:vAlign w:val="center"/>
          </w:tcPr>
          <w:p w14:paraId="1760FE0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FD94A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13CA32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6E4C23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F31EC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72"/>
      <w:tr w:rsidR="00FC16B8" w:rsidRPr="00FC16B8" w14:paraId="74B9C7DE" w14:textId="77777777" w:rsidTr="00EC1F30">
        <w:trPr>
          <w:jc w:val="center"/>
        </w:trPr>
        <w:tc>
          <w:tcPr>
            <w:tcW w:w="0" w:type="auto"/>
            <w:tcMar>
              <w:top w:w="0" w:type="dxa"/>
              <w:left w:w="108" w:type="dxa"/>
              <w:bottom w:w="0" w:type="dxa"/>
              <w:right w:w="108" w:type="dxa"/>
            </w:tcMar>
            <w:vAlign w:val="center"/>
          </w:tcPr>
          <w:p w14:paraId="7644167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D1EBC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F2CC2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3DFB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BE900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0497EE52" w14:textId="77777777" w:rsidTr="00EC1F30">
        <w:trPr>
          <w:jc w:val="center"/>
        </w:trPr>
        <w:tc>
          <w:tcPr>
            <w:tcW w:w="0" w:type="auto"/>
            <w:tcMar>
              <w:top w:w="0" w:type="dxa"/>
              <w:left w:w="108" w:type="dxa"/>
              <w:bottom w:w="0" w:type="dxa"/>
              <w:right w:w="108" w:type="dxa"/>
            </w:tcMar>
            <w:vAlign w:val="center"/>
          </w:tcPr>
          <w:p w14:paraId="16358EF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FB9F1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B725A3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CFC025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F1AD7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605F12C" w14:textId="77777777" w:rsidTr="00EC1F30">
        <w:trPr>
          <w:jc w:val="center"/>
        </w:trPr>
        <w:tc>
          <w:tcPr>
            <w:tcW w:w="0" w:type="auto"/>
            <w:tcMar>
              <w:top w:w="0" w:type="dxa"/>
              <w:left w:w="108" w:type="dxa"/>
              <w:bottom w:w="0" w:type="dxa"/>
              <w:right w:w="108" w:type="dxa"/>
            </w:tcMar>
            <w:vAlign w:val="center"/>
          </w:tcPr>
          <w:p w14:paraId="539E7596"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111E55F"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D80E2F8">
                <v:shape id="_x0000_i2419" type="#_x0000_t75" style="width:10.9pt;height:10.9pt">
                  <v:imagedata r:id="rId600" o:title=""/>
                </v:shape>
              </w:pict>
            </w:r>
          </w:p>
        </w:tc>
        <w:tc>
          <w:tcPr>
            <w:tcW w:w="0" w:type="auto"/>
            <w:tcMar>
              <w:top w:w="0" w:type="dxa"/>
              <w:left w:w="108" w:type="dxa"/>
              <w:bottom w:w="0" w:type="dxa"/>
              <w:right w:w="108" w:type="dxa"/>
            </w:tcMar>
            <w:vAlign w:val="center"/>
          </w:tcPr>
          <w:p w14:paraId="269913E0"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54903DB4">
                <v:shape id="_x0000_i2420" type="#_x0000_t75" style="width:10.9pt;height:10.9pt">
                  <v:imagedata r:id="rId600" o:title=""/>
                </v:shape>
              </w:pict>
            </w:r>
          </w:p>
        </w:tc>
        <w:tc>
          <w:tcPr>
            <w:tcW w:w="0" w:type="auto"/>
            <w:tcMar>
              <w:top w:w="0" w:type="dxa"/>
              <w:left w:w="108" w:type="dxa"/>
              <w:bottom w:w="0" w:type="dxa"/>
              <w:right w:w="108" w:type="dxa"/>
            </w:tcMar>
            <w:vAlign w:val="center"/>
          </w:tcPr>
          <w:p w14:paraId="599C5237"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C9BF4BD">
                <v:shape id="_x0000_i2421" type="#_x0000_t75" style="width:10.9pt;height:10.9pt">
                  <v:imagedata r:id="rId600" o:title=""/>
                </v:shape>
              </w:pict>
            </w:r>
          </w:p>
        </w:tc>
        <w:tc>
          <w:tcPr>
            <w:tcW w:w="0" w:type="auto"/>
            <w:tcMar>
              <w:top w:w="0" w:type="dxa"/>
              <w:left w:w="108" w:type="dxa"/>
              <w:bottom w:w="0" w:type="dxa"/>
              <w:right w:w="108" w:type="dxa"/>
            </w:tcMar>
            <w:vAlign w:val="center"/>
          </w:tcPr>
          <w:p w14:paraId="5D0AE527" w14:textId="77777777" w:rsidR="00FC16B8" w:rsidRPr="00FC16B8" w:rsidRDefault="000429A3"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608C20A">
                <v:shape id="_x0000_i2422" type="#_x0000_t75" style="width:10.9pt;height:10.9pt">
                  <v:imagedata r:id="rId600" o:title=""/>
                </v:shape>
              </w:pict>
            </w:r>
          </w:p>
        </w:tc>
      </w:tr>
      <w:tr w:rsidR="00FC16B8" w:rsidRPr="00FC16B8" w14:paraId="7133B0A1" w14:textId="77777777" w:rsidTr="00EC1F30">
        <w:trPr>
          <w:jc w:val="center"/>
        </w:trPr>
        <w:tc>
          <w:tcPr>
            <w:tcW w:w="0" w:type="auto"/>
            <w:tcMar>
              <w:top w:w="0" w:type="dxa"/>
              <w:left w:w="108" w:type="dxa"/>
              <w:bottom w:w="0" w:type="dxa"/>
              <w:right w:w="108" w:type="dxa"/>
            </w:tcMar>
            <w:vAlign w:val="center"/>
          </w:tcPr>
          <w:p w14:paraId="2D01DC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B8670C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FA170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F77721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45FFB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56E364D0" w14:textId="77777777" w:rsidTr="00EC1F30">
        <w:trPr>
          <w:jc w:val="center"/>
        </w:trPr>
        <w:tc>
          <w:tcPr>
            <w:tcW w:w="0" w:type="auto"/>
            <w:tcMar>
              <w:top w:w="0" w:type="dxa"/>
              <w:left w:w="108" w:type="dxa"/>
              <w:bottom w:w="0" w:type="dxa"/>
              <w:right w:w="108" w:type="dxa"/>
            </w:tcMar>
            <w:vAlign w:val="center"/>
          </w:tcPr>
          <w:p w14:paraId="670C15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58FE0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A6326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1E76C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64241C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341E7219" w14:textId="77777777" w:rsidTr="00EC1F30">
        <w:trPr>
          <w:trHeight w:val="148"/>
          <w:jc w:val="center"/>
        </w:trPr>
        <w:tc>
          <w:tcPr>
            <w:tcW w:w="0" w:type="auto"/>
            <w:tcMar>
              <w:top w:w="0" w:type="dxa"/>
              <w:left w:w="108" w:type="dxa"/>
              <w:bottom w:w="0" w:type="dxa"/>
              <w:right w:w="108" w:type="dxa"/>
            </w:tcMar>
            <w:vAlign w:val="center"/>
          </w:tcPr>
          <w:p w14:paraId="6C9F5C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A890E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5CC558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AF9BA7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97337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09980209" w14:textId="77777777" w:rsidTr="00EC1F30">
        <w:trPr>
          <w:jc w:val="center"/>
        </w:trPr>
        <w:tc>
          <w:tcPr>
            <w:tcW w:w="0" w:type="auto"/>
            <w:tcMar>
              <w:top w:w="0" w:type="dxa"/>
              <w:left w:w="108" w:type="dxa"/>
              <w:bottom w:w="0" w:type="dxa"/>
              <w:right w:w="108" w:type="dxa"/>
            </w:tcMar>
            <w:vAlign w:val="center"/>
          </w:tcPr>
          <w:p w14:paraId="0F0C081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B9F407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7799EA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FC748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7B29B1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30767142" w14:textId="77777777" w:rsidTr="00EC1F30">
        <w:trPr>
          <w:jc w:val="center"/>
        </w:trPr>
        <w:tc>
          <w:tcPr>
            <w:tcW w:w="0" w:type="auto"/>
            <w:tcMar>
              <w:top w:w="0" w:type="dxa"/>
              <w:left w:w="108" w:type="dxa"/>
              <w:bottom w:w="0" w:type="dxa"/>
              <w:right w:w="108" w:type="dxa"/>
            </w:tcMar>
            <w:vAlign w:val="center"/>
          </w:tcPr>
          <w:p w14:paraId="2792DC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80FBA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E6C14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664EE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6EE566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516D85DF" w14:textId="77777777" w:rsidTr="00EC1F30">
        <w:trPr>
          <w:trHeight w:val="148"/>
          <w:jc w:val="center"/>
        </w:trPr>
        <w:tc>
          <w:tcPr>
            <w:tcW w:w="0" w:type="auto"/>
            <w:tcMar>
              <w:top w:w="0" w:type="dxa"/>
              <w:left w:w="108" w:type="dxa"/>
              <w:bottom w:w="0" w:type="dxa"/>
              <w:right w:w="108" w:type="dxa"/>
            </w:tcMar>
            <w:vAlign w:val="center"/>
          </w:tcPr>
          <w:p w14:paraId="4AE3CCE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03901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60DAC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5AF3F5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1E88A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71B5AB21" w14:textId="77777777" w:rsidR="003C586F" w:rsidRDefault="003C586F" w:rsidP="003C586F">
      <w:pPr>
        <w:rPr>
          <w:lang w:eastAsia="zh-CN"/>
        </w:rPr>
      </w:pPr>
    </w:p>
    <w:p w14:paraId="6172F923" w14:textId="77777777"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0429A3">
        <w:rPr>
          <w:position w:val="-10"/>
          <w:lang w:eastAsia="zh-CN"/>
        </w:rPr>
        <w:pict w14:anchorId="5908C921">
          <v:shape id="_x0000_i2423" type="#_x0000_t75" style="width:52.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14:paraId="541A1C40"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12CCA024"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4F28322F" w14:textId="77777777" w:rsidR="003C586F" w:rsidRPr="00064EEE" w:rsidRDefault="003C586F" w:rsidP="00BF140A">
            <w:pPr>
              <w:pStyle w:val="TAH"/>
            </w:pPr>
            <w:r w:rsidRPr="00064EEE">
              <w:t>Bit width</w:t>
            </w:r>
          </w:p>
        </w:tc>
      </w:tr>
      <w:tr w:rsidR="003C586F" w:rsidRPr="00290CB4" w14:paraId="37090C5F" w14:textId="77777777" w:rsidTr="00BF140A">
        <w:trPr>
          <w:trHeight w:val="137"/>
          <w:jc w:val="center"/>
        </w:trPr>
        <w:tc>
          <w:tcPr>
            <w:tcW w:w="1446" w:type="dxa"/>
            <w:vMerge/>
            <w:shd w:val="clear" w:color="auto" w:fill="E0E0E0"/>
            <w:vAlign w:val="center"/>
          </w:tcPr>
          <w:p w14:paraId="08BAA1AA"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7AD8A523"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4441A43"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3B06192"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409BE0B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2B1A88E7" w14:textId="77777777" w:rsidTr="00BF140A">
        <w:trPr>
          <w:trHeight w:val="194"/>
          <w:jc w:val="center"/>
        </w:trPr>
        <w:tc>
          <w:tcPr>
            <w:tcW w:w="1446" w:type="dxa"/>
            <w:tcMar>
              <w:top w:w="0" w:type="dxa"/>
              <w:left w:w="108" w:type="dxa"/>
              <w:bottom w:w="0" w:type="dxa"/>
              <w:right w:w="108" w:type="dxa"/>
            </w:tcMar>
            <w:vAlign w:val="center"/>
          </w:tcPr>
          <w:p w14:paraId="712C7951"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52370C57" w14:textId="77777777" w:rsidR="003C586F" w:rsidRPr="00064EEE" w:rsidRDefault="003C586F" w:rsidP="009E14B4">
            <w:pPr>
              <w:pStyle w:val="tac0"/>
              <w:rPr>
                <w:lang w:val="en-GB"/>
              </w:rPr>
            </w:pPr>
            <w:r w:rsidRPr="00064EEE">
              <w:rPr>
                <w:lang w:val="en-GB"/>
              </w:rPr>
              <w:t>4</w:t>
            </w:r>
          </w:p>
        </w:tc>
        <w:tc>
          <w:tcPr>
            <w:tcW w:w="1754" w:type="dxa"/>
            <w:vAlign w:val="center"/>
          </w:tcPr>
          <w:p w14:paraId="24E13F72"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704BCA15"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26948762"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76CD9346" w14:textId="77777777" w:rsidTr="00BF140A">
        <w:trPr>
          <w:trHeight w:val="400"/>
          <w:jc w:val="center"/>
        </w:trPr>
        <w:tc>
          <w:tcPr>
            <w:tcW w:w="1446" w:type="dxa"/>
            <w:tcMar>
              <w:top w:w="0" w:type="dxa"/>
              <w:left w:w="108" w:type="dxa"/>
              <w:bottom w:w="0" w:type="dxa"/>
              <w:right w:w="108" w:type="dxa"/>
            </w:tcMar>
            <w:vAlign w:val="center"/>
          </w:tcPr>
          <w:p w14:paraId="3402D8A4"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6C3DD36F" w14:textId="77777777" w:rsidR="003C586F" w:rsidRPr="00064EEE" w:rsidRDefault="003C586F" w:rsidP="009E14B4">
            <w:pPr>
              <w:pStyle w:val="tac0"/>
              <w:rPr>
                <w:lang w:val="en-GB"/>
              </w:rPr>
            </w:pPr>
            <w:r w:rsidRPr="00064EEE">
              <w:rPr>
                <w:lang w:val="en-GB"/>
              </w:rPr>
              <w:t>2</w:t>
            </w:r>
          </w:p>
        </w:tc>
        <w:tc>
          <w:tcPr>
            <w:tcW w:w="1754" w:type="dxa"/>
            <w:vAlign w:val="center"/>
          </w:tcPr>
          <w:p w14:paraId="1AE52A95"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49F6746"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5249DDC4"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27E94ED9" w14:textId="77777777" w:rsidTr="00BF140A">
        <w:trPr>
          <w:trHeight w:val="206"/>
          <w:jc w:val="center"/>
        </w:trPr>
        <w:tc>
          <w:tcPr>
            <w:tcW w:w="1446" w:type="dxa"/>
            <w:tcMar>
              <w:top w:w="0" w:type="dxa"/>
              <w:left w:w="108" w:type="dxa"/>
              <w:bottom w:w="0" w:type="dxa"/>
              <w:right w:w="108" w:type="dxa"/>
            </w:tcMar>
            <w:vAlign w:val="center"/>
          </w:tcPr>
          <w:p w14:paraId="4797D3EC"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26A9E95D" w14:textId="77777777" w:rsidR="003C586F" w:rsidRPr="00064EEE" w:rsidRDefault="003C586F" w:rsidP="009E14B4">
            <w:pPr>
              <w:pStyle w:val="tac0"/>
              <w:rPr>
                <w:lang w:val="en-GB"/>
              </w:rPr>
            </w:pPr>
            <w:r w:rsidRPr="00064EEE">
              <w:rPr>
                <w:lang w:val="en-GB"/>
              </w:rPr>
              <w:t>0</w:t>
            </w:r>
          </w:p>
        </w:tc>
        <w:tc>
          <w:tcPr>
            <w:tcW w:w="1754" w:type="dxa"/>
            <w:vAlign w:val="center"/>
          </w:tcPr>
          <w:p w14:paraId="5F6A6C73"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10CF658D"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7F7789AB"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766EBBC1" w14:textId="77777777" w:rsidTr="00BF140A">
        <w:trPr>
          <w:trHeight w:val="400"/>
          <w:jc w:val="center"/>
        </w:trPr>
        <w:tc>
          <w:tcPr>
            <w:tcW w:w="1446" w:type="dxa"/>
            <w:tcMar>
              <w:top w:w="0" w:type="dxa"/>
              <w:left w:w="108" w:type="dxa"/>
              <w:bottom w:w="0" w:type="dxa"/>
              <w:right w:w="108" w:type="dxa"/>
            </w:tcMar>
            <w:vAlign w:val="center"/>
          </w:tcPr>
          <w:p w14:paraId="3C8299B3"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794F2AB6" w14:textId="77777777" w:rsidR="003C586F" w:rsidRPr="00064EEE" w:rsidRDefault="003C586F" w:rsidP="009E14B4">
            <w:pPr>
              <w:pStyle w:val="tac0"/>
              <w:rPr>
                <w:lang w:val="en-GB"/>
              </w:rPr>
            </w:pPr>
            <w:r w:rsidRPr="00064EEE">
              <w:rPr>
                <w:lang w:val="en-GB"/>
              </w:rPr>
              <w:t>0</w:t>
            </w:r>
          </w:p>
        </w:tc>
        <w:tc>
          <w:tcPr>
            <w:tcW w:w="1754" w:type="dxa"/>
            <w:vAlign w:val="center"/>
          </w:tcPr>
          <w:p w14:paraId="6D267B48"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78545A09"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570F063A"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1191A086" w14:textId="77777777" w:rsidTr="00BF140A">
        <w:trPr>
          <w:trHeight w:val="400"/>
          <w:jc w:val="center"/>
        </w:trPr>
        <w:tc>
          <w:tcPr>
            <w:tcW w:w="1446" w:type="dxa"/>
            <w:tcMar>
              <w:top w:w="0" w:type="dxa"/>
              <w:left w:w="108" w:type="dxa"/>
              <w:bottom w:w="0" w:type="dxa"/>
              <w:right w:w="108" w:type="dxa"/>
            </w:tcMar>
            <w:vAlign w:val="center"/>
          </w:tcPr>
          <w:p w14:paraId="1125CF68"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729278A8" w14:textId="77777777" w:rsidR="003C586F" w:rsidRPr="00064EEE" w:rsidRDefault="000429A3" w:rsidP="009E14B4">
            <w:pPr>
              <w:pStyle w:val="tac0"/>
              <w:rPr>
                <w:sz w:val="15"/>
                <w:szCs w:val="15"/>
                <w:lang w:val="en-GB"/>
              </w:rPr>
            </w:pPr>
            <w:r>
              <w:rPr>
                <w:position w:val="-4"/>
              </w:rPr>
              <w:pict w14:anchorId="4118EC7A">
                <v:shape id="_x0000_i2424" type="#_x0000_t75" style="width:10.9pt;height:13.4pt">
                  <v:imagedata r:id="rId604" o:title=""/>
                </v:shape>
              </w:pict>
            </w:r>
          </w:p>
        </w:tc>
        <w:tc>
          <w:tcPr>
            <w:tcW w:w="1754" w:type="dxa"/>
            <w:vAlign w:val="center"/>
          </w:tcPr>
          <w:p w14:paraId="782BC7DA" w14:textId="77777777" w:rsidR="003C586F" w:rsidRDefault="000429A3" w:rsidP="009E14B4">
            <w:pPr>
              <w:pStyle w:val="tac0"/>
              <w:rPr>
                <w:rFonts w:eastAsia="SimSun"/>
                <w:lang w:val="en-GB" w:eastAsia="zh-CN"/>
              </w:rPr>
            </w:pPr>
            <w:r>
              <w:rPr>
                <w:position w:val="-4"/>
              </w:rPr>
              <w:pict w14:anchorId="7434D6F7">
                <v:shape id="_x0000_i2425" type="#_x0000_t75" style="width:10.9pt;height:13.4pt">
                  <v:imagedata r:id="rId604" o:title=""/>
                </v:shape>
              </w:pict>
            </w:r>
          </w:p>
        </w:tc>
        <w:tc>
          <w:tcPr>
            <w:tcW w:w="2333" w:type="dxa"/>
            <w:tcMar>
              <w:top w:w="0" w:type="dxa"/>
              <w:left w:w="108" w:type="dxa"/>
              <w:bottom w:w="0" w:type="dxa"/>
              <w:right w:w="108" w:type="dxa"/>
            </w:tcMar>
            <w:vAlign w:val="center"/>
          </w:tcPr>
          <w:p w14:paraId="429EFC18" w14:textId="77777777" w:rsidR="003C586F" w:rsidRPr="00064EEE" w:rsidRDefault="000429A3" w:rsidP="009E14B4">
            <w:pPr>
              <w:pStyle w:val="tac0"/>
              <w:rPr>
                <w:sz w:val="15"/>
                <w:szCs w:val="15"/>
                <w:lang w:val="en-GB"/>
              </w:rPr>
            </w:pPr>
            <w:r>
              <w:rPr>
                <w:position w:val="-4"/>
              </w:rPr>
              <w:pict w14:anchorId="2A27A8FC">
                <v:shape id="_x0000_i2426" type="#_x0000_t75" style="width:10.9pt;height:13.4pt">
                  <v:imagedata r:id="rId604" o:title=""/>
                </v:shape>
              </w:pict>
            </w:r>
          </w:p>
        </w:tc>
        <w:tc>
          <w:tcPr>
            <w:tcW w:w="2127" w:type="dxa"/>
            <w:vAlign w:val="center"/>
          </w:tcPr>
          <w:p w14:paraId="6839EEF8" w14:textId="77777777" w:rsidR="003C586F" w:rsidRDefault="000429A3" w:rsidP="009E14B4">
            <w:pPr>
              <w:pStyle w:val="tac0"/>
            </w:pPr>
            <w:r>
              <w:rPr>
                <w:position w:val="-4"/>
              </w:rPr>
              <w:pict w14:anchorId="4E8A8AB6">
                <v:shape id="_x0000_i2427" type="#_x0000_t75" style="width:10.9pt;height:13.4pt">
                  <v:imagedata r:id="rId604" o:title=""/>
                </v:shape>
              </w:pict>
            </w:r>
          </w:p>
        </w:tc>
      </w:tr>
      <w:tr w:rsidR="003C586F" w:rsidRPr="00290CB4" w14:paraId="7E03B034" w14:textId="77777777" w:rsidTr="00BF140A">
        <w:trPr>
          <w:trHeight w:val="387"/>
          <w:jc w:val="center"/>
        </w:trPr>
        <w:tc>
          <w:tcPr>
            <w:tcW w:w="1446" w:type="dxa"/>
            <w:tcMar>
              <w:top w:w="0" w:type="dxa"/>
              <w:left w:w="108" w:type="dxa"/>
              <w:bottom w:w="0" w:type="dxa"/>
              <w:right w:w="108" w:type="dxa"/>
            </w:tcMar>
            <w:vAlign w:val="center"/>
          </w:tcPr>
          <w:p w14:paraId="1AC7F4E5" w14:textId="77777777" w:rsidR="003C586F" w:rsidRPr="00087165" w:rsidRDefault="003C586F" w:rsidP="009E14B4">
            <w:pPr>
              <w:pStyle w:val="tac0"/>
              <w:rPr>
                <w:rFonts w:eastAsia="SimSun"/>
                <w:lang w:val="en-GB" w:eastAsia="zh-CN"/>
              </w:rPr>
            </w:pPr>
            <w:bookmarkStart w:id="37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040AC239" w14:textId="77777777" w:rsidR="003C586F" w:rsidRPr="00087165" w:rsidRDefault="000429A3" w:rsidP="009E14B4">
            <w:pPr>
              <w:pStyle w:val="tac0"/>
              <w:rPr>
                <w:rFonts w:eastAsia="SimSun"/>
                <w:lang w:val="en-GB" w:eastAsia="zh-CN"/>
              </w:rPr>
            </w:pPr>
            <w:r>
              <w:rPr>
                <w:position w:val="-10"/>
                <w:lang w:eastAsia="zh-CN"/>
              </w:rPr>
              <w:pict w14:anchorId="33F846AE">
                <v:shape id="_x0000_i2428" type="#_x0000_t75" style="width:56.95pt;height:15.05pt">
                  <v:imagedata r:id="rId605" o:title=""/>
                </v:shape>
              </w:pict>
            </w:r>
          </w:p>
        </w:tc>
        <w:tc>
          <w:tcPr>
            <w:tcW w:w="1754" w:type="dxa"/>
            <w:vAlign w:val="center"/>
          </w:tcPr>
          <w:p w14:paraId="2BC9ADB2" w14:textId="77777777" w:rsidR="003C586F" w:rsidRDefault="000429A3" w:rsidP="009E14B4">
            <w:pPr>
              <w:pStyle w:val="tac0"/>
              <w:rPr>
                <w:rFonts w:eastAsia="SimSun"/>
                <w:lang w:val="en-GB" w:eastAsia="zh-CN"/>
              </w:rPr>
            </w:pPr>
            <w:r>
              <w:rPr>
                <w:position w:val="-10"/>
                <w:lang w:eastAsia="zh-CN"/>
              </w:rPr>
              <w:pict w14:anchorId="56BC3D87">
                <v:shape id="_x0000_i2429" type="#_x0000_t75" style="width:56.95pt;height:15.05pt">
                  <v:imagedata r:id="rId605" o:title=""/>
                </v:shape>
              </w:pict>
            </w:r>
          </w:p>
        </w:tc>
        <w:tc>
          <w:tcPr>
            <w:tcW w:w="2333" w:type="dxa"/>
            <w:tcMar>
              <w:top w:w="0" w:type="dxa"/>
              <w:left w:w="108" w:type="dxa"/>
              <w:bottom w:w="0" w:type="dxa"/>
              <w:right w:w="108" w:type="dxa"/>
            </w:tcMar>
            <w:vAlign w:val="center"/>
          </w:tcPr>
          <w:p w14:paraId="731946D9" w14:textId="77777777" w:rsidR="003C586F" w:rsidRPr="00064EEE" w:rsidRDefault="000429A3" w:rsidP="009E14B4">
            <w:pPr>
              <w:pStyle w:val="tac0"/>
              <w:rPr>
                <w:lang w:val="en-GB"/>
              </w:rPr>
            </w:pPr>
            <w:r>
              <w:rPr>
                <w:position w:val="-32"/>
                <w:lang w:eastAsia="zh-CN"/>
              </w:rPr>
              <w:pict w14:anchorId="0E91465A">
                <v:shape id="_x0000_i2430" type="#_x0000_t75" style="width:105.5pt;height:28.45pt">
                  <v:imagedata r:id="rId509" o:title=""/>
                </v:shape>
              </w:pict>
            </w:r>
          </w:p>
        </w:tc>
        <w:tc>
          <w:tcPr>
            <w:tcW w:w="2127" w:type="dxa"/>
            <w:vAlign w:val="center"/>
          </w:tcPr>
          <w:p w14:paraId="2BBFF416" w14:textId="77777777" w:rsidR="003C586F" w:rsidRDefault="000429A3" w:rsidP="009E14B4">
            <w:pPr>
              <w:pStyle w:val="tac0"/>
              <w:rPr>
                <w:rFonts w:eastAsia="SimSun"/>
                <w:lang w:val="en-GB" w:eastAsia="zh-CN"/>
              </w:rPr>
            </w:pPr>
            <w:r>
              <w:rPr>
                <w:position w:val="-32"/>
                <w:lang w:eastAsia="zh-CN"/>
              </w:rPr>
              <w:pict w14:anchorId="7644AA28">
                <v:shape id="_x0000_i2431" type="#_x0000_t75" style="width:105.5pt;height:28.45pt">
                  <v:imagedata r:id="rId509" o:title=""/>
                </v:shape>
              </w:pict>
            </w:r>
          </w:p>
        </w:tc>
      </w:tr>
      <w:bookmarkEnd w:id="373"/>
      <w:tr w:rsidR="003C586F" w:rsidRPr="00290CB4" w14:paraId="29B1D351" w14:textId="77777777" w:rsidTr="00BF140A">
        <w:trPr>
          <w:trHeight w:val="374"/>
          <w:jc w:val="center"/>
        </w:trPr>
        <w:tc>
          <w:tcPr>
            <w:tcW w:w="1446" w:type="dxa"/>
            <w:tcMar>
              <w:top w:w="0" w:type="dxa"/>
              <w:left w:w="108" w:type="dxa"/>
              <w:bottom w:w="0" w:type="dxa"/>
              <w:right w:w="108" w:type="dxa"/>
            </w:tcMar>
            <w:vAlign w:val="center"/>
          </w:tcPr>
          <w:p w14:paraId="6E8BAE47"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FA9CF80" w14:textId="77777777" w:rsidR="003C586F" w:rsidRPr="00087165" w:rsidRDefault="000429A3" w:rsidP="009E14B4">
            <w:pPr>
              <w:pStyle w:val="tac0"/>
              <w:rPr>
                <w:rFonts w:eastAsia="SimSun"/>
                <w:lang w:val="en-GB" w:eastAsia="zh-CN"/>
              </w:rPr>
            </w:pPr>
            <w:r>
              <w:rPr>
                <w:position w:val="-10"/>
                <w:lang w:eastAsia="zh-CN"/>
              </w:rPr>
              <w:pict w14:anchorId="4340BAF7">
                <v:shape id="_x0000_i2432" type="#_x0000_t75" style="width:59.45pt;height:15.05pt">
                  <v:imagedata r:id="rId606" o:title=""/>
                </v:shape>
              </w:pict>
            </w:r>
          </w:p>
        </w:tc>
        <w:tc>
          <w:tcPr>
            <w:tcW w:w="1754" w:type="dxa"/>
            <w:vAlign w:val="center"/>
          </w:tcPr>
          <w:p w14:paraId="308A6F7E" w14:textId="77777777" w:rsidR="003C586F" w:rsidRDefault="000429A3" w:rsidP="009E14B4">
            <w:pPr>
              <w:pStyle w:val="tac0"/>
              <w:rPr>
                <w:rFonts w:eastAsia="SimSun"/>
                <w:lang w:val="en-GB" w:eastAsia="zh-CN"/>
              </w:rPr>
            </w:pPr>
            <w:r>
              <w:rPr>
                <w:position w:val="-10"/>
                <w:lang w:eastAsia="zh-CN"/>
              </w:rPr>
              <w:pict w14:anchorId="25516814">
                <v:shape id="_x0000_i2433" type="#_x0000_t75" style="width:59.45pt;height:15.05pt">
                  <v:imagedata r:id="rId606" o:title=""/>
                </v:shape>
              </w:pict>
            </w:r>
          </w:p>
        </w:tc>
        <w:tc>
          <w:tcPr>
            <w:tcW w:w="2333" w:type="dxa"/>
            <w:tcMar>
              <w:top w:w="0" w:type="dxa"/>
              <w:left w:w="108" w:type="dxa"/>
              <w:bottom w:w="0" w:type="dxa"/>
              <w:right w:w="108" w:type="dxa"/>
            </w:tcMar>
            <w:vAlign w:val="center"/>
          </w:tcPr>
          <w:p w14:paraId="49E3F057" w14:textId="77777777" w:rsidR="003C586F" w:rsidRPr="00064EEE" w:rsidRDefault="000429A3" w:rsidP="009E14B4">
            <w:pPr>
              <w:pStyle w:val="tac0"/>
              <w:rPr>
                <w:lang w:val="en-GB"/>
              </w:rPr>
            </w:pPr>
            <w:r>
              <w:rPr>
                <w:position w:val="-14"/>
                <w:lang w:eastAsia="zh-CN"/>
              </w:rPr>
              <w:pict w14:anchorId="3F1292A5">
                <v:shape id="_x0000_i2434" type="#_x0000_t75" style="width:75.35pt;height:18.4pt">
                  <v:imagedata r:id="rId533" o:title=""/>
                </v:shape>
              </w:pict>
            </w:r>
          </w:p>
        </w:tc>
        <w:tc>
          <w:tcPr>
            <w:tcW w:w="2127" w:type="dxa"/>
            <w:vAlign w:val="center"/>
          </w:tcPr>
          <w:p w14:paraId="488822F4" w14:textId="77777777" w:rsidR="003C586F" w:rsidRDefault="000429A3" w:rsidP="009E14B4">
            <w:pPr>
              <w:pStyle w:val="tac0"/>
              <w:rPr>
                <w:rFonts w:eastAsia="SimSun"/>
                <w:lang w:val="en-GB" w:eastAsia="zh-CN"/>
              </w:rPr>
            </w:pPr>
            <w:r>
              <w:rPr>
                <w:position w:val="-14"/>
                <w:lang w:eastAsia="zh-CN"/>
              </w:rPr>
              <w:pict w14:anchorId="46909371">
                <v:shape id="_x0000_i2435" type="#_x0000_t75" style="width:75.35pt;height:18.4pt">
                  <v:imagedata r:id="rId533" o:title=""/>
                </v:shape>
              </w:pict>
            </w:r>
          </w:p>
        </w:tc>
      </w:tr>
      <w:tr w:rsidR="003C586F" w:rsidRPr="00290CB4" w14:paraId="77C6C6D6" w14:textId="77777777" w:rsidTr="00BF140A">
        <w:trPr>
          <w:trHeight w:val="206"/>
          <w:jc w:val="center"/>
        </w:trPr>
        <w:tc>
          <w:tcPr>
            <w:tcW w:w="1446" w:type="dxa"/>
            <w:tcMar>
              <w:top w:w="0" w:type="dxa"/>
              <w:left w:w="108" w:type="dxa"/>
              <w:bottom w:w="0" w:type="dxa"/>
              <w:right w:w="108" w:type="dxa"/>
            </w:tcMar>
            <w:vAlign w:val="center"/>
          </w:tcPr>
          <w:p w14:paraId="26049AC0"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19B186CD"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4A8D3226"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25C9C72E"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48EAEE5A"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56B20BB3" w14:textId="77777777" w:rsidTr="00BF140A">
        <w:trPr>
          <w:trHeight w:val="140"/>
          <w:jc w:val="center"/>
        </w:trPr>
        <w:tc>
          <w:tcPr>
            <w:tcW w:w="1446" w:type="dxa"/>
            <w:tcMar>
              <w:top w:w="0" w:type="dxa"/>
              <w:left w:w="108" w:type="dxa"/>
              <w:bottom w:w="0" w:type="dxa"/>
              <w:right w:w="108" w:type="dxa"/>
            </w:tcMar>
            <w:vAlign w:val="center"/>
          </w:tcPr>
          <w:p w14:paraId="1FC6FF46"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303BD9E7" w14:textId="77777777"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0323329C" w14:textId="77777777"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78594D48" w14:textId="77777777" w:rsidR="003C586F" w:rsidRPr="00064EEE" w:rsidRDefault="003C586F" w:rsidP="009E14B4">
            <w:pPr>
              <w:pStyle w:val="tac0"/>
              <w:rPr>
                <w:lang w:val="en-GB"/>
              </w:rPr>
            </w:pPr>
            <w:r>
              <w:rPr>
                <w:rFonts w:eastAsia="SimSun" w:hint="eastAsia"/>
                <w:lang w:val="en-GB" w:eastAsia="zh-CN"/>
              </w:rPr>
              <w:t>1</w:t>
            </w:r>
          </w:p>
        </w:tc>
        <w:tc>
          <w:tcPr>
            <w:tcW w:w="2127" w:type="dxa"/>
            <w:vAlign w:val="center"/>
          </w:tcPr>
          <w:p w14:paraId="14F6AF5C" w14:textId="77777777"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14:paraId="4DF3AFBD"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0777C379" w14:textId="77777777" w:rsidR="003C586F" w:rsidRPr="00064EEE" w:rsidRDefault="003C586F" w:rsidP="00BF140A">
            <w:pPr>
              <w:pStyle w:val="TAH"/>
            </w:pPr>
            <w:r w:rsidRPr="00064EEE">
              <w:t>Field</w:t>
            </w:r>
          </w:p>
        </w:tc>
        <w:tc>
          <w:tcPr>
            <w:tcW w:w="7967" w:type="dxa"/>
            <w:gridSpan w:val="4"/>
            <w:shd w:val="clear" w:color="auto" w:fill="E0E0E0"/>
            <w:vAlign w:val="center"/>
          </w:tcPr>
          <w:p w14:paraId="1892AC96" w14:textId="77777777" w:rsidR="003C586F" w:rsidRPr="00064EEE" w:rsidRDefault="003C586F" w:rsidP="00BF140A">
            <w:pPr>
              <w:pStyle w:val="TAH"/>
            </w:pPr>
            <w:r w:rsidRPr="00064EEE">
              <w:t>Bit width</w:t>
            </w:r>
          </w:p>
        </w:tc>
      </w:tr>
      <w:tr w:rsidR="003C586F" w:rsidRPr="00290CB4" w14:paraId="35CDED5C" w14:textId="77777777" w:rsidTr="00BF140A">
        <w:trPr>
          <w:trHeight w:val="137"/>
          <w:jc w:val="center"/>
        </w:trPr>
        <w:tc>
          <w:tcPr>
            <w:tcW w:w="1446" w:type="dxa"/>
            <w:vMerge/>
            <w:shd w:val="clear" w:color="auto" w:fill="E0E0E0"/>
            <w:vAlign w:val="center"/>
          </w:tcPr>
          <w:p w14:paraId="18A9B6CF"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41D6F22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6E156D0E"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4705A194"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3E148F65"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0E2291F1" w14:textId="77777777" w:rsidTr="00BF140A">
        <w:trPr>
          <w:trHeight w:val="194"/>
          <w:jc w:val="center"/>
        </w:trPr>
        <w:tc>
          <w:tcPr>
            <w:tcW w:w="1446" w:type="dxa"/>
            <w:tcMar>
              <w:top w:w="0" w:type="dxa"/>
              <w:left w:w="108" w:type="dxa"/>
              <w:bottom w:w="0" w:type="dxa"/>
              <w:right w:w="108" w:type="dxa"/>
            </w:tcMar>
            <w:vAlign w:val="center"/>
          </w:tcPr>
          <w:p w14:paraId="3817A9D4" w14:textId="77777777"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14:paraId="7EDB07D3" w14:textId="77777777" w:rsidR="003C586F" w:rsidRPr="00064EEE" w:rsidRDefault="003C586F" w:rsidP="009E14B4">
            <w:pPr>
              <w:pStyle w:val="tac0"/>
              <w:rPr>
                <w:lang w:val="en-GB"/>
              </w:rPr>
            </w:pPr>
            <w:r w:rsidRPr="00064EEE">
              <w:rPr>
                <w:lang w:val="en-GB"/>
              </w:rPr>
              <w:t>4</w:t>
            </w:r>
          </w:p>
        </w:tc>
        <w:tc>
          <w:tcPr>
            <w:tcW w:w="1754" w:type="dxa"/>
            <w:vAlign w:val="center"/>
          </w:tcPr>
          <w:p w14:paraId="33C81361" w14:textId="77777777"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14:paraId="1D9C2F1B"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0BC7E180"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562713C8" w14:textId="77777777" w:rsidTr="00BF140A">
        <w:trPr>
          <w:trHeight w:val="400"/>
          <w:jc w:val="center"/>
        </w:trPr>
        <w:tc>
          <w:tcPr>
            <w:tcW w:w="1446" w:type="dxa"/>
            <w:tcMar>
              <w:top w:w="0" w:type="dxa"/>
              <w:left w:w="108" w:type="dxa"/>
              <w:bottom w:w="0" w:type="dxa"/>
              <w:right w:w="108" w:type="dxa"/>
            </w:tcMar>
            <w:vAlign w:val="center"/>
          </w:tcPr>
          <w:p w14:paraId="5F4584FE" w14:textId="77777777"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14:paraId="090BF831" w14:textId="77777777" w:rsidR="003C586F" w:rsidRPr="00064EEE" w:rsidRDefault="003C586F" w:rsidP="009E14B4">
            <w:pPr>
              <w:pStyle w:val="tac0"/>
              <w:rPr>
                <w:lang w:val="en-GB"/>
              </w:rPr>
            </w:pPr>
            <w:r w:rsidRPr="00064EEE">
              <w:rPr>
                <w:lang w:val="en-GB"/>
              </w:rPr>
              <w:t>2</w:t>
            </w:r>
          </w:p>
        </w:tc>
        <w:tc>
          <w:tcPr>
            <w:tcW w:w="1754" w:type="dxa"/>
            <w:vAlign w:val="center"/>
          </w:tcPr>
          <w:p w14:paraId="2B3D2334" w14:textId="77777777"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14:paraId="637C4C98"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329340BB"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3C5EC9D1" w14:textId="77777777" w:rsidTr="00BF140A">
        <w:trPr>
          <w:trHeight w:val="206"/>
          <w:jc w:val="center"/>
        </w:trPr>
        <w:tc>
          <w:tcPr>
            <w:tcW w:w="1446" w:type="dxa"/>
            <w:tcMar>
              <w:top w:w="0" w:type="dxa"/>
              <w:left w:w="108" w:type="dxa"/>
              <w:bottom w:w="0" w:type="dxa"/>
              <w:right w:w="108" w:type="dxa"/>
            </w:tcMar>
            <w:vAlign w:val="center"/>
          </w:tcPr>
          <w:p w14:paraId="342ED54B" w14:textId="77777777"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14:paraId="03B97ED5" w14:textId="77777777"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14:paraId="7E436A05" w14:textId="77777777"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14:paraId="7B474E4E" w14:textId="77777777" w:rsidR="003C586F" w:rsidRPr="00064EEE" w:rsidRDefault="003C586F" w:rsidP="009E14B4">
            <w:pPr>
              <w:pStyle w:val="tac0"/>
              <w:rPr>
                <w:lang w:val="en-GB"/>
              </w:rPr>
            </w:pPr>
            <w:r>
              <w:rPr>
                <w:rFonts w:eastAsia="SimSun" w:hint="eastAsia"/>
                <w:lang w:val="en-GB" w:eastAsia="zh-CN"/>
              </w:rPr>
              <w:t>4</w:t>
            </w:r>
          </w:p>
        </w:tc>
        <w:tc>
          <w:tcPr>
            <w:tcW w:w="2127" w:type="dxa"/>
            <w:vAlign w:val="center"/>
          </w:tcPr>
          <w:p w14:paraId="7993F65A" w14:textId="77777777"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14:paraId="4E5A6865" w14:textId="77777777" w:rsidTr="00BF140A">
        <w:trPr>
          <w:trHeight w:val="400"/>
          <w:jc w:val="center"/>
        </w:trPr>
        <w:tc>
          <w:tcPr>
            <w:tcW w:w="1446" w:type="dxa"/>
            <w:tcMar>
              <w:top w:w="0" w:type="dxa"/>
              <w:left w:w="108" w:type="dxa"/>
              <w:bottom w:w="0" w:type="dxa"/>
              <w:right w:w="108" w:type="dxa"/>
            </w:tcMar>
            <w:vAlign w:val="center"/>
          </w:tcPr>
          <w:p w14:paraId="1B7118CA" w14:textId="77777777"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14:paraId="5CD0CA42" w14:textId="77777777"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14:paraId="50EC2DC0" w14:textId="77777777"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14:paraId="0FA40E8C" w14:textId="77777777" w:rsidR="003C586F" w:rsidRPr="00064EEE" w:rsidRDefault="003C586F" w:rsidP="009E14B4">
            <w:pPr>
              <w:pStyle w:val="tac0"/>
              <w:rPr>
                <w:lang w:val="en-GB"/>
              </w:rPr>
            </w:pPr>
            <w:r>
              <w:rPr>
                <w:rFonts w:eastAsia="SimSun" w:hint="eastAsia"/>
                <w:lang w:val="en-GB" w:eastAsia="zh-CN"/>
              </w:rPr>
              <w:t>2</w:t>
            </w:r>
          </w:p>
        </w:tc>
        <w:tc>
          <w:tcPr>
            <w:tcW w:w="2127" w:type="dxa"/>
            <w:vAlign w:val="center"/>
          </w:tcPr>
          <w:p w14:paraId="23CEC4A3" w14:textId="77777777"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14:paraId="2404CFEB" w14:textId="77777777" w:rsidTr="00BF140A">
        <w:trPr>
          <w:trHeight w:val="400"/>
          <w:jc w:val="center"/>
        </w:trPr>
        <w:tc>
          <w:tcPr>
            <w:tcW w:w="1446" w:type="dxa"/>
            <w:tcMar>
              <w:top w:w="0" w:type="dxa"/>
              <w:left w:w="108" w:type="dxa"/>
              <w:bottom w:w="0" w:type="dxa"/>
              <w:right w:w="108" w:type="dxa"/>
            </w:tcMar>
            <w:vAlign w:val="center"/>
          </w:tcPr>
          <w:p w14:paraId="7D63D9F5" w14:textId="77777777"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14:paraId="7AAD8216" w14:textId="77777777" w:rsidR="003C586F" w:rsidRPr="00064EEE" w:rsidRDefault="000429A3" w:rsidP="009E14B4">
            <w:pPr>
              <w:pStyle w:val="tac0"/>
              <w:rPr>
                <w:sz w:val="15"/>
                <w:szCs w:val="15"/>
                <w:lang w:val="en-GB"/>
              </w:rPr>
            </w:pPr>
            <w:r>
              <w:rPr>
                <w:position w:val="-4"/>
              </w:rPr>
              <w:pict w14:anchorId="3375252D">
                <v:shape id="_x0000_i2436" type="#_x0000_t75" style="width:10.9pt;height:13.4pt">
                  <v:imagedata r:id="rId604" o:title=""/>
                </v:shape>
              </w:pict>
            </w:r>
          </w:p>
        </w:tc>
        <w:tc>
          <w:tcPr>
            <w:tcW w:w="1754" w:type="dxa"/>
            <w:vAlign w:val="center"/>
          </w:tcPr>
          <w:p w14:paraId="6D649062" w14:textId="77777777" w:rsidR="003C586F" w:rsidRDefault="000429A3" w:rsidP="009E14B4">
            <w:pPr>
              <w:pStyle w:val="tac0"/>
              <w:rPr>
                <w:rFonts w:eastAsia="SimSun"/>
                <w:lang w:val="en-GB" w:eastAsia="zh-CN"/>
              </w:rPr>
            </w:pPr>
            <w:r>
              <w:rPr>
                <w:position w:val="-4"/>
              </w:rPr>
              <w:pict w14:anchorId="302001FF">
                <v:shape id="_x0000_i2437" type="#_x0000_t75" style="width:10.9pt;height:13.4pt">
                  <v:imagedata r:id="rId604" o:title=""/>
                </v:shape>
              </w:pict>
            </w:r>
          </w:p>
        </w:tc>
        <w:tc>
          <w:tcPr>
            <w:tcW w:w="2333" w:type="dxa"/>
            <w:tcMar>
              <w:top w:w="0" w:type="dxa"/>
              <w:left w:w="108" w:type="dxa"/>
              <w:bottom w:w="0" w:type="dxa"/>
              <w:right w:w="108" w:type="dxa"/>
            </w:tcMar>
            <w:vAlign w:val="center"/>
          </w:tcPr>
          <w:p w14:paraId="4603EC53" w14:textId="77777777" w:rsidR="003C586F" w:rsidRPr="00064EEE" w:rsidRDefault="000429A3" w:rsidP="009E14B4">
            <w:pPr>
              <w:pStyle w:val="tac0"/>
              <w:rPr>
                <w:sz w:val="15"/>
                <w:szCs w:val="15"/>
                <w:lang w:val="en-GB"/>
              </w:rPr>
            </w:pPr>
            <w:r>
              <w:rPr>
                <w:position w:val="-4"/>
              </w:rPr>
              <w:pict w14:anchorId="56F95486">
                <v:shape id="_x0000_i2438" type="#_x0000_t75" style="width:10.9pt;height:13.4pt">
                  <v:imagedata r:id="rId604" o:title=""/>
                </v:shape>
              </w:pict>
            </w:r>
          </w:p>
        </w:tc>
        <w:tc>
          <w:tcPr>
            <w:tcW w:w="2127" w:type="dxa"/>
            <w:vAlign w:val="center"/>
          </w:tcPr>
          <w:p w14:paraId="1F8DF536" w14:textId="77777777" w:rsidR="003C586F" w:rsidRDefault="000429A3" w:rsidP="009E14B4">
            <w:pPr>
              <w:pStyle w:val="tac0"/>
            </w:pPr>
            <w:r>
              <w:rPr>
                <w:position w:val="-4"/>
              </w:rPr>
              <w:pict w14:anchorId="362C7E0F">
                <v:shape id="_x0000_i2439" type="#_x0000_t75" style="width:10.9pt;height:13.4pt">
                  <v:imagedata r:id="rId604" o:title=""/>
                </v:shape>
              </w:pict>
            </w:r>
          </w:p>
        </w:tc>
      </w:tr>
      <w:tr w:rsidR="003C586F" w:rsidRPr="00290CB4" w14:paraId="43B8BE77" w14:textId="77777777" w:rsidTr="00BF140A">
        <w:trPr>
          <w:trHeight w:val="387"/>
          <w:jc w:val="center"/>
        </w:trPr>
        <w:tc>
          <w:tcPr>
            <w:tcW w:w="1446" w:type="dxa"/>
            <w:tcMar>
              <w:top w:w="0" w:type="dxa"/>
              <w:left w:w="108" w:type="dxa"/>
              <w:bottom w:w="0" w:type="dxa"/>
              <w:right w:w="108" w:type="dxa"/>
            </w:tcMar>
            <w:vAlign w:val="center"/>
          </w:tcPr>
          <w:p w14:paraId="67A91FCB" w14:textId="77777777"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14:paraId="5E359C24" w14:textId="77777777" w:rsidR="003C586F" w:rsidRPr="00087165" w:rsidRDefault="000429A3" w:rsidP="009E14B4">
            <w:pPr>
              <w:pStyle w:val="tac0"/>
              <w:rPr>
                <w:rFonts w:eastAsia="SimSun"/>
                <w:lang w:val="en-GB" w:eastAsia="zh-CN"/>
              </w:rPr>
            </w:pPr>
            <w:r>
              <w:rPr>
                <w:position w:val="-14"/>
                <w:lang w:eastAsia="zh-CN"/>
              </w:rPr>
              <w:pict w14:anchorId="63ECD612">
                <v:shape id="_x0000_i2440" type="#_x0000_t75" style="width:84.55pt;height:19.25pt">
                  <v:imagedata r:id="rId534" o:title=""/>
                </v:shape>
              </w:pict>
            </w:r>
          </w:p>
        </w:tc>
        <w:tc>
          <w:tcPr>
            <w:tcW w:w="1754" w:type="dxa"/>
            <w:vAlign w:val="center"/>
          </w:tcPr>
          <w:p w14:paraId="49B3F269" w14:textId="77777777" w:rsidR="003C586F" w:rsidRDefault="000429A3" w:rsidP="009E14B4">
            <w:pPr>
              <w:pStyle w:val="tac0"/>
              <w:rPr>
                <w:rFonts w:eastAsia="SimSun"/>
                <w:lang w:val="en-GB" w:eastAsia="zh-CN"/>
              </w:rPr>
            </w:pPr>
            <w:r>
              <w:rPr>
                <w:position w:val="-14"/>
                <w:lang w:eastAsia="zh-CN"/>
              </w:rPr>
              <w:pict w14:anchorId="0FDD5B77">
                <v:shape id="_x0000_i2441" type="#_x0000_t75" style="width:84.55pt;height:19.25pt">
                  <v:imagedata r:id="rId534" o:title=""/>
                </v:shape>
              </w:pict>
            </w:r>
          </w:p>
        </w:tc>
        <w:tc>
          <w:tcPr>
            <w:tcW w:w="2333" w:type="dxa"/>
            <w:tcMar>
              <w:top w:w="0" w:type="dxa"/>
              <w:left w:w="108" w:type="dxa"/>
              <w:bottom w:w="0" w:type="dxa"/>
              <w:right w:w="108" w:type="dxa"/>
            </w:tcMar>
            <w:vAlign w:val="center"/>
          </w:tcPr>
          <w:p w14:paraId="17677E1D" w14:textId="77777777" w:rsidR="003C586F" w:rsidRPr="00064EEE" w:rsidRDefault="000429A3" w:rsidP="009E14B4">
            <w:pPr>
              <w:pStyle w:val="tac0"/>
              <w:rPr>
                <w:lang w:val="en-GB"/>
              </w:rPr>
            </w:pPr>
            <w:r>
              <w:rPr>
                <w:position w:val="-14"/>
                <w:lang w:eastAsia="zh-CN"/>
              </w:rPr>
              <w:pict w14:anchorId="3A0A9F6D">
                <v:shape id="_x0000_i2442" type="#_x0000_t75" style="width:84.55pt;height:19.25pt">
                  <v:imagedata r:id="rId534" o:title=""/>
                </v:shape>
              </w:pict>
            </w:r>
          </w:p>
        </w:tc>
        <w:tc>
          <w:tcPr>
            <w:tcW w:w="2127" w:type="dxa"/>
            <w:vAlign w:val="center"/>
          </w:tcPr>
          <w:p w14:paraId="785DDB73" w14:textId="77777777" w:rsidR="003C586F" w:rsidRDefault="000429A3" w:rsidP="009E14B4">
            <w:pPr>
              <w:pStyle w:val="tac0"/>
              <w:rPr>
                <w:rFonts w:eastAsia="SimSun"/>
                <w:lang w:val="en-GB" w:eastAsia="zh-CN"/>
              </w:rPr>
            </w:pPr>
            <w:r>
              <w:rPr>
                <w:position w:val="-14"/>
                <w:lang w:eastAsia="zh-CN"/>
              </w:rPr>
              <w:pict w14:anchorId="4492DF1B">
                <v:shape id="_x0000_i2443" type="#_x0000_t75" style="width:84.55pt;height:19.25pt">
                  <v:imagedata r:id="rId534" o:title=""/>
                </v:shape>
              </w:pict>
            </w:r>
          </w:p>
        </w:tc>
      </w:tr>
      <w:tr w:rsidR="003C586F" w:rsidRPr="00290CB4" w14:paraId="1BA870F7" w14:textId="77777777" w:rsidTr="00BF140A">
        <w:trPr>
          <w:trHeight w:val="374"/>
          <w:jc w:val="center"/>
        </w:trPr>
        <w:tc>
          <w:tcPr>
            <w:tcW w:w="1446" w:type="dxa"/>
            <w:tcMar>
              <w:top w:w="0" w:type="dxa"/>
              <w:left w:w="108" w:type="dxa"/>
              <w:bottom w:w="0" w:type="dxa"/>
              <w:right w:w="108" w:type="dxa"/>
            </w:tcMar>
            <w:vAlign w:val="center"/>
          </w:tcPr>
          <w:p w14:paraId="216FC674" w14:textId="77777777"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581D2735" w14:textId="77777777" w:rsidR="003C586F" w:rsidRPr="00087165" w:rsidRDefault="000429A3" w:rsidP="009E14B4">
            <w:pPr>
              <w:pStyle w:val="tac0"/>
              <w:rPr>
                <w:rFonts w:eastAsia="SimSun"/>
                <w:lang w:val="en-GB" w:eastAsia="zh-CN"/>
              </w:rPr>
            </w:pPr>
            <w:r>
              <w:rPr>
                <w:position w:val="-14"/>
                <w:lang w:eastAsia="zh-CN"/>
              </w:rPr>
              <w:pict w14:anchorId="5185E5BA">
                <v:shape id="_x0000_i2444" type="#_x0000_t75" style="width:87.05pt;height:19.25pt">
                  <v:imagedata r:id="rId535" o:title=""/>
                </v:shape>
              </w:pict>
            </w:r>
          </w:p>
        </w:tc>
        <w:tc>
          <w:tcPr>
            <w:tcW w:w="1754" w:type="dxa"/>
            <w:vAlign w:val="center"/>
          </w:tcPr>
          <w:p w14:paraId="7175F8A3" w14:textId="77777777" w:rsidR="003C586F" w:rsidRDefault="000429A3" w:rsidP="009E14B4">
            <w:pPr>
              <w:pStyle w:val="tac0"/>
              <w:rPr>
                <w:rFonts w:eastAsia="SimSun"/>
                <w:lang w:val="en-GB" w:eastAsia="zh-CN"/>
              </w:rPr>
            </w:pPr>
            <w:r>
              <w:rPr>
                <w:position w:val="-14"/>
                <w:lang w:eastAsia="zh-CN"/>
              </w:rPr>
              <w:pict w14:anchorId="18CADF06">
                <v:shape id="_x0000_i2445" type="#_x0000_t75" style="width:87.05pt;height:19.25pt">
                  <v:imagedata r:id="rId535" o:title=""/>
                </v:shape>
              </w:pict>
            </w:r>
          </w:p>
        </w:tc>
        <w:tc>
          <w:tcPr>
            <w:tcW w:w="2333" w:type="dxa"/>
            <w:tcMar>
              <w:top w:w="0" w:type="dxa"/>
              <w:left w:w="108" w:type="dxa"/>
              <w:bottom w:w="0" w:type="dxa"/>
              <w:right w:w="108" w:type="dxa"/>
            </w:tcMar>
            <w:vAlign w:val="center"/>
          </w:tcPr>
          <w:p w14:paraId="55D083FE" w14:textId="77777777" w:rsidR="003C586F" w:rsidRPr="00064EEE" w:rsidRDefault="000429A3" w:rsidP="009E14B4">
            <w:pPr>
              <w:pStyle w:val="tac0"/>
              <w:rPr>
                <w:lang w:val="en-GB"/>
              </w:rPr>
            </w:pPr>
            <w:r>
              <w:rPr>
                <w:position w:val="-14"/>
                <w:lang w:eastAsia="zh-CN"/>
              </w:rPr>
              <w:pict w14:anchorId="39DAA379">
                <v:shape id="_x0000_i2446" type="#_x0000_t75" style="width:87.05pt;height:19.25pt">
                  <v:imagedata r:id="rId535" o:title=""/>
                </v:shape>
              </w:pict>
            </w:r>
          </w:p>
        </w:tc>
        <w:tc>
          <w:tcPr>
            <w:tcW w:w="2127" w:type="dxa"/>
            <w:vAlign w:val="center"/>
          </w:tcPr>
          <w:p w14:paraId="3B648E00" w14:textId="77777777" w:rsidR="003C586F" w:rsidRDefault="000429A3" w:rsidP="009E14B4">
            <w:pPr>
              <w:pStyle w:val="tac0"/>
              <w:rPr>
                <w:rFonts w:eastAsia="SimSun"/>
                <w:lang w:val="en-GB" w:eastAsia="zh-CN"/>
              </w:rPr>
            </w:pPr>
            <w:r>
              <w:rPr>
                <w:position w:val="-14"/>
                <w:lang w:eastAsia="zh-CN"/>
              </w:rPr>
              <w:pict w14:anchorId="13BE3EF0">
                <v:shape id="_x0000_i2447" type="#_x0000_t75" style="width:87.05pt;height:19.25pt">
                  <v:imagedata r:id="rId535" o:title=""/>
                </v:shape>
              </w:pict>
            </w:r>
          </w:p>
        </w:tc>
      </w:tr>
      <w:tr w:rsidR="003C586F" w:rsidRPr="00290CB4" w14:paraId="62843ECD" w14:textId="77777777" w:rsidTr="00BF140A">
        <w:trPr>
          <w:trHeight w:val="206"/>
          <w:jc w:val="center"/>
        </w:trPr>
        <w:tc>
          <w:tcPr>
            <w:tcW w:w="1446" w:type="dxa"/>
            <w:tcMar>
              <w:top w:w="0" w:type="dxa"/>
              <w:left w:w="108" w:type="dxa"/>
              <w:bottom w:w="0" w:type="dxa"/>
              <w:right w:w="108" w:type="dxa"/>
            </w:tcMar>
            <w:vAlign w:val="center"/>
          </w:tcPr>
          <w:p w14:paraId="28027AD7" w14:textId="77777777"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14:paraId="022F4C0C"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6B8515D7"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6BA3BCC3"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038D65BA" w14:textId="77777777"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14:paraId="0496E29C" w14:textId="77777777" w:rsidTr="00BF140A">
        <w:trPr>
          <w:trHeight w:val="140"/>
          <w:jc w:val="center"/>
        </w:trPr>
        <w:tc>
          <w:tcPr>
            <w:tcW w:w="1446" w:type="dxa"/>
            <w:tcMar>
              <w:top w:w="0" w:type="dxa"/>
              <w:left w:w="108" w:type="dxa"/>
              <w:bottom w:w="0" w:type="dxa"/>
              <w:right w:w="108" w:type="dxa"/>
            </w:tcMar>
            <w:vAlign w:val="center"/>
          </w:tcPr>
          <w:p w14:paraId="066A1B16" w14:textId="77777777"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14:paraId="2F9DE1F3" w14:textId="77777777"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14:paraId="56F201A4" w14:textId="77777777"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14:paraId="1D35CCAB" w14:textId="77777777" w:rsidR="003C586F" w:rsidRPr="00064EEE" w:rsidRDefault="003C586F" w:rsidP="009E14B4">
            <w:pPr>
              <w:pStyle w:val="tac0"/>
              <w:rPr>
                <w:lang w:val="en-GB"/>
              </w:rPr>
            </w:pPr>
            <w:r>
              <w:rPr>
                <w:rFonts w:eastAsia="SimSun" w:hint="eastAsia"/>
                <w:lang w:val="en-GB" w:eastAsia="zh-CN"/>
              </w:rPr>
              <w:t>0</w:t>
            </w:r>
          </w:p>
        </w:tc>
        <w:tc>
          <w:tcPr>
            <w:tcW w:w="2127" w:type="dxa"/>
            <w:vAlign w:val="center"/>
          </w:tcPr>
          <w:p w14:paraId="33F978AA" w14:textId="77777777" w:rsidR="003C586F" w:rsidRDefault="003C586F" w:rsidP="009E14B4">
            <w:pPr>
              <w:pStyle w:val="tac0"/>
              <w:rPr>
                <w:rFonts w:eastAsia="SimSun"/>
                <w:lang w:val="en-GB" w:eastAsia="zh-CN"/>
              </w:rPr>
            </w:pPr>
            <w:r>
              <w:rPr>
                <w:rFonts w:eastAsia="SimSun" w:hint="eastAsia"/>
                <w:lang w:val="en-GB" w:eastAsia="zh-CN"/>
              </w:rPr>
              <w:t>0</w:t>
            </w:r>
          </w:p>
        </w:tc>
      </w:tr>
    </w:tbl>
    <w:p w14:paraId="2B802DC6" w14:textId="77777777" w:rsidR="003C586F" w:rsidRDefault="003C586F" w:rsidP="003C586F"/>
    <w:p w14:paraId="6F68DA1F" w14:textId="77777777"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0429A3">
        <w:rPr>
          <w:position w:val="-10"/>
          <w:lang w:eastAsia="zh-CN"/>
        </w:rPr>
        <w:pict w14:anchorId="048138D6">
          <v:shape id="_x0000_i2448" type="#_x0000_t75" style="width:52.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14:paraId="7D2710DF"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2484C542"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14904155" w14:textId="77777777" w:rsidR="003C586F" w:rsidRPr="00BF140A" w:rsidRDefault="003C586F" w:rsidP="00BF140A">
            <w:pPr>
              <w:pStyle w:val="TAH"/>
            </w:pPr>
            <w:r w:rsidRPr="00BF140A">
              <w:t>Bit width</w:t>
            </w:r>
          </w:p>
        </w:tc>
      </w:tr>
      <w:tr w:rsidR="00BF140A" w:rsidRPr="00BF140A" w14:paraId="333464C3" w14:textId="77777777" w:rsidTr="00BF140A">
        <w:trPr>
          <w:jc w:val="center"/>
        </w:trPr>
        <w:tc>
          <w:tcPr>
            <w:tcW w:w="1047" w:type="dxa"/>
            <w:vMerge/>
            <w:shd w:val="clear" w:color="auto" w:fill="E0E0E0"/>
            <w:vAlign w:val="center"/>
          </w:tcPr>
          <w:p w14:paraId="5EBF47A7"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6B2CA942"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2B662FC8"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0A43C73A"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653EBF0E"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6739EB2C" w14:textId="77777777" w:rsidTr="00BF140A">
        <w:trPr>
          <w:jc w:val="center"/>
        </w:trPr>
        <w:tc>
          <w:tcPr>
            <w:tcW w:w="1047" w:type="dxa"/>
            <w:tcMar>
              <w:top w:w="0" w:type="dxa"/>
              <w:left w:w="108" w:type="dxa"/>
              <w:bottom w:w="0" w:type="dxa"/>
              <w:right w:w="108" w:type="dxa"/>
            </w:tcMar>
            <w:vAlign w:val="center"/>
          </w:tcPr>
          <w:p w14:paraId="7C0A5D29"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34A4E34F" w14:textId="77777777" w:rsidR="003C586F" w:rsidRPr="00BF140A" w:rsidRDefault="003C586F" w:rsidP="009E14B4">
            <w:pPr>
              <w:pStyle w:val="tac0"/>
              <w:rPr>
                <w:lang w:val="en-GB"/>
              </w:rPr>
            </w:pPr>
            <w:r w:rsidRPr="00BF140A">
              <w:rPr>
                <w:lang w:val="en-GB"/>
              </w:rPr>
              <w:t>4</w:t>
            </w:r>
          </w:p>
        </w:tc>
        <w:tc>
          <w:tcPr>
            <w:tcW w:w="1543" w:type="dxa"/>
            <w:vAlign w:val="center"/>
          </w:tcPr>
          <w:p w14:paraId="34B1197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92A431F"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55DB6C8"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4562D392" w14:textId="77777777" w:rsidTr="00BF140A">
        <w:trPr>
          <w:jc w:val="center"/>
        </w:trPr>
        <w:tc>
          <w:tcPr>
            <w:tcW w:w="1047" w:type="dxa"/>
            <w:tcMar>
              <w:top w:w="0" w:type="dxa"/>
              <w:left w:w="108" w:type="dxa"/>
              <w:bottom w:w="0" w:type="dxa"/>
              <w:right w:w="108" w:type="dxa"/>
            </w:tcMar>
            <w:vAlign w:val="center"/>
          </w:tcPr>
          <w:p w14:paraId="33FFF2FE"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7D19C559" w14:textId="77777777" w:rsidR="003C586F" w:rsidRPr="00BF140A" w:rsidRDefault="003C586F" w:rsidP="009E14B4">
            <w:pPr>
              <w:pStyle w:val="tac0"/>
              <w:rPr>
                <w:lang w:val="en-GB"/>
              </w:rPr>
            </w:pPr>
            <w:r w:rsidRPr="00BF140A">
              <w:rPr>
                <w:lang w:val="en-GB"/>
              </w:rPr>
              <w:t>2</w:t>
            </w:r>
          </w:p>
        </w:tc>
        <w:tc>
          <w:tcPr>
            <w:tcW w:w="1543" w:type="dxa"/>
            <w:vAlign w:val="center"/>
          </w:tcPr>
          <w:p w14:paraId="60B4E7AF"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17290443"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1B953018"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3C36F36A" w14:textId="77777777" w:rsidTr="00BF140A">
        <w:trPr>
          <w:jc w:val="center"/>
        </w:trPr>
        <w:tc>
          <w:tcPr>
            <w:tcW w:w="1047" w:type="dxa"/>
            <w:tcMar>
              <w:top w:w="0" w:type="dxa"/>
              <w:left w:w="108" w:type="dxa"/>
              <w:bottom w:w="0" w:type="dxa"/>
              <w:right w:w="108" w:type="dxa"/>
            </w:tcMar>
            <w:vAlign w:val="center"/>
          </w:tcPr>
          <w:p w14:paraId="7B5B737C"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7E6A4804" w14:textId="77777777" w:rsidR="003C586F" w:rsidRPr="00BF140A" w:rsidRDefault="003C586F" w:rsidP="009E14B4">
            <w:pPr>
              <w:pStyle w:val="tac0"/>
              <w:rPr>
                <w:lang w:val="en-GB"/>
              </w:rPr>
            </w:pPr>
            <w:r w:rsidRPr="00BF140A">
              <w:rPr>
                <w:lang w:val="en-GB"/>
              </w:rPr>
              <w:t>0</w:t>
            </w:r>
          </w:p>
        </w:tc>
        <w:tc>
          <w:tcPr>
            <w:tcW w:w="1543" w:type="dxa"/>
            <w:vAlign w:val="center"/>
          </w:tcPr>
          <w:p w14:paraId="4E59B7EA"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62F16C97"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62DFBBDD"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5E4B3B4" w14:textId="77777777" w:rsidTr="00BF140A">
        <w:trPr>
          <w:jc w:val="center"/>
        </w:trPr>
        <w:tc>
          <w:tcPr>
            <w:tcW w:w="1047" w:type="dxa"/>
            <w:tcMar>
              <w:top w:w="0" w:type="dxa"/>
              <w:left w:w="108" w:type="dxa"/>
              <w:bottom w:w="0" w:type="dxa"/>
              <w:right w:w="108" w:type="dxa"/>
            </w:tcMar>
            <w:vAlign w:val="center"/>
          </w:tcPr>
          <w:p w14:paraId="2324F317"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5B8E7B11" w14:textId="77777777" w:rsidR="003C586F" w:rsidRPr="00BF140A" w:rsidRDefault="003C586F" w:rsidP="009E14B4">
            <w:pPr>
              <w:pStyle w:val="tac0"/>
              <w:rPr>
                <w:lang w:val="en-GB"/>
              </w:rPr>
            </w:pPr>
            <w:r w:rsidRPr="00BF140A">
              <w:rPr>
                <w:lang w:val="en-GB"/>
              </w:rPr>
              <w:t>0</w:t>
            </w:r>
          </w:p>
        </w:tc>
        <w:tc>
          <w:tcPr>
            <w:tcW w:w="1543" w:type="dxa"/>
            <w:vAlign w:val="center"/>
          </w:tcPr>
          <w:p w14:paraId="0414207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132ED857"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072E4A4A"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41A792B1" w14:textId="77777777" w:rsidTr="00BF140A">
        <w:trPr>
          <w:jc w:val="center"/>
        </w:trPr>
        <w:tc>
          <w:tcPr>
            <w:tcW w:w="1047" w:type="dxa"/>
            <w:tcMar>
              <w:top w:w="0" w:type="dxa"/>
              <w:left w:w="108" w:type="dxa"/>
              <w:bottom w:w="0" w:type="dxa"/>
              <w:right w:w="108" w:type="dxa"/>
            </w:tcMar>
            <w:vAlign w:val="center"/>
          </w:tcPr>
          <w:p w14:paraId="01CECA6D"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75385664" w14:textId="77777777" w:rsidR="003C586F" w:rsidRPr="00BF140A" w:rsidRDefault="000429A3" w:rsidP="009E14B4">
            <w:pPr>
              <w:pStyle w:val="tac0"/>
              <w:rPr>
                <w:sz w:val="15"/>
                <w:szCs w:val="15"/>
                <w:lang w:val="en-GB"/>
              </w:rPr>
            </w:pPr>
            <w:r>
              <w:rPr>
                <w:position w:val="-4"/>
              </w:rPr>
              <w:pict w14:anchorId="6C6E0D55">
                <v:shape id="_x0000_i2449" type="#_x0000_t75" style="width:10.05pt;height:10.9pt">
                  <v:imagedata r:id="rId600" o:title=""/>
                </v:shape>
              </w:pict>
            </w:r>
          </w:p>
        </w:tc>
        <w:tc>
          <w:tcPr>
            <w:tcW w:w="1543" w:type="dxa"/>
            <w:vAlign w:val="center"/>
          </w:tcPr>
          <w:p w14:paraId="0D572D46" w14:textId="77777777" w:rsidR="003C586F" w:rsidRPr="00BF140A" w:rsidRDefault="000429A3" w:rsidP="009E14B4">
            <w:pPr>
              <w:pStyle w:val="tac0"/>
              <w:rPr>
                <w:rFonts w:eastAsia="SimSun"/>
                <w:lang w:val="en-GB" w:eastAsia="zh-CN"/>
              </w:rPr>
            </w:pPr>
            <w:r>
              <w:rPr>
                <w:position w:val="-4"/>
              </w:rPr>
              <w:pict w14:anchorId="55025A6F">
                <v:shape id="_x0000_i2450" type="#_x0000_t75" style="width:10.05pt;height:10.9pt">
                  <v:imagedata r:id="rId600" o:title=""/>
                </v:shape>
              </w:pict>
            </w:r>
          </w:p>
        </w:tc>
        <w:tc>
          <w:tcPr>
            <w:tcW w:w="2788" w:type="dxa"/>
            <w:tcMar>
              <w:top w:w="0" w:type="dxa"/>
              <w:left w:w="108" w:type="dxa"/>
              <w:bottom w:w="0" w:type="dxa"/>
              <w:right w:w="108" w:type="dxa"/>
            </w:tcMar>
            <w:vAlign w:val="center"/>
          </w:tcPr>
          <w:p w14:paraId="6470930B" w14:textId="77777777" w:rsidR="003C586F" w:rsidRPr="00BF140A" w:rsidRDefault="000429A3" w:rsidP="009E14B4">
            <w:pPr>
              <w:pStyle w:val="tac0"/>
              <w:rPr>
                <w:sz w:val="15"/>
                <w:szCs w:val="15"/>
                <w:lang w:val="en-GB"/>
              </w:rPr>
            </w:pPr>
            <w:r>
              <w:rPr>
                <w:position w:val="-4"/>
              </w:rPr>
              <w:pict w14:anchorId="5654252C">
                <v:shape id="_x0000_i2451" type="#_x0000_t75" style="width:10.05pt;height:10.9pt">
                  <v:imagedata r:id="rId600" o:title=""/>
                </v:shape>
              </w:pict>
            </w:r>
          </w:p>
        </w:tc>
        <w:tc>
          <w:tcPr>
            <w:tcW w:w="2685" w:type="dxa"/>
            <w:vAlign w:val="center"/>
          </w:tcPr>
          <w:p w14:paraId="4DC60B2D" w14:textId="77777777" w:rsidR="003C586F" w:rsidRPr="00BF140A" w:rsidRDefault="000429A3" w:rsidP="009E14B4">
            <w:pPr>
              <w:pStyle w:val="tac0"/>
            </w:pPr>
            <w:r>
              <w:rPr>
                <w:position w:val="-4"/>
              </w:rPr>
              <w:pict w14:anchorId="7522E272">
                <v:shape id="_x0000_i2452" type="#_x0000_t75" style="width:10.05pt;height:10.9pt">
                  <v:imagedata r:id="rId600" o:title=""/>
                </v:shape>
              </w:pict>
            </w:r>
          </w:p>
        </w:tc>
      </w:tr>
      <w:tr w:rsidR="00BF140A" w:rsidRPr="00BF140A" w14:paraId="34D3FED1" w14:textId="77777777" w:rsidTr="00BF140A">
        <w:trPr>
          <w:jc w:val="center"/>
        </w:trPr>
        <w:tc>
          <w:tcPr>
            <w:tcW w:w="1047" w:type="dxa"/>
            <w:tcMar>
              <w:top w:w="0" w:type="dxa"/>
              <w:left w:w="108" w:type="dxa"/>
              <w:bottom w:w="0" w:type="dxa"/>
              <w:right w:w="108" w:type="dxa"/>
            </w:tcMar>
            <w:vAlign w:val="center"/>
          </w:tcPr>
          <w:p w14:paraId="54B365DE"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0157E020" w14:textId="77777777" w:rsidR="003C586F" w:rsidRPr="00BF140A" w:rsidRDefault="000429A3" w:rsidP="009E14B4">
            <w:pPr>
              <w:pStyle w:val="tac0"/>
              <w:rPr>
                <w:rFonts w:eastAsia="SimSun"/>
                <w:lang w:val="en-GB" w:eastAsia="zh-CN"/>
              </w:rPr>
            </w:pPr>
            <w:r>
              <w:rPr>
                <w:position w:val="-10"/>
                <w:lang w:eastAsia="zh-CN"/>
              </w:rPr>
              <w:pict w14:anchorId="56562AF8">
                <v:shape id="_x0000_i2453" type="#_x0000_t75" style="width:68.65pt;height:15.05pt">
                  <v:imagedata r:id="rId607" o:title=""/>
                </v:shape>
              </w:pict>
            </w:r>
          </w:p>
        </w:tc>
        <w:tc>
          <w:tcPr>
            <w:tcW w:w="1543" w:type="dxa"/>
            <w:vAlign w:val="center"/>
          </w:tcPr>
          <w:p w14:paraId="233DE360" w14:textId="77777777" w:rsidR="003C586F" w:rsidRPr="00BF140A" w:rsidRDefault="000429A3" w:rsidP="009E14B4">
            <w:pPr>
              <w:pStyle w:val="tac0"/>
              <w:rPr>
                <w:rFonts w:eastAsia="SimSun"/>
                <w:lang w:val="en-GB" w:eastAsia="zh-CN"/>
              </w:rPr>
            </w:pPr>
            <w:r>
              <w:rPr>
                <w:position w:val="-10"/>
                <w:lang w:eastAsia="zh-CN"/>
              </w:rPr>
              <w:pict w14:anchorId="42BB5A2A">
                <v:shape id="_x0000_i2454" type="#_x0000_t75" style="width:68.65pt;height:15.05pt">
                  <v:imagedata r:id="rId607" o:title=""/>
                </v:shape>
              </w:pict>
            </w:r>
          </w:p>
        </w:tc>
        <w:tc>
          <w:tcPr>
            <w:tcW w:w="2788" w:type="dxa"/>
            <w:tcMar>
              <w:top w:w="0" w:type="dxa"/>
              <w:left w:w="108" w:type="dxa"/>
              <w:bottom w:w="0" w:type="dxa"/>
              <w:right w:w="108" w:type="dxa"/>
            </w:tcMar>
            <w:vAlign w:val="center"/>
          </w:tcPr>
          <w:p w14:paraId="184892C0" w14:textId="77777777" w:rsidR="003C586F" w:rsidRPr="00BF140A" w:rsidRDefault="000429A3" w:rsidP="009E14B4">
            <w:pPr>
              <w:pStyle w:val="tac0"/>
              <w:rPr>
                <w:lang w:val="en-GB"/>
              </w:rPr>
            </w:pPr>
            <w:r>
              <w:rPr>
                <w:position w:val="-32"/>
                <w:lang w:eastAsia="zh-CN"/>
              </w:rPr>
              <w:pict w14:anchorId="287ED094">
                <v:shape id="_x0000_i2455" type="#_x0000_t75" style="width:105.5pt;height:28.45pt">
                  <v:imagedata r:id="rId509" o:title=""/>
                </v:shape>
              </w:pict>
            </w:r>
          </w:p>
        </w:tc>
        <w:tc>
          <w:tcPr>
            <w:tcW w:w="2685" w:type="dxa"/>
            <w:vAlign w:val="center"/>
          </w:tcPr>
          <w:p w14:paraId="3332898F" w14:textId="77777777" w:rsidR="003C586F" w:rsidRPr="00BF140A" w:rsidRDefault="000429A3" w:rsidP="009E14B4">
            <w:pPr>
              <w:pStyle w:val="tac0"/>
              <w:rPr>
                <w:rFonts w:eastAsia="SimSun"/>
                <w:lang w:val="en-GB" w:eastAsia="zh-CN"/>
              </w:rPr>
            </w:pPr>
            <w:r>
              <w:rPr>
                <w:position w:val="-32"/>
                <w:lang w:eastAsia="zh-CN"/>
              </w:rPr>
              <w:pict w14:anchorId="24149702">
                <v:shape id="_x0000_i2456" type="#_x0000_t75" style="width:105.5pt;height:28.45pt">
                  <v:imagedata r:id="rId509" o:title=""/>
                </v:shape>
              </w:pict>
            </w:r>
          </w:p>
        </w:tc>
      </w:tr>
      <w:tr w:rsidR="00BF140A" w:rsidRPr="00BF140A" w14:paraId="52E69344" w14:textId="77777777" w:rsidTr="00BF140A">
        <w:trPr>
          <w:jc w:val="center"/>
        </w:trPr>
        <w:tc>
          <w:tcPr>
            <w:tcW w:w="1047" w:type="dxa"/>
            <w:tcMar>
              <w:top w:w="0" w:type="dxa"/>
              <w:left w:w="108" w:type="dxa"/>
              <w:bottom w:w="0" w:type="dxa"/>
              <w:right w:w="108" w:type="dxa"/>
            </w:tcMar>
            <w:vAlign w:val="center"/>
          </w:tcPr>
          <w:p w14:paraId="43E35B2D" w14:textId="77777777"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042D94DF" w14:textId="77777777" w:rsidR="003C586F" w:rsidRPr="00BF140A" w:rsidRDefault="000429A3" w:rsidP="009E14B4">
            <w:pPr>
              <w:pStyle w:val="tac0"/>
              <w:rPr>
                <w:rFonts w:eastAsia="SimSun"/>
                <w:kern w:val="2"/>
                <w:lang w:val="en-GB" w:eastAsia="zh-CN"/>
              </w:rPr>
            </w:pPr>
            <w:r>
              <w:rPr>
                <w:position w:val="-10"/>
                <w:lang w:eastAsia="zh-CN"/>
              </w:rPr>
              <w:pict w14:anchorId="44F1E804">
                <v:shape id="_x0000_i2457" type="#_x0000_t75" style="width:70.35pt;height:15.05pt">
                  <v:imagedata r:id="rId608" o:title=""/>
                </v:shape>
              </w:pict>
            </w:r>
          </w:p>
        </w:tc>
        <w:tc>
          <w:tcPr>
            <w:tcW w:w="1543" w:type="dxa"/>
            <w:vAlign w:val="center"/>
          </w:tcPr>
          <w:p w14:paraId="63B4DDC4" w14:textId="77777777" w:rsidR="003C586F" w:rsidRPr="00BF140A" w:rsidRDefault="000429A3" w:rsidP="009E14B4">
            <w:pPr>
              <w:pStyle w:val="tac0"/>
              <w:rPr>
                <w:rFonts w:eastAsia="SimSun"/>
                <w:lang w:val="en-GB" w:eastAsia="zh-CN"/>
              </w:rPr>
            </w:pPr>
            <w:r>
              <w:rPr>
                <w:position w:val="-10"/>
                <w:lang w:eastAsia="zh-CN"/>
              </w:rPr>
              <w:pict w14:anchorId="0F5EB573">
                <v:shape id="_x0000_i2458" type="#_x0000_t75" style="width:70.35pt;height:15.05pt">
                  <v:imagedata r:id="rId608" o:title=""/>
                </v:shape>
              </w:pict>
            </w:r>
          </w:p>
        </w:tc>
        <w:tc>
          <w:tcPr>
            <w:tcW w:w="2788" w:type="dxa"/>
            <w:tcMar>
              <w:top w:w="0" w:type="dxa"/>
              <w:left w:w="108" w:type="dxa"/>
              <w:bottom w:w="0" w:type="dxa"/>
              <w:right w:w="108" w:type="dxa"/>
            </w:tcMar>
            <w:vAlign w:val="center"/>
          </w:tcPr>
          <w:p w14:paraId="2CAC8F3B" w14:textId="77777777" w:rsidR="003C586F" w:rsidRPr="00BF140A" w:rsidRDefault="000429A3" w:rsidP="009E14B4">
            <w:pPr>
              <w:pStyle w:val="tac0"/>
              <w:rPr>
                <w:lang w:val="en-GB"/>
              </w:rPr>
            </w:pPr>
            <w:r>
              <w:rPr>
                <w:position w:val="-14"/>
                <w:lang w:eastAsia="zh-CN"/>
              </w:rPr>
              <w:pict w14:anchorId="3F63C801">
                <v:shape id="_x0000_i2459" type="#_x0000_t75" style="width:87.05pt;height:19.25pt">
                  <v:imagedata r:id="rId535" o:title=""/>
                </v:shape>
              </w:pict>
            </w:r>
          </w:p>
        </w:tc>
        <w:tc>
          <w:tcPr>
            <w:tcW w:w="2685" w:type="dxa"/>
            <w:vAlign w:val="center"/>
          </w:tcPr>
          <w:p w14:paraId="72FF9AE7" w14:textId="77777777" w:rsidR="003C586F" w:rsidRPr="00BF140A" w:rsidRDefault="000429A3" w:rsidP="009E14B4">
            <w:pPr>
              <w:pStyle w:val="tac0"/>
              <w:rPr>
                <w:rFonts w:eastAsia="SimSun"/>
                <w:lang w:val="en-GB" w:eastAsia="zh-CN"/>
              </w:rPr>
            </w:pPr>
            <w:r>
              <w:rPr>
                <w:position w:val="-14"/>
                <w:lang w:eastAsia="zh-CN"/>
              </w:rPr>
              <w:pict w14:anchorId="71FCB649">
                <v:shape id="_x0000_i2460" type="#_x0000_t75" style="width:87.05pt;height:19.25pt">
                  <v:imagedata r:id="rId535" o:title=""/>
                </v:shape>
              </w:pict>
            </w:r>
          </w:p>
        </w:tc>
      </w:tr>
      <w:tr w:rsidR="00BF140A" w:rsidRPr="00BF140A" w14:paraId="275914AB" w14:textId="77777777" w:rsidTr="00BF140A">
        <w:trPr>
          <w:jc w:val="center"/>
        </w:trPr>
        <w:tc>
          <w:tcPr>
            <w:tcW w:w="1047" w:type="dxa"/>
            <w:tcMar>
              <w:top w:w="0" w:type="dxa"/>
              <w:left w:w="108" w:type="dxa"/>
              <w:bottom w:w="0" w:type="dxa"/>
              <w:right w:w="108" w:type="dxa"/>
            </w:tcMar>
            <w:vAlign w:val="center"/>
          </w:tcPr>
          <w:p w14:paraId="72AC8193"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5EF3D77E" w14:textId="77777777" w:rsidR="003C586F" w:rsidRPr="00BF140A" w:rsidRDefault="003C586F" w:rsidP="009E14B4">
            <w:pPr>
              <w:pStyle w:val="tac0"/>
              <w:rPr>
                <w:lang w:val="en-GB"/>
              </w:rPr>
            </w:pPr>
            <w:r w:rsidRPr="00BF140A">
              <w:rPr>
                <w:lang w:val="en-GB"/>
              </w:rPr>
              <w:t>4</w:t>
            </w:r>
          </w:p>
        </w:tc>
        <w:tc>
          <w:tcPr>
            <w:tcW w:w="1543" w:type="dxa"/>
            <w:vAlign w:val="center"/>
          </w:tcPr>
          <w:p w14:paraId="4B9ED69D"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279C16B5"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A1FF725"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0D995757" w14:textId="77777777" w:rsidTr="00BF140A">
        <w:trPr>
          <w:trHeight w:val="148"/>
          <w:jc w:val="center"/>
        </w:trPr>
        <w:tc>
          <w:tcPr>
            <w:tcW w:w="1047" w:type="dxa"/>
            <w:tcMar>
              <w:top w:w="0" w:type="dxa"/>
              <w:left w:w="108" w:type="dxa"/>
              <w:bottom w:w="0" w:type="dxa"/>
              <w:right w:w="108" w:type="dxa"/>
            </w:tcMar>
            <w:vAlign w:val="center"/>
          </w:tcPr>
          <w:p w14:paraId="1F7AAFE0"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40B9F05A" w14:textId="77777777" w:rsidR="003C586F" w:rsidRPr="00BF140A" w:rsidRDefault="003C586F" w:rsidP="009E14B4">
            <w:pPr>
              <w:pStyle w:val="tac0"/>
              <w:rPr>
                <w:lang w:val="en-GB"/>
              </w:rPr>
            </w:pPr>
            <w:r w:rsidRPr="00BF140A">
              <w:rPr>
                <w:lang w:val="en-GB"/>
              </w:rPr>
              <w:t>4</w:t>
            </w:r>
          </w:p>
        </w:tc>
        <w:tc>
          <w:tcPr>
            <w:tcW w:w="1543" w:type="dxa"/>
            <w:vAlign w:val="center"/>
          </w:tcPr>
          <w:p w14:paraId="38468D94"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05B23B4A"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2199352A" w14:textId="77777777"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14:paraId="3AD10A25"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4EB8583B" w14:textId="77777777" w:rsidR="003C586F" w:rsidRPr="00BF140A" w:rsidRDefault="003C586F" w:rsidP="00BF140A">
            <w:pPr>
              <w:pStyle w:val="TAH"/>
            </w:pPr>
            <w:r w:rsidRPr="00BF140A">
              <w:t>Field</w:t>
            </w:r>
          </w:p>
        </w:tc>
        <w:tc>
          <w:tcPr>
            <w:tcW w:w="8705" w:type="dxa"/>
            <w:gridSpan w:val="4"/>
            <w:shd w:val="clear" w:color="auto" w:fill="E0E0E0"/>
            <w:vAlign w:val="center"/>
          </w:tcPr>
          <w:p w14:paraId="111DAF0C" w14:textId="77777777" w:rsidR="003C586F" w:rsidRPr="00BF140A" w:rsidRDefault="003C586F" w:rsidP="00BF140A">
            <w:pPr>
              <w:pStyle w:val="TAH"/>
            </w:pPr>
            <w:r w:rsidRPr="00BF140A">
              <w:t>Bit width</w:t>
            </w:r>
          </w:p>
        </w:tc>
      </w:tr>
      <w:tr w:rsidR="00BF140A" w:rsidRPr="00BF140A" w14:paraId="748C9B60" w14:textId="77777777" w:rsidTr="00BF140A">
        <w:trPr>
          <w:jc w:val="center"/>
        </w:trPr>
        <w:tc>
          <w:tcPr>
            <w:tcW w:w="1047" w:type="dxa"/>
            <w:vMerge/>
            <w:shd w:val="clear" w:color="auto" w:fill="E0E0E0"/>
            <w:vAlign w:val="center"/>
          </w:tcPr>
          <w:p w14:paraId="007EFC6C"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22A659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62C77242"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18773E1C"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31967829"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1345DDF7" w14:textId="77777777" w:rsidTr="00BF140A">
        <w:trPr>
          <w:jc w:val="center"/>
        </w:trPr>
        <w:tc>
          <w:tcPr>
            <w:tcW w:w="1047" w:type="dxa"/>
            <w:tcMar>
              <w:top w:w="0" w:type="dxa"/>
              <w:left w:w="108" w:type="dxa"/>
              <w:bottom w:w="0" w:type="dxa"/>
              <w:right w:w="108" w:type="dxa"/>
            </w:tcMar>
            <w:vAlign w:val="center"/>
          </w:tcPr>
          <w:p w14:paraId="5131B3F3" w14:textId="77777777"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14:paraId="7AD157B3" w14:textId="77777777" w:rsidR="003C586F" w:rsidRPr="00BF140A" w:rsidRDefault="003C586F" w:rsidP="009E14B4">
            <w:pPr>
              <w:pStyle w:val="tac0"/>
              <w:rPr>
                <w:lang w:val="en-GB"/>
              </w:rPr>
            </w:pPr>
            <w:r w:rsidRPr="00BF140A">
              <w:rPr>
                <w:lang w:val="en-GB"/>
              </w:rPr>
              <w:t>4</w:t>
            </w:r>
          </w:p>
        </w:tc>
        <w:tc>
          <w:tcPr>
            <w:tcW w:w="1543" w:type="dxa"/>
            <w:vAlign w:val="center"/>
          </w:tcPr>
          <w:p w14:paraId="4C1E79D8" w14:textId="77777777"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14:paraId="48352B36"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3AC784FE"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4E978303" w14:textId="77777777" w:rsidTr="00BF140A">
        <w:trPr>
          <w:jc w:val="center"/>
        </w:trPr>
        <w:tc>
          <w:tcPr>
            <w:tcW w:w="1047" w:type="dxa"/>
            <w:tcMar>
              <w:top w:w="0" w:type="dxa"/>
              <w:left w:w="108" w:type="dxa"/>
              <w:bottom w:w="0" w:type="dxa"/>
              <w:right w:w="108" w:type="dxa"/>
            </w:tcMar>
            <w:vAlign w:val="center"/>
          </w:tcPr>
          <w:p w14:paraId="7A611076" w14:textId="77777777"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14:paraId="78C186DC" w14:textId="77777777" w:rsidR="003C586F" w:rsidRPr="00BF140A" w:rsidRDefault="003C586F" w:rsidP="009E14B4">
            <w:pPr>
              <w:pStyle w:val="tac0"/>
              <w:rPr>
                <w:lang w:val="en-GB"/>
              </w:rPr>
            </w:pPr>
            <w:r w:rsidRPr="00BF140A">
              <w:rPr>
                <w:lang w:val="en-GB"/>
              </w:rPr>
              <w:t>2</w:t>
            </w:r>
          </w:p>
        </w:tc>
        <w:tc>
          <w:tcPr>
            <w:tcW w:w="1543" w:type="dxa"/>
            <w:vAlign w:val="center"/>
          </w:tcPr>
          <w:p w14:paraId="335F99D6" w14:textId="77777777"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14:paraId="759D8094"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365AA5CD"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F8CDA70" w14:textId="77777777" w:rsidTr="00BF140A">
        <w:trPr>
          <w:jc w:val="center"/>
        </w:trPr>
        <w:tc>
          <w:tcPr>
            <w:tcW w:w="1047" w:type="dxa"/>
            <w:tcMar>
              <w:top w:w="0" w:type="dxa"/>
              <w:left w:w="108" w:type="dxa"/>
              <w:bottom w:w="0" w:type="dxa"/>
              <w:right w:w="108" w:type="dxa"/>
            </w:tcMar>
            <w:vAlign w:val="center"/>
          </w:tcPr>
          <w:p w14:paraId="2589E641" w14:textId="77777777"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14:paraId="36530F20"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14:paraId="2B780B5A"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14:paraId="37585589" w14:textId="77777777"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14:paraId="52D63A71" w14:textId="77777777"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14:paraId="18652796" w14:textId="77777777" w:rsidTr="00BF140A">
        <w:trPr>
          <w:jc w:val="center"/>
        </w:trPr>
        <w:tc>
          <w:tcPr>
            <w:tcW w:w="1047" w:type="dxa"/>
            <w:tcMar>
              <w:top w:w="0" w:type="dxa"/>
              <w:left w:w="108" w:type="dxa"/>
              <w:bottom w:w="0" w:type="dxa"/>
              <w:right w:w="108" w:type="dxa"/>
            </w:tcMar>
            <w:vAlign w:val="center"/>
          </w:tcPr>
          <w:p w14:paraId="59A4EF46" w14:textId="77777777"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14:paraId="277C428C"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14:paraId="6511C0D6"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14:paraId="751FB29F" w14:textId="77777777"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14:paraId="5C1478A5" w14:textId="77777777"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14:paraId="76F11654" w14:textId="77777777" w:rsidTr="00BF140A">
        <w:trPr>
          <w:jc w:val="center"/>
        </w:trPr>
        <w:tc>
          <w:tcPr>
            <w:tcW w:w="1047" w:type="dxa"/>
            <w:tcMar>
              <w:top w:w="0" w:type="dxa"/>
              <w:left w:w="108" w:type="dxa"/>
              <w:bottom w:w="0" w:type="dxa"/>
              <w:right w:w="108" w:type="dxa"/>
            </w:tcMar>
            <w:vAlign w:val="center"/>
          </w:tcPr>
          <w:p w14:paraId="7BAC7091" w14:textId="77777777"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14:paraId="21676B08" w14:textId="77777777" w:rsidR="003C586F" w:rsidRPr="00BF140A" w:rsidRDefault="000429A3" w:rsidP="009E14B4">
            <w:pPr>
              <w:pStyle w:val="tac0"/>
              <w:rPr>
                <w:sz w:val="15"/>
                <w:szCs w:val="15"/>
                <w:lang w:val="en-GB"/>
              </w:rPr>
            </w:pPr>
            <w:r>
              <w:rPr>
                <w:position w:val="-4"/>
              </w:rPr>
              <w:pict w14:anchorId="06EA0C41">
                <v:shape id="_x0000_i2461" type="#_x0000_t75" style="width:10.05pt;height:10.9pt">
                  <v:imagedata r:id="rId600" o:title=""/>
                </v:shape>
              </w:pict>
            </w:r>
          </w:p>
        </w:tc>
        <w:tc>
          <w:tcPr>
            <w:tcW w:w="1543" w:type="dxa"/>
            <w:vAlign w:val="center"/>
          </w:tcPr>
          <w:p w14:paraId="1781CB3B" w14:textId="77777777" w:rsidR="003C586F" w:rsidRPr="00BF140A" w:rsidRDefault="000429A3" w:rsidP="009E14B4">
            <w:pPr>
              <w:pStyle w:val="tac0"/>
              <w:rPr>
                <w:rFonts w:eastAsia="SimSun"/>
                <w:lang w:val="en-GB" w:eastAsia="zh-CN"/>
              </w:rPr>
            </w:pPr>
            <w:r>
              <w:rPr>
                <w:position w:val="-4"/>
              </w:rPr>
              <w:pict w14:anchorId="5BE4C54C">
                <v:shape id="_x0000_i2462" type="#_x0000_t75" style="width:10.05pt;height:10.9pt">
                  <v:imagedata r:id="rId600" o:title=""/>
                </v:shape>
              </w:pict>
            </w:r>
          </w:p>
        </w:tc>
        <w:tc>
          <w:tcPr>
            <w:tcW w:w="2788" w:type="dxa"/>
            <w:tcMar>
              <w:top w:w="0" w:type="dxa"/>
              <w:left w:w="108" w:type="dxa"/>
              <w:bottom w:w="0" w:type="dxa"/>
              <w:right w:w="108" w:type="dxa"/>
            </w:tcMar>
            <w:vAlign w:val="center"/>
          </w:tcPr>
          <w:p w14:paraId="695E482F" w14:textId="77777777" w:rsidR="003C586F" w:rsidRPr="00BF140A" w:rsidRDefault="000429A3" w:rsidP="009E14B4">
            <w:pPr>
              <w:pStyle w:val="tac0"/>
              <w:rPr>
                <w:sz w:val="15"/>
                <w:szCs w:val="15"/>
                <w:lang w:val="en-GB"/>
              </w:rPr>
            </w:pPr>
            <w:r>
              <w:rPr>
                <w:position w:val="-4"/>
              </w:rPr>
              <w:pict w14:anchorId="7271CA79">
                <v:shape id="_x0000_i2463" type="#_x0000_t75" style="width:10.9pt;height:12.55pt">
                  <v:imagedata r:id="rId609" o:title=""/>
                </v:shape>
              </w:pict>
            </w:r>
          </w:p>
        </w:tc>
        <w:tc>
          <w:tcPr>
            <w:tcW w:w="2685" w:type="dxa"/>
            <w:vAlign w:val="center"/>
          </w:tcPr>
          <w:p w14:paraId="6104244A" w14:textId="77777777" w:rsidR="003C586F" w:rsidRPr="00BF140A" w:rsidRDefault="000429A3" w:rsidP="009E14B4">
            <w:pPr>
              <w:pStyle w:val="tac0"/>
            </w:pPr>
            <w:r>
              <w:rPr>
                <w:position w:val="-4"/>
              </w:rPr>
              <w:pict w14:anchorId="12718A4E">
                <v:shape id="_x0000_i2464" type="#_x0000_t75" style="width:10.9pt;height:12.55pt">
                  <v:imagedata r:id="rId609" o:title=""/>
                </v:shape>
              </w:pict>
            </w:r>
          </w:p>
        </w:tc>
      </w:tr>
      <w:tr w:rsidR="00BF140A" w:rsidRPr="00BF140A" w14:paraId="7FFD09FA" w14:textId="77777777" w:rsidTr="00BF140A">
        <w:trPr>
          <w:jc w:val="center"/>
        </w:trPr>
        <w:tc>
          <w:tcPr>
            <w:tcW w:w="1047" w:type="dxa"/>
            <w:tcMar>
              <w:top w:w="0" w:type="dxa"/>
              <w:left w:w="108" w:type="dxa"/>
              <w:bottom w:w="0" w:type="dxa"/>
              <w:right w:w="108" w:type="dxa"/>
            </w:tcMar>
            <w:vAlign w:val="center"/>
          </w:tcPr>
          <w:p w14:paraId="19F2807D" w14:textId="77777777"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14:paraId="07380B83" w14:textId="77777777" w:rsidR="003C586F" w:rsidRPr="00BF140A" w:rsidRDefault="000429A3" w:rsidP="009E14B4">
            <w:pPr>
              <w:pStyle w:val="tac0"/>
              <w:rPr>
                <w:rFonts w:eastAsia="SimSun"/>
                <w:lang w:val="en-GB" w:eastAsia="zh-CN"/>
              </w:rPr>
            </w:pPr>
            <w:r>
              <w:rPr>
                <w:position w:val="-14"/>
                <w:lang w:eastAsia="zh-CN"/>
              </w:rPr>
              <w:pict w14:anchorId="28D3A00A">
                <v:shape id="_x0000_i2465" type="#_x0000_t75" style="width:84.55pt;height:19.25pt">
                  <v:imagedata r:id="rId534" o:title=""/>
                </v:shape>
              </w:pict>
            </w:r>
          </w:p>
        </w:tc>
        <w:tc>
          <w:tcPr>
            <w:tcW w:w="1543" w:type="dxa"/>
            <w:vAlign w:val="center"/>
          </w:tcPr>
          <w:p w14:paraId="0C1E5ABD" w14:textId="77777777" w:rsidR="003C586F" w:rsidRPr="00BF140A" w:rsidRDefault="000429A3" w:rsidP="009E14B4">
            <w:pPr>
              <w:pStyle w:val="tac0"/>
              <w:rPr>
                <w:rFonts w:eastAsia="SimSun"/>
                <w:lang w:val="en-GB" w:eastAsia="zh-CN"/>
              </w:rPr>
            </w:pPr>
            <w:r>
              <w:rPr>
                <w:position w:val="-14"/>
                <w:lang w:eastAsia="zh-CN"/>
              </w:rPr>
              <w:pict w14:anchorId="59AF60F8">
                <v:shape id="_x0000_i2466" type="#_x0000_t75" style="width:84.55pt;height:19.25pt">
                  <v:imagedata r:id="rId534" o:title=""/>
                </v:shape>
              </w:pict>
            </w:r>
          </w:p>
        </w:tc>
        <w:tc>
          <w:tcPr>
            <w:tcW w:w="2788" w:type="dxa"/>
            <w:tcMar>
              <w:top w:w="0" w:type="dxa"/>
              <w:left w:w="108" w:type="dxa"/>
              <w:bottom w:w="0" w:type="dxa"/>
              <w:right w:w="108" w:type="dxa"/>
            </w:tcMar>
            <w:vAlign w:val="center"/>
          </w:tcPr>
          <w:p w14:paraId="038BB657" w14:textId="77777777" w:rsidR="003C586F" w:rsidRPr="00BF140A" w:rsidRDefault="000429A3" w:rsidP="009E14B4">
            <w:pPr>
              <w:pStyle w:val="tac0"/>
              <w:rPr>
                <w:lang w:val="en-GB"/>
              </w:rPr>
            </w:pPr>
            <w:r>
              <w:rPr>
                <w:position w:val="-14"/>
                <w:lang w:eastAsia="zh-CN"/>
              </w:rPr>
              <w:pict w14:anchorId="3827F2EB">
                <v:shape id="_x0000_i2467" type="#_x0000_t75" style="width:84.55pt;height:19.25pt">
                  <v:imagedata r:id="rId534" o:title=""/>
                </v:shape>
              </w:pict>
            </w:r>
          </w:p>
        </w:tc>
        <w:tc>
          <w:tcPr>
            <w:tcW w:w="2685" w:type="dxa"/>
            <w:vAlign w:val="center"/>
          </w:tcPr>
          <w:p w14:paraId="21DEEB7E" w14:textId="77777777" w:rsidR="003C586F" w:rsidRPr="00BF140A" w:rsidRDefault="000429A3" w:rsidP="009E14B4">
            <w:pPr>
              <w:pStyle w:val="tac0"/>
              <w:rPr>
                <w:rFonts w:eastAsia="SimSun"/>
                <w:lang w:val="en-GB" w:eastAsia="zh-CN"/>
              </w:rPr>
            </w:pPr>
            <w:r>
              <w:rPr>
                <w:position w:val="-14"/>
                <w:lang w:eastAsia="zh-CN"/>
              </w:rPr>
              <w:pict w14:anchorId="6F9EFFA1">
                <v:shape id="_x0000_i2468" type="#_x0000_t75" style="width:84.55pt;height:19.25pt">
                  <v:imagedata r:id="rId534" o:title=""/>
                </v:shape>
              </w:pict>
            </w:r>
          </w:p>
        </w:tc>
      </w:tr>
      <w:tr w:rsidR="00BF140A" w:rsidRPr="00BF140A" w14:paraId="61497A12" w14:textId="77777777" w:rsidTr="00BF140A">
        <w:trPr>
          <w:jc w:val="center"/>
        </w:trPr>
        <w:tc>
          <w:tcPr>
            <w:tcW w:w="1047" w:type="dxa"/>
            <w:tcMar>
              <w:top w:w="0" w:type="dxa"/>
              <w:left w:w="108" w:type="dxa"/>
              <w:bottom w:w="0" w:type="dxa"/>
              <w:right w:w="108" w:type="dxa"/>
            </w:tcMar>
            <w:vAlign w:val="center"/>
          </w:tcPr>
          <w:p w14:paraId="2974A76B" w14:textId="77777777"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7B47876A" w14:textId="77777777" w:rsidR="003C586F" w:rsidRPr="00BF140A" w:rsidRDefault="000429A3" w:rsidP="009E14B4">
            <w:pPr>
              <w:pStyle w:val="tac0"/>
              <w:rPr>
                <w:rFonts w:eastAsia="SimSun"/>
                <w:kern w:val="2"/>
                <w:lang w:val="en-GB" w:eastAsia="zh-CN"/>
              </w:rPr>
            </w:pPr>
            <w:r>
              <w:rPr>
                <w:position w:val="-14"/>
                <w:lang w:eastAsia="zh-CN"/>
              </w:rPr>
              <w:pict w14:anchorId="41C1B0A9">
                <v:shape id="_x0000_i2469" type="#_x0000_t75" style="width:87.05pt;height:19.25pt">
                  <v:imagedata r:id="rId535" o:title=""/>
                </v:shape>
              </w:pict>
            </w:r>
          </w:p>
        </w:tc>
        <w:tc>
          <w:tcPr>
            <w:tcW w:w="1543" w:type="dxa"/>
            <w:vAlign w:val="center"/>
          </w:tcPr>
          <w:p w14:paraId="0222DBA8" w14:textId="77777777" w:rsidR="003C586F" w:rsidRPr="00BF140A" w:rsidRDefault="000429A3" w:rsidP="009E14B4">
            <w:pPr>
              <w:pStyle w:val="tac0"/>
              <w:rPr>
                <w:rFonts w:eastAsia="SimSun"/>
                <w:lang w:val="en-GB" w:eastAsia="zh-CN"/>
              </w:rPr>
            </w:pPr>
            <w:r>
              <w:rPr>
                <w:position w:val="-14"/>
                <w:lang w:eastAsia="zh-CN"/>
              </w:rPr>
              <w:pict w14:anchorId="3EA30FE6">
                <v:shape id="_x0000_i2470" type="#_x0000_t75" style="width:87.05pt;height:19.25pt">
                  <v:imagedata r:id="rId535" o:title=""/>
                </v:shape>
              </w:pict>
            </w:r>
          </w:p>
        </w:tc>
        <w:tc>
          <w:tcPr>
            <w:tcW w:w="2788" w:type="dxa"/>
            <w:tcMar>
              <w:top w:w="0" w:type="dxa"/>
              <w:left w:w="108" w:type="dxa"/>
              <w:bottom w:w="0" w:type="dxa"/>
              <w:right w:w="108" w:type="dxa"/>
            </w:tcMar>
            <w:vAlign w:val="center"/>
          </w:tcPr>
          <w:p w14:paraId="0E51701C" w14:textId="77777777" w:rsidR="003C586F" w:rsidRPr="00BF140A" w:rsidRDefault="000429A3" w:rsidP="009E14B4">
            <w:pPr>
              <w:pStyle w:val="tac0"/>
              <w:rPr>
                <w:lang w:val="en-GB"/>
              </w:rPr>
            </w:pPr>
            <w:r>
              <w:rPr>
                <w:position w:val="-14"/>
                <w:lang w:eastAsia="zh-CN"/>
              </w:rPr>
              <w:pict w14:anchorId="10A5AF7E">
                <v:shape id="_x0000_i2471" type="#_x0000_t75" style="width:87.05pt;height:19.25pt">
                  <v:imagedata r:id="rId535" o:title=""/>
                </v:shape>
              </w:pict>
            </w:r>
          </w:p>
        </w:tc>
        <w:tc>
          <w:tcPr>
            <w:tcW w:w="2685" w:type="dxa"/>
            <w:vAlign w:val="center"/>
          </w:tcPr>
          <w:p w14:paraId="65469EDD" w14:textId="77777777" w:rsidR="003C586F" w:rsidRPr="00BF140A" w:rsidRDefault="000429A3" w:rsidP="009E14B4">
            <w:pPr>
              <w:pStyle w:val="tac0"/>
              <w:rPr>
                <w:rFonts w:eastAsia="SimSun"/>
                <w:lang w:val="en-GB" w:eastAsia="zh-CN"/>
              </w:rPr>
            </w:pPr>
            <w:r>
              <w:rPr>
                <w:position w:val="-14"/>
                <w:lang w:eastAsia="zh-CN"/>
              </w:rPr>
              <w:pict w14:anchorId="3F4A2C72">
                <v:shape id="_x0000_i2472" type="#_x0000_t75" style="width:87.05pt;height:19.25pt">
                  <v:imagedata r:id="rId535" o:title=""/>
                </v:shape>
              </w:pict>
            </w:r>
          </w:p>
        </w:tc>
      </w:tr>
      <w:tr w:rsidR="00BF140A" w:rsidRPr="00BF140A" w14:paraId="045332FD" w14:textId="77777777" w:rsidTr="00BF140A">
        <w:trPr>
          <w:jc w:val="center"/>
        </w:trPr>
        <w:tc>
          <w:tcPr>
            <w:tcW w:w="1047" w:type="dxa"/>
            <w:tcMar>
              <w:top w:w="0" w:type="dxa"/>
              <w:left w:w="108" w:type="dxa"/>
              <w:bottom w:w="0" w:type="dxa"/>
              <w:right w:w="108" w:type="dxa"/>
            </w:tcMar>
            <w:vAlign w:val="center"/>
          </w:tcPr>
          <w:p w14:paraId="5ADCF30F" w14:textId="77777777"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14:paraId="69655D37"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70B5EDDB"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0E72D376"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662714BB"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14:paraId="1C54C5F0" w14:textId="77777777" w:rsidTr="00BF140A">
        <w:trPr>
          <w:trHeight w:val="148"/>
          <w:jc w:val="center"/>
        </w:trPr>
        <w:tc>
          <w:tcPr>
            <w:tcW w:w="1047" w:type="dxa"/>
            <w:tcMar>
              <w:top w:w="0" w:type="dxa"/>
              <w:left w:w="108" w:type="dxa"/>
              <w:bottom w:w="0" w:type="dxa"/>
              <w:right w:w="108" w:type="dxa"/>
            </w:tcMar>
            <w:vAlign w:val="center"/>
          </w:tcPr>
          <w:p w14:paraId="06D7BA5A" w14:textId="77777777"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14:paraId="1D14C924"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14:paraId="417537A1"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14:paraId="48E3F541" w14:textId="77777777"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14:paraId="6C448950" w14:textId="77777777"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14:paraId="7B3A5609" w14:textId="77777777" w:rsidR="003C586F" w:rsidRPr="00BA603A" w:rsidRDefault="003C586F" w:rsidP="003C586F">
      <w:pPr>
        <w:rPr>
          <w:lang w:eastAsia="zh-CN"/>
        </w:rPr>
      </w:pPr>
    </w:p>
    <w:p w14:paraId="08038CE9" w14:textId="77777777"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5CD56027" w14:textId="77777777" w:rsidTr="00BF140A">
        <w:trPr>
          <w:jc w:val="center"/>
        </w:trPr>
        <w:tc>
          <w:tcPr>
            <w:tcW w:w="0" w:type="auto"/>
            <w:vMerge w:val="restart"/>
            <w:shd w:val="clear" w:color="auto" w:fill="E0E0E0"/>
            <w:vAlign w:val="center"/>
          </w:tcPr>
          <w:p w14:paraId="0B418104" w14:textId="77777777" w:rsidR="003C586F" w:rsidRPr="00255015" w:rsidRDefault="003C586F" w:rsidP="009E14B4">
            <w:pPr>
              <w:pStyle w:val="TAH"/>
            </w:pPr>
            <w:r w:rsidRPr="00255015">
              <w:t>Field</w:t>
            </w:r>
          </w:p>
        </w:tc>
        <w:tc>
          <w:tcPr>
            <w:tcW w:w="0" w:type="auto"/>
            <w:gridSpan w:val="6"/>
            <w:shd w:val="clear" w:color="auto" w:fill="E0E0E0"/>
            <w:vAlign w:val="center"/>
          </w:tcPr>
          <w:p w14:paraId="6AFF3D09" w14:textId="77777777" w:rsidR="003C586F" w:rsidRPr="00255015" w:rsidRDefault="003C586F" w:rsidP="009E14B4">
            <w:pPr>
              <w:pStyle w:val="TAH"/>
            </w:pPr>
            <w:r w:rsidRPr="00255015">
              <w:t>Bit width</w:t>
            </w:r>
          </w:p>
        </w:tc>
      </w:tr>
      <w:tr w:rsidR="003C586F" w:rsidRPr="00290CB4" w14:paraId="5D4D8F26" w14:textId="77777777" w:rsidTr="00BF140A">
        <w:trPr>
          <w:jc w:val="center"/>
        </w:trPr>
        <w:tc>
          <w:tcPr>
            <w:tcW w:w="0" w:type="auto"/>
            <w:vMerge/>
            <w:shd w:val="clear" w:color="auto" w:fill="E0E0E0"/>
            <w:vAlign w:val="center"/>
          </w:tcPr>
          <w:p w14:paraId="00D6A8F0" w14:textId="77777777" w:rsidR="003C586F" w:rsidRPr="00255015" w:rsidRDefault="003C586F" w:rsidP="009E14B4">
            <w:pPr>
              <w:pStyle w:val="TAH"/>
            </w:pPr>
          </w:p>
        </w:tc>
        <w:tc>
          <w:tcPr>
            <w:tcW w:w="0" w:type="auto"/>
            <w:gridSpan w:val="2"/>
            <w:shd w:val="clear" w:color="auto" w:fill="E0E0E0"/>
            <w:vAlign w:val="center"/>
          </w:tcPr>
          <w:p w14:paraId="461BC0D3"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1C13CFD" w14:textId="77777777" w:rsidR="003C586F" w:rsidRPr="00255015" w:rsidRDefault="003C586F" w:rsidP="009E14B4">
            <w:pPr>
              <w:pStyle w:val="TAH"/>
              <w:rPr>
                <w:lang w:eastAsia="zh-CN"/>
              </w:rPr>
            </w:pPr>
            <w:r w:rsidRPr="00255015">
              <w:t>4 antenna ports</w:t>
            </w:r>
          </w:p>
        </w:tc>
      </w:tr>
      <w:tr w:rsidR="003C586F" w:rsidRPr="00290CB4" w14:paraId="03F4FDCC" w14:textId="77777777" w:rsidTr="00BF140A">
        <w:trPr>
          <w:jc w:val="center"/>
        </w:trPr>
        <w:tc>
          <w:tcPr>
            <w:tcW w:w="0" w:type="auto"/>
            <w:vMerge/>
            <w:shd w:val="clear" w:color="auto" w:fill="E0E0E0"/>
            <w:vAlign w:val="center"/>
          </w:tcPr>
          <w:p w14:paraId="03798B76" w14:textId="77777777" w:rsidR="003C586F" w:rsidRPr="00255015" w:rsidRDefault="003C586F" w:rsidP="009E14B4">
            <w:pPr>
              <w:pStyle w:val="TAH"/>
            </w:pPr>
          </w:p>
        </w:tc>
        <w:tc>
          <w:tcPr>
            <w:tcW w:w="0" w:type="auto"/>
            <w:shd w:val="clear" w:color="auto" w:fill="E0E0E0"/>
            <w:vAlign w:val="center"/>
          </w:tcPr>
          <w:p w14:paraId="68E7DB7F" w14:textId="77777777" w:rsidR="003C586F" w:rsidRPr="00255015" w:rsidRDefault="003C586F" w:rsidP="009E14B4">
            <w:pPr>
              <w:pStyle w:val="TAH"/>
            </w:pPr>
            <w:r w:rsidRPr="00255015">
              <w:t>Rank = 1</w:t>
            </w:r>
          </w:p>
        </w:tc>
        <w:tc>
          <w:tcPr>
            <w:tcW w:w="0" w:type="auto"/>
            <w:shd w:val="clear" w:color="auto" w:fill="E0E0E0"/>
            <w:vAlign w:val="center"/>
          </w:tcPr>
          <w:p w14:paraId="21DC88BB"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4762F7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6508F280"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34C10C3"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2BD0C6"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3135BE38" w14:textId="77777777" w:rsidTr="00BF140A">
        <w:trPr>
          <w:jc w:val="center"/>
        </w:trPr>
        <w:tc>
          <w:tcPr>
            <w:tcW w:w="0" w:type="auto"/>
            <w:vAlign w:val="center"/>
          </w:tcPr>
          <w:p w14:paraId="68B9219F"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214BB88A" w14:textId="77777777" w:rsidR="003C586F" w:rsidRPr="00290CB4" w:rsidRDefault="003C586F" w:rsidP="009E14B4">
            <w:pPr>
              <w:pStyle w:val="TAC"/>
              <w:rPr>
                <w:lang w:val="de-DE"/>
              </w:rPr>
            </w:pPr>
            <w:r w:rsidRPr="00290CB4">
              <w:rPr>
                <w:lang w:val="de-DE"/>
              </w:rPr>
              <w:t>4</w:t>
            </w:r>
          </w:p>
        </w:tc>
        <w:tc>
          <w:tcPr>
            <w:tcW w:w="0" w:type="auto"/>
            <w:vAlign w:val="center"/>
          </w:tcPr>
          <w:p w14:paraId="70F34F8F" w14:textId="77777777" w:rsidR="003C586F" w:rsidRPr="00290CB4" w:rsidRDefault="003C586F" w:rsidP="009E14B4">
            <w:pPr>
              <w:pStyle w:val="TAC"/>
              <w:rPr>
                <w:lang w:val="de-DE"/>
              </w:rPr>
            </w:pPr>
            <w:r w:rsidRPr="00290CB4">
              <w:rPr>
                <w:lang w:val="de-DE"/>
              </w:rPr>
              <w:t>4</w:t>
            </w:r>
          </w:p>
        </w:tc>
        <w:tc>
          <w:tcPr>
            <w:tcW w:w="0" w:type="auto"/>
            <w:vAlign w:val="center"/>
          </w:tcPr>
          <w:p w14:paraId="41402174" w14:textId="77777777" w:rsidR="003C586F" w:rsidRPr="00290CB4" w:rsidRDefault="003C586F" w:rsidP="009E14B4">
            <w:pPr>
              <w:pStyle w:val="TAC"/>
              <w:rPr>
                <w:lang w:val="de-DE"/>
              </w:rPr>
            </w:pPr>
            <w:r w:rsidRPr="00290CB4">
              <w:rPr>
                <w:lang w:val="de-DE"/>
              </w:rPr>
              <w:t>4</w:t>
            </w:r>
          </w:p>
        </w:tc>
        <w:tc>
          <w:tcPr>
            <w:tcW w:w="0" w:type="auto"/>
            <w:vAlign w:val="center"/>
          </w:tcPr>
          <w:p w14:paraId="54502666" w14:textId="77777777" w:rsidR="003C586F" w:rsidRPr="00290CB4" w:rsidRDefault="003C586F" w:rsidP="009E14B4">
            <w:pPr>
              <w:pStyle w:val="TAC"/>
              <w:rPr>
                <w:lang w:val="de-DE"/>
              </w:rPr>
            </w:pPr>
            <w:r w:rsidRPr="00290CB4">
              <w:rPr>
                <w:lang w:val="de-DE"/>
              </w:rPr>
              <w:t>4</w:t>
            </w:r>
          </w:p>
        </w:tc>
        <w:tc>
          <w:tcPr>
            <w:tcW w:w="0" w:type="auto"/>
            <w:vAlign w:val="center"/>
          </w:tcPr>
          <w:p w14:paraId="21DDE6EE"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58F10410"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4F4ACA0E" w14:textId="77777777" w:rsidTr="00BF140A">
        <w:trPr>
          <w:jc w:val="center"/>
        </w:trPr>
        <w:tc>
          <w:tcPr>
            <w:tcW w:w="0" w:type="auto"/>
            <w:vAlign w:val="center"/>
          </w:tcPr>
          <w:p w14:paraId="75CF2D1A"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28023895"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8416299"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F7089CE"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B63985A"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56D8798E"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49BC13A7" w14:textId="77777777" w:rsidR="003C586F" w:rsidRDefault="003C586F" w:rsidP="009E14B4">
            <w:pPr>
              <w:pStyle w:val="TAC"/>
              <w:rPr>
                <w:lang w:val="de-DE" w:eastAsia="zh-CN"/>
              </w:rPr>
            </w:pPr>
            <w:r w:rsidRPr="00255015">
              <w:rPr>
                <w:rFonts w:hint="eastAsia"/>
                <w:lang w:eastAsia="zh-CN"/>
              </w:rPr>
              <w:t>2</w:t>
            </w:r>
          </w:p>
        </w:tc>
      </w:tr>
      <w:tr w:rsidR="003C586F" w:rsidRPr="00290CB4" w14:paraId="2DD87856" w14:textId="77777777" w:rsidTr="00BF140A">
        <w:trPr>
          <w:jc w:val="center"/>
        </w:trPr>
        <w:tc>
          <w:tcPr>
            <w:tcW w:w="0" w:type="auto"/>
            <w:vAlign w:val="center"/>
          </w:tcPr>
          <w:p w14:paraId="03365381"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562E3C3A" w14:textId="77777777" w:rsidR="003C586F" w:rsidRPr="00255015" w:rsidRDefault="003C586F" w:rsidP="009E14B4">
            <w:pPr>
              <w:pStyle w:val="TAC"/>
            </w:pPr>
            <w:r w:rsidRPr="00255015">
              <w:t>0</w:t>
            </w:r>
          </w:p>
        </w:tc>
        <w:tc>
          <w:tcPr>
            <w:tcW w:w="0" w:type="auto"/>
            <w:vAlign w:val="center"/>
          </w:tcPr>
          <w:p w14:paraId="46C95809" w14:textId="77777777" w:rsidR="003C586F" w:rsidRPr="00255015" w:rsidRDefault="003C586F" w:rsidP="009E14B4">
            <w:pPr>
              <w:pStyle w:val="TAC"/>
            </w:pPr>
            <w:r w:rsidRPr="00255015">
              <w:t>4</w:t>
            </w:r>
          </w:p>
        </w:tc>
        <w:tc>
          <w:tcPr>
            <w:tcW w:w="0" w:type="auto"/>
            <w:vAlign w:val="center"/>
          </w:tcPr>
          <w:p w14:paraId="35432F61" w14:textId="77777777" w:rsidR="003C586F" w:rsidRPr="00255015" w:rsidRDefault="003C586F" w:rsidP="009E14B4">
            <w:pPr>
              <w:pStyle w:val="TAC"/>
            </w:pPr>
            <w:r w:rsidRPr="00255015">
              <w:t>0</w:t>
            </w:r>
          </w:p>
        </w:tc>
        <w:tc>
          <w:tcPr>
            <w:tcW w:w="0" w:type="auto"/>
            <w:vAlign w:val="center"/>
          </w:tcPr>
          <w:p w14:paraId="6D7D7B78" w14:textId="77777777" w:rsidR="003C586F" w:rsidRPr="00255015" w:rsidRDefault="003C586F" w:rsidP="009E14B4">
            <w:pPr>
              <w:pStyle w:val="TAC"/>
            </w:pPr>
            <w:r w:rsidRPr="00255015">
              <w:t>4</w:t>
            </w:r>
          </w:p>
        </w:tc>
        <w:tc>
          <w:tcPr>
            <w:tcW w:w="0" w:type="auto"/>
            <w:vAlign w:val="center"/>
          </w:tcPr>
          <w:p w14:paraId="01F6A5A1"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6E3CCED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06AAAECD" w14:textId="77777777" w:rsidTr="00BF140A">
        <w:trPr>
          <w:jc w:val="center"/>
        </w:trPr>
        <w:tc>
          <w:tcPr>
            <w:tcW w:w="0" w:type="auto"/>
            <w:vAlign w:val="center"/>
          </w:tcPr>
          <w:p w14:paraId="648D3E73"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19A1BF5C"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D36F061"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FB0AFC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854268E"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7F57F78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6CBF6C4D"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FC4D219" w14:textId="77777777" w:rsidTr="00BF140A">
        <w:trPr>
          <w:jc w:val="center"/>
        </w:trPr>
        <w:tc>
          <w:tcPr>
            <w:tcW w:w="0" w:type="auto"/>
            <w:vAlign w:val="center"/>
          </w:tcPr>
          <w:p w14:paraId="5D00A671"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7CFE3130" w14:textId="77777777" w:rsidR="003C586F" w:rsidRPr="00255015" w:rsidRDefault="00535058" w:rsidP="009E14B4">
            <w:pPr>
              <w:pStyle w:val="TAC"/>
              <w:rPr>
                <w:lang w:eastAsia="zh-CN"/>
              </w:rPr>
            </w:pPr>
            <w:r w:rsidRPr="008E031E">
              <w:rPr>
                <w:noProof/>
                <w:position w:val="-4"/>
                <w:lang w:eastAsia="en-GB"/>
              </w:rPr>
              <w:drawing>
                <wp:inline distT="0" distB="0" distL="0" distR="0" wp14:anchorId="1B97E9AF" wp14:editId="2DEC9101">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EB1ED1B" w14:textId="77777777" w:rsidR="003C586F" w:rsidRPr="00255015" w:rsidRDefault="00535058" w:rsidP="009E14B4">
            <w:pPr>
              <w:pStyle w:val="TAC"/>
            </w:pPr>
            <w:r w:rsidRPr="008E031E">
              <w:rPr>
                <w:noProof/>
                <w:position w:val="-4"/>
                <w:lang w:eastAsia="en-GB"/>
              </w:rPr>
              <w:drawing>
                <wp:inline distT="0" distB="0" distL="0" distR="0" wp14:anchorId="67839034" wp14:editId="3D40079D">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AE20996" w14:textId="77777777" w:rsidR="003C586F" w:rsidRPr="00255015" w:rsidRDefault="00535058" w:rsidP="009E14B4">
            <w:pPr>
              <w:pStyle w:val="TAC"/>
            </w:pPr>
            <w:r w:rsidRPr="008E031E">
              <w:rPr>
                <w:noProof/>
                <w:position w:val="-4"/>
                <w:lang w:eastAsia="en-GB"/>
              </w:rPr>
              <w:drawing>
                <wp:inline distT="0" distB="0" distL="0" distR="0" wp14:anchorId="5C70DB04" wp14:editId="708EFF24">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5C96A518" w14:textId="77777777" w:rsidR="003C586F" w:rsidRPr="00255015" w:rsidRDefault="00535058" w:rsidP="009E14B4">
            <w:pPr>
              <w:pStyle w:val="TAC"/>
            </w:pPr>
            <w:r w:rsidRPr="008E031E">
              <w:rPr>
                <w:noProof/>
                <w:position w:val="-4"/>
                <w:lang w:eastAsia="en-GB"/>
              </w:rPr>
              <w:drawing>
                <wp:inline distT="0" distB="0" distL="0" distR="0" wp14:anchorId="38DF0E5A" wp14:editId="6036595A">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A486F40" w14:textId="77777777" w:rsidR="003C586F" w:rsidRPr="00255015" w:rsidRDefault="00535058" w:rsidP="009E14B4">
            <w:pPr>
              <w:pStyle w:val="TAC"/>
            </w:pPr>
            <w:r w:rsidRPr="008E031E">
              <w:rPr>
                <w:noProof/>
                <w:position w:val="-4"/>
                <w:lang w:eastAsia="en-GB"/>
              </w:rPr>
              <w:drawing>
                <wp:inline distT="0" distB="0" distL="0" distR="0" wp14:anchorId="200EB68D" wp14:editId="6F7E056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67E0A272" w14:textId="77777777" w:rsidR="003C586F" w:rsidRPr="00255015" w:rsidRDefault="00535058" w:rsidP="009E14B4">
            <w:pPr>
              <w:pStyle w:val="TAC"/>
            </w:pPr>
            <w:r w:rsidRPr="008E031E">
              <w:rPr>
                <w:noProof/>
                <w:position w:val="-4"/>
                <w:lang w:eastAsia="en-GB"/>
              </w:rPr>
              <w:drawing>
                <wp:inline distT="0" distB="0" distL="0" distR="0" wp14:anchorId="50A32E5E" wp14:editId="1F36AB1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17536AA7" w14:textId="77777777" w:rsidTr="00BF140A">
        <w:trPr>
          <w:jc w:val="center"/>
        </w:trPr>
        <w:tc>
          <w:tcPr>
            <w:tcW w:w="0" w:type="auto"/>
            <w:vAlign w:val="center"/>
          </w:tcPr>
          <w:p w14:paraId="2CBCC507"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0DF5D01"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73FFE9CB"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3BB9094E"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4A6D937"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E7F1B0"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02FDD8F"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7485C5E" w14:textId="77777777" w:rsidTr="00BF140A">
        <w:trPr>
          <w:jc w:val="center"/>
        </w:trPr>
        <w:tc>
          <w:tcPr>
            <w:tcW w:w="0" w:type="auto"/>
            <w:vAlign w:val="center"/>
          </w:tcPr>
          <w:p w14:paraId="762F48E1"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0F0BD32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53AF685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0B4292C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40650A3"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51503D5A"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E4E921F"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D2E0FED" w14:textId="77777777" w:rsidTr="00BF140A">
        <w:trPr>
          <w:jc w:val="center"/>
        </w:trPr>
        <w:tc>
          <w:tcPr>
            <w:tcW w:w="0" w:type="auto"/>
            <w:vMerge w:val="restart"/>
            <w:shd w:val="clear" w:color="auto" w:fill="E0E0E0"/>
            <w:vAlign w:val="center"/>
          </w:tcPr>
          <w:p w14:paraId="2E0C6953" w14:textId="77777777" w:rsidR="003C586F" w:rsidRPr="00255015" w:rsidRDefault="003C586F" w:rsidP="009E14B4">
            <w:pPr>
              <w:pStyle w:val="TAH"/>
            </w:pPr>
            <w:r w:rsidRPr="00255015">
              <w:t>Field</w:t>
            </w:r>
          </w:p>
        </w:tc>
        <w:tc>
          <w:tcPr>
            <w:tcW w:w="0" w:type="auto"/>
            <w:gridSpan w:val="6"/>
            <w:shd w:val="clear" w:color="auto" w:fill="E0E0E0"/>
            <w:vAlign w:val="center"/>
          </w:tcPr>
          <w:p w14:paraId="2D3173A3" w14:textId="77777777" w:rsidR="003C586F" w:rsidRPr="00255015" w:rsidRDefault="003C586F" w:rsidP="009E14B4">
            <w:pPr>
              <w:pStyle w:val="TAH"/>
            </w:pPr>
            <w:r w:rsidRPr="00255015">
              <w:t>Bit width</w:t>
            </w:r>
          </w:p>
        </w:tc>
      </w:tr>
      <w:tr w:rsidR="003C586F" w:rsidRPr="00290CB4" w14:paraId="330C46F2" w14:textId="77777777" w:rsidTr="00BF140A">
        <w:trPr>
          <w:jc w:val="center"/>
        </w:trPr>
        <w:tc>
          <w:tcPr>
            <w:tcW w:w="0" w:type="auto"/>
            <w:vMerge/>
            <w:shd w:val="clear" w:color="auto" w:fill="E0E0E0"/>
            <w:vAlign w:val="center"/>
          </w:tcPr>
          <w:p w14:paraId="4B25DD86" w14:textId="77777777" w:rsidR="003C586F" w:rsidRPr="00255015" w:rsidRDefault="003C586F" w:rsidP="009E14B4">
            <w:pPr>
              <w:pStyle w:val="TAH"/>
            </w:pPr>
          </w:p>
        </w:tc>
        <w:tc>
          <w:tcPr>
            <w:tcW w:w="0" w:type="auto"/>
            <w:gridSpan w:val="6"/>
            <w:shd w:val="clear" w:color="auto" w:fill="E0E0E0"/>
            <w:vAlign w:val="center"/>
          </w:tcPr>
          <w:p w14:paraId="06B04323"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00D2E11B" w14:textId="77777777" w:rsidTr="00BF140A">
        <w:trPr>
          <w:jc w:val="center"/>
        </w:trPr>
        <w:tc>
          <w:tcPr>
            <w:tcW w:w="0" w:type="auto"/>
            <w:vMerge/>
            <w:shd w:val="clear" w:color="auto" w:fill="E0E0E0"/>
            <w:vAlign w:val="center"/>
          </w:tcPr>
          <w:p w14:paraId="790A7259" w14:textId="77777777" w:rsidR="003C586F" w:rsidRPr="00255015" w:rsidRDefault="003C586F" w:rsidP="009E14B4">
            <w:pPr>
              <w:pStyle w:val="TAH"/>
            </w:pPr>
          </w:p>
        </w:tc>
        <w:tc>
          <w:tcPr>
            <w:tcW w:w="0" w:type="auto"/>
            <w:shd w:val="clear" w:color="auto" w:fill="E0E0E0"/>
            <w:vAlign w:val="center"/>
          </w:tcPr>
          <w:p w14:paraId="20D1C8A1" w14:textId="77777777" w:rsidR="003C586F" w:rsidRPr="00255015" w:rsidRDefault="003C586F" w:rsidP="009E14B4">
            <w:pPr>
              <w:pStyle w:val="TAH"/>
            </w:pPr>
            <w:r w:rsidRPr="00255015">
              <w:t>Rank = 1</w:t>
            </w:r>
          </w:p>
        </w:tc>
        <w:tc>
          <w:tcPr>
            <w:tcW w:w="0" w:type="auto"/>
            <w:shd w:val="clear" w:color="auto" w:fill="E0E0E0"/>
            <w:vAlign w:val="center"/>
          </w:tcPr>
          <w:p w14:paraId="2B0A8B8D"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4E986981"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814461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CD0C999"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60A7D84B" w14:textId="77777777" w:rsidTr="00BF140A">
        <w:trPr>
          <w:jc w:val="center"/>
        </w:trPr>
        <w:tc>
          <w:tcPr>
            <w:tcW w:w="0" w:type="auto"/>
            <w:vAlign w:val="center"/>
          </w:tcPr>
          <w:p w14:paraId="3512793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20C0F37F" w14:textId="77777777" w:rsidR="003C586F" w:rsidRPr="00290CB4" w:rsidRDefault="003C586F" w:rsidP="009E14B4">
            <w:pPr>
              <w:pStyle w:val="TAC"/>
              <w:rPr>
                <w:lang w:val="de-DE"/>
              </w:rPr>
            </w:pPr>
            <w:r w:rsidRPr="00290CB4">
              <w:rPr>
                <w:lang w:val="de-DE"/>
              </w:rPr>
              <w:t>4</w:t>
            </w:r>
          </w:p>
        </w:tc>
        <w:tc>
          <w:tcPr>
            <w:tcW w:w="0" w:type="auto"/>
            <w:vAlign w:val="center"/>
          </w:tcPr>
          <w:p w14:paraId="254A1D2D" w14:textId="77777777" w:rsidR="003C586F" w:rsidRPr="00290CB4" w:rsidRDefault="003C586F" w:rsidP="009E14B4">
            <w:pPr>
              <w:pStyle w:val="TAC"/>
              <w:rPr>
                <w:lang w:val="de-DE"/>
              </w:rPr>
            </w:pPr>
            <w:r w:rsidRPr="00290CB4">
              <w:rPr>
                <w:lang w:val="de-DE"/>
              </w:rPr>
              <w:t>4</w:t>
            </w:r>
          </w:p>
        </w:tc>
        <w:tc>
          <w:tcPr>
            <w:tcW w:w="0" w:type="auto"/>
            <w:vAlign w:val="center"/>
          </w:tcPr>
          <w:p w14:paraId="274E14DD" w14:textId="77777777" w:rsidR="003C586F" w:rsidRPr="00290CB4" w:rsidRDefault="003C586F" w:rsidP="009E14B4">
            <w:pPr>
              <w:pStyle w:val="TAC"/>
              <w:rPr>
                <w:lang w:val="de-DE"/>
              </w:rPr>
            </w:pPr>
            <w:r w:rsidRPr="00290CB4">
              <w:rPr>
                <w:lang w:val="de-DE"/>
              </w:rPr>
              <w:t>4</w:t>
            </w:r>
          </w:p>
        </w:tc>
        <w:tc>
          <w:tcPr>
            <w:tcW w:w="0" w:type="auto"/>
            <w:vAlign w:val="center"/>
          </w:tcPr>
          <w:p w14:paraId="79832561"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373E008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9C84966" w14:textId="77777777" w:rsidTr="00BF140A">
        <w:trPr>
          <w:jc w:val="center"/>
        </w:trPr>
        <w:tc>
          <w:tcPr>
            <w:tcW w:w="0" w:type="auto"/>
            <w:vAlign w:val="center"/>
          </w:tcPr>
          <w:p w14:paraId="2221A27E"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7F638F2A"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297844D5"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5F55B8D"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0C5DE3B"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1EB4524" w14:textId="77777777" w:rsidR="003C586F" w:rsidRDefault="003C586F" w:rsidP="009E14B4">
            <w:pPr>
              <w:pStyle w:val="TAC"/>
              <w:rPr>
                <w:lang w:val="de-DE" w:eastAsia="zh-CN"/>
              </w:rPr>
            </w:pPr>
            <w:r w:rsidRPr="00255015">
              <w:rPr>
                <w:rFonts w:hint="eastAsia"/>
                <w:lang w:eastAsia="zh-CN"/>
              </w:rPr>
              <w:t>2</w:t>
            </w:r>
          </w:p>
        </w:tc>
      </w:tr>
      <w:tr w:rsidR="003C586F" w:rsidRPr="00290CB4" w14:paraId="2E347C60" w14:textId="77777777" w:rsidTr="00BF140A">
        <w:trPr>
          <w:jc w:val="center"/>
        </w:trPr>
        <w:tc>
          <w:tcPr>
            <w:tcW w:w="0" w:type="auto"/>
            <w:vAlign w:val="center"/>
          </w:tcPr>
          <w:p w14:paraId="03B4A74C"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4482CEE6" w14:textId="77777777" w:rsidR="003C586F" w:rsidRPr="00255015" w:rsidRDefault="003C586F" w:rsidP="009E14B4">
            <w:pPr>
              <w:pStyle w:val="TAC"/>
            </w:pPr>
            <w:r w:rsidRPr="00255015">
              <w:t>0</w:t>
            </w:r>
          </w:p>
        </w:tc>
        <w:tc>
          <w:tcPr>
            <w:tcW w:w="0" w:type="auto"/>
            <w:vAlign w:val="center"/>
          </w:tcPr>
          <w:p w14:paraId="6948218C" w14:textId="77777777" w:rsidR="003C586F" w:rsidRPr="00255015" w:rsidRDefault="003C586F" w:rsidP="009E14B4">
            <w:pPr>
              <w:pStyle w:val="TAC"/>
            </w:pPr>
            <w:r w:rsidRPr="00255015">
              <w:t>4</w:t>
            </w:r>
          </w:p>
        </w:tc>
        <w:tc>
          <w:tcPr>
            <w:tcW w:w="0" w:type="auto"/>
            <w:vAlign w:val="center"/>
          </w:tcPr>
          <w:p w14:paraId="0F3BE974"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0877C8B5" w14:textId="77777777" w:rsidR="003C586F" w:rsidRPr="00255015" w:rsidRDefault="003C586F" w:rsidP="009E14B4">
            <w:pPr>
              <w:pStyle w:val="TAC"/>
            </w:pPr>
            <w:r w:rsidRPr="00255015">
              <w:t>4</w:t>
            </w:r>
          </w:p>
        </w:tc>
        <w:tc>
          <w:tcPr>
            <w:tcW w:w="0" w:type="auto"/>
            <w:gridSpan w:val="2"/>
            <w:vAlign w:val="center"/>
          </w:tcPr>
          <w:p w14:paraId="765B78C1"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612B2D5B" w14:textId="77777777" w:rsidTr="00BF140A">
        <w:trPr>
          <w:jc w:val="center"/>
        </w:trPr>
        <w:tc>
          <w:tcPr>
            <w:tcW w:w="0" w:type="auto"/>
            <w:vAlign w:val="center"/>
          </w:tcPr>
          <w:p w14:paraId="2E9436E2"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70A44F0" w14:textId="77777777" w:rsidR="003C586F" w:rsidRPr="00255015" w:rsidRDefault="003C586F" w:rsidP="009E14B4">
            <w:pPr>
              <w:pStyle w:val="TAC"/>
            </w:pPr>
            <w:r w:rsidRPr="00255015">
              <w:rPr>
                <w:rFonts w:hint="eastAsia"/>
                <w:lang w:eastAsia="zh-CN"/>
              </w:rPr>
              <w:t>0</w:t>
            </w:r>
          </w:p>
        </w:tc>
        <w:tc>
          <w:tcPr>
            <w:tcW w:w="0" w:type="auto"/>
            <w:vAlign w:val="center"/>
          </w:tcPr>
          <w:p w14:paraId="30034D9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9C40EEB"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17D1348"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765976B0"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4E06D3BD" w14:textId="77777777" w:rsidTr="00BF140A">
        <w:trPr>
          <w:jc w:val="center"/>
        </w:trPr>
        <w:tc>
          <w:tcPr>
            <w:tcW w:w="0" w:type="auto"/>
            <w:vAlign w:val="center"/>
          </w:tcPr>
          <w:p w14:paraId="5077D9CB"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20EB2381" w14:textId="77777777" w:rsidR="003C586F" w:rsidRPr="00255015" w:rsidRDefault="00535058" w:rsidP="009E14B4">
            <w:pPr>
              <w:pStyle w:val="TAC"/>
              <w:rPr>
                <w:lang w:eastAsia="zh-CN"/>
              </w:rPr>
            </w:pPr>
            <w:r w:rsidRPr="008E031E">
              <w:rPr>
                <w:noProof/>
                <w:position w:val="-4"/>
                <w:lang w:eastAsia="en-GB"/>
              </w:rPr>
              <w:drawing>
                <wp:inline distT="0" distB="0" distL="0" distR="0" wp14:anchorId="0F4E23CB" wp14:editId="43BFCA15">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BDCEC5" w14:textId="77777777" w:rsidR="003C586F" w:rsidRPr="00255015" w:rsidRDefault="00535058" w:rsidP="009E14B4">
            <w:pPr>
              <w:pStyle w:val="TAC"/>
            </w:pPr>
            <w:r w:rsidRPr="008E031E">
              <w:rPr>
                <w:noProof/>
                <w:position w:val="-4"/>
                <w:lang w:eastAsia="en-GB"/>
              </w:rPr>
              <w:drawing>
                <wp:inline distT="0" distB="0" distL="0" distR="0" wp14:anchorId="2FB86F55" wp14:editId="5193D257">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7B263A3" w14:textId="77777777" w:rsidR="003C586F" w:rsidRPr="00255015" w:rsidRDefault="00535058" w:rsidP="009E14B4">
            <w:pPr>
              <w:pStyle w:val="TAC"/>
            </w:pPr>
            <w:r w:rsidRPr="008E031E">
              <w:rPr>
                <w:noProof/>
                <w:position w:val="-4"/>
                <w:lang w:eastAsia="en-GB"/>
              </w:rPr>
              <w:drawing>
                <wp:inline distT="0" distB="0" distL="0" distR="0" wp14:anchorId="2EF931DE" wp14:editId="28FAD875">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21A538A9" w14:textId="77777777" w:rsidR="003C586F" w:rsidRPr="00255015" w:rsidRDefault="00535058" w:rsidP="009E14B4">
            <w:pPr>
              <w:pStyle w:val="TAC"/>
            </w:pPr>
            <w:r w:rsidRPr="008E031E">
              <w:rPr>
                <w:noProof/>
                <w:position w:val="-4"/>
                <w:lang w:eastAsia="en-GB"/>
              </w:rPr>
              <w:drawing>
                <wp:inline distT="0" distB="0" distL="0" distR="0" wp14:anchorId="3A4ECCEE" wp14:editId="7C18AAC9">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5A7B7A11" w14:textId="77777777" w:rsidR="003C586F" w:rsidRPr="00255015" w:rsidRDefault="00535058" w:rsidP="009E14B4">
            <w:pPr>
              <w:pStyle w:val="TAC"/>
            </w:pPr>
            <w:r w:rsidRPr="008E031E">
              <w:rPr>
                <w:noProof/>
                <w:position w:val="-4"/>
                <w:lang w:eastAsia="en-GB"/>
              </w:rPr>
              <w:drawing>
                <wp:inline distT="0" distB="0" distL="0" distR="0" wp14:anchorId="595CE98A" wp14:editId="5C782B2C">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C922685" w14:textId="77777777" w:rsidTr="00BF140A">
        <w:trPr>
          <w:jc w:val="center"/>
        </w:trPr>
        <w:tc>
          <w:tcPr>
            <w:tcW w:w="0" w:type="auto"/>
            <w:vAlign w:val="center"/>
          </w:tcPr>
          <w:p w14:paraId="76F5D345"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4FB7078F"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BA9DEC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ED44C5C"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1825DFC"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715C4A0F"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1430A404" w14:textId="77777777" w:rsidTr="00BF140A">
        <w:trPr>
          <w:jc w:val="center"/>
        </w:trPr>
        <w:tc>
          <w:tcPr>
            <w:tcW w:w="0" w:type="auto"/>
            <w:vAlign w:val="center"/>
          </w:tcPr>
          <w:p w14:paraId="0DDCACF0"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65E326F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565A98E9"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6CA911E9"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2D210DBC"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6818A2F6" w14:textId="77777777" w:rsidR="00BF140A" w:rsidRPr="00255015" w:rsidRDefault="00BF140A" w:rsidP="00BF140A">
            <w:pPr>
              <w:pStyle w:val="TAC"/>
              <w:rPr>
                <w:lang w:eastAsia="zh-CN"/>
              </w:rPr>
            </w:pPr>
            <w:r w:rsidRPr="00255015">
              <w:rPr>
                <w:rFonts w:hint="eastAsia"/>
                <w:lang w:eastAsia="zh-CN"/>
              </w:rPr>
              <w:t>0</w:t>
            </w:r>
          </w:p>
        </w:tc>
      </w:tr>
    </w:tbl>
    <w:p w14:paraId="2910EF77" w14:textId="77777777" w:rsidR="005D075D" w:rsidRDefault="005D075D" w:rsidP="005D075D">
      <w:pPr>
        <w:rPr>
          <w:lang w:eastAsia="zh-CN"/>
        </w:rPr>
      </w:pPr>
    </w:p>
    <w:p w14:paraId="09BF830C" w14:textId="77777777" w:rsidR="005D075D" w:rsidRDefault="005D075D" w:rsidP="005D075D">
      <w:pPr>
        <w:pStyle w:val="TH"/>
        <w:rPr>
          <w:lang w:eastAsia="zh-CN"/>
        </w:rPr>
      </w:pPr>
      <w:bookmarkStart w:id="374" w:name="OLE_LINK133"/>
      <w:bookmarkStart w:id="37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5C3EE896" w14:textId="77777777" w:rsidTr="00BF140A">
        <w:trPr>
          <w:jc w:val="center"/>
        </w:trPr>
        <w:tc>
          <w:tcPr>
            <w:tcW w:w="0" w:type="auto"/>
            <w:vMerge w:val="restart"/>
            <w:shd w:val="clear" w:color="auto" w:fill="E0E0E0"/>
            <w:vAlign w:val="center"/>
          </w:tcPr>
          <w:p w14:paraId="13131C88" w14:textId="77777777" w:rsidR="005D075D" w:rsidRPr="00466738" w:rsidRDefault="005D075D" w:rsidP="003D7D60">
            <w:pPr>
              <w:pStyle w:val="TAH"/>
            </w:pPr>
            <w:r w:rsidRPr="00466738">
              <w:t>Field</w:t>
            </w:r>
          </w:p>
        </w:tc>
        <w:tc>
          <w:tcPr>
            <w:tcW w:w="0" w:type="auto"/>
            <w:gridSpan w:val="4"/>
            <w:shd w:val="clear" w:color="auto" w:fill="E0E0E0"/>
            <w:vAlign w:val="center"/>
          </w:tcPr>
          <w:p w14:paraId="5F3A5795" w14:textId="77777777" w:rsidR="005D075D" w:rsidRPr="00466738" w:rsidRDefault="005D075D" w:rsidP="003D7D60">
            <w:pPr>
              <w:pStyle w:val="TAH"/>
            </w:pPr>
            <w:r w:rsidRPr="00466738">
              <w:t>Bit width</w:t>
            </w:r>
          </w:p>
        </w:tc>
      </w:tr>
      <w:tr w:rsidR="005D075D" w:rsidRPr="00466738" w14:paraId="219739ED" w14:textId="77777777" w:rsidTr="00BF140A">
        <w:trPr>
          <w:jc w:val="center"/>
        </w:trPr>
        <w:tc>
          <w:tcPr>
            <w:tcW w:w="0" w:type="auto"/>
            <w:vMerge/>
            <w:shd w:val="clear" w:color="auto" w:fill="E0E0E0"/>
            <w:vAlign w:val="center"/>
          </w:tcPr>
          <w:p w14:paraId="746DAD30" w14:textId="77777777" w:rsidR="005D075D" w:rsidRPr="00466738" w:rsidRDefault="005D075D" w:rsidP="003D7D60">
            <w:pPr>
              <w:pStyle w:val="TAH"/>
            </w:pPr>
          </w:p>
        </w:tc>
        <w:tc>
          <w:tcPr>
            <w:tcW w:w="0" w:type="auto"/>
            <w:shd w:val="clear" w:color="auto" w:fill="E0E0E0"/>
            <w:vAlign w:val="center"/>
          </w:tcPr>
          <w:p w14:paraId="2E99FD74" w14:textId="77777777" w:rsidR="005D075D" w:rsidRPr="00466738" w:rsidRDefault="005D075D" w:rsidP="003D7D60">
            <w:pPr>
              <w:pStyle w:val="TAH"/>
            </w:pPr>
            <w:r w:rsidRPr="00466738">
              <w:t>Rank = 1</w:t>
            </w:r>
          </w:p>
        </w:tc>
        <w:tc>
          <w:tcPr>
            <w:tcW w:w="0" w:type="auto"/>
            <w:shd w:val="clear" w:color="auto" w:fill="E0E0E0"/>
            <w:vAlign w:val="center"/>
          </w:tcPr>
          <w:p w14:paraId="649D1E16"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7A980EC0"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7AD702"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6AEEAFA6" w14:textId="77777777" w:rsidTr="00BF140A">
        <w:trPr>
          <w:jc w:val="center"/>
        </w:trPr>
        <w:tc>
          <w:tcPr>
            <w:tcW w:w="0" w:type="auto"/>
            <w:vAlign w:val="center"/>
          </w:tcPr>
          <w:p w14:paraId="4195F68A"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311FE3E0" w14:textId="77777777" w:rsidR="005D075D" w:rsidRPr="00466738" w:rsidRDefault="005D075D" w:rsidP="003D7D60">
            <w:pPr>
              <w:pStyle w:val="TAC"/>
              <w:rPr>
                <w:lang w:val="de-DE"/>
              </w:rPr>
            </w:pPr>
            <w:r w:rsidRPr="00466738">
              <w:rPr>
                <w:lang w:val="de-DE"/>
              </w:rPr>
              <w:t>4</w:t>
            </w:r>
          </w:p>
        </w:tc>
        <w:tc>
          <w:tcPr>
            <w:tcW w:w="0" w:type="auto"/>
            <w:vAlign w:val="center"/>
          </w:tcPr>
          <w:p w14:paraId="2F75D6C0" w14:textId="77777777" w:rsidR="005D075D" w:rsidRPr="00466738" w:rsidRDefault="005D075D" w:rsidP="003D7D60">
            <w:pPr>
              <w:pStyle w:val="TAC"/>
              <w:rPr>
                <w:lang w:val="de-DE"/>
              </w:rPr>
            </w:pPr>
            <w:r w:rsidRPr="00466738">
              <w:rPr>
                <w:lang w:val="de-DE"/>
              </w:rPr>
              <w:t>4</w:t>
            </w:r>
          </w:p>
        </w:tc>
        <w:tc>
          <w:tcPr>
            <w:tcW w:w="0" w:type="auto"/>
            <w:vAlign w:val="center"/>
          </w:tcPr>
          <w:p w14:paraId="56BC5D70"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13597BCA"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187FEB89" w14:textId="77777777" w:rsidTr="00BF140A">
        <w:trPr>
          <w:jc w:val="center"/>
        </w:trPr>
        <w:tc>
          <w:tcPr>
            <w:tcW w:w="0" w:type="auto"/>
            <w:vAlign w:val="center"/>
          </w:tcPr>
          <w:p w14:paraId="61D56724"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52E2C963"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154B7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A192F78" w14:textId="77777777" w:rsidR="005D075D" w:rsidRDefault="005D075D" w:rsidP="003D7D60">
            <w:pPr>
              <w:pStyle w:val="TAC"/>
              <w:rPr>
                <w:lang w:eastAsia="zh-CN"/>
              </w:rPr>
            </w:pPr>
            <w:r>
              <w:rPr>
                <w:rFonts w:hint="eastAsia"/>
                <w:lang w:eastAsia="zh-CN"/>
              </w:rPr>
              <w:t>2</w:t>
            </w:r>
          </w:p>
        </w:tc>
        <w:tc>
          <w:tcPr>
            <w:tcW w:w="0" w:type="auto"/>
            <w:vAlign w:val="center"/>
          </w:tcPr>
          <w:p w14:paraId="033EBA5B" w14:textId="77777777" w:rsidR="005D075D" w:rsidRDefault="005D075D" w:rsidP="003D7D60">
            <w:pPr>
              <w:pStyle w:val="TAC"/>
              <w:rPr>
                <w:lang w:eastAsia="zh-CN"/>
              </w:rPr>
            </w:pPr>
            <w:r>
              <w:rPr>
                <w:rFonts w:hint="eastAsia"/>
                <w:lang w:eastAsia="zh-CN"/>
              </w:rPr>
              <w:t>2</w:t>
            </w:r>
          </w:p>
        </w:tc>
      </w:tr>
      <w:tr w:rsidR="005D075D" w:rsidRPr="00466738" w14:paraId="268D5A16" w14:textId="77777777" w:rsidTr="00BF140A">
        <w:trPr>
          <w:jc w:val="center"/>
        </w:trPr>
        <w:tc>
          <w:tcPr>
            <w:tcW w:w="0" w:type="auto"/>
            <w:vAlign w:val="center"/>
          </w:tcPr>
          <w:p w14:paraId="7E7B9C44"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6726E811" w14:textId="77777777" w:rsidR="005D075D" w:rsidRPr="00466738" w:rsidRDefault="005D075D" w:rsidP="003D7D60">
            <w:pPr>
              <w:pStyle w:val="TAC"/>
            </w:pPr>
            <w:r w:rsidRPr="00466738">
              <w:t>0</w:t>
            </w:r>
          </w:p>
        </w:tc>
        <w:tc>
          <w:tcPr>
            <w:tcW w:w="0" w:type="auto"/>
            <w:vAlign w:val="center"/>
          </w:tcPr>
          <w:p w14:paraId="5AA1CEAF" w14:textId="77777777" w:rsidR="005D075D" w:rsidRPr="00466738" w:rsidRDefault="005D075D" w:rsidP="003D7D60">
            <w:pPr>
              <w:pStyle w:val="TAC"/>
            </w:pPr>
            <w:r w:rsidRPr="00466738">
              <w:t>4</w:t>
            </w:r>
          </w:p>
        </w:tc>
        <w:tc>
          <w:tcPr>
            <w:tcW w:w="0" w:type="auto"/>
            <w:vAlign w:val="center"/>
          </w:tcPr>
          <w:p w14:paraId="0C82E8BE" w14:textId="77777777" w:rsidR="005D075D" w:rsidRPr="00466738" w:rsidRDefault="005D075D" w:rsidP="003D7D60">
            <w:pPr>
              <w:pStyle w:val="TAC"/>
            </w:pPr>
            <w:r>
              <w:rPr>
                <w:rFonts w:hint="eastAsia"/>
                <w:lang w:val="de-DE" w:eastAsia="zh-CN"/>
              </w:rPr>
              <w:t>4</w:t>
            </w:r>
          </w:p>
        </w:tc>
        <w:tc>
          <w:tcPr>
            <w:tcW w:w="0" w:type="auto"/>
            <w:vAlign w:val="center"/>
          </w:tcPr>
          <w:p w14:paraId="15277A59" w14:textId="77777777" w:rsidR="005D075D" w:rsidRPr="00466738" w:rsidRDefault="005D075D" w:rsidP="003D7D60">
            <w:pPr>
              <w:pStyle w:val="TAC"/>
            </w:pPr>
            <w:r>
              <w:rPr>
                <w:rFonts w:hint="eastAsia"/>
                <w:lang w:val="de-DE" w:eastAsia="zh-CN"/>
              </w:rPr>
              <w:t>4</w:t>
            </w:r>
          </w:p>
        </w:tc>
      </w:tr>
      <w:tr w:rsidR="005D075D" w:rsidRPr="00466738" w14:paraId="61E6EBE8" w14:textId="77777777" w:rsidTr="00BF140A">
        <w:trPr>
          <w:jc w:val="center"/>
        </w:trPr>
        <w:tc>
          <w:tcPr>
            <w:tcW w:w="0" w:type="auto"/>
            <w:vAlign w:val="center"/>
          </w:tcPr>
          <w:p w14:paraId="17C5C8D9"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19B6F1EB"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A6B89FB"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2A993235" w14:textId="77777777" w:rsidR="005D075D" w:rsidRDefault="005D075D" w:rsidP="003D7D60">
            <w:pPr>
              <w:pStyle w:val="TAC"/>
              <w:rPr>
                <w:lang w:eastAsia="zh-CN"/>
              </w:rPr>
            </w:pPr>
            <w:r>
              <w:rPr>
                <w:rFonts w:hint="eastAsia"/>
                <w:lang w:eastAsia="zh-CN"/>
              </w:rPr>
              <w:t>2</w:t>
            </w:r>
          </w:p>
        </w:tc>
        <w:tc>
          <w:tcPr>
            <w:tcW w:w="0" w:type="auto"/>
            <w:vAlign w:val="center"/>
          </w:tcPr>
          <w:p w14:paraId="5227F4CB" w14:textId="77777777" w:rsidR="005D075D" w:rsidRDefault="005D075D" w:rsidP="003D7D60">
            <w:pPr>
              <w:pStyle w:val="TAC"/>
              <w:rPr>
                <w:lang w:eastAsia="zh-CN"/>
              </w:rPr>
            </w:pPr>
            <w:r>
              <w:rPr>
                <w:rFonts w:hint="eastAsia"/>
                <w:lang w:eastAsia="zh-CN"/>
              </w:rPr>
              <w:t>2</w:t>
            </w:r>
          </w:p>
        </w:tc>
      </w:tr>
      <w:tr w:rsidR="005D075D" w:rsidRPr="00466738" w14:paraId="239AFCAF" w14:textId="77777777" w:rsidTr="00BF140A">
        <w:trPr>
          <w:jc w:val="center"/>
        </w:trPr>
        <w:tc>
          <w:tcPr>
            <w:tcW w:w="0" w:type="auto"/>
            <w:vAlign w:val="center"/>
          </w:tcPr>
          <w:p w14:paraId="72F50D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3E068442" w14:textId="77777777" w:rsidR="005D075D" w:rsidRDefault="005D075D" w:rsidP="003D7D60">
            <w:pPr>
              <w:pStyle w:val="TAC"/>
              <w:rPr>
                <w:lang w:eastAsia="zh-CN"/>
              </w:rPr>
            </w:pPr>
            <w:r>
              <w:rPr>
                <w:rFonts w:hint="eastAsia"/>
                <w:lang w:eastAsia="zh-CN"/>
              </w:rPr>
              <w:t>L</w:t>
            </w:r>
          </w:p>
        </w:tc>
        <w:tc>
          <w:tcPr>
            <w:tcW w:w="0" w:type="auto"/>
            <w:vAlign w:val="center"/>
          </w:tcPr>
          <w:p w14:paraId="1B0CB1D1" w14:textId="77777777" w:rsidR="005D075D" w:rsidRDefault="005D075D" w:rsidP="003D7D60">
            <w:pPr>
              <w:pStyle w:val="TAC"/>
              <w:rPr>
                <w:lang w:eastAsia="zh-CN"/>
              </w:rPr>
            </w:pPr>
            <w:r>
              <w:rPr>
                <w:rFonts w:hint="eastAsia"/>
                <w:lang w:eastAsia="zh-CN"/>
              </w:rPr>
              <w:t>L</w:t>
            </w:r>
          </w:p>
        </w:tc>
        <w:tc>
          <w:tcPr>
            <w:tcW w:w="0" w:type="auto"/>
            <w:vAlign w:val="center"/>
          </w:tcPr>
          <w:p w14:paraId="510E7099" w14:textId="77777777" w:rsidR="005D075D" w:rsidRDefault="005D075D" w:rsidP="003D7D60">
            <w:pPr>
              <w:pStyle w:val="TAC"/>
              <w:rPr>
                <w:lang w:eastAsia="zh-CN"/>
              </w:rPr>
            </w:pPr>
            <w:r>
              <w:rPr>
                <w:rFonts w:hint="eastAsia"/>
                <w:lang w:eastAsia="zh-CN"/>
              </w:rPr>
              <w:t>L</w:t>
            </w:r>
          </w:p>
        </w:tc>
        <w:tc>
          <w:tcPr>
            <w:tcW w:w="0" w:type="auto"/>
            <w:vAlign w:val="center"/>
          </w:tcPr>
          <w:p w14:paraId="320276F9" w14:textId="77777777" w:rsidR="005D075D" w:rsidRDefault="005D075D" w:rsidP="003D7D60">
            <w:pPr>
              <w:pStyle w:val="TAC"/>
              <w:rPr>
                <w:lang w:eastAsia="zh-CN"/>
              </w:rPr>
            </w:pPr>
            <w:r>
              <w:rPr>
                <w:rFonts w:hint="eastAsia"/>
                <w:lang w:eastAsia="zh-CN"/>
              </w:rPr>
              <w:t>L</w:t>
            </w:r>
          </w:p>
        </w:tc>
      </w:tr>
      <w:tr w:rsidR="005D075D" w:rsidRPr="00466738" w14:paraId="76A03FB9" w14:textId="77777777" w:rsidTr="00BF140A">
        <w:trPr>
          <w:jc w:val="center"/>
        </w:trPr>
        <w:tc>
          <w:tcPr>
            <w:tcW w:w="0" w:type="auto"/>
            <w:vAlign w:val="center"/>
          </w:tcPr>
          <w:p w14:paraId="0BDC9155"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27C00F7F" w14:textId="77777777" w:rsidR="005D075D" w:rsidRPr="00466738" w:rsidRDefault="005D075D" w:rsidP="003D7D60">
            <w:pPr>
              <w:pStyle w:val="TAC"/>
            </w:pPr>
            <w:r>
              <w:rPr>
                <w:rFonts w:hint="eastAsia"/>
                <w:noProof/>
                <w:position w:val="-10"/>
                <w:lang w:eastAsia="zh-CN"/>
              </w:rPr>
              <w:t>3</w:t>
            </w:r>
          </w:p>
        </w:tc>
        <w:tc>
          <w:tcPr>
            <w:tcW w:w="0" w:type="auto"/>
            <w:vAlign w:val="center"/>
          </w:tcPr>
          <w:p w14:paraId="0E1F35A9" w14:textId="77777777" w:rsidR="005D075D" w:rsidRPr="00466738" w:rsidRDefault="005D075D" w:rsidP="003D7D60">
            <w:pPr>
              <w:pStyle w:val="TAC"/>
            </w:pPr>
            <w:r>
              <w:rPr>
                <w:rFonts w:hint="eastAsia"/>
                <w:noProof/>
                <w:position w:val="-10"/>
                <w:lang w:eastAsia="zh-CN"/>
              </w:rPr>
              <w:t>3</w:t>
            </w:r>
          </w:p>
        </w:tc>
        <w:tc>
          <w:tcPr>
            <w:tcW w:w="0" w:type="auto"/>
            <w:vAlign w:val="center"/>
          </w:tcPr>
          <w:p w14:paraId="5E5A428D"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47B7F0DE"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56CF57D" w14:textId="77777777" w:rsidTr="00BF140A">
        <w:trPr>
          <w:jc w:val="center"/>
        </w:trPr>
        <w:tc>
          <w:tcPr>
            <w:tcW w:w="0" w:type="auto"/>
            <w:vAlign w:val="center"/>
          </w:tcPr>
          <w:p w14:paraId="7CB99C8E"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77B7F9A1"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7F0940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36C3BE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A428820" w14:textId="77777777" w:rsidR="005D075D" w:rsidRDefault="005D075D" w:rsidP="003D7D60">
            <w:pPr>
              <w:pStyle w:val="TAC"/>
              <w:rPr>
                <w:lang w:eastAsia="zh-CN"/>
              </w:rPr>
            </w:pPr>
            <w:r>
              <w:rPr>
                <w:rFonts w:hint="eastAsia"/>
                <w:noProof/>
                <w:position w:val="-10"/>
                <w:lang w:eastAsia="zh-CN"/>
              </w:rPr>
              <w:t>0</w:t>
            </w:r>
          </w:p>
        </w:tc>
      </w:tr>
      <w:tr w:rsidR="005D075D" w:rsidRPr="00466738" w14:paraId="674CD770" w14:textId="77777777" w:rsidTr="00BF140A">
        <w:trPr>
          <w:jc w:val="center"/>
        </w:trPr>
        <w:tc>
          <w:tcPr>
            <w:tcW w:w="0" w:type="auto"/>
            <w:vAlign w:val="center"/>
          </w:tcPr>
          <w:p w14:paraId="60128949"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2299D4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184360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819F7C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7432E1C" w14:textId="77777777" w:rsidR="005D075D" w:rsidRDefault="005D075D" w:rsidP="003D7D60">
            <w:pPr>
              <w:pStyle w:val="TAC"/>
              <w:rPr>
                <w:lang w:eastAsia="zh-CN"/>
              </w:rPr>
            </w:pPr>
            <w:r>
              <w:rPr>
                <w:rFonts w:hint="eastAsia"/>
                <w:noProof/>
                <w:position w:val="-10"/>
                <w:lang w:eastAsia="zh-CN"/>
              </w:rPr>
              <w:t>0</w:t>
            </w:r>
          </w:p>
        </w:tc>
      </w:tr>
      <w:tr w:rsidR="005D075D" w:rsidRPr="00466738" w14:paraId="191E195D" w14:textId="77777777" w:rsidTr="00BF140A">
        <w:trPr>
          <w:jc w:val="center"/>
        </w:trPr>
        <w:tc>
          <w:tcPr>
            <w:tcW w:w="0" w:type="auto"/>
            <w:vAlign w:val="center"/>
          </w:tcPr>
          <w:p w14:paraId="09F1D9DA"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1E3F44D5"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C40618A"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CEAD3E2"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7CF5C8A" w14:textId="77777777" w:rsidR="005D075D" w:rsidRDefault="005D075D" w:rsidP="003D7D60">
            <w:pPr>
              <w:pStyle w:val="TAC"/>
              <w:rPr>
                <w:lang w:eastAsia="zh-CN"/>
              </w:rPr>
            </w:pPr>
            <w:r>
              <w:rPr>
                <w:rFonts w:hint="eastAsia"/>
                <w:noProof/>
                <w:position w:val="-10"/>
                <w:lang w:eastAsia="zh-CN"/>
              </w:rPr>
              <w:t>0</w:t>
            </w:r>
          </w:p>
        </w:tc>
      </w:tr>
      <w:tr w:rsidR="005D075D" w:rsidRPr="00466738" w14:paraId="0F3C30F0" w14:textId="77777777" w:rsidTr="00BF140A">
        <w:trPr>
          <w:jc w:val="center"/>
        </w:trPr>
        <w:tc>
          <w:tcPr>
            <w:tcW w:w="0" w:type="auto"/>
            <w:vAlign w:val="center"/>
          </w:tcPr>
          <w:p w14:paraId="32BFC899"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027F57D3"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A58DCA4"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E15791D"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8D42FD7" w14:textId="77777777" w:rsidR="005D075D" w:rsidRDefault="005D075D" w:rsidP="003D7D60">
            <w:pPr>
              <w:pStyle w:val="TAC"/>
              <w:rPr>
                <w:lang w:eastAsia="zh-CN"/>
              </w:rPr>
            </w:pPr>
            <w:r>
              <w:rPr>
                <w:rFonts w:hint="eastAsia"/>
                <w:noProof/>
                <w:position w:val="-10"/>
                <w:lang w:eastAsia="zh-CN"/>
              </w:rPr>
              <w:t>0</w:t>
            </w:r>
          </w:p>
        </w:tc>
      </w:tr>
      <w:tr w:rsidR="005D075D" w:rsidRPr="00466738" w14:paraId="7D6C3C75" w14:textId="77777777" w:rsidTr="00BF140A">
        <w:trPr>
          <w:jc w:val="center"/>
        </w:trPr>
        <w:tc>
          <w:tcPr>
            <w:tcW w:w="0" w:type="auto"/>
            <w:vAlign w:val="center"/>
          </w:tcPr>
          <w:p w14:paraId="132E14E6"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69E46763"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7A5F24C4"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2F12714F"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7191B225" w14:textId="77777777" w:rsidR="005D075D" w:rsidRDefault="005D075D" w:rsidP="003D7D60">
            <w:pPr>
              <w:pStyle w:val="TAC"/>
              <w:rPr>
                <w:lang w:eastAsia="zh-CN"/>
              </w:rPr>
            </w:pPr>
            <w:r>
              <w:rPr>
                <w:rFonts w:hint="eastAsia"/>
                <w:noProof/>
                <w:position w:val="-10"/>
                <w:lang w:eastAsia="zh-CN"/>
              </w:rPr>
              <w:t>4</w:t>
            </w:r>
          </w:p>
        </w:tc>
      </w:tr>
      <w:tr w:rsidR="005D075D" w:rsidRPr="00466738" w14:paraId="0981009A" w14:textId="77777777" w:rsidTr="00BF140A">
        <w:trPr>
          <w:jc w:val="center"/>
        </w:trPr>
        <w:tc>
          <w:tcPr>
            <w:tcW w:w="0" w:type="auto"/>
            <w:vAlign w:val="center"/>
          </w:tcPr>
          <w:p w14:paraId="3C5860FF"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258DE04B"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4EE265ED" w14:textId="77777777" w:rsidR="005D075D" w:rsidRDefault="005D075D" w:rsidP="003D7D60">
            <w:pPr>
              <w:pStyle w:val="TAC"/>
              <w:rPr>
                <w:lang w:eastAsia="zh-CN"/>
              </w:rPr>
            </w:pPr>
            <w:r>
              <w:rPr>
                <w:rFonts w:hint="eastAsia"/>
                <w:lang w:eastAsia="zh-CN"/>
              </w:rPr>
              <w:t>12</w:t>
            </w:r>
          </w:p>
        </w:tc>
        <w:tc>
          <w:tcPr>
            <w:tcW w:w="0" w:type="auto"/>
            <w:vAlign w:val="center"/>
          </w:tcPr>
          <w:p w14:paraId="5E6D1647" w14:textId="77777777" w:rsidR="005D075D" w:rsidRDefault="005D075D" w:rsidP="003D7D60">
            <w:pPr>
              <w:pStyle w:val="TAC"/>
              <w:rPr>
                <w:lang w:eastAsia="zh-CN"/>
              </w:rPr>
            </w:pPr>
            <w:r>
              <w:rPr>
                <w:rFonts w:hint="eastAsia"/>
                <w:lang w:eastAsia="zh-CN"/>
              </w:rPr>
              <w:t>4</w:t>
            </w:r>
          </w:p>
        </w:tc>
        <w:tc>
          <w:tcPr>
            <w:tcW w:w="0" w:type="auto"/>
            <w:vAlign w:val="center"/>
          </w:tcPr>
          <w:p w14:paraId="19FC9230" w14:textId="77777777" w:rsidR="005D075D" w:rsidRDefault="005D075D" w:rsidP="003D7D60">
            <w:pPr>
              <w:pStyle w:val="TAC"/>
              <w:rPr>
                <w:lang w:eastAsia="zh-CN"/>
              </w:rPr>
            </w:pPr>
            <w:r>
              <w:rPr>
                <w:rFonts w:hint="eastAsia"/>
                <w:lang w:eastAsia="zh-CN"/>
              </w:rPr>
              <w:t>4</w:t>
            </w:r>
          </w:p>
        </w:tc>
      </w:tr>
    </w:tbl>
    <w:p w14:paraId="3500BA29" w14:textId="77777777" w:rsidR="005D075D" w:rsidRDefault="005D075D" w:rsidP="005D075D">
      <w:pPr>
        <w:rPr>
          <w:lang w:eastAsia="zh-CN"/>
        </w:rPr>
      </w:pPr>
    </w:p>
    <w:p w14:paraId="77F282CB"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14:paraId="647EA98E"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2D90A606" w14:textId="77777777"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14:paraId="213E0CD2" w14:textId="77777777" w:rsidR="005D075D" w:rsidRPr="00064EEE" w:rsidRDefault="005D075D" w:rsidP="003D7D60">
            <w:pPr>
              <w:pStyle w:val="tah0"/>
              <w:rPr>
                <w:lang w:val="en-GB"/>
              </w:rPr>
            </w:pPr>
            <w:r w:rsidRPr="00064EEE">
              <w:rPr>
                <w:lang w:val="en-GB"/>
              </w:rPr>
              <w:t>Bit width</w:t>
            </w:r>
          </w:p>
        </w:tc>
      </w:tr>
      <w:tr w:rsidR="005D075D" w:rsidRPr="00466738" w14:paraId="7DDEAB5D" w14:textId="77777777" w:rsidTr="00BF140A">
        <w:trPr>
          <w:jc w:val="center"/>
        </w:trPr>
        <w:tc>
          <w:tcPr>
            <w:tcW w:w="0" w:type="auto"/>
            <w:vMerge/>
            <w:shd w:val="clear" w:color="auto" w:fill="E0E0E0"/>
            <w:vAlign w:val="center"/>
          </w:tcPr>
          <w:p w14:paraId="6A3BA18C"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CB16675" w14:textId="77777777"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14:paraId="0CB44DE1" w14:textId="77777777"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14:paraId="7C1C6D21" w14:textId="77777777"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14:paraId="69937443" w14:textId="77777777"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14:paraId="58E0101F" w14:textId="77777777"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14:paraId="26D750AD" w14:textId="77777777"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14:paraId="2D3EC767" w14:textId="77777777"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14:paraId="5C7489FE" w14:textId="77777777" w:rsidR="005D075D" w:rsidRPr="00064EEE" w:rsidRDefault="005D075D" w:rsidP="003D7D60">
            <w:pPr>
              <w:pStyle w:val="tah0"/>
              <w:rPr>
                <w:lang w:val="en-GB"/>
              </w:rPr>
            </w:pPr>
            <w:r w:rsidRPr="00064EEE">
              <w:rPr>
                <w:lang w:val="en-GB"/>
              </w:rPr>
              <w:t>Rank = 8</w:t>
            </w:r>
          </w:p>
        </w:tc>
      </w:tr>
      <w:tr w:rsidR="005D075D" w:rsidRPr="00466738" w14:paraId="45F1F613" w14:textId="77777777" w:rsidTr="00BF140A">
        <w:trPr>
          <w:jc w:val="center"/>
        </w:trPr>
        <w:tc>
          <w:tcPr>
            <w:tcW w:w="0" w:type="auto"/>
            <w:tcMar>
              <w:top w:w="0" w:type="dxa"/>
              <w:left w:w="108" w:type="dxa"/>
              <w:bottom w:w="0" w:type="dxa"/>
              <w:right w:w="108" w:type="dxa"/>
            </w:tcMar>
            <w:vAlign w:val="center"/>
          </w:tcPr>
          <w:p w14:paraId="626103AC" w14:textId="77777777"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14:paraId="3ED6C51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054A507"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5A4BDFE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BDA4D88"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0DD2A5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6FAEB7A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CC77BEC"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2BE9DDE2" w14:textId="77777777" w:rsidR="005D075D" w:rsidRPr="00064EEE" w:rsidRDefault="005D075D" w:rsidP="003D7D60">
            <w:pPr>
              <w:pStyle w:val="tac0"/>
              <w:rPr>
                <w:lang w:val="en-GB"/>
              </w:rPr>
            </w:pPr>
            <w:r w:rsidRPr="00064EEE">
              <w:rPr>
                <w:lang w:val="en-GB"/>
              </w:rPr>
              <w:t>4</w:t>
            </w:r>
          </w:p>
        </w:tc>
      </w:tr>
      <w:tr w:rsidR="005D075D" w:rsidRPr="00466738" w14:paraId="64DFF67F" w14:textId="77777777" w:rsidTr="00BF140A">
        <w:trPr>
          <w:jc w:val="center"/>
        </w:trPr>
        <w:tc>
          <w:tcPr>
            <w:tcW w:w="0" w:type="auto"/>
            <w:tcMar>
              <w:top w:w="0" w:type="dxa"/>
              <w:left w:w="108" w:type="dxa"/>
              <w:bottom w:w="0" w:type="dxa"/>
              <w:right w:w="108" w:type="dxa"/>
            </w:tcMar>
            <w:vAlign w:val="center"/>
          </w:tcPr>
          <w:p w14:paraId="6E7A21F9" w14:textId="77777777"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14:paraId="5E763CF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90D1AE7"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06CE0DF4"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9F9EAD6"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3B2D91F"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F40821C"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8CC2BC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BB8A007" w14:textId="77777777" w:rsidR="005D075D" w:rsidRPr="00064EEE" w:rsidRDefault="005D075D" w:rsidP="003D7D60">
            <w:pPr>
              <w:pStyle w:val="tac0"/>
              <w:rPr>
                <w:lang w:val="en-GB"/>
              </w:rPr>
            </w:pPr>
            <w:r w:rsidRPr="00064EEE">
              <w:rPr>
                <w:lang w:val="en-GB"/>
              </w:rPr>
              <w:t>2</w:t>
            </w:r>
          </w:p>
        </w:tc>
      </w:tr>
      <w:tr w:rsidR="005D075D" w:rsidRPr="00466738" w14:paraId="15E79E10" w14:textId="77777777" w:rsidTr="00BF140A">
        <w:trPr>
          <w:jc w:val="center"/>
        </w:trPr>
        <w:tc>
          <w:tcPr>
            <w:tcW w:w="0" w:type="auto"/>
            <w:tcMar>
              <w:top w:w="0" w:type="dxa"/>
              <w:left w:w="108" w:type="dxa"/>
              <w:bottom w:w="0" w:type="dxa"/>
              <w:right w:w="108" w:type="dxa"/>
            </w:tcMar>
            <w:vAlign w:val="center"/>
          </w:tcPr>
          <w:p w14:paraId="7F004AB0" w14:textId="77777777"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14:paraId="493E3900"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731D809A"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4DDB7859"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7A4D774"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9EA7747"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02EE9545"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15E12D91" w14:textId="77777777"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14:paraId="7A9DE1AD" w14:textId="77777777" w:rsidR="005D075D" w:rsidRPr="00064EEE" w:rsidRDefault="005D075D" w:rsidP="003D7D60">
            <w:pPr>
              <w:pStyle w:val="tac0"/>
              <w:rPr>
                <w:lang w:val="en-GB"/>
              </w:rPr>
            </w:pPr>
            <w:r w:rsidRPr="00064EEE">
              <w:rPr>
                <w:lang w:val="en-GB"/>
              </w:rPr>
              <w:t>4</w:t>
            </w:r>
          </w:p>
        </w:tc>
      </w:tr>
      <w:tr w:rsidR="005D075D" w:rsidRPr="00466738" w14:paraId="3BADE695" w14:textId="77777777" w:rsidTr="00BF140A">
        <w:trPr>
          <w:jc w:val="center"/>
        </w:trPr>
        <w:tc>
          <w:tcPr>
            <w:tcW w:w="0" w:type="auto"/>
            <w:tcMar>
              <w:top w:w="0" w:type="dxa"/>
              <w:left w:w="108" w:type="dxa"/>
              <w:bottom w:w="0" w:type="dxa"/>
              <w:right w:w="108" w:type="dxa"/>
            </w:tcMar>
            <w:vAlign w:val="center"/>
          </w:tcPr>
          <w:p w14:paraId="71A79B29" w14:textId="77777777"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14:paraId="45F85B72" w14:textId="77777777"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14:paraId="63D8FF73"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16CCD338"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4ACFC929"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2064FE1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5D757EAB"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7F8941AE" w14:textId="77777777"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14:paraId="4FA9AF10" w14:textId="77777777" w:rsidR="005D075D" w:rsidRPr="00064EEE" w:rsidRDefault="005D075D" w:rsidP="003D7D60">
            <w:pPr>
              <w:pStyle w:val="tac0"/>
              <w:rPr>
                <w:lang w:val="en-GB"/>
              </w:rPr>
            </w:pPr>
            <w:r w:rsidRPr="00064EEE">
              <w:rPr>
                <w:lang w:val="en-GB"/>
              </w:rPr>
              <w:t>2</w:t>
            </w:r>
          </w:p>
        </w:tc>
      </w:tr>
      <w:tr w:rsidR="005D075D" w:rsidRPr="00466738" w14:paraId="056891D7" w14:textId="77777777" w:rsidTr="00BF140A">
        <w:trPr>
          <w:jc w:val="center"/>
        </w:trPr>
        <w:tc>
          <w:tcPr>
            <w:tcW w:w="0" w:type="auto"/>
            <w:tcMar>
              <w:top w:w="0" w:type="dxa"/>
              <w:left w:w="108" w:type="dxa"/>
              <w:bottom w:w="0" w:type="dxa"/>
              <w:right w:w="108" w:type="dxa"/>
            </w:tcMar>
            <w:vAlign w:val="center"/>
          </w:tcPr>
          <w:p w14:paraId="1973BFF1" w14:textId="77777777"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14:paraId="089743EA" w14:textId="77777777" w:rsidR="005D075D" w:rsidRPr="00064EEE" w:rsidRDefault="000429A3" w:rsidP="003D7D60">
            <w:pPr>
              <w:pStyle w:val="tac0"/>
              <w:rPr>
                <w:sz w:val="15"/>
                <w:szCs w:val="15"/>
                <w:lang w:val="en-GB"/>
              </w:rPr>
            </w:pPr>
            <w:r>
              <w:rPr>
                <w:position w:val="-4"/>
              </w:rPr>
              <w:pict w14:anchorId="091D213D">
                <v:shape id="_x0000_i2473" type="#_x0000_t75" style="width:10.9pt;height:10.9pt">
                  <v:imagedata r:id="rId600" o:title=""/>
                </v:shape>
              </w:pict>
            </w:r>
          </w:p>
        </w:tc>
        <w:tc>
          <w:tcPr>
            <w:tcW w:w="0" w:type="auto"/>
            <w:tcMar>
              <w:top w:w="0" w:type="dxa"/>
              <w:left w:w="108" w:type="dxa"/>
              <w:bottom w:w="0" w:type="dxa"/>
              <w:right w:w="108" w:type="dxa"/>
            </w:tcMar>
            <w:vAlign w:val="center"/>
          </w:tcPr>
          <w:p w14:paraId="2E1526CD" w14:textId="77777777" w:rsidR="005D075D" w:rsidRPr="00064EEE" w:rsidRDefault="000429A3" w:rsidP="003D7D60">
            <w:pPr>
              <w:pStyle w:val="tac0"/>
              <w:rPr>
                <w:sz w:val="15"/>
                <w:szCs w:val="15"/>
                <w:lang w:val="en-GB"/>
              </w:rPr>
            </w:pPr>
            <w:r>
              <w:rPr>
                <w:position w:val="-4"/>
              </w:rPr>
              <w:pict w14:anchorId="3D90C401">
                <v:shape id="_x0000_i2474" type="#_x0000_t75" style="width:10.9pt;height:10.9pt">
                  <v:imagedata r:id="rId600" o:title=""/>
                </v:shape>
              </w:pict>
            </w:r>
          </w:p>
        </w:tc>
        <w:tc>
          <w:tcPr>
            <w:tcW w:w="0" w:type="auto"/>
            <w:tcMar>
              <w:top w:w="0" w:type="dxa"/>
              <w:left w:w="108" w:type="dxa"/>
              <w:bottom w:w="0" w:type="dxa"/>
              <w:right w:w="108" w:type="dxa"/>
            </w:tcMar>
            <w:vAlign w:val="center"/>
          </w:tcPr>
          <w:p w14:paraId="7C7E4230" w14:textId="77777777" w:rsidR="005D075D" w:rsidRPr="00064EEE" w:rsidRDefault="000429A3" w:rsidP="003D7D60">
            <w:pPr>
              <w:pStyle w:val="tac0"/>
              <w:rPr>
                <w:sz w:val="15"/>
                <w:szCs w:val="15"/>
                <w:lang w:val="en-GB"/>
              </w:rPr>
            </w:pPr>
            <w:r>
              <w:rPr>
                <w:position w:val="-4"/>
              </w:rPr>
              <w:pict w14:anchorId="75BC1F98">
                <v:shape id="_x0000_i2475" type="#_x0000_t75" style="width:10.9pt;height:10.9pt">
                  <v:imagedata r:id="rId600" o:title=""/>
                </v:shape>
              </w:pict>
            </w:r>
          </w:p>
        </w:tc>
        <w:tc>
          <w:tcPr>
            <w:tcW w:w="0" w:type="auto"/>
            <w:tcMar>
              <w:top w:w="0" w:type="dxa"/>
              <w:left w:w="108" w:type="dxa"/>
              <w:bottom w:w="0" w:type="dxa"/>
              <w:right w:w="108" w:type="dxa"/>
            </w:tcMar>
            <w:vAlign w:val="center"/>
          </w:tcPr>
          <w:p w14:paraId="12BE22BA" w14:textId="77777777" w:rsidR="005D075D" w:rsidRPr="00064EEE" w:rsidRDefault="000429A3" w:rsidP="003D7D60">
            <w:pPr>
              <w:pStyle w:val="tac0"/>
              <w:rPr>
                <w:sz w:val="15"/>
                <w:szCs w:val="15"/>
                <w:lang w:val="en-GB"/>
              </w:rPr>
            </w:pPr>
            <w:r>
              <w:rPr>
                <w:position w:val="-4"/>
              </w:rPr>
              <w:pict w14:anchorId="4D150420">
                <v:shape id="_x0000_i2476" type="#_x0000_t75" style="width:10.9pt;height:10.9pt">
                  <v:imagedata r:id="rId600" o:title=""/>
                </v:shape>
              </w:pict>
            </w:r>
          </w:p>
        </w:tc>
        <w:tc>
          <w:tcPr>
            <w:tcW w:w="0" w:type="auto"/>
            <w:tcMar>
              <w:top w:w="0" w:type="dxa"/>
              <w:left w:w="108" w:type="dxa"/>
              <w:bottom w:w="0" w:type="dxa"/>
              <w:right w:w="108" w:type="dxa"/>
            </w:tcMar>
            <w:vAlign w:val="center"/>
          </w:tcPr>
          <w:p w14:paraId="2346F3A4" w14:textId="77777777" w:rsidR="005D075D" w:rsidRPr="00064EEE" w:rsidRDefault="000429A3" w:rsidP="003D7D60">
            <w:pPr>
              <w:pStyle w:val="tac0"/>
              <w:rPr>
                <w:sz w:val="15"/>
                <w:szCs w:val="15"/>
                <w:lang w:val="en-GB"/>
              </w:rPr>
            </w:pPr>
            <w:r>
              <w:rPr>
                <w:position w:val="-4"/>
              </w:rPr>
              <w:pict w14:anchorId="3A4C2DD8">
                <v:shape id="_x0000_i2477" type="#_x0000_t75" style="width:10.9pt;height:10.9pt">
                  <v:imagedata r:id="rId600" o:title=""/>
                </v:shape>
              </w:pict>
            </w:r>
          </w:p>
        </w:tc>
        <w:tc>
          <w:tcPr>
            <w:tcW w:w="0" w:type="auto"/>
            <w:tcMar>
              <w:top w:w="0" w:type="dxa"/>
              <w:left w:w="108" w:type="dxa"/>
              <w:bottom w:w="0" w:type="dxa"/>
              <w:right w:w="108" w:type="dxa"/>
            </w:tcMar>
            <w:vAlign w:val="center"/>
          </w:tcPr>
          <w:p w14:paraId="73FDABA6" w14:textId="77777777" w:rsidR="005D075D" w:rsidRPr="00064EEE" w:rsidRDefault="000429A3" w:rsidP="003D7D60">
            <w:pPr>
              <w:pStyle w:val="tac0"/>
              <w:rPr>
                <w:sz w:val="15"/>
                <w:szCs w:val="15"/>
                <w:lang w:val="en-GB"/>
              </w:rPr>
            </w:pPr>
            <w:r>
              <w:rPr>
                <w:position w:val="-4"/>
              </w:rPr>
              <w:pict w14:anchorId="178798BA">
                <v:shape id="_x0000_i2478" type="#_x0000_t75" style="width:10.9pt;height:10.9pt">
                  <v:imagedata r:id="rId600" o:title=""/>
                </v:shape>
              </w:pict>
            </w:r>
          </w:p>
        </w:tc>
        <w:tc>
          <w:tcPr>
            <w:tcW w:w="0" w:type="auto"/>
            <w:tcMar>
              <w:top w:w="0" w:type="dxa"/>
              <w:left w:w="108" w:type="dxa"/>
              <w:bottom w:w="0" w:type="dxa"/>
              <w:right w:w="108" w:type="dxa"/>
            </w:tcMar>
            <w:vAlign w:val="center"/>
          </w:tcPr>
          <w:p w14:paraId="65AEEDAC" w14:textId="77777777" w:rsidR="005D075D" w:rsidRPr="00064EEE" w:rsidRDefault="000429A3" w:rsidP="003D7D60">
            <w:pPr>
              <w:pStyle w:val="tac0"/>
              <w:rPr>
                <w:sz w:val="15"/>
                <w:szCs w:val="15"/>
                <w:lang w:val="en-GB"/>
              </w:rPr>
            </w:pPr>
            <w:r>
              <w:rPr>
                <w:position w:val="-4"/>
              </w:rPr>
              <w:pict w14:anchorId="47FAE891">
                <v:shape id="_x0000_i2479" type="#_x0000_t75" style="width:10.9pt;height:10.9pt">
                  <v:imagedata r:id="rId600" o:title=""/>
                </v:shape>
              </w:pict>
            </w:r>
          </w:p>
        </w:tc>
        <w:tc>
          <w:tcPr>
            <w:tcW w:w="0" w:type="auto"/>
            <w:tcMar>
              <w:top w:w="0" w:type="dxa"/>
              <w:left w:w="108" w:type="dxa"/>
              <w:bottom w:w="0" w:type="dxa"/>
              <w:right w:w="108" w:type="dxa"/>
            </w:tcMar>
            <w:vAlign w:val="center"/>
          </w:tcPr>
          <w:p w14:paraId="02E0CEC2" w14:textId="77777777" w:rsidR="005D075D" w:rsidRPr="00064EEE" w:rsidRDefault="000429A3" w:rsidP="003D7D60">
            <w:pPr>
              <w:pStyle w:val="tac0"/>
              <w:rPr>
                <w:sz w:val="15"/>
                <w:szCs w:val="15"/>
                <w:lang w:val="en-GB"/>
              </w:rPr>
            </w:pPr>
            <w:r>
              <w:rPr>
                <w:position w:val="-4"/>
              </w:rPr>
              <w:pict w14:anchorId="7FB8EA13">
                <v:shape id="_x0000_i2480" type="#_x0000_t75" style="width:10.9pt;height:10.9pt">
                  <v:imagedata r:id="rId600" o:title=""/>
                </v:shape>
              </w:pict>
            </w:r>
          </w:p>
        </w:tc>
      </w:tr>
      <w:tr w:rsidR="005D075D" w:rsidRPr="00466738" w14:paraId="1574C0CE" w14:textId="77777777" w:rsidTr="00BF140A">
        <w:trPr>
          <w:jc w:val="center"/>
        </w:trPr>
        <w:tc>
          <w:tcPr>
            <w:tcW w:w="0" w:type="auto"/>
            <w:tcMar>
              <w:top w:w="0" w:type="dxa"/>
              <w:left w:w="108" w:type="dxa"/>
              <w:bottom w:w="0" w:type="dxa"/>
              <w:right w:w="108" w:type="dxa"/>
            </w:tcMar>
            <w:vAlign w:val="center"/>
          </w:tcPr>
          <w:p w14:paraId="17AFA2C7" w14:textId="77777777"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14:paraId="48046335" w14:textId="77777777" w:rsidR="005D075D" w:rsidRPr="00064EEE" w:rsidRDefault="000429A3" w:rsidP="003D7D60">
            <w:pPr>
              <w:pStyle w:val="tac0"/>
              <w:rPr>
                <w:lang w:val="en-GB"/>
              </w:rPr>
            </w:pPr>
            <w:r>
              <w:rPr>
                <w:noProof/>
                <w:position w:val="-12"/>
                <w:lang w:eastAsia="zh-CN"/>
              </w:rPr>
              <w:pict w14:anchorId="73F8CE37">
                <v:shape id="_x0000_i2481" type="#_x0000_t75" style="width:67pt;height:18.4pt">
                  <v:imagedata r:id="rId611" o:title=""/>
                </v:shape>
              </w:pict>
            </w:r>
          </w:p>
        </w:tc>
        <w:tc>
          <w:tcPr>
            <w:tcW w:w="0" w:type="auto"/>
            <w:tcMar>
              <w:top w:w="0" w:type="dxa"/>
              <w:left w:w="108" w:type="dxa"/>
              <w:bottom w:w="0" w:type="dxa"/>
              <w:right w:w="108" w:type="dxa"/>
            </w:tcMar>
            <w:vAlign w:val="center"/>
          </w:tcPr>
          <w:p w14:paraId="6B5EB850" w14:textId="77777777" w:rsidR="005D075D" w:rsidRPr="00064EEE" w:rsidRDefault="000429A3" w:rsidP="003D7D60">
            <w:pPr>
              <w:pStyle w:val="tac0"/>
              <w:rPr>
                <w:lang w:val="en-GB"/>
              </w:rPr>
            </w:pPr>
            <w:r>
              <w:rPr>
                <w:noProof/>
                <w:position w:val="-12"/>
                <w:lang w:eastAsia="zh-CN"/>
              </w:rPr>
              <w:pict w14:anchorId="2B0C02CD">
                <v:shape id="_x0000_i2482" type="#_x0000_t75" style="width:67pt;height:18.4pt">
                  <v:imagedata r:id="rId611" o:title=""/>
                </v:shape>
              </w:pict>
            </w:r>
          </w:p>
        </w:tc>
        <w:tc>
          <w:tcPr>
            <w:tcW w:w="0" w:type="auto"/>
            <w:tcMar>
              <w:top w:w="0" w:type="dxa"/>
              <w:left w:w="108" w:type="dxa"/>
              <w:bottom w:w="0" w:type="dxa"/>
              <w:right w:w="108" w:type="dxa"/>
            </w:tcMar>
            <w:vAlign w:val="center"/>
          </w:tcPr>
          <w:p w14:paraId="2BD1C54F"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298B1F13"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5933D84B"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34FD9E85"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00B73607" w14:textId="77777777"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14:paraId="0FA058A1" w14:textId="77777777" w:rsidR="005D075D" w:rsidRPr="00064EEE" w:rsidRDefault="005D075D" w:rsidP="003D7D60">
            <w:pPr>
              <w:pStyle w:val="tac0"/>
              <w:rPr>
                <w:lang w:val="en-GB"/>
              </w:rPr>
            </w:pPr>
            <w:r w:rsidRPr="00E54724">
              <w:rPr>
                <w:lang w:val="en-GB"/>
              </w:rPr>
              <w:t>0</w:t>
            </w:r>
          </w:p>
        </w:tc>
      </w:tr>
      <w:tr w:rsidR="005D075D" w:rsidRPr="00466738" w14:paraId="2E4198D7" w14:textId="77777777" w:rsidTr="00BF140A">
        <w:trPr>
          <w:jc w:val="center"/>
        </w:trPr>
        <w:tc>
          <w:tcPr>
            <w:tcW w:w="0" w:type="auto"/>
            <w:tcMar>
              <w:top w:w="0" w:type="dxa"/>
              <w:left w:w="108" w:type="dxa"/>
              <w:bottom w:w="0" w:type="dxa"/>
              <w:right w:w="108" w:type="dxa"/>
            </w:tcMar>
            <w:vAlign w:val="center"/>
          </w:tcPr>
          <w:p w14:paraId="3B15532D"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14:paraId="3C24A73F"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6530FF64"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23C28190"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7F129CE"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79DDC26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B774839"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A1AA11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2AA24519" w14:textId="77777777" w:rsidR="005D075D" w:rsidRPr="00E54724" w:rsidRDefault="005D075D" w:rsidP="003D7D60">
            <w:pPr>
              <w:pStyle w:val="tac0"/>
              <w:rPr>
                <w:lang w:val="en-GB"/>
              </w:rPr>
            </w:pPr>
            <w:r w:rsidRPr="00E54724">
              <w:rPr>
                <w:lang w:val="en-GB"/>
              </w:rPr>
              <w:t>0</w:t>
            </w:r>
          </w:p>
        </w:tc>
      </w:tr>
      <w:tr w:rsidR="005D075D" w:rsidRPr="00466738" w14:paraId="5841BB3B" w14:textId="77777777" w:rsidTr="00BF140A">
        <w:trPr>
          <w:jc w:val="center"/>
        </w:trPr>
        <w:tc>
          <w:tcPr>
            <w:tcW w:w="0" w:type="auto"/>
            <w:tcMar>
              <w:top w:w="0" w:type="dxa"/>
              <w:left w:w="108" w:type="dxa"/>
              <w:bottom w:w="0" w:type="dxa"/>
              <w:right w:w="108" w:type="dxa"/>
            </w:tcMar>
            <w:vAlign w:val="center"/>
          </w:tcPr>
          <w:p w14:paraId="259131E5"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14:paraId="4E33E419" w14:textId="77777777" w:rsidR="005D075D" w:rsidRPr="00E54724" w:rsidRDefault="000429A3" w:rsidP="003D7D60">
            <w:pPr>
              <w:pStyle w:val="tac0"/>
              <w:rPr>
                <w:lang w:val="en-GB"/>
              </w:rPr>
            </w:pPr>
            <w:r>
              <w:rPr>
                <w:noProof/>
                <w:position w:val="-12"/>
                <w:lang w:eastAsia="zh-CN"/>
              </w:rPr>
              <w:pict w14:anchorId="06D43ED4">
                <v:shape id="_x0000_i2483" type="#_x0000_t75" style="width:51.05pt;height:18.4pt">
                  <v:imagedata r:id="rId491" o:title=""/>
                </v:shape>
              </w:pict>
            </w:r>
          </w:p>
        </w:tc>
        <w:tc>
          <w:tcPr>
            <w:tcW w:w="0" w:type="auto"/>
            <w:tcMar>
              <w:top w:w="0" w:type="dxa"/>
              <w:left w:w="108" w:type="dxa"/>
              <w:bottom w:w="0" w:type="dxa"/>
              <w:right w:w="108" w:type="dxa"/>
            </w:tcMar>
            <w:vAlign w:val="center"/>
          </w:tcPr>
          <w:p w14:paraId="37C27EFB" w14:textId="77777777" w:rsidR="005D075D" w:rsidRPr="00E54724" w:rsidRDefault="000429A3" w:rsidP="003D7D60">
            <w:pPr>
              <w:pStyle w:val="tac0"/>
              <w:rPr>
                <w:lang w:val="en-GB"/>
              </w:rPr>
            </w:pPr>
            <w:r>
              <w:rPr>
                <w:noProof/>
                <w:position w:val="-12"/>
                <w:lang w:eastAsia="zh-CN"/>
              </w:rPr>
              <w:pict w14:anchorId="177B0204">
                <v:shape id="_x0000_i2484" type="#_x0000_t75" style="width:51.05pt;height:18.4pt">
                  <v:imagedata r:id="rId491" o:title=""/>
                </v:shape>
              </w:pict>
            </w:r>
          </w:p>
        </w:tc>
        <w:tc>
          <w:tcPr>
            <w:tcW w:w="0" w:type="auto"/>
            <w:tcMar>
              <w:top w:w="0" w:type="dxa"/>
              <w:left w:w="108" w:type="dxa"/>
              <w:bottom w:w="0" w:type="dxa"/>
              <w:right w:w="108" w:type="dxa"/>
            </w:tcMar>
            <w:vAlign w:val="center"/>
          </w:tcPr>
          <w:p w14:paraId="3B8E2C3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843FDD2"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36D3D14"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0CCEF4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10517F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1B745085" w14:textId="77777777" w:rsidR="005D075D" w:rsidRPr="00E54724" w:rsidRDefault="005D075D" w:rsidP="003D7D60">
            <w:pPr>
              <w:pStyle w:val="tac0"/>
              <w:rPr>
                <w:lang w:val="en-GB"/>
              </w:rPr>
            </w:pPr>
            <w:r w:rsidRPr="00E54724">
              <w:rPr>
                <w:lang w:val="en-GB"/>
              </w:rPr>
              <w:t>0</w:t>
            </w:r>
          </w:p>
        </w:tc>
      </w:tr>
      <w:tr w:rsidR="005D075D" w:rsidRPr="00466738" w14:paraId="2F3663CC" w14:textId="77777777" w:rsidTr="00BF140A">
        <w:trPr>
          <w:jc w:val="center"/>
        </w:trPr>
        <w:tc>
          <w:tcPr>
            <w:tcW w:w="0" w:type="auto"/>
            <w:tcMar>
              <w:top w:w="0" w:type="dxa"/>
              <w:left w:w="108" w:type="dxa"/>
              <w:bottom w:w="0" w:type="dxa"/>
              <w:right w:w="108" w:type="dxa"/>
            </w:tcMar>
            <w:vAlign w:val="center"/>
          </w:tcPr>
          <w:p w14:paraId="6CB8BA1F"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14:paraId="05C9227D"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103CC631" w14:textId="77777777"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14:paraId="068C02CC"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53FA0A"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4AC38BB"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E095BBD"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8113A8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17FF10DB" w14:textId="77777777" w:rsidR="005D075D" w:rsidRPr="00E54724" w:rsidRDefault="005D075D" w:rsidP="003D7D60">
            <w:pPr>
              <w:pStyle w:val="tac0"/>
              <w:rPr>
                <w:lang w:val="en-GB"/>
              </w:rPr>
            </w:pPr>
            <w:r w:rsidRPr="00E54724">
              <w:rPr>
                <w:lang w:val="en-GB"/>
              </w:rPr>
              <w:t>0</w:t>
            </w:r>
          </w:p>
        </w:tc>
      </w:tr>
      <w:tr w:rsidR="005D075D" w:rsidRPr="00466738" w14:paraId="3B20C8AD" w14:textId="77777777" w:rsidTr="00BF140A">
        <w:trPr>
          <w:jc w:val="center"/>
        </w:trPr>
        <w:tc>
          <w:tcPr>
            <w:tcW w:w="0" w:type="auto"/>
            <w:tcMar>
              <w:top w:w="0" w:type="dxa"/>
              <w:left w:w="108" w:type="dxa"/>
              <w:bottom w:w="0" w:type="dxa"/>
              <w:right w:w="108" w:type="dxa"/>
            </w:tcMar>
            <w:vAlign w:val="center"/>
          </w:tcPr>
          <w:p w14:paraId="549F5277" w14:textId="77777777"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14:paraId="7F2B7266"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40D0A4B9" w14:textId="77777777"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14:paraId="1F4C15D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EDA6C7"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C23EE71"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97F5033"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643484C6" w14:textId="77777777"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DD68E60" w14:textId="77777777" w:rsidR="005D075D" w:rsidRPr="00E54724" w:rsidRDefault="005D075D" w:rsidP="003D7D60">
            <w:pPr>
              <w:pStyle w:val="tac0"/>
              <w:rPr>
                <w:lang w:val="en-GB"/>
              </w:rPr>
            </w:pPr>
            <w:r w:rsidRPr="00E54724">
              <w:rPr>
                <w:lang w:val="en-GB"/>
              </w:rPr>
              <w:t>0</w:t>
            </w:r>
          </w:p>
        </w:tc>
      </w:tr>
      <w:tr w:rsidR="005D075D" w:rsidRPr="00466738" w14:paraId="049976C9" w14:textId="77777777" w:rsidTr="00BF140A">
        <w:trPr>
          <w:jc w:val="center"/>
        </w:trPr>
        <w:tc>
          <w:tcPr>
            <w:tcW w:w="0" w:type="auto"/>
            <w:tcMar>
              <w:top w:w="0" w:type="dxa"/>
              <w:left w:w="108" w:type="dxa"/>
              <w:bottom w:w="0" w:type="dxa"/>
              <w:right w:w="108" w:type="dxa"/>
            </w:tcMar>
            <w:vAlign w:val="center"/>
          </w:tcPr>
          <w:p w14:paraId="73BF597B" w14:textId="77777777"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14:paraId="0ED8AC36" w14:textId="77777777"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14:paraId="29535615" w14:textId="77777777"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14:paraId="7D1A1B86"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6D9ED0D9"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00BF07B4"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B972309"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027F546"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07F95E0B" w14:textId="77777777" w:rsidR="005D075D" w:rsidRPr="00064EEE" w:rsidRDefault="005D075D" w:rsidP="003D7D60">
            <w:pPr>
              <w:pStyle w:val="tac0"/>
              <w:rPr>
                <w:lang w:val="en-GB"/>
              </w:rPr>
            </w:pPr>
            <w:r w:rsidRPr="00E54724">
              <w:rPr>
                <w:lang w:val="en-GB"/>
              </w:rPr>
              <w:t>0</w:t>
            </w:r>
          </w:p>
        </w:tc>
      </w:tr>
      <w:tr w:rsidR="005D075D" w:rsidRPr="00466738" w14:paraId="5F2C19C0" w14:textId="77777777" w:rsidTr="00BF140A">
        <w:trPr>
          <w:trHeight w:val="148"/>
          <w:jc w:val="center"/>
        </w:trPr>
        <w:tc>
          <w:tcPr>
            <w:tcW w:w="0" w:type="auto"/>
            <w:tcMar>
              <w:top w:w="0" w:type="dxa"/>
              <w:left w:w="108" w:type="dxa"/>
              <w:bottom w:w="0" w:type="dxa"/>
              <w:right w:w="108" w:type="dxa"/>
            </w:tcMar>
            <w:vAlign w:val="center"/>
          </w:tcPr>
          <w:p w14:paraId="0E6EA5A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14:paraId="45D4FC90" w14:textId="77777777"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14:paraId="16E9E972" w14:textId="77777777"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14:paraId="26AD78AE" w14:textId="77777777"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14:paraId="67FB82E0" w14:textId="77777777"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14:paraId="36D8B925"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33439E41"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441AE6F9" w14:textId="77777777"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14:paraId="571BC39C" w14:textId="77777777" w:rsidR="005D075D" w:rsidRPr="00064EEE" w:rsidRDefault="005D075D" w:rsidP="003D7D60">
            <w:pPr>
              <w:pStyle w:val="tac0"/>
              <w:rPr>
                <w:lang w:val="en-GB"/>
              </w:rPr>
            </w:pPr>
            <w:r w:rsidRPr="00E54724">
              <w:rPr>
                <w:lang w:val="en-GB"/>
              </w:rPr>
              <w:t>0</w:t>
            </w:r>
          </w:p>
        </w:tc>
      </w:tr>
    </w:tbl>
    <w:p w14:paraId="39E4D209" w14:textId="77777777" w:rsidR="005D075D" w:rsidRDefault="005D075D" w:rsidP="005D075D">
      <w:pPr>
        <w:rPr>
          <w:lang w:eastAsia="zh-CN"/>
        </w:rPr>
      </w:pPr>
    </w:p>
    <w:p w14:paraId="1A5A83B4" w14:textId="77777777"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0429A3">
        <w:rPr>
          <w:position w:val="-10"/>
          <w:lang w:eastAsia="zh-CN"/>
        </w:rPr>
        <w:pict w14:anchorId="6509135D">
          <v:shape id="_x0000_i2485" type="#_x0000_t75" style="width:52.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14:paraId="1BFF1EFE"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1D7B6177"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2156DA3D" w14:textId="77777777" w:rsidR="005D075D" w:rsidRPr="00064EEE" w:rsidRDefault="005D075D" w:rsidP="008462B9">
            <w:pPr>
              <w:pStyle w:val="TAH"/>
            </w:pPr>
            <w:r w:rsidRPr="00064EEE">
              <w:t>Bit width</w:t>
            </w:r>
          </w:p>
        </w:tc>
      </w:tr>
      <w:tr w:rsidR="005D075D" w:rsidRPr="00290CB4" w14:paraId="0B585530" w14:textId="77777777" w:rsidTr="00BF140A">
        <w:trPr>
          <w:trHeight w:val="137"/>
          <w:jc w:val="center"/>
        </w:trPr>
        <w:tc>
          <w:tcPr>
            <w:tcW w:w="534" w:type="pct"/>
            <w:vMerge/>
            <w:shd w:val="clear" w:color="auto" w:fill="E0E0E0"/>
            <w:vAlign w:val="center"/>
          </w:tcPr>
          <w:p w14:paraId="2554BF08"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3F3157B2"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62FE0D92"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475B85F0"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1D2E113F"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5E483C18" w14:textId="77777777" w:rsidTr="00BF140A">
        <w:trPr>
          <w:trHeight w:val="194"/>
          <w:jc w:val="center"/>
        </w:trPr>
        <w:tc>
          <w:tcPr>
            <w:tcW w:w="534" w:type="pct"/>
            <w:tcMar>
              <w:top w:w="0" w:type="dxa"/>
              <w:left w:w="108" w:type="dxa"/>
              <w:bottom w:w="0" w:type="dxa"/>
              <w:right w:w="108" w:type="dxa"/>
            </w:tcMar>
            <w:vAlign w:val="center"/>
          </w:tcPr>
          <w:p w14:paraId="56C8C7DC"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6FA83051" w14:textId="77777777" w:rsidR="005D075D" w:rsidRPr="00064EEE" w:rsidRDefault="005D075D" w:rsidP="003D7D60">
            <w:pPr>
              <w:pStyle w:val="tac0"/>
              <w:rPr>
                <w:lang w:val="en-GB"/>
              </w:rPr>
            </w:pPr>
            <w:r w:rsidRPr="00064EEE">
              <w:rPr>
                <w:lang w:val="en-GB"/>
              </w:rPr>
              <w:t>4</w:t>
            </w:r>
          </w:p>
        </w:tc>
        <w:tc>
          <w:tcPr>
            <w:tcW w:w="895" w:type="pct"/>
            <w:vAlign w:val="center"/>
          </w:tcPr>
          <w:p w14:paraId="225274C3"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50560E84"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1077C834"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47D54C97" w14:textId="77777777" w:rsidTr="00BF140A">
        <w:trPr>
          <w:trHeight w:val="400"/>
          <w:jc w:val="center"/>
        </w:trPr>
        <w:tc>
          <w:tcPr>
            <w:tcW w:w="534" w:type="pct"/>
            <w:tcMar>
              <w:top w:w="0" w:type="dxa"/>
              <w:left w:w="108" w:type="dxa"/>
              <w:bottom w:w="0" w:type="dxa"/>
              <w:right w:w="108" w:type="dxa"/>
            </w:tcMar>
            <w:vAlign w:val="center"/>
          </w:tcPr>
          <w:p w14:paraId="14365052"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02B406FA" w14:textId="77777777" w:rsidR="005D075D" w:rsidRPr="00064EEE" w:rsidRDefault="005D075D" w:rsidP="003D7D60">
            <w:pPr>
              <w:pStyle w:val="tac0"/>
              <w:rPr>
                <w:lang w:val="en-GB"/>
              </w:rPr>
            </w:pPr>
            <w:r w:rsidRPr="00064EEE">
              <w:rPr>
                <w:lang w:val="en-GB"/>
              </w:rPr>
              <w:t>2</w:t>
            </w:r>
          </w:p>
        </w:tc>
        <w:tc>
          <w:tcPr>
            <w:tcW w:w="895" w:type="pct"/>
            <w:vAlign w:val="center"/>
          </w:tcPr>
          <w:p w14:paraId="4F7C463D"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6D9F6C73"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181063E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7F7F12A0" w14:textId="77777777" w:rsidTr="00BF140A">
        <w:trPr>
          <w:trHeight w:val="206"/>
          <w:jc w:val="center"/>
        </w:trPr>
        <w:tc>
          <w:tcPr>
            <w:tcW w:w="534" w:type="pct"/>
            <w:tcMar>
              <w:top w:w="0" w:type="dxa"/>
              <w:left w:w="108" w:type="dxa"/>
              <w:bottom w:w="0" w:type="dxa"/>
              <w:right w:w="108" w:type="dxa"/>
            </w:tcMar>
            <w:vAlign w:val="center"/>
          </w:tcPr>
          <w:p w14:paraId="5CE8151F"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E7F1F0D" w14:textId="77777777" w:rsidR="005D075D" w:rsidRPr="00064EEE" w:rsidRDefault="005D075D" w:rsidP="003D7D60">
            <w:pPr>
              <w:pStyle w:val="tac0"/>
              <w:rPr>
                <w:lang w:val="en-GB"/>
              </w:rPr>
            </w:pPr>
            <w:r w:rsidRPr="00064EEE">
              <w:rPr>
                <w:lang w:val="en-GB"/>
              </w:rPr>
              <w:t>0</w:t>
            </w:r>
          </w:p>
        </w:tc>
        <w:tc>
          <w:tcPr>
            <w:tcW w:w="895" w:type="pct"/>
            <w:vAlign w:val="center"/>
          </w:tcPr>
          <w:p w14:paraId="7DD718ED"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3FE428D2"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2EFEC958"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0C91C9B6" w14:textId="77777777" w:rsidTr="00BF140A">
        <w:trPr>
          <w:trHeight w:val="400"/>
          <w:jc w:val="center"/>
        </w:trPr>
        <w:tc>
          <w:tcPr>
            <w:tcW w:w="534" w:type="pct"/>
            <w:tcMar>
              <w:top w:w="0" w:type="dxa"/>
              <w:left w:w="108" w:type="dxa"/>
              <w:bottom w:w="0" w:type="dxa"/>
              <w:right w:w="108" w:type="dxa"/>
            </w:tcMar>
            <w:vAlign w:val="center"/>
          </w:tcPr>
          <w:p w14:paraId="48FA8646"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4DFE18E6" w14:textId="77777777" w:rsidR="005D075D" w:rsidRPr="00064EEE" w:rsidRDefault="005D075D" w:rsidP="003D7D60">
            <w:pPr>
              <w:pStyle w:val="tac0"/>
              <w:rPr>
                <w:lang w:val="en-GB"/>
              </w:rPr>
            </w:pPr>
            <w:r w:rsidRPr="00064EEE">
              <w:rPr>
                <w:lang w:val="en-GB"/>
              </w:rPr>
              <w:t>0</w:t>
            </w:r>
          </w:p>
        </w:tc>
        <w:tc>
          <w:tcPr>
            <w:tcW w:w="895" w:type="pct"/>
            <w:vAlign w:val="center"/>
          </w:tcPr>
          <w:p w14:paraId="280E17DB"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3FB60067"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443A5313"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0B590AC0" w14:textId="77777777" w:rsidTr="00BF140A">
        <w:trPr>
          <w:trHeight w:val="400"/>
          <w:jc w:val="center"/>
        </w:trPr>
        <w:tc>
          <w:tcPr>
            <w:tcW w:w="534" w:type="pct"/>
            <w:tcMar>
              <w:top w:w="0" w:type="dxa"/>
              <w:left w:w="108" w:type="dxa"/>
              <w:bottom w:w="0" w:type="dxa"/>
              <w:right w:w="108" w:type="dxa"/>
            </w:tcMar>
            <w:vAlign w:val="center"/>
          </w:tcPr>
          <w:p w14:paraId="4FF3FB5F" w14:textId="77777777"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14:paraId="5DFF4473" w14:textId="77777777" w:rsidR="005D075D" w:rsidRPr="00064EEE" w:rsidRDefault="000429A3" w:rsidP="003D7D60">
            <w:pPr>
              <w:pStyle w:val="tac0"/>
              <w:rPr>
                <w:sz w:val="15"/>
                <w:szCs w:val="15"/>
                <w:lang w:val="en-GB"/>
              </w:rPr>
            </w:pPr>
            <w:r>
              <w:rPr>
                <w:position w:val="-4"/>
              </w:rPr>
              <w:pict w14:anchorId="2838D4AB">
                <v:shape id="_x0000_i2486" type="#_x0000_t75" style="width:10.9pt;height:13.4pt">
                  <v:imagedata r:id="rId604" o:title=""/>
                </v:shape>
              </w:pict>
            </w:r>
          </w:p>
        </w:tc>
        <w:tc>
          <w:tcPr>
            <w:tcW w:w="895" w:type="pct"/>
            <w:vAlign w:val="center"/>
          </w:tcPr>
          <w:p w14:paraId="24F1E0EC" w14:textId="77777777" w:rsidR="005D075D" w:rsidRDefault="000429A3" w:rsidP="003D7D60">
            <w:pPr>
              <w:pStyle w:val="tac0"/>
              <w:rPr>
                <w:rFonts w:eastAsia="SimSun"/>
                <w:lang w:val="en-GB" w:eastAsia="zh-CN"/>
              </w:rPr>
            </w:pPr>
            <w:r>
              <w:rPr>
                <w:position w:val="-4"/>
              </w:rPr>
              <w:pict w14:anchorId="27435D98">
                <v:shape id="_x0000_i2487" type="#_x0000_t75" style="width:10.9pt;height:13.4pt">
                  <v:imagedata r:id="rId604" o:title=""/>
                </v:shape>
              </w:pict>
            </w:r>
          </w:p>
        </w:tc>
        <w:tc>
          <w:tcPr>
            <w:tcW w:w="1338" w:type="pct"/>
            <w:tcMar>
              <w:top w:w="0" w:type="dxa"/>
              <w:left w:w="108" w:type="dxa"/>
              <w:bottom w:w="0" w:type="dxa"/>
              <w:right w:w="108" w:type="dxa"/>
            </w:tcMar>
            <w:vAlign w:val="center"/>
          </w:tcPr>
          <w:p w14:paraId="6E4E7BD9" w14:textId="77777777" w:rsidR="005D075D" w:rsidRPr="00064EEE" w:rsidRDefault="000429A3" w:rsidP="003D7D60">
            <w:pPr>
              <w:pStyle w:val="tac0"/>
              <w:rPr>
                <w:sz w:val="15"/>
                <w:szCs w:val="15"/>
                <w:lang w:val="en-GB"/>
              </w:rPr>
            </w:pPr>
            <w:r>
              <w:rPr>
                <w:position w:val="-4"/>
              </w:rPr>
              <w:pict w14:anchorId="5E6A4FE8">
                <v:shape id="_x0000_i2488" type="#_x0000_t75" style="width:10.9pt;height:13.4pt">
                  <v:imagedata r:id="rId604" o:title=""/>
                </v:shape>
              </w:pict>
            </w:r>
          </w:p>
        </w:tc>
        <w:tc>
          <w:tcPr>
            <w:tcW w:w="1233" w:type="pct"/>
            <w:vAlign w:val="center"/>
          </w:tcPr>
          <w:p w14:paraId="53F223ED" w14:textId="77777777" w:rsidR="005D075D" w:rsidRDefault="000429A3" w:rsidP="003D7D60">
            <w:pPr>
              <w:pStyle w:val="tac0"/>
            </w:pPr>
            <w:r>
              <w:rPr>
                <w:position w:val="-4"/>
              </w:rPr>
              <w:pict w14:anchorId="2F886042">
                <v:shape id="_x0000_i2489" type="#_x0000_t75" style="width:10.9pt;height:13.4pt">
                  <v:imagedata r:id="rId604" o:title=""/>
                </v:shape>
              </w:pict>
            </w:r>
          </w:p>
        </w:tc>
      </w:tr>
      <w:tr w:rsidR="005D075D" w:rsidRPr="00290CB4" w14:paraId="697F4EE1" w14:textId="77777777" w:rsidTr="00BF140A">
        <w:trPr>
          <w:trHeight w:val="387"/>
          <w:jc w:val="center"/>
        </w:trPr>
        <w:tc>
          <w:tcPr>
            <w:tcW w:w="534" w:type="pct"/>
            <w:tcMar>
              <w:top w:w="0" w:type="dxa"/>
              <w:left w:w="108" w:type="dxa"/>
              <w:bottom w:w="0" w:type="dxa"/>
              <w:right w:w="108" w:type="dxa"/>
            </w:tcMar>
            <w:vAlign w:val="center"/>
          </w:tcPr>
          <w:p w14:paraId="71FE1E72"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3CE2EC2F" w14:textId="77777777" w:rsidR="005D075D" w:rsidRPr="00087165" w:rsidRDefault="000429A3" w:rsidP="003D7D60">
            <w:pPr>
              <w:pStyle w:val="tac0"/>
              <w:rPr>
                <w:rFonts w:eastAsia="SimSun"/>
                <w:lang w:val="en-GB" w:eastAsia="zh-CN"/>
              </w:rPr>
            </w:pPr>
            <w:r>
              <w:rPr>
                <w:position w:val="-10"/>
                <w:lang w:eastAsia="zh-CN"/>
              </w:rPr>
              <w:pict w14:anchorId="1DE189D0">
                <v:shape id="_x0000_i2490" type="#_x0000_t75" style="width:56.95pt;height:15.05pt">
                  <v:imagedata r:id="rId605" o:title=""/>
                </v:shape>
              </w:pict>
            </w:r>
          </w:p>
        </w:tc>
        <w:tc>
          <w:tcPr>
            <w:tcW w:w="895" w:type="pct"/>
            <w:vAlign w:val="center"/>
          </w:tcPr>
          <w:p w14:paraId="688B88C9" w14:textId="77777777" w:rsidR="005D075D" w:rsidRDefault="000429A3" w:rsidP="003D7D60">
            <w:pPr>
              <w:pStyle w:val="tac0"/>
              <w:rPr>
                <w:rFonts w:eastAsia="SimSun"/>
                <w:lang w:val="en-GB" w:eastAsia="zh-CN"/>
              </w:rPr>
            </w:pPr>
            <w:r>
              <w:rPr>
                <w:position w:val="-10"/>
                <w:lang w:eastAsia="zh-CN"/>
              </w:rPr>
              <w:pict w14:anchorId="7070AF20">
                <v:shape id="_x0000_i2491" type="#_x0000_t75" style="width:56.95pt;height:15.05pt">
                  <v:imagedata r:id="rId605" o:title=""/>
                </v:shape>
              </w:pict>
            </w:r>
          </w:p>
        </w:tc>
        <w:tc>
          <w:tcPr>
            <w:tcW w:w="1338" w:type="pct"/>
            <w:tcMar>
              <w:top w:w="0" w:type="dxa"/>
              <w:left w:w="108" w:type="dxa"/>
              <w:bottom w:w="0" w:type="dxa"/>
              <w:right w:w="108" w:type="dxa"/>
            </w:tcMar>
            <w:vAlign w:val="center"/>
          </w:tcPr>
          <w:p w14:paraId="4C0B6C52" w14:textId="77777777" w:rsidR="005D075D" w:rsidRPr="002A6B44" w:rsidRDefault="000429A3" w:rsidP="003D7D60">
            <w:pPr>
              <w:pStyle w:val="tac0"/>
              <w:rPr>
                <w:rFonts w:eastAsia="SimSun"/>
                <w:lang w:val="en-GB" w:eastAsia="zh-CN"/>
              </w:rPr>
            </w:pPr>
            <w:r>
              <w:rPr>
                <w:position w:val="-32"/>
                <w:lang w:eastAsia="zh-CN"/>
              </w:rPr>
              <w:pict w14:anchorId="2DFB522A">
                <v:shape id="_x0000_i2492" type="#_x0000_t75" style="width:105.5pt;height:28.45pt">
                  <v:imagedata r:id="rId509" o:title=""/>
                </v:shape>
              </w:pict>
            </w:r>
          </w:p>
        </w:tc>
        <w:tc>
          <w:tcPr>
            <w:tcW w:w="1233" w:type="pct"/>
            <w:vAlign w:val="center"/>
          </w:tcPr>
          <w:p w14:paraId="6D4775CE" w14:textId="77777777" w:rsidR="005D075D" w:rsidRPr="002A6B44" w:rsidRDefault="000429A3" w:rsidP="003D7D60">
            <w:pPr>
              <w:pStyle w:val="tac0"/>
              <w:rPr>
                <w:rFonts w:eastAsia="SimSun"/>
                <w:lang w:val="en-GB" w:eastAsia="zh-CN"/>
              </w:rPr>
            </w:pPr>
            <w:r>
              <w:rPr>
                <w:position w:val="-32"/>
                <w:lang w:eastAsia="zh-CN"/>
              </w:rPr>
              <w:pict w14:anchorId="1D8BF2B2">
                <v:shape id="_x0000_i2493" type="#_x0000_t75" style="width:105.5pt;height:28.45pt">
                  <v:imagedata r:id="rId509" o:title=""/>
                </v:shape>
              </w:pict>
            </w:r>
          </w:p>
        </w:tc>
      </w:tr>
      <w:tr w:rsidR="005D075D" w:rsidRPr="00290CB4" w14:paraId="4BBA2BAA" w14:textId="77777777" w:rsidTr="00BF140A">
        <w:trPr>
          <w:trHeight w:val="374"/>
          <w:jc w:val="center"/>
        </w:trPr>
        <w:tc>
          <w:tcPr>
            <w:tcW w:w="534" w:type="pct"/>
            <w:tcMar>
              <w:top w:w="0" w:type="dxa"/>
              <w:left w:w="108" w:type="dxa"/>
              <w:bottom w:w="0" w:type="dxa"/>
              <w:right w:w="108" w:type="dxa"/>
            </w:tcMar>
            <w:vAlign w:val="center"/>
          </w:tcPr>
          <w:p w14:paraId="5401EF12"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693D5D81" w14:textId="77777777" w:rsidR="005D075D" w:rsidRPr="00087165" w:rsidRDefault="000429A3" w:rsidP="003D7D60">
            <w:pPr>
              <w:pStyle w:val="tac0"/>
              <w:rPr>
                <w:rFonts w:eastAsia="SimSun"/>
                <w:lang w:val="en-GB" w:eastAsia="zh-CN"/>
              </w:rPr>
            </w:pPr>
            <w:r>
              <w:rPr>
                <w:position w:val="-10"/>
                <w:lang w:eastAsia="zh-CN"/>
              </w:rPr>
              <w:pict w14:anchorId="1CEA5D8C">
                <v:shape id="_x0000_i2494" type="#_x0000_t75" style="width:59.45pt;height:15.05pt">
                  <v:imagedata r:id="rId606" o:title=""/>
                </v:shape>
              </w:pict>
            </w:r>
          </w:p>
        </w:tc>
        <w:tc>
          <w:tcPr>
            <w:tcW w:w="895" w:type="pct"/>
            <w:vAlign w:val="center"/>
          </w:tcPr>
          <w:p w14:paraId="72390124" w14:textId="77777777" w:rsidR="005D075D" w:rsidRDefault="000429A3" w:rsidP="003D7D60">
            <w:pPr>
              <w:pStyle w:val="tac0"/>
              <w:rPr>
                <w:rFonts w:eastAsia="SimSun"/>
                <w:lang w:val="en-GB" w:eastAsia="zh-CN"/>
              </w:rPr>
            </w:pPr>
            <w:r>
              <w:rPr>
                <w:position w:val="-10"/>
                <w:lang w:eastAsia="zh-CN"/>
              </w:rPr>
              <w:pict w14:anchorId="66139741">
                <v:shape id="_x0000_i2495" type="#_x0000_t75" style="width:59.45pt;height:15.05pt">
                  <v:imagedata r:id="rId606" o:title=""/>
                </v:shape>
              </w:pict>
            </w:r>
          </w:p>
        </w:tc>
        <w:tc>
          <w:tcPr>
            <w:tcW w:w="1338" w:type="pct"/>
            <w:tcMar>
              <w:top w:w="0" w:type="dxa"/>
              <w:left w:w="108" w:type="dxa"/>
              <w:bottom w:w="0" w:type="dxa"/>
              <w:right w:w="108" w:type="dxa"/>
            </w:tcMar>
            <w:vAlign w:val="center"/>
          </w:tcPr>
          <w:p w14:paraId="0FEDB5C5" w14:textId="77777777" w:rsidR="005D075D" w:rsidRPr="00064EEE" w:rsidRDefault="000429A3" w:rsidP="003D7D60">
            <w:pPr>
              <w:pStyle w:val="tac0"/>
              <w:rPr>
                <w:lang w:val="en-GB"/>
              </w:rPr>
            </w:pPr>
            <w:r>
              <w:rPr>
                <w:position w:val="-14"/>
                <w:lang w:eastAsia="zh-CN"/>
              </w:rPr>
              <w:pict w14:anchorId="189E78D3">
                <v:shape id="_x0000_i2496" type="#_x0000_t75" style="width:75.35pt;height:18.4pt">
                  <v:imagedata r:id="rId533" o:title=""/>
                </v:shape>
              </w:pict>
            </w:r>
          </w:p>
        </w:tc>
        <w:tc>
          <w:tcPr>
            <w:tcW w:w="1233" w:type="pct"/>
            <w:vAlign w:val="center"/>
          </w:tcPr>
          <w:p w14:paraId="2D630B6D" w14:textId="77777777" w:rsidR="005D075D" w:rsidRDefault="000429A3" w:rsidP="003D7D60">
            <w:pPr>
              <w:pStyle w:val="tac0"/>
              <w:rPr>
                <w:rFonts w:eastAsia="SimSun"/>
                <w:lang w:val="en-GB" w:eastAsia="zh-CN"/>
              </w:rPr>
            </w:pPr>
            <w:r>
              <w:rPr>
                <w:position w:val="-14"/>
                <w:lang w:eastAsia="zh-CN"/>
              </w:rPr>
              <w:pict w14:anchorId="128DF2D3">
                <v:shape id="_x0000_i2497" type="#_x0000_t75" style="width:75.35pt;height:18.4pt">
                  <v:imagedata r:id="rId533" o:title=""/>
                </v:shape>
              </w:pict>
            </w:r>
          </w:p>
        </w:tc>
      </w:tr>
      <w:tr w:rsidR="005D075D" w:rsidRPr="00290CB4" w14:paraId="6CECCB8A" w14:textId="77777777" w:rsidTr="00BF140A">
        <w:trPr>
          <w:trHeight w:val="206"/>
          <w:jc w:val="center"/>
        </w:trPr>
        <w:tc>
          <w:tcPr>
            <w:tcW w:w="534" w:type="pct"/>
            <w:tcMar>
              <w:top w:w="0" w:type="dxa"/>
              <w:left w:w="108" w:type="dxa"/>
              <w:bottom w:w="0" w:type="dxa"/>
              <w:right w:w="108" w:type="dxa"/>
            </w:tcMar>
            <w:vAlign w:val="center"/>
          </w:tcPr>
          <w:p w14:paraId="4029F525"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4AE64DC" w14:textId="77777777" w:rsidR="005D075D" w:rsidRDefault="000429A3" w:rsidP="003D7D60">
            <w:pPr>
              <w:pStyle w:val="tac0"/>
              <w:rPr>
                <w:rFonts w:eastAsia="SimSun"/>
                <w:lang w:val="en-GB" w:eastAsia="zh-CN"/>
              </w:rPr>
            </w:pPr>
            <w:r>
              <w:rPr>
                <w:noProof/>
                <w:position w:val="-12"/>
                <w:lang w:eastAsia="zh-CN"/>
              </w:rPr>
              <w:pict w14:anchorId="6AA936A8">
                <v:shape id="_x0000_i2498" type="#_x0000_t75" style="width:51.05pt;height:18.4pt">
                  <v:imagedata r:id="rId491" o:title=""/>
                </v:shape>
              </w:pict>
            </w:r>
          </w:p>
        </w:tc>
        <w:tc>
          <w:tcPr>
            <w:tcW w:w="895" w:type="pct"/>
            <w:vAlign w:val="center"/>
          </w:tcPr>
          <w:p w14:paraId="51600C49" w14:textId="77777777" w:rsidR="005D075D" w:rsidRDefault="000429A3" w:rsidP="003D7D60">
            <w:pPr>
              <w:pStyle w:val="tac0"/>
              <w:rPr>
                <w:rFonts w:eastAsia="SimSun"/>
                <w:lang w:val="en-GB" w:eastAsia="zh-CN"/>
              </w:rPr>
            </w:pPr>
            <w:r>
              <w:rPr>
                <w:noProof/>
                <w:position w:val="-12"/>
                <w:lang w:eastAsia="zh-CN"/>
              </w:rPr>
              <w:pict w14:anchorId="78A2B919">
                <v:shape id="_x0000_i2499" type="#_x0000_t75" style="width:51.05pt;height:18.4pt">
                  <v:imagedata r:id="rId491" o:title=""/>
                </v:shape>
              </w:pict>
            </w:r>
          </w:p>
        </w:tc>
        <w:tc>
          <w:tcPr>
            <w:tcW w:w="1338" w:type="pct"/>
            <w:tcMar>
              <w:top w:w="0" w:type="dxa"/>
              <w:left w:w="108" w:type="dxa"/>
              <w:bottom w:w="0" w:type="dxa"/>
              <w:right w:w="108" w:type="dxa"/>
            </w:tcMar>
            <w:vAlign w:val="center"/>
          </w:tcPr>
          <w:p w14:paraId="6CC4277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3C2B8728"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3846BB68" w14:textId="77777777" w:rsidTr="00BF140A">
        <w:trPr>
          <w:trHeight w:val="206"/>
          <w:jc w:val="center"/>
        </w:trPr>
        <w:tc>
          <w:tcPr>
            <w:tcW w:w="534" w:type="pct"/>
            <w:tcMar>
              <w:top w:w="0" w:type="dxa"/>
              <w:left w:w="108" w:type="dxa"/>
              <w:bottom w:w="0" w:type="dxa"/>
              <w:right w:w="108" w:type="dxa"/>
            </w:tcMar>
            <w:vAlign w:val="center"/>
          </w:tcPr>
          <w:p w14:paraId="53496E4F"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4319AC3C" w14:textId="77777777" w:rsidR="005D075D" w:rsidRDefault="000429A3" w:rsidP="003D7D60">
            <w:pPr>
              <w:pStyle w:val="tac0"/>
              <w:rPr>
                <w:rFonts w:eastAsia="SimSun"/>
                <w:lang w:val="en-GB" w:eastAsia="zh-CN"/>
              </w:rPr>
            </w:pPr>
            <w:r>
              <w:rPr>
                <w:noProof/>
                <w:position w:val="-12"/>
                <w:lang w:eastAsia="zh-CN"/>
              </w:rPr>
              <w:pict w14:anchorId="15A3EDC5">
                <v:shape id="_x0000_i2500" type="#_x0000_t75" style="width:52.75pt;height:18.4pt">
                  <v:imagedata r:id="rId612" o:title=""/>
                </v:shape>
              </w:pict>
            </w:r>
          </w:p>
        </w:tc>
        <w:tc>
          <w:tcPr>
            <w:tcW w:w="895" w:type="pct"/>
            <w:vAlign w:val="center"/>
          </w:tcPr>
          <w:p w14:paraId="4AF143FA" w14:textId="77777777" w:rsidR="005D075D" w:rsidRDefault="000429A3" w:rsidP="003D7D60">
            <w:pPr>
              <w:pStyle w:val="tac0"/>
              <w:rPr>
                <w:rFonts w:eastAsia="SimSun"/>
                <w:lang w:val="en-GB" w:eastAsia="zh-CN"/>
              </w:rPr>
            </w:pPr>
            <w:r>
              <w:rPr>
                <w:noProof/>
                <w:position w:val="-12"/>
                <w:lang w:eastAsia="zh-CN"/>
              </w:rPr>
              <w:pict w14:anchorId="4CE55171">
                <v:shape id="_x0000_i2501" type="#_x0000_t75" style="width:52.75pt;height:18.4pt">
                  <v:imagedata r:id="rId613" o:title=""/>
                </v:shape>
              </w:pict>
            </w:r>
          </w:p>
        </w:tc>
        <w:tc>
          <w:tcPr>
            <w:tcW w:w="1338" w:type="pct"/>
            <w:tcMar>
              <w:top w:w="0" w:type="dxa"/>
              <w:left w:w="108" w:type="dxa"/>
              <w:bottom w:w="0" w:type="dxa"/>
              <w:right w:w="108" w:type="dxa"/>
            </w:tcMar>
            <w:vAlign w:val="center"/>
          </w:tcPr>
          <w:p w14:paraId="24C9A0EB"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62F1BB4"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66EE3C6" w14:textId="77777777" w:rsidTr="00BF140A">
        <w:trPr>
          <w:trHeight w:val="206"/>
          <w:jc w:val="center"/>
        </w:trPr>
        <w:tc>
          <w:tcPr>
            <w:tcW w:w="534" w:type="pct"/>
            <w:tcMar>
              <w:top w:w="0" w:type="dxa"/>
              <w:left w:w="108" w:type="dxa"/>
              <w:bottom w:w="0" w:type="dxa"/>
              <w:right w:w="108" w:type="dxa"/>
            </w:tcMar>
            <w:vAlign w:val="center"/>
          </w:tcPr>
          <w:p w14:paraId="0C9057A8"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87F7777" w14:textId="77777777"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6D16C2E1" w14:textId="77777777"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1D3F29DA"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1B354A44"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22DD8983" w14:textId="77777777" w:rsidTr="00BF140A">
        <w:trPr>
          <w:trHeight w:val="206"/>
          <w:jc w:val="center"/>
        </w:trPr>
        <w:tc>
          <w:tcPr>
            <w:tcW w:w="534" w:type="pct"/>
            <w:tcMar>
              <w:top w:w="0" w:type="dxa"/>
              <w:left w:w="108" w:type="dxa"/>
              <w:bottom w:w="0" w:type="dxa"/>
              <w:right w:w="108" w:type="dxa"/>
            </w:tcMar>
            <w:vAlign w:val="center"/>
          </w:tcPr>
          <w:p w14:paraId="4725114D"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74157FCD"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77D4CA97"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396CEB15"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22835195"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3E5B8638" w14:textId="77777777" w:rsidTr="00BF140A">
        <w:trPr>
          <w:trHeight w:val="140"/>
          <w:jc w:val="center"/>
        </w:trPr>
        <w:tc>
          <w:tcPr>
            <w:tcW w:w="534" w:type="pct"/>
            <w:tcMar>
              <w:top w:w="0" w:type="dxa"/>
              <w:left w:w="108" w:type="dxa"/>
              <w:bottom w:w="0" w:type="dxa"/>
              <w:right w:w="108" w:type="dxa"/>
            </w:tcMar>
            <w:vAlign w:val="center"/>
          </w:tcPr>
          <w:p w14:paraId="27F12BE6"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6A2DF111"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14:paraId="7F860332" w14:textId="77777777"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14:paraId="53359631" w14:textId="77777777" w:rsidR="005D075D" w:rsidRPr="00064EEE" w:rsidRDefault="005D075D" w:rsidP="003D7D60">
            <w:pPr>
              <w:pStyle w:val="tac0"/>
              <w:rPr>
                <w:lang w:val="en-GB"/>
              </w:rPr>
            </w:pPr>
            <w:r>
              <w:rPr>
                <w:rFonts w:eastAsia="SimSun" w:hint="eastAsia"/>
                <w:lang w:val="en-GB" w:eastAsia="zh-CN"/>
              </w:rPr>
              <w:t>1</w:t>
            </w:r>
          </w:p>
        </w:tc>
        <w:tc>
          <w:tcPr>
            <w:tcW w:w="1233" w:type="pct"/>
            <w:vAlign w:val="center"/>
          </w:tcPr>
          <w:p w14:paraId="49CFA78C" w14:textId="77777777"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14:paraId="4D32D3BD"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5838DC72" w14:textId="77777777" w:rsidR="005D075D" w:rsidRPr="00064EEE" w:rsidRDefault="005D075D" w:rsidP="00BF140A">
            <w:pPr>
              <w:pStyle w:val="TAH"/>
            </w:pPr>
            <w:r w:rsidRPr="00064EEE">
              <w:t>Field</w:t>
            </w:r>
          </w:p>
        </w:tc>
        <w:tc>
          <w:tcPr>
            <w:tcW w:w="4466" w:type="pct"/>
            <w:gridSpan w:val="4"/>
            <w:shd w:val="clear" w:color="auto" w:fill="E0E0E0"/>
            <w:vAlign w:val="center"/>
          </w:tcPr>
          <w:p w14:paraId="186DF3E8" w14:textId="77777777" w:rsidR="005D075D" w:rsidRPr="00064EEE" w:rsidRDefault="005D075D" w:rsidP="00BF140A">
            <w:pPr>
              <w:pStyle w:val="TAH"/>
            </w:pPr>
            <w:r w:rsidRPr="00064EEE">
              <w:t>Bit width</w:t>
            </w:r>
          </w:p>
        </w:tc>
      </w:tr>
      <w:tr w:rsidR="005D075D" w:rsidRPr="00290CB4" w14:paraId="42417470" w14:textId="77777777" w:rsidTr="00BF140A">
        <w:trPr>
          <w:trHeight w:val="137"/>
          <w:jc w:val="center"/>
        </w:trPr>
        <w:tc>
          <w:tcPr>
            <w:tcW w:w="534" w:type="pct"/>
            <w:vMerge/>
            <w:shd w:val="clear" w:color="auto" w:fill="E0E0E0"/>
            <w:vAlign w:val="center"/>
          </w:tcPr>
          <w:p w14:paraId="31F1C5F0"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23435E95"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6A903E2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3AADA866"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3223469"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7341266D" w14:textId="77777777" w:rsidTr="00BF140A">
        <w:trPr>
          <w:trHeight w:val="194"/>
          <w:jc w:val="center"/>
        </w:trPr>
        <w:tc>
          <w:tcPr>
            <w:tcW w:w="534" w:type="pct"/>
            <w:tcMar>
              <w:top w:w="0" w:type="dxa"/>
              <w:left w:w="108" w:type="dxa"/>
              <w:bottom w:w="0" w:type="dxa"/>
              <w:right w:w="108" w:type="dxa"/>
            </w:tcMar>
            <w:vAlign w:val="center"/>
          </w:tcPr>
          <w:p w14:paraId="641CD3C9" w14:textId="77777777"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14:paraId="40F5C3D3" w14:textId="77777777" w:rsidR="005D075D" w:rsidRPr="00064EEE" w:rsidRDefault="005D075D" w:rsidP="003D7D60">
            <w:pPr>
              <w:pStyle w:val="tac0"/>
              <w:rPr>
                <w:lang w:val="en-GB"/>
              </w:rPr>
            </w:pPr>
            <w:r w:rsidRPr="00064EEE">
              <w:rPr>
                <w:lang w:val="en-GB"/>
              </w:rPr>
              <w:t>4</w:t>
            </w:r>
          </w:p>
        </w:tc>
        <w:tc>
          <w:tcPr>
            <w:tcW w:w="895" w:type="pct"/>
            <w:vAlign w:val="center"/>
          </w:tcPr>
          <w:p w14:paraId="2F664E85" w14:textId="77777777"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14:paraId="02DF0821"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1479C3A"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049A6AB" w14:textId="77777777" w:rsidTr="00BF140A">
        <w:trPr>
          <w:trHeight w:val="400"/>
          <w:jc w:val="center"/>
        </w:trPr>
        <w:tc>
          <w:tcPr>
            <w:tcW w:w="534" w:type="pct"/>
            <w:tcMar>
              <w:top w:w="0" w:type="dxa"/>
              <w:left w:w="108" w:type="dxa"/>
              <w:bottom w:w="0" w:type="dxa"/>
              <w:right w:w="108" w:type="dxa"/>
            </w:tcMar>
            <w:vAlign w:val="center"/>
          </w:tcPr>
          <w:p w14:paraId="256C0DC6" w14:textId="77777777"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14:paraId="3D59273E" w14:textId="77777777" w:rsidR="005D075D" w:rsidRPr="00064EEE" w:rsidRDefault="005D075D" w:rsidP="003D7D60">
            <w:pPr>
              <w:pStyle w:val="tac0"/>
              <w:rPr>
                <w:lang w:val="en-GB"/>
              </w:rPr>
            </w:pPr>
            <w:r w:rsidRPr="00064EEE">
              <w:rPr>
                <w:lang w:val="en-GB"/>
              </w:rPr>
              <w:t>2</w:t>
            </w:r>
          </w:p>
        </w:tc>
        <w:tc>
          <w:tcPr>
            <w:tcW w:w="895" w:type="pct"/>
            <w:vAlign w:val="center"/>
          </w:tcPr>
          <w:p w14:paraId="204345D9" w14:textId="77777777"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14:paraId="4FDB64E1"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2EB9FDC8"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FCFDCB6" w14:textId="77777777" w:rsidTr="00BF140A">
        <w:trPr>
          <w:trHeight w:val="206"/>
          <w:jc w:val="center"/>
        </w:trPr>
        <w:tc>
          <w:tcPr>
            <w:tcW w:w="534" w:type="pct"/>
            <w:tcMar>
              <w:top w:w="0" w:type="dxa"/>
              <w:left w:w="108" w:type="dxa"/>
              <w:bottom w:w="0" w:type="dxa"/>
              <w:right w:w="108" w:type="dxa"/>
            </w:tcMar>
            <w:vAlign w:val="center"/>
          </w:tcPr>
          <w:p w14:paraId="148BACC4" w14:textId="77777777"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14:paraId="4D6F88FC"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14:paraId="4AE704B6"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14:paraId="1BAC99CE" w14:textId="77777777" w:rsidR="005D075D" w:rsidRPr="00064EEE" w:rsidRDefault="005D075D" w:rsidP="003D7D60">
            <w:pPr>
              <w:pStyle w:val="tac0"/>
              <w:rPr>
                <w:lang w:val="en-GB"/>
              </w:rPr>
            </w:pPr>
            <w:r>
              <w:rPr>
                <w:rFonts w:eastAsia="SimSun" w:hint="eastAsia"/>
                <w:lang w:val="en-GB" w:eastAsia="zh-CN"/>
              </w:rPr>
              <w:t>4</w:t>
            </w:r>
          </w:p>
        </w:tc>
        <w:tc>
          <w:tcPr>
            <w:tcW w:w="1233" w:type="pct"/>
            <w:vAlign w:val="center"/>
          </w:tcPr>
          <w:p w14:paraId="47952597"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9E58DBC" w14:textId="77777777" w:rsidTr="00BF140A">
        <w:trPr>
          <w:trHeight w:val="400"/>
          <w:jc w:val="center"/>
        </w:trPr>
        <w:tc>
          <w:tcPr>
            <w:tcW w:w="534" w:type="pct"/>
            <w:tcMar>
              <w:top w:w="0" w:type="dxa"/>
              <w:left w:w="108" w:type="dxa"/>
              <w:bottom w:w="0" w:type="dxa"/>
              <w:right w:w="108" w:type="dxa"/>
            </w:tcMar>
            <w:vAlign w:val="center"/>
          </w:tcPr>
          <w:p w14:paraId="2452F734" w14:textId="77777777"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14:paraId="1DE24B80"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14:paraId="0D773D87"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14:paraId="32801738" w14:textId="77777777" w:rsidR="005D075D" w:rsidRPr="00064EEE" w:rsidRDefault="005D075D" w:rsidP="003D7D60">
            <w:pPr>
              <w:pStyle w:val="tac0"/>
              <w:rPr>
                <w:lang w:val="en-GB"/>
              </w:rPr>
            </w:pPr>
            <w:r>
              <w:rPr>
                <w:rFonts w:eastAsia="SimSun" w:hint="eastAsia"/>
                <w:lang w:val="en-GB" w:eastAsia="zh-CN"/>
              </w:rPr>
              <w:t>2</w:t>
            </w:r>
          </w:p>
        </w:tc>
        <w:tc>
          <w:tcPr>
            <w:tcW w:w="1233" w:type="pct"/>
            <w:vAlign w:val="center"/>
          </w:tcPr>
          <w:p w14:paraId="77079B81"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6BD5043E" w14:textId="77777777" w:rsidTr="00BF140A">
        <w:trPr>
          <w:trHeight w:val="400"/>
          <w:jc w:val="center"/>
        </w:trPr>
        <w:tc>
          <w:tcPr>
            <w:tcW w:w="534" w:type="pct"/>
            <w:tcMar>
              <w:top w:w="0" w:type="dxa"/>
              <w:left w:w="108" w:type="dxa"/>
              <w:bottom w:w="0" w:type="dxa"/>
              <w:right w:w="108" w:type="dxa"/>
            </w:tcMar>
            <w:vAlign w:val="center"/>
          </w:tcPr>
          <w:p w14:paraId="767B5875"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74FD87BF" w14:textId="77777777" w:rsidR="005D075D" w:rsidRPr="00064EEE" w:rsidRDefault="000429A3" w:rsidP="003D7D60">
            <w:pPr>
              <w:pStyle w:val="tac0"/>
              <w:rPr>
                <w:sz w:val="15"/>
                <w:szCs w:val="15"/>
                <w:lang w:val="en-GB"/>
              </w:rPr>
            </w:pPr>
            <w:r>
              <w:rPr>
                <w:position w:val="-4"/>
              </w:rPr>
              <w:pict w14:anchorId="147242B5">
                <v:shape id="_x0000_i2502" type="#_x0000_t75" style="width:10.9pt;height:13.4pt">
                  <v:imagedata r:id="rId604" o:title=""/>
                </v:shape>
              </w:pict>
            </w:r>
          </w:p>
        </w:tc>
        <w:tc>
          <w:tcPr>
            <w:tcW w:w="895" w:type="pct"/>
            <w:vAlign w:val="center"/>
          </w:tcPr>
          <w:p w14:paraId="3D4DA558" w14:textId="77777777" w:rsidR="005D075D" w:rsidRDefault="000429A3" w:rsidP="003D7D60">
            <w:pPr>
              <w:pStyle w:val="tac0"/>
              <w:rPr>
                <w:rFonts w:eastAsia="SimSun"/>
                <w:lang w:val="en-GB" w:eastAsia="zh-CN"/>
              </w:rPr>
            </w:pPr>
            <w:r>
              <w:rPr>
                <w:position w:val="-4"/>
              </w:rPr>
              <w:pict w14:anchorId="7E75C762">
                <v:shape id="_x0000_i2503" type="#_x0000_t75" style="width:10.9pt;height:13.4pt">
                  <v:imagedata r:id="rId604" o:title=""/>
                </v:shape>
              </w:pict>
            </w:r>
          </w:p>
        </w:tc>
        <w:tc>
          <w:tcPr>
            <w:tcW w:w="1338" w:type="pct"/>
            <w:tcMar>
              <w:top w:w="0" w:type="dxa"/>
              <w:left w:w="108" w:type="dxa"/>
              <w:bottom w:w="0" w:type="dxa"/>
              <w:right w:w="108" w:type="dxa"/>
            </w:tcMar>
            <w:vAlign w:val="center"/>
          </w:tcPr>
          <w:p w14:paraId="66CCFDA7" w14:textId="77777777" w:rsidR="005D075D" w:rsidRPr="00064EEE" w:rsidRDefault="000429A3" w:rsidP="003D7D60">
            <w:pPr>
              <w:pStyle w:val="tac0"/>
              <w:rPr>
                <w:sz w:val="15"/>
                <w:szCs w:val="15"/>
                <w:lang w:val="en-GB"/>
              </w:rPr>
            </w:pPr>
            <w:r>
              <w:rPr>
                <w:position w:val="-4"/>
              </w:rPr>
              <w:pict w14:anchorId="076EEC32">
                <v:shape id="_x0000_i2504" type="#_x0000_t75" style="width:10.9pt;height:13.4pt">
                  <v:imagedata r:id="rId604" o:title=""/>
                </v:shape>
              </w:pict>
            </w:r>
          </w:p>
        </w:tc>
        <w:tc>
          <w:tcPr>
            <w:tcW w:w="1233" w:type="pct"/>
            <w:vAlign w:val="center"/>
          </w:tcPr>
          <w:p w14:paraId="612BE3F4" w14:textId="77777777" w:rsidR="005D075D" w:rsidRDefault="000429A3" w:rsidP="003D7D60">
            <w:pPr>
              <w:pStyle w:val="tac0"/>
            </w:pPr>
            <w:r>
              <w:rPr>
                <w:position w:val="-4"/>
              </w:rPr>
              <w:pict w14:anchorId="4567FBBA">
                <v:shape id="_x0000_i2505" type="#_x0000_t75" style="width:10.9pt;height:13.4pt">
                  <v:imagedata r:id="rId604" o:title=""/>
                </v:shape>
              </w:pict>
            </w:r>
          </w:p>
        </w:tc>
      </w:tr>
      <w:tr w:rsidR="005D075D" w:rsidRPr="00290CB4" w14:paraId="7695F3A9" w14:textId="77777777" w:rsidTr="00BF140A">
        <w:trPr>
          <w:trHeight w:val="387"/>
          <w:jc w:val="center"/>
        </w:trPr>
        <w:tc>
          <w:tcPr>
            <w:tcW w:w="534" w:type="pct"/>
            <w:tcMar>
              <w:top w:w="0" w:type="dxa"/>
              <w:left w:w="108" w:type="dxa"/>
              <w:bottom w:w="0" w:type="dxa"/>
              <w:right w:w="108" w:type="dxa"/>
            </w:tcMar>
            <w:vAlign w:val="center"/>
          </w:tcPr>
          <w:p w14:paraId="6610C159"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14:paraId="2BD652DE" w14:textId="77777777" w:rsidR="005D075D" w:rsidRPr="00087165" w:rsidRDefault="000429A3" w:rsidP="003D7D60">
            <w:pPr>
              <w:pStyle w:val="tac0"/>
              <w:rPr>
                <w:rFonts w:eastAsia="SimSun"/>
                <w:lang w:val="en-GB" w:eastAsia="zh-CN"/>
              </w:rPr>
            </w:pPr>
            <w:r>
              <w:rPr>
                <w:position w:val="-14"/>
                <w:lang w:eastAsia="zh-CN"/>
              </w:rPr>
              <w:pict w14:anchorId="4130E5F0">
                <v:shape id="_x0000_i2506" type="#_x0000_t75" style="width:84.55pt;height:19.25pt">
                  <v:imagedata r:id="rId534" o:title=""/>
                </v:shape>
              </w:pict>
            </w:r>
          </w:p>
        </w:tc>
        <w:tc>
          <w:tcPr>
            <w:tcW w:w="895" w:type="pct"/>
            <w:vAlign w:val="center"/>
          </w:tcPr>
          <w:p w14:paraId="5835D8D4" w14:textId="77777777" w:rsidR="005D075D" w:rsidRDefault="000429A3" w:rsidP="003D7D60">
            <w:pPr>
              <w:pStyle w:val="tac0"/>
              <w:rPr>
                <w:rFonts w:eastAsia="SimSun"/>
                <w:lang w:val="en-GB" w:eastAsia="zh-CN"/>
              </w:rPr>
            </w:pPr>
            <w:r>
              <w:rPr>
                <w:position w:val="-14"/>
                <w:lang w:eastAsia="zh-CN"/>
              </w:rPr>
              <w:pict w14:anchorId="0BF1FA16">
                <v:shape id="_x0000_i2507" type="#_x0000_t75" style="width:84.55pt;height:19.25pt">
                  <v:imagedata r:id="rId534" o:title=""/>
                </v:shape>
              </w:pict>
            </w:r>
          </w:p>
        </w:tc>
        <w:tc>
          <w:tcPr>
            <w:tcW w:w="1338" w:type="pct"/>
            <w:tcMar>
              <w:top w:w="0" w:type="dxa"/>
              <w:left w:w="108" w:type="dxa"/>
              <w:bottom w:w="0" w:type="dxa"/>
              <w:right w:w="108" w:type="dxa"/>
            </w:tcMar>
            <w:vAlign w:val="center"/>
          </w:tcPr>
          <w:p w14:paraId="24CC101D" w14:textId="77777777" w:rsidR="005D075D" w:rsidRPr="00064EEE" w:rsidRDefault="000429A3" w:rsidP="003D7D60">
            <w:pPr>
              <w:pStyle w:val="tac0"/>
              <w:rPr>
                <w:lang w:val="en-GB"/>
              </w:rPr>
            </w:pPr>
            <w:r>
              <w:rPr>
                <w:position w:val="-14"/>
                <w:lang w:eastAsia="zh-CN"/>
              </w:rPr>
              <w:pict w14:anchorId="5D13E5EC">
                <v:shape id="_x0000_i2508" type="#_x0000_t75" style="width:84.55pt;height:19.25pt">
                  <v:imagedata r:id="rId534" o:title=""/>
                </v:shape>
              </w:pict>
            </w:r>
          </w:p>
        </w:tc>
        <w:tc>
          <w:tcPr>
            <w:tcW w:w="1233" w:type="pct"/>
            <w:vAlign w:val="center"/>
          </w:tcPr>
          <w:p w14:paraId="4392ECDF" w14:textId="77777777" w:rsidR="005D075D" w:rsidRDefault="000429A3" w:rsidP="003D7D60">
            <w:pPr>
              <w:pStyle w:val="tac0"/>
              <w:rPr>
                <w:rFonts w:eastAsia="SimSun"/>
                <w:lang w:val="en-GB" w:eastAsia="zh-CN"/>
              </w:rPr>
            </w:pPr>
            <w:r>
              <w:rPr>
                <w:position w:val="-14"/>
                <w:lang w:eastAsia="zh-CN"/>
              </w:rPr>
              <w:pict w14:anchorId="5F6876F5">
                <v:shape id="_x0000_i2509" type="#_x0000_t75" style="width:84.55pt;height:19.25pt">
                  <v:imagedata r:id="rId534" o:title=""/>
                </v:shape>
              </w:pict>
            </w:r>
          </w:p>
        </w:tc>
      </w:tr>
      <w:tr w:rsidR="005D075D" w:rsidRPr="00290CB4" w14:paraId="3CBBE108" w14:textId="77777777" w:rsidTr="00BF140A">
        <w:trPr>
          <w:trHeight w:val="374"/>
          <w:jc w:val="center"/>
        </w:trPr>
        <w:tc>
          <w:tcPr>
            <w:tcW w:w="534" w:type="pct"/>
            <w:tcMar>
              <w:top w:w="0" w:type="dxa"/>
              <w:left w:w="108" w:type="dxa"/>
              <w:bottom w:w="0" w:type="dxa"/>
              <w:right w:w="108" w:type="dxa"/>
            </w:tcMar>
            <w:vAlign w:val="center"/>
          </w:tcPr>
          <w:p w14:paraId="71B193A0"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4795D6E" w14:textId="77777777" w:rsidR="005D075D" w:rsidRPr="00087165" w:rsidRDefault="000429A3" w:rsidP="003D7D60">
            <w:pPr>
              <w:pStyle w:val="tac0"/>
              <w:rPr>
                <w:rFonts w:eastAsia="SimSun"/>
                <w:lang w:val="en-GB" w:eastAsia="zh-CN"/>
              </w:rPr>
            </w:pPr>
            <w:r>
              <w:rPr>
                <w:position w:val="-14"/>
                <w:lang w:eastAsia="zh-CN"/>
              </w:rPr>
              <w:pict w14:anchorId="45A8883E">
                <v:shape id="_x0000_i2510" type="#_x0000_t75" style="width:87.05pt;height:19.25pt">
                  <v:imagedata r:id="rId535" o:title=""/>
                </v:shape>
              </w:pict>
            </w:r>
          </w:p>
        </w:tc>
        <w:tc>
          <w:tcPr>
            <w:tcW w:w="895" w:type="pct"/>
            <w:vAlign w:val="center"/>
          </w:tcPr>
          <w:p w14:paraId="7F022BFC" w14:textId="77777777" w:rsidR="005D075D" w:rsidRDefault="000429A3" w:rsidP="003D7D60">
            <w:pPr>
              <w:pStyle w:val="tac0"/>
              <w:rPr>
                <w:rFonts w:eastAsia="SimSun"/>
                <w:lang w:val="en-GB" w:eastAsia="zh-CN"/>
              </w:rPr>
            </w:pPr>
            <w:r>
              <w:rPr>
                <w:position w:val="-14"/>
                <w:lang w:eastAsia="zh-CN"/>
              </w:rPr>
              <w:pict w14:anchorId="6D7F9A4C">
                <v:shape id="_x0000_i2511" type="#_x0000_t75" style="width:87.05pt;height:19.25pt">
                  <v:imagedata r:id="rId535" o:title=""/>
                </v:shape>
              </w:pict>
            </w:r>
          </w:p>
        </w:tc>
        <w:tc>
          <w:tcPr>
            <w:tcW w:w="1338" w:type="pct"/>
            <w:tcMar>
              <w:top w:w="0" w:type="dxa"/>
              <w:left w:w="108" w:type="dxa"/>
              <w:bottom w:w="0" w:type="dxa"/>
              <w:right w:w="108" w:type="dxa"/>
            </w:tcMar>
            <w:vAlign w:val="center"/>
          </w:tcPr>
          <w:p w14:paraId="115E5963" w14:textId="77777777" w:rsidR="005D075D" w:rsidRPr="00064EEE" w:rsidRDefault="000429A3" w:rsidP="003D7D60">
            <w:pPr>
              <w:pStyle w:val="tac0"/>
              <w:rPr>
                <w:lang w:val="en-GB"/>
              </w:rPr>
            </w:pPr>
            <w:r>
              <w:rPr>
                <w:position w:val="-14"/>
                <w:lang w:eastAsia="zh-CN"/>
              </w:rPr>
              <w:pict w14:anchorId="534F4567">
                <v:shape id="_x0000_i2512" type="#_x0000_t75" style="width:87.05pt;height:19.25pt">
                  <v:imagedata r:id="rId535" o:title=""/>
                </v:shape>
              </w:pict>
            </w:r>
          </w:p>
        </w:tc>
        <w:tc>
          <w:tcPr>
            <w:tcW w:w="1233" w:type="pct"/>
            <w:vAlign w:val="center"/>
          </w:tcPr>
          <w:p w14:paraId="6B97E1BC" w14:textId="77777777" w:rsidR="005D075D" w:rsidRDefault="000429A3" w:rsidP="003D7D60">
            <w:pPr>
              <w:pStyle w:val="tac0"/>
              <w:rPr>
                <w:rFonts w:eastAsia="SimSun"/>
                <w:lang w:val="en-GB" w:eastAsia="zh-CN"/>
              </w:rPr>
            </w:pPr>
            <w:r>
              <w:rPr>
                <w:position w:val="-14"/>
                <w:lang w:eastAsia="zh-CN"/>
              </w:rPr>
              <w:pict w14:anchorId="23265A8F">
                <v:shape id="_x0000_i2513" type="#_x0000_t75" style="width:87.05pt;height:19.25pt">
                  <v:imagedata r:id="rId535" o:title=""/>
                </v:shape>
              </w:pict>
            </w:r>
          </w:p>
        </w:tc>
      </w:tr>
      <w:tr w:rsidR="005D075D" w:rsidRPr="00290CB4" w14:paraId="54088A1B" w14:textId="77777777" w:rsidTr="00BF140A">
        <w:trPr>
          <w:trHeight w:val="206"/>
          <w:jc w:val="center"/>
        </w:trPr>
        <w:tc>
          <w:tcPr>
            <w:tcW w:w="534" w:type="pct"/>
            <w:tcMar>
              <w:top w:w="0" w:type="dxa"/>
              <w:left w:w="108" w:type="dxa"/>
              <w:bottom w:w="0" w:type="dxa"/>
              <w:right w:w="108" w:type="dxa"/>
            </w:tcMar>
            <w:vAlign w:val="center"/>
          </w:tcPr>
          <w:p w14:paraId="0EB4D3F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4A336478"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30A237F8"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5A49FFE8"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3EB46D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74822BD8" w14:textId="77777777" w:rsidTr="00BF140A">
        <w:trPr>
          <w:trHeight w:val="206"/>
          <w:jc w:val="center"/>
        </w:trPr>
        <w:tc>
          <w:tcPr>
            <w:tcW w:w="534" w:type="pct"/>
            <w:tcMar>
              <w:top w:w="0" w:type="dxa"/>
              <w:left w:w="108" w:type="dxa"/>
              <w:bottom w:w="0" w:type="dxa"/>
              <w:right w:w="108" w:type="dxa"/>
            </w:tcMar>
            <w:vAlign w:val="center"/>
          </w:tcPr>
          <w:p w14:paraId="66A700E7"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2FDA889E"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6DB7E20C"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4267DF98"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25F9A02A"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36FCFB01" w14:textId="77777777" w:rsidTr="00BF140A">
        <w:trPr>
          <w:trHeight w:val="206"/>
          <w:jc w:val="center"/>
        </w:trPr>
        <w:tc>
          <w:tcPr>
            <w:tcW w:w="534" w:type="pct"/>
            <w:tcMar>
              <w:top w:w="0" w:type="dxa"/>
              <w:left w:w="108" w:type="dxa"/>
              <w:bottom w:w="0" w:type="dxa"/>
              <w:right w:w="108" w:type="dxa"/>
            </w:tcMar>
            <w:vAlign w:val="center"/>
          </w:tcPr>
          <w:p w14:paraId="40D8ED56"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5D15DD6C" w14:textId="77777777"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2ADC68A1"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64A6ADA5" w14:textId="77777777"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14:paraId="696085E1"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65EE1B0D" w14:textId="77777777" w:rsidTr="00BF140A">
        <w:trPr>
          <w:trHeight w:val="206"/>
          <w:jc w:val="center"/>
        </w:trPr>
        <w:tc>
          <w:tcPr>
            <w:tcW w:w="534" w:type="pct"/>
            <w:tcMar>
              <w:top w:w="0" w:type="dxa"/>
              <w:left w:w="108" w:type="dxa"/>
              <w:bottom w:w="0" w:type="dxa"/>
              <w:right w:w="108" w:type="dxa"/>
            </w:tcMar>
            <w:vAlign w:val="center"/>
          </w:tcPr>
          <w:p w14:paraId="22362F48" w14:textId="77777777"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14:paraId="13C08F70"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5D4B6A97"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314517D2"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42AF9B85"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7E2F2362" w14:textId="77777777" w:rsidTr="00BF140A">
        <w:trPr>
          <w:trHeight w:val="140"/>
          <w:jc w:val="center"/>
        </w:trPr>
        <w:tc>
          <w:tcPr>
            <w:tcW w:w="534" w:type="pct"/>
            <w:tcMar>
              <w:top w:w="0" w:type="dxa"/>
              <w:left w:w="108" w:type="dxa"/>
              <w:bottom w:w="0" w:type="dxa"/>
              <w:right w:w="108" w:type="dxa"/>
            </w:tcMar>
            <w:vAlign w:val="center"/>
          </w:tcPr>
          <w:p w14:paraId="7A90A47A"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14:paraId="1A02C599"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14:paraId="776339FF" w14:textId="77777777"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14:paraId="34B4ED6A" w14:textId="77777777" w:rsidR="005D075D" w:rsidRPr="00064EEE" w:rsidRDefault="005D075D" w:rsidP="003D7D60">
            <w:pPr>
              <w:pStyle w:val="tac0"/>
              <w:rPr>
                <w:lang w:val="en-GB"/>
              </w:rPr>
            </w:pPr>
            <w:r>
              <w:rPr>
                <w:rFonts w:eastAsia="SimSun" w:hint="eastAsia"/>
                <w:lang w:val="en-GB" w:eastAsia="zh-CN"/>
              </w:rPr>
              <w:t>0</w:t>
            </w:r>
          </w:p>
        </w:tc>
        <w:tc>
          <w:tcPr>
            <w:tcW w:w="1233" w:type="pct"/>
            <w:vAlign w:val="center"/>
          </w:tcPr>
          <w:p w14:paraId="1C04C610" w14:textId="77777777" w:rsidR="005D075D" w:rsidRDefault="005D075D" w:rsidP="003D7D60">
            <w:pPr>
              <w:pStyle w:val="tac0"/>
              <w:rPr>
                <w:rFonts w:eastAsia="SimSun"/>
                <w:lang w:val="en-GB" w:eastAsia="zh-CN"/>
              </w:rPr>
            </w:pPr>
            <w:r>
              <w:rPr>
                <w:rFonts w:eastAsia="SimSun" w:hint="eastAsia"/>
                <w:lang w:val="en-GB" w:eastAsia="zh-CN"/>
              </w:rPr>
              <w:t>0</w:t>
            </w:r>
          </w:p>
        </w:tc>
      </w:tr>
    </w:tbl>
    <w:p w14:paraId="716D630E" w14:textId="77777777" w:rsidR="005D075D" w:rsidRDefault="005D075D" w:rsidP="008462B9">
      <w:pPr>
        <w:rPr>
          <w:lang w:eastAsia="zh-CN"/>
        </w:rPr>
      </w:pPr>
    </w:p>
    <w:p w14:paraId="0C7E050D" w14:textId="77777777"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74"/>
      <w:bookmarkEnd w:id="37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76" w:name="OLE_LINK117"/>
      <w:bookmarkStart w:id="377" w:name="OLE_LINK118"/>
      <w:r w:rsidRPr="002C2049">
        <w:rPr>
          <w:rFonts w:cs="Arial"/>
        </w:rPr>
        <w:t xml:space="preserve">with </w:t>
      </w:r>
      <w:r>
        <w:rPr>
          <w:rFonts w:hint="eastAsia"/>
          <w:lang w:eastAsia="zh-CN"/>
        </w:rPr>
        <w:t xml:space="preserve">codebook </w:t>
      </w:r>
      <w:r>
        <w:rPr>
          <w:lang w:eastAsia="zh-CN"/>
        </w:rPr>
        <w:t xml:space="preserve">configuration </w:t>
      </w:r>
      <w:r w:rsidR="000429A3">
        <w:rPr>
          <w:position w:val="-10"/>
          <w:lang w:eastAsia="zh-CN"/>
        </w:rPr>
        <w:pict w14:anchorId="116CE722">
          <v:shape id="_x0000_i2514" type="#_x0000_t75" style="width:52.75pt;height:14.25pt">
            <v:imagedata r:id="rId495" o:title=""/>
          </v:shape>
        </w:pict>
      </w:r>
      <w:bookmarkEnd w:id="376"/>
      <w:bookmarkEnd w:id="37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75EAC885"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9948C07"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32CCCD3F" w14:textId="77777777" w:rsidR="005D075D" w:rsidRPr="00064EEE" w:rsidRDefault="005D075D" w:rsidP="008462B9">
            <w:pPr>
              <w:pStyle w:val="TAH"/>
            </w:pPr>
            <w:r w:rsidRPr="00064EEE">
              <w:t>Bit width</w:t>
            </w:r>
          </w:p>
        </w:tc>
      </w:tr>
      <w:tr w:rsidR="005D075D" w:rsidRPr="00290CB4" w14:paraId="0567D1D1" w14:textId="77777777" w:rsidTr="00BF140A">
        <w:trPr>
          <w:trHeight w:val="137"/>
          <w:jc w:val="center"/>
        </w:trPr>
        <w:tc>
          <w:tcPr>
            <w:tcW w:w="1047" w:type="dxa"/>
            <w:vMerge/>
            <w:shd w:val="clear" w:color="auto" w:fill="E0E0E0"/>
            <w:vAlign w:val="center"/>
          </w:tcPr>
          <w:p w14:paraId="4B1B7FF7"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79090510"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A142AF3"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2C09B19"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520ADA5C"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259E14E3" w14:textId="77777777" w:rsidTr="00BF140A">
        <w:trPr>
          <w:trHeight w:val="194"/>
          <w:jc w:val="center"/>
        </w:trPr>
        <w:tc>
          <w:tcPr>
            <w:tcW w:w="1047" w:type="dxa"/>
            <w:tcMar>
              <w:top w:w="0" w:type="dxa"/>
              <w:left w:w="108" w:type="dxa"/>
              <w:bottom w:w="0" w:type="dxa"/>
              <w:right w:w="108" w:type="dxa"/>
            </w:tcMar>
            <w:vAlign w:val="center"/>
          </w:tcPr>
          <w:p w14:paraId="7AE902F5"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58236E82" w14:textId="77777777" w:rsidR="005D075D" w:rsidRPr="00064EEE" w:rsidRDefault="005D075D" w:rsidP="003D7D60">
            <w:pPr>
              <w:pStyle w:val="tac0"/>
              <w:rPr>
                <w:lang w:val="en-GB"/>
              </w:rPr>
            </w:pPr>
            <w:r w:rsidRPr="00064EEE">
              <w:rPr>
                <w:lang w:val="en-GB"/>
              </w:rPr>
              <w:t>4</w:t>
            </w:r>
          </w:p>
        </w:tc>
        <w:tc>
          <w:tcPr>
            <w:tcW w:w="1754" w:type="dxa"/>
            <w:vAlign w:val="center"/>
          </w:tcPr>
          <w:p w14:paraId="625354A8"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31E38C4C"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0189FC3B"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A884BDF" w14:textId="77777777" w:rsidTr="00BF140A">
        <w:trPr>
          <w:trHeight w:val="400"/>
          <w:jc w:val="center"/>
        </w:trPr>
        <w:tc>
          <w:tcPr>
            <w:tcW w:w="1047" w:type="dxa"/>
            <w:tcMar>
              <w:top w:w="0" w:type="dxa"/>
              <w:left w:w="108" w:type="dxa"/>
              <w:bottom w:w="0" w:type="dxa"/>
              <w:right w:w="108" w:type="dxa"/>
            </w:tcMar>
            <w:vAlign w:val="center"/>
          </w:tcPr>
          <w:p w14:paraId="3C941DCF"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19486F46" w14:textId="77777777" w:rsidR="005D075D" w:rsidRPr="00064EEE" w:rsidRDefault="005D075D" w:rsidP="003D7D60">
            <w:pPr>
              <w:pStyle w:val="tac0"/>
              <w:rPr>
                <w:lang w:val="en-GB"/>
              </w:rPr>
            </w:pPr>
            <w:r w:rsidRPr="00064EEE">
              <w:rPr>
                <w:lang w:val="en-GB"/>
              </w:rPr>
              <w:t>2</w:t>
            </w:r>
          </w:p>
        </w:tc>
        <w:tc>
          <w:tcPr>
            <w:tcW w:w="1754" w:type="dxa"/>
            <w:vAlign w:val="center"/>
          </w:tcPr>
          <w:p w14:paraId="0AE17CCA"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077D193E"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653E1A6A"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A40EBFF" w14:textId="77777777" w:rsidTr="00BF140A">
        <w:trPr>
          <w:trHeight w:val="206"/>
          <w:jc w:val="center"/>
        </w:trPr>
        <w:tc>
          <w:tcPr>
            <w:tcW w:w="1047" w:type="dxa"/>
            <w:tcMar>
              <w:top w:w="0" w:type="dxa"/>
              <w:left w:w="108" w:type="dxa"/>
              <w:bottom w:w="0" w:type="dxa"/>
              <w:right w:w="108" w:type="dxa"/>
            </w:tcMar>
            <w:vAlign w:val="center"/>
          </w:tcPr>
          <w:p w14:paraId="79D36B0C"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3EBE9EAD" w14:textId="77777777" w:rsidR="005D075D" w:rsidRPr="00064EEE" w:rsidRDefault="005D075D" w:rsidP="003D7D60">
            <w:pPr>
              <w:pStyle w:val="tac0"/>
              <w:rPr>
                <w:lang w:val="en-GB"/>
              </w:rPr>
            </w:pPr>
            <w:r w:rsidRPr="00064EEE">
              <w:rPr>
                <w:lang w:val="en-GB"/>
              </w:rPr>
              <w:t>0</w:t>
            </w:r>
          </w:p>
        </w:tc>
        <w:tc>
          <w:tcPr>
            <w:tcW w:w="1754" w:type="dxa"/>
            <w:vAlign w:val="center"/>
          </w:tcPr>
          <w:p w14:paraId="31DA1B4E"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17564B9E"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649F9C6D"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308D5852" w14:textId="77777777" w:rsidTr="00BF140A">
        <w:trPr>
          <w:trHeight w:val="400"/>
          <w:jc w:val="center"/>
        </w:trPr>
        <w:tc>
          <w:tcPr>
            <w:tcW w:w="1047" w:type="dxa"/>
            <w:tcMar>
              <w:top w:w="0" w:type="dxa"/>
              <w:left w:w="108" w:type="dxa"/>
              <w:bottom w:w="0" w:type="dxa"/>
              <w:right w:w="108" w:type="dxa"/>
            </w:tcMar>
            <w:vAlign w:val="center"/>
          </w:tcPr>
          <w:p w14:paraId="07AA6CC8"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301BF1A6" w14:textId="77777777" w:rsidR="005D075D" w:rsidRPr="00064EEE" w:rsidRDefault="005D075D" w:rsidP="003D7D60">
            <w:pPr>
              <w:pStyle w:val="tac0"/>
              <w:rPr>
                <w:lang w:val="en-GB"/>
              </w:rPr>
            </w:pPr>
            <w:r w:rsidRPr="00064EEE">
              <w:rPr>
                <w:lang w:val="en-GB"/>
              </w:rPr>
              <w:t>0</w:t>
            </w:r>
          </w:p>
        </w:tc>
        <w:tc>
          <w:tcPr>
            <w:tcW w:w="1754" w:type="dxa"/>
            <w:vAlign w:val="center"/>
          </w:tcPr>
          <w:p w14:paraId="3B12419A"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466B71AF"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22F51E05"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2A16EE90" w14:textId="77777777" w:rsidTr="00BF140A">
        <w:trPr>
          <w:trHeight w:val="400"/>
          <w:jc w:val="center"/>
        </w:trPr>
        <w:tc>
          <w:tcPr>
            <w:tcW w:w="1047" w:type="dxa"/>
            <w:tcMar>
              <w:top w:w="0" w:type="dxa"/>
              <w:left w:w="108" w:type="dxa"/>
              <w:bottom w:w="0" w:type="dxa"/>
              <w:right w:w="108" w:type="dxa"/>
            </w:tcMar>
            <w:vAlign w:val="center"/>
          </w:tcPr>
          <w:p w14:paraId="3982059A" w14:textId="77777777"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14:paraId="4C1DA72E" w14:textId="77777777" w:rsidR="005D075D" w:rsidRPr="00064EEE" w:rsidRDefault="000429A3" w:rsidP="003D7D60">
            <w:pPr>
              <w:pStyle w:val="tac0"/>
              <w:rPr>
                <w:sz w:val="15"/>
                <w:szCs w:val="15"/>
                <w:lang w:val="en-GB"/>
              </w:rPr>
            </w:pPr>
            <w:r>
              <w:rPr>
                <w:position w:val="-4"/>
              </w:rPr>
              <w:pict w14:anchorId="19EBCC42">
                <v:shape id="_x0000_i2515" type="#_x0000_t75" style="width:10.9pt;height:13.4pt">
                  <v:imagedata r:id="rId604" o:title=""/>
                </v:shape>
              </w:pict>
            </w:r>
          </w:p>
        </w:tc>
        <w:tc>
          <w:tcPr>
            <w:tcW w:w="1754" w:type="dxa"/>
            <w:vAlign w:val="center"/>
          </w:tcPr>
          <w:p w14:paraId="28A37F6E" w14:textId="77777777" w:rsidR="005D075D" w:rsidRDefault="000429A3" w:rsidP="003D7D60">
            <w:pPr>
              <w:pStyle w:val="tac0"/>
              <w:rPr>
                <w:rFonts w:eastAsia="SimSun"/>
                <w:lang w:val="en-GB" w:eastAsia="zh-CN"/>
              </w:rPr>
            </w:pPr>
            <w:r>
              <w:rPr>
                <w:position w:val="-4"/>
              </w:rPr>
              <w:pict w14:anchorId="0607CFB4">
                <v:shape id="_x0000_i2516" type="#_x0000_t75" style="width:10.9pt;height:13.4pt">
                  <v:imagedata r:id="rId604" o:title=""/>
                </v:shape>
              </w:pict>
            </w:r>
          </w:p>
        </w:tc>
        <w:tc>
          <w:tcPr>
            <w:tcW w:w="2624" w:type="dxa"/>
            <w:tcMar>
              <w:top w:w="0" w:type="dxa"/>
              <w:left w:w="108" w:type="dxa"/>
              <w:bottom w:w="0" w:type="dxa"/>
              <w:right w:w="108" w:type="dxa"/>
            </w:tcMar>
            <w:vAlign w:val="center"/>
          </w:tcPr>
          <w:p w14:paraId="235C7222" w14:textId="77777777" w:rsidR="005D075D" w:rsidRPr="00064EEE" w:rsidRDefault="000429A3" w:rsidP="003D7D60">
            <w:pPr>
              <w:pStyle w:val="tac0"/>
              <w:rPr>
                <w:sz w:val="15"/>
                <w:szCs w:val="15"/>
                <w:lang w:val="en-GB"/>
              </w:rPr>
            </w:pPr>
            <w:r>
              <w:rPr>
                <w:position w:val="-4"/>
              </w:rPr>
              <w:pict w14:anchorId="74B7EA0E">
                <v:shape id="_x0000_i2517" type="#_x0000_t75" style="width:10.9pt;height:13.4pt">
                  <v:imagedata r:id="rId604" o:title=""/>
                </v:shape>
              </w:pict>
            </w:r>
          </w:p>
        </w:tc>
        <w:tc>
          <w:tcPr>
            <w:tcW w:w="2418" w:type="dxa"/>
            <w:vAlign w:val="center"/>
          </w:tcPr>
          <w:p w14:paraId="2C934DA8" w14:textId="77777777" w:rsidR="005D075D" w:rsidRDefault="000429A3" w:rsidP="003D7D60">
            <w:pPr>
              <w:pStyle w:val="tac0"/>
            </w:pPr>
            <w:r>
              <w:rPr>
                <w:position w:val="-4"/>
              </w:rPr>
              <w:pict w14:anchorId="4E9B07BB">
                <v:shape id="_x0000_i2518" type="#_x0000_t75" style="width:10.9pt;height:13.4pt">
                  <v:imagedata r:id="rId604" o:title=""/>
                </v:shape>
              </w:pict>
            </w:r>
          </w:p>
        </w:tc>
      </w:tr>
      <w:tr w:rsidR="005D075D" w:rsidRPr="00290CB4" w14:paraId="0B18D159" w14:textId="77777777" w:rsidTr="00BF140A">
        <w:trPr>
          <w:trHeight w:val="387"/>
          <w:jc w:val="center"/>
        </w:trPr>
        <w:tc>
          <w:tcPr>
            <w:tcW w:w="1047" w:type="dxa"/>
            <w:tcMar>
              <w:top w:w="0" w:type="dxa"/>
              <w:left w:w="108" w:type="dxa"/>
              <w:bottom w:w="0" w:type="dxa"/>
              <w:right w:w="108" w:type="dxa"/>
            </w:tcMar>
            <w:vAlign w:val="center"/>
          </w:tcPr>
          <w:p w14:paraId="4CCADD8F"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DA28939" w14:textId="77777777" w:rsidR="005D075D" w:rsidRPr="00087165" w:rsidRDefault="000429A3" w:rsidP="003D7D60">
            <w:pPr>
              <w:pStyle w:val="tac0"/>
              <w:rPr>
                <w:rFonts w:eastAsia="SimSun"/>
                <w:lang w:val="en-GB" w:eastAsia="zh-CN"/>
              </w:rPr>
            </w:pPr>
            <w:r>
              <w:rPr>
                <w:position w:val="-10"/>
                <w:lang w:eastAsia="zh-CN"/>
              </w:rPr>
              <w:pict w14:anchorId="2C847976">
                <v:shape id="_x0000_i2519" type="#_x0000_t75" style="width:56.95pt;height:15.05pt">
                  <v:imagedata r:id="rId605" o:title=""/>
                </v:shape>
              </w:pict>
            </w:r>
          </w:p>
        </w:tc>
        <w:tc>
          <w:tcPr>
            <w:tcW w:w="1754" w:type="dxa"/>
            <w:vAlign w:val="center"/>
          </w:tcPr>
          <w:p w14:paraId="7F77141D" w14:textId="77777777" w:rsidR="005D075D" w:rsidRDefault="000429A3" w:rsidP="003D7D60">
            <w:pPr>
              <w:pStyle w:val="tac0"/>
              <w:rPr>
                <w:rFonts w:eastAsia="SimSun"/>
                <w:lang w:val="en-GB" w:eastAsia="zh-CN"/>
              </w:rPr>
            </w:pPr>
            <w:r>
              <w:rPr>
                <w:position w:val="-10"/>
                <w:lang w:eastAsia="zh-CN"/>
              </w:rPr>
              <w:pict w14:anchorId="71346640">
                <v:shape id="_x0000_i2520" type="#_x0000_t75" style="width:56.95pt;height:15.05pt">
                  <v:imagedata r:id="rId605" o:title=""/>
                </v:shape>
              </w:pict>
            </w:r>
          </w:p>
        </w:tc>
        <w:tc>
          <w:tcPr>
            <w:tcW w:w="2624" w:type="dxa"/>
            <w:tcMar>
              <w:top w:w="0" w:type="dxa"/>
              <w:left w:w="108" w:type="dxa"/>
              <w:bottom w:w="0" w:type="dxa"/>
              <w:right w:w="108" w:type="dxa"/>
            </w:tcMar>
            <w:vAlign w:val="center"/>
          </w:tcPr>
          <w:p w14:paraId="164B9685" w14:textId="77777777" w:rsidR="005D075D" w:rsidRPr="002A6B44" w:rsidRDefault="000429A3" w:rsidP="003D7D60">
            <w:pPr>
              <w:pStyle w:val="tac0"/>
              <w:rPr>
                <w:rFonts w:eastAsia="SimSun"/>
                <w:lang w:val="en-GB" w:eastAsia="zh-CN"/>
              </w:rPr>
            </w:pPr>
            <w:r>
              <w:rPr>
                <w:position w:val="-32"/>
                <w:lang w:eastAsia="zh-CN"/>
              </w:rPr>
              <w:pict w14:anchorId="0243A2E9">
                <v:shape id="_x0000_i2521" type="#_x0000_t75" style="width:105.5pt;height:28.45pt">
                  <v:imagedata r:id="rId509" o:title=""/>
                </v:shape>
              </w:pict>
            </w:r>
          </w:p>
        </w:tc>
        <w:tc>
          <w:tcPr>
            <w:tcW w:w="2418" w:type="dxa"/>
            <w:vAlign w:val="center"/>
          </w:tcPr>
          <w:p w14:paraId="6CDA3B10" w14:textId="77777777" w:rsidR="005D075D" w:rsidRPr="002A6B44" w:rsidRDefault="000429A3" w:rsidP="003D7D60">
            <w:pPr>
              <w:pStyle w:val="tac0"/>
              <w:rPr>
                <w:rFonts w:eastAsia="SimSun"/>
                <w:lang w:val="en-GB" w:eastAsia="zh-CN"/>
              </w:rPr>
            </w:pPr>
            <w:r>
              <w:rPr>
                <w:position w:val="-32"/>
                <w:lang w:eastAsia="zh-CN"/>
              </w:rPr>
              <w:pict w14:anchorId="77CD6948">
                <v:shape id="_x0000_i2522" type="#_x0000_t75" style="width:105.5pt;height:28.45pt">
                  <v:imagedata r:id="rId509" o:title=""/>
                </v:shape>
              </w:pict>
            </w:r>
          </w:p>
        </w:tc>
      </w:tr>
      <w:tr w:rsidR="005D075D" w:rsidRPr="00290CB4" w14:paraId="4B3AD3F5" w14:textId="77777777" w:rsidTr="00BF140A">
        <w:trPr>
          <w:trHeight w:val="374"/>
          <w:jc w:val="center"/>
        </w:trPr>
        <w:tc>
          <w:tcPr>
            <w:tcW w:w="1047" w:type="dxa"/>
            <w:tcMar>
              <w:top w:w="0" w:type="dxa"/>
              <w:left w:w="108" w:type="dxa"/>
              <w:bottom w:w="0" w:type="dxa"/>
              <w:right w:w="108" w:type="dxa"/>
            </w:tcMar>
            <w:vAlign w:val="center"/>
          </w:tcPr>
          <w:p w14:paraId="5223F29C"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481F3C1D" w14:textId="77777777" w:rsidR="005D075D" w:rsidRPr="00087165" w:rsidRDefault="000429A3" w:rsidP="003D7D60">
            <w:pPr>
              <w:pStyle w:val="tac0"/>
              <w:rPr>
                <w:rFonts w:eastAsia="SimSun"/>
                <w:lang w:val="en-GB" w:eastAsia="zh-CN"/>
              </w:rPr>
            </w:pPr>
            <w:r>
              <w:rPr>
                <w:position w:val="-10"/>
                <w:lang w:eastAsia="zh-CN"/>
              </w:rPr>
              <w:pict w14:anchorId="1E4CE88B">
                <v:shape id="_x0000_i2523" type="#_x0000_t75" style="width:59.45pt;height:15.05pt">
                  <v:imagedata r:id="rId606" o:title=""/>
                </v:shape>
              </w:pict>
            </w:r>
          </w:p>
        </w:tc>
        <w:tc>
          <w:tcPr>
            <w:tcW w:w="1754" w:type="dxa"/>
            <w:vAlign w:val="center"/>
          </w:tcPr>
          <w:p w14:paraId="7151FE85" w14:textId="77777777" w:rsidR="005D075D" w:rsidRDefault="000429A3" w:rsidP="003D7D60">
            <w:pPr>
              <w:pStyle w:val="tac0"/>
              <w:rPr>
                <w:rFonts w:eastAsia="SimSun"/>
                <w:lang w:val="en-GB" w:eastAsia="zh-CN"/>
              </w:rPr>
            </w:pPr>
            <w:r>
              <w:rPr>
                <w:position w:val="-10"/>
                <w:lang w:eastAsia="zh-CN"/>
              </w:rPr>
              <w:pict w14:anchorId="0781F0F2">
                <v:shape id="_x0000_i2524" type="#_x0000_t75" style="width:59.45pt;height:15.05pt">
                  <v:imagedata r:id="rId606" o:title=""/>
                </v:shape>
              </w:pict>
            </w:r>
          </w:p>
        </w:tc>
        <w:tc>
          <w:tcPr>
            <w:tcW w:w="2624" w:type="dxa"/>
            <w:tcMar>
              <w:top w:w="0" w:type="dxa"/>
              <w:left w:w="108" w:type="dxa"/>
              <w:bottom w:w="0" w:type="dxa"/>
              <w:right w:w="108" w:type="dxa"/>
            </w:tcMar>
            <w:vAlign w:val="center"/>
          </w:tcPr>
          <w:p w14:paraId="719E3A49" w14:textId="77777777" w:rsidR="005D075D" w:rsidRPr="00064EEE" w:rsidRDefault="000429A3" w:rsidP="003D7D60">
            <w:pPr>
              <w:pStyle w:val="tac0"/>
              <w:rPr>
                <w:lang w:val="en-GB"/>
              </w:rPr>
            </w:pPr>
            <w:r>
              <w:rPr>
                <w:position w:val="-14"/>
                <w:lang w:eastAsia="zh-CN"/>
              </w:rPr>
              <w:pict w14:anchorId="1F051C3A">
                <v:shape id="_x0000_i2525" type="#_x0000_t75" style="width:75.35pt;height:18.4pt">
                  <v:imagedata r:id="rId533" o:title=""/>
                </v:shape>
              </w:pict>
            </w:r>
          </w:p>
        </w:tc>
        <w:tc>
          <w:tcPr>
            <w:tcW w:w="2418" w:type="dxa"/>
            <w:vAlign w:val="center"/>
          </w:tcPr>
          <w:p w14:paraId="5E2EFA07" w14:textId="77777777" w:rsidR="005D075D" w:rsidRDefault="000429A3" w:rsidP="003D7D60">
            <w:pPr>
              <w:pStyle w:val="tac0"/>
              <w:rPr>
                <w:rFonts w:eastAsia="SimSun"/>
                <w:lang w:val="en-GB" w:eastAsia="zh-CN"/>
              </w:rPr>
            </w:pPr>
            <w:r>
              <w:rPr>
                <w:position w:val="-14"/>
                <w:lang w:eastAsia="zh-CN"/>
              </w:rPr>
              <w:pict w14:anchorId="2218AC46">
                <v:shape id="_x0000_i2526" type="#_x0000_t75" style="width:75.35pt;height:18.4pt">
                  <v:imagedata r:id="rId533" o:title=""/>
                </v:shape>
              </w:pict>
            </w:r>
          </w:p>
        </w:tc>
      </w:tr>
      <w:tr w:rsidR="005D075D" w:rsidRPr="00290CB4" w14:paraId="0B1FC288" w14:textId="77777777" w:rsidTr="00BF140A">
        <w:trPr>
          <w:trHeight w:val="206"/>
          <w:jc w:val="center"/>
        </w:trPr>
        <w:tc>
          <w:tcPr>
            <w:tcW w:w="1047" w:type="dxa"/>
            <w:tcMar>
              <w:top w:w="0" w:type="dxa"/>
              <w:left w:w="108" w:type="dxa"/>
              <w:bottom w:w="0" w:type="dxa"/>
              <w:right w:w="108" w:type="dxa"/>
            </w:tcMar>
            <w:vAlign w:val="center"/>
          </w:tcPr>
          <w:p w14:paraId="2AE229AF"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4165E395" w14:textId="77777777" w:rsidR="005D075D" w:rsidRDefault="000429A3" w:rsidP="003D7D60">
            <w:pPr>
              <w:pStyle w:val="tac0"/>
              <w:rPr>
                <w:rFonts w:eastAsia="SimSun"/>
                <w:lang w:val="en-GB" w:eastAsia="zh-CN"/>
              </w:rPr>
            </w:pPr>
            <w:r>
              <w:rPr>
                <w:noProof/>
                <w:position w:val="-12"/>
                <w:lang w:eastAsia="zh-CN"/>
              </w:rPr>
              <w:pict w14:anchorId="2795ACAF">
                <v:shape id="_x0000_i2527" type="#_x0000_t75" style="width:51.05pt;height:18.4pt">
                  <v:imagedata r:id="rId491" o:title=""/>
                </v:shape>
              </w:pict>
            </w:r>
          </w:p>
        </w:tc>
        <w:tc>
          <w:tcPr>
            <w:tcW w:w="1754" w:type="dxa"/>
            <w:vAlign w:val="center"/>
          </w:tcPr>
          <w:p w14:paraId="7CD8B021" w14:textId="77777777" w:rsidR="005D075D" w:rsidRDefault="000429A3" w:rsidP="003D7D60">
            <w:pPr>
              <w:pStyle w:val="tac0"/>
              <w:rPr>
                <w:rFonts w:eastAsia="SimSun"/>
                <w:lang w:val="en-GB" w:eastAsia="zh-CN"/>
              </w:rPr>
            </w:pPr>
            <w:r>
              <w:rPr>
                <w:noProof/>
                <w:position w:val="-12"/>
                <w:lang w:eastAsia="zh-CN"/>
              </w:rPr>
              <w:pict w14:anchorId="340E7258">
                <v:shape id="_x0000_i2528" type="#_x0000_t75" style="width:51.05pt;height:18.4pt">
                  <v:imagedata r:id="rId491" o:title=""/>
                </v:shape>
              </w:pict>
            </w:r>
          </w:p>
        </w:tc>
        <w:tc>
          <w:tcPr>
            <w:tcW w:w="2624" w:type="dxa"/>
            <w:tcMar>
              <w:top w:w="0" w:type="dxa"/>
              <w:left w:w="108" w:type="dxa"/>
              <w:bottom w:w="0" w:type="dxa"/>
              <w:right w:w="108" w:type="dxa"/>
            </w:tcMar>
            <w:vAlign w:val="center"/>
          </w:tcPr>
          <w:p w14:paraId="1FE9DC80"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9BCCD60"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787FD187" w14:textId="77777777" w:rsidTr="00BF140A">
        <w:trPr>
          <w:trHeight w:val="206"/>
          <w:jc w:val="center"/>
        </w:trPr>
        <w:tc>
          <w:tcPr>
            <w:tcW w:w="1047" w:type="dxa"/>
            <w:tcMar>
              <w:top w:w="0" w:type="dxa"/>
              <w:left w:w="108" w:type="dxa"/>
              <w:bottom w:w="0" w:type="dxa"/>
              <w:right w:w="108" w:type="dxa"/>
            </w:tcMar>
            <w:vAlign w:val="center"/>
          </w:tcPr>
          <w:p w14:paraId="5C768909"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A740FDC" w14:textId="77777777" w:rsidR="005D075D" w:rsidRDefault="000429A3" w:rsidP="003D7D60">
            <w:pPr>
              <w:pStyle w:val="tac0"/>
              <w:rPr>
                <w:rFonts w:eastAsia="SimSun"/>
                <w:lang w:val="en-GB" w:eastAsia="zh-CN"/>
              </w:rPr>
            </w:pPr>
            <w:r>
              <w:rPr>
                <w:noProof/>
                <w:position w:val="-12"/>
                <w:lang w:eastAsia="zh-CN"/>
              </w:rPr>
              <w:pict w14:anchorId="2945595C">
                <v:shape id="_x0000_i2529" type="#_x0000_t75" style="width:52.75pt;height:18.4pt">
                  <v:imagedata r:id="rId612" o:title=""/>
                </v:shape>
              </w:pict>
            </w:r>
          </w:p>
        </w:tc>
        <w:tc>
          <w:tcPr>
            <w:tcW w:w="1754" w:type="dxa"/>
            <w:vAlign w:val="center"/>
          </w:tcPr>
          <w:p w14:paraId="619152D8" w14:textId="77777777" w:rsidR="005D075D" w:rsidRDefault="000429A3" w:rsidP="003D7D60">
            <w:pPr>
              <w:pStyle w:val="tac0"/>
              <w:rPr>
                <w:rFonts w:eastAsia="SimSun"/>
                <w:lang w:val="en-GB" w:eastAsia="zh-CN"/>
              </w:rPr>
            </w:pPr>
            <w:r>
              <w:rPr>
                <w:noProof/>
                <w:position w:val="-12"/>
                <w:lang w:eastAsia="zh-CN"/>
              </w:rPr>
              <w:pict w14:anchorId="6481EB85">
                <v:shape id="_x0000_i2530" type="#_x0000_t75" style="width:52.75pt;height:18.4pt">
                  <v:imagedata r:id="rId613" o:title=""/>
                </v:shape>
              </w:pict>
            </w:r>
          </w:p>
        </w:tc>
        <w:tc>
          <w:tcPr>
            <w:tcW w:w="2624" w:type="dxa"/>
            <w:tcMar>
              <w:top w:w="0" w:type="dxa"/>
              <w:left w:w="108" w:type="dxa"/>
              <w:bottom w:w="0" w:type="dxa"/>
              <w:right w:w="108" w:type="dxa"/>
            </w:tcMar>
            <w:vAlign w:val="center"/>
          </w:tcPr>
          <w:p w14:paraId="1F242633"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48DA446C"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608CB0A3" w14:textId="77777777" w:rsidTr="00BF140A">
        <w:trPr>
          <w:trHeight w:val="206"/>
          <w:jc w:val="center"/>
        </w:trPr>
        <w:tc>
          <w:tcPr>
            <w:tcW w:w="1047" w:type="dxa"/>
            <w:tcMar>
              <w:top w:w="0" w:type="dxa"/>
              <w:left w:w="108" w:type="dxa"/>
              <w:bottom w:w="0" w:type="dxa"/>
              <w:right w:w="108" w:type="dxa"/>
            </w:tcMar>
            <w:vAlign w:val="center"/>
          </w:tcPr>
          <w:p w14:paraId="5A961044" w14:textId="77777777"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49FAF404" w14:textId="77777777"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3B702C33" w14:textId="77777777"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595C65D6"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48BB9D41" w14:textId="77777777"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14:paraId="01B314F1" w14:textId="77777777" w:rsidTr="00BF140A">
        <w:trPr>
          <w:trHeight w:val="206"/>
          <w:jc w:val="center"/>
        </w:trPr>
        <w:tc>
          <w:tcPr>
            <w:tcW w:w="1047" w:type="dxa"/>
            <w:tcMar>
              <w:top w:w="0" w:type="dxa"/>
              <w:left w:w="108" w:type="dxa"/>
              <w:bottom w:w="0" w:type="dxa"/>
              <w:right w:w="108" w:type="dxa"/>
            </w:tcMar>
            <w:vAlign w:val="center"/>
          </w:tcPr>
          <w:p w14:paraId="106137E2"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7CA98455"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0E46A9AB"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47E7B11B"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1E822430"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4EF25F1D" w14:textId="77777777" w:rsidTr="00BF140A">
        <w:trPr>
          <w:trHeight w:val="140"/>
          <w:jc w:val="center"/>
        </w:trPr>
        <w:tc>
          <w:tcPr>
            <w:tcW w:w="1047" w:type="dxa"/>
            <w:tcMar>
              <w:top w:w="0" w:type="dxa"/>
              <w:left w:w="108" w:type="dxa"/>
              <w:bottom w:w="0" w:type="dxa"/>
              <w:right w:w="108" w:type="dxa"/>
            </w:tcMar>
            <w:vAlign w:val="center"/>
          </w:tcPr>
          <w:p w14:paraId="4E370A50"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309371B6" w14:textId="77777777"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14:paraId="237E2B03" w14:textId="77777777"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14:paraId="3A44C80A"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7BBAF914" w14:textId="77777777"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14:paraId="1B66CBF0"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4337B646" w14:textId="77777777" w:rsidR="005D075D" w:rsidRPr="00064EEE" w:rsidRDefault="005D075D" w:rsidP="00BF140A">
            <w:pPr>
              <w:pStyle w:val="TAH"/>
            </w:pPr>
            <w:r w:rsidRPr="00064EEE">
              <w:t>Field</w:t>
            </w:r>
          </w:p>
        </w:tc>
        <w:tc>
          <w:tcPr>
            <w:tcW w:w="8756" w:type="dxa"/>
            <w:gridSpan w:val="4"/>
            <w:shd w:val="clear" w:color="auto" w:fill="E0E0E0"/>
            <w:vAlign w:val="center"/>
          </w:tcPr>
          <w:p w14:paraId="4B5873FF" w14:textId="77777777" w:rsidR="005D075D" w:rsidRPr="00064EEE" w:rsidRDefault="005D075D" w:rsidP="00BF140A">
            <w:pPr>
              <w:pStyle w:val="TAH"/>
            </w:pPr>
            <w:r w:rsidRPr="00064EEE">
              <w:t>Bit width</w:t>
            </w:r>
          </w:p>
        </w:tc>
      </w:tr>
      <w:tr w:rsidR="005D075D" w:rsidRPr="00290CB4" w14:paraId="07D79B61" w14:textId="77777777" w:rsidTr="00BF140A">
        <w:trPr>
          <w:trHeight w:val="137"/>
          <w:jc w:val="center"/>
        </w:trPr>
        <w:tc>
          <w:tcPr>
            <w:tcW w:w="1047" w:type="dxa"/>
            <w:vMerge/>
            <w:shd w:val="clear" w:color="auto" w:fill="E0E0E0"/>
            <w:vAlign w:val="center"/>
          </w:tcPr>
          <w:p w14:paraId="51AA88E8"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16531A81"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0D2C81C3"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7F7AC078"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336C95C"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7098651" w14:textId="77777777" w:rsidTr="00BF140A">
        <w:trPr>
          <w:trHeight w:val="194"/>
          <w:jc w:val="center"/>
        </w:trPr>
        <w:tc>
          <w:tcPr>
            <w:tcW w:w="1047" w:type="dxa"/>
            <w:tcMar>
              <w:top w:w="0" w:type="dxa"/>
              <w:left w:w="108" w:type="dxa"/>
              <w:bottom w:w="0" w:type="dxa"/>
              <w:right w:w="108" w:type="dxa"/>
            </w:tcMar>
            <w:vAlign w:val="center"/>
          </w:tcPr>
          <w:p w14:paraId="75707A41" w14:textId="77777777"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14:paraId="770EFB48" w14:textId="77777777" w:rsidR="005D075D" w:rsidRPr="00064EEE" w:rsidRDefault="005D075D" w:rsidP="003D7D60">
            <w:pPr>
              <w:pStyle w:val="tac0"/>
              <w:rPr>
                <w:lang w:val="en-GB"/>
              </w:rPr>
            </w:pPr>
            <w:r w:rsidRPr="00064EEE">
              <w:rPr>
                <w:lang w:val="en-GB"/>
              </w:rPr>
              <w:t>4</w:t>
            </w:r>
          </w:p>
        </w:tc>
        <w:tc>
          <w:tcPr>
            <w:tcW w:w="1754" w:type="dxa"/>
            <w:vAlign w:val="center"/>
          </w:tcPr>
          <w:p w14:paraId="14CAFA1C" w14:textId="77777777"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14:paraId="49E9CEE0"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29B244E3"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102F9927" w14:textId="77777777" w:rsidTr="00BF140A">
        <w:trPr>
          <w:trHeight w:val="400"/>
          <w:jc w:val="center"/>
        </w:trPr>
        <w:tc>
          <w:tcPr>
            <w:tcW w:w="1047" w:type="dxa"/>
            <w:tcMar>
              <w:top w:w="0" w:type="dxa"/>
              <w:left w:w="108" w:type="dxa"/>
              <w:bottom w:w="0" w:type="dxa"/>
              <w:right w:w="108" w:type="dxa"/>
            </w:tcMar>
            <w:vAlign w:val="center"/>
          </w:tcPr>
          <w:p w14:paraId="0372A0B4" w14:textId="77777777"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14:paraId="5F8BD39C" w14:textId="77777777" w:rsidR="005D075D" w:rsidRPr="00064EEE" w:rsidRDefault="005D075D" w:rsidP="003D7D60">
            <w:pPr>
              <w:pStyle w:val="tac0"/>
              <w:rPr>
                <w:lang w:val="en-GB"/>
              </w:rPr>
            </w:pPr>
            <w:r w:rsidRPr="00064EEE">
              <w:rPr>
                <w:lang w:val="en-GB"/>
              </w:rPr>
              <w:t>2</w:t>
            </w:r>
          </w:p>
        </w:tc>
        <w:tc>
          <w:tcPr>
            <w:tcW w:w="1754" w:type="dxa"/>
            <w:vAlign w:val="center"/>
          </w:tcPr>
          <w:p w14:paraId="1241E6AF" w14:textId="77777777"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14:paraId="053B8758"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57C3DE2F"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5E4E5671" w14:textId="77777777" w:rsidTr="00BF140A">
        <w:trPr>
          <w:trHeight w:val="206"/>
          <w:jc w:val="center"/>
        </w:trPr>
        <w:tc>
          <w:tcPr>
            <w:tcW w:w="1047" w:type="dxa"/>
            <w:tcMar>
              <w:top w:w="0" w:type="dxa"/>
              <w:left w:w="108" w:type="dxa"/>
              <w:bottom w:w="0" w:type="dxa"/>
              <w:right w:w="108" w:type="dxa"/>
            </w:tcMar>
            <w:vAlign w:val="center"/>
          </w:tcPr>
          <w:p w14:paraId="0D132C1C" w14:textId="77777777"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14:paraId="338FF7D4" w14:textId="77777777"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14:paraId="352348B2" w14:textId="77777777"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14:paraId="25A8B5D9" w14:textId="77777777" w:rsidR="005D075D" w:rsidRPr="00064EEE" w:rsidRDefault="005D075D" w:rsidP="003D7D60">
            <w:pPr>
              <w:pStyle w:val="tac0"/>
              <w:rPr>
                <w:lang w:val="en-GB"/>
              </w:rPr>
            </w:pPr>
            <w:r>
              <w:rPr>
                <w:rFonts w:eastAsia="SimSun" w:hint="eastAsia"/>
                <w:lang w:val="en-GB" w:eastAsia="zh-CN"/>
              </w:rPr>
              <w:t>4</w:t>
            </w:r>
          </w:p>
        </w:tc>
        <w:tc>
          <w:tcPr>
            <w:tcW w:w="2418" w:type="dxa"/>
            <w:vAlign w:val="center"/>
          </w:tcPr>
          <w:p w14:paraId="54550FDC" w14:textId="77777777"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14:paraId="7F590DD5" w14:textId="77777777" w:rsidTr="00BF140A">
        <w:trPr>
          <w:trHeight w:val="400"/>
          <w:jc w:val="center"/>
        </w:trPr>
        <w:tc>
          <w:tcPr>
            <w:tcW w:w="1047" w:type="dxa"/>
            <w:tcMar>
              <w:top w:w="0" w:type="dxa"/>
              <w:left w:w="108" w:type="dxa"/>
              <w:bottom w:w="0" w:type="dxa"/>
              <w:right w:w="108" w:type="dxa"/>
            </w:tcMar>
            <w:vAlign w:val="center"/>
          </w:tcPr>
          <w:p w14:paraId="7E571FFD" w14:textId="77777777"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14:paraId="6F731F2C" w14:textId="77777777"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14:paraId="2E7FDB57" w14:textId="77777777"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14:paraId="7A0E51EC" w14:textId="77777777" w:rsidR="005D075D" w:rsidRPr="00064EEE" w:rsidRDefault="005D075D" w:rsidP="003D7D60">
            <w:pPr>
              <w:pStyle w:val="tac0"/>
              <w:rPr>
                <w:lang w:val="en-GB"/>
              </w:rPr>
            </w:pPr>
            <w:r>
              <w:rPr>
                <w:rFonts w:eastAsia="SimSun" w:hint="eastAsia"/>
                <w:lang w:val="en-GB" w:eastAsia="zh-CN"/>
              </w:rPr>
              <w:t>2</w:t>
            </w:r>
          </w:p>
        </w:tc>
        <w:tc>
          <w:tcPr>
            <w:tcW w:w="2418" w:type="dxa"/>
            <w:vAlign w:val="center"/>
          </w:tcPr>
          <w:p w14:paraId="1269C937" w14:textId="77777777"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14:paraId="3919E879" w14:textId="77777777" w:rsidTr="00BF140A">
        <w:trPr>
          <w:trHeight w:val="400"/>
          <w:jc w:val="center"/>
        </w:trPr>
        <w:tc>
          <w:tcPr>
            <w:tcW w:w="1047" w:type="dxa"/>
            <w:tcMar>
              <w:top w:w="0" w:type="dxa"/>
              <w:left w:w="108" w:type="dxa"/>
              <w:bottom w:w="0" w:type="dxa"/>
              <w:right w:w="108" w:type="dxa"/>
            </w:tcMar>
            <w:vAlign w:val="center"/>
          </w:tcPr>
          <w:p w14:paraId="16748FD4" w14:textId="77777777"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10BE7DC7" w14:textId="77777777" w:rsidR="005D075D" w:rsidRPr="00064EEE" w:rsidRDefault="000429A3" w:rsidP="003D7D60">
            <w:pPr>
              <w:pStyle w:val="tac0"/>
              <w:rPr>
                <w:sz w:val="15"/>
                <w:szCs w:val="15"/>
                <w:lang w:val="en-GB"/>
              </w:rPr>
            </w:pPr>
            <w:r>
              <w:rPr>
                <w:position w:val="-4"/>
              </w:rPr>
              <w:pict w14:anchorId="673549FF">
                <v:shape id="_x0000_i2531" type="#_x0000_t75" style="width:10.9pt;height:13.4pt">
                  <v:imagedata r:id="rId604" o:title=""/>
                </v:shape>
              </w:pict>
            </w:r>
          </w:p>
        </w:tc>
        <w:tc>
          <w:tcPr>
            <w:tcW w:w="1754" w:type="dxa"/>
            <w:vAlign w:val="center"/>
          </w:tcPr>
          <w:p w14:paraId="76EBF2E3" w14:textId="77777777" w:rsidR="005D075D" w:rsidRDefault="000429A3" w:rsidP="003D7D60">
            <w:pPr>
              <w:pStyle w:val="tac0"/>
              <w:rPr>
                <w:rFonts w:eastAsia="SimSun"/>
                <w:lang w:val="en-GB" w:eastAsia="zh-CN"/>
              </w:rPr>
            </w:pPr>
            <w:r>
              <w:rPr>
                <w:position w:val="-4"/>
              </w:rPr>
              <w:pict w14:anchorId="02649F12">
                <v:shape id="_x0000_i2532" type="#_x0000_t75" style="width:10.9pt;height:13.4pt">
                  <v:imagedata r:id="rId604" o:title=""/>
                </v:shape>
              </w:pict>
            </w:r>
          </w:p>
        </w:tc>
        <w:tc>
          <w:tcPr>
            <w:tcW w:w="2624" w:type="dxa"/>
            <w:tcMar>
              <w:top w:w="0" w:type="dxa"/>
              <w:left w:w="108" w:type="dxa"/>
              <w:bottom w:w="0" w:type="dxa"/>
              <w:right w:w="108" w:type="dxa"/>
            </w:tcMar>
            <w:vAlign w:val="center"/>
          </w:tcPr>
          <w:p w14:paraId="54D1E620" w14:textId="77777777" w:rsidR="005D075D" w:rsidRPr="00064EEE" w:rsidRDefault="000429A3" w:rsidP="003D7D60">
            <w:pPr>
              <w:pStyle w:val="tac0"/>
              <w:rPr>
                <w:sz w:val="15"/>
                <w:szCs w:val="15"/>
                <w:lang w:val="en-GB"/>
              </w:rPr>
            </w:pPr>
            <w:r>
              <w:rPr>
                <w:position w:val="-4"/>
              </w:rPr>
              <w:pict w14:anchorId="69372A70">
                <v:shape id="_x0000_i2533" type="#_x0000_t75" style="width:10.9pt;height:13.4pt">
                  <v:imagedata r:id="rId604" o:title=""/>
                </v:shape>
              </w:pict>
            </w:r>
          </w:p>
        </w:tc>
        <w:tc>
          <w:tcPr>
            <w:tcW w:w="2418" w:type="dxa"/>
            <w:vAlign w:val="center"/>
          </w:tcPr>
          <w:p w14:paraId="1376369D" w14:textId="77777777" w:rsidR="005D075D" w:rsidRDefault="000429A3" w:rsidP="003D7D60">
            <w:pPr>
              <w:pStyle w:val="tac0"/>
            </w:pPr>
            <w:r>
              <w:rPr>
                <w:position w:val="-4"/>
              </w:rPr>
              <w:pict w14:anchorId="0463EDAD">
                <v:shape id="_x0000_i2534" type="#_x0000_t75" style="width:10.9pt;height:13.4pt">
                  <v:imagedata r:id="rId604" o:title=""/>
                </v:shape>
              </w:pict>
            </w:r>
          </w:p>
        </w:tc>
      </w:tr>
      <w:tr w:rsidR="005D075D" w:rsidRPr="00290CB4" w14:paraId="07967DF1" w14:textId="77777777" w:rsidTr="00BF140A">
        <w:trPr>
          <w:trHeight w:val="387"/>
          <w:jc w:val="center"/>
        </w:trPr>
        <w:tc>
          <w:tcPr>
            <w:tcW w:w="1047" w:type="dxa"/>
            <w:tcMar>
              <w:top w:w="0" w:type="dxa"/>
              <w:left w:w="108" w:type="dxa"/>
              <w:bottom w:w="0" w:type="dxa"/>
              <w:right w:w="108" w:type="dxa"/>
            </w:tcMar>
            <w:vAlign w:val="center"/>
          </w:tcPr>
          <w:p w14:paraId="31F82FB7" w14:textId="77777777"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14:paraId="194B5D71" w14:textId="77777777" w:rsidR="005D075D" w:rsidRPr="00087165" w:rsidRDefault="000429A3" w:rsidP="003D7D60">
            <w:pPr>
              <w:pStyle w:val="tac0"/>
              <w:rPr>
                <w:rFonts w:eastAsia="SimSun"/>
                <w:lang w:val="en-GB" w:eastAsia="zh-CN"/>
              </w:rPr>
            </w:pPr>
            <w:r>
              <w:rPr>
                <w:position w:val="-14"/>
                <w:lang w:eastAsia="zh-CN"/>
              </w:rPr>
              <w:pict w14:anchorId="08A1A7F2">
                <v:shape id="_x0000_i2535" type="#_x0000_t75" style="width:84.55pt;height:19.25pt">
                  <v:imagedata r:id="rId534" o:title=""/>
                </v:shape>
              </w:pict>
            </w:r>
          </w:p>
        </w:tc>
        <w:tc>
          <w:tcPr>
            <w:tcW w:w="1754" w:type="dxa"/>
            <w:vAlign w:val="center"/>
          </w:tcPr>
          <w:p w14:paraId="7B4C8958" w14:textId="77777777" w:rsidR="005D075D" w:rsidRDefault="000429A3" w:rsidP="003D7D60">
            <w:pPr>
              <w:pStyle w:val="tac0"/>
              <w:rPr>
                <w:rFonts w:eastAsia="SimSun"/>
                <w:lang w:val="en-GB" w:eastAsia="zh-CN"/>
              </w:rPr>
            </w:pPr>
            <w:r>
              <w:rPr>
                <w:position w:val="-14"/>
                <w:lang w:eastAsia="zh-CN"/>
              </w:rPr>
              <w:pict w14:anchorId="3CB494D4">
                <v:shape id="_x0000_i2536" type="#_x0000_t75" style="width:84.55pt;height:19.25pt">
                  <v:imagedata r:id="rId534" o:title=""/>
                </v:shape>
              </w:pict>
            </w:r>
          </w:p>
        </w:tc>
        <w:tc>
          <w:tcPr>
            <w:tcW w:w="2624" w:type="dxa"/>
            <w:tcMar>
              <w:top w:w="0" w:type="dxa"/>
              <w:left w:w="108" w:type="dxa"/>
              <w:bottom w:w="0" w:type="dxa"/>
              <w:right w:w="108" w:type="dxa"/>
            </w:tcMar>
            <w:vAlign w:val="center"/>
          </w:tcPr>
          <w:p w14:paraId="423DF83E" w14:textId="77777777" w:rsidR="005D075D" w:rsidRPr="00064EEE" w:rsidRDefault="000429A3" w:rsidP="003D7D60">
            <w:pPr>
              <w:pStyle w:val="tac0"/>
              <w:rPr>
                <w:lang w:val="en-GB"/>
              </w:rPr>
            </w:pPr>
            <w:r>
              <w:rPr>
                <w:position w:val="-14"/>
                <w:lang w:eastAsia="zh-CN"/>
              </w:rPr>
              <w:pict w14:anchorId="76BE5F68">
                <v:shape id="_x0000_i2537" type="#_x0000_t75" style="width:84.55pt;height:19.25pt">
                  <v:imagedata r:id="rId534" o:title=""/>
                </v:shape>
              </w:pict>
            </w:r>
          </w:p>
        </w:tc>
        <w:tc>
          <w:tcPr>
            <w:tcW w:w="2418" w:type="dxa"/>
            <w:vAlign w:val="center"/>
          </w:tcPr>
          <w:p w14:paraId="5E69455A" w14:textId="77777777" w:rsidR="005D075D" w:rsidRDefault="000429A3" w:rsidP="003D7D60">
            <w:pPr>
              <w:pStyle w:val="tac0"/>
              <w:rPr>
                <w:rFonts w:eastAsia="SimSun"/>
                <w:lang w:val="en-GB" w:eastAsia="zh-CN"/>
              </w:rPr>
            </w:pPr>
            <w:r>
              <w:rPr>
                <w:position w:val="-14"/>
                <w:lang w:eastAsia="zh-CN"/>
              </w:rPr>
              <w:pict w14:anchorId="005F032F">
                <v:shape id="_x0000_i2538" type="#_x0000_t75" style="width:84.55pt;height:19.25pt">
                  <v:imagedata r:id="rId534" o:title=""/>
                </v:shape>
              </w:pict>
            </w:r>
          </w:p>
        </w:tc>
      </w:tr>
      <w:tr w:rsidR="005D075D" w:rsidRPr="00290CB4" w14:paraId="550BE2CE" w14:textId="77777777" w:rsidTr="00BF140A">
        <w:trPr>
          <w:trHeight w:val="374"/>
          <w:jc w:val="center"/>
        </w:trPr>
        <w:tc>
          <w:tcPr>
            <w:tcW w:w="1047" w:type="dxa"/>
            <w:tcMar>
              <w:top w:w="0" w:type="dxa"/>
              <w:left w:w="108" w:type="dxa"/>
              <w:bottom w:w="0" w:type="dxa"/>
              <w:right w:w="108" w:type="dxa"/>
            </w:tcMar>
            <w:vAlign w:val="center"/>
          </w:tcPr>
          <w:p w14:paraId="336A3DC6" w14:textId="77777777"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DD0A9C0" w14:textId="77777777" w:rsidR="005D075D" w:rsidRPr="00087165" w:rsidRDefault="000429A3" w:rsidP="003D7D60">
            <w:pPr>
              <w:pStyle w:val="tac0"/>
              <w:rPr>
                <w:rFonts w:eastAsia="SimSun"/>
                <w:lang w:val="en-GB" w:eastAsia="zh-CN"/>
              </w:rPr>
            </w:pPr>
            <w:r>
              <w:rPr>
                <w:position w:val="-14"/>
                <w:lang w:eastAsia="zh-CN"/>
              </w:rPr>
              <w:pict w14:anchorId="5809D2DA">
                <v:shape id="_x0000_i2539" type="#_x0000_t75" style="width:87.05pt;height:19.25pt">
                  <v:imagedata r:id="rId535" o:title=""/>
                </v:shape>
              </w:pict>
            </w:r>
          </w:p>
        </w:tc>
        <w:tc>
          <w:tcPr>
            <w:tcW w:w="1754" w:type="dxa"/>
            <w:vAlign w:val="center"/>
          </w:tcPr>
          <w:p w14:paraId="190CF5E8" w14:textId="77777777" w:rsidR="005D075D" w:rsidRDefault="000429A3" w:rsidP="003D7D60">
            <w:pPr>
              <w:pStyle w:val="tac0"/>
              <w:rPr>
                <w:rFonts w:eastAsia="SimSun"/>
                <w:lang w:val="en-GB" w:eastAsia="zh-CN"/>
              </w:rPr>
            </w:pPr>
            <w:r>
              <w:rPr>
                <w:position w:val="-14"/>
                <w:lang w:eastAsia="zh-CN"/>
              </w:rPr>
              <w:pict w14:anchorId="0BEAD88E">
                <v:shape id="_x0000_i2540" type="#_x0000_t75" style="width:87.05pt;height:19.25pt">
                  <v:imagedata r:id="rId535" o:title=""/>
                </v:shape>
              </w:pict>
            </w:r>
          </w:p>
        </w:tc>
        <w:tc>
          <w:tcPr>
            <w:tcW w:w="2624" w:type="dxa"/>
            <w:tcMar>
              <w:top w:w="0" w:type="dxa"/>
              <w:left w:w="108" w:type="dxa"/>
              <w:bottom w:w="0" w:type="dxa"/>
              <w:right w:w="108" w:type="dxa"/>
            </w:tcMar>
            <w:vAlign w:val="center"/>
          </w:tcPr>
          <w:p w14:paraId="21427FE1" w14:textId="77777777" w:rsidR="005D075D" w:rsidRPr="00064EEE" w:rsidRDefault="000429A3" w:rsidP="003D7D60">
            <w:pPr>
              <w:pStyle w:val="tac0"/>
              <w:rPr>
                <w:lang w:val="en-GB"/>
              </w:rPr>
            </w:pPr>
            <w:r>
              <w:rPr>
                <w:position w:val="-14"/>
                <w:lang w:eastAsia="zh-CN"/>
              </w:rPr>
              <w:pict w14:anchorId="4B827BE7">
                <v:shape id="_x0000_i2541" type="#_x0000_t75" style="width:87.05pt;height:19.25pt">
                  <v:imagedata r:id="rId535" o:title=""/>
                </v:shape>
              </w:pict>
            </w:r>
          </w:p>
        </w:tc>
        <w:tc>
          <w:tcPr>
            <w:tcW w:w="2418" w:type="dxa"/>
            <w:vAlign w:val="center"/>
          </w:tcPr>
          <w:p w14:paraId="0F308FDE" w14:textId="77777777" w:rsidR="005D075D" w:rsidRDefault="000429A3" w:rsidP="003D7D60">
            <w:pPr>
              <w:pStyle w:val="tac0"/>
              <w:rPr>
                <w:rFonts w:eastAsia="SimSun"/>
                <w:lang w:val="en-GB" w:eastAsia="zh-CN"/>
              </w:rPr>
            </w:pPr>
            <w:r>
              <w:rPr>
                <w:position w:val="-14"/>
                <w:lang w:eastAsia="zh-CN"/>
              </w:rPr>
              <w:pict w14:anchorId="67D82F39">
                <v:shape id="_x0000_i2542" type="#_x0000_t75" style="width:87.05pt;height:19.25pt">
                  <v:imagedata r:id="rId535" o:title=""/>
                </v:shape>
              </w:pict>
            </w:r>
          </w:p>
        </w:tc>
      </w:tr>
      <w:tr w:rsidR="005D075D" w:rsidRPr="00290CB4" w14:paraId="72A7AD4C" w14:textId="77777777" w:rsidTr="00BF140A">
        <w:trPr>
          <w:trHeight w:val="206"/>
          <w:jc w:val="center"/>
        </w:trPr>
        <w:tc>
          <w:tcPr>
            <w:tcW w:w="1047" w:type="dxa"/>
            <w:tcMar>
              <w:top w:w="0" w:type="dxa"/>
              <w:left w:w="108" w:type="dxa"/>
              <w:bottom w:w="0" w:type="dxa"/>
              <w:right w:w="108" w:type="dxa"/>
            </w:tcMar>
            <w:vAlign w:val="center"/>
          </w:tcPr>
          <w:p w14:paraId="4408EAA7"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1EDF23"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2C630CB8"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EEBC1DD"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65791F03"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535C35B4" w14:textId="77777777" w:rsidTr="00BF140A">
        <w:trPr>
          <w:trHeight w:val="206"/>
          <w:jc w:val="center"/>
        </w:trPr>
        <w:tc>
          <w:tcPr>
            <w:tcW w:w="1047" w:type="dxa"/>
            <w:tcMar>
              <w:top w:w="0" w:type="dxa"/>
              <w:left w:w="108" w:type="dxa"/>
              <w:bottom w:w="0" w:type="dxa"/>
              <w:right w:w="108" w:type="dxa"/>
            </w:tcMar>
            <w:vAlign w:val="center"/>
          </w:tcPr>
          <w:p w14:paraId="25B03C7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750B6A07"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51EF8A79"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6DA02E94"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3527CFD0"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504034BE" w14:textId="77777777" w:rsidTr="00BF140A">
        <w:trPr>
          <w:trHeight w:val="206"/>
          <w:jc w:val="center"/>
        </w:trPr>
        <w:tc>
          <w:tcPr>
            <w:tcW w:w="1047" w:type="dxa"/>
            <w:tcMar>
              <w:top w:w="0" w:type="dxa"/>
              <w:left w:w="108" w:type="dxa"/>
              <w:bottom w:w="0" w:type="dxa"/>
              <w:right w:w="108" w:type="dxa"/>
            </w:tcMar>
            <w:vAlign w:val="center"/>
          </w:tcPr>
          <w:p w14:paraId="13851DC0" w14:textId="77777777"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74D2FCAE" w14:textId="77777777"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5D348650"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43118281" w14:textId="77777777"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14:paraId="11C867BB" w14:textId="77777777"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14:paraId="05E4882D" w14:textId="77777777" w:rsidTr="00BF140A">
        <w:trPr>
          <w:trHeight w:val="206"/>
          <w:jc w:val="center"/>
        </w:trPr>
        <w:tc>
          <w:tcPr>
            <w:tcW w:w="1047" w:type="dxa"/>
            <w:tcMar>
              <w:top w:w="0" w:type="dxa"/>
              <w:left w:w="108" w:type="dxa"/>
              <w:bottom w:w="0" w:type="dxa"/>
              <w:right w:w="108" w:type="dxa"/>
            </w:tcMar>
            <w:vAlign w:val="center"/>
          </w:tcPr>
          <w:p w14:paraId="4A34459F" w14:textId="77777777"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14:paraId="525FD47B"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416745DB"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1EFADDD"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52EDBFD1" w14:textId="77777777"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14:paraId="7FD62BCA" w14:textId="77777777" w:rsidTr="00BF140A">
        <w:trPr>
          <w:trHeight w:val="140"/>
          <w:jc w:val="center"/>
        </w:trPr>
        <w:tc>
          <w:tcPr>
            <w:tcW w:w="1047" w:type="dxa"/>
            <w:tcMar>
              <w:top w:w="0" w:type="dxa"/>
              <w:left w:w="108" w:type="dxa"/>
              <w:bottom w:w="0" w:type="dxa"/>
              <w:right w:w="108" w:type="dxa"/>
            </w:tcMar>
            <w:vAlign w:val="center"/>
          </w:tcPr>
          <w:p w14:paraId="2B48D242" w14:textId="77777777"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14:paraId="23B6F263" w14:textId="77777777"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14:paraId="3C7D9396" w14:textId="77777777"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14:paraId="3893B03E" w14:textId="77777777" w:rsidR="005D075D" w:rsidRPr="00064EEE" w:rsidRDefault="005D075D" w:rsidP="003D7D60">
            <w:pPr>
              <w:pStyle w:val="tac0"/>
              <w:rPr>
                <w:lang w:val="en-GB"/>
              </w:rPr>
            </w:pPr>
            <w:r>
              <w:rPr>
                <w:rFonts w:eastAsia="SimSun" w:hint="eastAsia"/>
                <w:lang w:val="en-GB" w:eastAsia="zh-CN"/>
              </w:rPr>
              <w:t>0</w:t>
            </w:r>
          </w:p>
        </w:tc>
        <w:tc>
          <w:tcPr>
            <w:tcW w:w="2418" w:type="dxa"/>
            <w:vAlign w:val="center"/>
          </w:tcPr>
          <w:p w14:paraId="14DD10B2" w14:textId="77777777" w:rsidR="005D075D" w:rsidRDefault="005D075D" w:rsidP="003D7D60">
            <w:pPr>
              <w:pStyle w:val="tac0"/>
              <w:rPr>
                <w:rFonts w:eastAsia="SimSun"/>
                <w:lang w:val="en-GB" w:eastAsia="zh-CN"/>
              </w:rPr>
            </w:pPr>
            <w:r>
              <w:rPr>
                <w:rFonts w:eastAsia="SimSun" w:hint="eastAsia"/>
                <w:lang w:val="en-GB" w:eastAsia="zh-CN"/>
              </w:rPr>
              <w:t>0</w:t>
            </w:r>
          </w:p>
        </w:tc>
      </w:tr>
    </w:tbl>
    <w:p w14:paraId="565AEE40" w14:textId="77777777" w:rsidR="005D075D" w:rsidRDefault="005D075D" w:rsidP="005D075D">
      <w:pPr>
        <w:rPr>
          <w:lang w:eastAsia="zh-CN"/>
        </w:rPr>
      </w:pPr>
    </w:p>
    <w:p w14:paraId="7972EF7A" w14:textId="77777777"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495A208B" w14:textId="77777777"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429A3">
        <w:rPr>
          <w:rFonts w:cs="Arial"/>
          <w:position w:val="-10"/>
          <w:lang w:eastAsia="zh-CN"/>
        </w:rPr>
        <w:pict w14:anchorId="6B988388">
          <v:shape id="_x0000_i2543" type="#_x0000_t75" style="width:52.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5B684695"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19F4CD7" w14:textId="77777777"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14:paraId="77538D7F" w14:textId="77777777" w:rsidR="005D075D" w:rsidRPr="00064EEE" w:rsidRDefault="005D075D" w:rsidP="003D7D60">
            <w:pPr>
              <w:pStyle w:val="tah0"/>
              <w:rPr>
                <w:lang w:val="en-GB"/>
              </w:rPr>
            </w:pPr>
            <w:r w:rsidRPr="00064EEE">
              <w:rPr>
                <w:lang w:val="en-GB"/>
              </w:rPr>
              <w:t>Bit width</w:t>
            </w:r>
          </w:p>
        </w:tc>
      </w:tr>
      <w:tr w:rsidR="005D075D" w:rsidRPr="00290CB4" w14:paraId="0462DBC3"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A68AF4D" w14:textId="77777777" w:rsidR="005D075D" w:rsidRPr="00064EEE" w:rsidRDefault="005D075D" w:rsidP="003D7D60">
            <w:pPr>
              <w:pStyle w:val="tah0"/>
              <w:rPr>
                <w:lang w:val="en-GB"/>
              </w:rPr>
            </w:pPr>
          </w:p>
        </w:tc>
        <w:tc>
          <w:tcPr>
            <w:tcW w:w="2851" w:type="dxa"/>
            <w:shd w:val="clear" w:color="auto" w:fill="E0E0E0"/>
            <w:vAlign w:val="center"/>
          </w:tcPr>
          <w:p w14:paraId="2D19E967" w14:textId="77777777"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14:paraId="561BD262" w14:textId="77777777"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4C45B33B" w14:textId="77777777" w:rsidTr="00BF140A">
        <w:trPr>
          <w:cantSplit/>
          <w:trHeight w:val="20"/>
          <w:jc w:val="center"/>
        </w:trPr>
        <w:tc>
          <w:tcPr>
            <w:tcW w:w="1027" w:type="dxa"/>
            <w:vMerge/>
            <w:shd w:val="clear" w:color="auto" w:fill="E0E0E0"/>
            <w:vAlign w:val="center"/>
          </w:tcPr>
          <w:p w14:paraId="5F95795E"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045DE777" w14:textId="77777777"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14:paraId="21856B51" w14:textId="77777777"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14:paraId="1672C6EA"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493BDEDE" w14:textId="77777777" w:rsidTr="00BF140A">
        <w:trPr>
          <w:cantSplit/>
          <w:trHeight w:val="20"/>
          <w:jc w:val="center"/>
        </w:trPr>
        <w:tc>
          <w:tcPr>
            <w:tcW w:w="1027" w:type="dxa"/>
            <w:tcMar>
              <w:top w:w="0" w:type="dxa"/>
              <w:left w:w="108" w:type="dxa"/>
              <w:bottom w:w="0" w:type="dxa"/>
              <w:right w:w="108" w:type="dxa"/>
            </w:tcMar>
            <w:vAlign w:val="center"/>
          </w:tcPr>
          <w:p w14:paraId="28F9CF6D"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14:paraId="12975F25" w14:textId="77777777" w:rsidR="005D075D" w:rsidRDefault="000429A3" w:rsidP="003D7D60">
            <w:pPr>
              <w:pStyle w:val="tac0"/>
              <w:rPr>
                <w:rFonts w:eastAsia="SimSun"/>
                <w:lang w:val="de-DE" w:eastAsia="zh-CN"/>
              </w:rPr>
            </w:pPr>
            <w:r>
              <w:rPr>
                <w:position w:val="-12"/>
                <w:lang w:eastAsia="zh-CN"/>
              </w:rPr>
              <w:pict w14:anchorId="54FAF2D7">
                <v:shape id="_x0000_i2544" type="#_x0000_t75" style="width:72.85pt;height:15.9pt">
                  <v:imagedata r:id="rId548" o:title=""/>
                </v:shape>
              </w:pict>
            </w:r>
          </w:p>
        </w:tc>
        <w:tc>
          <w:tcPr>
            <w:tcW w:w="3453" w:type="dxa"/>
            <w:tcMar>
              <w:top w:w="0" w:type="dxa"/>
              <w:left w:w="108" w:type="dxa"/>
              <w:bottom w:w="0" w:type="dxa"/>
              <w:right w:w="108" w:type="dxa"/>
            </w:tcMar>
            <w:vAlign w:val="center"/>
          </w:tcPr>
          <w:p w14:paraId="5429BA0C" w14:textId="77777777" w:rsidR="005D075D" w:rsidRDefault="000429A3" w:rsidP="003D7D60">
            <w:pPr>
              <w:pStyle w:val="tac0"/>
              <w:rPr>
                <w:rFonts w:eastAsia="SimSun"/>
                <w:lang w:val="de-DE" w:eastAsia="zh-CN"/>
              </w:rPr>
            </w:pPr>
            <w:r>
              <w:rPr>
                <w:position w:val="-12"/>
                <w:lang w:eastAsia="zh-CN"/>
              </w:rPr>
              <w:pict w14:anchorId="3A42F474">
                <v:shape id="_x0000_i2545" type="#_x0000_t75" style="width:72.85pt;height:15.9pt">
                  <v:imagedata r:id="rId548" o:title=""/>
                </v:shape>
              </w:pict>
            </w:r>
          </w:p>
        </w:tc>
        <w:tc>
          <w:tcPr>
            <w:tcW w:w="2428" w:type="dxa"/>
            <w:vAlign w:val="center"/>
          </w:tcPr>
          <w:p w14:paraId="5FD3539F" w14:textId="77777777" w:rsidR="005D075D" w:rsidRPr="004015B9" w:rsidRDefault="000429A3" w:rsidP="003D7D60">
            <w:pPr>
              <w:pStyle w:val="tac0"/>
              <w:rPr>
                <w:rFonts w:eastAsia="SimSun"/>
                <w:lang w:eastAsia="zh-CN"/>
              </w:rPr>
            </w:pPr>
            <w:r>
              <w:rPr>
                <w:position w:val="-32"/>
                <w:lang w:eastAsia="zh-CN"/>
              </w:rPr>
              <w:pict w14:anchorId="35A8D185">
                <v:shape id="_x0000_i2546" type="#_x0000_t75" style="width:105.5pt;height:28.45pt">
                  <v:imagedata r:id="rId509" o:title=""/>
                </v:shape>
              </w:pict>
            </w:r>
          </w:p>
        </w:tc>
      </w:tr>
      <w:tr w:rsidR="005D075D" w:rsidRPr="00290CB4" w14:paraId="7346ADC1" w14:textId="77777777" w:rsidTr="00BF140A">
        <w:trPr>
          <w:cantSplit/>
          <w:trHeight w:val="20"/>
          <w:jc w:val="center"/>
        </w:trPr>
        <w:tc>
          <w:tcPr>
            <w:tcW w:w="1027" w:type="dxa"/>
            <w:tcMar>
              <w:top w:w="0" w:type="dxa"/>
              <w:left w:w="108" w:type="dxa"/>
              <w:bottom w:w="0" w:type="dxa"/>
              <w:right w:w="108" w:type="dxa"/>
            </w:tcMar>
            <w:vAlign w:val="center"/>
          </w:tcPr>
          <w:p w14:paraId="18E1B7E7" w14:textId="77777777"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14:paraId="2658D6D0" w14:textId="77777777" w:rsidR="005D075D" w:rsidRDefault="000429A3" w:rsidP="003D7D60">
            <w:pPr>
              <w:pStyle w:val="tac0"/>
              <w:rPr>
                <w:rFonts w:eastAsia="SimSun"/>
                <w:lang w:val="de-DE" w:eastAsia="zh-CN"/>
              </w:rPr>
            </w:pPr>
            <w:r>
              <w:rPr>
                <w:position w:val="-12"/>
                <w:lang w:eastAsia="zh-CN"/>
              </w:rPr>
              <w:pict w14:anchorId="287AAAD1">
                <v:shape id="_x0000_i2547" type="#_x0000_t75" style="width:75.35pt;height:15.9pt">
                  <v:imagedata r:id="rId549" o:title=""/>
                </v:shape>
              </w:pict>
            </w:r>
          </w:p>
        </w:tc>
        <w:tc>
          <w:tcPr>
            <w:tcW w:w="3453" w:type="dxa"/>
            <w:tcMar>
              <w:top w:w="0" w:type="dxa"/>
              <w:left w:w="108" w:type="dxa"/>
              <w:bottom w:w="0" w:type="dxa"/>
              <w:right w:w="108" w:type="dxa"/>
            </w:tcMar>
            <w:vAlign w:val="center"/>
          </w:tcPr>
          <w:p w14:paraId="39359E63" w14:textId="77777777" w:rsidR="005D075D" w:rsidRDefault="000429A3" w:rsidP="003D7D60">
            <w:pPr>
              <w:pStyle w:val="tac0"/>
              <w:rPr>
                <w:rFonts w:eastAsia="SimSun"/>
                <w:lang w:val="de-DE" w:eastAsia="zh-CN"/>
              </w:rPr>
            </w:pPr>
            <w:r>
              <w:rPr>
                <w:position w:val="-12"/>
                <w:lang w:eastAsia="zh-CN"/>
              </w:rPr>
              <w:pict w14:anchorId="04F7E30E">
                <v:shape id="_x0000_i2548" type="#_x0000_t75" style="width:75.35pt;height:15.9pt">
                  <v:imagedata r:id="rId549" o:title=""/>
                </v:shape>
              </w:pict>
            </w:r>
          </w:p>
        </w:tc>
        <w:tc>
          <w:tcPr>
            <w:tcW w:w="2428" w:type="dxa"/>
            <w:vAlign w:val="center"/>
          </w:tcPr>
          <w:p w14:paraId="590A17FA" w14:textId="77777777" w:rsidR="005D075D" w:rsidRDefault="000429A3" w:rsidP="003D7D60">
            <w:pPr>
              <w:pStyle w:val="tac0"/>
              <w:rPr>
                <w:lang w:eastAsia="zh-CN"/>
              </w:rPr>
            </w:pPr>
            <w:r>
              <w:rPr>
                <w:position w:val="-12"/>
                <w:lang w:eastAsia="zh-CN"/>
              </w:rPr>
              <w:pict w14:anchorId="34CE3C5F">
                <v:shape id="_x0000_i2549" type="#_x0000_t75" style="width:75.35pt;height:15.9pt">
                  <v:imagedata r:id="rId549" o:title=""/>
                </v:shape>
              </w:pict>
            </w:r>
          </w:p>
        </w:tc>
      </w:tr>
    </w:tbl>
    <w:p w14:paraId="7984C071" w14:textId="77777777" w:rsidR="005D075D" w:rsidRPr="00BA603A" w:rsidRDefault="005D075D" w:rsidP="00850804"/>
    <w:p w14:paraId="74D7AEA7" w14:textId="77777777"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11542366" w14:textId="77777777"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3DEB4BA" w14:textId="77777777"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71C83802" w14:textId="77777777"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291988E8" w14:textId="77777777"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53A60093" w14:textId="77777777"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2270EE81" w14:textId="77777777"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17AA24E" w14:textId="77777777"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8B16334" w14:textId="77777777" w:rsidR="003C586F" w:rsidRDefault="003C586F" w:rsidP="003C586F"/>
    <w:p w14:paraId="083785B4" w14:textId="77777777"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466A42A4" w14:textId="77777777" w:rsidTr="00850804">
        <w:trPr>
          <w:cantSplit/>
          <w:trHeight w:val="105"/>
          <w:jc w:val="center"/>
        </w:trPr>
        <w:tc>
          <w:tcPr>
            <w:tcW w:w="0" w:type="auto"/>
            <w:vMerge w:val="restart"/>
            <w:shd w:val="clear" w:color="auto" w:fill="E0E0E0"/>
            <w:vAlign w:val="center"/>
          </w:tcPr>
          <w:p w14:paraId="55110CA0" w14:textId="77777777" w:rsidR="00B35138" w:rsidRDefault="00B35138" w:rsidP="00B35138">
            <w:pPr>
              <w:pStyle w:val="TAH"/>
            </w:pPr>
            <w:r>
              <w:t>Field</w:t>
            </w:r>
          </w:p>
        </w:tc>
        <w:tc>
          <w:tcPr>
            <w:tcW w:w="0" w:type="auto"/>
            <w:gridSpan w:val="6"/>
            <w:shd w:val="clear" w:color="auto" w:fill="E0E0E0"/>
            <w:vAlign w:val="center"/>
          </w:tcPr>
          <w:p w14:paraId="0A1E45D9" w14:textId="77777777" w:rsidR="00B35138" w:rsidRDefault="00B35138" w:rsidP="00B35138">
            <w:pPr>
              <w:pStyle w:val="TAH"/>
            </w:pPr>
            <w:r>
              <w:t>Bit width</w:t>
            </w:r>
          </w:p>
        </w:tc>
      </w:tr>
      <w:tr w:rsidR="00B35138" w14:paraId="52BF7457" w14:textId="77777777" w:rsidTr="00850804">
        <w:trPr>
          <w:cantSplit/>
          <w:trHeight w:val="105"/>
          <w:jc w:val="center"/>
        </w:trPr>
        <w:tc>
          <w:tcPr>
            <w:tcW w:w="0" w:type="auto"/>
            <w:vMerge/>
            <w:shd w:val="clear" w:color="auto" w:fill="E0E0E0"/>
            <w:vAlign w:val="center"/>
          </w:tcPr>
          <w:p w14:paraId="758B58E1" w14:textId="77777777" w:rsidR="00B35138" w:rsidRDefault="00B35138" w:rsidP="00B35138">
            <w:pPr>
              <w:pStyle w:val="TAH"/>
            </w:pPr>
          </w:p>
        </w:tc>
        <w:tc>
          <w:tcPr>
            <w:tcW w:w="0" w:type="auto"/>
            <w:vMerge w:val="restart"/>
            <w:shd w:val="clear" w:color="auto" w:fill="E0E0E0"/>
            <w:vAlign w:val="center"/>
          </w:tcPr>
          <w:p w14:paraId="7DDD9EA1" w14:textId="77777777" w:rsidR="00B35138" w:rsidRDefault="00B35138" w:rsidP="00B35138">
            <w:pPr>
              <w:pStyle w:val="TAH"/>
            </w:pPr>
            <w:r>
              <w:t>2 antenna ports</w:t>
            </w:r>
          </w:p>
        </w:tc>
        <w:tc>
          <w:tcPr>
            <w:tcW w:w="0" w:type="auto"/>
            <w:gridSpan w:val="2"/>
            <w:shd w:val="clear" w:color="auto" w:fill="E0E0E0"/>
            <w:vAlign w:val="center"/>
          </w:tcPr>
          <w:p w14:paraId="3A1B8019" w14:textId="77777777" w:rsidR="00B35138" w:rsidRDefault="00B35138" w:rsidP="00B35138">
            <w:pPr>
              <w:pStyle w:val="TAH"/>
            </w:pPr>
            <w:r>
              <w:t>4 antenna ports</w:t>
            </w:r>
          </w:p>
        </w:tc>
        <w:tc>
          <w:tcPr>
            <w:tcW w:w="0" w:type="auto"/>
            <w:gridSpan w:val="3"/>
            <w:shd w:val="clear" w:color="auto" w:fill="E0E0E0"/>
          </w:tcPr>
          <w:p w14:paraId="4C0E116E"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1C4EAE86" w14:textId="77777777" w:rsidTr="00850804">
        <w:trPr>
          <w:cantSplit/>
          <w:trHeight w:val="105"/>
          <w:jc w:val="center"/>
        </w:trPr>
        <w:tc>
          <w:tcPr>
            <w:tcW w:w="0" w:type="auto"/>
            <w:vMerge/>
            <w:shd w:val="clear" w:color="auto" w:fill="E0E0E0"/>
            <w:vAlign w:val="center"/>
          </w:tcPr>
          <w:p w14:paraId="15DEFD1B" w14:textId="77777777" w:rsidR="00B35138" w:rsidRDefault="00B35138" w:rsidP="00B35138">
            <w:pPr>
              <w:pStyle w:val="TAH"/>
            </w:pPr>
          </w:p>
        </w:tc>
        <w:tc>
          <w:tcPr>
            <w:tcW w:w="0" w:type="auto"/>
            <w:vMerge/>
            <w:shd w:val="clear" w:color="auto" w:fill="E0E0E0"/>
            <w:vAlign w:val="center"/>
          </w:tcPr>
          <w:p w14:paraId="26A0C3EF" w14:textId="77777777" w:rsidR="00B35138" w:rsidRDefault="00B35138" w:rsidP="00B35138">
            <w:pPr>
              <w:pStyle w:val="TAH"/>
            </w:pPr>
          </w:p>
        </w:tc>
        <w:tc>
          <w:tcPr>
            <w:tcW w:w="0" w:type="auto"/>
            <w:shd w:val="clear" w:color="auto" w:fill="E0E0E0"/>
            <w:vAlign w:val="center"/>
          </w:tcPr>
          <w:p w14:paraId="00897A79"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52C34D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7BF427D8"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0A98BF4"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36B093F" w14:textId="77777777" w:rsidR="00B35138" w:rsidRDefault="00B35138" w:rsidP="00B35138">
            <w:pPr>
              <w:pStyle w:val="TAH"/>
            </w:pPr>
            <w:smartTag w:uri="urn:schemas:contacts" w:element="GivenName">
              <w:r>
                <w:t>Max</w:t>
              </w:r>
            </w:smartTag>
            <w:r>
              <w:t xml:space="preserve"> 8 layers</w:t>
            </w:r>
          </w:p>
        </w:tc>
      </w:tr>
      <w:tr w:rsidR="00B35138" w14:paraId="2627DEAE" w14:textId="77777777" w:rsidTr="008462B9">
        <w:trPr>
          <w:jc w:val="center"/>
        </w:trPr>
        <w:tc>
          <w:tcPr>
            <w:tcW w:w="0" w:type="auto"/>
            <w:vAlign w:val="center"/>
          </w:tcPr>
          <w:p w14:paraId="118A0F18" w14:textId="77777777" w:rsidR="00B35138" w:rsidRDefault="00B35138" w:rsidP="00B35138">
            <w:pPr>
              <w:pStyle w:val="TAC"/>
            </w:pPr>
            <w:r>
              <w:t>Rank indication</w:t>
            </w:r>
          </w:p>
        </w:tc>
        <w:tc>
          <w:tcPr>
            <w:tcW w:w="0" w:type="auto"/>
            <w:vAlign w:val="center"/>
          </w:tcPr>
          <w:p w14:paraId="7871B8F9" w14:textId="77777777" w:rsidR="00B35138" w:rsidRDefault="00B35138" w:rsidP="00B35138">
            <w:pPr>
              <w:pStyle w:val="TAC"/>
            </w:pPr>
            <w:r>
              <w:t>1</w:t>
            </w:r>
          </w:p>
        </w:tc>
        <w:tc>
          <w:tcPr>
            <w:tcW w:w="0" w:type="auto"/>
            <w:vAlign w:val="center"/>
          </w:tcPr>
          <w:p w14:paraId="3DD21D92" w14:textId="77777777" w:rsidR="00B35138" w:rsidRDefault="00B35138" w:rsidP="00B35138">
            <w:pPr>
              <w:pStyle w:val="TAC"/>
            </w:pPr>
            <w:r>
              <w:t>1</w:t>
            </w:r>
          </w:p>
        </w:tc>
        <w:tc>
          <w:tcPr>
            <w:tcW w:w="0" w:type="auto"/>
            <w:vAlign w:val="center"/>
          </w:tcPr>
          <w:p w14:paraId="40C54048" w14:textId="77777777" w:rsidR="00B35138" w:rsidRDefault="00B35138" w:rsidP="00B35138">
            <w:pPr>
              <w:pStyle w:val="TAC"/>
            </w:pPr>
            <w:r>
              <w:t>2</w:t>
            </w:r>
          </w:p>
        </w:tc>
        <w:tc>
          <w:tcPr>
            <w:tcW w:w="0" w:type="auto"/>
            <w:vAlign w:val="center"/>
          </w:tcPr>
          <w:p w14:paraId="6A3FE69E" w14:textId="77777777" w:rsidR="00B35138" w:rsidRDefault="00B35138" w:rsidP="00B35138">
            <w:pPr>
              <w:pStyle w:val="TAC"/>
            </w:pPr>
            <w:r>
              <w:t>1</w:t>
            </w:r>
          </w:p>
        </w:tc>
        <w:tc>
          <w:tcPr>
            <w:tcW w:w="0" w:type="auto"/>
            <w:vAlign w:val="center"/>
          </w:tcPr>
          <w:p w14:paraId="307F1AC9" w14:textId="77777777" w:rsidR="00B35138" w:rsidRDefault="00B35138" w:rsidP="00B35138">
            <w:pPr>
              <w:pStyle w:val="TAC"/>
            </w:pPr>
            <w:r>
              <w:t>2</w:t>
            </w:r>
          </w:p>
        </w:tc>
        <w:tc>
          <w:tcPr>
            <w:tcW w:w="0" w:type="auto"/>
            <w:vAlign w:val="center"/>
          </w:tcPr>
          <w:p w14:paraId="17334D44" w14:textId="77777777" w:rsidR="00B35138" w:rsidRDefault="00B35138" w:rsidP="00B35138">
            <w:pPr>
              <w:pStyle w:val="TAC"/>
            </w:pPr>
            <w:r>
              <w:t>3</w:t>
            </w:r>
          </w:p>
        </w:tc>
      </w:tr>
    </w:tbl>
    <w:p w14:paraId="62967CCB" w14:textId="77777777" w:rsidR="003C586F" w:rsidRDefault="003C586F"/>
    <w:p w14:paraId="423E71CE" w14:textId="77777777"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21F2BACC" w14:textId="77777777" w:rsidTr="00BF140A">
        <w:trPr>
          <w:trHeight w:val="106"/>
          <w:jc w:val="center"/>
        </w:trPr>
        <w:tc>
          <w:tcPr>
            <w:tcW w:w="3424" w:type="dxa"/>
            <w:vMerge w:val="restart"/>
            <w:shd w:val="clear" w:color="auto" w:fill="E0E0E0"/>
            <w:vAlign w:val="center"/>
          </w:tcPr>
          <w:p w14:paraId="70A0C18D" w14:textId="77777777" w:rsidR="003C586F" w:rsidRPr="00290CB4" w:rsidRDefault="003C586F" w:rsidP="009E14B4">
            <w:pPr>
              <w:pStyle w:val="TAH"/>
            </w:pPr>
            <w:r w:rsidRPr="00290CB4">
              <w:t>Field</w:t>
            </w:r>
          </w:p>
        </w:tc>
        <w:tc>
          <w:tcPr>
            <w:tcW w:w="4708" w:type="dxa"/>
            <w:gridSpan w:val="3"/>
            <w:shd w:val="clear" w:color="auto" w:fill="E0E0E0"/>
            <w:vAlign w:val="center"/>
          </w:tcPr>
          <w:p w14:paraId="622E36A1" w14:textId="77777777" w:rsidR="003C586F" w:rsidRPr="00290CB4" w:rsidRDefault="003C586F" w:rsidP="009E14B4">
            <w:pPr>
              <w:pStyle w:val="TAH"/>
            </w:pPr>
            <w:r w:rsidRPr="00290CB4">
              <w:t>Bit width</w:t>
            </w:r>
          </w:p>
        </w:tc>
      </w:tr>
      <w:tr w:rsidR="003C586F" w:rsidRPr="00290CB4" w14:paraId="55EF4D9F" w14:textId="77777777" w:rsidTr="00BF140A">
        <w:trPr>
          <w:trHeight w:val="106"/>
          <w:jc w:val="center"/>
        </w:trPr>
        <w:tc>
          <w:tcPr>
            <w:tcW w:w="3424" w:type="dxa"/>
            <w:vMerge/>
            <w:shd w:val="clear" w:color="auto" w:fill="E0E0E0"/>
            <w:vAlign w:val="center"/>
          </w:tcPr>
          <w:p w14:paraId="77F4E4B2" w14:textId="77777777" w:rsidR="003C586F" w:rsidRPr="00290CB4" w:rsidRDefault="003C586F" w:rsidP="009E14B4">
            <w:pPr>
              <w:pStyle w:val="TAH"/>
            </w:pPr>
          </w:p>
        </w:tc>
        <w:tc>
          <w:tcPr>
            <w:tcW w:w="1606" w:type="dxa"/>
            <w:shd w:val="clear" w:color="auto" w:fill="E0E0E0"/>
            <w:vAlign w:val="center"/>
          </w:tcPr>
          <w:p w14:paraId="08F67089"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7147F296"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703254E2"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4F8FF468" w14:textId="77777777" w:rsidTr="00BF140A">
        <w:trPr>
          <w:trHeight w:val="224"/>
          <w:jc w:val="center"/>
        </w:trPr>
        <w:tc>
          <w:tcPr>
            <w:tcW w:w="3424" w:type="dxa"/>
            <w:shd w:val="clear" w:color="auto" w:fill="auto"/>
            <w:vAlign w:val="center"/>
          </w:tcPr>
          <w:p w14:paraId="5881BFC7"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04A7082B"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16F1090E"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37F510BD" w14:textId="77777777" w:rsidR="003C586F" w:rsidRPr="00290CB4" w:rsidRDefault="003C586F" w:rsidP="009E14B4">
            <w:pPr>
              <w:pStyle w:val="TAC"/>
              <w:rPr>
                <w:lang w:eastAsia="zh-CN"/>
              </w:rPr>
            </w:pPr>
            <w:r>
              <w:rPr>
                <w:rFonts w:hint="eastAsia"/>
                <w:lang w:eastAsia="zh-CN"/>
              </w:rPr>
              <w:t>3</w:t>
            </w:r>
          </w:p>
        </w:tc>
      </w:tr>
    </w:tbl>
    <w:p w14:paraId="60A01A23" w14:textId="77777777" w:rsidR="003C586F" w:rsidRDefault="003C586F" w:rsidP="003C586F">
      <w:pPr>
        <w:rPr>
          <w:lang w:eastAsia="zh-CN"/>
        </w:rPr>
      </w:pPr>
    </w:p>
    <w:p w14:paraId="7917A12E" w14:textId="77777777"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56F27D9C" w14:textId="77777777" w:rsidTr="006D2BB3">
        <w:trPr>
          <w:cantSplit/>
          <w:trHeight w:val="105"/>
          <w:jc w:val="center"/>
        </w:trPr>
        <w:tc>
          <w:tcPr>
            <w:tcW w:w="0" w:type="auto"/>
            <w:vMerge w:val="restart"/>
            <w:shd w:val="clear" w:color="auto" w:fill="E0E0E0"/>
            <w:vAlign w:val="center"/>
          </w:tcPr>
          <w:p w14:paraId="1A8F5434" w14:textId="77777777" w:rsidR="00BF2B9C" w:rsidRPr="00290CB4" w:rsidRDefault="00BF2B9C" w:rsidP="006D2BB3">
            <w:pPr>
              <w:pStyle w:val="TAH"/>
            </w:pPr>
            <w:r w:rsidRPr="00290CB4">
              <w:t>Field</w:t>
            </w:r>
          </w:p>
        </w:tc>
        <w:tc>
          <w:tcPr>
            <w:tcW w:w="0" w:type="auto"/>
            <w:gridSpan w:val="6"/>
            <w:shd w:val="clear" w:color="auto" w:fill="E0E0E0"/>
            <w:vAlign w:val="center"/>
          </w:tcPr>
          <w:p w14:paraId="079E175A" w14:textId="77777777" w:rsidR="00BF2B9C" w:rsidRPr="00290CB4" w:rsidRDefault="00BF2B9C" w:rsidP="006D2BB3">
            <w:pPr>
              <w:pStyle w:val="TAH"/>
            </w:pPr>
            <w:r w:rsidRPr="00290CB4">
              <w:t>Bit width</w:t>
            </w:r>
          </w:p>
        </w:tc>
      </w:tr>
      <w:tr w:rsidR="00BF2B9C" w:rsidRPr="00290CB4" w14:paraId="0DB5CED4" w14:textId="77777777" w:rsidTr="006D2BB3">
        <w:trPr>
          <w:cantSplit/>
          <w:trHeight w:val="105"/>
          <w:jc w:val="center"/>
        </w:trPr>
        <w:tc>
          <w:tcPr>
            <w:tcW w:w="0" w:type="auto"/>
            <w:vMerge/>
            <w:shd w:val="clear" w:color="auto" w:fill="E0E0E0"/>
            <w:vAlign w:val="center"/>
          </w:tcPr>
          <w:p w14:paraId="2FC9A011" w14:textId="77777777" w:rsidR="00BF2B9C" w:rsidRPr="00290CB4" w:rsidRDefault="00BF2B9C" w:rsidP="006D2BB3">
            <w:pPr>
              <w:pStyle w:val="TAH"/>
            </w:pPr>
          </w:p>
        </w:tc>
        <w:tc>
          <w:tcPr>
            <w:tcW w:w="0" w:type="auto"/>
            <w:vMerge w:val="restart"/>
            <w:shd w:val="clear" w:color="auto" w:fill="E0E0E0"/>
            <w:vAlign w:val="center"/>
          </w:tcPr>
          <w:p w14:paraId="650E7035"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5F39EC1" w14:textId="77777777" w:rsidR="00BF2B9C" w:rsidRPr="00290CB4" w:rsidRDefault="00BF2B9C" w:rsidP="006D2BB3">
            <w:pPr>
              <w:pStyle w:val="TAH"/>
            </w:pPr>
            <w:r w:rsidRPr="00290CB4">
              <w:t>4 antenna ports</w:t>
            </w:r>
          </w:p>
        </w:tc>
        <w:tc>
          <w:tcPr>
            <w:tcW w:w="0" w:type="auto"/>
            <w:gridSpan w:val="3"/>
            <w:shd w:val="clear" w:color="auto" w:fill="E0E0E0"/>
          </w:tcPr>
          <w:p w14:paraId="1E1E5BD5" w14:textId="77777777" w:rsidR="00BF2B9C" w:rsidRPr="00290CB4" w:rsidRDefault="00BF2B9C" w:rsidP="006D2BB3">
            <w:pPr>
              <w:pStyle w:val="TAH"/>
            </w:pPr>
            <w:r w:rsidRPr="00290CB4">
              <w:t>8 antenna ports</w:t>
            </w:r>
          </w:p>
        </w:tc>
      </w:tr>
      <w:tr w:rsidR="00BF2B9C" w:rsidRPr="00290CB4" w14:paraId="0A58ADFD" w14:textId="77777777" w:rsidTr="006D2BB3">
        <w:trPr>
          <w:cantSplit/>
          <w:trHeight w:val="105"/>
          <w:jc w:val="center"/>
        </w:trPr>
        <w:tc>
          <w:tcPr>
            <w:tcW w:w="0" w:type="auto"/>
            <w:vMerge/>
            <w:shd w:val="clear" w:color="auto" w:fill="E0E0E0"/>
            <w:vAlign w:val="center"/>
          </w:tcPr>
          <w:p w14:paraId="12CC4355" w14:textId="77777777" w:rsidR="00BF2B9C" w:rsidRPr="00290CB4" w:rsidRDefault="00BF2B9C" w:rsidP="006D2BB3">
            <w:pPr>
              <w:pStyle w:val="TAH"/>
            </w:pPr>
          </w:p>
        </w:tc>
        <w:tc>
          <w:tcPr>
            <w:tcW w:w="0" w:type="auto"/>
            <w:vMerge/>
            <w:shd w:val="clear" w:color="auto" w:fill="E0E0E0"/>
            <w:vAlign w:val="center"/>
          </w:tcPr>
          <w:p w14:paraId="413FBCB7" w14:textId="77777777" w:rsidR="00BF2B9C" w:rsidRPr="00290CB4" w:rsidRDefault="00BF2B9C" w:rsidP="006D2BB3">
            <w:pPr>
              <w:pStyle w:val="TAH"/>
            </w:pPr>
          </w:p>
        </w:tc>
        <w:tc>
          <w:tcPr>
            <w:tcW w:w="0" w:type="auto"/>
            <w:shd w:val="clear" w:color="auto" w:fill="E0E0E0"/>
            <w:vAlign w:val="center"/>
          </w:tcPr>
          <w:p w14:paraId="45379218"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7FEC85D8"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2FD7BB96"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024436BF"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0DF4FB4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1E1E8E23" w14:textId="77777777" w:rsidTr="006D2BB3">
        <w:trPr>
          <w:jc w:val="center"/>
        </w:trPr>
        <w:tc>
          <w:tcPr>
            <w:tcW w:w="0" w:type="auto"/>
            <w:vAlign w:val="center"/>
          </w:tcPr>
          <w:p w14:paraId="07176934" w14:textId="77777777" w:rsidR="00BF2B9C" w:rsidRPr="00290CB4" w:rsidRDefault="00BF2B9C" w:rsidP="006D2BB3">
            <w:pPr>
              <w:pStyle w:val="TAC"/>
            </w:pPr>
            <w:r>
              <w:t>CRI</w:t>
            </w:r>
          </w:p>
        </w:tc>
        <w:tc>
          <w:tcPr>
            <w:tcW w:w="0" w:type="auto"/>
            <w:vAlign w:val="center"/>
          </w:tcPr>
          <w:p w14:paraId="282B9C66" w14:textId="77777777" w:rsidR="00BF2B9C" w:rsidRPr="00290CB4" w:rsidRDefault="00535058" w:rsidP="006D2BB3">
            <w:pPr>
              <w:pStyle w:val="TAC"/>
            </w:pPr>
            <w:r w:rsidRPr="006E3F65">
              <w:rPr>
                <w:noProof/>
                <w:position w:val="-12"/>
                <w:lang w:eastAsia="en-GB"/>
              </w:rPr>
              <w:drawing>
                <wp:inline distT="0" distB="0" distL="0" distR="0" wp14:anchorId="66EEC966" wp14:editId="71B1336E">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C1BCAD9" w14:textId="77777777" w:rsidR="00BF2B9C" w:rsidRPr="00290CB4" w:rsidRDefault="00535058" w:rsidP="006D2BB3">
            <w:pPr>
              <w:pStyle w:val="TAC"/>
            </w:pPr>
            <w:r w:rsidRPr="006E3F65">
              <w:rPr>
                <w:noProof/>
                <w:position w:val="-12"/>
                <w:lang w:eastAsia="en-GB"/>
              </w:rPr>
              <w:drawing>
                <wp:inline distT="0" distB="0" distL="0" distR="0" wp14:anchorId="360EF9F3" wp14:editId="7797A3D5">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4141BFD9" w14:textId="77777777" w:rsidR="00BF2B9C" w:rsidRPr="00290CB4" w:rsidRDefault="00535058" w:rsidP="006D2BB3">
            <w:pPr>
              <w:pStyle w:val="TAC"/>
            </w:pPr>
            <w:r w:rsidRPr="006E3F65">
              <w:rPr>
                <w:noProof/>
                <w:position w:val="-12"/>
                <w:lang w:eastAsia="en-GB"/>
              </w:rPr>
              <w:drawing>
                <wp:inline distT="0" distB="0" distL="0" distR="0" wp14:anchorId="0F752A4D" wp14:editId="1CE492A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1269B995" w14:textId="77777777" w:rsidR="00BF2B9C" w:rsidRPr="00290CB4" w:rsidRDefault="00535058" w:rsidP="006D2BB3">
            <w:pPr>
              <w:pStyle w:val="TAC"/>
            </w:pPr>
            <w:r w:rsidRPr="006E3F65">
              <w:rPr>
                <w:noProof/>
                <w:position w:val="-12"/>
                <w:lang w:eastAsia="en-GB"/>
              </w:rPr>
              <w:drawing>
                <wp:inline distT="0" distB="0" distL="0" distR="0" wp14:anchorId="07DA0F58" wp14:editId="538B692D">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7D01431F" w14:textId="77777777" w:rsidR="00BF2B9C" w:rsidRPr="00290CB4" w:rsidRDefault="00535058" w:rsidP="006D2BB3">
            <w:pPr>
              <w:pStyle w:val="TAC"/>
            </w:pPr>
            <w:r w:rsidRPr="006E3F65">
              <w:rPr>
                <w:noProof/>
                <w:position w:val="-12"/>
                <w:lang w:eastAsia="en-GB"/>
              </w:rPr>
              <w:drawing>
                <wp:inline distT="0" distB="0" distL="0" distR="0" wp14:anchorId="264EC4C2" wp14:editId="36DEFF0C">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478ECBB" w14:textId="77777777" w:rsidR="00BF2B9C" w:rsidRPr="00290CB4" w:rsidRDefault="00535058" w:rsidP="006D2BB3">
            <w:pPr>
              <w:pStyle w:val="TAC"/>
            </w:pPr>
            <w:r w:rsidRPr="006E3F65">
              <w:rPr>
                <w:noProof/>
                <w:position w:val="-12"/>
                <w:lang w:eastAsia="en-GB"/>
              </w:rPr>
              <w:drawing>
                <wp:inline distT="0" distB="0" distL="0" distR="0" wp14:anchorId="23EB4E85" wp14:editId="15301205">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02846CBF" w14:textId="77777777" w:rsidTr="008462B9">
        <w:trPr>
          <w:jc w:val="center"/>
        </w:trPr>
        <w:tc>
          <w:tcPr>
            <w:tcW w:w="0" w:type="auto"/>
            <w:vAlign w:val="center"/>
          </w:tcPr>
          <w:p w14:paraId="153FA424" w14:textId="77777777" w:rsidR="00BF2B9C" w:rsidRPr="00290CB4" w:rsidRDefault="00BF2B9C" w:rsidP="006D2BB3">
            <w:pPr>
              <w:pStyle w:val="TAC"/>
            </w:pPr>
            <w:r w:rsidRPr="00290CB4">
              <w:t>Rank indication</w:t>
            </w:r>
          </w:p>
        </w:tc>
        <w:tc>
          <w:tcPr>
            <w:tcW w:w="0" w:type="auto"/>
            <w:vAlign w:val="center"/>
          </w:tcPr>
          <w:p w14:paraId="4588C13C" w14:textId="77777777" w:rsidR="00BF2B9C" w:rsidRPr="00290CB4" w:rsidRDefault="00BF2B9C" w:rsidP="000D7B15">
            <w:pPr>
              <w:pStyle w:val="TAC"/>
            </w:pPr>
            <w:r w:rsidRPr="00290CB4">
              <w:t>1</w:t>
            </w:r>
          </w:p>
        </w:tc>
        <w:tc>
          <w:tcPr>
            <w:tcW w:w="0" w:type="auto"/>
            <w:vAlign w:val="center"/>
          </w:tcPr>
          <w:p w14:paraId="2A69F191" w14:textId="77777777" w:rsidR="00BF2B9C" w:rsidRPr="00290CB4" w:rsidRDefault="00BF2B9C" w:rsidP="00E53ED3">
            <w:pPr>
              <w:pStyle w:val="TAC"/>
            </w:pPr>
            <w:r w:rsidRPr="00290CB4">
              <w:t>1</w:t>
            </w:r>
          </w:p>
        </w:tc>
        <w:tc>
          <w:tcPr>
            <w:tcW w:w="0" w:type="auto"/>
            <w:vAlign w:val="center"/>
          </w:tcPr>
          <w:p w14:paraId="3D650831" w14:textId="77777777" w:rsidR="00BF2B9C" w:rsidRPr="00290CB4" w:rsidRDefault="00BF2B9C" w:rsidP="00E53ED3">
            <w:pPr>
              <w:pStyle w:val="TAC"/>
            </w:pPr>
            <w:r w:rsidRPr="00290CB4">
              <w:t>2</w:t>
            </w:r>
          </w:p>
        </w:tc>
        <w:tc>
          <w:tcPr>
            <w:tcW w:w="0" w:type="auto"/>
            <w:vAlign w:val="center"/>
          </w:tcPr>
          <w:p w14:paraId="67F80256" w14:textId="77777777" w:rsidR="00BF2B9C" w:rsidRPr="00290CB4" w:rsidRDefault="00BF2B9C" w:rsidP="00F37EAF">
            <w:pPr>
              <w:pStyle w:val="TAC"/>
            </w:pPr>
            <w:r w:rsidRPr="00290CB4">
              <w:t>1</w:t>
            </w:r>
          </w:p>
        </w:tc>
        <w:tc>
          <w:tcPr>
            <w:tcW w:w="0" w:type="auto"/>
            <w:vAlign w:val="center"/>
          </w:tcPr>
          <w:p w14:paraId="307E8279" w14:textId="77777777" w:rsidR="00BF2B9C" w:rsidRPr="00290CB4" w:rsidRDefault="00BF2B9C" w:rsidP="009F1EF2">
            <w:pPr>
              <w:pStyle w:val="TAC"/>
            </w:pPr>
            <w:r w:rsidRPr="00290CB4">
              <w:t>2</w:t>
            </w:r>
          </w:p>
        </w:tc>
        <w:tc>
          <w:tcPr>
            <w:tcW w:w="0" w:type="auto"/>
            <w:vAlign w:val="center"/>
          </w:tcPr>
          <w:p w14:paraId="00601EA6" w14:textId="77777777" w:rsidR="00BF2B9C" w:rsidRPr="00290CB4" w:rsidRDefault="00BF2B9C" w:rsidP="0091512F">
            <w:pPr>
              <w:pStyle w:val="TAC"/>
            </w:pPr>
            <w:r w:rsidRPr="00290CB4">
              <w:t>3</w:t>
            </w:r>
          </w:p>
        </w:tc>
      </w:tr>
    </w:tbl>
    <w:p w14:paraId="2D4C95D5" w14:textId="77777777" w:rsidR="003C586F" w:rsidRDefault="003C586F" w:rsidP="003C586F">
      <w:pPr>
        <w:rPr>
          <w:lang w:eastAsia="zh-CN"/>
        </w:rPr>
      </w:pPr>
    </w:p>
    <w:p w14:paraId="6E1CE84D" w14:textId="77777777"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C09F715" w14:textId="77777777" w:rsidTr="00BF140A">
        <w:trPr>
          <w:trHeight w:val="106"/>
          <w:jc w:val="center"/>
        </w:trPr>
        <w:tc>
          <w:tcPr>
            <w:tcW w:w="3407" w:type="dxa"/>
            <w:vMerge w:val="restart"/>
            <w:shd w:val="clear" w:color="auto" w:fill="E0E0E0"/>
            <w:vAlign w:val="center"/>
          </w:tcPr>
          <w:p w14:paraId="6608CD6A" w14:textId="77777777" w:rsidR="00E53ED3" w:rsidRPr="00D3085C" w:rsidRDefault="00E53ED3" w:rsidP="005F3126">
            <w:pPr>
              <w:pStyle w:val="TAH"/>
            </w:pPr>
            <w:r w:rsidRPr="00D3085C">
              <w:t>Field</w:t>
            </w:r>
          </w:p>
        </w:tc>
        <w:tc>
          <w:tcPr>
            <w:tcW w:w="4683" w:type="dxa"/>
            <w:gridSpan w:val="2"/>
            <w:shd w:val="clear" w:color="auto" w:fill="E0E0E0"/>
            <w:vAlign w:val="center"/>
          </w:tcPr>
          <w:p w14:paraId="7ABD5244" w14:textId="77777777" w:rsidR="00E53ED3" w:rsidRPr="00D3085C" w:rsidRDefault="00E53ED3" w:rsidP="005F3126">
            <w:pPr>
              <w:pStyle w:val="TAH"/>
            </w:pPr>
            <w:r w:rsidRPr="00D3085C">
              <w:t>Bit width</w:t>
            </w:r>
          </w:p>
        </w:tc>
      </w:tr>
      <w:tr w:rsidR="00E53ED3" w:rsidRPr="00D3085C" w14:paraId="77629648" w14:textId="77777777" w:rsidTr="00BF140A">
        <w:trPr>
          <w:trHeight w:val="106"/>
          <w:jc w:val="center"/>
        </w:trPr>
        <w:tc>
          <w:tcPr>
            <w:tcW w:w="3407" w:type="dxa"/>
            <w:vMerge/>
            <w:shd w:val="clear" w:color="auto" w:fill="E0E0E0"/>
            <w:vAlign w:val="center"/>
          </w:tcPr>
          <w:p w14:paraId="3558CE8D" w14:textId="77777777" w:rsidR="00E53ED3" w:rsidRPr="00D3085C" w:rsidRDefault="00E53ED3" w:rsidP="005F3126">
            <w:pPr>
              <w:pStyle w:val="TAH"/>
            </w:pPr>
          </w:p>
        </w:tc>
        <w:tc>
          <w:tcPr>
            <w:tcW w:w="1598" w:type="dxa"/>
            <w:shd w:val="clear" w:color="auto" w:fill="E0E0E0"/>
            <w:vAlign w:val="center"/>
          </w:tcPr>
          <w:p w14:paraId="2AF8BC9C"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236867CB"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1271F289" w14:textId="77777777" w:rsidTr="00BF140A">
        <w:trPr>
          <w:trHeight w:val="224"/>
          <w:jc w:val="center"/>
        </w:trPr>
        <w:tc>
          <w:tcPr>
            <w:tcW w:w="3407" w:type="dxa"/>
            <w:shd w:val="clear" w:color="auto" w:fill="auto"/>
            <w:vAlign w:val="center"/>
          </w:tcPr>
          <w:p w14:paraId="1C2C498F"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6A0EC119"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5312C73B" w14:textId="77777777" w:rsidR="00E53ED3" w:rsidRPr="00993C1A" w:rsidRDefault="00E53ED3" w:rsidP="005F3126">
            <w:pPr>
              <w:pStyle w:val="TAC"/>
              <w:rPr>
                <w:lang w:eastAsia="zh-CN"/>
              </w:rPr>
            </w:pPr>
            <w:r w:rsidRPr="00993C1A">
              <w:rPr>
                <w:rFonts w:hint="eastAsia"/>
                <w:lang w:eastAsia="zh-CN"/>
              </w:rPr>
              <w:t>2</w:t>
            </w:r>
          </w:p>
        </w:tc>
      </w:tr>
    </w:tbl>
    <w:p w14:paraId="38722BEA" w14:textId="77777777" w:rsidR="00E53ED3" w:rsidRPr="00E11893" w:rsidRDefault="00E53ED3" w:rsidP="00E53ED3">
      <w:pPr>
        <w:rPr>
          <w:lang w:eastAsia="zh-CN"/>
        </w:rPr>
      </w:pPr>
    </w:p>
    <w:p w14:paraId="0F0B880D" w14:textId="77777777"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1FCBEFF9" w14:textId="77777777" w:rsidTr="00BF140A">
        <w:trPr>
          <w:trHeight w:val="105"/>
          <w:jc w:val="center"/>
        </w:trPr>
        <w:tc>
          <w:tcPr>
            <w:tcW w:w="0" w:type="auto"/>
            <w:vMerge w:val="restart"/>
            <w:shd w:val="clear" w:color="auto" w:fill="E0E0E0"/>
            <w:vAlign w:val="center"/>
          </w:tcPr>
          <w:p w14:paraId="486F1E9C" w14:textId="77777777" w:rsidR="00E53ED3" w:rsidRPr="00466738" w:rsidRDefault="00E53ED3" w:rsidP="005F3126">
            <w:pPr>
              <w:pStyle w:val="TAH"/>
            </w:pPr>
            <w:r w:rsidRPr="00466738">
              <w:t>Field</w:t>
            </w:r>
          </w:p>
        </w:tc>
        <w:tc>
          <w:tcPr>
            <w:tcW w:w="0" w:type="auto"/>
            <w:gridSpan w:val="6"/>
            <w:shd w:val="clear" w:color="auto" w:fill="E0E0E0"/>
            <w:vAlign w:val="center"/>
          </w:tcPr>
          <w:p w14:paraId="69F60FE0" w14:textId="77777777" w:rsidR="00E53ED3" w:rsidRPr="00466738" w:rsidRDefault="00E53ED3" w:rsidP="005F3126">
            <w:pPr>
              <w:pStyle w:val="TAH"/>
            </w:pPr>
            <w:r w:rsidRPr="00466738">
              <w:t>Bit width</w:t>
            </w:r>
          </w:p>
        </w:tc>
      </w:tr>
      <w:tr w:rsidR="00E53ED3" w:rsidRPr="008462B9" w14:paraId="67E3D687" w14:textId="77777777" w:rsidTr="00BF140A">
        <w:trPr>
          <w:trHeight w:val="105"/>
          <w:jc w:val="center"/>
        </w:trPr>
        <w:tc>
          <w:tcPr>
            <w:tcW w:w="0" w:type="auto"/>
            <w:vMerge/>
            <w:shd w:val="clear" w:color="auto" w:fill="E0E0E0"/>
            <w:vAlign w:val="center"/>
          </w:tcPr>
          <w:p w14:paraId="6DC1F700" w14:textId="77777777" w:rsidR="00E53ED3" w:rsidRPr="00466738" w:rsidRDefault="00E53ED3" w:rsidP="005F3126">
            <w:pPr>
              <w:pStyle w:val="TAH"/>
            </w:pPr>
          </w:p>
        </w:tc>
        <w:tc>
          <w:tcPr>
            <w:tcW w:w="0" w:type="auto"/>
            <w:vMerge w:val="restart"/>
            <w:shd w:val="clear" w:color="auto" w:fill="E0E0E0"/>
            <w:vAlign w:val="center"/>
          </w:tcPr>
          <w:p w14:paraId="452DA925"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03BECAE2"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4979FCCB" w14:textId="77777777" w:rsidR="00E53ED3" w:rsidRPr="00466738" w:rsidRDefault="00E53ED3" w:rsidP="005F3126">
            <w:pPr>
              <w:pStyle w:val="TAH"/>
            </w:pPr>
            <w:r w:rsidRPr="00466738">
              <w:t>8 antenna ports</w:t>
            </w:r>
          </w:p>
        </w:tc>
      </w:tr>
      <w:tr w:rsidR="00E53ED3" w:rsidRPr="00466738" w14:paraId="4F8DB29E" w14:textId="77777777" w:rsidTr="00BF140A">
        <w:trPr>
          <w:trHeight w:val="105"/>
          <w:jc w:val="center"/>
        </w:trPr>
        <w:tc>
          <w:tcPr>
            <w:tcW w:w="0" w:type="auto"/>
            <w:vMerge/>
            <w:shd w:val="clear" w:color="auto" w:fill="E0E0E0"/>
            <w:vAlign w:val="center"/>
          </w:tcPr>
          <w:p w14:paraId="2AA9F0A1" w14:textId="77777777" w:rsidR="00E53ED3" w:rsidRPr="00466738" w:rsidRDefault="00E53ED3" w:rsidP="005F3126">
            <w:pPr>
              <w:pStyle w:val="TAH"/>
            </w:pPr>
          </w:p>
        </w:tc>
        <w:tc>
          <w:tcPr>
            <w:tcW w:w="0" w:type="auto"/>
            <w:vMerge/>
            <w:shd w:val="clear" w:color="auto" w:fill="E0E0E0"/>
            <w:vAlign w:val="center"/>
          </w:tcPr>
          <w:p w14:paraId="5481266E" w14:textId="77777777" w:rsidR="00E53ED3" w:rsidRPr="00466738" w:rsidRDefault="00E53ED3" w:rsidP="005F3126">
            <w:pPr>
              <w:pStyle w:val="TAH"/>
            </w:pPr>
          </w:p>
        </w:tc>
        <w:tc>
          <w:tcPr>
            <w:tcW w:w="0" w:type="auto"/>
            <w:shd w:val="clear" w:color="auto" w:fill="E0E0E0"/>
            <w:vAlign w:val="center"/>
          </w:tcPr>
          <w:p w14:paraId="79AC30E9"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DDD4A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0D8064C6"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11A6C9F6"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69EA787"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4B6E3F57" w14:textId="77777777" w:rsidTr="00BF140A">
        <w:trPr>
          <w:jc w:val="center"/>
        </w:trPr>
        <w:tc>
          <w:tcPr>
            <w:tcW w:w="0" w:type="auto"/>
            <w:vAlign w:val="center"/>
          </w:tcPr>
          <w:p w14:paraId="0A0A49AB" w14:textId="77777777" w:rsidR="00E53ED3" w:rsidRPr="00466738" w:rsidRDefault="00E53ED3" w:rsidP="005F3126">
            <w:pPr>
              <w:pStyle w:val="TAC"/>
            </w:pPr>
            <w:r w:rsidRPr="00466738">
              <w:t>CRI</w:t>
            </w:r>
          </w:p>
        </w:tc>
        <w:tc>
          <w:tcPr>
            <w:tcW w:w="0" w:type="auto"/>
            <w:vAlign w:val="center"/>
          </w:tcPr>
          <w:p w14:paraId="47B8D8AC" w14:textId="77777777" w:rsidR="00E53ED3" w:rsidRPr="00466738" w:rsidRDefault="000429A3" w:rsidP="005F3126">
            <w:pPr>
              <w:pStyle w:val="TAC"/>
            </w:pPr>
            <w:r>
              <w:rPr>
                <w:position w:val="-12"/>
              </w:rPr>
              <w:pict w14:anchorId="70300B27">
                <v:shape id="_x0000_i2550" type="#_x0000_t75" style="width:46.9pt;height:16.75pt">
                  <v:imagedata r:id="rId551" o:title=""/>
                </v:shape>
              </w:pict>
            </w:r>
          </w:p>
        </w:tc>
        <w:tc>
          <w:tcPr>
            <w:tcW w:w="0" w:type="auto"/>
            <w:vAlign w:val="center"/>
          </w:tcPr>
          <w:p w14:paraId="195D1721" w14:textId="77777777" w:rsidR="00E53ED3" w:rsidRPr="00466738" w:rsidRDefault="000429A3" w:rsidP="005F3126">
            <w:pPr>
              <w:pStyle w:val="TAC"/>
            </w:pPr>
            <w:r>
              <w:rPr>
                <w:position w:val="-12"/>
              </w:rPr>
              <w:pict w14:anchorId="7E28BFFD">
                <v:shape id="_x0000_i2551" type="#_x0000_t75" style="width:46.9pt;height:16.75pt">
                  <v:imagedata r:id="rId551" o:title=""/>
                </v:shape>
              </w:pict>
            </w:r>
          </w:p>
        </w:tc>
        <w:tc>
          <w:tcPr>
            <w:tcW w:w="0" w:type="auto"/>
            <w:vAlign w:val="center"/>
          </w:tcPr>
          <w:p w14:paraId="234CFBE5" w14:textId="77777777" w:rsidR="00E53ED3" w:rsidRPr="00466738" w:rsidRDefault="000429A3" w:rsidP="005F3126">
            <w:pPr>
              <w:pStyle w:val="TAC"/>
            </w:pPr>
            <w:r>
              <w:rPr>
                <w:position w:val="-12"/>
              </w:rPr>
              <w:pict w14:anchorId="7C5A519B">
                <v:shape id="_x0000_i2552" type="#_x0000_t75" style="width:46.9pt;height:16.75pt">
                  <v:imagedata r:id="rId551" o:title=""/>
                </v:shape>
              </w:pict>
            </w:r>
          </w:p>
        </w:tc>
        <w:tc>
          <w:tcPr>
            <w:tcW w:w="0" w:type="auto"/>
            <w:vAlign w:val="center"/>
          </w:tcPr>
          <w:p w14:paraId="5B684ECA" w14:textId="77777777" w:rsidR="00E53ED3" w:rsidRPr="00466738" w:rsidRDefault="000429A3" w:rsidP="005F3126">
            <w:pPr>
              <w:pStyle w:val="TAC"/>
            </w:pPr>
            <w:r>
              <w:rPr>
                <w:position w:val="-12"/>
              </w:rPr>
              <w:pict w14:anchorId="2FF99B86">
                <v:shape id="_x0000_i2553" type="#_x0000_t75" style="width:46.9pt;height:16.75pt">
                  <v:imagedata r:id="rId551" o:title=""/>
                </v:shape>
              </w:pict>
            </w:r>
          </w:p>
        </w:tc>
        <w:tc>
          <w:tcPr>
            <w:tcW w:w="0" w:type="auto"/>
            <w:vAlign w:val="center"/>
          </w:tcPr>
          <w:p w14:paraId="4BA389FA" w14:textId="77777777" w:rsidR="00E53ED3" w:rsidRPr="00466738" w:rsidRDefault="000429A3" w:rsidP="005F3126">
            <w:pPr>
              <w:pStyle w:val="TAC"/>
            </w:pPr>
            <w:r>
              <w:rPr>
                <w:position w:val="-12"/>
              </w:rPr>
              <w:pict w14:anchorId="15D03308">
                <v:shape id="_x0000_i2554" type="#_x0000_t75" style="width:46.9pt;height:16.75pt">
                  <v:imagedata r:id="rId551" o:title=""/>
                </v:shape>
              </w:pict>
            </w:r>
          </w:p>
        </w:tc>
        <w:tc>
          <w:tcPr>
            <w:tcW w:w="0" w:type="auto"/>
            <w:vAlign w:val="center"/>
          </w:tcPr>
          <w:p w14:paraId="5BF1198E" w14:textId="77777777" w:rsidR="00E53ED3" w:rsidRPr="00466738" w:rsidRDefault="000429A3" w:rsidP="005F3126">
            <w:pPr>
              <w:pStyle w:val="TAC"/>
            </w:pPr>
            <w:r>
              <w:rPr>
                <w:position w:val="-12"/>
              </w:rPr>
              <w:pict w14:anchorId="6F427B17">
                <v:shape id="_x0000_i2555" type="#_x0000_t75" style="width:46.9pt;height:16.75pt">
                  <v:imagedata r:id="rId551" o:title=""/>
                </v:shape>
              </w:pict>
            </w:r>
          </w:p>
        </w:tc>
      </w:tr>
      <w:tr w:rsidR="00E53ED3" w:rsidRPr="00466738" w14:paraId="54FE8028" w14:textId="77777777" w:rsidTr="00BF140A">
        <w:trPr>
          <w:jc w:val="center"/>
        </w:trPr>
        <w:tc>
          <w:tcPr>
            <w:tcW w:w="0" w:type="auto"/>
            <w:vAlign w:val="center"/>
          </w:tcPr>
          <w:p w14:paraId="5F80D5E1" w14:textId="77777777" w:rsidR="00E53ED3" w:rsidRPr="00466738" w:rsidRDefault="00E53ED3" w:rsidP="005F3126">
            <w:pPr>
              <w:pStyle w:val="TAC"/>
            </w:pPr>
            <w:r w:rsidRPr="00466738">
              <w:t>Rank indication</w:t>
            </w:r>
          </w:p>
        </w:tc>
        <w:tc>
          <w:tcPr>
            <w:tcW w:w="0" w:type="auto"/>
            <w:vAlign w:val="center"/>
          </w:tcPr>
          <w:p w14:paraId="6C99FA71" w14:textId="77777777" w:rsidR="00E53ED3" w:rsidRPr="00466738" w:rsidRDefault="00E53ED3" w:rsidP="005F3126">
            <w:pPr>
              <w:pStyle w:val="TAC"/>
            </w:pPr>
            <w:r w:rsidRPr="00466738">
              <w:t>1</w:t>
            </w:r>
          </w:p>
        </w:tc>
        <w:tc>
          <w:tcPr>
            <w:tcW w:w="0" w:type="auto"/>
            <w:vAlign w:val="center"/>
          </w:tcPr>
          <w:p w14:paraId="6A29BBDB" w14:textId="77777777" w:rsidR="00E53ED3" w:rsidRPr="00466738" w:rsidRDefault="00E53ED3" w:rsidP="005F3126">
            <w:pPr>
              <w:pStyle w:val="TAC"/>
            </w:pPr>
            <w:r w:rsidRPr="00466738">
              <w:t>1</w:t>
            </w:r>
          </w:p>
        </w:tc>
        <w:tc>
          <w:tcPr>
            <w:tcW w:w="0" w:type="auto"/>
            <w:vAlign w:val="center"/>
          </w:tcPr>
          <w:p w14:paraId="5E18B5AC" w14:textId="77777777" w:rsidR="00E53ED3" w:rsidRPr="00466738" w:rsidRDefault="00E53ED3" w:rsidP="005F3126">
            <w:pPr>
              <w:pStyle w:val="TAC"/>
            </w:pPr>
            <w:r w:rsidRPr="00466738">
              <w:t>2</w:t>
            </w:r>
          </w:p>
        </w:tc>
        <w:tc>
          <w:tcPr>
            <w:tcW w:w="0" w:type="auto"/>
            <w:vAlign w:val="center"/>
          </w:tcPr>
          <w:p w14:paraId="74FE5DA6" w14:textId="77777777" w:rsidR="00E53ED3" w:rsidRPr="00466738" w:rsidRDefault="00E53ED3" w:rsidP="005F3126">
            <w:pPr>
              <w:pStyle w:val="TAC"/>
            </w:pPr>
            <w:r w:rsidRPr="00466738">
              <w:t>1</w:t>
            </w:r>
          </w:p>
        </w:tc>
        <w:tc>
          <w:tcPr>
            <w:tcW w:w="0" w:type="auto"/>
            <w:vAlign w:val="center"/>
          </w:tcPr>
          <w:p w14:paraId="5D5BA529"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1FDBF97A" w14:textId="77777777" w:rsidR="00E53ED3" w:rsidRPr="00466738" w:rsidRDefault="00E53ED3" w:rsidP="005F3126">
            <w:pPr>
              <w:pStyle w:val="TAC"/>
              <w:rPr>
                <w:lang w:eastAsia="zh-CN"/>
              </w:rPr>
            </w:pPr>
            <w:r>
              <w:rPr>
                <w:rFonts w:hint="eastAsia"/>
                <w:lang w:eastAsia="zh-CN"/>
              </w:rPr>
              <w:t>3</w:t>
            </w:r>
          </w:p>
        </w:tc>
      </w:tr>
    </w:tbl>
    <w:p w14:paraId="42875945" w14:textId="77777777" w:rsidR="00E53ED3" w:rsidRDefault="00E53ED3" w:rsidP="00E53ED3">
      <w:pPr>
        <w:rPr>
          <w:lang w:eastAsia="zh-CN"/>
        </w:rPr>
      </w:pPr>
    </w:p>
    <w:p w14:paraId="5D7884A1" w14:textId="77777777"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584BC5AF" w14:textId="77777777" w:rsidTr="005F3126">
        <w:trPr>
          <w:cantSplit/>
          <w:trHeight w:val="105"/>
          <w:jc w:val="center"/>
        </w:trPr>
        <w:tc>
          <w:tcPr>
            <w:tcW w:w="0" w:type="auto"/>
            <w:vMerge w:val="restart"/>
            <w:shd w:val="clear" w:color="auto" w:fill="E0E0E0"/>
            <w:vAlign w:val="center"/>
          </w:tcPr>
          <w:p w14:paraId="73850926" w14:textId="77777777" w:rsidR="00E53ED3" w:rsidRPr="00466738" w:rsidRDefault="00E53ED3" w:rsidP="005F3126">
            <w:pPr>
              <w:pStyle w:val="TAH"/>
            </w:pPr>
            <w:r w:rsidRPr="00466738">
              <w:t>Field</w:t>
            </w:r>
          </w:p>
        </w:tc>
        <w:tc>
          <w:tcPr>
            <w:tcW w:w="0" w:type="auto"/>
            <w:gridSpan w:val="2"/>
            <w:shd w:val="clear" w:color="auto" w:fill="E0E0E0"/>
            <w:vAlign w:val="center"/>
          </w:tcPr>
          <w:p w14:paraId="51BCEFE3" w14:textId="77777777" w:rsidR="00E53ED3" w:rsidRPr="00466738" w:rsidRDefault="00E53ED3" w:rsidP="005F3126">
            <w:pPr>
              <w:pStyle w:val="TAH"/>
            </w:pPr>
            <w:r w:rsidRPr="00466738">
              <w:t>Bit width</w:t>
            </w:r>
          </w:p>
        </w:tc>
      </w:tr>
      <w:tr w:rsidR="00E53ED3" w:rsidRPr="00466738" w14:paraId="7E8BD959" w14:textId="77777777" w:rsidTr="005F3126">
        <w:trPr>
          <w:cantSplit/>
          <w:trHeight w:val="105"/>
          <w:jc w:val="center"/>
        </w:trPr>
        <w:tc>
          <w:tcPr>
            <w:tcW w:w="0" w:type="auto"/>
            <w:vMerge/>
            <w:shd w:val="clear" w:color="auto" w:fill="E0E0E0"/>
            <w:vAlign w:val="center"/>
          </w:tcPr>
          <w:p w14:paraId="6DEBABD4" w14:textId="77777777" w:rsidR="00E53ED3" w:rsidRPr="00466738" w:rsidRDefault="00E53ED3" w:rsidP="005F3126">
            <w:pPr>
              <w:pStyle w:val="TAH"/>
            </w:pPr>
          </w:p>
        </w:tc>
        <w:tc>
          <w:tcPr>
            <w:tcW w:w="0" w:type="auto"/>
            <w:gridSpan w:val="2"/>
            <w:shd w:val="clear" w:color="auto" w:fill="E0E0E0"/>
          </w:tcPr>
          <w:p w14:paraId="052BDB61"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0255D41" w14:textId="77777777" w:rsidTr="005F3126">
        <w:trPr>
          <w:cantSplit/>
          <w:trHeight w:val="105"/>
          <w:jc w:val="center"/>
        </w:trPr>
        <w:tc>
          <w:tcPr>
            <w:tcW w:w="0" w:type="auto"/>
            <w:vMerge/>
            <w:tcBorders>
              <w:bottom w:val="single" w:sz="4" w:space="0" w:color="auto"/>
            </w:tcBorders>
            <w:shd w:val="clear" w:color="auto" w:fill="E0E0E0"/>
            <w:vAlign w:val="center"/>
          </w:tcPr>
          <w:p w14:paraId="561E259D" w14:textId="77777777" w:rsidR="00E53ED3" w:rsidRPr="00466738" w:rsidRDefault="00E53ED3" w:rsidP="005F3126">
            <w:pPr>
              <w:pStyle w:val="TAH"/>
            </w:pPr>
          </w:p>
        </w:tc>
        <w:tc>
          <w:tcPr>
            <w:tcW w:w="0" w:type="auto"/>
            <w:tcBorders>
              <w:bottom w:val="single" w:sz="4" w:space="0" w:color="auto"/>
            </w:tcBorders>
            <w:shd w:val="clear" w:color="auto" w:fill="E0E0E0"/>
          </w:tcPr>
          <w:p w14:paraId="5D95E2A8"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5A253314"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4582A9B8" w14:textId="77777777" w:rsidTr="005F3126">
        <w:trPr>
          <w:jc w:val="center"/>
        </w:trPr>
        <w:tc>
          <w:tcPr>
            <w:tcW w:w="0" w:type="auto"/>
            <w:shd w:val="clear" w:color="auto" w:fill="auto"/>
            <w:vAlign w:val="center"/>
          </w:tcPr>
          <w:p w14:paraId="14778266" w14:textId="77777777" w:rsidR="00E53ED3" w:rsidRPr="00466738" w:rsidRDefault="00E53ED3" w:rsidP="005F3126">
            <w:pPr>
              <w:pStyle w:val="TAC"/>
            </w:pPr>
            <w:r w:rsidRPr="00466738">
              <w:t>Rank indication</w:t>
            </w:r>
          </w:p>
        </w:tc>
        <w:tc>
          <w:tcPr>
            <w:tcW w:w="0" w:type="auto"/>
            <w:shd w:val="clear" w:color="auto" w:fill="auto"/>
          </w:tcPr>
          <w:p w14:paraId="47D2393A" w14:textId="77777777" w:rsidR="00E53ED3" w:rsidRPr="00466738" w:rsidRDefault="00E53ED3" w:rsidP="005F3126">
            <w:pPr>
              <w:pStyle w:val="TAC"/>
            </w:pPr>
            <w:r>
              <w:t>0</w:t>
            </w:r>
          </w:p>
        </w:tc>
        <w:tc>
          <w:tcPr>
            <w:tcW w:w="0" w:type="auto"/>
            <w:shd w:val="clear" w:color="auto" w:fill="auto"/>
          </w:tcPr>
          <w:p w14:paraId="66EA4C6C" w14:textId="77777777" w:rsidR="00E53ED3" w:rsidRPr="00466738" w:rsidRDefault="00E53ED3" w:rsidP="005F3126">
            <w:pPr>
              <w:pStyle w:val="TAC"/>
            </w:pPr>
            <w:r>
              <w:t>1</w:t>
            </w:r>
          </w:p>
        </w:tc>
      </w:tr>
    </w:tbl>
    <w:p w14:paraId="40B5D38E" w14:textId="77777777" w:rsidR="009A32C5" w:rsidRPr="009A32C5" w:rsidRDefault="009A32C5" w:rsidP="00E91B67"/>
    <w:p w14:paraId="1A81D504" w14:textId="77777777"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3736EFCC" w14:textId="77777777" w:rsidTr="00EC1F30">
        <w:trPr>
          <w:trHeight w:val="105"/>
          <w:jc w:val="center"/>
        </w:trPr>
        <w:tc>
          <w:tcPr>
            <w:tcW w:w="0" w:type="auto"/>
            <w:vMerge w:val="restart"/>
            <w:shd w:val="clear" w:color="auto" w:fill="E0E0E0"/>
            <w:vAlign w:val="center"/>
          </w:tcPr>
          <w:p w14:paraId="01D5B98C"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3BE115"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7224B4A9" w14:textId="77777777" w:rsidTr="00EC1F30">
        <w:trPr>
          <w:trHeight w:val="105"/>
          <w:jc w:val="center"/>
        </w:trPr>
        <w:tc>
          <w:tcPr>
            <w:tcW w:w="0" w:type="auto"/>
            <w:vMerge/>
            <w:shd w:val="clear" w:color="auto" w:fill="E0E0E0"/>
            <w:vAlign w:val="center"/>
          </w:tcPr>
          <w:p w14:paraId="519A37C1"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2459CE5E"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244EAB2A"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79093AE1"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646F9BA2" w14:textId="77777777" w:rsidTr="00EC1F30">
        <w:trPr>
          <w:trHeight w:val="105"/>
          <w:jc w:val="center"/>
        </w:trPr>
        <w:tc>
          <w:tcPr>
            <w:tcW w:w="0" w:type="auto"/>
            <w:vMerge/>
            <w:shd w:val="clear" w:color="auto" w:fill="E0E0E0"/>
            <w:vAlign w:val="center"/>
          </w:tcPr>
          <w:p w14:paraId="05339908"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27826F18"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51ECC57B"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0360F0C1"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3900D34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6FB57F30"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20DD4A14"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37283551" w14:textId="77777777" w:rsidTr="00EC1F30">
        <w:trPr>
          <w:jc w:val="center"/>
        </w:trPr>
        <w:tc>
          <w:tcPr>
            <w:tcW w:w="0" w:type="auto"/>
            <w:vAlign w:val="center"/>
          </w:tcPr>
          <w:p w14:paraId="28B282CD"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6350A9F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89665F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CD295C4"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5C83C4C"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DBDFD04"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4CA027EB"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48899CFC" w14:textId="77777777" w:rsidTr="00EC1F30">
        <w:trPr>
          <w:jc w:val="center"/>
        </w:trPr>
        <w:tc>
          <w:tcPr>
            <w:tcW w:w="0" w:type="auto"/>
            <w:vAlign w:val="center"/>
          </w:tcPr>
          <w:p w14:paraId="1C924131"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31DBA35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215C600"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2859CAD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17C74F9B"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445BB4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122FA2EA"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584F4E" w14:textId="77777777" w:rsidR="009A32C5" w:rsidRPr="009A32C5" w:rsidRDefault="009A32C5" w:rsidP="009A32C5">
      <w:pPr>
        <w:rPr>
          <w:lang w:val="en-US" w:eastAsia="zh-CN"/>
        </w:rPr>
      </w:pPr>
    </w:p>
    <w:p w14:paraId="70E7426B" w14:textId="77777777" w:rsidR="009A32C5" w:rsidRPr="009A32C5" w:rsidRDefault="009A32C5" w:rsidP="00E91B67">
      <w:pPr>
        <w:pStyle w:val="TH"/>
        <w:rPr>
          <w:lang w:val="en-US"/>
        </w:rPr>
      </w:pPr>
      <w:bookmarkStart w:id="378" w:name="OLE_LINK756"/>
      <w:r w:rsidRPr="009A32C5">
        <w:t>Table 5.2.2.6.</w:t>
      </w:r>
      <w:r w:rsidRPr="009A32C5">
        <w:rPr>
          <w:rFonts w:hint="eastAsia"/>
          <w:lang w:eastAsia="zh-CN"/>
        </w:rPr>
        <w:t>3</w:t>
      </w:r>
      <w:r w:rsidRPr="009A32C5">
        <w:t>-</w:t>
      </w:r>
      <w:r w:rsidRPr="009A32C5">
        <w:rPr>
          <w:rFonts w:hint="eastAsia"/>
          <w:lang w:eastAsia="zh-CN"/>
        </w:rPr>
        <w:t>3G</w:t>
      </w:r>
      <w:bookmarkEnd w:id="37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217183C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EBEFF7"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1C28D"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63766CA7"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D81F24"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2F590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51333515" w14:textId="77777777" w:rsidR="00E53ED3" w:rsidRDefault="00E53ED3" w:rsidP="003C586F">
      <w:pPr>
        <w:rPr>
          <w:lang w:eastAsia="zh-CN"/>
        </w:rPr>
      </w:pPr>
    </w:p>
    <w:p w14:paraId="34884E7B"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0429A3">
        <w:rPr>
          <w:position w:val="-10"/>
        </w:rPr>
        <w:pict w14:anchorId="6479229B">
          <v:shape id="_x0000_i2556" type="#_x0000_t75" style="width:73.65pt;height:15.05pt">
            <v:imagedata r:id="rId614" o:title=""/>
          </v:shape>
        </w:pict>
      </w:r>
      <w:r>
        <w:t xml:space="preserve"> with </w:t>
      </w:r>
      <w:r w:rsidR="000429A3">
        <w:rPr>
          <w:position w:val="-10"/>
        </w:rPr>
        <w:pict w14:anchorId="16317AE3">
          <v:shape id="_x0000_i2557" type="#_x0000_t75" style="width:12.55pt;height:15.05pt">
            <v:imagedata r:id="rId553" o:title=""/>
          </v:shape>
        </w:pict>
      </w:r>
      <w:r>
        <w:t xml:space="preserve"> corresponding to the first bit of the first field in each of the tables, </w:t>
      </w:r>
      <w:r w:rsidR="000429A3">
        <w:rPr>
          <w:position w:val="-10"/>
        </w:rPr>
        <w:pict w14:anchorId="0344237F">
          <v:shape id="_x0000_i2558" type="#_x0000_t75" style="width:10.9pt;height:15.05pt">
            <v:imagedata r:id="rId554" o:title=""/>
          </v:shape>
        </w:pict>
      </w:r>
      <w:r>
        <w:t xml:space="preserve"> corresponding to the second bit of the first field in each of the tables, and </w:t>
      </w:r>
      <w:r w:rsidR="000429A3">
        <w:rPr>
          <w:position w:val="-10"/>
        </w:rPr>
        <w:pict w14:anchorId="6812681F">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14:paraId="6C379514"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2B5F1CA6"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7ADAD3DC"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37FE8AAB" w14:textId="77777777" w:rsidR="009F7A98" w:rsidRDefault="009F7A98">
      <w:pPr>
        <w:pStyle w:val="Heading5"/>
      </w:pPr>
      <w:bookmarkStart w:id="379" w:name="_Toc10818739"/>
      <w:bookmarkStart w:id="380" w:name="_Toc20409149"/>
      <w:bookmarkStart w:id="381" w:name="_Toc74564309"/>
      <w:r>
        <w:t>5.2.2.6.4</w:t>
      </w:r>
      <w:r>
        <w:tab/>
        <w:t>Channel coding for CQI/PMI information in PUSCH</w:t>
      </w:r>
      <w:bookmarkEnd w:id="379"/>
      <w:bookmarkEnd w:id="380"/>
      <w:bookmarkEnd w:id="381"/>
    </w:p>
    <w:p w14:paraId="3B1AA3C1" w14:textId="77777777" w:rsidR="009F7A98" w:rsidRDefault="009F7A98">
      <w:r>
        <w:t>The channel quality bits input to the channel coding block are denoted by</w:t>
      </w:r>
      <w:r w:rsidR="00D054B0">
        <w:t xml:space="preserve"> </w:t>
      </w:r>
      <w:r w:rsidR="000429A3">
        <w:rPr>
          <w:position w:val="-10"/>
        </w:rPr>
        <w:pict w14:anchorId="253154D1">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14:paraId="0808F098"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5A02A3A6"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35B65DC1" w14:textId="77777777">
        <w:trPr>
          <w:trHeight w:val="270"/>
          <w:jc w:val="center"/>
        </w:trPr>
        <w:tc>
          <w:tcPr>
            <w:tcW w:w="399" w:type="dxa"/>
            <w:shd w:val="clear" w:color="auto" w:fill="FFFFFF"/>
            <w:vAlign w:val="center"/>
          </w:tcPr>
          <w:p w14:paraId="324D0C7E" w14:textId="77777777" w:rsidR="009F7A98" w:rsidRDefault="009F7A98">
            <w:pPr>
              <w:pStyle w:val="TAH"/>
              <w:rPr>
                <w:lang w:val="de-DE"/>
              </w:rPr>
            </w:pPr>
            <w:r>
              <w:rPr>
                <w:lang w:val="de-DE"/>
              </w:rPr>
              <w:t>i</w:t>
            </w:r>
          </w:p>
        </w:tc>
        <w:tc>
          <w:tcPr>
            <w:tcW w:w="509" w:type="dxa"/>
            <w:shd w:val="clear" w:color="auto" w:fill="FFFFFF"/>
            <w:vAlign w:val="center"/>
          </w:tcPr>
          <w:p w14:paraId="50E51AE9"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00462E05"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1F603356"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489E2297"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75A1D37E"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5C3B8467"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72535887"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02782F94"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7C5F00B"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5F96C770"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366E04AE" w14:textId="77777777" w:rsidR="009F7A98" w:rsidRDefault="009F7A98">
            <w:pPr>
              <w:pStyle w:val="TAH"/>
              <w:rPr>
                <w:lang w:val="de-DE"/>
              </w:rPr>
            </w:pPr>
            <w:r>
              <w:rPr>
                <w:lang w:val="de-DE"/>
              </w:rPr>
              <w:t>M</w:t>
            </w:r>
            <w:r>
              <w:rPr>
                <w:vertAlign w:val="subscript"/>
                <w:lang w:val="de-DE"/>
              </w:rPr>
              <w:t>i,10</w:t>
            </w:r>
          </w:p>
        </w:tc>
      </w:tr>
      <w:tr w:rsidR="009F7A98" w14:paraId="28EF80D1" w14:textId="77777777">
        <w:trPr>
          <w:trHeight w:val="225"/>
          <w:jc w:val="center"/>
        </w:trPr>
        <w:tc>
          <w:tcPr>
            <w:tcW w:w="399" w:type="dxa"/>
            <w:shd w:val="clear" w:color="auto" w:fill="FFFFFF"/>
            <w:noWrap/>
            <w:vAlign w:val="center"/>
          </w:tcPr>
          <w:p w14:paraId="30378716" w14:textId="77777777" w:rsidR="009F7A98" w:rsidRDefault="009F7A98">
            <w:pPr>
              <w:pStyle w:val="TAC"/>
            </w:pPr>
            <w:r>
              <w:t>0</w:t>
            </w:r>
          </w:p>
        </w:tc>
        <w:tc>
          <w:tcPr>
            <w:tcW w:w="509" w:type="dxa"/>
            <w:vAlign w:val="center"/>
          </w:tcPr>
          <w:p w14:paraId="5D4625E4" w14:textId="77777777" w:rsidR="009F7A98" w:rsidRDefault="009F7A98">
            <w:pPr>
              <w:pStyle w:val="TAC"/>
            </w:pPr>
            <w:r>
              <w:t>1</w:t>
            </w:r>
          </w:p>
        </w:tc>
        <w:tc>
          <w:tcPr>
            <w:tcW w:w="510" w:type="dxa"/>
            <w:vAlign w:val="center"/>
          </w:tcPr>
          <w:p w14:paraId="67287FEE" w14:textId="77777777" w:rsidR="009F7A98" w:rsidRDefault="009F7A98">
            <w:pPr>
              <w:pStyle w:val="TAC"/>
            </w:pPr>
            <w:r>
              <w:t>1</w:t>
            </w:r>
          </w:p>
        </w:tc>
        <w:tc>
          <w:tcPr>
            <w:tcW w:w="510" w:type="dxa"/>
            <w:vAlign w:val="center"/>
          </w:tcPr>
          <w:p w14:paraId="17C0C114" w14:textId="77777777" w:rsidR="009F7A98" w:rsidRDefault="009F7A98">
            <w:pPr>
              <w:pStyle w:val="TAC"/>
            </w:pPr>
            <w:r>
              <w:t>0</w:t>
            </w:r>
          </w:p>
        </w:tc>
        <w:tc>
          <w:tcPr>
            <w:tcW w:w="510" w:type="dxa"/>
            <w:vAlign w:val="center"/>
          </w:tcPr>
          <w:p w14:paraId="58BBDA28" w14:textId="77777777" w:rsidR="009F7A98" w:rsidRDefault="009F7A98">
            <w:pPr>
              <w:pStyle w:val="TAC"/>
            </w:pPr>
            <w:r>
              <w:t>0</w:t>
            </w:r>
          </w:p>
        </w:tc>
        <w:tc>
          <w:tcPr>
            <w:tcW w:w="510" w:type="dxa"/>
            <w:vAlign w:val="center"/>
          </w:tcPr>
          <w:p w14:paraId="39AD0BB8" w14:textId="77777777" w:rsidR="009F7A98" w:rsidRDefault="009F7A98">
            <w:pPr>
              <w:pStyle w:val="TAC"/>
            </w:pPr>
            <w:r>
              <w:t>0</w:t>
            </w:r>
          </w:p>
        </w:tc>
        <w:tc>
          <w:tcPr>
            <w:tcW w:w="510" w:type="dxa"/>
            <w:vAlign w:val="center"/>
          </w:tcPr>
          <w:p w14:paraId="3EA76DDB" w14:textId="77777777" w:rsidR="009F7A98" w:rsidRDefault="009F7A98">
            <w:pPr>
              <w:pStyle w:val="TAC"/>
            </w:pPr>
            <w:r>
              <w:t>0</w:t>
            </w:r>
          </w:p>
        </w:tc>
        <w:tc>
          <w:tcPr>
            <w:tcW w:w="510" w:type="dxa"/>
            <w:vAlign w:val="center"/>
          </w:tcPr>
          <w:p w14:paraId="382E467F" w14:textId="77777777" w:rsidR="009F7A98" w:rsidRDefault="009F7A98">
            <w:pPr>
              <w:pStyle w:val="TAC"/>
            </w:pPr>
            <w:r>
              <w:t>0</w:t>
            </w:r>
          </w:p>
        </w:tc>
        <w:tc>
          <w:tcPr>
            <w:tcW w:w="510" w:type="dxa"/>
            <w:vAlign w:val="center"/>
          </w:tcPr>
          <w:p w14:paraId="62534B1B" w14:textId="77777777" w:rsidR="009F7A98" w:rsidRDefault="009F7A98">
            <w:pPr>
              <w:pStyle w:val="TAC"/>
            </w:pPr>
            <w:r>
              <w:t>0</w:t>
            </w:r>
          </w:p>
        </w:tc>
        <w:tc>
          <w:tcPr>
            <w:tcW w:w="510" w:type="dxa"/>
            <w:vAlign w:val="center"/>
          </w:tcPr>
          <w:p w14:paraId="307523E6" w14:textId="77777777" w:rsidR="009F7A98" w:rsidRDefault="009F7A98">
            <w:pPr>
              <w:pStyle w:val="TAC"/>
            </w:pPr>
            <w:r>
              <w:t>0</w:t>
            </w:r>
          </w:p>
        </w:tc>
        <w:tc>
          <w:tcPr>
            <w:tcW w:w="510" w:type="dxa"/>
            <w:vAlign w:val="center"/>
          </w:tcPr>
          <w:p w14:paraId="18EF0746" w14:textId="77777777" w:rsidR="009F7A98" w:rsidRDefault="009F7A98">
            <w:pPr>
              <w:pStyle w:val="TAC"/>
            </w:pPr>
            <w:r>
              <w:t>0</w:t>
            </w:r>
          </w:p>
        </w:tc>
        <w:tc>
          <w:tcPr>
            <w:tcW w:w="575" w:type="dxa"/>
            <w:vAlign w:val="center"/>
          </w:tcPr>
          <w:p w14:paraId="24F6BE4E" w14:textId="77777777" w:rsidR="009F7A98" w:rsidRDefault="009F7A98">
            <w:pPr>
              <w:pStyle w:val="TAC"/>
            </w:pPr>
            <w:r>
              <w:t>1</w:t>
            </w:r>
          </w:p>
        </w:tc>
      </w:tr>
      <w:tr w:rsidR="009F7A98" w14:paraId="30789D41" w14:textId="77777777">
        <w:trPr>
          <w:trHeight w:val="225"/>
          <w:jc w:val="center"/>
        </w:trPr>
        <w:tc>
          <w:tcPr>
            <w:tcW w:w="399" w:type="dxa"/>
            <w:shd w:val="clear" w:color="auto" w:fill="FFFFFF"/>
            <w:noWrap/>
            <w:vAlign w:val="center"/>
          </w:tcPr>
          <w:p w14:paraId="072D9A89" w14:textId="77777777" w:rsidR="009F7A98" w:rsidRDefault="009F7A98">
            <w:pPr>
              <w:pStyle w:val="TAC"/>
            </w:pPr>
            <w:r>
              <w:t>1</w:t>
            </w:r>
          </w:p>
        </w:tc>
        <w:tc>
          <w:tcPr>
            <w:tcW w:w="509" w:type="dxa"/>
            <w:vAlign w:val="center"/>
          </w:tcPr>
          <w:p w14:paraId="7B8E2D9E" w14:textId="77777777" w:rsidR="009F7A98" w:rsidRDefault="009F7A98">
            <w:pPr>
              <w:pStyle w:val="TAC"/>
            </w:pPr>
            <w:r>
              <w:t>1</w:t>
            </w:r>
          </w:p>
        </w:tc>
        <w:tc>
          <w:tcPr>
            <w:tcW w:w="510" w:type="dxa"/>
            <w:vAlign w:val="center"/>
          </w:tcPr>
          <w:p w14:paraId="1878FAEA" w14:textId="77777777" w:rsidR="009F7A98" w:rsidRDefault="009F7A98">
            <w:pPr>
              <w:pStyle w:val="TAC"/>
            </w:pPr>
            <w:r>
              <w:t>1</w:t>
            </w:r>
          </w:p>
        </w:tc>
        <w:tc>
          <w:tcPr>
            <w:tcW w:w="510" w:type="dxa"/>
            <w:vAlign w:val="center"/>
          </w:tcPr>
          <w:p w14:paraId="743EA7DD" w14:textId="77777777" w:rsidR="009F7A98" w:rsidRDefault="009F7A98">
            <w:pPr>
              <w:pStyle w:val="TAC"/>
            </w:pPr>
            <w:r>
              <w:t>1</w:t>
            </w:r>
          </w:p>
        </w:tc>
        <w:tc>
          <w:tcPr>
            <w:tcW w:w="510" w:type="dxa"/>
            <w:vAlign w:val="center"/>
          </w:tcPr>
          <w:p w14:paraId="22BAC6B8" w14:textId="77777777" w:rsidR="009F7A98" w:rsidRDefault="009F7A98">
            <w:pPr>
              <w:pStyle w:val="TAC"/>
            </w:pPr>
            <w:r>
              <w:t>0</w:t>
            </w:r>
          </w:p>
        </w:tc>
        <w:tc>
          <w:tcPr>
            <w:tcW w:w="510" w:type="dxa"/>
            <w:vAlign w:val="center"/>
          </w:tcPr>
          <w:p w14:paraId="72663704" w14:textId="77777777" w:rsidR="009F7A98" w:rsidRDefault="009F7A98">
            <w:pPr>
              <w:pStyle w:val="TAC"/>
            </w:pPr>
            <w:r>
              <w:t>0</w:t>
            </w:r>
          </w:p>
        </w:tc>
        <w:tc>
          <w:tcPr>
            <w:tcW w:w="510" w:type="dxa"/>
            <w:vAlign w:val="center"/>
          </w:tcPr>
          <w:p w14:paraId="56597ACE" w14:textId="77777777" w:rsidR="009F7A98" w:rsidRDefault="009F7A98">
            <w:pPr>
              <w:pStyle w:val="TAC"/>
            </w:pPr>
            <w:r>
              <w:t>0</w:t>
            </w:r>
          </w:p>
        </w:tc>
        <w:tc>
          <w:tcPr>
            <w:tcW w:w="510" w:type="dxa"/>
            <w:vAlign w:val="center"/>
          </w:tcPr>
          <w:p w14:paraId="41C90F78" w14:textId="77777777" w:rsidR="009F7A98" w:rsidRDefault="009F7A98">
            <w:pPr>
              <w:pStyle w:val="TAC"/>
            </w:pPr>
            <w:r>
              <w:t>0</w:t>
            </w:r>
          </w:p>
        </w:tc>
        <w:tc>
          <w:tcPr>
            <w:tcW w:w="510" w:type="dxa"/>
            <w:vAlign w:val="center"/>
          </w:tcPr>
          <w:p w14:paraId="5963583E" w14:textId="77777777" w:rsidR="009F7A98" w:rsidRDefault="009F7A98">
            <w:pPr>
              <w:pStyle w:val="TAC"/>
            </w:pPr>
            <w:r>
              <w:t>0</w:t>
            </w:r>
          </w:p>
        </w:tc>
        <w:tc>
          <w:tcPr>
            <w:tcW w:w="510" w:type="dxa"/>
            <w:vAlign w:val="center"/>
          </w:tcPr>
          <w:p w14:paraId="533D20B5" w14:textId="77777777" w:rsidR="009F7A98" w:rsidRDefault="009F7A98">
            <w:pPr>
              <w:pStyle w:val="TAC"/>
            </w:pPr>
            <w:r>
              <w:t>0</w:t>
            </w:r>
          </w:p>
        </w:tc>
        <w:tc>
          <w:tcPr>
            <w:tcW w:w="510" w:type="dxa"/>
            <w:vAlign w:val="center"/>
          </w:tcPr>
          <w:p w14:paraId="6B1CA5F4" w14:textId="77777777" w:rsidR="009F7A98" w:rsidRDefault="009F7A98">
            <w:pPr>
              <w:pStyle w:val="TAC"/>
            </w:pPr>
            <w:r>
              <w:t>1</w:t>
            </w:r>
          </w:p>
        </w:tc>
        <w:tc>
          <w:tcPr>
            <w:tcW w:w="575" w:type="dxa"/>
            <w:vAlign w:val="center"/>
          </w:tcPr>
          <w:p w14:paraId="4517788D" w14:textId="77777777" w:rsidR="009F7A98" w:rsidRDefault="009F7A98">
            <w:pPr>
              <w:pStyle w:val="TAC"/>
            </w:pPr>
            <w:r>
              <w:t>1</w:t>
            </w:r>
          </w:p>
        </w:tc>
      </w:tr>
      <w:tr w:rsidR="009F7A98" w14:paraId="00C0B640" w14:textId="77777777">
        <w:trPr>
          <w:trHeight w:val="225"/>
          <w:jc w:val="center"/>
        </w:trPr>
        <w:tc>
          <w:tcPr>
            <w:tcW w:w="399" w:type="dxa"/>
            <w:shd w:val="clear" w:color="auto" w:fill="FFFFFF"/>
            <w:noWrap/>
            <w:vAlign w:val="center"/>
          </w:tcPr>
          <w:p w14:paraId="1E358CE6" w14:textId="77777777" w:rsidR="009F7A98" w:rsidRDefault="009F7A98">
            <w:pPr>
              <w:pStyle w:val="TAC"/>
            </w:pPr>
            <w:r>
              <w:t>2</w:t>
            </w:r>
          </w:p>
        </w:tc>
        <w:tc>
          <w:tcPr>
            <w:tcW w:w="509" w:type="dxa"/>
            <w:vAlign w:val="center"/>
          </w:tcPr>
          <w:p w14:paraId="076B1592" w14:textId="77777777" w:rsidR="009F7A98" w:rsidRDefault="009F7A98">
            <w:pPr>
              <w:pStyle w:val="TAC"/>
            </w:pPr>
            <w:r>
              <w:t>1</w:t>
            </w:r>
          </w:p>
        </w:tc>
        <w:tc>
          <w:tcPr>
            <w:tcW w:w="510" w:type="dxa"/>
            <w:vAlign w:val="center"/>
          </w:tcPr>
          <w:p w14:paraId="3227367D" w14:textId="77777777" w:rsidR="009F7A98" w:rsidRDefault="009F7A98">
            <w:pPr>
              <w:pStyle w:val="TAC"/>
            </w:pPr>
            <w:r>
              <w:t>0</w:t>
            </w:r>
          </w:p>
        </w:tc>
        <w:tc>
          <w:tcPr>
            <w:tcW w:w="510" w:type="dxa"/>
            <w:vAlign w:val="center"/>
          </w:tcPr>
          <w:p w14:paraId="256238F2" w14:textId="77777777" w:rsidR="009F7A98" w:rsidRDefault="009F7A98">
            <w:pPr>
              <w:pStyle w:val="TAC"/>
            </w:pPr>
            <w:r>
              <w:t>0</w:t>
            </w:r>
          </w:p>
        </w:tc>
        <w:tc>
          <w:tcPr>
            <w:tcW w:w="510" w:type="dxa"/>
            <w:vAlign w:val="center"/>
          </w:tcPr>
          <w:p w14:paraId="442F6618" w14:textId="77777777" w:rsidR="009F7A98" w:rsidRDefault="009F7A98">
            <w:pPr>
              <w:pStyle w:val="TAC"/>
            </w:pPr>
            <w:r>
              <w:t>1</w:t>
            </w:r>
          </w:p>
        </w:tc>
        <w:tc>
          <w:tcPr>
            <w:tcW w:w="510" w:type="dxa"/>
            <w:vAlign w:val="center"/>
          </w:tcPr>
          <w:p w14:paraId="696C79D0" w14:textId="77777777" w:rsidR="009F7A98" w:rsidRDefault="009F7A98">
            <w:pPr>
              <w:pStyle w:val="TAC"/>
            </w:pPr>
            <w:r>
              <w:t>0</w:t>
            </w:r>
          </w:p>
        </w:tc>
        <w:tc>
          <w:tcPr>
            <w:tcW w:w="510" w:type="dxa"/>
            <w:vAlign w:val="center"/>
          </w:tcPr>
          <w:p w14:paraId="018A0B44" w14:textId="77777777" w:rsidR="009F7A98" w:rsidRDefault="009F7A98">
            <w:pPr>
              <w:pStyle w:val="TAC"/>
            </w:pPr>
            <w:r>
              <w:t>0</w:t>
            </w:r>
          </w:p>
        </w:tc>
        <w:tc>
          <w:tcPr>
            <w:tcW w:w="510" w:type="dxa"/>
            <w:vAlign w:val="center"/>
          </w:tcPr>
          <w:p w14:paraId="27DED5FE" w14:textId="77777777" w:rsidR="009F7A98" w:rsidRDefault="009F7A98">
            <w:pPr>
              <w:pStyle w:val="TAC"/>
            </w:pPr>
            <w:r>
              <w:t>1</w:t>
            </w:r>
          </w:p>
        </w:tc>
        <w:tc>
          <w:tcPr>
            <w:tcW w:w="510" w:type="dxa"/>
            <w:vAlign w:val="center"/>
          </w:tcPr>
          <w:p w14:paraId="2AC44426" w14:textId="77777777" w:rsidR="009F7A98" w:rsidRDefault="009F7A98">
            <w:pPr>
              <w:pStyle w:val="TAC"/>
            </w:pPr>
            <w:r>
              <w:t>0</w:t>
            </w:r>
          </w:p>
        </w:tc>
        <w:tc>
          <w:tcPr>
            <w:tcW w:w="510" w:type="dxa"/>
            <w:vAlign w:val="center"/>
          </w:tcPr>
          <w:p w14:paraId="467720BC" w14:textId="77777777" w:rsidR="009F7A98" w:rsidRDefault="009F7A98">
            <w:pPr>
              <w:pStyle w:val="TAC"/>
            </w:pPr>
            <w:r>
              <w:t>1</w:t>
            </w:r>
          </w:p>
        </w:tc>
        <w:tc>
          <w:tcPr>
            <w:tcW w:w="510" w:type="dxa"/>
            <w:vAlign w:val="center"/>
          </w:tcPr>
          <w:p w14:paraId="632FB3F5" w14:textId="77777777" w:rsidR="009F7A98" w:rsidRDefault="009F7A98">
            <w:pPr>
              <w:pStyle w:val="TAC"/>
            </w:pPr>
            <w:r>
              <w:t>1</w:t>
            </w:r>
          </w:p>
        </w:tc>
        <w:tc>
          <w:tcPr>
            <w:tcW w:w="575" w:type="dxa"/>
            <w:vAlign w:val="center"/>
          </w:tcPr>
          <w:p w14:paraId="3817B67D" w14:textId="77777777" w:rsidR="009F7A98" w:rsidRDefault="009F7A98">
            <w:pPr>
              <w:pStyle w:val="TAC"/>
            </w:pPr>
            <w:r>
              <w:t>1</w:t>
            </w:r>
          </w:p>
        </w:tc>
      </w:tr>
      <w:tr w:rsidR="009F7A98" w14:paraId="37202985" w14:textId="77777777">
        <w:trPr>
          <w:trHeight w:val="225"/>
          <w:jc w:val="center"/>
        </w:trPr>
        <w:tc>
          <w:tcPr>
            <w:tcW w:w="399" w:type="dxa"/>
            <w:shd w:val="clear" w:color="auto" w:fill="FFFFFF"/>
            <w:noWrap/>
            <w:vAlign w:val="center"/>
          </w:tcPr>
          <w:p w14:paraId="7C1C6ABF" w14:textId="77777777" w:rsidR="009F7A98" w:rsidRDefault="009F7A98">
            <w:pPr>
              <w:pStyle w:val="TAC"/>
            </w:pPr>
            <w:r>
              <w:t>3</w:t>
            </w:r>
          </w:p>
        </w:tc>
        <w:tc>
          <w:tcPr>
            <w:tcW w:w="509" w:type="dxa"/>
            <w:vAlign w:val="center"/>
          </w:tcPr>
          <w:p w14:paraId="693815C0" w14:textId="77777777" w:rsidR="009F7A98" w:rsidRDefault="009F7A98">
            <w:pPr>
              <w:pStyle w:val="TAC"/>
            </w:pPr>
            <w:r>
              <w:t>1</w:t>
            </w:r>
          </w:p>
        </w:tc>
        <w:tc>
          <w:tcPr>
            <w:tcW w:w="510" w:type="dxa"/>
            <w:vAlign w:val="center"/>
          </w:tcPr>
          <w:p w14:paraId="27A74F94" w14:textId="77777777" w:rsidR="009F7A98" w:rsidRDefault="009F7A98">
            <w:pPr>
              <w:pStyle w:val="TAC"/>
            </w:pPr>
            <w:r>
              <w:t>0</w:t>
            </w:r>
          </w:p>
        </w:tc>
        <w:tc>
          <w:tcPr>
            <w:tcW w:w="510" w:type="dxa"/>
            <w:vAlign w:val="center"/>
          </w:tcPr>
          <w:p w14:paraId="58A498A9" w14:textId="77777777" w:rsidR="009F7A98" w:rsidRDefault="009F7A98">
            <w:pPr>
              <w:pStyle w:val="TAC"/>
            </w:pPr>
            <w:r>
              <w:t>1</w:t>
            </w:r>
          </w:p>
        </w:tc>
        <w:tc>
          <w:tcPr>
            <w:tcW w:w="510" w:type="dxa"/>
            <w:vAlign w:val="center"/>
          </w:tcPr>
          <w:p w14:paraId="3D817891" w14:textId="77777777" w:rsidR="009F7A98" w:rsidRDefault="009F7A98">
            <w:pPr>
              <w:pStyle w:val="TAC"/>
            </w:pPr>
            <w:r>
              <w:t>1</w:t>
            </w:r>
          </w:p>
        </w:tc>
        <w:tc>
          <w:tcPr>
            <w:tcW w:w="510" w:type="dxa"/>
            <w:vAlign w:val="center"/>
          </w:tcPr>
          <w:p w14:paraId="2AFB1F1B" w14:textId="77777777" w:rsidR="009F7A98" w:rsidRDefault="009F7A98">
            <w:pPr>
              <w:pStyle w:val="TAC"/>
            </w:pPr>
            <w:r>
              <w:t>0</w:t>
            </w:r>
          </w:p>
        </w:tc>
        <w:tc>
          <w:tcPr>
            <w:tcW w:w="510" w:type="dxa"/>
            <w:vAlign w:val="center"/>
          </w:tcPr>
          <w:p w14:paraId="7EE50CC5" w14:textId="77777777" w:rsidR="009F7A98" w:rsidRDefault="009F7A98">
            <w:pPr>
              <w:pStyle w:val="TAC"/>
            </w:pPr>
            <w:r>
              <w:t>0</w:t>
            </w:r>
          </w:p>
        </w:tc>
        <w:tc>
          <w:tcPr>
            <w:tcW w:w="510" w:type="dxa"/>
            <w:vAlign w:val="center"/>
          </w:tcPr>
          <w:p w14:paraId="3427EA16" w14:textId="77777777" w:rsidR="009F7A98" w:rsidRDefault="009F7A98">
            <w:pPr>
              <w:pStyle w:val="TAC"/>
            </w:pPr>
            <w:r>
              <w:t>0</w:t>
            </w:r>
          </w:p>
        </w:tc>
        <w:tc>
          <w:tcPr>
            <w:tcW w:w="510" w:type="dxa"/>
            <w:vAlign w:val="center"/>
          </w:tcPr>
          <w:p w14:paraId="7A4C2608" w14:textId="77777777" w:rsidR="009F7A98" w:rsidRDefault="009F7A98">
            <w:pPr>
              <w:pStyle w:val="TAC"/>
            </w:pPr>
            <w:r>
              <w:t>0</w:t>
            </w:r>
          </w:p>
        </w:tc>
        <w:tc>
          <w:tcPr>
            <w:tcW w:w="510" w:type="dxa"/>
            <w:vAlign w:val="center"/>
          </w:tcPr>
          <w:p w14:paraId="565BEB27" w14:textId="77777777" w:rsidR="009F7A98" w:rsidRDefault="009F7A98">
            <w:pPr>
              <w:pStyle w:val="TAC"/>
            </w:pPr>
            <w:r>
              <w:t>1</w:t>
            </w:r>
          </w:p>
        </w:tc>
        <w:tc>
          <w:tcPr>
            <w:tcW w:w="510" w:type="dxa"/>
            <w:vAlign w:val="center"/>
          </w:tcPr>
          <w:p w14:paraId="1F5926E3" w14:textId="77777777" w:rsidR="009F7A98" w:rsidRDefault="009F7A98">
            <w:pPr>
              <w:pStyle w:val="TAC"/>
            </w:pPr>
            <w:r>
              <w:t>0</w:t>
            </w:r>
          </w:p>
        </w:tc>
        <w:tc>
          <w:tcPr>
            <w:tcW w:w="575" w:type="dxa"/>
            <w:vAlign w:val="center"/>
          </w:tcPr>
          <w:p w14:paraId="3A35A5A3" w14:textId="77777777" w:rsidR="009F7A98" w:rsidRDefault="009F7A98">
            <w:pPr>
              <w:pStyle w:val="TAC"/>
            </w:pPr>
            <w:r>
              <w:t>1</w:t>
            </w:r>
          </w:p>
        </w:tc>
      </w:tr>
      <w:tr w:rsidR="009F7A98" w14:paraId="4E2728F6" w14:textId="77777777">
        <w:trPr>
          <w:trHeight w:val="225"/>
          <w:jc w:val="center"/>
        </w:trPr>
        <w:tc>
          <w:tcPr>
            <w:tcW w:w="399" w:type="dxa"/>
            <w:shd w:val="clear" w:color="auto" w:fill="FFFFFF"/>
            <w:noWrap/>
            <w:vAlign w:val="center"/>
          </w:tcPr>
          <w:p w14:paraId="67E59BD8" w14:textId="77777777" w:rsidR="009F7A98" w:rsidRDefault="009F7A98">
            <w:pPr>
              <w:pStyle w:val="TAC"/>
            </w:pPr>
            <w:r>
              <w:t>4</w:t>
            </w:r>
          </w:p>
        </w:tc>
        <w:tc>
          <w:tcPr>
            <w:tcW w:w="509" w:type="dxa"/>
            <w:vAlign w:val="center"/>
          </w:tcPr>
          <w:p w14:paraId="6E98A713" w14:textId="77777777" w:rsidR="009F7A98" w:rsidRDefault="009F7A98">
            <w:pPr>
              <w:pStyle w:val="TAC"/>
            </w:pPr>
            <w:r>
              <w:t>1</w:t>
            </w:r>
          </w:p>
        </w:tc>
        <w:tc>
          <w:tcPr>
            <w:tcW w:w="510" w:type="dxa"/>
            <w:vAlign w:val="center"/>
          </w:tcPr>
          <w:p w14:paraId="714E7C89" w14:textId="77777777" w:rsidR="009F7A98" w:rsidRDefault="009F7A98">
            <w:pPr>
              <w:pStyle w:val="TAC"/>
            </w:pPr>
            <w:r>
              <w:t>1</w:t>
            </w:r>
          </w:p>
        </w:tc>
        <w:tc>
          <w:tcPr>
            <w:tcW w:w="510" w:type="dxa"/>
            <w:vAlign w:val="center"/>
          </w:tcPr>
          <w:p w14:paraId="6B0C7EB1" w14:textId="77777777" w:rsidR="009F7A98" w:rsidRDefault="009F7A98">
            <w:pPr>
              <w:pStyle w:val="TAC"/>
            </w:pPr>
            <w:r>
              <w:t>1</w:t>
            </w:r>
          </w:p>
        </w:tc>
        <w:tc>
          <w:tcPr>
            <w:tcW w:w="510" w:type="dxa"/>
            <w:vAlign w:val="center"/>
          </w:tcPr>
          <w:p w14:paraId="59652DEE" w14:textId="77777777" w:rsidR="009F7A98" w:rsidRDefault="009F7A98">
            <w:pPr>
              <w:pStyle w:val="TAC"/>
            </w:pPr>
            <w:r>
              <w:t>1</w:t>
            </w:r>
          </w:p>
        </w:tc>
        <w:tc>
          <w:tcPr>
            <w:tcW w:w="510" w:type="dxa"/>
            <w:vAlign w:val="center"/>
          </w:tcPr>
          <w:p w14:paraId="199FF761" w14:textId="77777777" w:rsidR="009F7A98" w:rsidRDefault="009F7A98">
            <w:pPr>
              <w:pStyle w:val="TAC"/>
            </w:pPr>
            <w:r>
              <w:t>0</w:t>
            </w:r>
          </w:p>
        </w:tc>
        <w:tc>
          <w:tcPr>
            <w:tcW w:w="510" w:type="dxa"/>
            <w:vAlign w:val="center"/>
          </w:tcPr>
          <w:p w14:paraId="28E1F7A4" w14:textId="77777777" w:rsidR="009F7A98" w:rsidRDefault="009F7A98">
            <w:pPr>
              <w:pStyle w:val="TAC"/>
            </w:pPr>
            <w:r>
              <w:t>0</w:t>
            </w:r>
          </w:p>
        </w:tc>
        <w:tc>
          <w:tcPr>
            <w:tcW w:w="510" w:type="dxa"/>
            <w:vAlign w:val="center"/>
          </w:tcPr>
          <w:p w14:paraId="7FE61947" w14:textId="77777777" w:rsidR="009F7A98" w:rsidRDefault="009F7A98">
            <w:pPr>
              <w:pStyle w:val="TAC"/>
            </w:pPr>
            <w:r>
              <w:t>0</w:t>
            </w:r>
          </w:p>
        </w:tc>
        <w:tc>
          <w:tcPr>
            <w:tcW w:w="510" w:type="dxa"/>
            <w:vAlign w:val="center"/>
          </w:tcPr>
          <w:p w14:paraId="3964BCAB" w14:textId="77777777" w:rsidR="009F7A98" w:rsidRDefault="009F7A98">
            <w:pPr>
              <w:pStyle w:val="TAC"/>
            </w:pPr>
            <w:r>
              <w:t>1</w:t>
            </w:r>
          </w:p>
        </w:tc>
        <w:tc>
          <w:tcPr>
            <w:tcW w:w="510" w:type="dxa"/>
            <w:vAlign w:val="center"/>
          </w:tcPr>
          <w:p w14:paraId="68A6B9F8" w14:textId="77777777" w:rsidR="009F7A98" w:rsidRDefault="009F7A98">
            <w:pPr>
              <w:pStyle w:val="TAC"/>
            </w:pPr>
            <w:r>
              <w:t>0</w:t>
            </w:r>
          </w:p>
        </w:tc>
        <w:tc>
          <w:tcPr>
            <w:tcW w:w="510" w:type="dxa"/>
            <w:vAlign w:val="center"/>
          </w:tcPr>
          <w:p w14:paraId="5F3954BB" w14:textId="77777777" w:rsidR="009F7A98" w:rsidRDefault="009F7A98">
            <w:pPr>
              <w:pStyle w:val="TAC"/>
            </w:pPr>
            <w:r>
              <w:t>0</w:t>
            </w:r>
          </w:p>
        </w:tc>
        <w:tc>
          <w:tcPr>
            <w:tcW w:w="575" w:type="dxa"/>
            <w:vAlign w:val="center"/>
          </w:tcPr>
          <w:p w14:paraId="35746A84" w14:textId="77777777" w:rsidR="009F7A98" w:rsidRDefault="009F7A98">
            <w:pPr>
              <w:pStyle w:val="TAC"/>
            </w:pPr>
            <w:r>
              <w:t>1</w:t>
            </w:r>
          </w:p>
        </w:tc>
      </w:tr>
      <w:tr w:rsidR="009F7A98" w14:paraId="3C01DB5A" w14:textId="77777777">
        <w:trPr>
          <w:trHeight w:val="225"/>
          <w:jc w:val="center"/>
        </w:trPr>
        <w:tc>
          <w:tcPr>
            <w:tcW w:w="399" w:type="dxa"/>
            <w:shd w:val="clear" w:color="auto" w:fill="FFFFFF"/>
            <w:noWrap/>
            <w:vAlign w:val="center"/>
          </w:tcPr>
          <w:p w14:paraId="4F5B4B7E" w14:textId="77777777" w:rsidR="009F7A98" w:rsidRDefault="009F7A98">
            <w:pPr>
              <w:pStyle w:val="TAC"/>
            </w:pPr>
            <w:r>
              <w:t>5</w:t>
            </w:r>
          </w:p>
        </w:tc>
        <w:tc>
          <w:tcPr>
            <w:tcW w:w="509" w:type="dxa"/>
            <w:vAlign w:val="center"/>
          </w:tcPr>
          <w:p w14:paraId="7C6C10B7" w14:textId="77777777" w:rsidR="009F7A98" w:rsidRDefault="009F7A98">
            <w:pPr>
              <w:pStyle w:val="TAC"/>
            </w:pPr>
            <w:r>
              <w:t>1</w:t>
            </w:r>
          </w:p>
        </w:tc>
        <w:tc>
          <w:tcPr>
            <w:tcW w:w="510" w:type="dxa"/>
            <w:vAlign w:val="center"/>
          </w:tcPr>
          <w:p w14:paraId="58CA248E" w14:textId="77777777" w:rsidR="009F7A98" w:rsidRDefault="009F7A98">
            <w:pPr>
              <w:pStyle w:val="TAC"/>
            </w:pPr>
            <w:r>
              <w:t>1</w:t>
            </w:r>
          </w:p>
        </w:tc>
        <w:tc>
          <w:tcPr>
            <w:tcW w:w="510" w:type="dxa"/>
            <w:vAlign w:val="center"/>
          </w:tcPr>
          <w:p w14:paraId="5DE940F6" w14:textId="77777777" w:rsidR="009F7A98" w:rsidRDefault="009F7A98">
            <w:pPr>
              <w:pStyle w:val="TAC"/>
            </w:pPr>
            <w:r>
              <w:t>0</w:t>
            </w:r>
          </w:p>
        </w:tc>
        <w:tc>
          <w:tcPr>
            <w:tcW w:w="510" w:type="dxa"/>
            <w:vAlign w:val="center"/>
          </w:tcPr>
          <w:p w14:paraId="586E145A" w14:textId="77777777" w:rsidR="009F7A98" w:rsidRDefault="009F7A98">
            <w:pPr>
              <w:pStyle w:val="TAC"/>
            </w:pPr>
            <w:r>
              <w:t>0</w:t>
            </w:r>
          </w:p>
        </w:tc>
        <w:tc>
          <w:tcPr>
            <w:tcW w:w="510" w:type="dxa"/>
            <w:vAlign w:val="center"/>
          </w:tcPr>
          <w:p w14:paraId="120FAB9F" w14:textId="77777777" w:rsidR="009F7A98" w:rsidRDefault="009F7A98">
            <w:pPr>
              <w:pStyle w:val="TAC"/>
            </w:pPr>
            <w:r>
              <w:t>1</w:t>
            </w:r>
          </w:p>
        </w:tc>
        <w:tc>
          <w:tcPr>
            <w:tcW w:w="510" w:type="dxa"/>
            <w:vAlign w:val="center"/>
          </w:tcPr>
          <w:p w14:paraId="7E37ADF4" w14:textId="77777777" w:rsidR="009F7A98" w:rsidRDefault="009F7A98">
            <w:pPr>
              <w:pStyle w:val="TAC"/>
            </w:pPr>
            <w:r>
              <w:t>0</w:t>
            </w:r>
          </w:p>
        </w:tc>
        <w:tc>
          <w:tcPr>
            <w:tcW w:w="510" w:type="dxa"/>
            <w:vAlign w:val="center"/>
          </w:tcPr>
          <w:p w14:paraId="39195683" w14:textId="77777777" w:rsidR="009F7A98" w:rsidRDefault="009F7A98">
            <w:pPr>
              <w:pStyle w:val="TAC"/>
            </w:pPr>
            <w:r>
              <w:t>1</w:t>
            </w:r>
          </w:p>
        </w:tc>
        <w:tc>
          <w:tcPr>
            <w:tcW w:w="510" w:type="dxa"/>
            <w:vAlign w:val="center"/>
          </w:tcPr>
          <w:p w14:paraId="1C18B696" w14:textId="77777777" w:rsidR="009F7A98" w:rsidRDefault="009F7A98">
            <w:pPr>
              <w:pStyle w:val="TAC"/>
            </w:pPr>
            <w:r>
              <w:t>1</w:t>
            </w:r>
          </w:p>
        </w:tc>
        <w:tc>
          <w:tcPr>
            <w:tcW w:w="510" w:type="dxa"/>
            <w:vAlign w:val="center"/>
          </w:tcPr>
          <w:p w14:paraId="7B21478B" w14:textId="77777777" w:rsidR="009F7A98" w:rsidRDefault="009F7A98">
            <w:pPr>
              <w:pStyle w:val="TAC"/>
            </w:pPr>
            <w:r>
              <w:t>1</w:t>
            </w:r>
          </w:p>
        </w:tc>
        <w:tc>
          <w:tcPr>
            <w:tcW w:w="510" w:type="dxa"/>
            <w:vAlign w:val="center"/>
          </w:tcPr>
          <w:p w14:paraId="46C2A265" w14:textId="77777777" w:rsidR="009F7A98" w:rsidRDefault="009F7A98">
            <w:pPr>
              <w:pStyle w:val="TAC"/>
            </w:pPr>
            <w:r>
              <w:t>0</w:t>
            </w:r>
          </w:p>
        </w:tc>
        <w:tc>
          <w:tcPr>
            <w:tcW w:w="575" w:type="dxa"/>
            <w:vAlign w:val="center"/>
          </w:tcPr>
          <w:p w14:paraId="33DCE31F" w14:textId="77777777" w:rsidR="009F7A98" w:rsidRDefault="009F7A98">
            <w:pPr>
              <w:pStyle w:val="TAC"/>
            </w:pPr>
            <w:r>
              <w:t>1</w:t>
            </w:r>
          </w:p>
        </w:tc>
      </w:tr>
      <w:tr w:rsidR="009F7A98" w14:paraId="691B0E57" w14:textId="77777777">
        <w:trPr>
          <w:trHeight w:val="225"/>
          <w:jc w:val="center"/>
        </w:trPr>
        <w:tc>
          <w:tcPr>
            <w:tcW w:w="399" w:type="dxa"/>
            <w:shd w:val="clear" w:color="auto" w:fill="FFFFFF"/>
            <w:noWrap/>
            <w:vAlign w:val="center"/>
          </w:tcPr>
          <w:p w14:paraId="2E48E34A" w14:textId="77777777" w:rsidR="009F7A98" w:rsidRDefault="009F7A98">
            <w:pPr>
              <w:pStyle w:val="TAC"/>
            </w:pPr>
            <w:r>
              <w:t>6</w:t>
            </w:r>
          </w:p>
        </w:tc>
        <w:tc>
          <w:tcPr>
            <w:tcW w:w="509" w:type="dxa"/>
            <w:vAlign w:val="center"/>
          </w:tcPr>
          <w:p w14:paraId="3D444E52" w14:textId="77777777" w:rsidR="009F7A98" w:rsidRDefault="009F7A98">
            <w:pPr>
              <w:pStyle w:val="TAC"/>
            </w:pPr>
            <w:r>
              <w:t>1</w:t>
            </w:r>
          </w:p>
        </w:tc>
        <w:tc>
          <w:tcPr>
            <w:tcW w:w="510" w:type="dxa"/>
            <w:vAlign w:val="center"/>
          </w:tcPr>
          <w:p w14:paraId="007D81B9" w14:textId="77777777" w:rsidR="009F7A98" w:rsidRDefault="009F7A98">
            <w:pPr>
              <w:pStyle w:val="TAC"/>
            </w:pPr>
            <w:r>
              <w:t>0</w:t>
            </w:r>
          </w:p>
        </w:tc>
        <w:tc>
          <w:tcPr>
            <w:tcW w:w="510" w:type="dxa"/>
            <w:vAlign w:val="center"/>
          </w:tcPr>
          <w:p w14:paraId="69E65931" w14:textId="77777777" w:rsidR="009F7A98" w:rsidRDefault="009F7A98">
            <w:pPr>
              <w:pStyle w:val="TAC"/>
            </w:pPr>
            <w:r>
              <w:t>1</w:t>
            </w:r>
          </w:p>
        </w:tc>
        <w:tc>
          <w:tcPr>
            <w:tcW w:w="510" w:type="dxa"/>
            <w:vAlign w:val="center"/>
          </w:tcPr>
          <w:p w14:paraId="44F8957A" w14:textId="77777777" w:rsidR="009F7A98" w:rsidRDefault="009F7A98">
            <w:pPr>
              <w:pStyle w:val="TAC"/>
            </w:pPr>
            <w:r>
              <w:t>0</w:t>
            </w:r>
          </w:p>
        </w:tc>
        <w:tc>
          <w:tcPr>
            <w:tcW w:w="510" w:type="dxa"/>
            <w:vAlign w:val="center"/>
          </w:tcPr>
          <w:p w14:paraId="0F8B451C" w14:textId="77777777" w:rsidR="009F7A98" w:rsidRDefault="009F7A98">
            <w:pPr>
              <w:pStyle w:val="TAC"/>
            </w:pPr>
            <w:r>
              <w:t>1</w:t>
            </w:r>
          </w:p>
        </w:tc>
        <w:tc>
          <w:tcPr>
            <w:tcW w:w="510" w:type="dxa"/>
            <w:vAlign w:val="center"/>
          </w:tcPr>
          <w:p w14:paraId="6CE70A34" w14:textId="77777777" w:rsidR="009F7A98" w:rsidRDefault="009F7A98">
            <w:pPr>
              <w:pStyle w:val="TAC"/>
            </w:pPr>
            <w:r>
              <w:t>0</w:t>
            </w:r>
          </w:p>
        </w:tc>
        <w:tc>
          <w:tcPr>
            <w:tcW w:w="510" w:type="dxa"/>
            <w:vAlign w:val="center"/>
          </w:tcPr>
          <w:p w14:paraId="767F4E38" w14:textId="77777777" w:rsidR="009F7A98" w:rsidRDefault="009F7A98">
            <w:pPr>
              <w:pStyle w:val="TAC"/>
            </w:pPr>
            <w:r>
              <w:t>1</w:t>
            </w:r>
          </w:p>
        </w:tc>
        <w:tc>
          <w:tcPr>
            <w:tcW w:w="510" w:type="dxa"/>
            <w:vAlign w:val="center"/>
          </w:tcPr>
          <w:p w14:paraId="0CE8B8C0" w14:textId="77777777" w:rsidR="009F7A98" w:rsidRDefault="009F7A98">
            <w:pPr>
              <w:pStyle w:val="TAC"/>
            </w:pPr>
            <w:r>
              <w:t>0</w:t>
            </w:r>
          </w:p>
        </w:tc>
        <w:tc>
          <w:tcPr>
            <w:tcW w:w="510" w:type="dxa"/>
            <w:vAlign w:val="center"/>
          </w:tcPr>
          <w:p w14:paraId="570461B5" w14:textId="77777777" w:rsidR="009F7A98" w:rsidRDefault="009F7A98">
            <w:pPr>
              <w:pStyle w:val="TAC"/>
            </w:pPr>
            <w:r>
              <w:t>1</w:t>
            </w:r>
          </w:p>
        </w:tc>
        <w:tc>
          <w:tcPr>
            <w:tcW w:w="510" w:type="dxa"/>
            <w:vAlign w:val="center"/>
          </w:tcPr>
          <w:p w14:paraId="5E25534A" w14:textId="77777777" w:rsidR="009F7A98" w:rsidRDefault="009F7A98">
            <w:pPr>
              <w:pStyle w:val="TAC"/>
            </w:pPr>
            <w:r>
              <w:t>1</w:t>
            </w:r>
          </w:p>
        </w:tc>
        <w:tc>
          <w:tcPr>
            <w:tcW w:w="575" w:type="dxa"/>
            <w:vAlign w:val="center"/>
          </w:tcPr>
          <w:p w14:paraId="58F9255C" w14:textId="77777777" w:rsidR="009F7A98" w:rsidRDefault="009F7A98">
            <w:pPr>
              <w:pStyle w:val="TAC"/>
            </w:pPr>
            <w:r>
              <w:t>1</w:t>
            </w:r>
          </w:p>
        </w:tc>
      </w:tr>
      <w:tr w:rsidR="009F7A98" w14:paraId="3FEF7C6F" w14:textId="77777777">
        <w:trPr>
          <w:trHeight w:val="225"/>
          <w:jc w:val="center"/>
        </w:trPr>
        <w:tc>
          <w:tcPr>
            <w:tcW w:w="399" w:type="dxa"/>
            <w:shd w:val="clear" w:color="auto" w:fill="FFFFFF"/>
            <w:noWrap/>
            <w:vAlign w:val="center"/>
          </w:tcPr>
          <w:p w14:paraId="4E020A3A" w14:textId="77777777" w:rsidR="009F7A98" w:rsidRDefault="009F7A98">
            <w:pPr>
              <w:pStyle w:val="TAC"/>
            </w:pPr>
            <w:r>
              <w:t>7</w:t>
            </w:r>
          </w:p>
        </w:tc>
        <w:tc>
          <w:tcPr>
            <w:tcW w:w="509" w:type="dxa"/>
            <w:vAlign w:val="center"/>
          </w:tcPr>
          <w:p w14:paraId="3F4F3F1E" w14:textId="77777777" w:rsidR="009F7A98" w:rsidRDefault="009F7A98">
            <w:pPr>
              <w:pStyle w:val="TAC"/>
            </w:pPr>
            <w:r>
              <w:t>1</w:t>
            </w:r>
          </w:p>
        </w:tc>
        <w:tc>
          <w:tcPr>
            <w:tcW w:w="510" w:type="dxa"/>
            <w:vAlign w:val="center"/>
          </w:tcPr>
          <w:p w14:paraId="5E3538E3" w14:textId="77777777" w:rsidR="009F7A98" w:rsidRDefault="009F7A98">
            <w:pPr>
              <w:pStyle w:val="TAC"/>
            </w:pPr>
            <w:r>
              <w:t>0</w:t>
            </w:r>
          </w:p>
        </w:tc>
        <w:tc>
          <w:tcPr>
            <w:tcW w:w="510" w:type="dxa"/>
            <w:vAlign w:val="center"/>
          </w:tcPr>
          <w:p w14:paraId="3AD4583F" w14:textId="77777777" w:rsidR="009F7A98" w:rsidRDefault="009F7A98">
            <w:pPr>
              <w:pStyle w:val="TAC"/>
            </w:pPr>
            <w:r>
              <w:t>0</w:t>
            </w:r>
          </w:p>
        </w:tc>
        <w:tc>
          <w:tcPr>
            <w:tcW w:w="510" w:type="dxa"/>
            <w:vAlign w:val="center"/>
          </w:tcPr>
          <w:p w14:paraId="7F4A456B" w14:textId="77777777" w:rsidR="009F7A98" w:rsidRDefault="009F7A98">
            <w:pPr>
              <w:pStyle w:val="TAC"/>
            </w:pPr>
            <w:r>
              <w:t>1</w:t>
            </w:r>
          </w:p>
        </w:tc>
        <w:tc>
          <w:tcPr>
            <w:tcW w:w="510" w:type="dxa"/>
            <w:vAlign w:val="center"/>
          </w:tcPr>
          <w:p w14:paraId="5F562696" w14:textId="77777777" w:rsidR="009F7A98" w:rsidRDefault="009F7A98">
            <w:pPr>
              <w:pStyle w:val="TAC"/>
            </w:pPr>
            <w:r>
              <w:t>1</w:t>
            </w:r>
          </w:p>
        </w:tc>
        <w:tc>
          <w:tcPr>
            <w:tcW w:w="510" w:type="dxa"/>
            <w:vAlign w:val="center"/>
          </w:tcPr>
          <w:p w14:paraId="07132721" w14:textId="77777777" w:rsidR="009F7A98" w:rsidRDefault="009F7A98">
            <w:pPr>
              <w:pStyle w:val="TAC"/>
            </w:pPr>
            <w:r>
              <w:t>0</w:t>
            </w:r>
          </w:p>
        </w:tc>
        <w:tc>
          <w:tcPr>
            <w:tcW w:w="510" w:type="dxa"/>
            <w:vAlign w:val="center"/>
          </w:tcPr>
          <w:p w14:paraId="04D0E047" w14:textId="77777777" w:rsidR="009F7A98" w:rsidRDefault="009F7A98">
            <w:pPr>
              <w:pStyle w:val="TAC"/>
            </w:pPr>
            <w:r>
              <w:t>0</w:t>
            </w:r>
          </w:p>
        </w:tc>
        <w:tc>
          <w:tcPr>
            <w:tcW w:w="510" w:type="dxa"/>
            <w:vAlign w:val="center"/>
          </w:tcPr>
          <w:p w14:paraId="5C38BB9D" w14:textId="77777777" w:rsidR="009F7A98" w:rsidRDefault="009F7A98">
            <w:pPr>
              <w:pStyle w:val="TAC"/>
            </w:pPr>
            <w:r>
              <w:t>1</w:t>
            </w:r>
          </w:p>
        </w:tc>
        <w:tc>
          <w:tcPr>
            <w:tcW w:w="510" w:type="dxa"/>
            <w:vAlign w:val="center"/>
          </w:tcPr>
          <w:p w14:paraId="07825C3E" w14:textId="77777777" w:rsidR="009F7A98" w:rsidRDefault="009F7A98">
            <w:pPr>
              <w:pStyle w:val="TAC"/>
            </w:pPr>
            <w:r>
              <w:t>1</w:t>
            </w:r>
          </w:p>
        </w:tc>
        <w:tc>
          <w:tcPr>
            <w:tcW w:w="510" w:type="dxa"/>
            <w:vAlign w:val="center"/>
          </w:tcPr>
          <w:p w14:paraId="2F1960B6" w14:textId="77777777" w:rsidR="009F7A98" w:rsidRDefault="009F7A98">
            <w:pPr>
              <w:pStyle w:val="TAC"/>
            </w:pPr>
            <w:r>
              <w:t>0</w:t>
            </w:r>
          </w:p>
        </w:tc>
        <w:tc>
          <w:tcPr>
            <w:tcW w:w="575" w:type="dxa"/>
            <w:vAlign w:val="center"/>
          </w:tcPr>
          <w:p w14:paraId="7B9FE3B4" w14:textId="77777777" w:rsidR="009F7A98" w:rsidRDefault="009F7A98">
            <w:pPr>
              <w:pStyle w:val="TAC"/>
            </w:pPr>
            <w:r>
              <w:t>1</w:t>
            </w:r>
          </w:p>
        </w:tc>
      </w:tr>
      <w:tr w:rsidR="009F7A98" w14:paraId="0F512C06" w14:textId="77777777">
        <w:trPr>
          <w:trHeight w:val="225"/>
          <w:jc w:val="center"/>
        </w:trPr>
        <w:tc>
          <w:tcPr>
            <w:tcW w:w="399" w:type="dxa"/>
            <w:shd w:val="clear" w:color="auto" w:fill="FFFFFF"/>
            <w:noWrap/>
            <w:vAlign w:val="center"/>
          </w:tcPr>
          <w:p w14:paraId="61857488" w14:textId="77777777" w:rsidR="009F7A98" w:rsidRDefault="009F7A98">
            <w:pPr>
              <w:pStyle w:val="TAC"/>
            </w:pPr>
            <w:r>
              <w:t>8</w:t>
            </w:r>
          </w:p>
        </w:tc>
        <w:tc>
          <w:tcPr>
            <w:tcW w:w="509" w:type="dxa"/>
            <w:vAlign w:val="center"/>
          </w:tcPr>
          <w:p w14:paraId="57D466D0" w14:textId="77777777" w:rsidR="009F7A98" w:rsidRDefault="009F7A98">
            <w:pPr>
              <w:pStyle w:val="TAC"/>
            </w:pPr>
            <w:r>
              <w:t>1</w:t>
            </w:r>
          </w:p>
        </w:tc>
        <w:tc>
          <w:tcPr>
            <w:tcW w:w="510" w:type="dxa"/>
            <w:vAlign w:val="center"/>
          </w:tcPr>
          <w:p w14:paraId="0A791880" w14:textId="77777777" w:rsidR="009F7A98" w:rsidRDefault="009F7A98">
            <w:pPr>
              <w:pStyle w:val="TAC"/>
            </w:pPr>
            <w:r>
              <w:t>1</w:t>
            </w:r>
          </w:p>
        </w:tc>
        <w:tc>
          <w:tcPr>
            <w:tcW w:w="510" w:type="dxa"/>
            <w:vAlign w:val="center"/>
          </w:tcPr>
          <w:p w14:paraId="62AD9F4B" w14:textId="77777777" w:rsidR="009F7A98" w:rsidRDefault="009F7A98">
            <w:pPr>
              <w:pStyle w:val="TAC"/>
            </w:pPr>
            <w:r>
              <w:t>0</w:t>
            </w:r>
          </w:p>
        </w:tc>
        <w:tc>
          <w:tcPr>
            <w:tcW w:w="510" w:type="dxa"/>
            <w:vAlign w:val="center"/>
          </w:tcPr>
          <w:p w14:paraId="39C4F450" w14:textId="77777777" w:rsidR="009F7A98" w:rsidRDefault="009F7A98">
            <w:pPr>
              <w:pStyle w:val="TAC"/>
            </w:pPr>
            <w:r>
              <w:t>1</w:t>
            </w:r>
          </w:p>
        </w:tc>
        <w:tc>
          <w:tcPr>
            <w:tcW w:w="510" w:type="dxa"/>
            <w:vAlign w:val="center"/>
          </w:tcPr>
          <w:p w14:paraId="53DD6266" w14:textId="77777777" w:rsidR="009F7A98" w:rsidRDefault="009F7A98">
            <w:pPr>
              <w:pStyle w:val="TAC"/>
            </w:pPr>
            <w:r>
              <w:t>1</w:t>
            </w:r>
          </w:p>
        </w:tc>
        <w:tc>
          <w:tcPr>
            <w:tcW w:w="510" w:type="dxa"/>
            <w:vAlign w:val="center"/>
          </w:tcPr>
          <w:p w14:paraId="6F14CBE0" w14:textId="77777777" w:rsidR="009F7A98" w:rsidRDefault="009F7A98">
            <w:pPr>
              <w:pStyle w:val="TAC"/>
            </w:pPr>
            <w:r>
              <w:t>0</w:t>
            </w:r>
          </w:p>
        </w:tc>
        <w:tc>
          <w:tcPr>
            <w:tcW w:w="510" w:type="dxa"/>
            <w:vAlign w:val="center"/>
          </w:tcPr>
          <w:p w14:paraId="0BDE5500" w14:textId="77777777" w:rsidR="009F7A98" w:rsidRDefault="009F7A98">
            <w:pPr>
              <w:pStyle w:val="TAC"/>
            </w:pPr>
            <w:r>
              <w:t>0</w:t>
            </w:r>
          </w:p>
        </w:tc>
        <w:tc>
          <w:tcPr>
            <w:tcW w:w="510" w:type="dxa"/>
            <w:vAlign w:val="center"/>
          </w:tcPr>
          <w:p w14:paraId="6B6FA7F4" w14:textId="77777777" w:rsidR="009F7A98" w:rsidRDefault="009F7A98">
            <w:pPr>
              <w:pStyle w:val="TAC"/>
            </w:pPr>
            <w:r>
              <w:t>1</w:t>
            </w:r>
          </w:p>
        </w:tc>
        <w:tc>
          <w:tcPr>
            <w:tcW w:w="510" w:type="dxa"/>
            <w:vAlign w:val="center"/>
          </w:tcPr>
          <w:p w14:paraId="358B3C5E" w14:textId="77777777" w:rsidR="009F7A98" w:rsidRDefault="009F7A98">
            <w:pPr>
              <w:pStyle w:val="TAC"/>
            </w:pPr>
            <w:r>
              <w:t>0</w:t>
            </w:r>
          </w:p>
        </w:tc>
        <w:tc>
          <w:tcPr>
            <w:tcW w:w="510" w:type="dxa"/>
            <w:vAlign w:val="center"/>
          </w:tcPr>
          <w:p w14:paraId="3997BE63" w14:textId="77777777" w:rsidR="009F7A98" w:rsidRDefault="009F7A98">
            <w:pPr>
              <w:pStyle w:val="TAC"/>
            </w:pPr>
            <w:r>
              <w:t>1</w:t>
            </w:r>
          </w:p>
        </w:tc>
        <w:tc>
          <w:tcPr>
            <w:tcW w:w="575" w:type="dxa"/>
            <w:vAlign w:val="center"/>
          </w:tcPr>
          <w:p w14:paraId="0D6FA672" w14:textId="77777777" w:rsidR="009F7A98" w:rsidRDefault="009F7A98">
            <w:pPr>
              <w:pStyle w:val="TAC"/>
            </w:pPr>
            <w:r>
              <w:t>1</w:t>
            </w:r>
          </w:p>
        </w:tc>
      </w:tr>
      <w:tr w:rsidR="009F7A98" w14:paraId="61929076" w14:textId="77777777">
        <w:trPr>
          <w:trHeight w:val="225"/>
          <w:jc w:val="center"/>
        </w:trPr>
        <w:tc>
          <w:tcPr>
            <w:tcW w:w="399" w:type="dxa"/>
            <w:shd w:val="clear" w:color="auto" w:fill="FFFFFF"/>
            <w:noWrap/>
            <w:vAlign w:val="center"/>
          </w:tcPr>
          <w:p w14:paraId="38129608" w14:textId="77777777" w:rsidR="009F7A98" w:rsidRDefault="009F7A98">
            <w:pPr>
              <w:pStyle w:val="TAC"/>
            </w:pPr>
            <w:r>
              <w:t>9</w:t>
            </w:r>
          </w:p>
        </w:tc>
        <w:tc>
          <w:tcPr>
            <w:tcW w:w="509" w:type="dxa"/>
            <w:vAlign w:val="center"/>
          </w:tcPr>
          <w:p w14:paraId="3C127F0F" w14:textId="77777777" w:rsidR="009F7A98" w:rsidRDefault="009F7A98">
            <w:pPr>
              <w:pStyle w:val="TAC"/>
            </w:pPr>
            <w:r>
              <w:t>1</w:t>
            </w:r>
          </w:p>
        </w:tc>
        <w:tc>
          <w:tcPr>
            <w:tcW w:w="510" w:type="dxa"/>
            <w:vAlign w:val="center"/>
          </w:tcPr>
          <w:p w14:paraId="2CA1273C" w14:textId="77777777" w:rsidR="009F7A98" w:rsidRDefault="009F7A98">
            <w:pPr>
              <w:pStyle w:val="TAC"/>
            </w:pPr>
            <w:r>
              <w:t>0</w:t>
            </w:r>
          </w:p>
        </w:tc>
        <w:tc>
          <w:tcPr>
            <w:tcW w:w="510" w:type="dxa"/>
            <w:vAlign w:val="center"/>
          </w:tcPr>
          <w:p w14:paraId="3D6AF8E5" w14:textId="77777777" w:rsidR="009F7A98" w:rsidRDefault="009F7A98">
            <w:pPr>
              <w:pStyle w:val="TAC"/>
            </w:pPr>
            <w:r>
              <w:t>1</w:t>
            </w:r>
          </w:p>
        </w:tc>
        <w:tc>
          <w:tcPr>
            <w:tcW w:w="510" w:type="dxa"/>
            <w:vAlign w:val="center"/>
          </w:tcPr>
          <w:p w14:paraId="4BDB49B3" w14:textId="77777777" w:rsidR="009F7A98" w:rsidRDefault="009F7A98">
            <w:pPr>
              <w:pStyle w:val="TAC"/>
            </w:pPr>
            <w:r>
              <w:t>1</w:t>
            </w:r>
          </w:p>
        </w:tc>
        <w:tc>
          <w:tcPr>
            <w:tcW w:w="510" w:type="dxa"/>
            <w:vAlign w:val="center"/>
          </w:tcPr>
          <w:p w14:paraId="36A73012" w14:textId="77777777" w:rsidR="009F7A98" w:rsidRDefault="009F7A98">
            <w:pPr>
              <w:pStyle w:val="TAC"/>
            </w:pPr>
            <w:r>
              <w:t>1</w:t>
            </w:r>
          </w:p>
        </w:tc>
        <w:tc>
          <w:tcPr>
            <w:tcW w:w="510" w:type="dxa"/>
            <w:vAlign w:val="center"/>
          </w:tcPr>
          <w:p w14:paraId="46EBE66D" w14:textId="77777777" w:rsidR="009F7A98" w:rsidRDefault="009F7A98">
            <w:pPr>
              <w:pStyle w:val="TAC"/>
            </w:pPr>
            <w:r>
              <w:t>0</w:t>
            </w:r>
          </w:p>
        </w:tc>
        <w:tc>
          <w:tcPr>
            <w:tcW w:w="510" w:type="dxa"/>
            <w:vAlign w:val="center"/>
          </w:tcPr>
          <w:p w14:paraId="62F3ACCD" w14:textId="77777777" w:rsidR="009F7A98" w:rsidRDefault="009F7A98">
            <w:pPr>
              <w:pStyle w:val="TAC"/>
            </w:pPr>
            <w:r>
              <w:t>1</w:t>
            </w:r>
          </w:p>
        </w:tc>
        <w:tc>
          <w:tcPr>
            <w:tcW w:w="510" w:type="dxa"/>
            <w:vAlign w:val="center"/>
          </w:tcPr>
          <w:p w14:paraId="39392012" w14:textId="77777777" w:rsidR="009F7A98" w:rsidRDefault="009F7A98">
            <w:pPr>
              <w:pStyle w:val="TAC"/>
            </w:pPr>
            <w:r>
              <w:t>0</w:t>
            </w:r>
          </w:p>
        </w:tc>
        <w:tc>
          <w:tcPr>
            <w:tcW w:w="510" w:type="dxa"/>
            <w:vAlign w:val="center"/>
          </w:tcPr>
          <w:p w14:paraId="5F902615" w14:textId="77777777" w:rsidR="009F7A98" w:rsidRDefault="009F7A98">
            <w:pPr>
              <w:pStyle w:val="TAC"/>
            </w:pPr>
            <w:r>
              <w:t>0</w:t>
            </w:r>
          </w:p>
        </w:tc>
        <w:tc>
          <w:tcPr>
            <w:tcW w:w="510" w:type="dxa"/>
            <w:vAlign w:val="center"/>
          </w:tcPr>
          <w:p w14:paraId="3811E1C6" w14:textId="77777777" w:rsidR="009F7A98" w:rsidRDefault="009F7A98">
            <w:pPr>
              <w:pStyle w:val="TAC"/>
            </w:pPr>
            <w:r>
              <w:t>1</w:t>
            </w:r>
          </w:p>
        </w:tc>
        <w:tc>
          <w:tcPr>
            <w:tcW w:w="575" w:type="dxa"/>
            <w:vAlign w:val="center"/>
          </w:tcPr>
          <w:p w14:paraId="210F4338" w14:textId="77777777" w:rsidR="009F7A98" w:rsidRDefault="009F7A98">
            <w:pPr>
              <w:pStyle w:val="TAC"/>
            </w:pPr>
            <w:r>
              <w:t>1</w:t>
            </w:r>
          </w:p>
        </w:tc>
      </w:tr>
      <w:tr w:rsidR="009F7A98" w14:paraId="3AE44692" w14:textId="77777777">
        <w:trPr>
          <w:trHeight w:val="225"/>
          <w:jc w:val="center"/>
        </w:trPr>
        <w:tc>
          <w:tcPr>
            <w:tcW w:w="399" w:type="dxa"/>
            <w:shd w:val="clear" w:color="auto" w:fill="FFFFFF"/>
            <w:noWrap/>
            <w:vAlign w:val="center"/>
          </w:tcPr>
          <w:p w14:paraId="4EBCE5E5" w14:textId="77777777" w:rsidR="009F7A98" w:rsidRDefault="009F7A98">
            <w:pPr>
              <w:pStyle w:val="TAC"/>
            </w:pPr>
            <w:r>
              <w:t>10</w:t>
            </w:r>
          </w:p>
        </w:tc>
        <w:tc>
          <w:tcPr>
            <w:tcW w:w="509" w:type="dxa"/>
            <w:vAlign w:val="center"/>
          </w:tcPr>
          <w:p w14:paraId="3FCC52AA" w14:textId="77777777" w:rsidR="009F7A98" w:rsidRDefault="009F7A98">
            <w:pPr>
              <w:pStyle w:val="TAC"/>
            </w:pPr>
            <w:r>
              <w:t>1</w:t>
            </w:r>
          </w:p>
        </w:tc>
        <w:tc>
          <w:tcPr>
            <w:tcW w:w="510" w:type="dxa"/>
            <w:vAlign w:val="center"/>
          </w:tcPr>
          <w:p w14:paraId="1C8C20BF" w14:textId="77777777" w:rsidR="009F7A98" w:rsidRDefault="009F7A98">
            <w:pPr>
              <w:pStyle w:val="TAC"/>
            </w:pPr>
            <w:r>
              <w:t>0</w:t>
            </w:r>
          </w:p>
        </w:tc>
        <w:tc>
          <w:tcPr>
            <w:tcW w:w="510" w:type="dxa"/>
            <w:vAlign w:val="center"/>
          </w:tcPr>
          <w:p w14:paraId="46D102D2" w14:textId="77777777" w:rsidR="009F7A98" w:rsidRDefault="009F7A98">
            <w:pPr>
              <w:pStyle w:val="TAC"/>
            </w:pPr>
            <w:r>
              <w:t>1</w:t>
            </w:r>
          </w:p>
        </w:tc>
        <w:tc>
          <w:tcPr>
            <w:tcW w:w="510" w:type="dxa"/>
            <w:vAlign w:val="center"/>
          </w:tcPr>
          <w:p w14:paraId="5B661E69" w14:textId="77777777" w:rsidR="009F7A98" w:rsidRDefault="009F7A98">
            <w:pPr>
              <w:pStyle w:val="TAC"/>
            </w:pPr>
            <w:r>
              <w:t>0</w:t>
            </w:r>
          </w:p>
        </w:tc>
        <w:tc>
          <w:tcPr>
            <w:tcW w:w="510" w:type="dxa"/>
            <w:vAlign w:val="center"/>
          </w:tcPr>
          <w:p w14:paraId="77A9801A" w14:textId="77777777" w:rsidR="009F7A98" w:rsidRDefault="009F7A98">
            <w:pPr>
              <w:pStyle w:val="TAC"/>
            </w:pPr>
            <w:r>
              <w:t>0</w:t>
            </w:r>
          </w:p>
        </w:tc>
        <w:tc>
          <w:tcPr>
            <w:tcW w:w="510" w:type="dxa"/>
            <w:vAlign w:val="center"/>
          </w:tcPr>
          <w:p w14:paraId="3CA45D1B" w14:textId="77777777" w:rsidR="009F7A98" w:rsidRDefault="009F7A98">
            <w:pPr>
              <w:pStyle w:val="TAC"/>
            </w:pPr>
            <w:r>
              <w:t>1</w:t>
            </w:r>
          </w:p>
        </w:tc>
        <w:tc>
          <w:tcPr>
            <w:tcW w:w="510" w:type="dxa"/>
            <w:vAlign w:val="center"/>
          </w:tcPr>
          <w:p w14:paraId="0894B1CC" w14:textId="77777777" w:rsidR="009F7A98" w:rsidRDefault="009F7A98">
            <w:pPr>
              <w:pStyle w:val="TAC"/>
            </w:pPr>
            <w:r>
              <w:t>1</w:t>
            </w:r>
          </w:p>
        </w:tc>
        <w:tc>
          <w:tcPr>
            <w:tcW w:w="510" w:type="dxa"/>
            <w:vAlign w:val="center"/>
          </w:tcPr>
          <w:p w14:paraId="4B75A28B" w14:textId="77777777" w:rsidR="009F7A98" w:rsidRDefault="009F7A98">
            <w:pPr>
              <w:pStyle w:val="TAC"/>
            </w:pPr>
            <w:r>
              <w:t>1</w:t>
            </w:r>
          </w:p>
        </w:tc>
        <w:tc>
          <w:tcPr>
            <w:tcW w:w="510" w:type="dxa"/>
            <w:vAlign w:val="center"/>
          </w:tcPr>
          <w:p w14:paraId="7AE99A9D" w14:textId="77777777" w:rsidR="009F7A98" w:rsidRDefault="009F7A98">
            <w:pPr>
              <w:pStyle w:val="TAC"/>
            </w:pPr>
            <w:r>
              <w:t>0</w:t>
            </w:r>
          </w:p>
        </w:tc>
        <w:tc>
          <w:tcPr>
            <w:tcW w:w="510" w:type="dxa"/>
            <w:vAlign w:val="center"/>
          </w:tcPr>
          <w:p w14:paraId="6EDD7D5B" w14:textId="77777777" w:rsidR="009F7A98" w:rsidRDefault="009F7A98">
            <w:pPr>
              <w:pStyle w:val="TAC"/>
            </w:pPr>
            <w:r>
              <w:t>1</w:t>
            </w:r>
          </w:p>
        </w:tc>
        <w:tc>
          <w:tcPr>
            <w:tcW w:w="575" w:type="dxa"/>
            <w:vAlign w:val="center"/>
          </w:tcPr>
          <w:p w14:paraId="421F03DE" w14:textId="77777777" w:rsidR="009F7A98" w:rsidRDefault="009F7A98">
            <w:pPr>
              <w:pStyle w:val="TAC"/>
            </w:pPr>
            <w:r>
              <w:t>1</w:t>
            </w:r>
          </w:p>
        </w:tc>
      </w:tr>
      <w:tr w:rsidR="009F7A98" w14:paraId="530A4682" w14:textId="77777777">
        <w:trPr>
          <w:trHeight w:val="225"/>
          <w:jc w:val="center"/>
        </w:trPr>
        <w:tc>
          <w:tcPr>
            <w:tcW w:w="399" w:type="dxa"/>
            <w:shd w:val="clear" w:color="auto" w:fill="FFFFFF"/>
            <w:noWrap/>
            <w:vAlign w:val="center"/>
          </w:tcPr>
          <w:p w14:paraId="62743098" w14:textId="77777777" w:rsidR="009F7A98" w:rsidRDefault="009F7A98">
            <w:pPr>
              <w:pStyle w:val="TAC"/>
            </w:pPr>
            <w:r>
              <w:t>11</w:t>
            </w:r>
          </w:p>
        </w:tc>
        <w:tc>
          <w:tcPr>
            <w:tcW w:w="509" w:type="dxa"/>
            <w:vAlign w:val="center"/>
          </w:tcPr>
          <w:p w14:paraId="1E792418" w14:textId="77777777" w:rsidR="009F7A98" w:rsidRDefault="009F7A98">
            <w:pPr>
              <w:pStyle w:val="TAC"/>
            </w:pPr>
            <w:r>
              <w:t>1</w:t>
            </w:r>
          </w:p>
        </w:tc>
        <w:tc>
          <w:tcPr>
            <w:tcW w:w="510" w:type="dxa"/>
            <w:vAlign w:val="center"/>
          </w:tcPr>
          <w:p w14:paraId="286A5D46" w14:textId="77777777" w:rsidR="009F7A98" w:rsidRDefault="009F7A98">
            <w:pPr>
              <w:pStyle w:val="TAC"/>
            </w:pPr>
            <w:r>
              <w:t>1</w:t>
            </w:r>
          </w:p>
        </w:tc>
        <w:tc>
          <w:tcPr>
            <w:tcW w:w="510" w:type="dxa"/>
            <w:vAlign w:val="center"/>
          </w:tcPr>
          <w:p w14:paraId="138914E2" w14:textId="77777777" w:rsidR="009F7A98" w:rsidRDefault="009F7A98">
            <w:pPr>
              <w:pStyle w:val="TAC"/>
            </w:pPr>
            <w:r>
              <w:t>1</w:t>
            </w:r>
          </w:p>
        </w:tc>
        <w:tc>
          <w:tcPr>
            <w:tcW w:w="510" w:type="dxa"/>
            <w:vAlign w:val="center"/>
          </w:tcPr>
          <w:p w14:paraId="0CF2DC66" w14:textId="77777777" w:rsidR="009F7A98" w:rsidRDefault="009F7A98">
            <w:pPr>
              <w:pStyle w:val="TAC"/>
            </w:pPr>
            <w:r>
              <w:t>0</w:t>
            </w:r>
          </w:p>
        </w:tc>
        <w:tc>
          <w:tcPr>
            <w:tcW w:w="510" w:type="dxa"/>
            <w:vAlign w:val="center"/>
          </w:tcPr>
          <w:p w14:paraId="5BFDF4AB" w14:textId="77777777" w:rsidR="009F7A98" w:rsidRDefault="009F7A98">
            <w:pPr>
              <w:pStyle w:val="TAC"/>
            </w:pPr>
            <w:r>
              <w:t>0</w:t>
            </w:r>
          </w:p>
        </w:tc>
        <w:tc>
          <w:tcPr>
            <w:tcW w:w="510" w:type="dxa"/>
            <w:vAlign w:val="center"/>
          </w:tcPr>
          <w:p w14:paraId="38A02621" w14:textId="77777777" w:rsidR="009F7A98" w:rsidRDefault="009F7A98">
            <w:pPr>
              <w:pStyle w:val="TAC"/>
            </w:pPr>
            <w:r>
              <w:t>1</w:t>
            </w:r>
          </w:p>
        </w:tc>
        <w:tc>
          <w:tcPr>
            <w:tcW w:w="510" w:type="dxa"/>
            <w:vAlign w:val="center"/>
          </w:tcPr>
          <w:p w14:paraId="72E389F1" w14:textId="77777777" w:rsidR="009F7A98" w:rsidRDefault="009F7A98">
            <w:pPr>
              <w:pStyle w:val="TAC"/>
            </w:pPr>
            <w:r>
              <w:t>1</w:t>
            </w:r>
          </w:p>
        </w:tc>
        <w:tc>
          <w:tcPr>
            <w:tcW w:w="510" w:type="dxa"/>
            <w:vAlign w:val="center"/>
          </w:tcPr>
          <w:p w14:paraId="1E2FC71B" w14:textId="77777777" w:rsidR="009F7A98" w:rsidRDefault="009F7A98">
            <w:pPr>
              <w:pStyle w:val="TAC"/>
            </w:pPr>
            <w:r>
              <w:t>0</w:t>
            </w:r>
          </w:p>
        </w:tc>
        <w:tc>
          <w:tcPr>
            <w:tcW w:w="510" w:type="dxa"/>
            <w:vAlign w:val="center"/>
          </w:tcPr>
          <w:p w14:paraId="29F627A8" w14:textId="77777777" w:rsidR="009F7A98" w:rsidRDefault="009F7A98">
            <w:pPr>
              <w:pStyle w:val="TAC"/>
            </w:pPr>
            <w:r>
              <w:t>1</w:t>
            </w:r>
          </w:p>
        </w:tc>
        <w:tc>
          <w:tcPr>
            <w:tcW w:w="510" w:type="dxa"/>
            <w:vAlign w:val="center"/>
          </w:tcPr>
          <w:p w14:paraId="635C317E" w14:textId="77777777" w:rsidR="009F7A98" w:rsidRDefault="009F7A98">
            <w:pPr>
              <w:pStyle w:val="TAC"/>
            </w:pPr>
            <w:r>
              <w:t>0</w:t>
            </w:r>
          </w:p>
        </w:tc>
        <w:tc>
          <w:tcPr>
            <w:tcW w:w="575" w:type="dxa"/>
            <w:vAlign w:val="center"/>
          </w:tcPr>
          <w:p w14:paraId="62E3AA54" w14:textId="77777777" w:rsidR="009F7A98" w:rsidRDefault="009F7A98">
            <w:pPr>
              <w:pStyle w:val="TAC"/>
            </w:pPr>
            <w:r>
              <w:t>1</w:t>
            </w:r>
          </w:p>
        </w:tc>
      </w:tr>
      <w:tr w:rsidR="009F7A98" w14:paraId="61209E01" w14:textId="77777777">
        <w:trPr>
          <w:trHeight w:val="225"/>
          <w:jc w:val="center"/>
        </w:trPr>
        <w:tc>
          <w:tcPr>
            <w:tcW w:w="399" w:type="dxa"/>
            <w:shd w:val="clear" w:color="auto" w:fill="FFFFFF"/>
            <w:noWrap/>
            <w:vAlign w:val="center"/>
          </w:tcPr>
          <w:p w14:paraId="4C3FDBF1" w14:textId="77777777" w:rsidR="009F7A98" w:rsidRDefault="009F7A98">
            <w:pPr>
              <w:pStyle w:val="TAC"/>
            </w:pPr>
            <w:r>
              <w:t>12</w:t>
            </w:r>
          </w:p>
        </w:tc>
        <w:tc>
          <w:tcPr>
            <w:tcW w:w="509" w:type="dxa"/>
            <w:vAlign w:val="center"/>
          </w:tcPr>
          <w:p w14:paraId="48E589E9" w14:textId="77777777" w:rsidR="009F7A98" w:rsidRDefault="009F7A98">
            <w:pPr>
              <w:pStyle w:val="TAC"/>
            </w:pPr>
            <w:r>
              <w:t>1</w:t>
            </w:r>
          </w:p>
        </w:tc>
        <w:tc>
          <w:tcPr>
            <w:tcW w:w="510" w:type="dxa"/>
            <w:vAlign w:val="center"/>
          </w:tcPr>
          <w:p w14:paraId="28E895EC" w14:textId="77777777" w:rsidR="009F7A98" w:rsidRDefault="009F7A98">
            <w:pPr>
              <w:pStyle w:val="TAC"/>
            </w:pPr>
            <w:r>
              <w:t>0</w:t>
            </w:r>
          </w:p>
        </w:tc>
        <w:tc>
          <w:tcPr>
            <w:tcW w:w="510" w:type="dxa"/>
            <w:vAlign w:val="center"/>
          </w:tcPr>
          <w:p w14:paraId="7DCC563F" w14:textId="77777777" w:rsidR="009F7A98" w:rsidRDefault="009F7A98">
            <w:pPr>
              <w:pStyle w:val="TAC"/>
            </w:pPr>
            <w:r>
              <w:t>0</w:t>
            </w:r>
          </w:p>
        </w:tc>
        <w:tc>
          <w:tcPr>
            <w:tcW w:w="510" w:type="dxa"/>
            <w:vAlign w:val="center"/>
          </w:tcPr>
          <w:p w14:paraId="2315B516" w14:textId="77777777" w:rsidR="009F7A98" w:rsidRDefault="009F7A98">
            <w:pPr>
              <w:pStyle w:val="TAC"/>
            </w:pPr>
            <w:r>
              <w:t>1</w:t>
            </w:r>
          </w:p>
        </w:tc>
        <w:tc>
          <w:tcPr>
            <w:tcW w:w="510" w:type="dxa"/>
            <w:vAlign w:val="center"/>
          </w:tcPr>
          <w:p w14:paraId="12D0CCC2" w14:textId="77777777" w:rsidR="009F7A98" w:rsidRDefault="009F7A98">
            <w:pPr>
              <w:pStyle w:val="TAC"/>
            </w:pPr>
            <w:r>
              <w:t>0</w:t>
            </w:r>
          </w:p>
        </w:tc>
        <w:tc>
          <w:tcPr>
            <w:tcW w:w="510" w:type="dxa"/>
            <w:vAlign w:val="center"/>
          </w:tcPr>
          <w:p w14:paraId="6F4BF80E" w14:textId="77777777" w:rsidR="009F7A98" w:rsidRDefault="009F7A98">
            <w:pPr>
              <w:pStyle w:val="TAC"/>
            </w:pPr>
            <w:r>
              <w:t>1</w:t>
            </w:r>
          </w:p>
        </w:tc>
        <w:tc>
          <w:tcPr>
            <w:tcW w:w="510" w:type="dxa"/>
            <w:vAlign w:val="center"/>
          </w:tcPr>
          <w:p w14:paraId="50781929" w14:textId="77777777" w:rsidR="009F7A98" w:rsidRDefault="009F7A98">
            <w:pPr>
              <w:pStyle w:val="TAC"/>
            </w:pPr>
            <w:r>
              <w:t>0</w:t>
            </w:r>
          </w:p>
        </w:tc>
        <w:tc>
          <w:tcPr>
            <w:tcW w:w="510" w:type="dxa"/>
            <w:vAlign w:val="center"/>
          </w:tcPr>
          <w:p w14:paraId="2A6A1F46" w14:textId="77777777" w:rsidR="009F7A98" w:rsidRDefault="009F7A98">
            <w:pPr>
              <w:pStyle w:val="TAC"/>
            </w:pPr>
            <w:r>
              <w:t>1</w:t>
            </w:r>
          </w:p>
        </w:tc>
        <w:tc>
          <w:tcPr>
            <w:tcW w:w="510" w:type="dxa"/>
            <w:vAlign w:val="center"/>
          </w:tcPr>
          <w:p w14:paraId="443E910D" w14:textId="77777777" w:rsidR="009F7A98" w:rsidRDefault="009F7A98">
            <w:pPr>
              <w:pStyle w:val="TAC"/>
            </w:pPr>
            <w:r>
              <w:t>1</w:t>
            </w:r>
          </w:p>
        </w:tc>
        <w:tc>
          <w:tcPr>
            <w:tcW w:w="510" w:type="dxa"/>
            <w:vAlign w:val="center"/>
          </w:tcPr>
          <w:p w14:paraId="2F4F8AA6" w14:textId="77777777" w:rsidR="009F7A98" w:rsidRDefault="009F7A98">
            <w:pPr>
              <w:pStyle w:val="TAC"/>
            </w:pPr>
            <w:r>
              <w:t>1</w:t>
            </w:r>
          </w:p>
        </w:tc>
        <w:tc>
          <w:tcPr>
            <w:tcW w:w="575" w:type="dxa"/>
            <w:vAlign w:val="center"/>
          </w:tcPr>
          <w:p w14:paraId="1986BD80" w14:textId="77777777" w:rsidR="009F7A98" w:rsidRDefault="009F7A98">
            <w:pPr>
              <w:pStyle w:val="TAC"/>
            </w:pPr>
            <w:r>
              <w:t>1</w:t>
            </w:r>
          </w:p>
        </w:tc>
      </w:tr>
      <w:tr w:rsidR="009F7A98" w14:paraId="54E37830" w14:textId="77777777">
        <w:trPr>
          <w:trHeight w:val="225"/>
          <w:jc w:val="center"/>
        </w:trPr>
        <w:tc>
          <w:tcPr>
            <w:tcW w:w="399" w:type="dxa"/>
            <w:shd w:val="clear" w:color="auto" w:fill="FFFFFF"/>
            <w:noWrap/>
            <w:vAlign w:val="center"/>
          </w:tcPr>
          <w:p w14:paraId="3B5A89A5" w14:textId="77777777" w:rsidR="009F7A98" w:rsidRDefault="009F7A98">
            <w:pPr>
              <w:pStyle w:val="TAC"/>
            </w:pPr>
            <w:r>
              <w:t>13</w:t>
            </w:r>
          </w:p>
        </w:tc>
        <w:tc>
          <w:tcPr>
            <w:tcW w:w="509" w:type="dxa"/>
            <w:vAlign w:val="center"/>
          </w:tcPr>
          <w:p w14:paraId="1B5F4D65" w14:textId="77777777" w:rsidR="009F7A98" w:rsidRDefault="009F7A98">
            <w:pPr>
              <w:pStyle w:val="TAC"/>
            </w:pPr>
            <w:r>
              <w:t>1</w:t>
            </w:r>
          </w:p>
        </w:tc>
        <w:tc>
          <w:tcPr>
            <w:tcW w:w="510" w:type="dxa"/>
            <w:vAlign w:val="center"/>
          </w:tcPr>
          <w:p w14:paraId="3228D5FD" w14:textId="77777777" w:rsidR="009F7A98" w:rsidRDefault="009F7A98">
            <w:pPr>
              <w:pStyle w:val="TAC"/>
            </w:pPr>
            <w:r>
              <w:t>1</w:t>
            </w:r>
          </w:p>
        </w:tc>
        <w:tc>
          <w:tcPr>
            <w:tcW w:w="510" w:type="dxa"/>
            <w:vAlign w:val="center"/>
          </w:tcPr>
          <w:p w14:paraId="63A60A86" w14:textId="77777777" w:rsidR="009F7A98" w:rsidRDefault="009F7A98">
            <w:pPr>
              <w:pStyle w:val="TAC"/>
            </w:pPr>
            <w:r>
              <w:t>0</w:t>
            </w:r>
          </w:p>
        </w:tc>
        <w:tc>
          <w:tcPr>
            <w:tcW w:w="510" w:type="dxa"/>
            <w:vAlign w:val="center"/>
          </w:tcPr>
          <w:p w14:paraId="73EE98AF" w14:textId="77777777" w:rsidR="009F7A98" w:rsidRDefault="009F7A98">
            <w:pPr>
              <w:pStyle w:val="TAC"/>
            </w:pPr>
            <w:r>
              <w:t>1</w:t>
            </w:r>
          </w:p>
        </w:tc>
        <w:tc>
          <w:tcPr>
            <w:tcW w:w="510" w:type="dxa"/>
            <w:vAlign w:val="center"/>
          </w:tcPr>
          <w:p w14:paraId="236461E5" w14:textId="77777777" w:rsidR="009F7A98" w:rsidRDefault="009F7A98">
            <w:pPr>
              <w:pStyle w:val="TAC"/>
            </w:pPr>
            <w:r>
              <w:t>0</w:t>
            </w:r>
          </w:p>
        </w:tc>
        <w:tc>
          <w:tcPr>
            <w:tcW w:w="510" w:type="dxa"/>
            <w:vAlign w:val="center"/>
          </w:tcPr>
          <w:p w14:paraId="5D0C4C75" w14:textId="77777777" w:rsidR="009F7A98" w:rsidRDefault="009F7A98">
            <w:pPr>
              <w:pStyle w:val="TAC"/>
            </w:pPr>
            <w:r>
              <w:t>1</w:t>
            </w:r>
          </w:p>
        </w:tc>
        <w:tc>
          <w:tcPr>
            <w:tcW w:w="510" w:type="dxa"/>
            <w:vAlign w:val="center"/>
          </w:tcPr>
          <w:p w14:paraId="3BDDFC2C" w14:textId="77777777" w:rsidR="009F7A98" w:rsidRDefault="009F7A98">
            <w:pPr>
              <w:pStyle w:val="TAC"/>
            </w:pPr>
            <w:r>
              <w:t>0</w:t>
            </w:r>
          </w:p>
        </w:tc>
        <w:tc>
          <w:tcPr>
            <w:tcW w:w="510" w:type="dxa"/>
            <w:vAlign w:val="center"/>
          </w:tcPr>
          <w:p w14:paraId="4E1FEB64" w14:textId="77777777" w:rsidR="009F7A98" w:rsidRDefault="009F7A98">
            <w:pPr>
              <w:pStyle w:val="TAC"/>
            </w:pPr>
            <w:r>
              <w:t>1</w:t>
            </w:r>
          </w:p>
        </w:tc>
        <w:tc>
          <w:tcPr>
            <w:tcW w:w="510" w:type="dxa"/>
            <w:vAlign w:val="center"/>
          </w:tcPr>
          <w:p w14:paraId="39963924" w14:textId="77777777" w:rsidR="009F7A98" w:rsidRDefault="009F7A98">
            <w:pPr>
              <w:pStyle w:val="TAC"/>
            </w:pPr>
            <w:r>
              <w:t>0</w:t>
            </w:r>
          </w:p>
        </w:tc>
        <w:tc>
          <w:tcPr>
            <w:tcW w:w="510" w:type="dxa"/>
            <w:vAlign w:val="center"/>
          </w:tcPr>
          <w:p w14:paraId="531ADD70" w14:textId="77777777" w:rsidR="009F7A98" w:rsidRDefault="009F7A98">
            <w:pPr>
              <w:pStyle w:val="TAC"/>
            </w:pPr>
            <w:r>
              <w:t>1</w:t>
            </w:r>
          </w:p>
        </w:tc>
        <w:tc>
          <w:tcPr>
            <w:tcW w:w="575" w:type="dxa"/>
            <w:vAlign w:val="center"/>
          </w:tcPr>
          <w:p w14:paraId="48ADF6D7" w14:textId="77777777" w:rsidR="009F7A98" w:rsidRDefault="009F7A98">
            <w:pPr>
              <w:pStyle w:val="TAC"/>
            </w:pPr>
            <w:r>
              <w:t>1</w:t>
            </w:r>
          </w:p>
        </w:tc>
      </w:tr>
      <w:tr w:rsidR="009F7A98" w14:paraId="257CFA53" w14:textId="77777777">
        <w:trPr>
          <w:trHeight w:val="225"/>
          <w:jc w:val="center"/>
        </w:trPr>
        <w:tc>
          <w:tcPr>
            <w:tcW w:w="399" w:type="dxa"/>
            <w:shd w:val="clear" w:color="auto" w:fill="FFFFFF"/>
            <w:noWrap/>
            <w:vAlign w:val="center"/>
          </w:tcPr>
          <w:p w14:paraId="35869A5C" w14:textId="77777777" w:rsidR="009F7A98" w:rsidRDefault="009F7A98">
            <w:pPr>
              <w:pStyle w:val="TAC"/>
            </w:pPr>
            <w:r>
              <w:t>14</w:t>
            </w:r>
          </w:p>
        </w:tc>
        <w:tc>
          <w:tcPr>
            <w:tcW w:w="509" w:type="dxa"/>
            <w:vAlign w:val="center"/>
          </w:tcPr>
          <w:p w14:paraId="07DC9BDC" w14:textId="77777777" w:rsidR="009F7A98" w:rsidRDefault="009F7A98">
            <w:pPr>
              <w:pStyle w:val="TAC"/>
            </w:pPr>
            <w:r>
              <w:t>1</w:t>
            </w:r>
          </w:p>
        </w:tc>
        <w:tc>
          <w:tcPr>
            <w:tcW w:w="510" w:type="dxa"/>
            <w:vAlign w:val="center"/>
          </w:tcPr>
          <w:p w14:paraId="3553F1A2" w14:textId="77777777" w:rsidR="009F7A98" w:rsidRDefault="009F7A98">
            <w:pPr>
              <w:pStyle w:val="TAC"/>
            </w:pPr>
            <w:r>
              <w:t>0</w:t>
            </w:r>
          </w:p>
        </w:tc>
        <w:tc>
          <w:tcPr>
            <w:tcW w:w="510" w:type="dxa"/>
            <w:vAlign w:val="center"/>
          </w:tcPr>
          <w:p w14:paraId="70699BDB" w14:textId="77777777" w:rsidR="009F7A98" w:rsidRDefault="009F7A98">
            <w:pPr>
              <w:pStyle w:val="TAC"/>
            </w:pPr>
            <w:r>
              <w:t>0</w:t>
            </w:r>
          </w:p>
        </w:tc>
        <w:tc>
          <w:tcPr>
            <w:tcW w:w="510" w:type="dxa"/>
            <w:vAlign w:val="center"/>
          </w:tcPr>
          <w:p w14:paraId="1E8D0FC1" w14:textId="77777777" w:rsidR="009F7A98" w:rsidRDefault="009F7A98">
            <w:pPr>
              <w:pStyle w:val="TAC"/>
            </w:pPr>
            <w:r>
              <w:t>0</w:t>
            </w:r>
          </w:p>
        </w:tc>
        <w:tc>
          <w:tcPr>
            <w:tcW w:w="510" w:type="dxa"/>
            <w:vAlign w:val="center"/>
          </w:tcPr>
          <w:p w14:paraId="24A227DF" w14:textId="77777777" w:rsidR="009F7A98" w:rsidRDefault="009F7A98">
            <w:pPr>
              <w:pStyle w:val="TAC"/>
            </w:pPr>
            <w:r>
              <w:t>1</w:t>
            </w:r>
          </w:p>
        </w:tc>
        <w:tc>
          <w:tcPr>
            <w:tcW w:w="510" w:type="dxa"/>
            <w:vAlign w:val="center"/>
          </w:tcPr>
          <w:p w14:paraId="7BE057CC" w14:textId="77777777" w:rsidR="009F7A98" w:rsidRDefault="009F7A98">
            <w:pPr>
              <w:pStyle w:val="TAC"/>
            </w:pPr>
            <w:r>
              <w:t>1</w:t>
            </w:r>
          </w:p>
        </w:tc>
        <w:tc>
          <w:tcPr>
            <w:tcW w:w="510" w:type="dxa"/>
            <w:vAlign w:val="center"/>
          </w:tcPr>
          <w:p w14:paraId="68951961" w14:textId="77777777" w:rsidR="009F7A98" w:rsidRDefault="009F7A98">
            <w:pPr>
              <w:pStyle w:val="TAC"/>
            </w:pPr>
            <w:r>
              <w:t>0</w:t>
            </w:r>
          </w:p>
        </w:tc>
        <w:tc>
          <w:tcPr>
            <w:tcW w:w="510" w:type="dxa"/>
            <w:vAlign w:val="center"/>
          </w:tcPr>
          <w:p w14:paraId="3AFB8A36" w14:textId="77777777" w:rsidR="009F7A98" w:rsidRDefault="009F7A98">
            <w:pPr>
              <w:pStyle w:val="TAC"/>
            </w:pPr>
            <w:r>
              <w:t>1</w:t>
            </w:r>
          </w:p>
        </w:tc>
        <w:tc>
          <w:tcPr>
            <w:tcW w:w="510" w:type="dxa"/>
            <w:vAlign w:val="center"/>
          </w:tcPr>
          <w:p w14:paraId="5EF209A4" w14:textId="77777777" w:rsidR="009F7A98" w:rsidRDefault="009F7A98">
            <w:pPr>
              <w:pStyle w:val="TAC"/>
            </w:pPr>
            <w:r>
              <w:t>0</w:t>
            </w:r>
          </w:p>
        </w:tc>
        <w:tc>
          <w:tcPr>
            <w:tcW w:w="510" w:type="dxa"/>
            <w:vAlign w:val="center"/>
          </w:tcPr>
          <w:p w14:paraId="0668B21F" w14:textId="77777777" w:rsidR="009F7A98" w:rsidRDefault="009F7A98">
            <w:pPr>
              <w:pStyle w:val="TAC"/>
            </w:pPr>
            <w:r>
              <w:t>0</w:t>
            </w:r>
          </w:p>
        </w:tc>
        <w:tc>
          <w:tcPr>
            <w:tcW w:w="575" w:type="dxa"/>
            <w:vAlign w:val="center"/>
          </w:tcPr>
          <w:p w14:paraId="7986050F" w14:textId="77777777" w:rsidR="009F7A98" w:rsidRDefault="009F7A98">
            <w:pPr>
              <w:pStyle w:val="TAC"/>
            </w:pPr>
            <w:r>
              <w:t>1</w:t>
            </w:r>
          </w:p>
        </w:tc>
      </w:tr>
      <w:tr w:rsidR="009F7A98" w14:paraId="4DDC32C7" w14:textId="77777777">
        <w:trPr>
          <w:trHeight w:val="225"/>
          <w:jc w:val="center"/>
        </w:trPr>
        <w:tc>
          <w:tcPr>
            <w:tcW w:w="399" w:type="dxa"/>
            <w:shd w:val="clear" w:color="auto" w:fill="FFFFFF"/>
            <w:noWrap/>
            <w:vAlign w:val="center"/>
          </w:tcPr>
          <w:p w14:paraId="469C0EF4" w14:textId="77777777" w:rsidR="009F7A98" w:rsidRDefault="009F7A98">
            <w:pPr>
              <w:pStyle w:val="TAC"/>
            </w:pPr>
            <w:r>
              <w:t>15</w:t>
            </w:r>
          </w:p>
        </w:tc>
        <w:tc>
          <w:tcPr>
            <w:tcW w:w="509" w:type="dxa"/>
            <w:vAlign w:val="center"/>
          </w:tcPr>
          <w:p w14:paraId="6BF68772" w14:textId="77777777" w:rsidR="009F7A98" w:rsidRDefault="009F7A98">
            <w:pPr>
              <w:pStyle w:val="TAC"/>
            </w:pPr>
            <w:r>
              <w:rPr>
                <w:rFonts w:hint="eastAsia"/>
              </w:rPr>
              <w:t>1</w:t>
            </w:r>
          </w:p>
        </w:tc>
        <w:tc>
          <w:tcPr>
            <w:tcW w:w="510" w:type="dxa"/>
            <w:vAlign w:val="center"/>
          </w:tcPr>
          <w:p w14:paraId="6BB71453" w14:textId="77777777" w:rsidR="009F7A98" w:rsidRDefault="009F7A98">
            <w:pPr>
              <w:pStyle w:val="TAC"/>
            </w:pPr>
            <w:r>
              <w:t>1</w:t>
            </w:r>
          </w:p>
        </w:tc>
        <w:tc>
          <w:tcPr>
            <w:tcW w:w="510" w:type="dxa"/>
            <w:vAlign w:val="center"/>
          </w:tcPr>
          <w:p w14:paraId="6993B45A" w14:textId="77777777" w:rsidR="009F7A98" w:rsidRDefault="009F7A98">
            <w:pPr>
              <w:pStyle w:val="TAC"/>
            </w:pPr>
            <w:r>
              <w:t>0</w:t>
            </w:r>
          </w:p>
        </w:tc>
        <w:tc>
          <w:tcPr>
            <w:tcW w:w="510" w:type="dxa"/>
            <w:vAlign w:val="center"/>
          </w:tcPr>
          <w:p w14:paraId="627AD8CE" w14:textId="77777777" w:rsidR="009F7A98" w:rsidRDefault="009F7A98">
            <w:pPr>
              <w:pStyle w:val="TAC"/>
            </w:pPr>
            <w:r>
              <w:t>0</w:t>
            </w:r>
          </w:p>
        </w:tc>
        <w:tc>
          <w:tcPr>
            <w:tcW w:w="510" w:type="dxa"/>
            <w:vAlign w:val="center"/>
          </w:tcPr>
          <w:p w14:paraId="1DDC3732" w14:textId="77777777" w:rsidR="009F7A98" w:rsidRDefault="009F7A98">
            <w:pPr>
              <w:pStyle w:val="TAC"/>
            </w:pPr>
            <w:r>
              <w:t>1</w:t>
            </w:r>
          </w:p>
        </w:tc>
        <w:tc>
          <w:tcPr>
            <w:tcW w:w="510" w:type="dxa"/>
            <w:vAlign w:val="center"/>
          </w:tcPr>
          <w:p w14:paraId="243E4345" w14:textId="77777777" w:rsidR="009F7A98" w:rsidRDefault="009F7A98">
            <w:pPr>
              <w:pStyle w:val="TAC"/>
            </w:pPr>
            <w:r>
              <w:t>1</w:t>
            </w:r>
          </w:p>
        </w:tc>
        <w:tc>
          <w:tcPr>
            <w:tcW w:w="510" w:type="dxa"/>
            <w:vAlign w:val="center"/>
          </w:tcPr>
          <w:p w14:paraId="03A77A33" w14:textId="77777777" w:rsidR="009F7A98" w:rsidRDefault="009F7A98">
            <w:pPr>
              <w:pStyle w:val="TAC"/>
            </w:pPr>
            <w:r>
              <w:t>1</w:t>
            </w:r>
          </w:p>
        </w:tc>
        <w:tc>
          <w:tcPr>
            <w:tcW w:w="510" w:type="dxa"/>
            <w:vAlign w:val="center"/>
          </w:tcPr>
          <w:p w14:paraId="4B07989F" w14:textId="77777777" w:rsidR="009F7A98" w:rsidRDefault="009F7A98">
            <w:pPr>
              <w:pStyle w:val="TAC"/>
            </w:pPr>
            <w:r>
              <w:t>1</w:t>
            </w:r>
          </w:p>
        </w:tc>
        <w:tc>
          <w:tcPr>
            <w:tcW w:w="510" w:type="dxa"/>
            <w:vAlign w:val="center"/>
          </w:tcPr>
          <w:p w14:paraId="7D76D809" w14:textId="77777777" w:rsidR="009F7A98" w:rsidRDefault="009F7A98">
            <w:pPr>
              <w:pStyle w:val="TAC"/>
            </w:pPr>
            <w:r>
              <w:t>0</w:t>
            </w:r>
          </w:p>
        </w:tc>
        <w:tc>
          <w:tcPr>
            <w:tcW w:w="510" w:type="dxa"/>
            <w:vAlign w:val="center"/>
          </w:tcPr>
          <w:p w14:paraId="534ACE06" w14:textId="77777777" w:rsidR="009F7A98" w:rsidRDefault="009F7A98">
            <w:pPr>
              <w:pStyle w:val="TAC"/>
            </w:pPr>
            <w:r>
              <w:t>1</w:t>
            </w:r>
          </w:p>
        </w:tc>
        <w:tc>
          <w:tcPr>
            <w:tcW w:w="575" w:type="dxa"/>
            <w:vAlign w:val="center"/>
          </w:tcPr>
          <w:p w14:paraId="77CEA6A6" w14:textId="77777777" w:rsidR="009F7A98" w:rsidRDefault="009F7A98">
            <w:pPr>
              <w:pStyle w:val="TAC"/>
            </w:pPr>
            <w:r>
              <w:t>1</w:t>
            </w:r>
          </w:p>
        </w:tc>
      </w:tr>
      <w:tr w:rsidR="009F7A98" w14:paraId="424818B1" w14:textId="77777777">
        <w:trPr>
          <w:trHeight w:val="225"/>
          <w:jc w:val="center"/>
        </w:trPr>
        <w:tc>
          <w:tcPr>
            <w:tcW w:w="399" w:type="dxa"/>
            <w:shd w:val="clear" w:color="auto" w:fill="FFFFFF"/>
            <w:noWrap/>
            <w:vAlign w:val="center"/>
          </w:tcPr>
          <w:p w14:paraId="1394DB88" w14:textId="77777777" w:rsidR="009F7A98" w:rsidRDefault="009F7A98">
            <w:pPr>
              <w:pStyle w:val="TAC"/>
            </w:pPr>
            <w:r>
              <w:t>16</w:t>
            </w:r>
          </w:p>
        </w:tc>
        <w:tc>
          <w:tcPr>
            <w:tcW w:w="509" w:type="dxa"/>
            <w:vAlign w:val="center"/>
          </w:tcPr>
          <w:p w14:paraId="50B69EB6" w14:textId="77777777" w:rsidR="009F7A98" w:rsidRDefault="009F7A98">
            <w:pPr>
              <w:pStyle w:val="TAC"/>
            </w:pPr>
            <w:r>
              <w:t>1</w:t>
            </w:r>
          </w:p>
        </w:tc>
        <w:tc>
          <w:tcPr>
            <w:tcW w:w="510" w:type="dxa"/>
            <w:vAlign w:val="center"/>
          </w:tcPr>
          <w:p w14:paraId="08F38FB3" w14:textId="77777777" w:rsidR="009F7A98" w:rsidRDefault="009F7A98">
            <w:pPr>
              <w:pStyle w:val="TAC"/>
            </w:pPr>
            <w:r>
              <w:t>1</w:t>
            </w:r>
          </w:p>
        </w:tc>
        <w:tc>
          <w:tcPr>
            <w:tcW w:w="510" w:type="dxa"/>
            <w:vAlign w:val="center"/>
          </w:tcPr>
          <w:p w14:paraId="02DC88DE" w14:textId="77777777" w:rsidR="009F7A98" w:rsidRDefault="009F7A98">
            <w:pPr>
              <w:pStyle w:val="TAC"/>
            </w:pPr>
            <w:r>
              <w:t>1</w:t>
            </w:r>
          </w:p>
        </w:tc>
        <w:tc>
          <w:tcPr>
            <w:tcW w:w="510" w:type="dxa"/>
            <w:vAlign w:val="center"/>
          </w:tcPr>
          <w:p w14:paraId="617B6106" w14:textId="77777777" w:rsidR="009F7A98" w:rsidRDefault="009F7A98">
            <w:pPr>
              <w:pStyle w:val="TAC"/>
            </w:pPr>
            <w:r>
              <w:t>0</w:t>
            </w:r>
          </w:p>
        </w:tc>
        <w:tc>
          <w:tcPr>
            <w:tcW w:w="510" w:type="dxa"/>
            <w:vAlign w:val="center"/>
          </w:tcPr>
          <w:p w14:paraId="5545FBBF" w14:textId="77777777" w:rsidR="009F7A98" w:rsidRDefault="009F7A98">
            <w:pPr>
              <w:pStyle w:val="TAC"/>
            </w:pPr>
            <w:r>
              <w:t>1</w:t>
            </w:r>
          </w:p>
        </w:tc>
        <w:tc>
          <w:tcPr>
            <w:tcW w:w="510" w:type="dxa"/>
            <w:vAlign w:val="center"/>
          </w:tcPr>
          <w:p w14:paraId="78D7B3B0" w14:textId="77777777" w:rsidR="009F7A98" w:rsidRDefault="009F7A98">
            <w:pPr>
              <w:pStyle w:val="TAC"/>
            </w:pPr>
            <w:r>
              <w:t>1</w:t>
            </w:r>
          </w:p>
        </w:tc>
        <w:tc>
          <w:tcPr>
            <w:tcW w:w="510" w:type="dxa"/>
            <w:vAlign w:val="center"/>
          </w:tcPr>
          <w:p w14:paraId="061556F6" w14:textId="77777777" w:rsidR="009F7A98" w:rsidRDefault="009F7A98">
            <w:pPr>
              <w:pStyle w:val="TAC"/>
            </w:pPr>
            <w:r>
              <w:t>1</w:t>
            </w:r>
          </w:p>
        </w:tc>
        <w:tc>
          <w:tcPr>
            <w:tcW w:w="510" w:type="dxa"/>
            <w:vAlign w:val="center"/>
          </w:tcPr>
          <w:p w14:paraId="7BB5BDC2" w14:textId="77777777" w:rsidR="009F7A98" w:rsidRDefault="009F7A98">
            <w:pPr>
              <w:pStyle w:val="TAC"/>
            </w:pPr>
            <w:r>
              <w:t>0</w:t>
            </w:r>
          </w:p>
        </w:tc>
        <w:tc>
          <w:tcPr>
            <w:tcW w:w="510" w:type="dxa"/>
            <w:vAlign w:val="center"/>
          </w:tcPr>
          <w:p w14:paraId="063DA3A1" w14:textId="77777777" w:rsidR="009F7A98" w:rsidRDefault="009F7A98">
            <w:pPr>
              <w:pStyle w:val="TAC"/>
            </w:pPr>
            <w:r>
              <w:t>0</w:t>
            </w:r>
          </w:p>
        </w:tc>
        <w:tc>
          <w:tcPr>
            <w:tcW w:w="510" w:type="dxa"/>
            <w:vAlign w:val="center"/>
          </w:tcPr>
          <w:p w14:paraId="05BB1D8D" w14:textId="77777777" w:rsidR="009F7A98" w:rsidRDefault="009F7A98">
            <w:pPr>
              <w:pStyle w:val="TAC"/>
            </w:pPr>
            <w:r>
              <w:t>1</w:t>
            </w:r>
          </w:p>
        </w:tc>
        <w:tc>
          <w:tcPr>
            <w:tcW w:w="575" w:type="dxa"/>
            <w:vAlign w:val="center"/>
          </w:tcPr>
          <w:p w14:paraId="76695754" w14:textId="77777777" w:rsidR="009F7A98" w:rsidRDefault="009F7A98">
            <w:pPr>
              <w:pStyle w:val="TAC"/>
            </w:pPr>
            <w:r>
              <w:t>0</w:t>
            </w:r>
          </w:p>
        </w:tc>
      </w:tr>
      <w:tr w:rsidR="009F7A98" w14:paraId="2491A3DE" w14:textId="77777777">
        <w:trPr>
          <w:trHeight w:val="225"/>
          <w:jc w:val="center"/>
        </w:trPr>
        <w:tc>
          <w:tcPr>
            <w:tcW w:w="399" w:type="dxa"/>
            <w:shd w:val="clear" w:color="auto" w:fill="FFFFFF"/>
            <w:noWrap/>
            <w:vAlign w:val="center"/>
          </w:tcPr>
          <w:p w14:paraId="62E81CC9" w14:textId="77777777" w:rsidR="009F7A98" w:rsidRDefault="009F7A98">
            <w:pPr>
              <w:pStyle w:val="TAC"/>
            </w:pPr>
            <w:r>
              <w:t>17</w:t>
            </w:r>
          </w:p>
        </w:tc>
        <w:tc>
          <w:tcPr>
            <w:tcW w:w="509" w:type="dxa"/>
            <w:vAlign w:val="center"/>
          </w:tcPr>
          <w:p w14:paraId="7DA526BA" w14:textId="77777777" w:rsidR="009F7A98" w:rsidRDefault="009F7A98">
            <w:pPr>
              <w:pStyle w:val="TAC"/>
            </w:pPr>
            <w:r>
              <w:t>1</w:t>
            </w:r>
          </w:p>
        </w:tc>
        <w:tc>
          <w:tcPr>
            <w:tcW w:w="510" w:type="dxa"/>
            <w:vAlign w:val="center"/>
          </w:tcPr>
          <w:p w14:paraId="43CBBA5C" w14:textId="77777777" w:rsidR="009F7A98" w:rsidRDefault="009F7A98">
            <w:pPr>
              <w:pStyle w:val="TAC"/>
            </w:pPr>
            <w:r>
              <w:t>0</w:t>
            </w:r>
          </w:p>
        </w:tc>
        <w:tc>
          <w:tcPr>
            <w:tcW w:w="510" w:type="dxa"/>
            <w:vAlign w:val="center"/>
          </w:tcPr>
          <w:p w14:paraId="79B940F2" w14:textId="77777777" w:rsidR="009F7A98" w:rsidRDefault="009F7A98">
            <w:pPr>
              <w:pStyle w:val="TAC"/>
            </w:pPr>
            <w:r>
              <w:t>0</w:t>
            </w:r>
          </w:p>
        </w:tc>
        <w:tc>
          <w:tcPr>
            <w:tcW w:w="510" w:type="dxa"/>
            <w:vAlign w:val="center"/>
          </w:tcPr>
          <w:p w14:paraId="52FD88D6" w14:textId="77777777" w:rsidR="009F7A98" w:rsidRDefault="009F7A98">
            <w:pPr>
              <w:pStyle w:val="TAC"/>
            </w:pPr>
            <w:r>
              <w:t>1</w:t>
            </w:r>
          </w:p>
        </w:tc>
        <w:tc>
          <w:tcPr>
            <w:tcW w:w="510" w:type="dxa"/>
            <w:vAlign w:val="center"/>
          </w:tcPr>
          <w:p w14:paraId="63775C92" w14:textId="77777777" w:rsidR="009F7A98" w:rsidRDefault="009F7A98">
            <w:pPr>
              <w:pStyle w:val="TAC"/>
            </w:pPr>
            <w:r>
              <w:t>1</w:t>
            </w:r>
          </w:p>
        </w:tc>
        <w:tc>
          <w:tcPr>
            <w:tcW w:w="510" w:type="dxa"/>
            <w:vAlign w:val="center"/>
          </w:tcPr>
          <w:p w14:paraId="75273D47" w14:textId="77777777" w:rsidR="009F7A98" w:rsidRDefault="009F7A98">
            <w:pPr>
              <w:pStyle w:val="TAC"/>
            </w:pPr>
            <w:r>
              <w:t>1</w:t>
            </w:r>
          </w:p>
        </w:tc>
        <w:tc>
          <w:tcPr>
            <w:tcW w:w="510" w:type="dxa"/>
            <w:vAlign w:val="center"/>
          </w:tcPr>
          <w:p w14:paraId="7D66D0BD" w14:textId="77777777" w:rsidR="009F7A98" w:rsidRDefault="009F7A98">
            <w:pPr>
              <w:pStyle w:val="TAC"/>
            </w:pPr>
            <w:r>
              <w:t>0</w:t>
            </w:r>
          </w:p>
        </w:tc>
        <w:tc>
          <w:tcPr>
            <w:tcW w:w="510" w:type="dxa"/>
            <w:vAlign w:val="center"/>
          </w:tcPr>
          <w:p w14:paraId="6C62DDEA" w14:textId="77777777" w:rsidR="009F7A98" w:rsidRDefault="009F7A98">
            <w:pPr>
              <w:pStyle w:val="TAC"/>
            </w:pPr>
            <w:r>
              <w:t>0</w:t>
            </w:r>
          </w:p>
        </w:tc>
        <w:tc>
          <w:tcPr>
            <w:tcW w:w="510" w:type="dxa"/>
            <w:vAlign w:val="center"/>
          </w:tcPr>
          <w:p w14:paraId="27E85292" w14:textId="77777777" w:rsidR="009F7A98" w:rsidRDefault="009F7A98">
            <w:pPr>
              <w:pStyle w:val="TAC"/>
            </w:pPr>
            <w:r>
              <w:t>1</w:t>
            </w:r>
          </w:p>
        </w:tc>
        <w:tc>
          <w:tcPr>
            <w:tcW w:w="510" w:type="dxa"/>
            <w:vAlign w:val="center"/>
          </w:tcPr>
          <w:p w14:paraId="16B4688F" w14:textId="77777777" w:rsidR="009F7A98" w:rsidRDefault="009F7A98">
            <w:pPr>
              <w:pStyle w:val="TAC"/>
            </w:pPr>
            <w:r>
              <w:t>0</w:t>
            </w:r>
          </w:p>
        </w:tc>
        <w:tc>
          <w:tcPr>
            <w:tcW w:w="575" w:type="dxa"/>
            <w:vAlign w:val="center"/>
          </w:tcPr>
          <w:p w14:paraId="221BEE4C" w14:textId="77777777" w:rsidR="009F7A98" w:rsidRDefault="009F7A98">
            <w:pPr>
              <w:pStyle w:val="TAC"/>
            </w:pPr>
            <w:r>
              <w:t>0</w:t>
            </w:r>
          </w:p>
        </w:tc>
      </w:tr>
      <w:tr w:rsidR="009F7A98" w14:paraId="09798E32" w14:textId="77777777">
        <w:trPr>
          <w:trHeight w:val="225"/>
          <w:jc w:val="center"/>
        </w:trPr>
        <w:tc>
          <w:tcPr>
            <w:tcW w:w="399" w:type="dxa"/>
            <w:shd w:val="clear" w:color="auto" w:fill="FFFFFF"/>
            <w:noWrap/>
            <w:vAlign w:val="center"/>
          </w:tcPr>
          <w:p w14:paraId="02482F5A" w14:textId="77777777" w:rsidR="009F7A98" w:rsidRDefault="009F7A98">
            <w:pPr>
              <w:pStyle w:val="TAC"/>
            </w:pPr>
            <w:r>
              <w:t>18</w:t>
            </w:r>
          </w:p>
        </w:tc>
        <w:tc>
          <w:tcPr>
            <w:tcW w:w="509" w:type="dxa"/>
            <w:vAlign w:val="center"/>
          </w:tcPr>
          <w:p w14:paraId="264D4FE9" w14:textId="77777777" w:rsidR="009F7A98" w:rsidRDefault="009F7A98">
            <w:pPr>
              <w:pStyle w:val="TAC"/>
            </w:pPr>
            <w:r>
              <w:t>1</w:t>
            </w:r>
          </w:p>
        </w:tc>
        <w:tc>
          <w:tcPr>
            <w:tcW w:w="510" w:type="dxa"/>
            <w:vAlign w:val="center"/>
          </w:tcPr>
          <w:p w14:paraId="7EFF6AAB" w14:textId="77777777" w:rsidR="009F7A98" w:rsidRDefault="009F7A98">
            <w:pPr>
              <w:pStyle w:val="TAC"/>
            </w:pPr>
            <w:r>
              <w:t>1</w:t>
            </w:r>
          </w:p>
        </w:tc>
        <w:tc>
          <w:tcPr>
            <w:tcW w:w="510" w:type="dxa"/>
            <w:vAlign w:val="center"/>
          </w:tcPr>
          <w:p w14:paraId="27AC2ED7" w14:textId="77777777" w:rsidR="009F7A98" w:rsidRDefault="009F7A98">
            <w:pPr>
              <w:pStyle w:val="TAC"/>
            </w:pPr>
            <w:r>
              <w:t>0</w:t>
            </w:r>
          </w:p>
        </w:tc>
        <w:tc>
          <w:tcPr>
            <w:tcW w:w="510" w:type="dxa"/>
            <w:vAlign w:val="center"/>
          </w:tcPr>
          <w:p w14:paraId="138DA661" w14:textId="77777777" w:rsidR="009F7A98" w:rsidRDefault="009F7A98">
            <w:pPr>
              <w:pStyle w:val="TAC"/>
            </w:pPr>
            <w:r>
              <w:t>1</w:t>
            </w:r>
          </w:p>
        </w:tc>
        <w:tc>
          <w:tcPr>
            <w:tcW w:w="510" w:type="dxa"/>
            <w:vAlign w:val="center"/>
          </w:tcPr>
          <w:p w14:paraId="3C349A86" w14:textId="77777777" w:rsidR="009F7A98" w:rsidRDefault="009F7A98">
            <w:pPr>
              <w:pStyle w:val="TAC"/>
            </w:pPr>
            <w:r>
              <w:t>1</w:t>
            </w:r>
          </w:p>
        </w:tc>
        <w:tc>
          <w:tcPr>
            <w:tcW w:w="510" w:type="dxa"/>
            <w:vAlign w:val="center"/>
          </w:tcPr>
          <w:p w14:paraId="4918E4DD" w14:textId="77777777" w:rsidR="009F7A98" w:rsidRDefault="009F7A98">
            <w:pPr>
              <w:pStyle w:val="TAC"/>
            </w:pPr>
            <w:r>
              <w:t>1</w:t>
            </w:r>
          </w:p>
        </w:tc>
        <w:tc>
          <w:tcPr>
            <w:tcW w:w="510" w:type="dxa"/>
            <w:vAlign w:val="center"/>
          </w:tcPr>
          <w:p w14:paraId="5B10D87C" w14:textId="77777777" w:rsidR="009F7A98" w:rsidRDefault="009F7A98">
            <w:pPr>
              <w:pStyle w:val="TAC"/>
            </w:pPr>
            <w:r>
              <w:t>1</w:t>
            </w:r>
          </w:p>
        </w:tc>
        <w:tc>
          <w:tcPr>
            <w:tcW w:w="510" w:type="dxa"/>
            <w:vAlign w:val="center"/>
          </w:tcPr>
          <w:p w14:paraId="304E03F6" w14:textId="77777777" w:rsidR="009F7A98" w:rsidRDefault="009F7A98">
            <w:pPr>
              <w:pStyle w:val="TAC"/>
            </w:pPr>
            <w:r>
              <w:t>1</w:t>
            </w:r>
          </w:p>
        </w:tc>
        <w:tc>
          <w:tcPr>
            <w:tcW w:w="510" w:type="dxa"/>
            <w:vAlign w:val="center"/>
          </w:tcPr>
          <w:p w14:paraId="3BFAB1F5" w14:textId="77777777" w:rsidR="009F7A98" w:rsidRDefault="009F7A98">
            <w:pPr>
              <w:pStyle w:val="TAC"/>
            </w:pPr>
            <w:r>
              <w:t>0</w:t>
            </w:r>
          </w:p>
        </w:tc>
        <w:tc>
          <w:tcPr>
            <w:tcW w:w="510" w:type="dxa"/>
            <w:vAlign w:val="center"/>
          </w:tcPr>
          <w:p w14:paraId="1B89E9AF" w14:textId="77777777" w:rsidR="009F7A98" w:rsidRDefault="009F7A98">
            <w:pPr>
              <w:pStyle w:val="TAC"/>
            </w:pPr>
            <w:r>
              <w:t>0</w:t>
            </w:r>
          </w:p>
        </w:tc>
        <w:tc>
          <w:tcPr>
            <w:tcW w:w="575" w:type="dxa"/>
            <w:vAlign w:val="center"/>
          </w:tcPr>
          <w:p w14:paraId="14D6A4B6" w14:textId="77777777" w:rsidR="009F7A98" w:rsidRDefault="009F7A98">
            <w:pPr>
              <w:pStyle w:val="TAC"/>
            </w:pPr>
            <w:r>
              <w:t>0</w:t>
            </w:r>
          </w:p>
        </w:tc>
      </w:tr>
      <w:tr w:rsidR="009F7A98" w14:paraId="54F47823" w14:textId="77777777">
        <w:trPr>
          <w:trHeight w:val="240"/>
          <w:jc w:val="center"/>
        </w:trPr>
        <w:tc>
          <w:tcPr>
            <w:tcW w:w="399" w:type="dxa"/>
            <w:shd w:val="clear" w:color="auto" w:fill="FFFFFF"/>
            <w:noWrap/>
            <w:vAlign w:val="center"/>
          </w:tcPr>
          <w:p w14:paraId="1750D0DC" w14:textId="77777777" w:rsidR="009F7A98" w:rsidRDefault="009F7A98">
            <w:pPr>
              <w:pStyle w:val="TAC"/>
            </w:pPr>
            <w:r>
              <w:t>19</w:t>
            </w:r>
          </w:p>
        </w:tc>
        <w:tc>
          <w:tcPr>
            <w:tcW w:w="509" w:type="dxa"/>
            <w:vAlign w:val="center"/>
          </w:tcPr>
          <w:p w14:paraId="12694059" w14:textId="77777777" w:rsidR="009F7A98" w:rsidRDefault="009F7A98">
            <w:pPr>
              <w:pStyle w:val="TAC"/>
            </w:pPr>
            <w:r>
              <w:t>1</w:t>
            </w:r>
          </w:p>
        </w:tc>
        <w:tc>
          <w:tcPr>
            <w:tcW w:w="510" w:type="dxa"/>
            <w:vAlign w:val="center"/>
          </w:tcPr>
          <w:p w14:paraId="6AD64130" w14:textId="77777777" w:rsidR="009F7A98" w:rsidRDefault="009F7A98">
            <w:pPr>
              <w:pStyle w:val="TAC"/>
            </w:pPr>
            <w:r>
              <w:t>0</w:t>
            </w:r>
          </w:p>
        </w:tc>
        <w:tc>
          <w:tcPr>
            <w:tcW w:w="510" w:type="dxa"/>
            <w:vAlign w:val="center"/>
          </w:tcPr>
          <w:p w14:paraId="388FCABF" w14:textId="77777777" w:rsidR="009F7A98" w:rsidRDefault="009F7A98">
            <w:pPr>
              <w:pStyle w:val="TAC"/>
            </w:pPr>
            <w:r>
              <w:t>0</w:t>
            </w:r>
          </w:p>
        </w:tc>
        <w:tc>
          <w:tcPr>
            <w:tcW w:w="510" w:type="dxa"/>
            <w:vAlign w:val="center"/>
          </w:tcPr>
          <w:p w14:paraId="7F61C20C" w14:textId="77777777" w:rsidR="009F7A98" w:rsidRDefault="009F7A98">
            <w:pPr>
              <w:pStyle w:val="TAC"/>
            </w:pPr>
            <w:r>
              <w:t>0</w:t>
            </w:r>
          </w:p>
        </w:tc>
        <w:tc>
          <w:tcPr>
            <w:tcW w:w="510" w:type="dxa"/>
            <w:vAlign w:val="center"/>
          </w:tcPr>
          <w:p w14:paraId="645E3D32" w14:textId="77777777" w:rsidR="009F7A98" w:rsidRDefault="009F7A98">
            <w:pPr>
              <w:pStyle w:val="TAC"/>
            </w:pPr>
            <w:r>
              <w:t>0</w:t>
            </w:r>
          </w:p>
        </w:tc>
        <w:tc>
          <w:tcPr>
            <w:tcW w:w="510" w:type="dxa"/>
            <w:vAlign w:val="center"/>
          </w:tcPr>
          <w:p w14:paraId="0E5E844E" w14:textId="77777777" w:rsidR="009F7A98" w:rsidRDefault="009F7A98">
            <w:pPr>
              <w:pStyle w:val="TAC"/>
            </w:pPr>
            <w:r>
              <w:t>1</w:t>
            </w:r>
          </w:p>
        </w:tc>
        <w:tc>
          <w:tcPr>
            <w:tcW w:w="510" w:type="dxa"/>
            <w:vAlign w:val="center"/>
          </w:tcPr>
          <w:p w14:paraId="5B064F58" w14:textId="77777777" w:rsidR="009F7A98" w:rsidRDefault="009F7A98">
            <w:pPr>
              <w:pStyle w:val="TAC"/>
            </w:pPr>
            <w:r>
              <w:t>1</w:t>
            </w:r>
          </w:p>
        </w:tc>
        <w:tc>
          <w:tcPr>
            <w:tcW w:w="510" w:type="dxa"/>
            <w:vAlign w:val="center"/>
          </w:tcPr>
          <w:p w14:paraId="1C1EC6DA" w14:textId="77777777" w:rsidR="009F7A98" w:rsidRDefault="009F7A98">
            <w:pPr>
              <w:pStyle w:val="TAC"/>
            </w:pPr>
            <w:r>
              <w:t>0</w:t>
            </w:r>
          </w:p>
        </w:tc>
        <w:tc>
          <w:tcPr>
            <w:tcW w:w="510" w:type="dxa"/>
            <w:vAlign w:val="center"/>
          </w:tcPr>
          <w:p w14:paraId="63BF518A" w14:textId="77777777" w:rsidR="009F7A98" w:rsidRDefault="009F7A98">
            <w:pPr>
              <w:pStyle w:val="TAC"/>
            </w:pPr>
            <w:r>
              <w:t>0</w:t>
            </w:r>
          </w:p>
        </w:tc>
        <w:tc>
          <w:tcPr>
            <w:tcW w:w="510" w:type="dxa"/>
            <w:vAlign w:val="center"/>
          </w:tcPr>
          <w:p w14:paraId="3DA80BC0" w14:textId="77777777" w:rsidR="009F7A98" w:rsidRDefault="009F7A98">
            <w:pPr>
              <w:pStyle w:val="TAC"/>
            </w:pPr>
            <w:r>
              <w:t>0</w:t>
            </w:r>
          </w:p>
        </w:tc>
        <w:tc>
          <w:tcPr>
            <w:tcW w:w="575" w:type="dxa"/>
            <w:vAlign w:val="center"/>
          </w:tcPr>
          <w:p w14:paraId="72D79ED0" w14:textId="77777777" w:rsidR="009F7A98" w:rsidRDefault="009F7A98">
            <w:pPr>
              <w:pStyle w:val="TAC"/>
            </w:pPr>
            <w:r>
              <w:t>0</w:t>
            </w:r>
          </w:p>
        </w:tc>
      </w:tr>
      <w:tr w:rsidR="009F7A98" w14:paraId="125B8F53" w14:textId="77777777">
        <w:trPr>
          <w:trHeight w:val="225"/>
          <w:jc w:val="center"/>
        </w:trPr>
        <w:tc>
          <w:tcPr>
            <w:tcW w:w="399" w:type="dxa"/>
            <w:shd w:val="clear" w:color="auto" w:fill="FFFFFF"/>
            <w:noWrap/>
            <w:vAlign w:val="center"/>
          </w:tcPr>
          <w:p w14:paraId="41B1CA2E" w14:textId="77777777" w:rsidR="009F7A98" w:rsidRDefault="009F7A98">
            <w:pPr>
              <w:pStyle w:val="TAC"/>
            </w:pPr>
            <w:r>
              <w:t>20</w:t>
            </w:r>
          </w:p>
        </w:tc>
        <w:tc>
          <w:tcPr>
            <w:tcW w:w="509" w:type="dxa"/>
            <w:vAlign w:val="center"/>
          </w:tcPr>
          <w:p w14:paraId="5CA61D07" w14:textId="77777777" w:rsidR="009F7A98" w:rsidRDefault="009F7A98">
            <w:pPr>
              <w:pStyle w:val="TAC"/>
            </w:pPr>
            <w:r>
              <w:t>1</w:t>
            </w:r>
          </w:p>
        </w:tc>
        <w:tc>
          <w:tcPr>
            <w:tcW w:w="510" w:type="dxa"/>
            <w:noWrap/>
            <w:vAlign w:val="center"/>
          </w:tcPr>
          <w:p w14:paraId="6BB478F8" w14:textId="77777777" w:rsidR="009F7A98" w:rsidRDefault="009F7A98">
            <w:pPr>
              <w:pStyle w:val="TAC"/>
            </w:pPr>
            <w:r>
              <w:t>0</w:t>
            </w:r>
          </w:p>
        </w:tc>
        <w:tc>
          <w:tcPr>
            <w:tcW w:w="510" w:type="dxa"/>
            <w:noWrap/>
            <w:vAlign w:val="center"/>
          </w:tcPr>
          <w:p w14:paraId="0591C3B9" w14:textId="77777777" w:rsidR="009F7A98" w:rsidRDefault="009F7A98">
            <w:pPr>
              <w:pStyle w:val="TAC"/>
            </w:pPr>
            <w:r>
              <w:t>1</w:t>
            </w:r>
          </w:p>
        </w:tc>
        <w:tc>
          <w:tcPr>
            <w:tcW w:w="510" w:type="dxa"/>
            <w:noWrap/>
            <w:vAlign w:val="center"/>
          </w:tcPr>
          <w:p w14:paraId="440E4CF9" w14:textId="77777777" w:rsidR="009F7A98" w:rsidRDefault="009F7A98">
            <w:pPr>
              <w:pStyle w:val="TAC"/>
            </w:pPr>
            <w:r>
              <w:t>0</w:t>
            </w:r>
          </w:p>
        </w:tc>
        <w:tc>
          <w:tcPr>
            <w:tcW w:w="510" w:type="dxa"/>
            <w:noWrap/>
            <w:vAlign w:val="center"/>
          </w:tcPr>
          <w:p w14:paraId="73ABD235" w14:textId="77777777" w:rsidR="009F7A98" w:rsidRDefault="009F7A98">
            <w:pPr>
              <w:pStyle w:val="TAC"/>
            </w:pPr>
            <w:r>
              <w:t>0</w:t>
            </w:r>
          </w:p>
        </w:tc>
        <w:tc>
          <w:tcPr>
            <w:tcW w:w="510" w:type="dxa"/>
            <w:noWrap/>
            <w:vAlign w:val="center"/>
          </w:tcPr>
          <w:p w14:paraId="21AC2EB8" w14:textId="77777777" w:rsidR="009F7A98" w:rsidRDefault="009F7A98">
            <w:pPr>
              <w:pStyle w:val="TAC"/>
            </w:pPr>
            <w:r>
              <w:t>0</w:t>
            </w:r>
          </w:p>
        </w:tc>
        <w:tc>
          <w:tcPr>
            <w:tcW w:w="510" w:type="dxa"/>
            <w:noWrap/>
            <w:vAlign w:val="center"/>
          </w:tcPr>
          <w:p w14:paraId="65891F3C" w14:textId="77777777" w:rsidR="009F7A98" w:rsidRDefault="009F7A98">
            <w:pPr>
              <w:pStyle w:val="TAC"/>
            </w:pPr>
            <w:r>
              <w:t>1</w:t>
            </w:r>
          </w:p>
        </w:tc>
        <w:tc>
          <w:tcPr>
            <w:tcW w:w="510" w:type="dxa"/>
            <w:noWrap/>
            <w:vAlign w:val="center"/>
          </w:tcPr>
          <w:p w14:paraId="58802B32" w14:textId="77777777" w:rsidR="009F7A98" w:rsidRDefault="009F7A98">
            <w:pPr>
              <w:pStyle w:val="TAC"/>
            </w:pPr>
            <w:r>
              <w:t>0</w:t>
            </w:r>
          </w:p>
        </w:tc>
        <w:tc>
          <w:tcPr>
            <w:tcW w:w="510" w:type="dxa"/>
            <w:noWrap/>
            <w:vAlign w:val="center"/>
          </w:tcPr>
          <w:p w14:paraId="4805F44E" w14:textId="77777777" w:rsidR="009F7A98" w:rsidRDefault="009F7A98">
            <w:pPr>
              <w:pStyle w:val="TAC"/>
            </w:pPr>
            <w:r>
              <w:t>0</w:t>
            </w:r>
          </w:p>
        </w:tc>
        <w:tc>
          <w:tcPr>
            <w:tcW w:w="510" w:type="dxa"/>
            <w:noWrap/>
            <w:vAlign w:val="center"/>
          </w:tcPr>
          <w:p w14:paraId="277A37B1" w14:textId="77777777" w:rsidR="009F7A98" w:rsidRDefault="009F7A98">
            <w:pPr>
              <w:pStyle w:val="TAC"/>
            </w:pPr>
            <w:r>
              <w:t>0</w:t>
            </w:r>
          </w:p>
        </w:tc>
        <w:tc>
          <w:tcPr>
            <w:tcW w:w="575" w:type="dxa"/>
            <w:noWrap/>
            <w:vAlign w:val="center"/>
          </w:tcPr>
          <w:p w14:paraId="16B75599" w14:textId="77777777" w:rsidR="009F7A98" w:rsidRDefault="009F7A98">
            <w:pPr>
              <w:pStyle w:val="TAC"/>
            </w:pPr>
            <w:r>
              <w:t>1</w:t>
            </w:r>
          </w:p>
        </w:tc>
      </w:tr>
      <w:tr w:rsidR="009F7A98" w14:paraId="590AD19E" w14:textId="77777777">
        <w:trPr>
          <w:trHeight w:val="225"/>
          <w:jc w:val="center"/>
        </w:trPr>
        <w:tc>
          <w:tcPr>
            <w:tcW w:w="399" w:type="dxa"/>
            <w:shd w:val="clear" w:color="auto" w:fill="FFFFFF"/>
            <w:noWrap/>
            <w:vAlign w:val="center"/>
          </w:tcPr>
          <w:p w14:paraId="5D96143B" w14:textId="77777777" w:rsidR="009F7A98" w:rsidRDefault="009F7A98">
            <w:pPr>
              <w:pStyle w:val="TAC"/>
            </w:pPr>
            <w:r>
              <w:t>21</w:t>
            </w:r>
          </w:p>
        </w:tc>
        <w:tc>
          <w:tcPr>
            <w:tcW w:w="509" w:type="dxa"/>
            <w:vAlign w:val="center"/>
          </w:tcPr>
          <w:p w14:paraId="6192F44C" w14:textId="77777777" w:rsidR="009F7A98" w:rsidRDefault="009F7A98">
            <w:pPr>
              <w:pStyle w:val="TAC"/>
            </w:pPr>
            <w:r>
              <w:t>1</w:t>
            </w:r>
          </w:p>
        </w:tc>
        <w:tc>
          <w:tcPr>
            <w:tcW w:w="510" w:type="dxa"/>
            <w:noWrap/>
            <w:vAlign w:val="center"/>
          </w:tcPr>
          <w:p w14:paraId="5DB2F1C8" w14:textId="77777777" w:rsidR="009F7A98" w:rsidRDefault="009F7A98">
            <w:pPr>
              <w:pStyle w:val="TAC"/>
            </w:pPr>
            <w:r>
              <w:t>1</w:t>
            </w:r>
          </w:p>
        </w:tc>
        <w:tc>
          <w:tcPr>
            <w:tcW w:w="510" w:type="dxa"/>
            <w:noWrap/>
            <w:vAlign w:val="center"/>
          </w:tcPr>
          <w:p w14:paraId="34F26E42" w14:textId="77777777" w:rsidR="009F7A98" w:rsidRDefault="009F7A98">
            <w:pPr>
              <w:pStyle w:val="TAC"/>
            </w:pPr>
            <w:r>
              <w:t>0</w:t>
            </w:r>
          </w:p>
        </w:tc>
        <w:tc>
          <w:tcPr>
            <w:tcW w:w="510" w:type="dxa"/>
            <w:noWrap/>
            <w:vAlign w:val="center"/>
          </w:tcPr>
          <w:p w14:paraId="537CA355" w14:textId="77777777" w:rsidR="009F7A98" w:rsidRDefault="009F7A98">
            <w:pPr>
              <w:pStyle w:val="TAC"/>
            </w:pPr>
            <w:r>
              <w:t>1</w:t>
            </w:r>
          </w:p>
        </w:tc>
        <w:tc>
          <w:tcPr>
            <w:tcW w:w="510" w:type="dxa"/>
            <w:noWrap/>
            <w:vAlign w:val="center"/>
          </w:tcPr>
          <w:p w14:paraId="6F92C70C" w14:textId="77777777" w:rsidR="009F7A98" w:rsidRDefault="009F7A98">
            <w:pPr>
              <w:pStyle w:val="TAC"/>
            </w:pPr>
            <w:r>
              <w:t>0</w:t>
            </w:r>
          </w:p>
        </w:tc>
        <w:tc>
          <w:tcPr>
            <w:tcW w:w="510" w:type="dxa"/>
            <w:noWrap/>
            <w:vAlign w:val="center"/>
          </w:tcPr>
          <w:p w14:paraId="6CEB0906" w14:textId="77777777" w:rsidR="009F7A98" w:rsidRDefault="009F7A98">
            <w:pPr>
              <w:pStyle w:val="TAC"/>
            </w:pPr>
            <w:r>
              <w:t>0</w:t>
            </w:r>
          </w:p>
        </w:tc>
        <w:tc>
          <w:tcPr>
            <w:tcW w:w="510" w:type="dxa"/>
            <w:noWrap/>
            <w:vAlign w:val="center"/>
          </w:tcPr>
          <w:p w14:paraId="0FC61A27" w14:textId="77777777" w:rsidR="009F7A98" w:rsidRDefault="009F7A98">
            <w:pPr>
              <w:pStyle w:val="TAC"/>
            </w:pPr>
            <w:r>
              <w:t>0</w:t>
            </w:r>
          </w:p>
        </w:tc>
        <w:tc>
          <w:tcPr>
            <w:tcW w:w="510" w:type="dxa"/>
            <w:noWrap/>
            <w:vAlign w:val="center"/>
          </w:tcPr>
          <w:p w14:paraId="3DE5FE18" w14:textId="77777777" w:rsidR="009F7A98" w:rsidRDefault="009F7A98">
            <w:pPr>
              <w:pStyle w:val="TAC"/>
            </w:pPr>
            <w:r>
              <w:t>0</w:t>
            </w:r>
          </w:p>
        </w:tc>
        <w:tc>
          <w:tcPr>
            <w:tcW w:w="510" w:type="dxa"/>
            <w:noWrap/>
            <w:vAlign w:val="center"/>
          </w:tcPr>
          <w:p w14:paraId="3B51B3D7" w14:textId="77777777" w:rsidR="009F7A98" w:rsidRDefault="009F7A98">
            <w:pPr>
              <w:pStyle w:val="TAC"/>
            </w:pPr>
            <w:r>
              <w:t>0</w:t>
            </w:r>
          </w:p>
        </w:tc>
        <w:tc>
          <w:tcPr>
            <w:tcW w:w="510" w:type="dxa"/>
            <w:noWrap/>
            <w:vAlign w:val="center"/>
          </w:tcPr>
          <w:p w14:paraId="486CFFC5" w14:textId="77777777" w:rsidR="009F7A98" w:rsidRDefault="009F7A98">
            <w:pPr>
              <w:pStyle w:val="TAC"/>
            </w:pPr>
            <w:r>
              <w:t>1</w:t>
            </w:r>
          </w:p>
        </w:tc>
        <w:tc>
          <w:tcPr>
            <w:tcW w:w="575" w:type="dxa"/>
            <w:noWrap/>
            <w:vAlign w:val="center"/>
          </w:tcPr>
          <w:p w14:paraId="189CF90B" w14:textId="77777777" w:rsidR="009F7A98" w:rsidRDefault="009F7A98">
            <w:pPr>
              <w:pStyle w:val="TAC"/>
            </w:pPr>
            <w:r>
              <w:t>1</w:t>
            </w:r>
          </w:p>
        </w:tc>
      </w:tr>
      <w:tr w:rsidR="009F7A98" w14:paraId="7F9B7B8D" w14:textId="77777777">
        <w:trPr>
          <w:trHeight w:val="225"/>
          <w:jc w:val="center"/>
        </w:trPr>
        <w:tc>
          <w:tcPr>
            <w:tcW w:w="399" w:type="dxa"/>
            <w:shd w:val="clear" w:color="auto" w:fill="FFFFFF"/>
            <w:noWrap/>
            <w:vAlign w:val="center"/>
          </w:tcPr>
          <w:p w14:paraId="0F188433" w14:textId="77777777" w:rsidR="009F7A98" w:rsidRDefault="009F7A98">
            <w:pPr>
              <w:pStyle w:val="TAC"/>
            </w:pPr>
            <w:r>
              <w:t>22</w:t>
            </w:r>
          </w:p>
        </w:tc>
        <w:tc>
          <w:tcPr>
            <w:tcW w:w="509" w:type="dxa"/>
            <w:vAlign w:val="center"/>
          </w:tcPr>
          <w:p w14:paraId="3A945E49" w14:textId="77777777" w:rsidR="009F7A98" w:rsidRDefault="009F7A98">
            <w:pPr>
              <w:pStyle w:val="TAC"/>
            </w:pPr>
            <w:r>
              <w:t>1</w:t>
            </w:r>
          </w:p>
        </w:tc>
        <w:tc>
          <w:tcPr>
            <w:tcW w:w="510" w:type="dxa"/>
            <w:noWrap/>
            <w:vAlign w:val="center"/>
          </w:tcPr>
          <w:p w14:paraId="68F1F47A" w14:textId="77777777" w:rsidR="009F7A98" w:rsidRDefault="009F7A98">
            <w:pPr>
              <w:pStyle w:val="TAC"/>
            </w:pPr>
            <w:r>
              <w:t>0</w:t>
            </w:r>
          </w:p>
        </w:tc>
        <w:tc>
          <w:tcPr>
            <w:tcW w:w="510" w:type="dxa"/>
            <w:noWrap/>
            <w:vAlign w:val="center"/>
          </w:tcPr>
          <w:p w14:paraId="253CE3FC" w14:textId="77777777" w:rsidR="009F7A98" w:rsidRDefault="009F7A98">
            <w:pPr>
              <w:pStyle w:val="TAC"/>
            </w:pPr>
            <w:r>
              <w:t>0</w:t>
            </w:r>
          </w:p>
        </w:tc>
        <w:tc>
          <w:tcPr>
            <w:tcW w:w="510" w:type="dxa"/>
            <w:noWrap/>
            <w:vAlign w:val="center"/>
          </w:tcPr>
          <w:p w14:paraId="2C02F119" w14:textId="77777777" w:rsidR="009F7A98" w:rsidRDefault="009F7A98">
            <w:pPr>
              <w:pStyle w:val="TAC"/>
            </w:pPr>
            <w:r>
              <w:t>0</w:t>
            </w:r>
          </w:p>
        </w:tc>
        <w:tc>
          <w:tcPr>
            <w:tcW w:w="510" w:type="dxa"/>
            <w:noWrap/>
            <w:vAlign w:val="center"/>
          </w:tcPr>
          <w:p w14:paraId="07E8088E" w14:textId="77777777" w:rsidR="009F7A98" w:rsidRDefault="009F7A98">
            <w:pPr>
              <w:pStyle w:val="TAC"/>
            </w:pPr>
            <w:r>
              <w:t>1</w:t>
            </w:r>
          </w:p>
        </w:tc>
        <w:tc>
          <w:tcPr>
            <w:tcW w:w="510" w:type="dxa"/>
            <w:noWrap/>
            <w:vAlign w:val="center"/>
          </w:tcPr>
          <w:p w14:paraId="6B9CD31A" w14:textId="77777777" w:rsidR="009F7A98" w:rsidRDefault="009F7A98">
            <w:pPr>
              <w:pStyle w:val="TAC"/>
            </w:pPr>
            <w:r>
              <w:t>0</w:t>
            </w:r>
          </w:p>
        </w:tc>
        <w:tc>
          <w:tcPr>
            <w:tcW w:w="510" w:type="dxa"/>
            <w:noWrap/>
            <w:vAlign w:val="center"/>
          </w:tcPr>
          <w:p w14:paraId="7A5B6A07" w14:textId="77777777" w:rsidR="009F7A98" w:rsidRDefault="009F7A98">
            <w:pPr>
              <w:pStyle w:val="TAC"/>
            </w:pPr>
            <w:r>
              <w:t>0</w:t>
            </w:r>
          </w:p>
        </w:tc>
        <w:tc>
          <w:tcPr>
            <w:tcW w:w="510" w:type="dxa"/>
            <w:noWrap/>
            <w:vAlign w:val="center"/>
          </w:tcPr>
          <w:p w14:paraId="1FFF89CD" w14:textId="77777777" w:rsidR="009F7A98" w:rsidRDefault="009F7A98">
            <w:pPr>
              <w:pStyle w:val="TAC"/>
            </w:pPr>
            <w:r>
              <w:t>1</w:t>
            </w:r>
          </w:p>
        </w:tc>
        <w:tc>
          <w:tcPr>
            <w:tcW w:w="510" w:type="dxa"/>
            <w:noWrap/>
            <w:vAlign w:val="center"/>
          </w:tcPr>
          <w:p w14:paraId="29564FAC" w14:textId="77777777" w:rsidR="009F7A98" w:rsidRDefault="009F7A98">
            <w:pPr>
              <w:pStyle w:val="TAC"/>
            </w:pPr>
            <w:r>
              <w:t>1</w:t>
            </w:r>
          </w:p>
        </w:tc>
        <w:tc>
          <w:tcPr>
            <w:tcW w:w="510" w:type="dxa"/>
            <w:noWrap/>
            <w:vAlign w:val="center"/>
          </w:tcPr>
          <w:p w14:paraId="6F3B36EC" w14:textId="77777777" w:rsidR="009F7A98" w:rsidRDefault="009F7A98">
            <w:pPr>
              <w:pStyle w:val="TAC"/>
            </w:pPr>
            <w:r>
              <w:t>0</w:t>
            </w:r>
          </w:p>
        </w:tc>
        <w:tc>
          <w:tcPr>
            <w:tcW w:w="575" w:type="dxa"/>
            <w:noWrap/>
            <w:vAlign w:val="center"/>
          </w:tcPr>
          <w:p w14:paraId="4DB6F9D7" w14:textId="77777777" w:rsidR="009F7A98" w:rsidRDefault="009F7A98">
            <w:pPr>
              <w:pStyle w:val="TAC"/>
            </w:pPr>
            <w:r>
              <w:t>1</w:t>
            </w:r>
          </w:p>
        </w:tc>
      </w:tr>
      <w:tr w:rsidR="009F7A98" w14:paraId="68F62AE5" w14:textId="77777777">
        <w:trPr>
          <w:trHeight w:val="225"/>
          <w:jc w:val="center"/>
        </w:trPr>
        <w:tc>
          <w:tcPr>
            <w:tcW w:w="399" w:type="dxa"/>
            <w:shd w:val="clear" w:color="auto" w:fill="FFFFFF"/>
            <w:noWrap/>
            <w:vAlign w:val="center"/>
          </w:tcPr>
          <w:p w14:paraId="0ADFD73F" w14:textId="77777777" w:rsidR="009F7A98" w:rsidRDefault="009F7A98">
            <w:pPr>
              <w:pStyle w:val="TAC"/>
            </w:pPr>
            <w:r>
              <w:t>23</w:t>
            </w:r>
          </w:p>
        </w:tc>
        <w:tc>
          <w:tcPr>
            <w:tcW w:w="509" w:type="dxa"/>
            <w:vAlign w:val="center"/>
          </w:tcPr>
          <w:p w14:paraId="48514BA7" w14:textId="77777777" w:rsidR="009F7A98" w:rsidRDefault="009F7A98">
            <w:pPr>
              <w:pStyle w:val="TAC"/>
            </w:pPr>
            <w:r>
              <w:t>1</w:t>
            </w:r>
          </w:p>
        </w:tc>
        <w:tc>
          <w:tcPr>
            <w:tcW w:w="510" w:type="dxa"/>
            <w:noWrap/>
            <w:vAlign w:val="center"/>
          </w:tcPr>
          <w:p w14:paraId="71D00F3F" w14:textId="77777777" w:rsidR="009F7A98" w:rsidRDefault="009F7A98">
            <w:pPr>
              <w:pStyle w:val="TAC"/>
            </w:pPr>
            <w:r>
              <w:t>1</w:t>
            </w:r>
          </w:p>
        </w:tc>
        <w:tc>
          <w:tcPr>
            <w:tcW w:w="510" w:type="dxa"/>
            <w:noWrap/>
            <w:vAlign w:val="center"/>
          </w:tcPr>
          <w:p w14:paraId="55E5CBF6" w14:textId="77777777" w:rsidR="009F7A98" w:rsidRDefault="009F7A98">
            <w:pPr>
              <w:pStyle w:val="TAC"/>
            </w:pPr>
            <w:r>
              <w:t>1</w:t>
            </w:r>
          </w:p>
        </w:tc>
        <w:tc>
          <w:tcPr>
            <w:tcW w:w="510" w:type="dxa"/>
            <w:noWrap/>
            <w:vAlign w:val="center"/>
          </w:tcPr>
          <w:p w14:paraId="6BCE81BE" w14:textId="77777777" w:rsidR="009F7A98" w:rsidRDefault="009F7A98">
            <w:pPr>
              <w:pStyle w:val="TAC"/>
            </w:pPr>
            <w:r>
              <w:t>0</w:t>
            </w:r>
          </w:p>
        </w:tc>
        <w:tc>
          <w:tcPr>
            <w:tcW w:w="510" w:type="dxa"/>
            <w:noWrap/>
            <w:vAlign w:val="center"/>
          </w:tcPr>
          <w:p w14:paraId="6C544D02" w14:textId="77777777" w:rsidR="009F7A98" w:rsidRDefault="009F7A98">
            <w:pPr>
              <w:pStyle w:val="TAC"/>
            </w:pPr>
            <w:r>
              <w:t>1</w:t>
            </w:r>
          </w:p>
        </w:tc>
        <w:tc>
          <w:tcPr>
            <w:tcW w:w="510" w:type="dxa"/>
            <w:noWrap/>
            <w:vAlign w:val="center"/>
          </w:tcPr>
          <w:p w14:paraId="791B30A5" w14:textId="77777777" w:rsidR="009F7A98" w:rsidRDefault="009F7A98">
            <w:pPr>
              <w:pStyle w:val="TAC"/>
            </w:pPr>
            <w:r>
              <w:t>0</w:t>
            </w:r>
          </w:p>
        </w:tc>
        <w:tc>
          <w:tcPr>
            <w:tcW w:w="510" w:type="dxa"/>
            <w:noWrap/>
            <w:vAlign w:val="center"/>
          </w:tcPr>
          <w:p w14:paraId="232631F0" w14:textId="77777777" w:rsidR="009F7A98" w:rsidRDefault="009F7A98">
            <w:pPr>
              <w:pStyle w:val="TAC"/>
            </w:pPr>
            <w:r>
              <w:t>0</w:t>
            </w:r>
          </w:p>
        </w:tc>
        <w:tc>
          <w:tcPr>
            <w:tcW w:w="510" w:type="dxa"/>
            <w:noWrap/>
            <w:vAlign w:val="center"/>
          </w:tcPr>
          <w:p w14:paraId="0B5691BE" w14:textId="77777777" w:rsidR="009F7A98" w:rsidRDefault="009F7A98">
            <w:pPr>
              <w:pStyle w:val="TAC"/>
            </w:pPr>
            <w:r>
              <w:t>0</w:t>
            </w:r>
          </w:p>
        </w:tc>
        <w:tc>
          <w:tcPr>
            <w:tcW w:w="510" w:type="dxa"/>
            <w:noWrap/>
            <w:vAlign w:val="center"/>
          </w:tcPr>
          <w:p w14:paraId="1321D96D" w14:textId="77777777" w:rsidR="009F7A98" w:rsidRDefault="009F7A98">
            <w:pPr>
              <w:pStyle w:val="TAC"/>
            </w:pPr>
            <w:r>
              <w:t>1</w:t>
            </w:r>
          </w:p>
        </w:tc>
        <w:tc>
          <w:tcPr>
            <w:tcW w:w="510" w:type="dxa"/>
            <w:noWrap/>
            <w:vAlign w:val="center"/>
          </w:tcPr>
          <w:p w14:paraId="149EF54E" w14:textId="77777777" w:rsidR="009F7A98" w:rsidRDefault="009F7A98">
            <w:pPr>
              <w:pStyle w:val="TAC"/>
            </w:pPr>
            <w:r>
              <w:t>1</w:t>
            </w:r>
          </w:p>
        </w:tc>
        <w:tc>
          <w:tcPr>
            <w:tcW w:w="575" w:type="dxa"/>
            <w:noWrap/>
            <w:vAlign w:val="center"/>
          </w:tcPr>
          <w:p w14:paraId="3135687C" w14:textId="77777777" w:rsidR="009F7A98" w:rsidRDefault="009F7A98">
            <w:pPr>
              <w:pStyle w:val="TAC"/>
            </w:pPr>
            <w:r>
              <w:t>1</w:t>
            </w:r>
          </w:p>
        </w:tc>
      </w:tr>
      <w:tr w:rsidR="009F7A98" w14:paraId="2A99788F" w14:textId="77777777">
        <w:trPr>
          <w:trHeight w:val="225"/>
          <w:jc w:val="center"/>
        </w:trPr>
        <w:tc>
          <w:tcPr>
            <w:tcW w:w="399" w:type="dxa"/>
            <w:shd w:val="clear" w:color="auto" w:fill="FFFFFF"/>
            <w:noWrap/>
            <w:vAlign w:val="center"/>
          </w:tcPr>
          <w:p w14:paraId="46D888D4" w14:textId="77777777" w:rsidR="009F7A98" w:rsidRDefault="009F7A98">
            <w:pPr>
              <w:pStyle w:val="TAC"/>
            </w:pPr>
            <w:r>
              <w:t>24</w:t>
            </w:r>
          </w:p>
        </w:tc>
        <w:tc>
          <w:tcPr>
            <w:tcW w:w="509" w:type="dxa"/>
            <w:vAlign w:val="center"/>
          </w:tcPr>
          <w:p w14:paraId="7C060D98" w14:textId="77777777" w:rsidR="009F7A98" w:rsidRDefault="009F7A98">
            <w:pPr>
              <w:pStyle w:val="TAC"/>
            </w:pPr>
            <w:r>
              <w:t>1</w:t>
            </w:r>
          </w:p>
        </w:tc>
        <w:tc>
          <w:tcPr>
            <w:tcW w:w="510" w:type="dxa"/>
            <w:noWrap/>
            <w:vAlign w:val="center"/>
          </w:tcPr>
          <w:p w14:paraId="0F448598" w14:textId="77777777" w:rsidR="009F7A98" w:rsidRDefault="009F7A98">
            <w:pPr>
              <w:pStyle w:val="TAC"/>
            </w:pPr>
            <w:r>
              <w:t>1</w:t>
            </w:r>
          </w:p>
        </w:tc>
        <w:tc>
          <w:tcPr>
            <w:tcW w:w="510" w:type="dxa"/>
            <w:noWrap/>
            <w:vAlign w:val="center"/>
          </w:tcPr>
          <w:p w14:paraId="52C5D7FB" w14:textId="77777777" w:rsidR="009F7A98" w:rsidRDefault="009F7A98">
            <w:pPr>
              <w:pStyle w:val="TAC"/>
            </w:pPr>
            <w:r>
              <w:t>1</w:t>
            </w:r>
          </w:p>
        </w:tc>
        <w:tc>
          <w:tcPr>
            <w:tcW w:w="510" w:type="dxa"/>
            <w:noWrap/>
            <w:vAlign w:val="center"/>
          </w:tcPr>
          <w:p w14:paraId="0AFBA821" w14:textId="77777777" w:rsidR="009F7A98" w:rsidRDefault="009F7A98">
            <w:pPr>
              <w:pStyle w:val="TAC"/>
            </w:pPr>
            <w:r>
              <w:t>1</w:t>
            </w:r>
          </w:p>
        </w:tc>
        <w:tc>
          <w:tcPr>
            <w:tcW w:w="510" w:type="dxa"/>
            <w:noWrap/>
            <w:vAlign w:val="center"/>
          </w:tcPr>
          <w:p w14:paraId="736DBBB3" w14:textId="77777777" w:rsidR="009F7A98" w:rsidRDefault="009F7A98">
            <w:pPr>
              <w:pStyle w:val="TAC"/>
            </w:pPr>
            <w:r>
              <w:t>1</w:t>
            </w:r>
          </w:p>
        </w:tc>
        <w:tc>
          <w:tcPr>
            <w:tcW w:w="510" w:type="dxa"/>
            <w:noWrap/>
            <w:vAlign w:val="center"/>
          </w:tcPr>
          <w:p w14:paraId="53C6A754" w14:textId="77777777" w:rsidR="009F7A98" w:rsidRDefault="009F7A98">
            <w:pPr>
              <w:pStyle w:val="TAC"/>
            </w:pPr>
            <w:r>
              <w:t>0</w:t>
            </w:r>
          </w:p>
        </w:tc>
        <w:tc>
          <w:tcPr>
            <w:tcW w:w="510" w:type="dxa"/>
            <w:noWrap/>
            <w:vAlign w:val="center"/>
          </w:tcPr>
          <w:p w14:paraId="070E318A" w14:textId="77777777" w:rsidR="009F7A98" w:rsidRDefault="009F7A98">
            <w:pPr>
              <w:pStyle w:val="TAC"/>
            </w:pPr>
            <w:r>
              <w:t>1</w:t>
            </w:r>
          </w:p>
        </w:tc>
        <w:tc>
          <w:tcPr>
            <w:tcW w:w="510" w:type="dxa"/>
            <w:noWrap/>
            <w:vAlign w:val="center"/>
          </w:tcPr>
          <w:p w14:paraId="468F1D73" w14:textId="77777777" w:rsidR="009F7A98" w:rsidRDefault="009F7A98">
            <w:pPr>
              <w:pStyle w:val="TAC"/>
            </w:pPr>
            <w:r>
              <w:t>1</w:t>
            </w:r>
          </w:p>
        </w:tc>
        <w:tc>
          <w:tcPr>
            <w:tcW w:w="510" w:type="dxa"/>
            <w:noWrap/>
            <w:vAlign w:val="center"/>
          </w:tcPr>
          <w:p w14:paraId="7B69A5F5" w14:textId="77777777" w:rsidR="009F7A98" w:rsidRDefault="009F7A98">
            <w:pPr>
              <w:pStyle w:val="TAC"/>
            </w:pPr>
            <w:r>
              <w:t>1</w:t>
            </w:r>
          </w:p>
        </w:tc>
        <w:tc>
          <w:tcPr>
            <w:tcW w:w="510" w:type="dxa"/>
            <w:noWrap/>
            <w:vAlign w:val="center"/>
          </w:tcPr>
          <w:p w14:paraId="1F109866" w14:textId="77777777" w:rsidR="009F7A98" w:rsidRDefault="009F7A98">
            <w:pPr>
              <w:pStyle w:val="TAC"/>
            </w:pPr>
            <w:r>
              <w:t>1</w:t>
            </w:r>
          </w:p>
        </w:tc>
        <w:tc>
          <w:tcPr>
            <w:tcW w:w="575" w:type="dxa"/>
            <w:noWrap/>
            <w:vAlign w:val="center"/>
          </w:tcPr>
          <w:p w14:paraId="5AB34636" w14:textId="77777777" w:rsidR="009F7A98" w:rsidRDefault="009F7A98">
            <w:pPr>
              <w:pStyle w:val="TAC"/>
            </w:pPr>
            <w:r>
              <w:t>0</w:t>
            </w:r>
          </w:p>
        </w:tc>
      </w:tr>
      <w:tr w:rsidR="009F7A98" w14:paraId="6EA7C690" w14:textId="77777777">
        <w:trPr>
          <w:trHeight w:val="225"/>
          <w:jc w:val="center"/>
        </w:trPr>
        <w:tc>
          <w:tcPr>
            <w:tcW w:w="399" w:type="dxa"/>
            <w:shd w:val="clear" w:color="auto" w:fill="FFFFFF"/>
            <w:noWrap/>
            <w:vAlign w:val="center"/>
          </w:tcPr>
          <w:p w14:paraId="5CB2D1DA" w14:textId="77777777" w:rsidR="009F7A98" w:rsidRDefault="009F7A98">
            <w:pPr>
              <w:pStyle w:val="TAC"/>
            </w:pPr>
            <w:r>
              <w:t>25</w:t>
            </w:r>
          </w:p>
        </w:tc>
        <w:tc>
          <w:tcPr>
            <w:tcW w:w="509" w:type="dxa"/>
            <w:vAlign w:val="center"/>
          </w:tcPr>
          <w:p w14:paraId="5329721C" w14:textId="77777777" w:rsidR="009F7A98" w:rsidRDefault="009F7A98">
            <w:pPr>
              <w:pStyle w:val="TAC"/>
            </w:pPr>
            <w:r>
              <w:t>1</w:t>
            </w:r>
          </w:p>
        </w:tc>
        <w:tc>
          <w:tcPr>
            <w:tcW w:w="510" w:type="dxa"/>
            <w:noWrap/>
            <w:vAlign w:val="center"/>
          </w:tcPr>
          <w:p w14:paraId="780B74CF" w14:textId="77777777" w:rsidR="009F7A98" w:rsidRDefault="009F7A98">
            <w:pPr>
              <w:pStyle w:val="TAC"/>
            </w:pPr>
            <w:r>
              <w:t>1</w:t>
            </w:r>
          </w:p>
        </w:tc>
        <w:tc>
          <w:tcPr>
            <w:tcW w:w="510" w:type="dxa"/>
            <w:noWrap/>
            <w:vAlign w:val="center"/>
          </w:tcPr>
          <w:p w14:paraId="6A8D24D4" w14:textId="77777777" w:rsidR="009F7A98" w:rsidRDefault="009F7A98">
            <w:pPr>
              <w:pStyle w:val="TAC"/>
            </w:pPr>
            <w:r>
              <w:t>0</w:t>
            </w:r>
          </w:p>
        </w:tc>
        <w:tc>
          <w:tcPr>
            <w:tcW w:w="510" w:type="dxa"/>
            <w:noWrap/>
            <w:vAlign w:val="center"/>
          </w:tcPr>
          <w:p w14:paraId="43CACE21" w14:textId="77777777" w:rsidR="009F7A98" w:rsidRDefault="009F7A98">
            <w:pPr>
              <w:pStyle w:val="TAC"/>
            </w:pPr>
            <w:r>
              <w:t>0</w:t>
            </w:r>
          </w:p>
        </w:tc>
        <w:tc>
          <w:tcPr>
            <w:tcW w:w="510" w:type="dxa"/>
            <w:noWrap/>
            <w:vAlign w:val="center"/>
          </w:tcPr>
          <w:p w14:paraId="56529E28" w14:textId="77777777" w:rsidR="009F7A98" w:rsidRDefault="009F7A98">
            <w:pPr>
              <w:pStyle w:val="TAC"/>
            </w:pPr>
            <w:r>
              <w:t>0</w:t>
            </w:r>
          </w:p>
        </w:tc>
        <w:tc>
          <w:tcPr>
            <w:tcW w:w="510" w:type="dxa"/>
            <w:noWrap/>
            <w:vAlign w:val="center"/>
          </w:tcPr>
          <w:p w14:paraId="3A8A3A06" w14:textId="77777777" w:rsidR="009F7A98" w:rsidRDefault="009F7A98">
            <w:pPr>
              <w:pStyle w:val="TAC"/>
            </w:pPr>
            <w:r>
              <w:t>1</w:t>
            </w:r>
          </w:p>
        </w:tc>
        <w:tc>
          <w:tcPr>
            <w:tcW w:w="510" w:type="dxa"/>
            <w:noWrap/>
            <w:vAlign w:val="center"/>
          </w:tcPr>
          <w:p w14:paraId="63E0DBAF" w14:textId="77777777" w:rsidR="009F7A98" w:rsidRDefault="009F7A98">
            <w:pPr>
              <w:pStyle w:val="TAC"/>
            </w:pPr>
            <w:r>
              <w:t>1</w:t>
            </w:r>
          </w:p>
        </w:tc>
        <w:tc>
          <w:tcPr>
            <w:tcW w:w="510" w:type="dxa"/>
            <w:noWrap/>
            <w:vAlign w:val="center"/>
          </w:tcPr>
          <w:p w14:paraId="4458AACE" w14:textId="77777777" w:rsidR="009F7A98" w:rsidRDefault="009F7A98">
            <w:pPr>
              <w:pStyle w:val="TAC"/>
            </w:pPr>
            <w:r>
              <w:t>1</w:t>
            </w:r>
          </w:p>
        </w:tc>
        <w:tc>
          <w:tcPr>
            <w:tcW w:w="510" w:type="dxa"/>
            <w:noWrap/>
            <w:vAlign w:val="center"/>
          </w:tcPr>
          <w:p w14:paraId="189D7FB3" w14:textId="77777777" w:rsidR="009F7A98" w:rsidRDefault="009F7A98">
            <w:pPr>
              <w:pStyle w:val="TAC"/>
            </w:pPr>
            <w:r>
              <w:t>0</w:t>
            </w:r>
          </w:p>
        </w:tc>
        <w:tc>
          <w:tcPr>
            <w:tcW w:w="510" w:type="dxa"/>
            <w:noWrap/>
            <w:vAlign w:val="center"/>
          </w:tcPr>
          <w:p w14:paraId="6D38A7DA" w14:textId="77777777" w:rsidR="009F7A98" w:rsidRDefault="009F7A98">
            <w:pPr>
              <w:pStyle w:val="TAC"/>
            </w:pPr>
            <w:r>
              <w:t>0</w:t>
            </w:r>
          </w:p>
        </w:tc>
        <w:tc>
          <w:tcPr>
            <w:tcW w:w="575" w:type="dxa"/>
            <w:noWrap/>
            <w:vAlign w:val="center"/>
          </w:tcPr>
          <w:p w14:paraId="318C4E62" w14:textId="77777777" w:rsidR="009F7A98" w:rsidRDefault="009F7A98">
            <w:pPr>
              <w:pStyle w:val="TAC"/>
            </w:pPr>
            <w:r>
              <w:t>1</w:t>
            </w:r>
          </w:p>
        </w:tc>
      </w:tr>
      <w:tr w:rsidR="009F7A98" w14:paraId="00ED3D00" w14:textId="77777777">
        <w:trPr>
          <w:trHeight w:val="225"/>
          <w:jc w:val="center"/>
        </w:trPr>
        <w:tc>
          <w:tcPr>
            <w:tcW w:w="399" w:type="dxa"/>
            <w:shd w:val="clear" w:color="auto" w:fill="FFFFFF"/>
            <w:noWrap/>
            <w:vAlign w:val="center"/>
          </w:tcPr>
          <w:p w14:paraId="35796EA9" w14:textId="77777777" w:rsidR="009F7A98" w:rsidRDefault="009F7A98">
            <w:pPr>
              <w:pStyle w:val="TAC"/>
            </w:pPr>
            <w:r>
              <w:t>26</w:t>
            </w:r>
          </w:p>
        </w:tc>
        <w:tc>
          <w:tcPr>
            <w:tcW w:w="509" w:type="dxa"/>
            <w:vAlign w:val="center"/>
          </w:tcPr>
          <w:p w14:paraId="0E97160D" w14:textId="77777777" w:rsidR="009F7A98" w:rsidRDefault="009F7A98">
            <w:pPr>
              <w:pStyle w:val="TAC"/>
            </w:pPr>
            <w:r>
              <w:t>1</w:t>
            </w:r>
          </w:p>
        </w:tc>
        <w:tc>
          <w:tcPr>
            <w:tcW w:w="510" w:type="dxa"/>
            <w:noWrap/>
            <w:vAlign w:val="center"/>
          </w:tcPr>
          <w:p w14:paraId="55359D3B" w14:textId="77777777" w:rsidR="009F7A98" w:rsidRDefault="009F7A98">
            <w:pPr>
              <w:pStyle w:val="TAC"/>
            </w:pPr>
            <w:r>
              <w:t>0</w:t>
            </w:r>
          </w:p>
        </w:tc>
        <w:tc>
          <w:tcPr>
            <w:tcW w:w="510" w:type="dxa"/>
            <w:noWrap/>
            <w:vAlign w:val="center"/>
          </w:tcPr>
          <w:p w14:paraId="04DDB63B" w14:textId="77777777" w:rsidR="009F7A98" w:rsidRDefault="009F7A98">
            <w:pPr>
              <w:pStyle w:val="TAC"/>
            </w:pPr>
            <w:r>
              <w:t>1</w:t>
            </w:r>
          </w:p>
        </w:tc>
        <w:tc>
          <w:tcPr>
            <w:tcW w:w="510" w:type="dxa"/>
            <w:noWrap/>
            <w:vAlign w:val="center"/>
          </w:tcPr>
          <w:p w14:paraId="48A4A816" w14:textId="77777777" w:rsidR="009F7A98" w:rsidRDefault="009F7A98">
            <w:pPr>
              <w:pStyle w:val="TAC"/>
            </w:pPr>
            <w:r>
              <w:t>1</w:t>
            </w:r>
          </w:p>
        </w:tc>
        <w:tc>
          <w:tcPr>
            <w:tcW w:w="510" w:type="dxa"/>
            <w:noWrap/>
            <w:vAlign w:val="center"/>
          </w:tcPr>
          <w:p w14:paraId="6FD125BD" w14:textId="77777777" w:rsidR="009F7A98" w:rsidRDefault="009F7A98">
            <w:pPr>
              <w:pStyle w:val="TAC"/>
            </w:pPr>
            <w:r>
              <w:t>0</w:t>
            </w:r>
          </w:p>
        </w:tc>
        <w:tc>
          <w:tcPr>
            <w:tcW w:w="510" w:type="dxa"/>
            <w:noWrap/>
            <w:vAlign w:val="center"/>
          </w:tcPr>
          <w:p w14:paraId="45A1A405" w14:textId="77777777" w:rsidR="009F7A98" w:rsidRDefault="009F7A98">
            <w:pPr>
              <w:pStyle w:val="TAC"/>
            </w:pPr>
            <w:r>
              <w:t>1</w:t>
            </w:r>
          </w:p>
        </w:tc>
        <w:tc>
          <w:tcPr>
            <w:tcW w:w="510" w:type="dxa"/>
            <w:noWrap/>
            <w:vAlign w:val="center"/>
          </w:tcPr>
          <w:p w14:paraId="651E1E12" w14:textId="77777777" w:rsidR="009F7A98" w:rsidRDefault="009F7A98">
            <w:pPr>
              <w:pStyle w:val="TAC"/>
            </w:pPr>
            <w:r>
              <w:t>0</w:t>
            </w:r>
          </w:p>
        </w:tc>
        <w:tc>
          <w:tcPr>
            <w:tcW w:w="510" w:type="dxa"/>
            <w:noWrap/>
            <w:vAlign w:val="center"/>
          </w:tcPr>
          <w:p w14:paraId="4F74729A" w14:textId="77777777" w:rsidR="009F7A98" w:rsidRDefault="009F7A98">
            <w:pPr>
              <w:pStyle w:val="TAC"/>
            </w:pPr>
            <w:r>
              <w:t>0</w:t>
            </w:r>
          </w:p>
        </w:tc>
        <w:tc>
          <w:tcPr>
            <w:tcW w:w="510" w:type="dxa"/>
            <w:noWrap/>
            <w:vAlign w:val="center"/>
          </w:tcPr>
          <w:p w14:paraId="415D6486" w14:textId="77777777" w:rsidR="009F7A98" w:rsidRDefault="009F7A98">
            <w:pPr>
              <w:pStyle w:val="TAC"/>
            </w:pPr>
            <w:r>
              <w:t>1</w:t>
            </w:r>
          </w:p>
        </w:tc>
        <w:tc>
          <w:tcPr>
            <w:tcW w:w="510" w:type="dxa"/>
            <w:noWrap/>
            <w:vAlign w:val="center"/>
          </w:tcPr>
          <w:p w14:paraId="36E635B5" w14:textId="77777777" w:rsidR="009F7A98" w:rsidRDefault="009F7A98">
            <w:pPr>
              <w:pStyle w:val="TAC"/>
            </w:pPr>
            <w:r>
              <w:t>1</w:t>
            </w:r>
          </w:p>
        </w:tc>
        <w:tc>
          <w:tcPr>
            <w:tcW w:w="575" w:type="dxa"/>
            <w:noWrap/>
            <w:vAlign w:val="center"/>
          </w:tcPr>
          <w:p w14:paraId="38A7301B" w14:textId="77777777" w:rsidR="009F7A98" w:rsidRDefault="009F7A98">
            <w:pPr>
              <w:pStyle w:val="TAC"/>
            </w:pPr>
            <w:r>
              <w:t>0</w:t>
            </w:r>
          </w:p>
        </w:tc>
      </w:tr>
      <w:tr w:rsidR="009F7A98" w14:paraId="21F21FA5" w14:textId="77777777">
        <w:trPr>
          <w:trHeight w:val="225"/>
          <w:jc w:val="center"/>
        </w:trPr>
        <w:tc>
          <w:tcPr>
            <w:tcW w:w="399" w:type="dxa"/>
            <w:shd w:val="clear" w:color="auto" w:fill="FFFFFF"/>
            <w:noWrap/>
            <w:vAlign w:val="center"/>
          </w:tcPr>
          <w:p w14:paraId="2849DD87" w14:textId="77777777" w:rsidR="009F7A98" w:rsidRDefault="009F7A98">
            <w:pPr>
              <w:pStyle w:val="TAC"/>
            </w:pPr>
            <w:r>
              <w:t>27</w:t>
            </w:r>
          </w:p>
        </w:tc>
        <w:tc>
          <w:tcPr>
            <w:tcW w:w="509" w:type="dxa"/>
            <w:vAlign w:val="center"/>
          </w:tcPr>
          <w:p w14:paraId="34C4442F" w14:textId="77777777" w:rsidR="009F7A98" w:rsidRDefault="009F7A98">
            <w:pPr>
              <w:pStyle w:val="TAC"/>
            </w:pPr>
            <w:r>
              <w:t>1</w:t>
            </w:r>
          </w:p>
        </w:tc>
        <w:tc>
          <w:tcPr>
            <w:tcW w:w="510" w:type="dxa"/>
            <w:noWrap/>
            <w:vAlign w:val="center"/>
          </w:tcPr>
          <w:p w14:paraId="687890A2" w14:textId="77777777" w:rsidR="009F7A98" w:rsidRDefault="009F7A98">
            <w:pPr>
              <w:pStyle w:val="TAC"/>
            </w:pPr>
            <w:r>
              <w:t>1</w:t>
            </w:r>
          </w:p>
        </w:tc>
        <w:tc>
          <w:tcPr>
            <w:tcW w:w="510" w:type="dxa"/>
            <w:noWrap/>
            <w:vAlign w:val="center"/>
          </w:tcPr>
          <w:p w14:paraId="745178F8" w14:textId="77777777" w:rsidR="009F7A98" w:rsidRDefault="009F7A98">
            <w:pPr>
              <w:pStyle w:val="TAC"/>
            </w:pPr>
            <w:r>
              <w:t>1</w:t>
            </w:r>
          </w:p>
        </w:tc>
        <w:tc>
          <w:tcPr>
            <w:tcW w:w="510" w:type="dxa"/>
            <w:noWrap/>
            <w:vAlign w:val="center"/>
          </w:tcPr>
          <w:p w14:paraId="749AA9A4" w14:textId="77777777" w:rsidR="009F7A98" w:rsidRDefault="009F7A98">
            <w:pPr>
              <w:pStyle w:val="TAC"/>
            </w:pPr>
            <w:r>
              <w:t>1</w:t>
            </w:r>
          </w:p>
        </w:tc>
        <w:tc>
          <w:tcPr>
            <w:tcW w:w="510" w:type="dxa"/>
            <w:noWrap/>
            <w:vAlign w:val="center"/>
          </w:tcPr>
          <w:p w14:paraId="6C6AF9FA" w14:textId="77777777" w:rsidR="009F7A98" w:rsidRDefault="009F7A98">
            <w:pPr>
              <w:pStyle w:val="TAC"/>
            </w:pPr>
            <w:r>
              <w:t>0</w:t>
            </w:r>
          </w:p>
        </w:tc>
        <w:tc>
          <w:tcPr>
            <w:tcW w:w="510" w:type="dxa"/>
            <w:noWrap/>
            <w:vAlign w:val="center"/>
          </w:tcPr>
          <w:p w14:paraId="5F04E055" w14:textId="77777777" w:rsidR="009F7A98" w:rsidRDefault="009F7A98">
            <w:pPr>
              <w:pStyle w:val="TAC"/>
            </w:pPr>
            <w:r>
              <w:t>1</w:t>
            </w:r>
          </w:p>
        </w:tc>
        <w:tc>
          <w:tcPr>
            <w:tcW w:w="510" w:type="dxa"/>
            <w:noWrap/>
            <w:vAlign w:val="center"/>
          </w:tcPr>
          <w:p w14:paraId="591F081A" w14:textId="77777777" w:rsidR="009F7A98" w:rsidRDefault="009F7A98">
            <w:pPr>
              <w:pStyle w:val="TAC"/>
            </w:pPr>
            <w:r>
              <w:t>0</w:t>
            </w:r>
          </w:p>
        </w:tc>
        <w:tc>
          <w:tcPr>
            <w:tcW w:w="510" w:type="dxa"/>
            <w:noWrap/>
            <w:vAlign w:val="center"/>
          </w:tcPr>
          <w:p w14:paraId="1686A484" w14:textId="77777777" w:rsidR="009F7A98" w:rsidRDefault="009F7A98">
            <w:pPr>
              <w:pStyle w:val="TAC"/>
            </w:pPr>
            <w:r>
              <w:t>1</w:t>
            </w:r>
          </w:p>
        </w:tc>
        <w:tc>
          <w:tcPr>
            <w:tcW w:w="510" w:type="dxa"/>
            <w:noWrap/>
            <w:vAlign w:val="center"/>
          </w:tcPr>
          <w:p w14:paraId="466211FA" w14:textId="77777777" w:rsidR="009F7A98" w:rsidRDefault="009F7A98">
            <w:pPr>
              <w:pStyle w:val="TAC"/>
            </w:pPr>
            <w:r>
              <w:t>1</w:t>
            </w:r>
          </w:p>
        </w:tc>
        <w:tc>
          <w:tcPr>
            <w:tcW w:w="510" w:type="dxa"/>
            <w:noWrap/>
            <w:vAlign w:val="center"/>
          </w:tcPr>
          <w:p w14:paraId="3B587C3C" w14:textId="77777777" w:rsidR="009F7A98" w:rsidRDefault="009F7A98">
            <w:pPr>
              <w:pStyle w:val="TAC"/>
            </w:pPr>
            <w:r>
              <w:t>1</w:t>
            </w:r>
          </w:p>
        </w:tc>
        <w:tc>
          <w:tcPr>
            <w:tcW w:w="575" w:type="dxa"/>
            <w:noWrap/>
            <w:vAlign w:val="center"/>
          </w:tcPr>
          <w:p w14:paraId="4CA2F086" w14:textId="77777777" w:rsidR="009F7A98" w:rsidRDefault="009F7A98">
            <w:pPr>
              <w:pStyle w:val="TAC"/>
            </w:pPr>
            <w:r>
              <w:t>0</w:t>
            </w:r>
          </w:p>
        </w:tc>
      </w:tr>
      <w:tr w:rsidR="009F7A98" w14:paraId="14DE83F5" w14:textId="77777777">
        <w:trPr>
          <w:trHeight w:val="225"/>
          <w:jc w:val="center"/>
        </w:trPr>
        <w:tc>
          <w:tcPr>
            <w:tcW w:w="399" w:type="dxa"/>
            <w:shd w:val="clear" w:color="auto" w:fill="FFFFFF"/>
            <w:noWrap/>
            <w:vAlign w:val="center"/>
          </w:tcPr>
          <w:p w14:paraId="60B4C40C" w14:textId="77777777" w:rsidR="009F7A98" w:rsidRDefault="009F7A98">
            <w:pPr>
              <w:pStyle w:val="TAC"/>
            </w:pPr>
            <w:r>
              <w:t>28</w:t>
            </w:r>
          </w:p>
        </w:tc>
        <w:tc>
          <w:tcPr>
            <w:tcW w:w="509" w:type="dxa"/>
            <w:vAlign w:val="center"/>
          </w:tcPr>
          <w:p w14:paraId="11D1E8AA" w14:textId="77777777" w:rsidR="009F7A98" w:rsidRDefault="009F7A98">
            <w:pPr>
              <w:pStyle w:val="TAC"/>
            </w:pPr>
            <w:r>
              <w:t>1</w:t>
            </w:r>
          </w:p>
        </w:tc>
        <w:tc>
          <w:tcPr>
            <w:tcW w:w="510" w:type="dxa"/>
            <w:noWrap/>
            <w:vAlign w:val="center"/>
          </w:tcPr>
          <w:p w14:paraId="3CD76F3D" w14:textId="77777777" w:rsidR="009F7A98" w:rsidRDefault="009F7A98">
            <w:pPr>
              <w:pStyle w:val="TAC"/>
            </w:pPr>
            <w:r>
              <w:t>0</w:t>
            </w:r>
          </w:p>
        </w:tc>
        <w:tc>
          <w:tcPr>
            <w:tcW w:w="510" w:type="dxa"/>
            <w:noWrap/>
            <w:vAlign w:val="center"/>
          </w:tcPr>
          <w:p w14:paraId="2FD35AD1" w14:textId="77777777" w:rsidR="009F7A98" w:rsidRDefault="009F7A98">
            <w:pPr>
              <w:pStyle w:val="TAC"/>
            </w:pPr>
            <w:r>
              <w:t>1</w:t>
            </w:r>
          </w:p>
        </w:tc>
        <w:tc>
          <w:tcPr>
            <w:tcW w:w="510" w:type="dxa"/>
            <w:noWrap/>
            <w:vAlign w:val="center"/>
          </w:tcPr>
          <w:p w14:paraId="5A4FCDBB" w14:textId="77777777" w:rsidR="009F7A98" w:rsidRDefault="009F7A98">
            <w:pPr>
              <w:pStyle w:val="TAC"/>
            </w:pPr>
            <w:r>
              <w:t>0</w:t>
            </w:r>
          </w:p>
        </w:tc>
        <w:tc>
          <w:tcPr>
            <w:tcW w:w="510" w:type="dxa"/>
            <w:noWrap/>
            <w:vAlign w:val="center"/>
          </w:tcPr>
          <w:p w14:paraId="4294558D" w14:textId="77777777" w:rsidR="009F7A98" w:rsidRDefault="009F7A98">
            <w:pPr>
              <w:pStyle w:val="TAC"/>
            </w:pPr>
            <w:r>
              <w:t>1</w:t>
            </w:r>
          </w:p>
        </w:tc>
        <w:tc>
          <w:tcPr>
            <w:tcW w:w="510" w:type="dxa"/>
            <w:noWrap/>
            <w:vAlign w:val="center"/>
          </w:tcPr>
          <w:p w14:paraId="4FA2DB29" w14:textId="77777777" w:rsidR="009F7A98" w:rsidRDefault="009F7A98">
            <w:pPr>
              <w:pStyle w:val="TAC"/>
            </w:pPr>
            <w:r>
              <w:t>1</w:t>
            </w:r>
          </w:p>
        </w:tc>
        <w:tc>
          <w:tcPr>
            <w:tcW w:w="510" w:type="dxa"/>
            <w:noWrap/>
            <w:vAlign w:val="center"/>
          </w:tcPr>
          <w:p w14:paraId="35BEA50A" w14:textId="77777777" w:rsidR="009F7A98" w:rsidRDefault="009F7A98">
            <w:pPr>
              <w:pStyle w:val="TAC"/>
            </w:pPr>
            <w:r>
              <w:t>1</w:t>
            </w:r>
          </w:p>
        </w:tc>
        <w:tc>
          <w:tcPr>
            <w:tcW w:w="510" w:type="dxa"/>
            <w:noWrap/>
            <w:vAlign w:val="center"/>
          </w:tcPr>
          <w:p w14:paraId="6DCE2EBF" w14:textId="77777777" w:rsidR="009F7A98" w:rsidRDefault="009F7A98">
            <w:pPr>
              <w:pStyle w:val="TAC"/>
            </w:pPr>
            <w:r>
              <w:t>0</w:t>
            </w:r>
          </w:p>
        </w:tc>
        <w:tc>
          <w:tcPr>
            <w:tcW w:w="510" w:type="dxa"/>
            <w:noWrap/>
            <w:vAlign w:val="center"/>
          </w:tcPr>
          <w:p w14:paraId="19E4457B" w14:textId="77777777" w:rsidR="009F7A98" w:rsidRDefault="009F7A98">
            <w:pPr>
              <w:pStyle w:val="TAC"/>
            </w:pPr>
            <w:r>
              <w:t>1</w:t>
            </w:r>
          </w:p>
        </w:tc>
        <w:tc>
          <w:tcPr>
            <w:tcW w:w="510" w:type="dxa"/>
            <w:noWrap/>
            <w:vAlign w:val="center"/>
          </w:tcPr>
          <w:p w14:paraId="654A4F55" w14:textId="77777777" w:rsidR="009F7A98" w:rsidRDefault="009F7A98">
            <w:pPr>
              <w:pStyle w:val="TAC"/>
            </w:pPr>
            <w:r>
              <w:t>0</w:t>
            </w:r>
          </w:p>
        </w:tc>
        <w:tc>
          <w:tcPr>
            <w:tcW w:w="575" w:type="dxa"/>
            <w:noWrap/>
            <w:vAlign w:val="center"/>
          </w:tcPr>
          <w:p w14:paraId="6ED24CF0" w14:textId="77777777" w:rsidR="009F7A98" w:rsidRDefault="009F7A98">
            <w:pPr>
              <w:pStyle w:val="TAC"/>
            </w:pPr>
            <w:r>
              <w:t>0</w:t>
            </w:r>
          </w:p>
        </w:tc>
      </w:tr>
      <w:tr w:rsidR="009F7A98" w14:paraId="0C7D6BBF" w14:textId="77777777">
        <w:trPr>
          <w:trHeight w:val="225"/>
          <w:jc w:val="center"/>
        </w:trPr>
        <w:tc>
          <w:tcPr>
            <w:tcW w:w="399" w:type="dxa"/>
            <w:shd w:val="clear" w:color="auto" w:fill="FFFFFF"/>
            <w:noWrap/>
            <w:vAlign w:val="center"/>
          </w:tcPr>
          <w:p w14:paraId="37790FB8" w14:textId="77777777" w:rsidR="009F7A98" w:rsidRDefault="009F7A98">
            <w:pPr>
              <w:pStyle w:val="TAC"/>
            </w:pPr>
            <w:r>
              <w:t>29</w:t>
            </w:r>
          </w:p>
        </w:tc>
        <w:tc>
          <w:tcPr>
            <w:tcW w:w="509" w:type="dxa"/>
            <w:vAlign w:val="center"/>
          </w:tcPr>
          <w:p w14:paraId="3A5CC4C9" w14:textId="77777777" w:rsidR="009F7A98" w:rsidRDefault="009F7A98">
            <w:pPr>
              <w:pStyle w:val="TAC"/>
            </w:pPr>
            <w:r>
              <w:t>1</w:t>
            </w:r>
          </w:p>
        </w:tc>
        <w:tc>
          <w:tcPr>
            <w:tcW w:w="510" w:type="dxa"/>
            <w:noWrap/>
            <w:vAlign w:val="center"/>
          </w:tcPr>
          <w:p w14:paraId="13F61CAD" w14:textId="77777777" w:rsidR="009F7A98" w:rsidRDefault="009F7A98">
            <w:pPr>
              <w:pStyle w:val="TAC"/>
            </w:pPr>
            <w:r>
              <w:t>0</w:t>
            </w:r>
          </w:p>
        </w:tc>
        <w:tc>
          <w:tcPr>
            <w:tcW w:w="510" w:type="dxa"/>
            <w:noWrap/>
            <w:vAlign w:val="center"/>
          </w:tcPr>
          <w:p w14:paraId="63B6E187" w14:textId="77777777" w:rsidR="009F7A98" w:rsidRDefault="009F7A98">
            <w:pPr>
              <w:pStyle w:val="TAC"/>
            </w:pPr>
            <w:r>
              <w:t>1</w:t>
            </w:r>
          </w:p>
        </w:tc>
        <w:tc>
          <w:tcPr>
            <w:tcW w:w="510" w:type="dxa"/>
            <w:noWrap/>
            <w:vAlign w:val="center"/>
          </w:tcPr>
          <w:p w14:paraId="79F6D939" w14:textId="77777777" w:rsidR="009F7A98" w:rsidRDefault="009F7A98">
            <w:pPr>
              <w:pStyle w:val="TAC"/>
            </w:pPr>
            <w:r>
              <w:t>1</w:t>
            </w:r>
          </w:p>
        </w:tc>
        <w:tc>
          <w:tcPr>
            <w:tcW w:w="510" w:type="dxa"/>
            <w:noWrap/>
            <w:vAlign w:val="center"/>
          </w:tcPr>
          <w:p w14:paraId="0DF8501A" w14:textId="77777777" w:rsidR="009F7A98" w:rsidRDefault="009F7A98">
            <w:pPr>
              <w:pStyle w:val="TAC"/>
            </w:pPr>
            <w:r>
              <w:t>1</w:t>
            </w:r>
          </w:p>
        </w:tc>
        <w:tc>
          <w:tcPr>
            <w:tcW w:w="510" w:type="dxa"/>
            <w:noWrap/>
            <w:vAlign w:val="center"/>
          </w:tcPr>
          <w:p w14:paraId="0A25BA9C" w14:textId="77777777" w:rsidR="009F7A98" w:rsidRDefault="009F7A98">
            <w:pPr>
              <w:pStyle w:val="TAC"/>
            </w:pPr>
            <w:r>
              <w:t>1</w:t>
            </w:r>
          </w:p>
        </w:tc>
        <w:tc>
          <w:tcPr>
            <w:tcW w:w="510" w:type="dxa"/>
            <w:noWrap/>
            <w:vAlign w:val="center"/>
          </w:tcPr>
          <w:p w14:paraId="647498E2" w14:textId="77777777" w:rsidR="009F7A98" w:rsidRDefault="009F7A98">
            <w:pPr>
              <w:pStyle w:val="TAC"/>
            </w:pPr>
            <w:r>
              <w:t>1</w:t>
            </w:r>
          </w:p>
        </w:tc>
        <w:tc>
          <w:tcPr>
            <w:tcW w:w="510" w:type="dxa"/>
            <w:noWrap/>
            <w:vAlign w:val="center"/>
          </w:tcPr>
          <w:p w14:paraId="681A085D" w14:textId="77777777" w:rsidR="009F7A98" w:rsidRDefault="009F7A98">
            <w:pPr>
              <w:pStyle w:val="TAC"/>
            </w:pPr>
            <w:r>
              <w:t>1</w:t>
            </w:r>
          </w:p>
        </w:tc>
        <w:tc>
          <w:tcPr>
            <w:tcW w:w="510" w:type="dxa"/>
            <w:noWrap/>
            <w:vAlign w:val="center"/>
          </w:tcPr>
          <w:p w14:paraId="49BFD810" w14:textId="77777777" w:rsidR="009F7A98" w:rsidRDefault="009F7A98">
            <w:pPr>
              <w:pStyle w:val="TAC"/>
            </w:pPr>
            <w:r>
              <w:t>1</w:t>
            </w:r>
          </w:p>
        </w:tc>
        <w:tc>
          <w:tcPr>
            <w:tcW w:w="510" w:type="dxa"/>
            <w:noWrap/>
            <w:vAlign w:val="center"/>
          </w:tcPr>
          <w:p w14:paraId="5FD0B673" w14:textId="77777777" w:rsidR="009F7A98" w:rsidRDefault="009F7A98">
            <w:pPr>
              <w:pStyle w:val="TAC"/>
            </w:pPr>
            <w:r>
              <w:t>0</w:t>
            </w:r>
          </w:p>
        </w:tc>
        <w:tc>
          <w:tcPr>
            <w:tcW w:w="575" w:type="dxa"/>
            <w:noWrap/>
            <w:vAlign w:val="center"/>
          </w:tcPr>
          <w:p w14:paraId="64F45568" w14:textId="77777777" w:rsidR="009F7A98" w:rsidRDefault="009F7A98">
            <w:pPr>
              <w:pStyle w:val="TAC"/>
            </w:pPr>
            <w:r>
              <w:t>0</w:t>
            </w:r>
          </w:p>
        </w:tc>
      </w:tr>
      <w:tr w:rsidR="009F7A98" w14:paraId="54EC8612" w14:textId="77777777">
        <w:trPr>
          <w:trHeight w:val="225"/>
          <w:jc w:val="center"/>
        </w:trPr>
        <w:tc>
          <w:tcPr>
            <w:tcW w:w="399" w:type="dxa"/>
            <w:shd w:val="clear" w:color="auto" w:fill="FFFFFF"/>
            <w:noWrap/>
            <w:vAlign w:val="center"/>
          </w:tcPr>
          <w:p w14:paraId="429B469E" w14:textId="77777777" w:rsidR="009F7A98" w:rsidRDefault="009F7A98">
            <w:pPr>
              <w:pStyle w:val="TAC"/>
            </w:pPr>
            <w:r>
              <w:t>30</w:t>
            </w:r>
          </w:p>
        </w:tc>
        <w:tc>
          <w:tcPr>
            <w:tcW w:w="509" w:type="dxa"/>
            <w:vAlign w:val="center"/>
          </w:tcPr>
          <w:p w14:paraId="59F0F922" w14:textId="77777777" w:rsidR="009F7A98" w:rsidRDefault="009F7A98">
            <w:pPr>
              <w:pStyle w:val="TAC"/>
            </w:pPr>
            <w:r>
              <w:t>1</w:t>
            </w:r>
          </w:p>
        </w:tc>
        <w:tc>
          <w:tcPr>
            <w:tcW w:w="510" w:type="dxa"/>
            <w:noWrap/>
            <w:vAlign w:val="center"/>
          </w:tcPr>
          <w:p w14:paraId="0C92701C" w14:textId="77777777" w:rsidR="009F7A98" w:rsidRDefault="009F7A98">
            <w:pPr>
              <w:pStyle w:val="TAC"/>
            </w:pPr>
            <w:r>
              <w:t>1</w:t>
            </w:r>
          </w:p>
        </w:tc>
        <w:tc>
          <w:tcPr>
            <w:tcW w:w="510" w:type="dxa"/>
            <w:noWrap/>
            <w:vAlign w:val="center"/>
          </w:tcPr>
          <w:p w14:paraId="68E3A515" w14:textId="77777777" w:rsidR="009F7A98" w:rsidRDefault="009F7A98">
            <w:pPr>
              <w:pStyle w:val="TAC"/>
            </w:pPr>
            <w:r>
              <w:t>1</w:t>
            </w:r>
          </w:p>
        </w:tc>
        <w:tc>
          <w:tcPr>
            <w:tcW w:w="510" w:type="dxa"/>
            <w:noWrap/>
            <w:vAlign w:val="center"/>
          </w:tcPr>
          <w:p w14:paraId="0040F857" w14:textId="77777777" w:rsidR="009F7A98" w:rsidRDefault="009F7A98">
            <w:pPr>
              <w:pStyle w:val="TAC"/>
            </w:pPr>
            <w:r>
              <w:t>1</w:t>
            </w:r>
          </w:p>
        </w:tc>
        <w:tc>
          <w:tcPr>
            <w:tcW w:w="510" w:type="dxa"/>
            <w:noWrap/>
            <w:vAlign w:val="center"/>
          </w:tcPr>
          <w:p w14:paraId="5783CFAF" w14:textId="77777777" w:rsidR="009F7A98" w:rsidRDefault="009F7A98">
            <w:pPr>
              <w:pStyle w:val="TAC"/>
            </w:pPr>
            <w:r>
              <w:t>1</w:t>
            </w:r>
          </w:p>
        </w:tc>
        <w:tc>
          <w:tcPr>
            <w:tcW w:w="510" w:type="dxa"/>
            <w:noWrap/>
            <w:vAlign w:val="center"/>
          </w:tcPr>
          <w:p w14:paraId="76C3619C" w14:textId="77777777" w:rsidR="009F7A98" w:rsidRDefault="009F7A98">
            <w:pPr>
              <w:pStyle w:val="TAC"/>
            </w:pPr>
            <w:r>
              <w:t>1</w:t>
            </w:r>
          </w:p>
        </w:tc>
        <w:tc>
          <w:tcPr>
            <w:tcW w:w="510" w:type="dxa"/>
            <w:noWrap/>
            <w:vAlign w:val="center"/>
          </w:tcPr>
          <w:p w14:paraId="4084A19F" w14:textId="77777777" w:rsidR="009F7A98" w:rsidRDefault="009F7A98">
            <w:pPr>
              <w:pStyle w:val="TAC"/>
            </w:pPr>
            <w:r>
              <w:t>1</w:t>
            </w:r>
          </w:p>
        </w:tc>
        <w:tc>
          <w:tcPr>
            <w:tcW w:w="510" w:type="dxa"/>
            <w:noWrap/>
            <w:vAlign w:val="center"/>
          </w:tcPr>
          <w:p w14:paraId="3B3925A8" w14:textId="77777777" w:rsidR="009F7A98" w:rsidRDefault="009F7A98">
            <w:pPr>
              <w:pStyle w:val="TAC"/>
            </w:pPr>
            <w:r>
              <w:t>1</w:t>
            </w:r>
          </w:p>
        </w:tc>
        <w:tc>
          <w:tcPr>
            <w:tcW w:w="510" w:type="dxa"/>
            <w:noWrap/>
            <w:vAlign w:val="center"/>
          </w:tcPr>
          <w:p w14:paraId="1A667028" w14:textId="77777777" w:rsidR="009F7A98" w:rsidRDefault="009F7A98">
            <w:pPr>
              <w:pStyle w:val="TAC"/>
            </w:pPr>
            <w:r>
              <w:t>1</w:t>
            </w:r>
          </w:p>
        </w:tc>
        <w:tc>
          <w:tcPr>
            <w:tcW w:w="510" w:type="dxa"/>
            <w:noWrap/>
            <w:vAlign w:val="center"/>
          </w:tcPr>
          <w:p w14:paraId="66E96501" w14:textId="77777777" w:rsidR="009F7A98" w:rsidRDefault="009F7A98">
            <w:pPr>
              <w:pStyle w:val="TAC"/>
            </w:pPr>
            <w:r>
              <w:t>1</w:t>
            </w:r>
          </w:p>
        </w:tc>
        <w:tc>
          <w:tcPr>
            <w:tcW w:w="575" w:type="dxa"/>
            <w:noWrap/>
            <w:vAlign w:val="center"/>
          </w:tcPr>
          <w:p w14:paraId="22D4B33A" w14:textId="77777777" w:rsidR="009F7A98" w:rsidRDefault="009F7A98">
            <w:pPr>
              <w:pStyle w:val="TAC"/>
            </w:pPr>
            <w:r>
              <w:t>1</w:t>
            </w:r>
          </w:p>
        </w:tc>
      </w:tr>
      <w:tr w:rsidR="009F7A98" w14:paraId="54FE21C7" w14:textId="77777777">
        <w:trPr>
          <w:trHeight w:val="240"/>
          <w:jc w:val="center"/>
        </w:trPr>
        <w:tc>
          <w:tcPr>
            <w:tcW w:w="399" w:type="dxa"/>
            <w:shd w:val="clear" w:color="auto" w:fill="FFFFFF"/>
            <w:noWrap/>
            <w:vAlign w:val="center"/>
          </w:tcPr>
          <w:p w14:paraId="10E03DC1" w14:textId="77777777" w:rsidR="009F7A98" w:rsidRDefault="009F7A98">
            <w:pPr>
              <w:pStyle w:val="TAC"/>
            </w:pPr>
            <w:r>
              <w:t>31</w:t>
            </w:r>
          </w:p>
        </w:tc>
        <w:tc>
          <w:tcPr>
            <w:tcW w:w="509" w:type="dxa"/>
            <w:vAlign w:val="center"/>
          </w:tcPr>
          <w:p w14:paraId="05ADC718" w14:textId="77777777" w:rsidR="009F7A98" w:rsidRDefault="009F7A98">
            <w:pPr>
              <w:pStyle w:val="TAC"/>
            </w:pPr>
            <w:r>
              <w:t>1</w:t>
            </w:r>
          </w:p>
        </w:tc>
        <w:tc>
          <w:tcPr>
            <w:tcW w:w="510" w:type="dxa"/>
            <w:noWrap/>
            <w:vAlign w:val="center"/>
          </w:tcPr>
          <w:p w14:paraId="76BB9D1C" w14:textId="77777777" w:rsidR="009F7A98" w:rsidRDefault="009F7A98">
            <w:pPr>
              <w:pStyle w:val="TAC"/>
            </w:pPr>
            <w:r>
              <w:t>0</w:t>
            </w:r>
          </w:p>
        </w:tc>
        <w:tc>
          <w:tcPr>
            <w:tcW w:w="510" w:type="dxa"/>
            <w:noWrap/>
            <w:vAlign w:val="center"/>
          </w:tcPr>
          <w:p w14:paraId="1687409F" w14:textId="77777777" w:rsidR="009F7A98" w:rsidRDefault="009F7A98">
            <w:pPr>
              <w:pStyle w:val="TAC"/>
            </w:pPr>
            <w:r>
              <w:t>0</w:t>
            </w:r>
          </w:p>
        </w:tc>
        <w:tc>
          <w:tcPr>
            <w:tcW w:w="510" w:type="dxa"/>
            <w:noWrap/>
            <w:vAlign w:val="center"/>
          </w:tcPr>
          <w:p w14:paraId="5DC6DA91" w14:textId="77777777" w:rsidR="009F7A98" w:rsidRDefault="009F7A98">
            <w:pPr>
              <w:pStyle w:val="TAC"/>
            </w:pPr>
            <w:r>
              <w:t>0</w:t>
            </w:r>
          </w:p>
        </w:tc>
        <w:tc>
          <w:tcPr>
            <w:tcW w:w="510" w:type="dxa"/>
            <w:noWrap/>
            <w:vAlign w:val="center"/>
          </w:tcPr>
          <w:p w14:paraId="30BBDF78" w14:textId="77777777" w:rsidR="009F7A98" w:rsidRDefault="009F7A98">
            <w:pPr>
              <w:pStyle w:val="TAC"/>
            </w:pPr>
            <w:r>
              <w:t>0</w:t>
            </w:r>
          </w:p>
        </w:tc>
        <w:tc>
          <w:tcPr>
            <w:tcW w:w="510" w:type="dxa"/>
            <w:noWrap/>
            <w:vAlign w:val="center"/>
          </w:tcPr>
          <w:p w14:paraId="3278BC90" w14:textId="77777777" w:rsidR="009F7A98" w:rsidRDefault="009F7A98">
            <w:pPr>
              <w:pStyle w:val="TAC"/>
            </w:pPr>
            <w:r>
              <w:t>0</w:t>
            </w:r>
          </w:p>
        </w:tc>
        <w:tc>
          <w:tcPr>
            <w:tcW w:w="510" w:type="dxa"/>
            <w:noWrap/>
            <w:vAlign w:val="center"/>
          </w:tcPr>
          <w:p w14:paraId="5CE69C1B" w14:textId="77777777" w:rsidR="009F7A98" w:rsidRDefault="009F7A98">
            <w:pPr>
              <w:pStyle w:val="TAC"/>
            </w:pPr>
            <w:r>
              <w:t>0</w:t>
            </w:r>
          </w:p>
        </w:tc>
        <w:tc>
          <w:tcPr>
            <w:tcW w:w="510" w:type="dxa"/>
            <w:noWrap/>
            <w:vAlign w:val="center"/>
          </w:tcPr>
          <w:p w14:paraId="15FF8FB4" w14:textId="77777777" w:rsidR="009F7A98" w:rsidRDefault="009F7A98">
            <w:pPr>
              <w:pStyle w:val="TAC"/>
            </w:pPr>
            <w:r>
              <w:t>0</w:t>
            </w:r>
          </w:p>
        </w:tc>
        <w:tc>
          <w:tcPr>
            <w:tcW w:w="510" w:type="dxa"/>
            <w:noWrap/>
            <w:vAlign w:val="center"/>
          </w:tcPr>
          <w:p w14:paraId="0838A258" w14:textId="77777777" w:rsidR="009F7A98" w:rsidRDefault="009F7A98">
            <w:pPr>
              <w:pStyle w:val="TAC"/>
            </w:pPr>
            <w:r>
              <w:t>0</w:t>
            </w:r>
          </w:p>
        </w:tc>
        <w:tc>
          <w:tcPr>
            <w:tcW w:w="510" w:type="dxa"/>
            <w:noWrap/>
            <w:vAlign w:val="center"/>
          </w:tcPr>
          <w:p w14:paraId="7FB8B50D" w14:textId="77777777" w:rsidR="009F7A98" w:rsidRDefault="009F7A98">
            <w:pPr>
              <w:pStyle w:val="TAC"/>
            </w:pPr>
            <w:r>
              <w:t>0</w:t>
            </w:r>
          </w:p>
        </w:tc>
        <w:tc>
          <w:tcPr>
            <w:tcW w:w="575" w:type="dxa"/>
            <w:noWrap/>
            <w:vAlign w:val="center"/>
          </w:tcPr>
          <w:p w14:paraId="6C069E91" w14:textId="77777777" w:rsidR="009F7A98" w:rsidRDefault="009F7A98">
            <w:pPr>
              <w:pStyle w:val="TAC"/>
            </w:pPr>
            <w:r>
              <w:t>0</w:t>
            </w:r>
          </w:p>
        </w:tc>
      </w:tr>
    </w:tbl>
    <w:p w14:paraId="3462A7EF" w14:textId="77777777" w:rsidR="009F7A98" w:rsidRDefault="009F7A98"/>
    <w:p w14:paraId="47D15118" w14:textId="77777777" w:rsidR="009F7A98" w:rsidRDefault="009F7A98">
      <w:r>
        <w:t xml:space="preserve">The encoded CQI/PMI block is denoted by </w:t>
      </w:r>
      <w:r w:rsidR="000429A3">
        <w:rPr>
          <w:position w:val="-10"/>
        </w:rPr>
        <w:pict w14:anchorId="708FA173">
          <v:shape id="_x0000_i2561" type="#_x0000_t75" style="width:84.55pt;height:15.05pt">
            <v:imagedata r:id="rId617" o:title=""/>
          </v:shape>
        </w:pict>
      </w:r>
      <w:r>
        <w:t xml:space="preserve"> where </w:t>
      </w:r>
      <w:r w:rsidR="000429A3">
        <w:rPr>
          <w:position w:val="-6"/>
        </w:rPr>
        <w:pict w14:anchorId="5131BC93">
          <v:shape id="_x0000_i2562" type="#_x0000_t75" style="width:31.8pt;height:12.55pt">
            <v:imagedata r:id="rId618" o:title=""/>
          </v:shape>
        </w:pict>
      </w:r>
      <w:r>
        <w:t xml:space="preserve"> and</w:t>
      </w:r>
    </w:p>
    <w:p w14:paraId="4420D452" w14:textId="77777777" w:rsidR="009F7A98" w:rsidRDefault="000429A3" w:rsidP="00B423F0">
      <w:pPr>
        <w:pStyle w:val="B1"/>
      </w:pPr>
      <w:r>
        <w:rPr>
          <w:position w:val="-30"/>
        </w:rPr>
        <w:pict w14:anchorId="7C1C40B8">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14:paraId="3A7E1605" w14:textId="77777777" w:rsidR="009F7A98" w:rsidRDefault="009F7A98">
      <w:r>
        <w:t xml:space="preserve">The output bit sequence </w:t>
      </w:r>
      <w:r w:rsidR="000429A3">
        <w:rPr>
          <w:position w:val="-16"/>
        </w:rPr>
        <w:pict w14:anchorId="62EBD392">
          <v:shape id="_x0000_i2564" type="#_x0000_t75" style="width:112.2pt;height:19.25pt">
            <v:imagedata r:id="rId620" o:title=""/>
          </v:shape>
        </w:pict>
      </w:r>
      <w:r>
        <w:t xml:space="preserve"> is obtained by circular repetition of the encoded CQI/PMI block as follows</w:t>
      </w:r>
    </w:p>
    <w:p w14:paraId="121F9B8E" w14:textId="77777777" w:rsidR="00B35138" w:rsidRDefault="000429A3" w:rsidP="00B423F0">
      <w:pPr>
        <w:pStyle w:val="B1"/>
      </w:pPr>
      <w:r>
        <w:rPr>
          <w:position w:val="-14"/>
        </w:rPr>
        <w:pict w14:anchorId="0C206447">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619F52FA" w14:textId="77777777" w:rsidR="00B35138" w:rsidRDefault="00B35138" w:rsidP="00481070">
      <w:pPr>
        <w:pStyle w:val="Heading5"/>
      </w:pPr>
      <w:bookmarkStart w:id="382" w:name="_Toc10818740"/>
      <w:bookmarkStart w:id="383" w:name="_Toc20409150"/>
      <w:bookmarkStart w:id="384" w:name="_Toc74564310"/>
      <w:r>
        <w:t>5.2.2.6.5</w:t>
      </w:r>
      <w:r>
        <w:tab/>
        <w:t>Channel coding for more than 11 bits of HARQ-ACK information</w:t>
      </w:r>
      <w:bookmarkEnd w:id="382"/>
      <w:bookmarkEnd w:id="383"/>
      <w:bookmarkEnd w:id="384"/>
    </w:p>
    <w:p w14:paraId="383F2A18" w14:textId="77777777" w:rsidR="00B35138" w:rsidRDefault="00B35138" w:rsidP="00B35138">
      <w:r>
        <w:t xml:space="preserve">The HARQ-ACK bits input to the channel coding block are denoted by </w:t>
      </w:r>
      <w:r w:rsidR="000429A3">
        <w:rPr>
          <w:position w:val="-14"/>
        </w:rPr>
        <w:pict w14:anchorId="51B3C245">
          <v:shape id="_x0000_i2566" type="#_x0000_t75" style="width:94.6pt;height:19.25pt">
            <v:imagedata r:id="rId622" o:title=""/>
          </v:shape>
        </w:pict>
      </w:r>
      <w:r>
        <w:t xml:space="preserve"> where </w:t>
      </w:r>
      <w:r w:rsidR="000429A3">
        <w:rPr>
          <w:position w:val="-12"/>
        </w:rPr>
        <w:pict w14:anchorId="7830C008">
          <v:shape id="_x0000_i2567" type="#_x0000_t75" style="width:68.65pt;height:18.4pt">
            <v:imagedata r:id="rId623" o:title=""/>
          </v:shape>
        </w:pict>
      </w:r>
      <w:r>
        <w:t xml:space="preserve"> is the number of bits. </w:t>
      </w:r>
    </w:p>
    <w:p w14:paraId="6A3EBC6C" w14:textId="77777777" w:rsidR="00B35138" w:rsidRDefault="00B35138" w:rsidP="00B35138">
      <w:r>
        <w:t xml:space="preserve">The sequences of bits </w:t>
      </w:r>
      <w:r w:rsidR="000429A3">
        <w:rPr>
          <w:position w:val="-18"/>
        </w:rPr>
        <w:pict w14:anchorId="0143F37D">
          <v:shape id="_x0000_i2568" type="#_x0000_t75" style="width:133.1pt;height:20.95pt">
            <v:imagedata r:id="rId624" o:title=""/>
          </v:shape>
        </w:pict>
      </w:r>
      <w:r>
        <w:t xml:space="preserve"> and </w:t>
      </w:r>
      <w:r w:rsidR="000429A3">
        <w:rPr>
          <w:position w:val="-18"/>
        </w:rPr>
        <w:pict w14:anchorId="26E0AA33">
          <v:shape id="_x0000_i2569" type="#_x0000_t75" style="width:180.85pt;height:20.95pt">
            <v:imagedata r:id="rId625" o:title=""/>
          </v:shape>
        </w:pict>
      </w:r>
      <w:r w:rsidR="00D054B0">
        <w:t xml:space="preserve"> </w:t>
      </w:r>
      <w:r>
        <w:t xml:space="preserve">are encoded as follows </w:t>
      </w:r>
    </w:p>
    <w:p w14:paraId="03CF760C" w14:textId="77777777" w:rsidR="00B35138" w:rsidRDefault="00B35138" w:rsidP="0035185C">
      <w:pPr>
        <w:pStyle w:val="EQ"/>
      </w:pPr>
      <w:r>
        <w:lastRenderedPageBreak/>
        <w:tab/>
      </w:r>
      <w:r w:rsidR="000429A3">
        <w:rPr>
          <w:position w:val="-28"/>
        </w:rPr>
        <w:pict w14:anchorId="13EE2B51">
          <v:shape id="_x0000_i2570" type="#_x0000_t75" style="width:140.65pt;height:42.7pt">
            <v:imagedata r:id="rId626" o:title=""/>
          </v:shape>
        </w:pict>
      </w:r>
      <w:r>
        <w:t xml:space="preserve"> </w:t>
      </w:r>
    </w:p>
    <w:p w14:paraId="48F052AC" w14:textId="77777777" w:rsidR="00B35138" w:rsidRDefault="00B35138" w:rsidP="00B35138">
      <w:pPr>
        <w:ind w:firstLine="284"/>
      </w:pPr>
      <w:r>
        <w:t xml:space="preserve">and </w:t>
      </w:r>
    </w:p>
    <w:p w14:paraId="46A05FAF" w14:textId="77777777" w:rsidR="00B35138" w:rsidRDefault="000429A3" w:rsidP="0035185C">
      <w:pPr>
        <w:pStyle w:val="EQ"/>
        <w:jc w:val="center"/>
      </w:pPr>
      <w:r>
        <w:rPr>
          <w:position w:val="-28"/>
        </w:rPr>
        <w:pict w14:anchorId="330077AA">
          <v:shape id="_x0000_i2571" type="#_x0000_t75" style="width:190.9pt;height:42.7pt">
            <v:imagedata r:id="rId627" o:title=""/>
          </v:shape>
        </w:pict>
      </w:r>
    </w:p>
    <w:p w14:paraId="11839631"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429A3">
        <w:rPr>
          <w:position w:val="-12"/>
        </w:rPr>
        <w:pict w14:anchorId="33FB7D8D">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00259292" w14:textId="77777777" w:rsidR="00C23D5A" w:rsidRPr="00E54724" w:rsidRDefault="00B35138" w:rsidP="00C23D5A">
      <w:r>
        <w:t xml:space="preserve">The output bit sequence </w:t>
      </w:r>
      <w:r w:rsidR="000429A3">
        <w:rPr>
          <w:position w:val="-14"/>
        </w:rPr>
        <w:pict w14:anchorId="520C62AD">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0429A3">
        <w:rPr>
          <w:position w:val="-10"/>
        </w:rPr>
        <w:pict w14:anchorId="40325DE1">
          <v:shape id="_x0000_i2574" type="#_x0000_t75" style="width:68.65pt;height:15.05pt">
            <v:imagedata r:id="rId630" o:title=""/>
          </v:shape>
        </w:pict>
      </w:r>
      <w:r>
        <w:t xml:space="preserve"> and </w:t>
      </w:r>
      <w:r w:rsidR="000429A3">
        <w:rPr>
          <w:position w:val="-10"/>
        </w:rPr>
        <w:pict w14:anchorId="6748466B">
          <v:shape id="_x0000_i2575" type="#_x0000_t75" style="width:68.65pt;height:18.4pt">
            <v:imagedata r:id="rId631" o:title=""/>
          </v:shape>
        </w:pict>
      </w:r>
      <w:r w:rsidR="00C23D5A" w:rsidRPr="00C23D5A">
        <w:t xml:space="preserve"> </w:t>
      </w:r>
      <w:r w:rsidR="00C23D5A" w:rsidRPr="00E54724">
        <w:t>as follows:</w:t>
      </w:r>
    </w:p>
    <w:p w14:paraId="3C74AA6E" w14:textId="77777777" w:rsidR="00C23D5A" w:rsidRPr="00E54724" w:rsidRDefault="00C23D5A" w:rsidP="00C23D5A">
      <w:r w:rsidRPr="00E54724">
        <w:t xml:space="preserve">Set </w:t>
      </w:r>
      <w:r w:rsidRPr="00E54724">
        <w:rPr>
          <w:i/>
        </w:rPr>
        <w:t>i</w:t>
      </w:r>
      <w:r w:rsidRPr="00E54724">
        <w:t xml:space="preserve"> = 0</w:t>
      </w:r>
    </w:p>
    <w:p w14:paraId="62BB0B10" w14:textId="77777777" w:rsidR="00C23D5A" w:rsidRPr="00E54724" w:rsidRDefault="00C23D5A" w:rsidP="00C23D5A">
      <w:r w:rsidRPr="00E54724">
        <w:t xml:space="preserve">while </w:t>
      </w:r>
      <w:r w:rsidR="000429A3">
        <w:rPr>
          <w:position w:val="-10"/>
        </w:rPr>
        <w:pict w14:anchorId="5AC2743A">
          <v:shape id="_x0000_i2576" type="#_x0000_t75" style="width:48.55pt;height:15.05pt">
            <v:imagedata r:id="rId632" o:title=""/>
          </v:shape>
        </w:pict>
      </w:r>
    </w:p>
    <w:p w14:paraId="3CA44984" w14:textId="77777777" w:rsidR="00C23D5A" w:rsidRPr="00E54724" w:rsidRDefault="000429A3" w:rsidP="00B423F0">
      <w:pPr>
        <w:pStyle w:val="B1"/>
        <w:rPr>
          <w:lang w:eastAsia="zh-CN"/>
        </w:rPr>
      </w:pPr>
      <w:r>
        <w:rPr>
          <w:position w:val="-14"/>
        </w:rPr>
        <w:pict w14:anchorId="70F1AA7C">
          <v:shape id="_x0000_i2577" type="#_x0000_t75" style="width:67pt;height:19.25pt">
            <v:imagedata r:id="rId633" o:title=""/>
          </v:shape>
        </w:pict>
      </w:r>
    </w:p>
    <w:p w14:paraId="05A52B97"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2C860325" w14:textId="77777777" w:rsidR="00C23D5A" w:rsidRPr="00E54724" w:rsidRDefault="00C23D5A" w:rsidP="00C23D5A">
      <w:pPr>
        <w:rPr>
          <w:lang w:val="da-DK"/>
        </w:rPr>
      </w:pPr>
      <w:r w:rsidRPr="00E54724">
        <w:rPr>
          <w:lang w:val="da-DK"/>
        </w:rPr>
        <w:t>end while</w:t>
      </w:r>
    </w:p>
    <w:p w14:paraId="2C335A44"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491AA28B" w14:textId="77777777" w:rsidR="00C23D5A" w:rsidRPr="00E54724" w:rsidRDefault="00C23D5A" w:rsidP="00C23D5A">
      <w:r w:rsidRPr="00E54724">
        <w:t xml:space="preserve">while </w:t>
      </w:r>
      <w:r w:rsidR="000429A3">
        <w:rPr>
          <w:position w:val="-10"/>
        </w:rPr>
        <w:pict w14:anchorId="022659F3">
          <v:shape id="_x0000_i2578" type="#_x0000_t75" style="width:68.65pt;height:15.05pt">
            <v:imagedata r:id="rId634" o:title=""/>
          </v:shape>
        </w:pict>
      </w:r>
    </w:p>
    <w:p w14:paraId="1DDA7F0C" w14:textId="77777777" w:rsidR="00C23D5A" w:rsidRPr="00E54724" w:rsidRDefault="000429A3" w:rsidP="00B423F0">
      <w:pPr>
        <w:pStyle w:val="B1"/>
      </w:pPr>
      <w:r>
        <w:rPr>
          <w:position w:val="-16"/>
        </w:rPr>
        <w:pict w14:anchorId="14557F58">
          <v:shape id="_x0000_i2579" type="#_x0000_t75" style="width:85.4pt;height:20.95pt">
            <v:imagedata r:id="rId635" o:title=""/>
          </v:shape>
        </w:pict>
      </w:r>
    </w:p>
    <w:p w14:paraId="6248ACF3"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191FCBF5" w14:textId="77777777" w:rsidR="00C23D5A" w:rsidRPr="00E54724" w:rsidRDefault="00C23D5A" w:rsidP="00C23D5A">
      <w:r w:rsidRPr="00054EC5">
        <w:t>end while</w:t>
      </w:r>
    </w:p>
    <w:p w14:paraId="73E03C22" w14:textId="77777777" w:rsidR="00186D78" w:rsidRPr="00186D78" w:rsidRDefault="00186D78" w:rsidP="00186D78">
      <w:pPr>
        <w:rPr>
          <w:rFonts w:eastAsiaTheme="minorEastAsia"/>
          <w:lang w:eastAsia="zh-CN"/>
        </w:rPr>
      </w:pPr>
    </w:p>
    <w:p w14:paraId="7C6FE526" w14:textId="77777777" w:rsidR="00186D78" w:rsidRPr="00186D78" w:rsidRDefault="00186D78" w:rsidP="00357752">
      <w:pPr>
        <w:pStyle w:val="Heading4"/>
        <w:rPr>
          <w:rFonts w:eastAsia="SimSun"/>
        </w:rPr>
      </w:pPr>
      <w:bookmarkStart w:id="385" w:name="_Toc10818741"/>
      <w:bookmarkStart w:id="386" w:name="_Toc20409151"/>
      <w:bookmarkStart w:id="387" w:name="_Toc74564311"/>
      <w:r w:rsidRPr="00186D78">
        <w:rPr>
          <w:rFonts w:eastAsia="SimSun"/>
        </w:rPr>
        <w:t>5.2.2.6A</w:t>
      </w:r>
      <w:r w:rsidRPr="00186D78">
        <w:rPr>
          <w:rFonts w:eastAsia="SimSun"/>
        </w:rPr>
        <w:tab/>
        <w:t>Channel coding of AUL-UCI</w:t>
      </w:r>
      <w:bookmarkEnd w:id="385"/>
      <w:bookmarkEnd w:id="386"/>
      <w:bookmarkEnd w:id="387"/>
    </w:p>
    <w:p w14:paraId="6BB6EC4C"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F031210" wp14:editId="23D8B80C">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6394056F"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4C195BBB" wp14:editId="03E0F7B1">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40A16DD5" w14:textId="77777777"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688B0436" wp14:editId="382D6D53">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0BFF5D8C" w14:textId="77777777" w:rsidR="00186D78" w:rsidRPr="00186D78" w:rsidRDefault="00186D78" w:rsidP="00186D78">
      <w:pPr>
        <w:rPr>
          <w:rFonts w:eastAsiaTheme="minorEastAsia"/>
        </w:rPr>
      </w:pPr>
      <w:r w:rsidRPr="00186D78">
        <w:rPr>
          <w:rFonts w:eastAsiaTheme="minorEastAsia"/>
        </w:rPr>
        <w:t xml:space="preserve">where </w:t>
      </w:r>
    </w:p>
    <w:p w14:paraId="5EB47D2E"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41C7DD99" wp14:editId="2B8D0542">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4D3325D3"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5C0F842D" wp14:editId="5A4E8BF6">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125C3F80" wp14:editId="77FCD0E3">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3E3F00DF"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38E687EE" wp14:editId="7EF98BDA">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6771498" wp14:editId="615DE25C">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9C1C6C6" wp14:editId="49F39496">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20982599" wp14:editId="07E70FAA">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12113019"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46509F42" wp14:editId="1DFA9127">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386EF4B1"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309F4768" wp14:editId="69832A22">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67F453E2" wp14:editId="2342F6C5">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B01AC18" wp14:editId="6A340E53">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13ADFA54"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6A167EC9" wp14:editId="7C0ACFC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45D2725E" wp14:editId="357A4EE6">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3031A3B9" wp14:editId="7B62C5B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17474789" wp14:editId="24900EA4">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14691BB2"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8E6213" wp14:editId="02554B19">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1D2EA98B" wp14:editId="222AFA77">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1F583177"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156E65BE"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56445B87"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41F6C0"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8A3FD97"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3F0A9DDF"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778236F"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6F4278C"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9E17FA"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4120A6C7"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575BD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6BFDAF"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F89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39DF771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AAE5C1"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CDF3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B894F"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397F751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E95E17"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B67EE"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EEB8E"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158F9F7"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BC9AC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8B65F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971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13F93F44"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A6F0A"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2CBA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B39E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3E33B33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FCE03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21631"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8A0D7A"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4A97527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F6A7F"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56D58"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08F54"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2A44A8D5" w14:textId="77777777" w:rsidR="00186D78" w:rsidRPr="00186D78" w:rsidRDefault="00186D78" w:rsidP="00186D78">
      <w:pPr>
        <w:rPr>
          <w:rFonts w:eastAsiaTheme="minorEastAsia"/>
        </w:rPr>
      </w:pPr>
    </w:p>
    <w:p w14:paraId="270DACED"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5D75DDA" wp14:editId="12385DFF">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52AFC6C1"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177AC566" wp14:editId="5BF391A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A2784F8" wp14:editId="4924D4A4">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3C68BEF8" w14:textId="77777777" w:rsidR="009F7A98" w:rsidRDefault="00481070">
      <w:pPr>
        <w:pStyle w:val="Heading4"/>
      </w:pPr>
      <w:bookmarkStart w:id="388" w:name="_Toc10818742"/>
      <w:bookmarkStart w:id="389" w:name="_Toc20409152"/>
      <w:bookmarkStart w:id="390" w:name="_Toc74564312"/>
      <w:r>
        <w:t>5.2.2.7</w:t>
      </w:r>
      <w:r w:rsidR="009F7A98">
        <w:tab/>
        <w:t>Data and control multiplexing</w:t>
      </w:r>
      <w:bookmarkEnd w:id="388"/>
      <w:bookmarkEnd w:id="389"/>
      <w:bookmarkEnd w:id="390"/>
    </w:p>
    <w:p w14:paraId="1972F64E"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6A5FC961" w14:textId="77777777" w:rsidR="00B35138" w:rsidRDefault="009F7A98" w:rsidP="00B35138">
      <w:r>
        <w:t xml:space="preserve">The inputs to the data and control multiplexing are the coded bits of the control information denoted by </w:t>
      </w:r>
      <w:r w:rsidR="000429A3">
        <w:rPr>
          <w:rFonts w:eastAsia="Malgun Gothic"/>
          <w:position w:val="-16"/>
        </w:rPr>
        <w:pict w14:anchorId="24FE7A69">
          <v:shape id="_x0000_i2580" type="#_x0000_t75" style="width:104.65pt;height:18.4pt">
            <v:imagedata r:id="rId657" o:title=""/>
          </v:shape>
        </w:pict>
      </w:r>
      <w:r>
        <w:t xml:space="preserve">and the coded bits of the UL-SCH denoted by </w:t>
      </w:r>
      <w:r w:rsidR="000429A3">
        <w:rPr>
          <w:position w:val="-10"/>
        </w:rPr>
        <w:pict w14:anchorId="51AAD806">
          <v:shape id="_x0000_i2581" type="#_x0000_t75" style="width:90.4pt;height:15.05pt">
            <v:imagedata r:id="rId658" o:title=""/>
          </v:shape>
        </w:pict>
      </w:r>
      <w:r>
        <w:t xml:space="preserve">. The output of the data and control multiplexing operation is denoted by </w:t>
      </w:r>
      <w:r w:rsidR="000429A3">
        <w:rPr>
          <w:position w:val="-16"/>
        </w:rPr>
        <w:pict w14:anchorId="222E3BC4">
          <v:shape id="_x0000_i2582" type="#_x0000_t75" style="width:98.8pt;height:18.4pt">
            <v:imagedata r:id="rId659" o:title=""/>
          </v:shape>
        </w:pict>
      </w:r>
      <w:r>
        <w:t xml:space="preserve">, where </w:t>
      </w:r>
      <w:r w:rsidR="000429A3">
        <w:rPr>
          <w:position w:val="-14"/>
        </w:rPr>
        <w:pict w14:anchorId="62B7A305">
          <v:shape id="_x0000_i2583" type="#_x0000_t75" style="width:84.55pt;height:16.75pt">
            <v:imagedata r:id="rId660" o:title=""/>
          </v:shape>
        </w:pict>
      </w:r>
      <w:r>
        <w:t xml:space="preserve"> and</w:t>
      </w:r>
      <w:r w:rsidR="00D054B0">
        <w:t xml:space="preserve"> </w:t>
      </w:r>
      <w:r w:rsidR="000429A3">
        <w:rPr>
          <w:position w:val="-10"/>
        </w:rPr>
        <w:pict w14:anchorId="39F5E855">
          <v:shape id="_x0000_i2584" type="#_x0000_t75" style="width:75.35pt;height:15.05pt">
            <v:imagedata r:id="rId661" o:title=""/>
          </v:shape>
        </w:pict>
      </w:r>
      <w:r w:rsidR="00B35138">
        <w:t xml:space="preserve"> </w:t>
      </w:r>
      <w:r>
        <w:t>, and where</w:t>
      </w:r>
      <w:r w:rsidR="000429A3">
        <w:rPr>
          <w:position w:val="-16"/>
        </w:rPr>
        <w:pict w14:anchorId="29DEE5D6">
          <v:shape id="_x0000_i2585" type="#_x0000_t75" style="width:13.4pt;height:18.4pt">
            <v:imagedata r:id="rId662" o:title=""/>
          </v:shape>
        </w:pict>
      </w:r>
      <w:r>
        <w:t xml:space="preserve">, </w:t>
      </w:r>
      <w:r w:rsidR="000429A3">
        <w:rPr>
          <w:position w:val="-8"/>
        </w:rPr>
        <w:pict w14:anchorId="67241E3A">
          <v:shape id="_x0000_i2586" type="#_x0000_t75" style="width:59.45pt;height:13.4pt">
            <v:imagedata r:id="rId663" o:title=""/>
          </v:shape>
        </w:pict>
      </w:r>
      <w:r>
        <w:t xml:space="preserve"> are column vectors of length </w:t>
      </w:r>
      <w:r w:rsidR="000429A3">
        <w:rPr>
          <w:position w:val="-10"/>
        </w:rPr>
        <w:pict w14:anchorId="6FA88EF4">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0429A3">
        <w:rPr>
          <w:position w:val="-10"/>
        </w:rPr>
        <w:pict w14:anchorId="30811875">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14:paraId="77BD6D2B"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0429A3">
        <w:rPr>
          <w:position w:val="-10"/>
        </w:rPr>
        <w:pict w14:anchorId="6394170B">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14:paraId="39121025" w14:textId="77777777" w:rsidR="009F7A98" w:rsidRDefault="009F7A98">
      <w:r>
        <w:t xml:space="preserve">Set </w:t>
      </w:r>
      <w:r>
        <w:rPr>
          <w:i/>
        </w:rPr>
        <w:t>i</w:t>
      </w:r>
      <w:r>
        <w:t xml:space="preserve">, </w:t>
      </w:r>
      <w:r>
        <w:rPr>
          <w:i/>
        </w:rPr>
        <w:t>j</w:t>
      </w:r>
      <w:r>
        <w:t xml:space="preserve">, </w:t>
      </w:r>
      <w:r>
        <w:rPr>
          <w:i/>
        </w:rPr>
        <w:t>k</w:t>
      </w:r>
      <w:r>
        <w:t xml:space="preserve"> to 0</w:t>
      </w:r>
    </w:p>
    <w:p w14:paraId="0502294C" w14:textId="77777777" w:rsidR="009F7A98" w:rsidRDefault="009F7A98">
      <w:r>
        <w:t xml:space="preserve">while </w:t>
      </w:r>
      <w:r w:rsidR="000429A3">
        <w:rPr>
          <w:position w:val="-14"/>
        </w:rPr>
        <w:pict w14:anchorId="4344F955">
          <v:shape id="_x0000_i2590" type="#_x0000_t75" style="width:51.05pt;height:16.75pt">
            <v:imagedata r:id="rId664" o:title=""/>
          </v:shape>
        </w:pict>
      </w:r>
      <w:r>
        <w:t xml:space="preserve"> -- first place the control information</w:t>
      </w:r>
    </w:p>
    <w:p w14:paraId="3EF6F185" w14:textId="77777777" w:rsidR="006E0A09" w:rsidRDefault="000429A3" w:rsidP="007A4888">
      <w:pPr>
        <w:pStyle w:val="B1"/>
      </w:pPr>
      <w:r>
        <w:rPr>
          <w:position w:val="-16"/>
        </w:rPr>
        <w:pict w14:anchorId="481E00C7">
          <v:shape id="_x0000_i2591" type="#_x0000_t75" style="width:94.6pt;height:20.95pt">
            <v:imagedata r:id="rId665" o:title=""/>
          </v:shape>
        </w:pict>
      </w:r>
    </w:p>
    <w:p w14:paraId="229C5BE7" w14:textId="77777777" w:rsidR="006E0A09" w:rsidRDefault="000429A3" w:rsidP="007A4888">
      <w:pPr>
        <w:pStyle w:val="B1"/>
      </w:pPr>
      <w:r>
        <w:rPr>
          <w:position w:val="-10"/>
        </w:rPr>
        <w:pict w14:anchorId="4210B666">
          <v:shape id="_x0000_i2592" type="#_x0000_t75" style="width:56.1pt;height:12.55pt">
            <v:imagedata r:id="rId666" o:title=""/>
          </v:shape>
        </w:pict>
      </w:r>
    </w:p>
    <w:p w14:paraId="637E6590" w14:textId="77777777" w:rsidR="009F7A98" w:rsidRDefault="000429A3" w:rsidP="007A4888">
      <w:pPr>
        <w:pStyle w:val="B1"/>
      </w:pPr>
      <w:r>
        <w:rPr>
          <w:position w:val="-6"/>
        </w:rPr>
        <w:pict w14:anchorId="1632344F">
          <v:shape id="_x0000_i2593" type="#_x0000_t75" style="width:37.65pt;height:13.4pt">
            <v:imagedata r:id="rId385" o:title=""/>
          </v:shape>
        </w:pict>
      </w:r>
    </w:p>
    <w:p w14:paraId="030B2B72" w14:textId="77777777" w:rsidR="009F7A98" w:rsidRDefault="009F7A98">
      <w:r>
        <w:t>end while</w:t>
      </w:r>
    </w:p>
    <w:p w14:paraId="5E8E57A1" w14:textId="77777777" w:rsidR="009F7A98" w:rsidRDefault="009F7A98">
      <w:r>
        <w:t xml:space="preserve">while </w:t>
      </w:r>
      <w:r w:rsidR="000429A3">
        <w:rPr>
          <w:position w:val="-6"/>
        </w:rPr>
        <w:pict w14:anchorId="1F0D7898">
          <v:shape id="_x0000_i2594" type="#_x0000_t75" style="width:24.3pt;height:12.55pt">
            <v:imagedata r:id="rId667" o:title=""/>
          </v:shape>
        </w:pict>
      </w:r>
      <w:r>
        <w:t xml:space="preserve"> -- then place the data</w:t>
      </w:r>
    </w:p>
    <w:p w14:paraId="15C4A392" w14:textId="77777777" w:rsidR="009F7A98" w:rsidRDefault="000429A3" w:rsidP="007A4888">
      <w:pPr>
        <w:pStyle w:val="B1"/>
      </w:pPr>
      <w:r>
        <w:rPr>
          <w:position w:val="-16"/>
        </w:rPr>
        <w:pict w14:anchorId="62D8140B">
          <v:shape id="_x0000_i2595" type="#_x0000_t75" style="width:94.6pt;height:19.25pt">
            <v:imagedata r:id="rId668" o:title=""/>
          </v:shape>
        </w:pict>
      </w:r>
    </w:p>
    <w:p w14:paraId="33C3C79F" w14:textId="77777777" w:rsidR="009F7A98" w:rsidRDefault="000429A3" w:rsidP="007A4888">
      <w:pPr>
        <w:pStyle w:val="B1"/>
      </w:pPr>
      <w:r>
        <w:rPr>
          <w:position w:val="-10"/>
        </w:rPr>
        <w:pict w14:anchorId="1685C603">
          <v:shape id="_x0000_i2596" type="#_x0000_t75" style="width:58.6pt;height:15.05pt">
            <v:imagedata r:id="rId669" o:title=""/>
          </v:shape>
        </w:pict>
      </w:r>
    </w:p>
    <w:p w14:paraId="78CDDF59" w14:textId="77777777" w:rsidR="009F7A98" w:rsidRDefault="000429A3" w:rsidP="007A4888">
      <w:pPr>
        <w:pStyle w:val="B1"/>
      </w:pPr>
      <w:r>
        <w:rPr>
          <w:position w:val="-6"/>
        </w:rPr>
        <w:pict w14:anchorId="250A16AA">
          <v:shape id="_x0000_i2597" type="#_x0000_t75" style="width:37.65pt;height:13.4pt">
            <v:imagedata r:id="rId670" o:title=""/>
          </v:shape>
        </w:pict>
      </w:r>
    </w:p>
    <w:p w14:paraId="0CFE4934" w14:textId="77777777" w:rsidR="009F7A98" w:rsidRDefault="009F7A98">
      <w:r>
        <w:t>end while</w:t>
      </w:r>
    </w:p>
    <w:p w14:paraId="124B0AB6" w14:textId="77777777" w:rsidR="00BF4DD0" w:rsidRDefault="00BF4DD0"/>
    <w:p w14:paraId="63E6B225" w14:textId="77777777" w:rsidR="00BF4DD0" w:rsidRPr="00BF4DD0" w:rsidRDefault="00BF4DD0" w:rsidP="00357752">
      <w:pPr>
        <w:pStyle w:val="Heading4"/>
        <w:rPr>
          <w:rFonts w:eastAsia="SimSun"/>
        </w:rPr>
      </w:pPr>
      <w:bookmarkStart w:id="391" w:name="_Toc10818743"/>
      <w:bookmarkStart w:id="392" w:name="_Toc20409153"/>
      <w:bookmarkStart w:id="393" w:name="_Toc74564313"/>
      <w:r w:rsidRPr="00BF4DD0">
        <w:rPr>
          <w:rFonts w:eastAsia="SimSun"/>
        </w:rPr>
        <w:t>5.2.2.7A</w:t>
      </w:r>
      <w:r w:rsidRPr="00BF4DD0">
        <w:rPr>
          <w:rFonts w:eastAsia="SimSun"/>
        </w:rPr>
        <w:tab/>
        <w:t>Data and control multiplexing for Partial PUSCH Mode 1</w:t>
      </w:r>
      <w:bookmarkEnd w:id="391"/>
      <w:bookmarkEnd w:id="392"/>
      <w:bookmarkEnd w:id="393"/>
    </w:p>
    <w:p w14:paraId="244D20F7"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3DF6704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0F144CBB" wp14:editId="18D054A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0B4CB01D" wp14:editId="180CFE6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4588CCA0" wp14:editId="2C1EDEBB">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37538626" wp14:editId="1A4E2DF5">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4445D4CA" wp14:editId="4601197B">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33B6431" wp14:editId="087F83D8">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F1B95B" wp14:editId="3A60A144">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281772F0" wp14:editId="26A134B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170D815" wp14:editId="311E518E">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32B89B4" wp14:editId="684EA56A">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2C2CCA6C" wp14:editId="4D5E4ED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602DA55" wp14:editId="267EB504">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65F30E87" wp14:editId="38813419">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323F529A"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4FB881DE" wp14:editId="745AF2DE">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250B7DC"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DAA4B90"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60242AF4" wp14:editId="6690B9A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921A894"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92FA598" wp14:editId="13F09535">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1B4D2ABB"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F98D5B1" wp14:editId="754AAD0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7A6D103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4CDDF669" wp14:editId="7A42EB97">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4514D8DD" w14:textId="77777777" w:rsidR="00BF4DD0" w:rsidRPr="00BF4DD0" w:rsidRDefault="00BF4DD0" w:rsidP="00BF4DD0">
      <w:pPr>
        <w:rPr>
          <w:rFonts w:eastAsiaTheme="minorEastAsia"/>
          <w:lang w:eastAsia="zh-CN"/>
        </w:rPr>
      </w:pPr>
      <w:r w:rsidRPr="00BF4DD0">
        <w:rPr>
          <w:rFonts w:eastAsiaTheme="minorEastAsia"/>
        </w:rPr>
        <w:lastRenderedPageBreak/>
        <w:t>end while</w:t>
      </w:r>
    </w:p>
    <w:p w14:paraId="4BD074EB"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454EAB3" wp14:editId="78BCD620">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17224506"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8BEAF01"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7F6F88A0" wp14:editId="74D95DD4">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664C7933"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1F18A05" wp14:editId="3A48D355">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1ED29071"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6E044D7" wp14:editId="34BDA13B">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EFBFCA5"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69DF25F4" wp14:editId="30BFF37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4180541" w14:textId="77777777" w:rsidR="00BF4DD0" w:rsidRPr="00BF4DD0" w:rsidRDefault="00BF4DD0" w:rsidP="00BF4DD0">
      <w:pPr>
        <w:rPr>
          <w:rFonts w:eastAsiaTheme="minorEastAsia"/>
        </w:rPr>
      </w:pPr>
      <w:r w:rsidRPr="00BF4DD0">
        <w:rPr>
          <w:rFonts w:eastAsiaTheme="minorEastAsia"/>
        </w:rPr>
        <w:t>end while</w:t>
      </w:r>
    </w:p>
    <w:p w14:paraId="588E7B1C" w14:textId="77777777" w:rsidR="00BF4DD0" w:rsidRPr="00BF4DD0" w:rsidRDefault="00BF4DD0" w:rsidP="00357752">
      <w:pPr>
        <w:pStyle w:val="Heading4"/>
        <w:rPr>
          <w:rFonts w:eastAsia="SimSun"/>
        </w:rPr>
      </w:pPr>
      <w:bookmarkStart w:id="394" w:name="_Toc10818744"/>
      <w:bookmarkStart w:id="395" w:name="_Toc20409154"/>
      <w:bookmarkStart w:id="396" w:name="_Toc74564314"/>
      <w:r w:rsidRPr="00BF4DD0">
        <w:rPr>
          <w:rFonts w:eastAsia="SimSun"/>
        </w:rPr>
        <w:t>5.2.2.7B</w:t>
      </w:r>
      <w:r w:rsidRPr="00BF4DD0">
        <w:rPr>
          <w:rFonts w:eastAsia="SimSun"/>
        </w:rPr>
        <w:tab/>
        <w:t>Data and control multiplexing for AUL PUSCH</w:t>
      </w:r>
      <w:bookmarkEnd w:id="394"/>
      <w:bookmarkEnd w:id="395"/>
      <w:bookmarkEnd w:id="396"/>
    </w:p>
    <w:p w14:paraId="6D15BB9C"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75CB32B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4EEBA5F8" wp14:editId="414B0C7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7729DDE2" wp14:editId="1C323132">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4C961C03" wp14:editId="35BD788E">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40C6B4C8" wp14:editId="2212244A">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D06F73C" wp14:editId="7F479627">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785862CE" wp14:editId="71D376CA">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58810A42" wp14:editId="69736E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0C744C7A" wp14:editId="64A6A2E2">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67C3ABA4" wp14:editId="589C8FDD">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947F099" wp14:editId="27E5D2D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D6FB05" wp14:editId="7068B206">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B828DC2" wp14:editId="5A8535CC">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436DC9B9" wp14:editId="65E08649">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0F65E882"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18C94AE" wp14:editId="3930C236">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53957C19"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8C69FC1"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E9753C8" wp14:editId="2E75E20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66EB6C54"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7B6D9749" wp14:editId="3651BCD0">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70A7BBB6"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8C5439D" wp14:editId="42BFC5E3">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6DD93637"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2176603" wp14:editId="66B1650B">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4101DAFC" w14:textId="77777777" w:rsidR="00BF4DD0" w:rsidRPr="00BF4DD0" w:rsidRDefault="00BF4DD0" w:rsidP="00BF4DD0">
      <w:pPr>
        <w:rPr>
          <w:rFonts w:eastAsiaTheme="minorEastAsia"/>
          <w:lang w:eastAsia="zh-CN"/>
        </w:rPr>
      </w:pPr>
      <w:r w:rsidRPr="00BF4DD0">
        <w:rPr>
          <w:rFonts w:eastAsiaTheme="minorEastAsia"/>
        </w:rPr>
        <w:t>end while</w:t>
      </w:r>
    </w:p>
    <w:p w14:paraId="7F3ACAE3"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E7E3CAD" wp14:editId="0BEA7EFC">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0D866266"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779A750"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E163D9F" wp14:editId="7646DFD0">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114941D"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80533B6" wp14:editId="1A9D9E6B">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5D82CD50"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2BD3256C" wp14:editId="5E4F5CB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7E0B596A"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5A42F46" wp14:editId="26B647A7">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472322B"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7BFB5C6E" w14:textId="77777777" w:rsidR="00BF4DD0" w:rsidRDefault="00BF4DD0" w:rsidP="00BF4DD0"/>
    <w:p w14:paraId="7515ECBB" w14:textId="77777777" w:rsidR="009F7A98" w:rsidRDefault="00481070">
      <w:pPr>
        <w:pStyle w:val="Heading4"/>
      </w:pPr>
      <w:bookmarkStart w:id="397" w:name="_Toc10818745"/>
      <w:bookmarkStart w:id="398" w:name="_Toc20409155"/>
      <w:bookmarkStart w:id="399" w:name="_Toc74564315"/>
      <w:r>
        <w:t>5.2.2.8</w:t>
      </w:r>
      <w:r w:rsidR="009F7A98">
        <w:tab/>
        <w:t>Channel interleaver</w:t>
      </w:r>
      <w:bookmarkEnd w:id="397"/>
      <w:bookmarkEnd w:id="398"/>
      <w:bookmarkEnd w:id="399"/>
    </w:p>
    <w:p w14:paraId="6527BD0A" w14:textId="77777777"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14:paraId="408C134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58CB90A9" w14:textId="77777777" w:rsidR="00292E70" w:rsidRDefault="00292E70">
      <w:pPr>
        <w:pStyle w:val="B1"/>
      </w:pPr>
      <w:r>
        <w:t>-</w:t>
      </w:r>
      <w:r>
        <w:tab/>
        <w:t>if the PUSCH is Partial PUSCH Mode 2 or 3, the CQI/PMI and RI information are present only on the scheduled slot of the subframe;</w:t>
      </w:r>
    </w:p>
    <w:p w14:paraId="14797A64" w14:textId="77777777" w:rsidR="00292E70" w:rsidRDefault="00292E70">
      <w:pPr>
        <w:pStyle w:val="B1"/>
      </w:pPr>
      <w:r>
        <w:t>-</w:t>
      </w:r>
      <w:r>
        <w:tab/>
        <w:t>if the PUSCH is AUL PUSCH, the AUL-UCI is mapped from symbol 1 to symbol 12 of the subframe;</w:t>
      </w:r>
    </w:p>
    <w:p w14:paraId="1358FD63"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57FD7523" w14:textId="77777777" w:rsidR="00292E70" w:rsidRDefault="009F7A98" w:rsidP="00292E70">
      <w:r>
        <w:t>The input to the channel interleaver are denoted by</w:t>
      </w:r>
      <w:r w:rsidR="00292E70">
        <w:t xml:space="preserve"> </w:t>
      </w:r>
    </w:p>
    <w:p w14:paraId="3183A611" w14:textId="77777777" w:rsidR="00292E70" w:rsidRDefault="00292E70" w:rsidP="00292E70">
      <w:pPr>
        <w:pStyle w:val="B1"/>
      </w:pPr>
      <w:r>
        <w:t>-</w:t>
      </w:r>
      <w:r>
        <w:tab/>
      </w:r>
      <w:r w:rsidRPr="00357752">
        <w:rPr>
          <w:noProof/>
          <w:position w:val="-16"/>
          <w:lang w:eastAsia="en-GB"/>
        </w:rPr>
        <w:drawing>
          <wp:inline distT="0" distB="0" distL="0" distR="0" wp14:anchorId="39E7A67D" wp14:editId="06EAD491">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79E97944" wp14:editId="0CDE278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41A0442F" wp14:editId="3C64917F">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2286B8AA" w14:textId="77777777" w:rsidR="00292E70" w:rsidRDefault="00292E70" w:rsidP="00292E70">
      <w:pPr>
        <w:pStyle w:val="B1"/>
      </w:pPr>
      <w:r>
        <w:t>-</w:t>
      </w:r>
      <w:r>
        <w:tab/>
      </w:r>
      <w:r w:rsidRPr="00357752">
        <w:rPr>
          <w:noProof/>
          <w:position w:val="-16"/>
          <w:lang w:eastAsia="en-GB"/>
        </w:rPr>
        <w:drawing>
          <wp:inline distT="0" distB="0" distL="0" distR="0" wp14:anchorId="792E877B" wp14:editId="09106B6E">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55F6043F" wp14:editId="5A0DC1F2">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2567071C" w14:textId="77777777" w:rsidR="00292E70" w:rsidRDefault="00292E70" w:rsidP="00357752">
      <w:pPr>
        <w:pStyle w:val="B1"/>
      </w:pPr>
      <w:r>
        <w:t>-</w:t>
      </w:r>
      <w:r>
        <w:tab/>
        <w:t>otherwise</w:t>
      </w:r>
      <w:r w:rsidR="009F7A98">
        <w:t xml:space="preserve"> </w:t>
      </w:r>
      <w:r w:rsidR="000429A3">
        <w:rPr>
          <w:position w:val="-16"/>
        </w:rPr>
        <w:pict w14:anchorId="5CD651AE">
          <v:shape id="_x0000_i2598" type="#_x0000_t75" style="width:84.55pt;height:20.95pt">
            <v:imagedata r:id="rId701" o:title=""/>
          </v:shape>
        </w:pict>
      </w:r>
      <w:r w:rsidR="009F7A98">
        <w:t xml:space="preserve">, </w:t>
      </w:r>
      <w:r w:rsidR="000429A3">
        <w:rPr>
          <w:position w:val="-20"/>
        </w:rPr>
        <w:pict w14:anchorId="25086837">
          <v:shape id="_x0000_i2599" type="#_x0000_t75" style="width:100.45pt;height:22.6pt">
            <v:imagedata r:id="rId702" o:title=""/>
          </v:shape>
        </w:pict>
      </w:r>
      <w:r w:rsidR="009F7A98">
        <w:t xml:space="preserve"> and </w:t>
      </w:r>
      <w:r w:rsidR="000429A3">
        <w:rPr>
          <w:position w:val="-20"/>
        </w:rPr>
        <w:pict w14:anchorId="4E92BDF4">
          <v:shape id="_x0000_i2600" type="#_x0000_t75" style="width:126.4pt;height:22.6pt">
            <v:imagedata r:id="rId703" o:title=""/>
          </v:shape>
        </w:pict>
      </w:r>
      <w:r w:rsidR="009F7A98">
        <w:t xml:space="preserve">. </w:t>
      </w:r>
    </w:p>
    <w:p w14:paraId="7C887D3B"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1B394C41"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002F0AFF"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E8E076A" wp14:editId="59BF5C2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27C580A6"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1D400F21" wp14:editId="3D91243A">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EE539FE" w14:textId="77777777" w:rsidR="00292E70" w:rsidRDefault="00292E70" w:rsidP="00357752">
      <w:pPr>
        <w:pStyle w:val="B1"/>
      </w:pPr>
      <w:r w:rsidRPr="00292E70">
        <w:rPr>
          <w:rFonts w:eastAsiaTheme="minorEastAsia"/>
        </w:rPr>
        <w:t>-</w:t>
      </w:r>
      <w:r w:rsidR="00952A92">
        <w:rPr>
          <w:rFonts w:eastAsiaTheme="minorEastAsia"/>
        </w:rPr>
        <w:tab/>
      </w:r>
      <w:r w:rsidR="000429A3">
        <w:rPr>
          <w:position w:val="-10"/>
        </w:rPr>
        <w:pict w14:anchorId="0427AA9A">
          <v:shape id="_x0000_i2601" type="#_x0000_t75" style="width:70.35pt;height:16.75pt">
            <v:imagedata r:id="rId706" o:title=""/>
          </v:shape>
        </w:pict>
      </w:r>
      <w:r>
        <w:t xml:space="preserve"> otherwise</w:t>
      </w:r>
      <w:r w:rsidR="009F7A98">
        <w:t xml:space="preserve">. </w:t>
      </w:r>
    </w:p>
    <w:p w14:paraId="1AEEBDC3" w14:textId="77777777"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53F29850" w14:textId="77777777" w:rsidR="009F7A98" w:rsidRDefault="009F7A98" w:rsidP="00514C71">
      <w:pPr>
        <w:pStyle w:val="B1"/>
      </w:pPr>
      <w:r>
        <w:t>(1)</w:t>
      </w:r>
      <w:r>
        <w:tab/>
        <w:t xml:space="preserve">Assign </w:t>
      </w:r>
      <w:r w:rsidR="000429A3">
        <w:rPr>
          <w:position w:val="-14"/>
        </w:rPr>
        <w:pict w14:anchorId="00C88E25">
          <v:shape id="_x0000_i2602" type="#_x0000_t75" style="width:68.65pt;height:19.25pt">
            <v:imagedata r:id="rId707" o:title=""/>
          </v:shape>
        </w:pict>
      </w:r>
      <w:r>
        <w:t xml:space="preserve"> to be the number of columns of the matrix. The columns of the matrix are numbered 0, 1, 2,…,</w:t>
      </w:r>
      <w:r w:rsidR="000429A3">
        <w:rPr>
          <w:position w:val="-10"/>
        </w:rPr>
        <w:pict w14:anchorId="2901DDC3">
          <v:shape id="_x0000_i2603" type="#_x0000_t75" style="width:36.85pt;height:15.05pt">
            <v:imagedata r:id="rId708" o:title=""/>
          </v:shape>
        </w:pict>
      </w:r>
      <w:r>
        <w:t xml:space="preserve"> from left to right.</w:t>
      </w:r>
      <w:r>
        <w:rPr>
          <w:rFonts w:hint="eastAsia"/>
          <w:lang w:eastAsia="ko-KR"/>
        </w:rPr>
        <w:t xml:space="preserve"> </w:t>
      </w:r>
      <w:r w:rsidR="000429A3">
        <w:rPr>
          <w:position w:val="-14"/>
        </w:rPr>
        <w:pict w14:anchorId="47A53DC9">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1CCA10ED" w14:textId="77777777" w:rsidR="009F7A98" w:rsidRDefault="009F7A98" w:rsidP="00514C71">
      <w:pPr>
        <w:pStyle w:val="B1"/>
      </w:pPr>
      <w:r>
        <w:lastRenderedPageBreak/>
        <w:t>(2)</w:t>
      </w:r>
      <w:r>
        <w:tab/>
        <w:t xml:space="preserve">The number of rows of the matrix is </w:t>
      </w:r>
      <w:r w:rsidR="000429A3">
        <w:rPr>
          <w:position w:val="-10"/>
        </w:rPr>
        <w:pict w14:anchorId="294012FD">
          <v:shape id="_x0000_i2605" type="#_x0000_t75" style="width:124.75pt;height:15.05pt">
            <v:imagedata r:id="rId710" o:title=""/>
          </v:shape>
        </w:pict>
      </w:r>
      <w:r>
        <w:rPr>
          <w:i/>
        </w:rPr>
        <w:t xml:space="preserve"> </w:t>
      </w:r>
      <w:r>
        <w:t xml:space="preserve">and we define </w:t>
      </w:r>
      <w:r w:rsidR="000429A3">
        <w:rPr>
          <w:position w:val="-10"/>
        </w:rPr>
        <w:pict w14:anchorId="1A25304E">
          <v:shape id="_x0000_i2606" type="#_x0000_t75" style="width:96.3pt;height:15.05pt">
            <v:imagedata r:id="rId711" o:title=""/>
          </v:shape>
        </w:pict>
      </w:r>
      <w:r>
        <w:t>.</w:t>
      </w:r>
    </w:p>
    <w:p w14:paraId="0EF8221A" w14:textId="77777777" w:rsidR="009F7A98" w:rsidRDefault="009F7A98">
      <w:pPr>
        <w:pStyle w:val="B2"/>
      </w:pPr>
      <w:r>
        <w:t xml:space="preserve">The rows of the rectangular matrix are numbered 0, 1, 2,…, </w:t>
      </w:r>
      <w:r w:rsidR="000429A3">
        <w:rPr>
          <w:position w:val="-10"/>
        </w:rPr>
        <w:pict w14:anchorId="1FBAE340">
          <v:shape id="_x0000_i2607" type="#_x0000_t75" style="width:36.85pt;height:15.05pt">
            <v:imagedata r:id="rId712" o:title=""/>
          </v:shape>
        </w:pict>
      </w:r>
      <w:r>
        <w:t xml:space="preserve"> from top to bottom.</w:t>
      </w:r>
    </w:p>
    <w:p w14:paraId="6040F64B"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0429A3">
        <w:rPr>
          <w:position w:val="-20"/>
        </w:rPr>
        <w:pict w14:anchorId="5FACC997">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0429A3">
        <w:rPr>
          <w:position w:val="-10"/>
        </w:rPr>
        <w:pict w14:anchorId="02BEA0AB">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14:paraId="37357396" w14:textId="77777777" w:rsidR="009F7A98" w:rsidRDefault="009F7A98" w:rsidP="00761093">
      <w:pPr>
        <w:pStyle w:val="B2"/>
      </w:pPr>
      <w:r>
        <w:t xml:space="preserve">Set </w:t>
      </w:r>
      <w:r>
        <w:rPr>
          <w:i/>
        </w:rPr>
        <w:t>i</w:t>
      </w:r>
      <w:r>
        <w:t>,</w:t>
      </w:r>
      <w:r>
        <w:rPr>
          <w:i/>
        </w:rPr>
        <w:t xml:space="preserve"> j</w:t>
      </w:r>
      <w:r>
        <w:t xml:space="preserve"> to 0.</w:t>
      </w:r>
    </w:p>
    <w:p w14:paraId="18A02141" w14:textId="77777777" w:rsidR="009F7A98" w:rsidRDefault="009F7A98" w:rsidP="00761093">
      <w:pPr>
        <w:pStyle w:val="B2"/>
      </w:pPr>
      <w:r>
        <w:t xml:space="preserve">Set </w:t>
      </w:r>
      <w:r>
        <w:rPr>
          <w:i/>
        </w:rPr>
        <w:t>r</w:t>
      </w:r>
      <w:r>
        <w:t xml:space="preserve"> to </w:t>
      </w:r>
      <w:r w:rsidR="000429A3">
        <w:rPr>
          <w:position w:val="-10"/>
        </w:rPr>
        <w:pict w14:anchorId="6626686E">
          <v:shape id="_x0000_i2610" type="#_x0000_t75" style="width:36.85pt;height:15.05pt">
            <v:imagedata r:id="rId714" o:title=""/>
          </v:shape>
        </w:pict>
      </w:r>
    </w:p>
    <w:p w14:paraId="52287355" w14:textId="77777777" w:rsidR="009F7A98" w:rsidRDefault="009F7A98" w:rsidP="00761093">
      <w:pPr>
        <w:pStyle w:val="B2"/>
      </w:pPr>
      <w:r>
        <w:t xml:space="preserve">while </w:t>
      </w:r>
      <w:r>
        <w:rPr>
          <w:i/>
        </w:rPr>
        <w:t>i</w:t>
      </w:r>
      <w:r>
        <w:t xml:space="preserve"> &lt; </w:t>
      </w:r>
      <w:r w:rsidR="000429A3">
        <w:rPr>
          <w:position w:val="-10"/>
        </w:rPr>
        <w:pict w14:anchorId="6A813986">
          <v:shape id="_x0000_i2611" type="#_x0000_t75" style="width:19.25pt;height:15.05pt">
            <v:imagedata r:id="rId715" o:title=""/>
          </v:shape>
        </w:pict>
      </w:r>
    </w:p>
    <w:p w14:paraId="74DD70F9"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6E43EC4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7A88BA4B" wp14:editId="6A5FCFAC">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3ECC4851" w14:textId="77777777" w:rsidR="00973FD7" w:rsidRPr="00973FD7" w:rsidRDefault="00973FD7" w:rsidP="00357752">
      <w:pPr>
        <w:pStyle w:val="B3"/>
        <w:rPr>
          <w:rFonts w:eastAsiaTheme="minorEastAsia"/>
        </w:rPr>
      </w:pPr>
      <w:r w:rsidRPr="00973FD7">
        <w:rPr>
          <w:rFonts w:eastAsiaTheme="minorEastAsia"/>
        </w:rPr>
        <w:t>else</w:t>
      </w:r>
    </w:p>
    <w:p w14:paraId="3DFF3440"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78AEE035" wp14:editId="67DC5294">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02845984" w14:textId="77777777" w:rsidR="00973FD7" w:rsidRPr="00973FD7" w:rsidRDefault="00973FD7" w:rsidP="00357752">
      <w:pPr>
        <w:pStyle w:val="B3"/>
        <w:rPr>
          <w:rFonts w:eastAsiaTheme="minorEastAsia"/>
        </w:rPr>
      </w:pPr>
      <w:r w:rsidRPr="00973FD7">
        <w:rPr>
          <w:rFonts w:eastAsiaTheme="minorEastAsia"/>
        </w:rPr>
        <w:t>end if</w:t>
      </w:r>
    </w:p>
    <w:p w14:paraId="2A6ABD66" w14:textId="77777777" w:rsidR="009F7A98" w:rsidRDefault="000429A3" w:rsidP="00761093">
      <w:pPr>
        <w:pStyle w:val="B3"/>
      </w:pPr>
      <w:r>
        <w:rPr>
          <w:position w:val="-20"/>
        </w:rPr>
        <w:pict w14:anchorId="0A58E564">
          <v:shape id="_x0000_i2612" type="#_x0000_t75" style="width:81.2pt;height:22.6pt">
            <v:imagedata r:id="rId718" o:title=""/>
          </v:shape>
        </w:pict>
      </w:r>
    </w:p>
    <w:p w14:paraId="5BF0BE7C" w14:textId="77777777" w:rsidR="00FF4656" w:rsidRDefault="000429A3" w:rsidP="00761093">
      <w:pPr>
        <w:pStyle w:val="B3"/>
        <w:rPr>
          <w:i/>
        </w:rPr>
      </w:pPr>
      <w:r>
        <w:rPr>
          <w:i/>
          <w:position w:val="-6"/>
        </w:rPr>
        <w:pict w14:anchorId="0F64D6D7">
          <v:shape id="_x0000_i2613" type="#_x0000_t75" style="width:31.8pt;height:12.55pt">
            <v:imagedata r:id="rId719" o:title=""/>
          </v:shape>
        </w:pict>
      </w:r>
    </w:p>
    <w:p w14:paraId="3DC87004"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D7E228B" w14:textId="77777777" w:rsidR="009F7A98" w:rsidRDefault="000429A3" w:rsidP="00761093">
      <w:pPr>
        <w:pStyle w:val="B4"/>
      </w:pPr>
      <w:r>
        <w:rPr>
          <w:position w:val="-10"/>
        </w:rPr>
        <w:pict w14:anchorId="2A92C1B6">
          <v:shape id="_x0000_i2614" type="#_x0000_t75" style="width:79.55pt;height:15.05pt">
            <v:imagedata r:id="rId720" o:title=""/>
          </v:shape>
        </w:pict>
      </w:r>
    </w:p>
    <w:p w14:paraId="7B000735" w14:textId="77777777" w:rsidR="00FF4656" w:rsidRDefault="000429A3" w:rsidP="00761093">
      <w:pPr>
        <w:pStyle w:val="B4"/>
      </w:pPr>
      <w:r>
        <w:rPr>
          <w:position w:val="-10"/>
        </w:rPr>
        <w:pict w14:anchorId="5B1E2128">
          <v:shape id="_x0000_i2615" type="#_x0000_t75" style="width:70.35pt;height:15.05pt">
            <v:imagedata r:id="rId721" o:title=""/>
          </v:shape>
        </w:pict>
      </w:r>
    </w:p>
    <w:p w14:paraId="4B217EDB"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5F0C621C" w14:textId="77777777" w:rsidR="00FF4656" w:rsidRDefault="000429A3" w:rsidP="00761093">
      <w:pPr>
        <w:pStyle w:val="B4"/>
      </w:pPr>
      <w:r>
        <w:rPr>
          <w:position w:val="-10"/>
        </w:rPr>
        <w:pict w14:anchorId="2DEAE4A8">
          <v:shape id="_x0000_i2616" type="#_x0000_t75" style="width:79.55pt;height:16.75pt">
            <v:imagedata r:id="rId722" o:title=""/>
          </v:shape>
        </w:pict>
      </w:r>
    </w:p>
    <w:p w14:paraId="791CC21B" w14:textId="77777777" w:rsidR="00FF4656" w:rsidRDefault="000429A3" w:rsidP="00761093">
      <w:pPr>
        <w:pStyle w:val="B4"/>
      </w:pPr>
      <w:r>
        <w:rPr>
          <w:position w:val="-10"/>
        </w:rPr>
        <w:pict w14:anchorId="2752D4CE">
          <v:shape id="_x0000_i2617" type="#_x0000_t75" style="width:70.35pt;height:15.05pt">
            <v:imagedata r:id="rId723" o:title=""/>
          </v:shape>
        </w:pict>
      </w:r>
    </w:p>
    <w:p w14:paraId="5F4F824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14:paraId="0845394E" w14:textId="77777777" w:rsidR="00FF4656" w:rsidRDefault="000429A3" w:rsidP="00761093">
      <w:pPr>
        <w:pStyle w:val="B4"/>
      </w:pPr>
      <w:r>
        <w:rPr>
          <w:position w:val="-12"/>
        </w:rPr>
        <w:pict w14:anchorId="2FBA9929">
          <v:shape id="_x0000_i2618" type="#_x0000_t75" style="width:61.95pt;height:16.75pt">
            <v:imagedata r:id="rId724" o:title=""/>
          </v:shape>
        </w:pict>
      </w:r>
    </w:p>
    <w:p w14:paraId="62B42D91" w14:textId="77777777" w:rsidR="009F7A98" w:rsidRDefault="00FF4656" w:rsidP="00761093">
      <w:pPr>
        <w:pStyle w:val="B3"/>
      </w:pPr>
      <w:r>
        <w:t>end if</w:t>
      </w:r>
    </w:p>
    <w:p w14:paraId="3544F169" w14:textId="77777777" w:rsidR="009F7A98" w:rsidRDefault="009F7A98" w:rsidP="00761093">
      <w:pPr>
        <w:pStyle w:val="B2"/>
      </w:pPr>
      <w:r>
        <w:t>end while</w:t>
      </w:r>
    </w:p>
    <w:p w14:paraId="30EE2BE7" w14:textId="77777777" w:rsidR="00BA5859" w:rsidRDefault="009F7A98" w:rsidP="00761093">
      <w:pPr>
        <w:pStyle w:val="B2"/>
      </w:pPr>
      <w:r>
        <w:t>Where ColumnSet is given</w:t>
      </w:r>
    </w:p>
    <w:p w14:paraId="3C16FFD4"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596149B9"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045612A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75165F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7654822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3128550"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189111E0" w14:textId="77777777"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1067809D"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6DBDD063" w14:textId="4B9E03D9"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249287D2" wp14:editId="24715989">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2B8492DF" wp14:editId="18032E09">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D09CB83" wp14:editId="0BD13BEE">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z w:val="24"/>
                <w:szCs w:val="24"/>
                <w:shd w:val="clear" w:color="auto" w:fill="FFFFFF" w:themeFill="background1"/>
              </w:rPr>
            </m:ctrlPr>
          </m:sSubPr>
          <m:e>
            <m:bar>
              <m:barPr>
                <m:ctrlPr>
                  <w:rPr>
                    <w:rFonts w:ascii="Cambria Math" w:hAnsi="Cambria Math"/>
                    <w:sz w:val="24"/>
                    <w:szCs w:val="24"/>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5663C7">
        <w:rPr>
          <w:shd w:val="clear" w:color="auto" w:fill="FFFFFF" w:themeFill="background1"/>
        </w:rPr>
        <w:t xml:space="preserve"> </w:t>
      </w:r>
      <w:r w:rsidRPr="00514C71">
        <w:rPr>
          <w:rFonts w:eastAsiaTheme="minorEastAsia"/>
        </w:rPr>
        <w:t xml:space="preserve">to the column with </w:t>
      </w:r>
      <w:r w:rsidRPr="00514C71">
        <w:rPr>
          <w:rFonts w:eastAsiaTheme="minorEastAsia"/>
          <w:noProof/>
          <w:position w:val="-20"/>
          <w:lang w:eastAsia="en-GB"/>
        </w:rPr>
        <w:drawing>
          <wp:inline distT="0" distB="0" distL="0" distR="0" wp14:anchorId="198993E2" wp14:editId="4DFAF7D4">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300258BB" wp14:editId="6512DA2B">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25F05F80"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1F489477" wp14:editId="3E7461D6">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6191DC38" w14:textId="6F361441" w:rsidR="005663C7" w:rsidRDefault="005663C7" w:rsidP="005663C7">
      <w:pPr>
        <w:pStyle w:val="B2"/>
        <w:rPr>
          <w:lang w:eastAsia="ko-KR"/>
        </w:rPr>
      </w:pPr>
      <w:r>
        <w:rPr>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Pr>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r w:rsidR="00CA0F47">
        <w:rPr>
          <w:shd w:val="clear" w:color="auto" w:fill="FFFFFF" w:themeFill="background1"/>
          <w:lang w:eastAsia="ko-KR"/>
        </w:rPr>
        <w:t>.</w:t>
      </w:r>
    </w:p>
    <w:p w14:paraId="118C7CF5" w14:textId="77777777" w:rsidR="00514C71" w:rsidRPr="00514C71" w:rsidRDefault="00514C71" w:rsidP="00357752">
      <w:pPr>
        <w:pStyle w:val="B2"/>
        <w:rPr>
          <w:rFonts w:eastAsiaTheme="minorEastAsia"/>
        </w:rPr>
      </w:pPr>
      <w:r w:rsidRPr="00514C71">
        <w:rPr>
          <w:rFonts w:eastAsiaTheme="minorEastAsia"/>
        </w:rPr>
        <w:t>The pseudocode is as follows:</w:t>
      </w:r>
    </w:p>
    <w:p w14:paraId="55A2731B" w14:textId="77777777" w:rsidR="00514C71" w:rsidRPr="00514C71" w:rsidRDefault="00514C71" w:rsidP="00357752">
      <w:pPr>
        <w:pStyle w:val="B2"/>
        <w:rPr>
          <w:rFonts w:eastAsiaTheme="minorEastAsia"/>
        </w:rPr>
      </w:pPr>
      <w:r w:rsidRPr="00514C71">
        <w:rPr>
          <w:rFonts w:eastAsiaTheme="minorEastAsia"/>
        </w:rPr>
        <w:t>Set i, k to 0.</w:t>
      </w:r>
    </w:p>
    <w:p w14:paraId="5426C42D"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11DA28F6" wp14:editId="79620D27">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6E40C55E" w14:textId="0B26073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419F7C51" wp14:editId="1E70FFAD">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w:t>
      </w:r>
      <w:r w:rsidR="005663C7">
        <w:rPr>
          <w:rFonts w:eastAsia="Malgun Gothic"/>
          <w:noProof/>
          <w:lang w:eastAsia="ko-KR"/>
        </w:rPr>
        <w:t xml:space="preserve"> </w:t>
      </w:r>
      <m:oMath>
        <m:sSup>
          <m:sSupPr>
            <m:ctrlPr>
              <w:rPr>
                <w:rFonts w:ascii="Cambria Math" w:hAnsi="Cambria Math"/>
                <w:i/>
                <w:sz w:val="24"/>
                <w:szCs w:val="24"/>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z w:val="24"/>
                    <w:szCs w:val="24"/>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45E08A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6A83700C" wp14:editId="4F6E6BD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523CAA96" w14:textId="77777777" w:rsidR="00514C71" w:rsidRPr="00514C71" w:rsidRDefault="00514C71" w:rsidP="00357752">
      <w:pPr>
        <w:pStyle w:val="B5"/>
        <w:rPr>
          <w:rFonts w:eastAsiaTheme="minorEastAsia"/>
        </w:rPr>
      </w:pPr>
      <w:r w:rsidRPr="00514C71">
        <w:rPr>
          <w:rFonts w:eastAsia="MS Mincho"/>
        </w:rPr>
        <w:t>k = k + 1</w:t>
      </w:r>
    </w:p>
    <w:p w14:paraId="7C6915F4" w14:textId="77777777" w:rsidR="00514C71" w:rsidRPr="00514C71" w:rsidRDefault="00514C71" w:rsidP="00357752">
      <w:pPr>
        <w:pStyle w:val="B4"/>
        <w:rPr>
          <w:rFonts w:eastAsia="MS Mincho"/>
        </w:rPr>
      </w:pPr>
      <w:r w:rsidRPr="00514C71">
        <w:rPr>
          <w:rFonts w:eastAsia="MS Mincho"/>
        </w:rPr>
        <w:t>end if</w:t>
      </w:r>
    </w:p>
    <w:p w14:paraId="667C2D32" w14:textId="77777777" w:rsidR="00514C71" w:rsidRPr="00514C71" w:rsidRDefault="00514C71" w:rsidP="00357752">
      <w:pPr>
        <w:pStyle w:val="B4"/>
        <w:rPr>
          <w:rFonts w:eastAsia="SimSun"/>
        </w:rPr>
      </w:pPr>
      <w:r w:rsidRPr="00514C71">
        <w:rPr>
          <w:rFonts w:eastAsiaTheme="minorEastAsia"/>
        </w:rPr>
        <w:t>i = i+1</w:t>
      </w:r>
    </w:p>
    <w:p w14:paraId="44DEC53C" w14:textId="77777777" w:rsidR="00514C71" w:rsidRPr="00514C71" w:rsidRDefault="00514C71" w:rsidP="00357752">
      <w:pPr>
        <w:pStyle w:val="B3"/>
        <w:rPr>
          <w:rFonts w:eastAsia="MS PMincho"/>
        </w:rPr>
      </w:pPr>
      <w:r w:rsidRPr="00514C71">
        <w:rPr>
          <w:rFonts w:eastAsiaTheme="minorEastAsia"/>
        </w:rPr>
        <w:t>end while</w:t>
      </w:r>
    </w:p>
    <w:p w14:paraId="3141621E"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A2C6ED3" wp14:editId="75A46C51">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3FDC4D32" wp14:editId="018A550E">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32ED9E0D" wp14:editId="60D539C1">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F158F11" wp14:editId="291E818D">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125CDA2A" wp14:editId="0F2A2BDE">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FE19660" wp14:editId="6C52B996">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45DF224"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3CA6B218" wp14:editId="620B0D45">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131F0F5F" w14:textId="77777777" w:rsidR="00514C71" w:rsidRPr="00514C71" w:rsidRDefault="00514C71" w:rsidP="00357752">
      <w:pPr>
        <w:pStyle w:val="B2"/>
        <w:rPr>
          <w:rFonts w:eastAsiaTheme="minorEastAsia"/>
        </w:rPr>
      </w:pPr>
      <w:r w:rsidRPr="00514C71">
        <w:rPr>
          <w:rFonts w:eastAsiaTheme="minorEastAsia"/>
        </w:rPr>
        <w:t>The pseudocode is as follows:</w:t>
      </w:r>
    </w:p>
    <w:p w14:paraId="299D5D25"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B1FAC"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D090601" wp14:editId="3E382A75">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66CACB0B"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BC19908" wp14:editId="1D18892C">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153187A" wp14:editId="7BDEE2B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0CDC62B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30ABD9D3" wp14:editId="4BD0439A">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7DC44B77" w14:textId="77777777" w:rsidR="00514C71" w:rsidRPr="00514C71" w:rsidRDefault="00514C71" w:rsidP="00357752">
      <w:pPr>
        <w:pStyle w:val="B5"/>
        <w:rPr>
          <w:rFonts w:eastAsiaTheme="minorEastAsia"/>
        </w:rPr>
      </w:pPr>
      <w:r w:rsidRPr="00514C71">
        <w:rPr>
          <w:rFonts w:eastAsia="MS Mincho"/>
        </w:rPr>
        <w:lastRenderedPageBreak/>
        <w:t>k = k + 1</w:t>
      </w:r>
    </w:p>
    <w:p w14:paraId="6E900286" w14:textId="77777777" w:rsidR="00514C71" w:rsidRPr="00514C71" w:rsidRDefault="00514C71" w:rsidP="00357752">
      <w:pPr>
        <w:pStyle w:val="B4"/>
        <w:rPr>
          <w:rFonts w:eastAsia="MS Mincho"/>
        </w:rPr>
      </w:pPr>
      <w:r w:rsidRPr="00514C71">
        <w:rPr>
          <w:rFonts w:eastAsia="MS Mincho"/>
        </w:rPr>
        <w:t>end if</w:t>
      </w:r>
    </w:p>
    <w:p w14:paraId="25BDB6E8" w14:textId="77777777" w:rsidR="00514C71" w:rsidRPr="00514C71" w:rsidRDefault="00514C71" w:rsidP="00357752">
      <w:pPr>
        <w:pStyle w:val="B4"/>
        <w:rPr>
          <w:rFonts w:eastAsia="SimSun"/>
        </w:rPr>
      </w:pPr>
      <w:r w:rsidRPr="00514C71">
        <w:rPr>
          <w:rFonts w:eastAsiaTheme="minorEastAsia"/>
        </w:rPr>
        <w:t>i = i+1</w:t>
      </w:r>
    </w:p>
    <w:p w14:paraId="7A1EAF3B"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0635592E"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0429A3">
        <w:rPr>
          <w:position w:val="-4"/>
        </w:rPr>
        <w:pict w14:anchorId="0FBE3D85">
          <v:shape id="_x0000_i2619" type="#_x0000_t75" style="width:28.45pt;height:12.55pt">
            <v:imagedata r:id="rId740" o:title=""/>
          </v:shape>
        </w:pict>
      </w:r>
      <w:r w:rsidR="009F7A98">
        <w:t>,</w:t>
      </w:r>
      <w:r w:rsidR="009F7A98">
        <w:rPr>
          <w:rFonts w:eastAsia="MS PMincho"/>
        </w:rPr>
        <w:t xml:space="preserve"> into the </w:t>
      </w:r>
      <w:r w:rsidR="000429A3">
        <w:rPr>
          <w:rFonts w:eastAsia="MS PMincho"/>
          <w:position w:val="-10"/>
        </w:rPr>
        <w:pict w14:anchorId="104AD13D">
          <v:shape id="_x0000_i2620" type="#_x0000_t75" style="width:58.6pt;height:15.05pt">
            <v:imagedata r:id="rId741" o:title=""/>
          </v:shape>
        </w:pict>
      </w:r>
      <w:r w:rsidR="009F7A98">
        <w:rPr>
          <w:rFonts w:eastAsia="MS PMincho"/>
        </w:rPr>
        <w:t xml:space="preserve"> matrix by sets of </w:t>
      </w:r>
      <w:r w:rsidR="000429A3">
        <w:rPr>
          <w:position w:val="-10"/>
        </w:rPr>
        <w:pict w14:anchorId="2149D44C">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0429A3">
        <w:rPr>
          <w:rFonts w:eastAsia="MS PMincho"/>
          <w:position w:val="-16"/>
        </w:rPr>
        <w:pict w14:anchorId="286237DC">
          <v:shape id="_x0000_i2622" type="#_x0000_t75" style="width:13.4pt;height:18.4pt">
            <v:imagedata r:id="rId742" o:title=""/>
          </v:shape>
        </w:pict>
      </w:r>
      <w:r w:rsidR="009F7A98">
        <w:t xml:space="preserve"> in column 0 and rows 0 to </w:t>
      </w:r>
      <w:r w:rsidR="000429A3">
        <w:rPr>
          <w:position w:val="-10"/>
        </w:rPr>
        <w:pict w14:anchorId="5B05BB00">
          <v:shape id="_x0000_i2623" type="#_x0000_t75" style="width:52.75pt;height:15.05pt">
            <v:imagedata r:id="rId743" o:title=""/>
          </v:shape>
        </w:pict>
      </w:r>
      <w:r w:rsidR="009F7A98">
        <w:t>and skipping the matrix entries that are already occupied:</w:t>
      </w:r>
    </w:p>
    <w:p w14:paraId="47AAFF2B" w14:textId="77777777" w:rsidR="009F7A98" w:rsidRDefault="000429A3">
      <w:pPr>
        <w:pStyle w:val="EQ"/>
        <w:jc w:val="center"/>
        <w:rPr>
          <w:rFonts w:eastAsia="?? ??"/>
        </w:rPr>
      </w:pPr>
      <w:r>
        <w:rPr>
          <w:position w:val="-64"/>
        </w:rPr>
        <w:pict w14:anchorId="05E3E52A">
          <v:shape id="_x0000_i2624" type="#_x0000_t75" style="width:295.55pt;height:68.65pt">
            <v:imagedata r:id="rId744" o:title=""/>
          </v:shape>
        </w:pict>
      </w:r>
    </w:p>
    <w:p w14:paraId="060BFD13" w14:textId="77777777" w:rsidR="009F7A98" w:rsidRDefault="009F7A98" w:rsidP="00761093">
      <w:pPr>
        <w:pStyle w:val="B2"/>
      </w:pPr>
      <w:r>
        <w:t>The pseudocode is as follows:</w:t>
      </w:r>
    </w:p>
    <w:p w14:paraId="14F87D53" w14:textId="77777777" w:rsidR="009F7A98" w:rsidRDefault="009F7A98" w:rsidP="00761093">
      <w:pPr>
        <w:pStyle w:val="B2"/>
      </w:pPr>
      <w:r>
        <w:t>Set i, k to 0.</w:t>
      </w:r>
    </w:p>
    <w:p w14:paraId="1BEC8E34" w14:textId="77777777" w:rsidR="009F7A98" w:rsidRDefault="00180C7B" w:rsidP="00761093">
      <w:pPr>
        <w:pStyle w:val="B3"/>
      </w:pPr>
      <w:r>
        <w:t xml:space="preserve">while </w:t>
      </w:r>
      <w:r w:rsidR="009F7A98">
        <w:t>k &lt;</w:t>
      </w:r>
      <w:r w:rsidR="000429A3">
        <w:rPr>
          <w:position w:val="-4"/>
        </w:rPr>
        <w:pict w14:anchorId="12DB40E5">
          <v:shape id="_x0000_i2625" type="#_x0000_t75" style="width:15.05pt;height:12.55pt">
            <v:imagedata r:id="rId745" o:title=""/>
          </v:shape>
        </w:pict>
      </w:r>
      <w:r w:rsidR="009F7A98">
        <w:t>,</w:t>
      </w:r>
    </w:p>
    <w:p w14:paraId="5D182B71" w14:textId="77777777" w:rsidR="009F7A98" w:rsidRDefault="009F7A98" w:rsidP="00761093">
      <w:pPr>
        <w:pStyle w:val="B4"/>
      </w:pPr>
      <w:r>
        <w:t xml:space="preserve">if </w:t>
      </w:r>
      <w:r w:rsidR="000429A3">
        <w:rPr>
          <w:position w:val="-16"/>
        </w:rPr>
        <w:pict w14:anchorId="0055535B">
          <v:shape id="_x0000_i2626" type="#_x0000_t75" style="width:12.55pt;height:18.4pt">
            <v:imagedata r:id="rId746"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034783FE" w14:textId="77777777" w:rsidR="009F7A98" w:rsidRDefault="000429A3" w:rsidP="00761093">
      <w:pPr>
        <w:pStyle w:val="B5"/>
      </w:pPr>
      <w:r>
        <w:rPr>
          <w:position w:val="-16"/>
        </w:rPr>
        <w:pict w14:anchorId="646B8C71">
          <v:shape id="_x0000_i2627" type="#_x0000_t75" style="width:36.85pt;height:18.4pt">
            <v:imagedata r:id="rId747" o:title=""/>
          </v:shape>
        </w:pict>
      </w:r>
    </w:p>
    <w:p w14:paraId="699F5700" w14:textId="77777777" w:rsidR="009F7A98" w:rsidRDefault="009F7A98" w:rsidP="00761093">
      <w:pPr>
        <w:pStyle w:val="B5"/>
      </w:pPr>
      <w:r>
        <w:rPr>
          <w:rFonts w:eastAsia="MS Mincho"/>
        </w:rPr>
        <w:t>k = k + 1</w:t>
      </w:r>
    </w:p>
    <w:p w14:paraId="20D98FE5" w14:textId="77777777" w:rsidR="009F7A98" w:rsidRDefault="009F7A98" w:rsidP="00761093">
      <w:pPr>
        <w:pStyle w:val="B4"/>
        <w:rPr>
          <w:rFonts w:eastAsia="MS Mincho"/>
        </w:rPr>
      </w:pPr>
      <w:r>
        <w:rPr>
          <w:rFonts w:eastAsia="MS Mincho" w:hint="eastAsia"/>
        </w:rPr>
        <w:t>end if</w:t>
      </w:r>
    </w:p>
    <w:p w14:paraId="5571F618" w14:textId="77777777" w:rsidR="009F7A98" w:rsidRDefault="009F7A98" w:rsidP="00761093">
      <w:pPr>
        <w:pStyle w:val="B4"/>
      </w:pPr>
      <w:r>
        <w:t>i = i+1</w:t>
      </w:r>
    </w:p>
    <w:p w14:paraId="0FFACF83" w14:textId="77777777" w:rsidR="009F7A98" w:rsidRDefault="009F7A98" w:rsidP="00761093">
      <w:pPr>
        <w:pStyle w:val="B3"/>
      </w:pPr>
      <w:r>
        <w:t xml:space="preserve">end </w:t>
      </w:r>
      <w:r w:rsidR="00180C7B">
        <w:t>while</w:t>
      </w:r>
    </w:p>
    <w:p w14:paraId="23F7916F"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0429A3">
        <w:rPr>
          <w:position w:val="-20"/>
        </w:rPr>
        <w:pict w14:anchorId="0CF7C8B6">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0429A3">
        <w:rPr>
          <w:position w:val="-10"/>
        </w:rPr>
        <w:pict w14:anchorId="18DBA112">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6B9315AE" w14:textId="77777777" w:rsidR="009F7A98" w:rsidRDefault="009F7A98" w:rsidP="00761093">
      <w:pPr>
        <w:pStyle w:val="B2"/>
      </w:pPr>
      <w:r>
        <w:t xml:space="preserve">Set </w:t>
      </w:r>
      <w:r>
        <w:rPr>
          <w:i/>
        </w:rPr>
        <w:t>i</w:t>
      </w:r>
      <w:r>
        <w:t>,</w:t>
      </w:r>
      <w:r>
        <w:rPr>
          <w:i/>
        </w:rPr>
        <w:t xml:space="preserve"> j</w:t>
      </w:r>
      <w:r>
        <w:t xml:space="preserve"> to 0.</w:t>
      </w:r>
    </w:p>
    <w:p w14:paraId="04B3A38F" w14:textId="77777777" w:rsidR="009F7A98" w:rsidRDefault="009F7A98" w:rsidP="00761093">
      <w:pPr>
        <w:pStyle w:val="B2"/>
      </w:pPr>
      <w:r>
        <w:t xml:space="preserve">Set </w:t>
      </w:r>
      <w:r>
        <w:rPr>
          <w:i/>
        </w:rPr>
        <w:t>r</w:t>
      </w:r>
      <w:r>
        <w:t xml:space="preserve"> to</w:t>
      </w:r>
      <w:r w:rsidR="00485B71">
        <w:t xml:space="preserve"> </w:t>
      </w:r>
      <w:r w:rsidR="000429A3">
        <w:rPr>
          <w:position w:val="-12"/>
        </w:rPr>
        <w:pict w14:anchorId="3CBEF6CC">
          <v:shape id="_x0000_i2630" type="#_x0000_t75" style="width:52.75pt;height:15.05pt">
            <v:imagedata r:id="rId748" o:title=""/>
          </v:shape>
        </w:pict>
      </w:r>
      <w:r w:rsidR="00485B71">
        <w:t xml:space="preserve"> if </w:t>
      </w:r>
      <w:r w:rsidR="000429A3">
        <w:rPr>
          <w:position w:val="-14"/>
        </w:rPr>
        <w:pict w14:anchorId="050EBFFD">
          <v:shape id="_x0000_i2631" type="#_x0000_t75" style="width:46.9pt;height:18.4pt">
            <v:imagedata r:id="rId749" o:title=""/>
          </v:shape>
        </w:pict>
      </w:r>
      <w:r w:rsidR="00F22BE0">
        <w:t xml:space="preserve"> and </w:t>
      </w:r>
      <w:r w:rsidR="00F22BE0" w:rsidRPr="00C0507D">
        <w:rPr>
          <w:position w:val="-12"/>
        </w:rPr>
        <w:object w:dxaOrig="1820" w:dyaOrig="360" w14:anchorId="21E7F227">
          <v:shape id="_x0000_i2632" type="#_x0000_t75" style="width:1in;height:13.4pt" o:ole="">
            <v:imagedata r:id="rId750" o:title=""/>
          </v:shape>
          <o:OLEObject Type="Embed" ProgID="Equation.3" ShapeID="_x0000_i2632" DrawAspect="Content" ObjectID="_1685177640" r:id="rId751"/>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5A418035">
          <v:shape id="_x0000_i2633" type="#_x0000_t75" style="width:35.15pt;height:13.4pt" o:ole="">
            <v:imagedata r:id="rId752" o:title=""/>
          </v:shape>
          <o:OLEObject Type="Embed" ProgID="Equation.3" ShapeID="_x0000_i2633" DrawAspect="Content" ObjectID="_1685177641" r:id="rId753"/>
        </w:object>
      </w:r>
      <w:r w:rsidR="00F22BE0">
        <w:t xml:space="preserve"> if </w:t>
      </w:r>
      <w:r w:rsidR="00F22BE0" w:rsidRPr="000E0906">
        <w:rPr>
          <w:position w:val="-14"/>
        </w:rPr>
        <w:object w:dxaOrig="1080" w:dyaOrig="400" w14:anchorId="1DE05A61">
          <v:shape id="_x0000_i2634" type="#_x0000_t75" style="width:46.9pt;height:18.4pt;mso-position-horizontal:absolute;mso-position-vertical:absolute" o:ole="">
            <v:imagedata r:id="rId749" o:title=""/>
            <o:lock v:ext="edit" aspectratio="f"/>
          </v:shape>
          <o:OLEObject Type="Embed" ProgID="Equation.3" ShapeID="_x0000_i2634" DrawAspect="Content" ObjectID="_1685177642" r:id="rId754"/>
        </w:object>
      </w:r>
      <w:r w:rsidR="00F22BE0">
        <w:t xml:space="preserve"> and </w:t>
      </w:r>
      <w:r w:rsidR="00F22BE0" w:rsidRPr="00C0507D">
        <w:rPr>
          <w:position w:val="-12"/>
        </w:rPr>
        <w:object w:dxaOrig="1820" w:dyaOrig="360" w14:anchorId="42F80F02">
          <v:shape id="_x0000_i2635" type="#_x0000_t75" style="width:1in;height:13.4pt" o:ole="">
            <v:imagedata r:id="rId755" o:title=""/>
          </v:shape>
          <o:OLEObject Type="Embed" ProgID="Equation.3" ShapeID="_x0000_i2635" DrawAspect="Content" ObjectID="_1685177643" r:id="rId756"/>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0429A3">
        <w:rPr>
          <w:position w:val="-10"/>
        </w:rPr>
        <w:pict w14:anchorId="41649C6A">
          <v:shape id="_x0000_i2636" type="#_x0000_t75" style="width:36.85pt;height:15.05pt">
            <v:imagedata r:id="rId714" o:title=""/>
          </v:shape>
        </w:pict>
      </w:r>
      <w:r w:rsidR="00485B71">
        <w:t xml:space="preserve"> otherwise</w:t>
      </w:r>
    </w:p>
    <w:p w14:paraId="7A96556D" w14:textId="77777777" w:rsidR="009F7A98" w:rsidRDefault="009F7A98" w:rsidP="00761093">
      <w:pPr>
        <w:pStyle w:val="B2"/>
      </w:pPr>
      <w:r>
        <w:t xml:space="preserve">while </w:t>
      </w:r>
      <w:r>
        <w:rPr>
          <w:i/>
        </w:rPr>
        <w:t>i</w:t>
      </w:r>
      <w:r>
        <w:t xml:space="preserve"> &lt; </w:t>
      </w:r>
      <w:r w:rsidR="000429A3">
        <w:rPr>
          <w:position w:val="-10"/>
        </w:rPr>
        <w:pict w14:anchorId="4BD15C6F">
          <v:shape id="_x0000_i2637" type="#_x0000_t75" style="width:25.1pt;height:15.05pt">
            <v:imagedata r:id="rId757" o:title=""/>
          </v:shape>
        </w:pict>
      </w:r>
      <w:r w:rsidR="00485B71" w:rsidRPr="00485B71">
        <w:t xml:space="preserve"> </w:t>
      </w:r>
    </w:p>
    <w:p w14:paraId="74582471" w14:textId="77777777" w:rsidR="009F7A98" w:rsidRDefault="000429A3" w:rsidP="00761093">
      <w:pPr>
        <w:pStyle w:val="B3"/>
      </w:pPr>
      <w:r>
        <w:rPr>
          <w:position w:val="-10"/>
        </w:rPr>
        <w:pict w14:anchorId="39D3E491">
          <v:shape id="_x0000_i2638" type="#_x0000_t75" style="width:91.25pt;height:15.05pt">
            <v:imagedata r:id="rId758" o:title=""/>
          </v:shape>
        </w:pict>
      </w:r>
    </w:p>
    <w:p w14:paraId="747AE7FA" w14:textId="77777777" w:rsidR="009F7A98" w:rsidRDefault="000429A3" w:rsidP="00761093">
      <w:pPr>
        <w:pStyle w:val="B3"/>
      </w:pPr>
      <w:r>
        <w:rPr>
          <w:position w:val="-18"/>
        </w:rPr>
        <w:pict w14:anchorId="10F46B24">
          <v:shape id="_x0000_i2639" type="#_x0000_t75" style="width:84.55pt;height:22.6pt">
            <v:imagedata r:id="rId759" o:title=""/>
          </v:shape>
        </w:pict>
      </w:r>
    </w:p>
    <w:p w14:paraId="2A225570" w14:textId="77777777" w:rsidR="00485B71" w:rsidRDefault="000429A3" w:rsidP="00761093">
      <w:pPr>
        <w:pStyle w:val="B3"/>
      </w:pPr>
      <w:r>
        <w:rPr>
          <w:position w:val="-6"/>
        </w:rPr>
        <w:pict w14:anchorId="0BBEFD1A">
          <v:shape id="_x0000_i2640" type="#_x0000_t75" style="width:31.8pt;height:12.55pt">
            <v:imagedata r:id="rId719" o:title=""/>
          </v:shape>
        </w:pict>
      </w:r>
    </w:p>
    <w:p w14:paraId="023467A8"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2F7953D3" w14:textId="77777777" w:rsidR="009F7A98" w:rsidRDefault="000429A3" w:rsidP="00761093">
      <w:pPr>
        <w:pStyle w:val="B4"/>
      </w:pPr>
      <w:r>
        <w:rPr>
          <w:position w:val="-10"/>
        </w:rPr>
        <w:pict w14:anchorId="39008AB0">
          <v:shape id="_x0000_i2641" type="#_x0000_t75" style="width:79.55pt;height:15.05pt">
            <v:imagedata r:id="rId720" o:title=""/>
          </v:shape>
        </w:pict>
      </w:r>
    </w:p>
    <w:p w14:paraId="5C919D8B" w14:textId="77777777" w:rsidR="00485B71" w:rsidRDefault="000429A3" w:rsidP="00761093">
      <w:pPr>
        <w:pStyle w:val="B4"/>
      </w:pPr>
      <w:r>
        <w:rPr>
          <w:position w:val="-10"/>
        </w:rPr>
        <w:lastRenderedPageBreak/>
        <w:pict w14:anchorId="64D55D46">
          <v:shape id="_x0000_i2642" type="#_x0000_t75" style="width:70.35pt;height:15.05pt">
            <v:imagedata r:id="rId721" o:title=""/>
          </v:shape>
        </w:pict>
      </w:r>
    </w:p>
    <w:p w14:paraId="5955D0C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4C3883F1" w14:textId="77777777" w:rsidR="00485B71" w:rsidRDefault="000429A3" w:rsidP="00761093">
      <w:pPr>
        <w:pStyle w:val="B4"/>
      </w:pPr>
      <w:r>
        <w:rPr>
          <w:position w:val="-10"/>
        </w:rPr>
        <w:pict w14:anchorId="68683060">
          <v:shape id="_x0000_i2643" type="#_x0000_t75" style="width:79.55pt;height:16.75pt">
            <v:imagedata r:id="rId722" o:title=""/>
          </v:shape>
        </w:pict>
      </w:r>
    </w:p>
    <w:p w14:paraId="2F2AA039" w14:textId="77777777" w:rsidR="00485B71" w:rsidRDefault="000429A3" w:rsidP="00761093">
      <w:pPr>
        <w:pStyle w:val="B4"/>
      </w:pPr>
      <w:r>
        <w:rPr>
          <w:position w:val="-10"/>
        </w:rPr>
        <w:pict w14:anchorId="0014CCF0">
          <v:shape id="_x0000_i2644" type="#_x0000_t75" style="width:70.35pt;height:15.05pt">
            <v:imagedata r:id="rId723" o:title=""/>
          </v:shape>
        </w:pict>
      </w:r>
    </w:p>
    <w:p w14:paraId="11518539"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3906C28B">
          <v:shape id="_x0000_i2645" type="#_x0000_t75" style="width:1in;height:13.4pt" o:ole="">
            <v:imagedata r:id="rId750" o:title=""/>
          </v:shape>
          <o:OLEObject Type="Embed" ProgID="Equation.3" ShapeID="_x0000_i2645" DrawAspect="Content" ObjectID="_1685177644" r:id="rId760"/>
        </w:object>
      </w:r>
      <w:r>
        <w:rPr>
          <w:lang w:eastAsia="zh-CN"/>
        </w:rPr>
        <w:t xml:space="preserve"> and </w:t>
      </w:r>
      <w:r w:rsidR="000429A3">
        <w:rPr>
          <w:position w:val="-14"/>
        </w:rPr>
        <w:pict w14:anchorId="5362208B">
          <v:shape id="_x0000_i2646" type="#_x0000_t75" style="width:46.9pt;height:18.4pt">
            <v:imagedata r:id="rId749" o:title=""/>
          </v:shape>
        </w:pict>
      </w:r>
    </w:p>
    <w:p w14:paraId="7F709F5D" w14:textId="77777777" w:rsidR="00F22BE0" w:rsidRDefault="000429A3" w:rsidP="00F22BE0">
      <w:pPr>
        <w:pStyle w:val="B4"/>
      </w:pPr>
      <w:r>
        <w:rPr>
          <w:position w:val="-10"/>
        </w:rPr>
        <w:pict w14:anchorId="768757FF">
          <v:shape id="_x0000_i2647" type="#_x0000_t75" style="width:78.7pt;height:13.4pt">
            <v:imagedata r:id="rId761" o:title=""/>
          </v:shape>
        </w:pict>
      </w:r>
      <w:r w:rsidR="00F22BE0" w:rsidRPr="00F22BE0">
        <w:t xml:space="preserve"> </w:t>
      </w:r>
    </w:p>
    <w:p w14:paraId="1E9EB3D0"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4147DA3B">
          <v:shape id="_x0000_i2648" type="#_x0000_t75" style="width:1in;height:13.4pt" o:ole="">
            <v:imagedata r:id="rId755" o:title=""/>
          </v:shape>
          <o:OLEObject Type="Embed" ProgID="Equation.3" ShapeID="_x0000_i2648" DrawAspect="Content" ObjectID="_1685177645" r:id="rId762"/>
        </w:object>
      </w:r>
      <w:r>
        <w:t xml:space="preserve"> and </w:t>
      </w:r>
      <w:r w:rsidRPr="000E0906">
        <w:rPr>
          <w:position w:val="-14"/>
        </w:rPr>
        <w:object w:dxaOrig="1080" w:dyaOrig="400" w14:anchorId="7C8BE85D">
          <v:shape id="_x0000_i2649" type="#_x0000_t75" style="width:46.9pt;height:18.4pt" o:ole="">
            <v:imagedata r:id="rId749" o:title=""/>
            <o:lock v:ext="edit" aspectratio="f"/>
          </v:shape>
          <o:OLEObject Type="Embed" ProgID="Equation.3" ShapeID="_x0000_i2649" DrawAspect="Content" ObjectID="_1685177646" r:id="rId763"/>
        </w:object>
      </w:r>
    </w:p>
    <w:p w14:paraId="4965044F"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3632B0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0429A3">
        <w:rPr>
          <w:position w:val="-14"/>
        </w:rPr>
        <w:pict w14:anchorId="1E5E3D4F">
          <v:shape id="_x0000_i2650" type="#_x0000_t75" style="width:47.7pt;height:18.4pt">
            <v:imagedata r:id="rId764"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2062CD8D">
          <v:shape id="_x0000_i2651" type="#_x0000_t75" style="width:50.25pt;height:19.25pt" o:ole="">
            <v:imagedata r:id="rId765" o:title=""/>
          </v:shape>
          <o:OLEObject Type="Embed" ProgID="Equation.DSMT4" ShapeID="_x0000_i2651" DrawAspect="Content" ObjectID="_1685177647" r:id="rId766"/>
        </w:object>
      </w:r>
    </w:p>
    <w:p w14:paraId="4E77A88E" w14:textId="77777777" w:rsidR="00485B71" w:rsidRDefault="000429A3" w:rsidP="00761093">
      <w:pPr>
        <w:pStyle w:val="B4"/>
      </w:pPr>
      <w:r>
        <w:rPr>
          <w:position w:val="-12"/>
        </w:rPr>
        <w:pict w14:anchorId="09746980">
          <v:shape id="_x0000_i2652" type="#_x0000_t75" style="width:61.95pt;height:16.75pt">
            <v:imagedata r:id="rId767" o:title=""/>
          </v:shape>
        </w:pict>
      </w:r>
    </w:p>
    <w:p w14:paraId="5F8A1BB6" w14:textId="77777777" w:rsidR="009F7A98" w:rsidRDefault="00485B71" w:rsidP="00761093">
      <w:pPr>
        <w:pStyle w:val="B3"/>
      </w:pPr>
      <w:r>
        <w:t>end if</w:t>
      </w:r>
    </w:p>
    <w:p w14:paraId="505603EF" w14:textId="77777777" w:rsidR="009F7A98" w:rsidRDefault="009F7A98" w:rsidP="00761093">
      <w:pPr>
        <w:pStyle w:val="B2"/>
      </w:pPr>
      <w:r>
        <w:t>end while</w:t>
      </w:r>
    </w:p>
    <w:p w14:paraId="0EE1DA78" w14:textId="77777777" w:rsidR="00485B71" w:rsidRDefault="009F7A98" w:rsidP="00761093">
      <w:pPr>
        <w:pStyle w:val="B2"/>
      </w:pPr>
      <w:r w:rsidRPr="00BF140A">
        <w:t>Where ColumnSet is given</w:t>
      </w:r>
    </w:p>
    <w:p w14:paraId="0986DDA0"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15F1072A"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5AAC8709" w14:textId="77777777"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27C547A0" w14:textId="77777777"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14:paraId="5659996B" w14:textId="77777777" w:rsidR="009F7A98" w:rsidRDefault="009F7A98">
      <w:pPr>
        <w:pStyle w:val="B1"/>
        <w:rPr>
          <w:rFonts w:eastAsia="MS PMincho"/>
        </w:rPr>
      </w:pPr>
      <w:r>
        <w:t xml:space="preserve">(6) The output of the block interleaver is the bit sequence read out column by column from the </w:t>
      </w:r>
      <w:r w:rsidR="000429A3">
        <w:rPr>
          <w:rFonts w:eastAsia="MS PMincho"/>
          <w:position w:val="-10"/>
        </w:rPr>
        <w:pict w14:anchorId="52000DB8">
          <v:shape id="_x0000_i2653" type="#_x0000_t75" style="width:58.6pt;height:15.05pt">
            <v:imagedata r:id="rId768" o:title=""/>
          </v:shape>
        </w:pict>
      </w:r>
      <w:r>
        <w:t xml:space="preserve"> matrix. The bits after channel interleaving are denoted by </w:t>
      </w:r>
      <w:r w:rsidR="000429A3">
        <w:rPr>
          <w:position w:val="-14"/>
        </w:rPr>
        <w:pict w14:anchorId="671B2ADA">
          <v:shape id="_x0000_i2654" type="#_x0000_t75" style="width:108.85pt;height:19.25pt">
            <v:imagedata r:id="rId769"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0429A3">
        <w:pict w14:anchorId="1847D353">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14:paraId="465F84F9" w14:textId="77777777" w:rsidR="009F7A98" w:rsidRDefault="009F7A98">
      <w:pPr>
        <w:rPr>
          <w:rFonts w:eastAsia="MS PMincho"/>
        </w:rPr>
      </w:pPr>
    </w:p>
    <w:p w14:paraId="597D1BE6"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74642C98" w14:textId="77777777" w:rsidTr="00BF140A">
        <w:trPr>
          <w:cantSplit/>
          <w:jc w:val="center"/>
        </w:trPr>
        <w:tc>
          <w:tcPr>
            <w:tcW w:w="1748" w:type="dxa"/>
            <w:vAlign w:val="center"/>
          </w:tcPr>
          <w:p w14:paraId="2FA41F6C" w14:textId="77777777" w:rsidR="009F7A98" w:rsidRDefault="009F7A98">
            <w:pPr>
              <w:pStyle w:val="TAH"/>
            </w:pPr>
            <w:r>
              <w:t>CP configuration</w:t>
            </w:r>
          </w:p>
        </w:tc>
        <w:tc>
          <w:tcPr>
            <w:tcW w:w="1911" w:type="dxa"/>
            <w:vAlign w:val="center"/>
          </w:tcPr>
          <w:p w14:paraId="4656360B" w14:textId="77777777" w:rsidR="009F7A98" w:rsidRDefault="009F7A98">
            <w:pPr>
              <w:pStyle w:val="TAH"/>
            </w:pPr>
            <w:r>
              <w:t>Column Set</w:t>
            </w:r>
          </w:p>
        </w:tc>
      </w:tr>
      <w:tr w:rsidR="009F7A98" w14:paraId="7C8F9898" w14:textId="77777777" w:rsidTr="00BF140A">
        <w:trPr>
          <w:cantSplit/>
          <w:jc w:val="center"/>
        </w:trPr>
        <w:tc>
          <w:tcPr>
            <w:tcW w:w="1748" w:type="dxa"/>
            <w:vAlign w:val="center"/>
          </w:tcPr>
          <w:p w14:paraId="420FB2F0"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F50746E" w14:textId="77777777" w:rsidR="009F7A98" w:rsidRDefault="009F7A98">
            <w:pPr>
              <w:pStyle w:val="TAC"/>
              <w:rPr>
                <w:szCs w:val="18"/>
              </w:rPr>
            </w:pPr>
            <w:r>
              <w:rPr>
                <w:szCs w:val="18"/>
              </w:rPr>
              <w:t>{1, 4, 7, 10}</w:t>
            </w:r>
          </w:p>
        </w:tc>
      </w:tr>
      <w:tr w:rsidR="009F7A98" w14:paraId="042E3B99" w14:textId="77777777" w:rsidTr="00BF140A">
        <w:trPr>
          <w:cantSplit/>
          <w:jc w:val="center"/>
        </w:trPr>
        <w:tc>
          <w:tcPr>
            <w:tcW w:w="1748" w:type="dxa"/>
            <w:vAlign w:val="center"/>
          </w:tcPr>
          <w:p w14:paraId="2BDDEA25" w14:textId="77777777" w:rsidR="009F7A98" w:rsidRDefault="009F7A98" w:rsidP="00BF140A">
            <w:pPr>
              <w:pStyle w:val="TAC"/>
            </w:pPr>
            <w:r>
              <w:t>Extended</w:t>
            </w:r>
          </w:p>
        </w:tc>
        <w:tc>
          <w:tcPr>
            <w:tcW w:w="1911" w:type="dxa"/>
            <w:vAlign w:val="center"/>
          </w:tcPr>
          <w:p w14:paraId="7B6C48B5" w14:textId="77777777" w:rsidR="009F7A98" w:rsidRDefault="009F7A98">
            <w:pPr>
              <w:pStyle w:val="TAC"/>
              <w:rPr>
                <w:szCs w:val="18"/>
              </w:rPr>
            </w:pPr>
            <w:r>
              <w:rPr>
                <w:szCs w:val="18"/>
              </w:rPr>
              <w:t>{0, 3, 5, 8}</w:t>
            </w:r>
          </w:p>
        </w:tc>
      </w:tr>
    </w:tbl>
    <w:p w14:paraId="7CB10929" w14:textId="77777777" w:rsidR="004D60D7" w:rsidRDefault="004D60D7" w:rsidP="002874DB">
      <w:pPr>
        <w:rPr>
          <w:rFonts w:eastAsia="MS PMincho"/>
        </w:rPr>
      </w:pPr>
    </w:p>
    <w:p w14:paraId="2EB96D05"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101D6BE8"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A982DDD"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5B2430FB"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677E1C8" w14:textId="77777777" w:rsidR="004D60D7" w:rsidRDefault="004D60D7" w:rsidP="00496A5E">
            <w:pPr>
              <w:pStyle w:val="TAH"/>
            </w:pPr>
            <w:r>
              <w:t>Column Set</w:t>
            </w:r>
          </w:p>
        </w:tc>
      </w:tr>
      <w:tr w:rsidR="004D60D7" w14:paraId="6FAEED04"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53C16A3D" w14:textId="77777777" w:rsidR="004D60D7" w:rsidRDefault="004D60D7" w:rsidP="002874DB">
            <w:pPr>
              <w:pStyle w:val="TAC"/>
            </w:pPr>
            <w:r>
              <w:t>Normal</w:t>
            </w:r>
          </w:p>
          <w:p w14:paraId="3E158086"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59F070C4"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7822F21B" w14:textId="77777777" w:rsidR="004D60D7" w:rsidRDefault="004D60D7" w:rsidP="00496A5E">
            <w:pPr>
              <w:pStyle w:val="TAC"/>
              <w:rPr>
                <w:szCs w:val="18"/>
              </w:rPr>
            </w:pPr>
            <w:r>
              <w:rPr>
                <w:szCs w:val="18"/>
              </w:rPr>
              <w:t>{1, 4, 7, 10}</w:t>
            </w:r>
          </w:p>
        </w:tc>
      </w:tr>
      <w:tr w:rsidR="004D60D7" w14:paraId="133421F7" w14:textId="77777777" w:rsidTr="00BF140A">
        <w:trPr>
          <w:cantSplit/>
          <w:jc w:val="center"/>
        </w:trPr>
        <w:tc>
          <w:tcPr>
            <w:tcW w:w="1748" w:type="dxa"/>
            <w:vMerge/>
            <w:tcBorders>
              <w:left w:val="single" w:sz="4" w:space="0" w:color="auto"/>
              <w:right w:val="single" w:sz="4" w:space="0" w:color="auto"/>
            </w:tcBorders>
            <w:vAlign w:val="center"/>
          </w:tcPr>
          <w:p w14:paraId="24C7B25C"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1C12294C"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7FC71316" w14:textId="77777777" w:rsidR="004D60D7" w:rsidRDefault="004D60D7" w:rsidP="00496A5E">
            <w:pPr>
              <w:pStyle w:val="TAC"/>
              <w:rPr>
                <w:szCs w:val="18"/>
              </w:rPr>
            </w:pPr>
            <w:r>
              <w:rPr>
                <w:szCs w:val="18"/>
              </w:rPr>
              <w:t xml:space="preserve">{0, 3 ,6, 9} </w:t>
            </w:r>
          </w:p>
        </w:tc>
      </w:tr>
    </w:tbl>
    <w:p w14:paraId="5207B4A8" w14:textId="77777777" w:rsidR="009F7A98" w:rsidRDefault="009F7A98" w:rsidP="00473E5A">
      <w:pPr>
        <w:rPr>
          <w:rFonts w:eastAsia="MS PMincho"/>
        </w:rPr>
      </w:pPr>
    </w:p>
    <w:p w14:paraId="0CAA6627"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7304CD2E" w14:textId="77777777" w:rsidTr="00BF140A">
        <w:trPr>
          <w:cantSplit/>
          <w:jc w:val="center"/>
        </w:trPr>
        <w:tc>
          <w:tcPr>
            <w:tcW w:w="1748" w:type="dxa"/>
            <w:vAlign w:val="center"/>
          </w:tcPr>
          <w:p w14:paraId="001DA6D6" w14:textId="77777777" w:rsidR="009F7A98" w:rsidRDefault="009F7A98">
            <w:pPr>
              <w:pStyle w:val="TAH"/>
            </w:pPr>
            <w:r>
              <w:t>CP configuration</w:t>
            </w:r>
          </w:p>
        </w:tc>
        <w:tc>
          <w:tcPr>
            <w:tcW w:w="1911" w:type="dxa"/>
            <w:vAlign w:val="center"/>
          </w:tcPr>
          <w:p w14:paraId="0C9609DB" w14:textId="77777777" w:rsidR="009F7A98" w:rsidRDefault="009F7A98">
            <w:pPr>
              <w:pStyle w:val="TAH"/>
            </w:pPr>
            <w:r>
              <w:t>Column Set</w:t>
            </w:r>
          </w:p>
        </w:tc>
      </w:tr>
      <w:tr w:rsidR="009F7A98" w14:paraId="7617A7DA" w14:textId="77777777" w:rsidTr="00BF140A">
        <w:trPr>
          <w:cantSplit/>
          <w:jc w:val="center"/>
        </w:trPr>
        <w:tc>
          <w:tcPr>
            <w:tcW w:w="1748" w:type="dxa"/>
            <w:vAlign w:val="center"/>
          </w:tcPr>
          <w:p w14:paraId="1A4055E4"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12BBDA8" w14:textId="77777777" w:rsidR="009F7A98" w:rsidRDefault="009F7A98">
            <w:pPr>
              <w:pStyle w:val="TAC"/>
              <w:snapToGrid w:val="0"/>
              <w:rPr>
                <w:szCs w:val="18"/>
              </w:rPr>
            </w:pPr>
            <w:r>
              <w:rPr>
                <w:szCs w:val="18"/>
              </w:rPr>
              <w:t>{2, 3, 8, 9}</w:t>
            </w:r>
          </w:p>
        </w:tc>
      </w:tr>
      <w:tr w:rsidR="009F7A98" w14:paraId="2DF43D22" w14:textId="77777777" w:rsidTr="00BF140A">
        <w:trPr>
          <w:cantSplit/>
          <w:jc w:val="center"/>
        </w:trPr>
        <w:tc>
          <w:tcPr>
            <w:tcW w:w="1748" w:type="dxa"/>
            <w:vAlign w:val="center"/>
          </w:tcPr>
          <w:p w14:paraId="048F3D86" w14:textId="77777777" w:rsidR="009F7A98" w:rsidRDefault="009F7A98" w:rsidP="00BF140A">
            <w:pPr>
              <w:pStyle w:val="TAC"/>
            </w:pPr>
            <w:r>
              <w:t>Extended</w:t>
            </w:r>
          </w:p>
        </w:tc>
        <w:tc>
          <w:tcPr>
            <w:tcW w:w="1911" w:type="dxa"/>
            <w:vAlign w:val="center"/>
          </w:tcPr>
          <w:p w14:paraId="063803BE" w14:textId="77777777" w:rsidR="009F7A98" w:rsidRDefault="009F7A98">
            <w:pPr>
              <w:pStyle w:val="TAC"/>
              <w:snapToGrid w:val="0"/>
              <w:rPr>
                <w:szCs w:val="18"/>
              </w:rPr>
            </w:pPr>
            <w:r>
              <w:rPr>
                <w:szCs w:val="18"/>
              </w:rPr>
              <w:t>{1, 2, 6, 7}</w:t>
            </w:r>
          </w:p>
        </w:tc>
      </w:tr>
    </w:tbl>
    <w:p w14:paraId="0DDA022B" w14:textId="77777777" w:rsidR="00CA0336" w:rsidRDefault="00CA0336"/>
    <w:p w14:paraId="7F91E3AA"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1AD7EBDE" w14:textId="77777777" w:rsidR="009F7A98" w:rsidRDefault="009F7A98">
      <w:pPr>
        <w:pStyle w:val="Heading3"/>
        <w:rPr>
          <w:iCs/>
        </w:rPr>
      </w:pPr>
      <w:bookmarkStart w:id="400" w:name="_Toc10818746"/>
      <w:bookmarkStart w:id="401" w:name="_Toc20409156"/>
      <w:bookmarkStart w:id="402" w:name="_Toc74564316"/>
      <w:r>
        <w:rPr>
          <w:iCs/>
        </w:rPr>
        <w:t>5.2.3</w:t>
      </w:r>
      <w:r>
        <w:rPr>
          <w:iCs/>
        </w:rPr>
        <w:tab/>
        <w:t>Uplink control information on PUCCH</w:t>
      </w:r>
      <w:bookmarkEnd w:id="400"/>
      <w:bookmarkEnd w:id="401"/>
      <w:bookmarkEnd w:id="402"/>
    </w:p>
    <w:p w14:paraId="688067E8" w14:textId="77777777" w:rsidR="009F7A98" w:rsidRDefault="009F7A98">
      <w:r>
        <w:t xml:space="preserve">Data arrives to the coding unit in the form of indicators for measurement indication, scheduling request and HARQ acknowledgement. </w:t>
      </w:r>
    </w:p>
    <w:p w14:paraId="211F1B54"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41683C82"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56E61CA5"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4E5C27A"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0D62A8AD"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1CEDACF9" w14:textId="77777777" w:rsidR="009F7A98" w:rsidRDefault="000429A3" w:rsidP="00473E5A">
      <w:pPr>
        <w:pStyle w:val="TH"/>
      </w:pPr>
      <w:r>
        <w:pict w14:anchorId="1682E0BC">
          <v:shape id="_x0000_i2656" type="#_x0000_t75" style="width:123.05pt;height:107.15pt">
            <v:imagedata r:id="rId770" o:title=""/>
          </v:shape>
        </w:pict>
      </w:r>
    </w:p>
    <w:p w14:paraId="651181CE" w14:textId="77777777" w:rsidR="009F7A98" w:rsidRDefault="009F7A98">
      <w:pPr>
        <w:pStyle w:val="TF"/>
      </w:pPr>
      <w:r>
        <w:t>Fig</w:t>
      </w:r>
      <w:r w:rsidR="00422414">
        <w:t>ure 5.2.3-1: Processing for UCI</w:t>
      </w:r>
    </w:p>
    <w:p w14:paraId="6BADA243" w14:textId="77777777" w:rsidR="001A36D5" w:rsidRDefault="000429A3" w:rsidP="001A36D5">
      <w:pPr>
        <w:pStyle w:val="TH"/>
      </w:pPr>
      <w:r>
        <w:lastRenderedPageBreak/>
        <w:pict w14:anchorId="35F44E03">
          <v:shape id="_x0000_i2657" type="#_x0000_t75" style="width:129.75pt;height:232.75pt">
            <v:imagedata r:id="rId771" o:title=""/>
          </v:shape>
        </w:pict>
      </w:r>
    </w:p>
    <w:p w14:paraId="7F36C9CA" w14:textId="77777777" w:rsidR="001A36D5" w:rsidRDefault="001A36D5" w:rsidP="001A36D5">
      <w:pPr>
        <w:pStyle w:val="TF"/>
      </w:pPr>
      <w:r>
        <w:t>Fig</w:t>
      </w:r>
      <w:r w:rsidR="00422414">
        <w:t>ure 5.2.3-2: Processing for UCI</w:t>
      </w:r>
    </w:p>
    <w:p w14:paraId="73E8487C" w14:textId="77777777" w:rsidR="009F7A98" w:rsidRDefault="009F7A98">
      <w:pPr>
        <w:pStyle w:val="Heading4"/>
      </w:pPr>
      <w:bookmarkStart w:id="403" w:name="_Toc10818747"/>
      <w:bookmarkStart w:id="404" w:name="_Toc20409157"/>
      <w:bookmarkStart w:id="405" w:name="_Toc74564317"/>
      <w:r>
        <w:t>5.2.3.1</w:t>
      </w:r>
      <w:r>
        <w:tab/>
        <w:t>Channel coding for UCI HARQ-ACK</w:t>
      </w:r>
      <w:r w:rsidR="0002126B">
        <w:t xml:space="preserve"> </w:t>
      </w:r>
      <w:r w:rsidR="0002126B">
        <w:rPr>
          <w:rFonts w:hint="eastAsia"/>
          <w:lang w:eastAsia="zh-CN"/>
        </w:rPr>
        <w:t>on PUCCH</w:t>
      </w:r>
      <w:bookmarkEnd w:id="403"/>
      <w:bookmarkEnd w:id="404"/>
      <w:bookmarkEnd w:id="405"/>
    </w:p>
    <w:p w14:paraId="3131B1DC" w14:textId="77777777"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0429A3">
        <w:rPr>
          <w:position w:val="-10"/>
        </w:rPr>
        <w:pict w14:anchorId="78618807">
          <v:shape id="_x0000_i2658" type="#_x0000_t75" style="width:13.4pt;height:15.05pt">
            <v:imagedata r:id="rId772" o:title=""/>
          </v:shape>
        </w:pict>
      </w:r>
      <w:r w:rsidR="00673102">
        <w:t>,</w:t>
      </w:r>
      <w:r w:rsidR="00D054B0">
        <w:t xml:space="preserve"> </w:t>
      </w:r>
      <w:r w:rsidR="00673102">
        <w:t xml:space="preserve">is used for that cell. For cells configured with other transmission modes, 2 bits of HARQ-ACK information are used for those cells, i.e., </w:t>
      </w:r>
      <w:r w:rsidR="000429A3">
        <w:rPr>
          <w:position w:val="-10"/>
        </w:rPr>
        <w:pict w14:anchorId="50AC648F">
          <v:shape id="_x0000_i2659" type="#_x0000_t75" style="width:34.35pt;height:15.05pt">
            <v:imagedata r:id="rId773" o:title=""/>
          </v:shape>
        </w:pict>
      </w:r>
      <w:r w:rsidR="00673102">
        <w:rPr>
          <w:rFonts w:hint="eastAsia"/>
          <w:lang w:val="en-US" w:eastAsia="zh-CN"/>
        </w:rPr>
        <w:t xml:space="preserve"> </w:t>
      </w:r>
      <w:r w:rsidR="00673102">
        <w:rPr>
          <w:rFonts w:hint="eastAsia"/>
          <w:lang w:eastAsia="ko-KR"/>
        </w:rPr>
        <w:t xml:space="preserve">with </w:t>
      </w:r>
      <w:r w:rsidR="000429A3">
        <w:rPr>
          <w:position w:val="-10"/>
        </w:rPr>
        <w:pict w14:anchorId="009AB112">
          <v:shape id="_x0000_i2660" type="#_x0000_t75" style="width:13.4pt;height:15.05pt">
            <v:imagedata r:id="rId774"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0429A3">
        <w:rPr>
          <w:position w:val="-10"/>
        </w:rPr>
        <w:pict w14:anchorId="4987C153">
          <v:shape id="_x0000_i2661" type="#_x0000_t75" style="width:19.25pt;height:15.05pt">
            <v:imagedata r:id="rId775" o:title=""/>
          </v:shape>
        </w:pict>
      </w:r>
      <w:r w:rsidR="00673102">
        <w:rPr>
          <w:rFonts w:hint="eastAsia"/>
          <w:lang w:eastAsia="ko-KR"/>
        </w:rPr>
        <w:t xml:space="preserve"> corresponding to that for </w:t>
      </w:r>
      <w:r w:rsidR="00673102">
        <w:rPr>
          <w:lang w:eastAsia="zh-CN"/>
        </w:rPr>
        <w:t>codeword 1</w:t>
      </w:r>
      <w:r w:rsidR="00673102">
        <w:t xml:space="preserve">. </w:t>
      </w:r>
    </w:p>
    <w:p w14:paraId="5A8125A7" w14:textId="77777777" w:rsidR="00117D75" w:rsidRDefault="00673102" w:rsidP="00117D75">
      <w:r>
        <w:t>Define</w:t>
      </w:r>
      <w:r w:rsidR="00A54A95">
        <w:rPr>
          <w:rFonts w:hint="eastAsia"/>
          <w:lang w:eastAsia="zh-CN"/>
        </w:rPr>
        <w:t xml:space="preserve"> </w:t>
      </w:r>
      <w:r w:rsidR="000429A3">
        <w:rPr>
          <w:position w:val="-12"/>
          <w:lang w:eastAsia="zh-CN"/>
        </w:rPr>
        <w:pict w14:anchorId="7810796C">
          <v:shape id="_x0000_i2662" type="#_x0000_t75" style="width:28.45pt;height:18.4pt">
            <v:imagedata r:id="rId776" o:title=""/>
          </v:shape>
        </w:pict>
      </w:r>
      <w:r w:rsidR="00A54A95">
        <w:rPr>
          <w:rFonts w:hint="eastAsia"/>
          <w:lang w:eastAsia="zh-CN"/>
        </w:rPr>
        <w:t xml:space="preserve"> as the number of HARQ-ACK feedback bits and</w:t>
      </w:r>
      <w:r>
        <w:t xml:space="preserve"> </w:t>
      </w:r>
      <w:r w:rsidR="000429A3">
        <w:rPr>
          <w:position w:val="-10"/>
        </w:rPr>
        <w:pict w14:anchorId="2B0F1B99">
          <v:shape id="_x0000_i2663" type="#_x0000_t75" style="width:61.1pt;height:16.75pt">
            <v:imagedata r:id="rId777"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0429A3">
        <w:rPr>
          <w:position w:val="-10"/>
        </w:rPr>
        <w:pict w14:anchorId="7DA27DB1">
          <v:shape id="_x0000_i2664" type="#_x0000_t75" style="width:53.6pt;height:15.9pt">
            <v:imagedata r:id="rId778"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0429A3">
        <w:rPr>
          <w:position w:val="-10"/>
        </w:rPr>
        <w:pict w14:anchorId="5DBCE995">
          <v:shape id="_x0000_i2665" type="#_x0000_t75" style="width:53.6pt;height:15.9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14:paraId="278E649E"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0429A3">
        <w:rPr>
          <w:position w:val="-14"/>
        </w:rPr>
        <w:pict w14:anchorId="3359E3C1">
          <v:shape id="_x0000_i2666" type="#_x0000_t75" style="width:100.45pt;height:19.25pt">
            <v:imagedata r:id="rId780"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429A3">
        <w:rPr>
          <w:position w:val="-14"/>
        </w:rPr>
        <w:pict w14:anchorId="1A8328CD">
          <v:shape id="_x0000_i2667" type="#_x0000_t75" style="width:100.45pt;height:19.25pt">
            <v:imagedata r:id="rId780" o:title=""/>
          </v:shape>
        </w:pict>
      </w:r>
      <w:r>
        <w:rPr>
          <w:rFonts w:hint="eastAsia"/>
          <w:lang w:eastAsia="zh-CN"/>
        </w:rPr>
        <w:t xml:space="preserve"> is determined as below</w:t>
      </w:r>
      <w:r w:rsidR="001F5C9B">
        <w:t>.</w:t>
      </w:r>
    </w:p>
    <w:p w14:paraId="1CB6B8EC" w14:textId="17114C2F"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t xml:space="preserve">, the sequence of bits </w:t>
      </w:r>
      <w:r w:rsidR="000429A3">
        <w:rPr>
          <w:position w:val="-14"/>
        </w:rPr>
        <w:pict w14:anchorId="34C0F11A">
          <v:shape id="_x0000_i2668" type="#_x0000_t75" style="width:101.3pt;height:19.25pt">
            <v:imagedata r:id="rId780" o:title=""/>
          </v:shape>
        </w:pict>
      </w:r>
      <w:r>
        <w:t xml:space="preserve"> is the result of the concatenation of HARQ-ACK bits for different cells according to the following pseudo-code: </w:t>
      </w:r>
    </w:p>
    <w:p w14:paraId="28E10011"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5ACC46D8" w14:textId="77777777" w:rsidR="001F5C9B" w:rsidRDefault="001F5C9B" w:rsidP="001F5C9B">
      <w:r>
        <w:t xml:space="preserve">Set </w:t>
      </w:r>
      <w:r w:rsidRPr="00EC58DE">
        <w:rPr>
          <w:i/>
        </w:rPr>
        <w:t>j</w:t>
      </w:r>
      <w:r>
        <w:t xml:space="preserve"> = 0 – HARQ-ACK bit index</w:t>
      </w:r>
    </w:p>
    <w:p w14:paraId="69C6AEEC" w14:textId="77777777" w:rsidR="001F5C9B" w:rsidRDefault="001F5C9B" w:rsidP="001F5C9B">
      <w:r>
        <w:lastRenderedPageBreak/>
        <w:t xml:space="preserve">Set </w:t>
      </w:r>
      <w:r w:rsidR="000429A3">
        <w:rPr>
          <w:position w:val="-10"/>
        </w:rPr>
        <w:pict w14:anchorId="68EE47DD">
          <v:shape id="_x0000_i2669" type="#_x0000_t75" style="width:25.1pt;height:16.75pt">
            <v:imagedata r:id="rId326" o:title=""/>
          </v:shape>
        </w:pict>
      </w:r>
      <w:r>
        <w:t xml:space="preserve"> to the number of cells configured by higher layers for the UE</w:t>
      </w:r>
    </w:p>
    <w:p w14:paraId="06318781" w14:textId="77777777" w:rsidR="001F5C9B" w:rsidRDefault="001F5C9B" w:rsidP="001F5C9B">
      <w:r>
        <w:t xml:space="preserve">while </w:t>
      </w:r>
      <w:r>
        <w:rPr>
          <w:i/>
        </w:rPr>
        <w:t>c</w:t>
      </w:r>
      <w:r>
        <w:t xml:space="preserve"> &lt;</w:t>
      </w:r>
      <w:r w:rsidR="00D054B0">
        <w:t xml:space="preserve"> </w:t>
      </w:r>
      <w:r w:rsidR="000429A3">
        <w:rPr>
          <w:position w:val="-10"/>
        </w:rPr>
        <w:pict w14:anchorId="1847C5D3">
          <v:shape id="_x0000_i2670" type="#_x0000_t75" style="width:25.1pt;height:16.75pt">
            <v:imagedata r:id="rId326" o:title=""/>
          </v:shape>
        </w:pict>
      </w:r>
    </w:p>
    <w:p w14:paraId="35280554" w14:textId="77777777" w:rsidR="001F5C9B" w:rsidRDefault="001F5C9B" w:rsidP="007A4888">
      <w:pPr>
        <w:pStyle w:val="B1"/>
      </w:pPr>
      <w:r>
        <w:t xml:space="preserve">if transmission mode configured in cell </w:t>
      </w:r>
      <w:r w:rsidR="000429A3">
        <w:rPr>
          <w:position w:val="-10"/>
        </w:rPr>
        <w:pict w14:anchorId="147CEFA5">
          <v:shape id="_x0000_i2671" type="#_x0000_t75" style="width:64.45pt;height:15.05pt">
            <v:imagedata r:id="rId781" o:title=""/>
          </v:shape>
        </w:pict>
      </w:r>
      <w:r>
        <w:t xml:space="preserve"> -- 1 bit HARQ-ACK feedback for this cell</w:t>
      </w:r>
    </w:p>
    <w:p w14:paraId="5B613A76" w14:textId="77777777" w:rsidR="001F5C9B" w:rsidRDefault="000429A3" w:rsidP="007A4888">
      <w:pPr>
        <w:pStyle w:val="B2"/>
      </w:pPr>
      <w:r>
        <w:rPr>
          <w:position w:val="-14"/>
        </w:rPr>
        <w:pict w14:anchorId="18024511">
          <v:shape id="_x0000_i2672" type="#_x0000_t75" style="width:36.85pt;height:19.25pt">
            <v:imagedata r:id="rId782" o:title=""/>
          </v:shape>
        </w:pict>
      </w:r>
      <w:r w:rsidR="001F5C9B">
        <w:t xml:space="preserve"> HARQ-ACK bit of this cell</w:t>
      </w:r>
    </w:p>
    <w:p w14:paraId="3C0C9DA1" w14:textId="77777777" w:rsidR="001F5C9B" w:rsidRDefault="001F5C9B" w:rsidP="007A4888">
      <w:pPr>
        <w:pStyle w:val="B2"/>
      </w:pPr>
      <w:r w:rsidRPr="00EC58DE">
        <w:rPr>
          <w:i/>
        </w:rPr>
        <w:t>j</w:t>
      </w:r>
      <w:r>
        <w:t xml:space="preserve"> = </w:t>
      </w:r>
      <w:r w:rsidRPr="00EC58DE">
        <w:rPr>
          <w:i/>
        </w:rPr>
        <w:t>j</w:t>
      </w:r>
      <w:r w:rsidR="00BF140A">
        <w:t xml:space="preserve"> + 1</w:t>
      </w:r>
    </w:p>
    <w:p w14:paraId="4B07FE62" w14:textId="77777777" w:rsidR="00117D75" w:rsidRDefault="001F5C9B" w:rsidP="007A4888">
      <w:pPr>
        <w:pStyle w:val="B1"/>
        <w:rPr>
          <w:lang w:eastAsia="zh-CN"/>
        </w:rPr>
      </w:pPr>
      <w:r>
        <w:t>else</w:t>
      </w:r>
      <w:r w:rsidR="00117D75" w:rsidRPr="00117D75">
        <w:rPr>
          <w:lang w:eastAsia="zh-CN"/>
        </w:rPr>
        <w:t xml:space="preserve"> </w:t>
      </w:r>
    </w:p>
    <w:p w14:paraId="0CB6C7BA"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14:paraId="5B18E10B" w14:textId="77777777" w:rsidR="005F42BC" w:rsidRDefault="000429A3" w:rsidP="007A4888">
      <w:pPr>
        <w:pStyle w:val="B3"/>
        <w:rPr>
          <w:lang w:eastAsia="zh-CN"/>
        </w:rPr>
      </w:pPr>
      <w:r>
        <w:rPr>
          <w:position w:val="-14"/>
        </w:rPr>
        <w:pict w14:anchorId="2A205287">
          <v:shape id="_x0000_i2673" type="#_x0000_t75" style="width:35.15pt;height:19.25pt">
            <v:imagedata r:id="rId783" o:title=""/>
          </v:shape>
        </w:pict>
      </w:r>
      <w:r w:rsidR="005F42BC" w:rsidRPr="00E54724">
        <w:t xml:space="preserve"> binary AND operation of the HARQ-ACK bits corresponding to the first and second codewords of this cell</w:t>
      </w:r>
    </w:p>
    <w:p w14:paraId="647E3EDB"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5A3E4BEC" w14:textId="77777777" w:rsidR="005F42BC" w:rsidRDefault="005F42BC" w:rsidP="007A4888">
      <w:pPr>
        <w:pStyle w:val="B2"/>
      </w:pPr>
      <w:r>
        <w:t>else</w:t>
      </w:r>
    </w:p>
    <w:p w14:paraId="22F379F3" w14:textId="77777777" w:rsidR="001F5C9B" w:rsidRDefault="000429A3" w:rsidP="007A4888">
      <w:pPr>
        <w:pStyle w:val="B3"/>
      </w:pPr>
      <w:r>
        <w:rPr>
          <w:position w:val="-14"/>
        </w:rPr>
        <w:pict w14:anchorId="350AC51C">
          <v:shape id="_x0000_i2674" type="#_x0000_t75" style="width:36.85pt;height:19.25pt">
            <v:imagedata r:id="rId784" o:title=""/>
          </v:shape>
        </w:pict>
      </w:r>
      <w:r w:rsidR="00D054B0">
        <w:t xml:space="preserve"> </w:t>
      </w:r>
      <w:r w:rsidR="001F5C9B">
        <w:t>HARQ-ACK bit corresponding to the first codeword of this cell</w:t>
      </w:r>
    </w:p>
    <w:p w14:paraId="719A1140" w14:textId="77777777" w:rsidR="001F5C9B" w:rsidRDefault="001F5C9B" w:rsidP="007A4888">
      <w:pPr>
        <w:pStyle w:val="B3"/>
      </w:pPr>
      <w:r w:rsidRPr="00EC58DE">
        <w:rPr>
          <w:i/>
        </w:rPr>
        <w:t>j</w:t>
      </w:r>
      <w:r>
        <w:t xml:space="preserve"> = </w:t>
      </w:r>
      <w:r w:rsidRPr="00EC58DE">
        <w:rPr>
          <w:i/>
        </w:rPr>
        <w:t>j</w:t>
      </w:r>
      <w:r w:rsidR="00BF140A">
        <w:t xml:space="preserve"> + 1</w:t>
      </w:r>
    </w:p>
    <w:p w14:paraId="3E94CA5F" w14:textId="77777777" w:rsidR="001F5C9B" w:rsidRDefault="000429A3" w:rsidP="007A4888">
      <w:pPr>
        <w:pStyle w:val="B3"/>
      </w:pPr>
      <w:r>
        <w:rPr>
          <w:position w:val="-14"/>
        </w:rPr>
        <w:pict w14:anchorId="79388242">
          <v:shape id="_x0000_i2675" type="#_x0000_t75" style="width:36.85pt;height:19.25pt">
            <v:imagedata r:id="rId784" o:title=""/>
          </v:shape>
        </w:pict>
      </w:r>
      <w:r w:rsidR="001F5C9B">
        <w:t xml:space="preserve"> HARQ-ACK bit corresponding to the second codeword of this cell</w:t>
      </w:r>
    </w:p>
    <w:p w14:paraId="6D247DBE"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2BF8DD0F" w14:textId="77777777" w:rsidR="00117D75" w:rsidRDefault="00117D75" w:rsidP="007A4888">
      <w:pPr>
        <w:pStyle w:val="B2"/>
        <w:rPr>
          <w:lang w:eastAsia="zh-CN"/>
        </w:rPr>
      </w:pPr>
      <w:r>
        <w:rPr>
          <w:rFonts w:hint="eastAsia"/>
          <w:lang w:eastAsia="zh-CN"/>
        </w:rPr>
        <w:t>end if</w:t>
      </w:r>
    </w:p>
    <w:p w14:paraId="054545D2" w14:textId="77777777" w:rsidR="001F5C9B" w:rsidRDefault="001F5C9B" w:rsidP="007A4888">
      <w:pPr>
        <w:pStyle w:val="B1"/>
      </w:pPr>
      <w:r>
        <w:t>end if</w:t>
      </w:r>
    </w:p>
    <w:p w14:paraId="4D9433B3" w14:textId="77777777" w:rsidR="001F5C9B" w:rsidRDefault="001F5C9B" w:rsidP="007A4888">
      <w:pPr>
        <w:pStyle w:val="B1"/>
      </w:pPr>
      <w:r>
        <w:rPr>
          <w:i/>
        </w:rPr>
        <w:t>c</w:t>
      </w:r>
      <w:r>
        <w:t xml:space="preserve"> = </w:t>
      </w:r>
      <w:r>
        <w:rPr>
          <w:i/>
        </w:rPr>
        <w:t>c</w:t>
      </w:r>
      <w:r>
        <w:t xml:space="preserve"> + 1</w:t>
      </w:r>
    </w:p>
    <w:p w14:paraId="49902C86" w14:textId="77777777" w:rsidR="001F5C9B" w:rsidRDefault="001F5C9B" w:rsidP="001F5C9B">
      <w:r>
        <w:t>end while</w:t>
      </w:r>
    </w:p>
    <w:p w14:paraId="3B08E9FF" w14:textId="2061E0A1"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0429A3">
        <w:rPr>
          <w:rFonts w:cs="Arial"/>
          <w:i/>
          <w:color w:val="000000"/>
          <w:szCs w:val="18"/>
          <w:lang w:eastAsia="zh-CN"/>
        </w:rPr>
        <w:t>tdm-PatternConfig/tdm-PatternConfigNE-DC</w:t>
      </w:r>
      <w:r>
        <w:t xml:space="preserve">, the sequence of bits </w:t>
      </w:r>
      <w:r w:rsidR="000429A3">
        <w:rPr>
          <w:position w:val="-14"/>
        </w:rPr>
        <w:pict w14:anchorId="07EA1BEF">
          <v:shape id="_x0000_i2676" type="#_x0000_t75" style="width:101.3pt;height:19.25pt">
            <v:imagedata r:id="rId780" o:title=""/>
          </v:shape>
        </w:pict>
      </w:r>
      <w:r>
        <w:t xml:space="preserve"> is the result of the concatenation of HARQ-ACK bits for different cells</w:t>
      </w:r>
      <w:r>
        <w:rPr>
          <w:rFonts w:hint="eastAsia"/>
          <w:lang w:eastAsia="zh-CN"/>
        </w:rPr>
        <w:t xml:space="preserve">. </w:t>
      </w:r>
      <w:r w:rsidRPr="00E54724">
        <w:t xml:space="preserve">Define </w:t>
      </w:r>
      <w:r w:rsidR="000429A3">
        <w:rPr>
          <w:position w:val="-10"/>
        </w:rPr>
        <w:pict w14:anchorId="3B3E6057">
          <v:shape id="_x0000_i2677" type="#_x0000_t75" style="width:25.1pt;height:16.75pt">
            <v:imagedata r:id="rId326" o:title=""/>
          </v:shape>
        </w:pict>
      </w:r>
      <w:r w:rsidRPr="00E54724">
        <w:t xml:space="preserve"> as the number of cells configured by higher layers for the UE and </w:t>
      </w:r>
      <w:r w:rsidR="000429A3">
        <w:rPr>
          <w:position w:val="-12"/>
        </w:rPr>
        <w:pict w14:anchorId="6302AC24">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0429A3">
        <w:rPr>
          <w:position w:val="-12"/>
        </w:rPr>
        <w:pict w14:anchorId="7892C64E">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429A3">
        <w:rPr>
          <w:position w:val="-12"/>
        </w:rPr>
        <w:pict w14:anchorId="31CE8763">
          <v:shape id="_x0000_i2680" type="#_x0000_t75" style="width:40.2pt;height:19.25pt">
            <v:imagedata r:id="rId335" o:title=""/>
          </v:shape>
        </w:pict>
      </w:r>
      <w:r>
        <w:rPr>
          <w:rFonts w:hint="eastAsia"/>
          <w:lang w:eastAsia="zh-CN"/>
        </w:rPr>
        <w:t xml:space="preserve"> otherwise. For a cell using FDD, </w:t>
      </w:r>
      <w:r w:rsidR="000429A3">
        <w:rPr>
          <w:position w:val="-12"/>
        </w:rPr>
        <w:pict w14:anchorId="5B2CADEA">
          <v:shape id="_x0000_i2681" type="#_x0000_t75" style="width:39.35pt;height:19.25pt">
            <v:imagedata r:id="rId334" o:title=""/>
          </v:shape>
        </w:pict>
      </w:r>
      <w:r>
        <w:rPr>
          <w:rFonts w:hint="eastAsia"/>
          <w:lang w:eastAsia="zh-CN"/>
        </w:rPr>
        <w:t>.</w:t>
      </w:r>
    </w:p>
    <w:p w14:paraId="6005A2E4" w14:textId="77777777" w:rsidR="00691E1D" w:rsidRDefault="00691E1D" w:rsidP="00691E1D">
      <w:r>
        <w:rPr>
          <w:rFonts w:hint="eastAsia"/>
          <w:lang w:eastAsia="zh-CN"/>
        </w:rPr>
        <w:t>T</w:t>
      </w:r>
      <w:r>
        <w:t xml:space="preserve">he sequence of bits </w:t>
      </w:r>
      <w:r w:rsidR="000429A3">
        <w:rPr>
          <w:position w:val="-14"/>
        </w:rPr>
        <w:pict w14:anchorId="5C18D8C0">
          <v:shape id="_x0000_i2682" type="#_x0000_t75" style="width:100.45pt;height:19.25pt">
            <v:imagedata r:id="rId785" o:title=""/>
          </v:shape>
        </w:pict>
      </w:r>
      <w:r w:rsidRPr="00453F71">
        <w:t xml:space="preserve"> </w:t>
      </w:r>
      <w:r w:rsidRPr="00E54724">
        <w:t>is performed</w:t>
      </w:r>
      <w:r>
        <w:t xml:space="preserve"> according to the following pseudo-code: </w:t>
      </w:r>
    </w:p>
    <w:p w14:paraId="5346FB10" w14:textId="77777777" w:rsidR="00691E1D" w:rsidRDefault="00691E1D" w:rsidP="00691E1D">
      <w:r>
        <w:t xml:space="preserve">Set </w:t>
      </w:r>
      <w:r>
        <w:rPr>
          <w:i/>
        </w:rPr>
        <w:t>c</w:t>
      </w:r>
      <w:r>
        <w:t xml:space="preserve"> = 0 – cell index: lower indices correspond to lower RRC indices of corresponding cell</w:t>
      </w:r>
    </w:p>
    <w:p w14:paraId="651A86C7" w14:textId="77777777" w:rsidR="00691E1D" w:rsidRDefault="00691E1D" w:rsidP="00691E1D">
      <w:r>
        <w:t xml:space="preserve">Set </w:t>
      </w:r>
      <w:r w:rsidRPr="00A34C27">
        <w:rPr>
          <w:i/>
        </w:rPr>
        <w:t>j</w:t>
      </w:r>
      <w:r>
        <w:t xml:space="preserve"> = 0 – HARQ-ACK bit index</w:t>
      </w:r>
    </w:p>
    <w:p w14:paraId="45B164B2" w14:textId="77777777" w:rsidR="00691E1D" w:rsidRDefault="00691E1D" w:rsidP="00691E1D">
      <w:pPr>
        <w:rPr>
          <w:lang w:eastAsia="zh-CN"/>
        </w:rPr>
      </w:pPr>
      <w:r>
        <w:t xml:space="preserve">while </w:t>
      </w:r>
      <w:r>
        <w:rPr>
          <w:i/>
        </w:rPr>
        <w:t>c</w:t>
      </w:r>
      <w:r>
        <w:t xml:space="preserve"> &lt; </w:t>
      </w:r>
      <w:r w:rsidR="000429A3">
        <w:rPr>
          <w:position w:val="-10"/>
        </w:rPr>
        <w:pict w14:anchorId="4040296C">
          <v:shape id="_x0000_i2683" type="#_x0000_t75" style="width:25.1pt;height:16.75pt">
            <v:imagedata r:id="rId327" o:title=""/>
          </v:shape>
        </w:pict>
      </w:r>
    </w:p>
    <w:p w14:paraId="4170E9CA" w14:textId="77777777" w:rsidR="00691E1D" w:rsidRDefault="00691E1D" w:rsidP="007A4888">
      <w:pPr>
        <w:pStyle w:val="B1"/>
        <w:rPr>
          <w:lang w:eastAsia="zh-CN"/>
        </w:rPr>
      </w:pPr>
      <w:r>
        <w:rPr>
          <w:rFonts w:hint="eastAsia"/>
          <w:lang w:eastAsia="zh-CN"/>
        </w:rPr>
        <w:lastRenderedPageBreak/>
        <w:t xml:space="preserve">if </w:t>
      </w:r>
      <w:r w:rsidR="000429A3">
        <w:pict w14:anchorId="7881EEBF">
          <v:shape id="_x0000_i2684" type="#_x0000_t75" style="width:39.35pt;height:19.25pt">
            <v:imagedata r:id="rId334" o:title=""/>
          </v:shape>
        </w:pict>
      </w:r>
      <w:r>
        <w:rPr>
          <w:rFonts w:hint="eastAsia"/>
          <w:lang w:eastAsia="zh-CN"/>
        </w:rPr>
        <w:t xml:space="preserve"> </w:t>
      </w:r>
    </w:p>
    <w:p w14:paraId="23C5BE28" w14:textId="77777777" w:rsidR="00691E1D" w:rsidRDefault="00691E1D" w:rsidP="007A4888">
      <w:pPr>
        <w:pStyle w:val="B2"/>
      </w:pPr>
      <w:r>
        <w:t xml:space="preserve">if transmission mode configured in cell </w:t>
      </w:r>
      <w:r w:rsidR="000429A3">
        <w:rPr>
          <w:position w:val="-10"/>
        </w:rPr>
        <w:pict w14:anchorId="2BB0FF69">
          <v:shape id="_x0000_i2685" type="#_x0000_t75" style="width:64.45pt;height:15.05pt">
            <v:imagedata r:id="rId328" o:title=""/>
          </v:shape>
        </w:pict>
      </w:r>
      <w:r w:rsidR="00BF140A">
        <w:t xml:space="preserve"> --</w:t>
      </w:r>
      <w:r>
        <w:t xml:space="preserve"> 1 bit HARQ-ACK feedback for this cell</w:t>
      </w:r>
    </w:p>
    <w:p w14:paraId="741CBADA" w14:textId="77777777" w:rsidR="00691E1D" w:rsidRDefault="000429A3" w:rsidP="007A4888">
      <w:pPr>
        <w:pStyle w:val="B3"/>
      </w:pPr>
      <w:r>
        <w:rPr>
          <w:position w:val="-14"/>
        </w:rPr>
        <w:pict w14:anchorId="404339E2">
          <v:shape id="_x0000_i2686" type="#_x0000_t75" style="width:36.85pt;height:19.25pt">
            <v:imagedata r:id="rId784" o:title=""/>
          </v:shape>
        </w:pict>
      </w:r>
      <w:r w:rsidR="00691E1D" w:rsidRPr="009F4DDB">
        <w:t xml:space="preserve"> </w:t>
      </w:r>
      <w:r w:rsidR="00691E1D">
        <w:t>HARQ-ACK bit of this cell</w:t>
      </w:r>
    </w:p>
    <w:p w14:paraId="0D39317D" w14:textId="77777777" w:rsidR="00691E1D" w:rsidRDefault="00691E1D" w:rsidP="007A4888">
      <w:pPr>
        <w:pStyle w:val="B3"/>
      </w:pPr>
      <w:r>
        <w:rPr>
          <w:i/>
        </w:rPr>
        <w:t>j</w:t>
      </w:r>
      <w:r>
        <w:t xml:space="preserve"> = </w:t>
      </w:r>
      <w:r>
        <w:rPr>
          <w:i/>
        </w:rPr>
        <w:t>j</w:t>
      </w:r>
      <w:r>
        <w:t xml:space="preserve"> + 1</w:t>
      </w:r>
    </w:p>
    <w:p w14:paraId="662C384A" w14:textId="77777777" w:rsidR="00117D75" w:rsidRDefault="00691E1D" w:rsidP="007A4888">
      <w:pPr>
        <w:pStyle w:val="B2"/>
        <w:rPr>
          <w:lang w:eastAsia="zh-CN"/>
        </w:rPr>
      </w:pPr>
      <w:r>
        <w:t>else</w:t>
      </w:r>
      <w:r w:rsidR="00117D75" w:rsidRPr="00117D75">
        <w:rPr>
          <w:lang w:eastAsia="zh-CN"/>
        </w:rPr>
        <w:t xml:space="preserve"> </w:t>
      </w:r>
    </w:p>
    <w:p w14:paraId="49784B58"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14:paraId="26EF4E5B" w14:textId="77777777" w:rsidR="005F42BC" w:rsidRDefault="000429A3" w:rsidP="007A4888">
      <w:pPr>
        <w:pStyle w:val="B4"/>
        <w:rPr>
          <w:lang w:eastAsia="zh-CN"/>
        </w:rPr>
      </w:pPr>
      <w:r>
        <w:rPr>
          <w:position w:val="-14"/>
        </w:rPr>
        <w:pict w14:anchorId="6E106BAA">
          <v:shape id="_x0000_i2687" type="#_x0000_t75" style="width:35.15pt;height:19.25pt">
            <v:imagedata r:id="rId783" o:title=""/>
          </v:shape>
        </w:pict>
      </w:r>
      <w:r w:rsidR="005F42BC" w:rsidRPr="00E54724">
        <w:t xml:space="preserve"> binary AND operation of the HARQ-ACK bits corresponding to the first and second codewords of this cell</w:t>
      </w:r>
    </w:p>
    <w:p w14:paraId="459DB54D"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4E41264F" w14:textId="77777777" w:rsidR="005F42BC" w:rsidRDefault="005F42BC" w:rsidP="007A4888">
      <w:pPr>
        <w:pStyle w:val="B3"/>
      </w:pPr>
      <w:r>
        <w:t>else</w:t>
      </w:r>
    </w:p>
    <w:p w14:paraId="34678EA6" w14:textId="77777777" w:rsidR="005F42BC" w:rsidRDefault="000429A3" w:rsidP="007A4888">
      <w:pPr>
        <w:pStyle w:val="B4"/>
      </w:pPr>
      <w:r>
        <w:rPr>
          <w:position w:val="-14"/>
        </w:rPr>
        <w:pict w14:anchorId="06FF4D6D">
          <v:shape id="_x0000_i2688" type="#_x0000_t75" style="width:36.85pt;height:19.25pt">
            <v:imagedata r:id="rId784" o:title=""/>
          </v:shape>
        </w:pict>
      </w:r>
      <w:r w:rsidR="00D054B0">
        <w:t xml:space="preserve"> </w:t>
      </w:r>
      <w:r w:rsidR="005F42BC">
        <w:t>HARQ-ACK bit corresponding to the first codeword of this cell</w:t>
      </w:r>
    </w:p>
    <w:p w14:paraId="03D84A01" w14:textId="77777777" w:rsidR="005F42BC" w:rsidRDefault="005F42BC" w:rsidP="007A4888">
      <w:pPr>
        <w:pStyle w:val="B4"/>
      </w:pPr>
      <w:r w:rsidRPr="00EC58DE">
        <w:rPr>
          <w:i/>
        </w:rPr>
        <w:t>j</w:t>
      </w:r>
      <w:r>
        <w:t xml:space="preserve"> = </w:t>
      </w:r>
      <w:r w:rsidRPr="00EC58DE">
        <w:rPr>
          <w:i/>
        </w:rPr>
        <w:t>j</w:t>
      </w:r>
      <w:r>
        <w:t xml:space="preserve"> + 1</w:t>
      </w:r>
      <w:r>
        <w:tab/>
      </w:r>
    </w:p>
    <w:p w14:paraId="1B9BB7B8" w14:textId="77777777" w:rsidR="005F42BC" w:rsidRDefault="000429A3" w:rsidP="007A4888">
      <w:pPr>
        <w:pStyle w:val="B4"/>
      </w:pPr>
      <w:r>
        <w:rPr>
          <w:position w:val="-14"/>
        </w:rPr>
        <w:pict w14:anchorId="0B49FB09">
          <v:shape id="_x0000_i2689" type="#_x0000_t75" style="width:36.85pt;height:19.25pt">
            <v:imagedata r:id="rId784" o:title=""/>
          </v:shape>
        </w:pict>
      </w:r>
      <w:r w:rsidR="005F42BC">
        <w:t xml:space="preserve"> HARQ-ACK bit corresponding to the second codeword of this cell</w:t>
      </w:r>
    </w:p>
    <w:p w14:paraId="3FE3DFE4"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241103B3" w14:textId="77777777" w:rsidR="005F42BC" w:rsidRDefault="005F42BC" w:rsidP="007A4888">
      <w:pPr>
        <w:pStyle w:val="B3"/>
        <w:rPr>
          <w:lang w:eastAsia="zh-CN"/>
        </w:rPr>
      </w:pPr>
      <w:r>
        <w:rPr>
          <w:rFonts w:hint="eastAsia"/>
          <w:lang w:eastAsia="zh-CN"/>
        </w:rPr>
        <w:t>end if</w:t>
      </w:r>
    </w:p>
    <w:p w14:paraId="3BC7A3A6" w14:textId="77777777" w:rsidR="007A4888" w:rsidRDefault="007A4888" w:rsidP="007A4888">
      <w:pPr>
        <w:pStyle w:val="B2"/>
        <w:rPr>
          <w:lang w:eastAsia="zh-CN"/>
        </w:rPr>
      </w:pPr>
      <w:r>
        <w:rPr>
          <w:lang w:eastAsia="zh-CN"/>
        </w:rPr>
        <w:t>end if</w:t>
      </w:r>
    </w:p>
    <w:p w14:paraId="74DDE4ED" w14:textId="77777777" w:rsidR="00691E1D" w:rsidRDefault="00691E1D" w:rsidP="007A4888">
      <w:pPr>
        <w:pStyle w:val="B1"/>
      </w:pPr>
      <w:r>
        <w:rPr>
          <w:i/>
        </w:rPr>
        <w:t>c</w:t>
      </w:r>
      <w:r>
        <w:t xml:space="preserve"> = </w:t>
      </w:r>
      <w:r>
        <w:rPr>
          <w:i/>
        </w:rPr>
        <w:t>c</w:t>
      </w:r>
      <w:r>
        <w:t xml:space="preserve"> + 1</w:t>
      </w:r>
    </w:p>
    <w:p w14:paraId="7FA45F31" w14:textId="77777777" w:rsidR="00691E1D" w:rsidRDefault="00691E1D" w:rsidP="00691E1D">
      <w:pPr>
        <w:rPr>
          <w:lang w:eastAsia="zh-CN"/>
        </w:rPr>
      </w:pPr>
      <w:r>
        <w:t>end while</w:t>
      </w:r>
    </w:p>
    <w:p w14:paraId="5FE4C7D2" w14:textId="74D16A2C"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123A48">
        <w:rPr>
          <w:rFonts w:cs="Arial"/>
          <w:i/>
          <w:color w:val="000000"/>
          <w:szCs w:val="18"/>
          <w:lang w:eastAsia="zh-CN"/>
        </w:rPr>
        <w:t>tdm-PatternConfig/tdm-PatternConfigNE-DC</w:t>
      </w:r>
      <w:r w:rsidR="00C94A2C" w:rsidRPr="006F292F">
        <w:rPr>
          <w:rFonts w:cs="Arial"/>
          <w:color w:val="000000"/>
          <w:szCs w:val="18"/>
          <w:lang w:eastAsia="zh-CN"/>
        </w:rPr>
        <w:t xml:space="preserve"> configured</w:t>
      </w:r>
      <w:r>
        <w:t xml:space="preserve">, the sequence of bits </w:t>
      </w:r>
      <w:r w:rsidR="000429A3">
        <w:rPr>
          <w:position w:val="-14"/>
        </w:rPr>
        <w:pict w14:anchorId="303030BB">
          <v:shape id="_x0000_i2690" type="#_x0000_t75" style="width:101.3pt;height:19.25pt">
            <v:imagedata r:id="rId780" o:title=""/>
          </v:shape>
        </w:pict>
      </w:r>
      <w:r>
        <w:t xml:space="preserve"> is obtained from the HARQ-ACK bits for different cells and different subframes.</w:t>
      </w:r>
    </w:p>
    <w:p w14:paraId="66D2A837" w14:textId="77777777" w:rsidR="001F5C9B" w:rsidRDefault="001F5C9B" w:rsidP="001F5C9B">
      <w:r>
        <w:t xml:space="preserve">Define </w:t>
      </w:r>
      <w:r w:rsidR="000429A3">
        <w:rPr>
          <w:position w:val="-10"/>
        </w:rPr>
        <w:pict w14:anchorId="43CA5312">
          <v:shape id="_x0000_i2691" type="#_x0000_t75" style="width:25.1pt;height:16.75pt">
            <v:imagedata r:id="rId326" o:title=""/>
          </v:shape>
        </w:pict>
      </w:r>
      <w:r>
        <w:t xml:space="preserve"> as the number of cells configured by higher layers for </w:t>
      </w:r>
      <w:r w:rsidRPr="005E49B4">
        <w:t xml:space="preserve">the UE and </w:t>
      </w:r>
      <w:r w:rsidR="000429A3">
        <w:rPr>
          <w:position w:val="-12"/>
        </w:rPr>
        <w:pict w14:anchorId="43E1AAE9">
          <v:shape id="_x0000_i2692" type="#_x0000_t75" style="width:22.6pt;height:19.25pt">
            <v:imagedata r:id="rId786"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14:paraId="3A8C3985"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3087809A"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95D7341"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711B603F" w14:textId="77777777" w:rsidR="001F5C9B" w:rsidRDefault="001F5C9B" w:rsidP="001F5C9B">
      <w:r>
        <w:t xml:space="preserve">Set </w:t>
      </w:r>
      <w:r w:rsidRPr="00EC58DE">
        <w:rPr>
          <w:i/>
        </w:rPr>
        <w:t>c</w:t>
      </w:r>
      <w:r>
        <w:t xml:space="preserve"> = 0 – cell index: lower indices correspond to lower RRC indices of corresponding cell</w:t>
      </w:r>
    </w:p>
    <w:p w14:paraId="424856B5" w14:textId="77777777" w:rsidR="001F5C9B" w:rsidRDefault="001F5C9B" w:rsidP="001F5C9B">
      <w:r>
        <w:t xml:space="preserve">while c &lt; </w:t>
      </w:r>
      <w:r w:rsidR="000429A3">
        <w:rPr>
          <w:position w:val="-10"/>
        </w:rPr>
        <w:pict w14:anchorId="43669086">
          <v:shape id="_x0000_i2693" type="#_x0000_t75" style="width:25.1pt;height:16.75pt">
            <v:imagedata r:id="rId326" o:title=""/>
          </v:shape>
        </w:pict>
      </w:r>
      <w:r w:rsidR="00D054B0">
        <w:t xml:space="preserve"> </w:t>
      </w:r>
    </w:p>
    <w:p w14:paraId="6C33477A" w14:textId="77777777" w:rsidR="001F5C9B" w:rsidRDefault="001F5C9B" w:rsidP="00761093">
      <w:pPr>
        <w:pStyle w:val="B1"/>
      </w:pPr>
      <w:r>
        <w:t xml:space="preserve">set </w:t>
      </w:r>
      <w:r w:rsidRPr="00EC58DE">
        <w:rPr>
          <w:i/>
        </w:rPr>
        <w:t>l</w:t>
      </w:r>
      <w:r>
        <w:t xml:space="preserve"> = 0;</w:t>
      </w:r>
    </w:p>
    <w:p w14:paraId="0649F87A" w14:textId="77777777" w:rsidR="001F5C9B" w:rsidRDefault="001F5C9B" w:rsidP="00761093">
      <w:pPr>
        <w:pStyle w:val="B1"/>
      </w:pPr>
      <w:r>
        <w:t xml:space="preserve">while </w:t>
      </w:r>
      <w:r w:rsidRPr="00EC58DE">
        <w:rPr>
          <w:i/>
        </w:rPr>
        <w:t>l</w:t>
      </w:r>
      <w:r>
        <w:t xml:space="preserve"> &lt; </w:t>
      </w:r>
      <w:r w:rsidR="000429A3">
        <w:rPr>
          <w:position w:val="-12"/>
        </w:rPr>
        <w:pict w14:anchorId="50C34363">
          <v:shape id="_x0000_i2694" type="#_x0000_t75" style="width:22.6pt;height:19.25pt">
            <v:imagedata r:id="rId786" o:title=""/>
          </v:shape>
        </w:pict>
      </w:r>
      <w:r>
        <w:tab/>
      </w:r>
    </w:p>
    <w:p w14:paraId="5ECE1C30" w14:textId="77777777" w:rsidR="001F5C9B" w:rsidRDefault="001F5C9B" w:rsidP="00761093">
      <w:pPr>
        <w:pStyle w:val="B2"/>
      </w:pPr>
      <w:r>
        <w:t xml:space="preserve">if transmission mode configured in cell </w:t>
      </w:r>
      <w:r w:rsidR="000429A3">
        <w:rPr>
          <w:position w:val="-10"/>
        </w:rPr>
        <w:pict w14:anchorId="6DFD1D94">
          <v:shape id="_x0000_i2695" type="#_x0000_t75" style="width:58.6pt;height:15.05pt">
            <v:imagedata r:id="rId345" o:title=""/>
          </v:shape>
        </w:pict>
      </w:r>
      <w:r>
        <w:t xml:space="preserve"> -- 1 bit HARQ-ACK feedback for this cell</w:t>
      </w:r>
    </w:p>
    <w:p w14:paraId="241C3C4C" w14:textId="77777777"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14:paraId="6A4207CC"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0232154C" w14:textId="77777777" w:rsidR="001F5C9B" w:rsidRPr="00054EC5" w:rsidRDefault="001F5C9B" w:rsidP="00761093">
      <w:pPr>
        <w:pStyle w:val="B2"/>
        <w:rPr>
          <w:lang w:val="da-DK"/>
        </w:rPr>
      </w:pPr>
      <w:r w:rsidRPr="00054EC5">
        <w:rPr>
          <w:lang w:val="da-DK"/>
        </w:rPr>
        <w:t>else</w:t>
      </w:r>
    </w:p>
    <w:p w14:paraId="5667C592"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66135E63"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018DF79" w14:textId="77777777" w:rsidR="001F5C9B" w:rsidRPr="00054EC5" w:rsidRDefault="001F5C9B" w:rsidP="00761093">
      <w:pPr>
        <w:pStyle w:val="B2"/>
        <w:rPr>
          <w:lang w:val="da-DK"/>
        </w:rPr>
      </w:pPr>
      <w:r w:rsidRPr="00054EC5">
        <w:rPr>
          <w:lang w:val="da-DK"/>
        </w:rPr>
        <w:t>end if</w:t>
      </w:r>
    </w:p>
    <w:p w14:paraId="2541E0D4" w14:textId="77777777" w:rsidR="001F5C9B" w:rsidRDefault="001F5C9B" w:rsidP="00761093">
      <w:pPr>
        <w:pStyle w:val="B2"/>
      </w:pPr>
      <w:r w:rsidRPr="00EC58DE">
        <w:rPr>
          <w:i/>
        </w:rPr>
        <w:t>l</w:t>
      </w:r>
      <w:r>
        <w:t xml:space="preserve"> = </w:t>
      </w:r>
      <w:r w:rsidRPr="00EC58DE">
        <w:rPr>
          <w:i/>
        </w:rPr>
        <w:t>l</w:t>
      </w:r>
      <w:r>
        <w:t>+1</w:t>
      </w:r>
    </w:p>
    <w:p w14:paraId="6B5ADD82" w14:textId="77777777" w:rsidR="001F5C9B" w:rsidRDefault="001F5C9B" w:rsidP="00761093">
      <w:pPr>
        <w:pStyle w:val="B1"/>
      </w:pPr>
      <w:r>
        <w:t>end while</w:t>
      </w:r>
    </w:p>
    <w:p w14:paraId="17F0C2C9" w14:textId="77777777" w:rsidR="001F5C9B" w:rsidRDefault="001F5C9B" w:rsidP="00761093">
      <w:pPr>
        <w:pStyle w:val="B1"/>
      </w:pPr>
      <w:r w:rsidRPr="00EC58DE">
        <w:rPr>
          <w:i/>
        </w:rPr>
        <w:t>c</w:t>
      </w:r>
      <w:r>
        <w:t xml:space="preserve"> = </w:t>
      </w:r>
      <w:r w:rsidRPr="00EC58DE">
        <w:rPr>
          <w:i/>
        </w:rPr>
        <w:t>c</w:t>
      </w:r>
      <w:r>
        <w:t xml:space="preserve"> + 1</w:t>
      </w:r>
    </w:p>
    <w:p w14:paraId="0A6D448E" w14:textId="77777777" w:rsidR="00240E83" w:rsidRDefault="001F5C9B" w:rsidP="00240E83">
      <w:r>
        <w:t>end while</w:t>
      </w:r>
    </w:p>
    <w:p w14:paraId="1CEBC385" w14:textId="77777777" w:rsidR="00240E83" w:rsidRDefault="00240E83" w:rsidP="00240E83">
      <w:pPr>
        <w:rPr>
          <w:lang w:eastAsia="zh-CN"/>
        </w:rPr>
      </w:pPr>
    </w:p>
    <w:p w14:paraId="1BB8872E"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1126BC97"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161DAE45"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0429A3">
        <w:rPr>
          <w:position w:val="-6"/>
        </w:rPr>
        <w:pict w14:anchorId="2264B732">
          <v:shape id="_x0000_i2696" type="#_x0000_t75" style="width:26.8pt;height:15.05pt">
            <v:imagedata r:id="rId787" o:title=""/>
          </v:shape>
        </w:pict>
      </w:r>
      <w:r w:rsidR="00240E83" w:rsidRPr="001A206F">
        <w:rPr>
          <w:lang w:eastAsia="zh-CN"/>
        </w:rPr>
        <w:t xml:space="preserve"> is </w:t>
      </w:r>
      <w:r w:rsidR="00240E83" w:rsidRPr="001A206F">
        <w:t>computed as follows:</w:t>
      </w:r>
      <w:r w:rsidR="00D054B0">
        <w:t xml:space="preserve"> </w:t>
      </w:r>
    </w:p>
    <w:p w14:paraId="0BB35680"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7A0A2046" w14:textId="77777777" w:rsidR="004D503F" w:rsidRDefault="004D503F" w:rsidP="004D503F">
      <w:pPr>
        <w:pStyle w:val="B1"/>
        <w:rPr>
          <w:lang w:eastAsia="zh-CN"/>
        </w:rPr>
      </w:pPr>
      <w:r>
        <w:t>-</w:t>
      </w:r>
      <w:r>
        <w:tab/>
      </w:r>
      <w:r>
        <w:object w:dxaOrig="945" w:dyaOrig="345" w14:anchorId="0CD4B988">
          <v:shape id="_x0000_i2697" type="#_x0000_t75" style="width:47.7pt;height:16.75pt" o:ole="">
            <v:imagedata r:id="rId788" o:title=""/>
          </v:shape>
          <o:OLEObject Type="Embed" ProgID="Equation.3" ShapeID="_x0000_i2697" DrawAspect="Content" ObjectID="_1685177648" r:id="rId789"/>
        </w:object>
      </w:r>
      <w:r>
        <w:rPr>
          <w:lang w:eastAsia="zh-CN"/>
        </w:rPr>
        <w:t>,</w:t>
      </w:r>
    </w:p>
    <w:p w14:paraId="71850AF9" w14:textId="54B8FFD4" w:rsidR="0021524E" w:rsidRPr="001A206F" w:rsidRDefault="004D503F" w:rsidP="003D6783">
      <w:pPr>
        <w:rPr>
          <w:lang w:eastAsia="zh-CN"/>
        </w:rPr>
      </w:pPr>
      <w:r>
        <w:rPr>
          <w:lang w:eastAsia="zh-CN"/>
        </w:rPr>
        <w:t>else, s</w:t>
      </w:r>
      <w:r>
        <w:rPr>
          <w:rFonts w:hint="eastAsia"/>
          <w:lang w:eastAsia="zh-CN"/>
        </w:rPr>
        <w:t xml:space="preserve">et </w:t>
      </w:r>
      <w:r w:rsidR="000429A3">
        <w:rPr>
          <w:position w:val="-10"/>
        </w:rPr>
        <w:pict w14:anchorId="57DE4B01">
          <v:shape id="_x0000_i2698" type="#_x0000_t75" style="width:42.7pt;height:15.05pt">
            <v:imagedata r:id="rId790"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0429A3">
        <w:rPr>
          <w:position w:val="-10"/>
        </w:rPr>
        <w:pict w14:anchorId="05F052D6">
          <v:shape id="_x0000_i2699" type="#_x0000_t75" style="width:40.2pt;height:15.05pt">
            <v:imagedata r:id="rId791"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0429A3">
        <w:rPr>
          <w:position w:val="-10"/>
        </w:rPr>
        <w:pict w14:anchorId="6FA69DAD">
          <v:shape id="_x0000_i2700"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123A48">
        <w:rPr>
          <w:rFonts w:cs="Arial"/>
          <w:i/>
          <w:color w:val="000000"/>
          <w:szCs w:val="18"/>
          <w:lang w:eastAsia="zh-CN"/>
        </w:rPr>
        <w:t>tdm-PatternConfig/tdm-PatternConfigNE-DC</w:t>
      </w:r>
      <w:r w:rsidR="0021524E">
        <w:rPr>
          <w:lang w:eastAsia="zh-CN"/>
        </w:rPr>
        <w:t>.</w:t>
      </w:r>
    </w:p>
    <w:p w14:paraId="1802E1E1" w14:textId="77777777" w:rsidR="00240E83" w:rsidRPr="001A206F" w:rsidRDefault="00240E83" w:rsidP="00240E83">
      <w:pPr>
        <w:rPr>
          <w:lang w:eastAsia="zh-CN"/>
        </w:rPr>
      </w:pPr>
      <w:r w:rsidRPr="001A206F">
        <w:rPr>
          <w:lang w:eastAsia="zh-CN"/>
        </w:rPr>
        <w:t xml:space="preserve">If </w:t>
      </w:r>
      <w:r w:rsidR="000429A3">
        <w:rPr>
          <w:position w:val="-10"/>
        </w:rPr>
        <w:pict w14:anchorId="65FBF00E">
          <v:shape id="_x0000_i2701" type="#_x0000_t75" style="width:36.85pt;height:15.05pt">
            <v:imagedata r:id="rId792" o:title=""/>
          </v:shape>
        </w:pict>
      </w:r>
      <w:r w:rsidRPr="001A206F">
        <w:rPr>
          <w:lang w:eastAsia="zh-CN"/>
        </w:rPr>
        <w:t xml:space="preserve"> and </w:t>
      </w:r>
      <w:r w:rsidR="000429A3">
        <w:rPr>
          <w:position w:val="-6"/>
        </w:rPr>
        <w:pict w14:anchorId="0D352CD2">
          <v:shape id="_x0000_i2702" type="#_x0000_t75" style="width:39.35pt;height:15.05pt">
            <v:imagedata r:id="rId793" o:title=""/>
          </v:shape>
        </w:pict>
      </w:r>
      <w:r w:rsidRPr="001A206F">
        <w:rPr>
          <w:lang w:eastAsia="zh-CN"/>
        </w:rPr>
        <w:t xml:space="preserve">, or if </w:t>
      </w:r>
      <w:r w:rsidR="000429A3">
        <w:rPr>
          <w:position w:val="-6"/>
        </w:rPr>
        <w:pict w14:anchorId="4C051EB3">
          <v:shape id="_x0000_i2703" type="#_x0000_t75" style="width:86.25pt;height:15.05pt">
            <v:imagedata r:id="rId794" o:title=""/>
          </v:shape>
        </w:pict>
      </w:r>
      <w:r w:rsidRPr="00636ACC">
        <w:rPr>
          <w:lang w:eastAsia="zh-CN"/>
        </w:rPr>
        <w:t xml:space="preserve"> </w:t>
      </w:r>
      <w:r>
        <w:rPr>
          <w:rFonts w:hint="eastAsia"/>
          <w:lang w:eastAsia="zh-CN"/>
        </w:rPr>
        <w:t xml:space="preserve">and </w:t>
      </w:r>
      <w:r w:rsidR="000429A3">
        <w:rPr>
          <w:position w:val="-6"/>
        </w:rPr>
        <w:pict w14:anchorId="7B778B85">
          <v:shape id="_x0000_i2704" type="#_x0000_t75" style="width:32.65pt;height:13.4pt">
            <v:imagedata r:id="rId795" o:title=""/>
          </v:shape>
        </w:pict>
      </w:r>
      <w:r w:rsidRPr="001A206F">
        <w:rPr>
          <w:lang w:eastAsia="zh-CN"/>
        </w:rPr>
        <w:t xml:space="preserve">, or if </w:t>
      </w:r>
      <w:r w:rsidR="000429A3">
        <w:rPr>
          <w:position w:val="-10"/>
        </w:rPr>
        <w:pict w14:anchorId="34306CFF">
          <v:shape id="_x0000_i2705" type="#_x0000_t75" style="width:91.25pt;height:17.6pt">
            <v:imagedata r:id="rId796" o:title=""/>
          </v:shape>
        </w:pict>
      </w:r>
      <w:r w:rsidRPr="001A206F">
        <w:t xml:space="preserve"> and</w:t>
      </w:r>
      <w:r w:rsidRPr="001A206F">
        <w:rPr>
          <w:lang w:eastAsia="zh-CN"/>
        </w:rPr>
        <w:t xml:space="preserve"> </w:t>
      </w:r>
      <w:r w:rsidR="000429A3">
        <w:rPr>
          <w:position w:val="-10"/>
        </w:rPr>
        <w:pict w14:anchorId="40D239E5">
          <v:shape id="_x0000_i2706" type="#_x0000_t75" style="width:36.85pt;height:15.05pt">
            <v:imagedata r:id="rId792" o:title=""/>
          </v:shape>
        </w:pict>
      </w:r>
      <w:r>
        <w:rPr>
          <w:lang w:eastAsia="zh-CN"/>
        </w:rPr>
        <w:t>,</w:t>
      </w:r>
      <w:r w:rsidRPr="001A206F">
        <w:rPr>
          <w:lang w:eastAsia="zh-CN"/>
        </w:rPr>
        <w:t xml:space="preserve"> then </w:t>
      </w:r>
    </w:p>
    <w:p w14:paraId="41A02C1C" w14:textId="77777777" w:rsidR="00240E83" w:rsidRPr="001A206F" w:rsidRDefault="00240E83" w:rsidP="007A4888">
      <w:pPr>
        <w:pStyle w:val="B1"/>
        <w:rPr>
          <w:lang w:eastAsia="zh-CN"/>
        </w:rPr>
      </w:pPr>
      <w:r w:rsidRPr="001A206F">
        <w:t>-</w:t>
      </w:r>
      <w:r w:rsidRPr="001A206F">
        <w:tab/>
      </w:r>
      <w:r w:rsidR="000429A3">
        <w:pict w14:anchorId="5C03D610">
          <v:shape id="_x0000_i2707" type="#_x0000_t75" style="width:43.55pt;height:15.05pt">
            <v:imagedata r:id="rId797" o:title=""/>
          </v:shape>
        </w:pict>
      </w:r>
    </w:p>
    <w:p w14:paraId="38C910EE"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149B3D60" w14:textId="77777777" w:rsidR="00240E83" w:rsidRDefault="00240E83" w:rsidP="007A4888">
      <w:pPr>
        <w:pStyle w:val="B1"/>
        <w:rPr>
          <w:lang w:eastAsia="zh-CN"/>
        </w:rPr>
      </w:pPr>
      <w:r w:rsidRPr="001A206F">
        <w:t>-</w:t>
      </w:r>
      <w:r w:rsidRPr="001A206F">
        <w:tab/>
      </w:r>
      <w:r w:rsidR="000429A3">
        <w:pict w14:anchorId="1A3815C8">
          <v:shape id="_x0000_i2708" type="#_x0000_t75" style="width:46.9pt;height:17.6pt">
            <v:imagedata r:id="rId788" o:title=""/>
          </v:shape>
        </w:pict>
      </w:r>
      <w:r w:rsidRPr="001A206F">
        <w:rPr>
          <w:lang w:eastAsia="zh-CN"/>
        </w:rPr>
        <w:t>.</w:t>
      </w:r>
    </w:p>
    <w:p w14:paraId="228E4738" w14:textId="77777777" w:rsidR="00117D75" w:rsidRDefault="00117D75" w:rsidP="00117D75">
      <w:pPr>
        <w:rPr>
          <w:lang w:eastAsia="zh-CN"/>
        </w:rPr>
      </w:pPr>
      <w:r>
        <w:rPr>
          <w:rFonts w:hint="eastAsia"/>
          <w:lang w:eastAsia="zh-CN"/>
        </w:rPr>
        <w:t xml:space="preserve">For PUCCH format 4 or PUCCH format 5, </w:t>
      </w:r>
      <w:r w:rsidR="000429A3">
        <w:rPr>
          <w:position w:val="-6"/>
        </w:rPr>
        <w:pict w14:anchorId="74A857B2">
          <v:shape id="_x0000_i2709" type="#_x0000_t75" style="width:43.55pt;height:15.05pt">
            <v:imagedata r:id="rId797" o:title=""/>
          </v:shape>
        </w:pict>
      </w:r>
      <w:r>
        <w:rPr>
          <w:rFonts w:hint="eastAsia"/>
          <w:lang w:eastAsia="zh-CN"/>
        </w:rPr>
        <w:t xml:space="preserve"> if the UE is not configured with spatial bundling on PUCCH by higher layers; otherwise </w:t>
      </w:r>
      <w:r w:rsidR="000429A3">
        <w:rPr>
          <w:position w:val="-10"/>
        </w:rPr>
        <w:pict w14:anchorId="793930C9">
          <v:shape id="_x0000_i2710" type="#_x0000_t75" style="width:46.9pt;height:17.6pt">
            <v:imagedata r:id="rId788" o:title=""/>
          </v:shape>
        </w:pict>
      </w:r>
      <w:r>
        <w:rPr>
          <w:rFonts w:hint="eastAsia"/>
          <w:lang w:eastAsia="zh-CN"/>
        </w:rPr>
        <w:t xml:space="preserve">. </w:t>
      </w:r>
    </w:p>
    <w:p w14:paraId="474F03CA" w14:textId="77777777" w:rsidR="001F5C9B" w:rsidRPr="003B02FF" w:rsidRDefault="00240E83" w:rsidP="001F5C9B">
      <w:pPr>
        <w:rPr>
          <w:b/>
        </w:rPr>
      </w:pPr>
      <w:r>
        <w:t>If</w:t>
      </w:r>
      <w:r>
        <w:rPr>
          <w:rFonts w:hint="eastAsia"/>
          <w:position w:val="-6"/>
          <w:lang w:eastAsia="zh-CN"/>
        </w:rPr>
        <w:t xml:space="preserve"> </w:t>
      </w:r>
      <w:r w:rsidR="000429A3">
        <w:rPr>
          <w:position w:val="-6"/>
        </w:rPr>
        <w:pict w14:anchorId="2211893B">
          <v:shape id="_x0000_i2711"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3D512B0F" w14:textId="77777777" w:rsidR="001F5C9B" w:rsidRDefault="001F5C9B" w:rsidP="001F5C9B">
      <w:r>
        <w:t xml:space="preserve">Set </w:t>
      </w:r>
      <w:r w:rsidRPr="00EC58DE">
        <w:rPr>
          <w:i/>
        </w:rPr>
        <w:t>c</w:t>
      </w:r>
      <w:r>
        <w:t xml:space="preserve"> = 0 – cell index: lower indices correspond to lower RRC indices of corresponding cell</w:t>
      </w:r>
    </w:p>
    <w:p w14:paraId="6DEDADA5" w14:textId="77777777" w:rsidR="001F5C9B" w:rsidRDefault="001F5C9B" w:rsidP="001F5C9B">
      <w:r>
        <w:t xml:space="preserve">Set </w:t>
      </w:r>
      <w:r w:rsidRPr="00EC58DE">
        <w:rPr>
          <w:i/>
        </w:rPr>
        <w:t>j</w:t>
      </w:r>
      <w:r>
        <w:t xml:space="preserve"> = 0 – HARQ-ACK bit index</w:t>
      </w:r>
    </w:p>
    <w:p w14:paraId="522B92EB" w14:textId="77777777" w:rsidR="001F5C9B" w:rsidRDefault="001F5C9B" w:rsidP="001F5C9B">
      <w:r>
        <w:t xml:space="preserve">while c &lt; </w:t>
      </w:r>
      <w:r w:rsidR="000429A3">
        <w:rPr>
          <w:position w:val="-10"/>
        </w:rPr>
        <w:pict w14:anchorId="15CA59CE">
          <v:shape id="_x0000_i2712" type="#_x0000_t75" style="width:25.1pt;height:16.75pt">
            <v:imagedata r:id="rId326" o:title=""/>
          </v:shape>
        </w:pict>
      </w:r>
      <w:r w:rsidR="00422414">
        <w:t xml:space="preserve"> </w:t>
      </w:r>
    </w:p>
    <w:p w14:paraId="6CB02480" w14:textId="77777777" w:rsidR="001F5C9B" w:rsidRDefault="001F5C9B" w:rsidP="00761093">
      <w:pPr>
        <w:pStyle w:val="B1"/>
      </w:pPr>
      <w:r>
        <w:t xml:space="preserve">set </w:t>
      </w:r>
      <w:r w:rsidRPr="00EC58DE">
        <w:rPr>
          <w:i/>
        </w:rPr>
        <w:t>l</w:t>
      </w:r>
      <w:r>
        <w:t xml:space="preserve"> = 0;</w:t>
      </w:r>
    </w:p>
    <w:p w14:paraId="3C752841" w14:textId="77777777" w:rsidR="001F5C9B" w:rsidRDefault="001F5C9B" w:rsidP="00761093">
      <w:pPr>
        <w:pStyle w:val="B1"/>
      </w:pPr>
      <w:r>
        <w:lastRenderedPageBreak/>
        <w:t xml:space="preserve">while </w:t>
      </w:r>
      <w:r w:rsidRPr="00EC58DE">
        <w:rPr>
          <w:i/>
        </w:rPr>
        <w:t>l</w:t>
      </w:r>
      <w:r>
        <w:t xml:space="preserve"> &lt; </w:t>
      </w:r>
      <w:r w:rsidR="000429A3">
        <w:rPr>
          <w:position w:val="-12"/>
        </w:rPr>
        <w:pict w14:anchorId="0EE3DE40">
          <v:shape id="_x0000_i2713" type="#_x0000_t75" style="width:22.6pt;height:19.25pt">
            <v:imagedata r:id="rId798" o:title=""/>
          </v:shape>
        </w:pict>
      </w:r>
    </w:p>
    <w:p w14:paraId="759612DD" w14:textId="77777777" w:rsidR="001F5C9B" w:rsidRDefault="001F5C9B" w:rsidP="00761093">
      <w:pPr>
        <w:pStyle w:val="B2"/>
      </w:pPr>
      <w:r>
        <w:t xml:space="preserve">if transmission mode configured in cell </w:t>
      </w:r>
      <w:r w:rsidR="000429A3">
        <w:rPr>
          <w:position w:val="-10"/>
        </w:rPr>
        <w:pict w14:anchorId="56D1E962">
          <v:shape id="_x0000_i2714" type="#_x0000_t75" style="width:58.6pt;height:15.05pt">
            <v:imagedata r:id="rId345" o:title=""/>
          </v:shape>
        </w:pict>
      </w:r>
      <w:r>
        <w:t xml:space="preserve"> -- 1 bit HARQ-ACK feedback for this cell</w:t>
      </w:r>
    </w:p>
    <w:p w14:paraId="195E8C8B" w14:textId="77777777" w:rsidR="001F5C9B" w:rsidRDefault="000429A3" w:rsidP="00761093">
      <w:pPr>
        <w:pStyle w:val="B3"/>
      </w:pPr>
      <w:r>
        <w:rPr>
          <w:position w:val="-14"/>
        </w:rPr>
        <w:pict w14:anchorId="4DF32DEA">
          <v:shape id="_x0000_i2715" type="#_x0000_t75" style="width:61.1pt;height:19.25pt">
            <v:imagedata r:id="rId346" o:title=""/>
          </v:shape>
        </w:pict>
      </w:r>
      <w:r w:rsidR="001F5C9B">
        <w:t xml:space="preserve"> HARQ-ACK bit of this cell as defined in </w:t>
      </w:r>
      <w:r w:rsidR="00DF4FBD">
        <w:t>Clause</w:t>
      </w:r>
      <w:r w:rsidR="001F5C9B">
        <w:t xml:space="preserve"> 7.3 of [3]</w:t>
      </w:r>
    </w:p>
    <w:p w14:paraId="5B426578" w14:textId="77777777" w:rsidR="001F5C9B" w:rsidRDefault="001F5C9B" w:rsidP="00761093">
      <w:pPr>
        <w:pStyle w:val="B3"/>
      </w:pPr>
      <w:r w:rsidRPr="00EC58DE">
        <w:rPr>
          <w:i/>
        </w:rPr>
        <w:t>j</w:t>
      </w:r>
      <w:r>
        <w:t xml:space="preserve"> = </w:t>
      </w:r>
      <w:r w:rsidRPr="00EC58DE">
        <w:rPr>
          <w:i/>
        </w:rPr>
        <w:t>j</w:t>
      </w:r>
      <w:r w:rsidR="00BF140A">
        <w:t xml:space="preserve"> + 1</w:t>
      </w:r>
    </w:p>
    <w:p w14:paraId="1D3B968B" w14:textId="77777777" w:rsidR="001F5C9B" w:rsidRDefault="001F5C9B" w:rsidP="00761093">
      <w:pPr>
        <w:pStyle w:val="B2"/>
      </w:pPr>
      <w:r>
        <w:t>else</w:t>
      </w:r>
    </w:p>
    <w:p w14:paraId="120B2632" w14:textId="77777777" w:rsidR="001F5C9B" w:rsidRDefault="000429A3" w:rsidP="00761093">
      <w:pPr>
        <w:pStyle w:val="B3"/>
      </w:pPr>
      <w:r>
        <w:rPr>
          <w:position w:val="-14"/>
        </w:rPr>
        <w:pict w14:anchorId="053557A2">
          <v:shape id="_x0000_i2716" type="#_x0000_t75" style="width:133.1pt;height:19.25pt">
            <v:imagedata r:id="rId799" o:title=""/>
          </v:shape>
        </w:pict>
      </w:r>
      <w:r w:rsidR="001F5C9B">
        <w:t xml:space="preserve"> HARQ-ACK bit of this cell as defined in </w:t>
      </w:r>
      <w:r w:rsidR="00DF4FBD">
        <w:t>Clause</w:t>
      </w:r>
      <w:r w:rsidR="001F5C9B">
        <w:t xml:space="preserve"> 7.3 of [3]</w:t>
      </w:r>
    </w:p>
    <w:p w14:paraId="50C4FB85" w14:textId="77777777" w:rsidR="001F5C9B" w:rsidRDefault="001F5C9B" w:rsidP="00761093">
      <w:pPr>
        <w:pStyle w:val="B3"/>
      </w:pPr>
      <w:r w:rsidRPr="00EC58DE">
        <w:rPr>
          <w:i/>
        </w:rPr>
        <w:t>j</w:t>
      </w:r>
      <w:r>
        <w:t xml:space="preserve"> = </w:t>
      </w:r>
      <w:r w:rsidRPr="00EC58DE">
        <w:rPr>
          <w:i/>
        </w:rPr>
        <w:t>j</w:t>
      </w:r>
      <w:r w:rsidR="00BF140A">
        <w:t xml:space="preserve"> + 2</w:t>
      </w:r>
    </w:p>
    <w:p w14:paraId="2FF1EF5D" w14:textId="77777777" w:rsidR="001F5C9B" w:rsidRDefault="001F5C9B" w:rsidP="00761093">
      <w:pPr>
        <w:pStyle w:val="B2"/>
      </w:pPr>
      <w:r>
        <w:t>end if</w:t>
      </w:r>
    </w:p>
    <w:p w14:paraId="6F7898A7" w14:textId="77777777" w:rsidR="001F5C9B" w:rsidRDefault="001F5C9B" w:rsidP="00761093">
      <w:pPr>
        <w:pStyle w:val="B2"/>
      </w:pPr>
      <w:r w:rsidRPr="00EC58DE">
        <w:rPr>
          <w:i/>
        </w:rPr>
        <w:t>l</w:t>
      </w:r>
      <w:r>
        <w:t xml:space="preserve"> = </w:t>
      </w:r>
      <w:r w:rsidRPr="00EC58DE">
        <w:rPr>
          <w:i/>
        </w:rPr>
        <w:t>l</w:t>
      </w:r>
      <w:r>
        <w:t>+1</w:t>
      </w:r>
    </w:p>
    <w:p w14:paraId="00851EA8" w14:textId="77777777" w:rsidR="001F5C9B" w:rsidRDefault="001F5C9B" w:rsidP="00761093">
      <w:pPr>
        <w:pStyle w:val="B1"/>
      </w:pPr>
      <w:r>
        <w:t>end while</w:t>
      </w:r>
    </w:p>
    <w:p w14:paraId="0DF5BA5F" w14:textId="77777777" w:rsidR="001F5C9B" w:rsidRDefault="001F5C9B" w:rsidP="00761093">
      <w:pPr>
        <w:pStyle w:val="B1"/>
      </w:pPr>
      <w:r w:rsidRPr="00EC58DE">
        <w:rPr>
          <w:i/>
        </w:rPr>
        <w:t>c</w:t>
      </w:r>
      <w:r>
        <w:t xml:space="preserve"> = </w:t>
      </w:r>
      <w:r w:rsidRPr="00EC58DE">
        <w:rPr>
          <w:i/>
        </w:rPr>
        <w:t>c</w:t>
      </w:r>
      <w:r>
        <w:t xml:space="preserve"> + 1</w:t>
      </w:r>
    </w:p>
    <w:p w14:paraId="26FB8FDA" w14:textId="77777777" w:rsidR="001F5C9B" w:rsidRDefault="001F5C9B" w:rsidP="001F5C9B">
      <w:r>
        <w:t>end while</w:t>
      </w:r>
    </w:p>
    <w:p w14:paraId="1BCA6C29" w14:textId="77777777" w:rsidR="001F5C9B" w:rsidRDefault="00E34082" w:rsidP="001F5C9B">
      <w:r>
        <w:t>If</w:t>
      </w:r>
      <w:r>
        <w:rPr>
          <w:rFonts w:hint="eastAsia"/>
          <w:position w:val="-10"/>
          <w:lang w:eastAsia="zh-CN"/>
        </w:rPr>
        <w:t xml:space="preserve"> </w:t>
      </w:r>
      <w:r w:rsidR="000429A3">
        <w:rPr>
          <w:position w:val="-10"/>
        </w:rPr>
        <w:pict w14:anchorId="6A6F8B5C">
          <v:shape id="_x0000_i2717" type="#_x0000_t75" style="width:46.9pt;height:17.6pt">
            <v:imagedata r:id="rId78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3FA42771" w14:textId="77777777" w:rsidR="001F5C9B" w:rsidRDefault="001F5C9B" w:rsidP="001F5C9B">
      <w:r>
        <w:t xml:space="preserve">Set </w:t>
      </w:r>
      <w:r w:rsidRPr="00EC58DE">
        <w:rPr>
          <w:i/>
        </w:rPr>
        <w:t>c</w:t>
      </w:r>
      <w:r>
        <w:t xml:space="preserve"> = 0 – cell index: lower indices correspond to lower RRC indices of corresponding cell</w:t>
      </w:r>
    </w:p>
    <w:p w14:paraId="1789E146" w14:textId="77777777" w:rsidR="001F5C9B" w:rsidRDefault="001F5C9B" w:rsidP="001F5C9B">
      <w:r>
        <w:t xml:space="preserve">Set </w:t>
      </w:r>
      <w:r w:rsidRPr="00EC58DE">
        <w:rPr>
          <w:i/>
        </w:rPr>
        <w:t>j</w:t>
      </w:r>
      <w:r>
        <w:t xml:space="preserve"> = 0 – HARQ-ACK bit index</w:t>
      </w:r>
    </w:p>
    <w:p w14:paraId="1F93F3AD" w14:textId="77777777" w:rsidR="001F5C9B" w:rsidRDefault="001F5C9B" w:rsidP="001F5C9B">
      <w:r>
        <w:t xml:space="preserve">while c &lt; </w:t>
      </w:r>
      <w:r w:rsidR="000429A3">
        <w:rPr>
          <w:position w:val="-10"/>
        </w:rPr>
        <w:pict w14:anchorId="54423A63">
          <v:shape id="_x0000_i2718" type="#_x0000_t75" style="width:25.1pt;height:16.75pt">
            <v:imagedata r:id="rId326" o:title=""/>
          </v:shape>
        </w:pict>
      </w:r>
      <w:r w:rsidR="00422414">
        <w:t xml:space="preserve"> </w:t>
      </w:r>
    </w:p>
    <w:p w14:paraId="09F80500" w14:textId="77777777" w:rsidR="001F5C9B" w:rsidRDefault="001F5C9B" w:rsidP="00761093">
      <w:pPr>
        <w:pStyle w:val="B1"/>
      </w:pPr>
      <w:r>
        <w:t xml:space="preserve">set </w:t>
      </w:r>
      <w:r w:rsidRPr="00EC58DE">
        <w:rPr>
          <w:i/>
        </w:rPr>
        <w:t>l</w:t>
      </w:r>
      <w:r>
        <w:t xml:space="preserve"> = 0;</w:t>
      </w:r>
    </w:p>
    <w:p w14:paraId="0AE4799D" w14:textId="77777777" w:rsidR="001F5C9B" w:rsidRDefault="001F5C9B" w:rsidP="00761093">
      <w:pPr>
        <w:pStyle w:val="B1"/>
      </w:pPr>
      <w:r w:rsidRPr="005E49B4">
        <w:t xml:space="preserve">while </w:t>
      </w:r>
      <w:r w:rsidRPr="005E49B4">
        <w:rPr>
          <w:i/>
        </w:rPr>
        <w:t>l</w:t>
      </w:r>
      <w:r w:rsidRPr="005E49B4">
        <w:t xml:space="preserve"> &lt; </w:t>
      </w:r>
      <w:r w:rsidR="000429A3">
        <w:rPr>
          <w:position w:val="-12"/>
        </w:rPr>
        <w:pict w14:anchorId="0BC6CC5F">
          <v:shape id="_x0000_i2719" type="#_x0000_t75" style="width:22.6pt;height:19.25pt">
            <v:imagedata r:id="rId798" o:title=""/>
          </v:shape>
        </w:pict>
      </w:r>
    </w:p>
    <w:p w14:paraId="7A1A40BE" w14:textId="77777777" w:rsidR="001F5C9B" w:rsidRDefault="001F5C9B" w:rsidP="00761093">
      <w:pPr>
        <w:pStyle w:val="B2"/>
      </w:pPr>
      <w:r>
        <w:t xml:space="preserve">if transmission mode configured in cell </w:t>
      </w:r>
      <w:r w:rsidR="000429A3">
        <w:rPr>
          <w:position w:val="-10"/>
        </w:rPr>
        <w:pict w14:anchorId="649B1B45">
          <v:shape id="_x0000_i2720" type="#_x0000_t75" style="width:58.6pt;height:15.05pt">
            <v:imagedata r:id="rId345" o:title=""/>
          </v:shape>
        </w:pict>
      </w:r>
      <w:r>
        <w:t xml:space="preserve"> – 1 bit HARQ-ACK feedback for this cell</w:t>
      </w:r>
    </w:p>
    <w:p w14:paraId="5C32A884" w14:textId="77777777" w:rsidR="001F5C9B" w:rsidRDefault="000429A3" w:rsidP="00761093">
      <w:pPr>
        <w:pStyle w:val="B3"/>
      </w:pPr>
      <w:r>
        <w:rPr>
          <w:position w:val="-14"/>
        </w:rPr>
        <w:pict w14:anchorId="2D722033">
          <v:shape id="_x0000_i2721" type="#_x0000_t75" style="width:61.1pt;height:19.25pt">
            <v:imagedata r:id="rId346" o:title=""/>
          </v:shape>
        </w:pict>
      </w:r>
      <w:r w:rsidR="001F5C9B" w:rsidRPr="005E49B4">
        <w:t xml:space="preserve"> HARQ-ACK bit of this cell as defined in </w:t>
      </w:r>
      <w:r w:rsidR="00DF4FBD">
        <w:t>Clause</w:t>
      </w:r>
      <w:r w:rsidR="001F5C9B" w:rsidRPr="005E49B4">
        <w:t xml:space="preserve"> 7.3 of [3]</w:t>
      </w:r>
    </w:p>
    <w:p w14:paraId="1E77B496" w14:textId="77777777" w:rsidR="001F5C9B" w:rsidRDefault="001F5C9B" w:rsidP="00761093">
      <w:pPr>
        <w:pStyle w:val="B3"/>
      </w:pPr>
      <w:r w:rsidRPr="00EC58DE">
        <w:rPr>
          <w:i/>
        </w:rPr>
        <w:t>j</w:t>
      </w:r>
      <w:r>
        <w:t xml:space="preserve"> = </w:t>
      </w:r>
      <w:r w:rsidRPr="00EC58DE">
        <w:rPr>
          <w:i/>
        </w:rPr>
        <w:t>j</w:t>
      </w:r>
      <w:r w:rsidR="00BF140A">
        <w:t xml:space="preserve"> + 1</w:t>
      </w:r>
    </w:p>
    <w:p w14:paraId="71578FCB" w14:textId="77777777" w:rsidR="001F5C9B" w:rsidRPr="005E49B4" w:rsidRDefault="001F5C9B" w:rsidP="00761093">
      <w:pPr>
        <w:pStyle w:val="B2"/>
      </w:pPr>
      <w:r w:rsidRPr="005E49B4">
        <w:t>else</w:t>
      </w:r>
    </w:p>
    <w:p w14:paraId="47344C84" w14:textId="77777777" w:rsidR="001F5C9B" w:rsidRDefault="000429A3" w:rsidP="00761093">
      <w:pPr>
        <w:pStyle w:val="B3"/>
      </w:pPr>
      <w:r>
        <w:rPr>
          <w:position w:val="-14"/>
        </w:rPr>
        <w:pict w14:anchorId="0E4A2138">
          <v:shape id="_x0000_i2722" type="#_x0000_t75" style="width:61.1pt;height:19.25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14:paraId="3C6841D7" w14:textId="77777777" w:rsidR="001F5C9B" w:rsidRDefault="001F5C9B" w:rsidP="00761093">
      <w:pPr>
        <w:pStyle w:val="B3"/>
      </w:pPr>
      <w:r w:rsidRPr="00EC58DE">
        <w:rPr>
          <w:i/>
        </w:rPr>
        <w:t>j</w:t>
      </w:r>
      <w:r>
        <w:t xml:space="preserve"> = </w:t>
      </w:r>
      <w:r w:rsidRPr="00EC58DE">
        <w:rPr>
          <w:i/>
        </w:rPr>
        <w:t>j</w:t>
      </w:r>
      <w:r>
        <w:t xml:space="preserve"> + 1</w:t>
      </w:r>
      <w:r>
        <w:tab/>
      </w:r>
    </w:p>
    <w:p w14:paraId="06B29F70" w14:textId="77777777" w:rsidR="001F5C9B" w:rsidRDefault="001F5C9B" w:rsidP="00761093">
      <w:pPr>
        <w:pStyle w:val="B2"/>
      </w:pPr>
      <w:r>
        <w:t>end if</w:t>
      </w:r>
    </w:p>
    <w:p w14:paraId="0D9B465C" w14:textId="77777777" w:rsidR="001F5C9B" w:rsidRDefault="001F5C9B" w:rsidP="00761093">
      <w:pPr>
        <w:pStyle w:val="B2"/>
      </w:pPr>
      <w:r w:rsidRPr="00EC58DE">
        <w:rPr>
          <w:i/>
        </w:rPr>
        <w:t>l</w:t>
      </w:r>
      <w:r>
        <w:t xml:space="preserve"> = </w:t>
      </w:r>
      <w:r w:rsidRPr="00EC58DE">
        <w:rPr>
          <w:i/>
        </w:rPr>
        <w:t>l</w:t>
      </w:r>
      <w:r>
        <w:t>+1</w:t>
      </w:r>
    </w:p>
    <w:p w14:paraId="18E6F384" w14:textId="77777777" w:rsidR="001F5C9B" w:rsidRDefault="001F5C9B" w:rsidP="00761093">
      <w:pPr>
        <w:pStyle w:val="B1"/>
      </w:pPr>
      <w:r>
        <w:t>end while</w:t>
      </w:r>
    </w:p>
    <w:p w14:paraId="6F18DC5A" w14:textId="77777777" w:rsidR="001F5C9B" w:rsidRDefault="001F5C9B" w:rsidP="00761093">
      <w:pPr>
        <w:pStyle w:val="B1"/>
      </w:pPr>
      <w:r w:rsidRPr="00EC58DE">
        <w:rPr>
          <w:i/>
        </w:rPr>
        <w:t>c</w:t>
      </w:r>
      <w:r>
        <w:t xml:space="preserve"> = </w:t>
      </w:r>
      <w:r w:rsidRPr="00EC58DE">
        <w:rPr>
          <w:i/>
        </w:rPr>
        <w:t>c</w:t>
      </w:r>
      <w:r>
        <w:t xml:space="preserve"> + 1</w:t>
      </w:r>
    </w:p>
    <w:p w14:paraId="27CA5AE3" w14:textId="77777777" w:rsidR="001F5C9B" w:rsidRDefault="001F5C9B" w:rsidP="001F5C9B">
      <w:r>
        <w:t>end while</w:t>
      </w:r>
    </w:p>
    <w:p w14:paraId="190D896A"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375D5DE8"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0429A3">
        <w:rPr>
          <w:position w:val="-10"/>
        </w:rPr>
        <w:pict w14:anchorId="4CE908E8">
          <v:shape id="_x0000_i2723" type="#_x0000_t75" style="width:61.1pt;height:16.75pt">
            <v:imagedata r:id="rId777" o:title=""/>
          </v:shape>
        </w:pict>
      </w:r>
      <w:r w:rsidR="00117D75">
        <w:rPr>
          <w:rFonts w:hint="eastAsia"/>
          <w:lang w:eastAsia="zh-CN"/>
        </w:rPr>
        <w:t xml:space="preserve">, </w:t>
      </w:r>
      <w:r w:rsidR="000429A3">
        <w:rPr>
          <w:position w:val="-10"/>
        </w:rPr>
        <w:pict w14:anchorId="23078287">
          <v:shape id="_x0000_i2724" type="#_x0000_t75" style="width:61.1pt;height:16.75pt">
            <v:imagedata r:id="rId800" o:title=""/>
          </v:shape>
        </w:pict>
      </w:r>
      <w:r w:rsidR="00117D75">
        <w:rPr>
          <w:rFonts w:hint="eastAsia"/>
          <w:lang w:eastAsia="zh-CN"/>
        </w:rPr>
        <w:t xml:space="preserve"> or </w:t>
      </w:r>
      <w:r w:rsidR="000429A3">
        <w:rPr>
          <w:position w:val="-10"/>
        </w:rPr>
        <w:pict w14:anchorId="72272B23">
          <v:shape id="_x0000_i2725" type="#_x0000_t75" style="width:61.1pt;height:16.75pt">
            <v:imagedata r:id="rId801" o:title=""/>
          </v:shape>
        </w:pict>
      </w:r>
      <w:r w:rsidR="00117D75">
        <w:rPr>
          <w:rFonts w:hint="eastAsia"/>
          <w:lang w:eastAsia="zh-CN"/>
        </w:rPr>
        <w:t xml:space="preserve"> </w:t>
      </w:r>
      <w:r>
        <w:rPr>
          <w:rFonts w:hint="eastAsia"/>
          <w:lang w:eastAsia="zh-CN"/>
        </w:rPr>
        <w:t>including the number of periodic CSI bits and scheduling request bit (if any).</w:t>
      </w:r>
    </w:p>
    <w:p w14:paraId="13E8622E" w14:textId="77777777" w:rsidR="00E34082" w:rsidRPr="005E49B4" w:rsidRDefault="00E34082" w:rsidP="001F5C9B"/>
    <w:p w14:paraId="550B2A78" w14:textId="77777777" w:rsidR="001F5C9B" w:rsidRDefault="001F5C9B" w:rsidP="001F5C9B">
      <w:r>
        <w:t xml:space="preserve">For </w:t>
      </w:r>
      <w:r w:rsidR="000429A3">
        <w:rPr>
          <w:position w:val="-10"/>
        </w:rPr>
        <w:pict w14:anchorId="63AEE376">
          <v:shape id="_x0000_i2726" type="#_x0000_t75" style="width:81.2pt;height:16.75pt">
            <v:imagedata r:id="rId802" o:title=""/>
          </v:shape>
        </w:pict>
      </w:r>
      <w:r>
        <w:t xml:space="preserve">, the bit sequence </w:t>
      </w:r>
      <w:r w:rsidR="000429A3">
        <w:rPr>
          <w:position w:val="-20"/>
        </w:rPr>
        <w:pict w14:anchorId="4759088C">
          <v:shape id="_x0000_i2727" type="#_x0000_t75" style="width:117.2pt;height:19.25pt">
            <v:imagedata r:id="rId803" o:title=""/>
          </v:shape>
        </w:pict>
      </w:r>
      <w:r>
        <w:t xml:space="preserve"> is obtained by setting </w:t>
      </w:r>
      <w:r w:rsidR="000429A3">
        <w:rPr>
          <w:kern w:val="2"/>
          <w:position w:val="-10"/>
          <w:lang w:val="en-US" w:eastAsia="zh-CN"/>
        </w:rPr>
        <w:pict w14:anchorId="3DA9C52A">
          <v:shape id="_x0000_i2728" type="#_x0000_t75" style="width:45.2pt;height:18.4pt">
            <v:imagedata r:id="rId804" o:title=""/>
          </v:shape>
        </w:pict>
      </w:r>
      <w:r>
        <w:t>.</w:t>
      </w:r>
    </w:p>
    <w:p w14:paraId="28691A6F" w14:textId="77777777" w:rsidR="001F5C9B" w:rsidRDefault="001F5C9B" w:rsidP="001F5C9B">
      <w:r>
        <w:t xml:space="preserve">For </w:t>
      </w:r>
      <w:r w:rsidR="000429A3">
        <w:rPr>
          <w:position w:val="-10"/>
        </w:rPr>
        <w:pict w14:anchorId="34FDC216">
          <v:shape id="_x0000_i2729" type="#_x0000_t75" style="width:100.45pt;height:16.75pt">
            <v:imagedata r:id="rId805" o:title=""/>
          </v:shape>
        </w:pict>
      </w:r>
      <w:r>
        <w:t xml:space="preserve">, the bit sequence </w:t>
      </w:r>
      <w:r w:rsidR="000429A3">
        <w:rPr>
          <w:position w:val="-20"/>
        </w:rPr>
        <w:pict w14:anchorId="060B9A11">
          <v:shape id="_x0000_i2730" type="#_x0000_t75" style="width:117.2pt;height:19.25pt">
            <v:imagedata r:id="rId803" o:title=""/>
          </v:shape>
        </w:pict>
      </w:r>
      <w:r>
        <w:t xml:space="preserve"> is obtained by setting </w:t>
      </w:r>
      <w:r w:rsidR="000429A3">
        <w:rPr>
          <w:kern w:val="2"/>
          <w:position w:val="-10"/>
          <w:lang w:val="en-US" w:eastAsia="zh-CN"/>
        </w:rPr>
        <w:pict w14:anchorId="06222A03">
          <v:shape id="_x0000_i2731" type="#_x0000_t75" style="width:53.6pt;height:18.4pt">
            <v:imagedata r:id="rId806" o:title=""/>
          </v:shape>
        </w:pict>
      </w:r>
      <w:r>
        <w:t xml:space="preserve"> if </w:t>
      </w:r>
      <w:r w:rsidRPr="00EC58DE">
        <w:rPr>
          <w:i/>
        </w:rPr>
        <w:t>i</w:t>
      </w:r>
      <w:r>
        <w:t xml:space="preserve"> is even and </w:t>
      </w:r>
      <w:r w:rsidR="000429A3">
        <w:rPr>
          <w:kern w:val="2"/>
          <w:position w:val="-20"/>
          <w:sz w:val="21"/>
          <w:szCs w:val="24"/>
          <w:lang w:val="en-US" w:eastAsia="zh-CN"/>
        </w:rPr>
        <w:pict w14:anchorId="67B27287">
          <v:shape id="_x0000_i2732" type="#_x0000_t75" style="width:124.75pt;height:22.6pt">
            <v:imagedata r:id="rId807" o:title=""/>
          </v:shape>
        </w:pict>
      </w:r>
      <w:r>
        <w:t xml:space="preserve"> if </w:t>
      </w:r>
      <w:r w:rsidRPr="00EC58DE">
        <w:rPr>
          <w:i/>
        </w:rPr>
        <w:t>i</w:t>
      </w:r>
      <w:r>
        <w:t xml:space="preserve"> is odd.</w:t>
      </w:r>
    </w:p>
    <w:p w14:paraId="6327C9D2" w14:textId="77777777" w:rsidR="00673102" w:rsidRDefault="00673102" w:rsidP="00673102">
      <w:r>
        <w:t xml:space="preserve">For </w:t>
      </w:r>
      <w:r w:rsidR="000429A3">
        <w:rPr>
          <w:position w:val="-10"/>
        </w:rPr>
        <w:pict w14:anchorId="43E0A326">
          <v:shape id="_x0000_i2733" type="#_x0000_t75" style="width:81.2pt;height:16.75pt">
            <v:imagedata r:id="rId802" o:title=""/>
          </v:shape>
        </w:pict>
      </w:r>
      <w:r>
        <w:t xml:space="preserve">, the sequence of bits </w:t>
      </w:r>
      <w:r w:rsidR="000429A3">
        <w:rPr>
          <w:position w:val="-20"/>
        </w:rPr>
        <w:pict w14:anchorId="1BDFB72F">
          <v:shape id="_x0000_i2734" type="#_x0000_t75" style="width:117.2pt;height:19.25pt">
            <v:imagedata r:id="rId803" o:title=""/>
          </v:shape>
        </w:pict>
      </w:r>
      <w:r>
        <w:t xml:space="preserve"> is encoded as follows </w:t>
      </w:r>
    </w:p>
    <w:p w14:paraId="087671A8" w14:textId="77777777" w:rsidR="00673102" w:rsidRDefault="000429A3" w:rsidP="007A4888">
      <w:pPr>
        <w:pStyle w:val="B1"/>
      </w:pPr>
      <w:r>
        <w:rPr>
          <w:position w:val="-28"/>
        </w:rPr>
        <w:pict w14:anchorId="70833966">
          <v:shape id="_x0000_i2735" type="#_x0000_t75" style="width:124.75pt;height:37.65pt">
            <v:imagedata r:id="rId808" o:title=""/>
          </v:shape>
        </w:pict>
      </w:r>
    </w:p>
    <w:p w14:paraId="42F2F0E1"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429A3">
        <w:rPr>
          <w:position w:val="-12"/>
        </w:rPr>
        <w:pict w14:anchorId="753DE826">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7D0FC013" w14:textId="77777777" w:rsidR="00673102" w:rsidRDefault="00673102" w:rsidP="00673102">
      <w:r>
        <w:t xml:space="preserve">The output bit sequence </w:t>
      </w:r>
      <w:r w:rsidR="000429A3">
        <w:rPr>
          <w:position w:val="-10"/>
        </w:rPr>
        <w:pict w14:anchorId="630001CC">
          <v:shape id="_x0000_i2737" type="#_x0000_t75" style="width:75.35pt;height:15.05pt">
            <v:imagedata r:id="rId809" o:title=""/>
          </v:shape>
        </w:pict>
      </w:r>
      <w:r>
        <w:t xml:space="preserve"> is obtained by circular repetition of the sequence </w:t>
      </w:r>
      <w:r w:rsidR="000429A3">
        <w:rPr>
          <w:position w:val="-10"/>
        </w:rPr>
        <w:pict w14:anchorId="1251E307">
          <v:shape id="_x0000_i2738" type="#_x0000_t75" style="width:70.35pt;height:16.75pt">
            <v:imagedata r:id="rId810" o:title=""/>
          </v:shape>
        </w:pict>
      </w:r>
    </w:p>
    <w:p w14:paraId="60489F06" w14:textId="77777777" w:rsidR="00673102" w:rsidRDefault="000429A3" w:rsidP="007A4888">
      <w:pPr>
        <w:pStyle w:val="B1"/>
      </w:pPr>
      <w:r>
        <w:rPr>
          <w:position w:val="-12"/>
        </w:rPr>
        <w:pict w14:anchorId="6A7F36F1">
          <v:shape id="_x0000_i2739" type="#_x0000_t75" style="width:55.25pt;height:18.4pt">
            <v:imagedata r:id="rId811" o:title=""/>
          </v:shape>
        </w:pict>
      </w:r>
      <w:r w:rsidR="00673102">
        <w:t xml:space="preserve"> </w:t>
      </w:r>
    </w:p>
    <w:p w14:paraId="5D098869" w14:textId="77777777" w:rsidR="00673102" w:rsidRDefault="00673102" w:rsidP="00673102">
      <w:r>
        <w:t xml:space="preserve">where </w:t>
      </w:r>
      <w:r w:rsidRPr="00A42C6D">
        <w:rPr>
          <w:i/>
        </w:rPr>
        <w:t>i</w:t>
      </w:r>
      <w:r>
        <w:t xml:space="preserve"> = 0, 1, 2, …, </w:t>
      </w:r>
      <w:r>
        <w:rPr>
          <w:i/>
        </w:rPr>
        <w:t>B</w:t>
      </w:r>
      <w:r>
        <w:t xml:space="preserve">-1 and where </w:t>
      </w:r>
      <w:r w:rsidR="000429A3">
        <w:rPr>
          <w:position w:val="-10"/>
        </w:rPr>
        <w:pict w14:anchorId="2D6BAC9E">
          <v:shape id="_x0000_i2740" type="#_x0000_t75" style="width:49.4pt;height:16.75pt">
            <v:imagedata r:id="rId812" o:title=""/>
          </v:shape>
        </w:pict>
      </w:r>
      <w:r>
        <w:t>.</w:t>
      </w:r>
    </w:p>
    <w:p w14:paraId="51C31F2D" w14:textId="77777777" w:rsidR="00673102" w:rsidRDefault="00673102" w:rsidP="00673102">
      <w:r>
        <w:t xml:space="preserve">For </w:t>
      </w:r>
      <w:r w:rsidR="000429A3">
        <w:rPr>
          <w:position w:val="-10"/>
        </w:rPr>
        <w:pict w14:anchorId="16CA06E9">
          <v:shape id="_x0000_i2741" type="#_x0000_t75" style="width:100.45pt;height:16.75pt">
            <v:imagedata r:id="rId813" o:title=""/>
          </v:shape>
        </w:pict>
      </w:r>
      <w:r>
        <w:t xml:space="preserve">, the sequences of bits </w:t>
      </w:r>
      <w:r w:rsidR="000429A3">
        <w:rPr>
          <w:position w:val="-18"/>
        </w:rPr>
        <w:pict w14:anchorId="5F77E67E">
          <v:shape id="_x0000_i2742" type="#_x0000_t75" style="width:127.25pt;height:19.25pt">
            <v:imagedata r:id="rId814" o:title=""/>
          </v:shape>
        </w:pict>
      </w:r>
      <w:r>
        <w:t xml:space="preserve"> and </w:t>
      </w:r>
      <w:r w:rsidR="000429A3">
        <w:rPr>
          <w:position w:val="-20"/>
        </w:rPr>
        <w:pict w14:anchorId="15D2656A">
          <v:shape id="_x0000_i2743" type="#_x0000_t75" style="width:307.25pt;height:19.25pt">
            <v:imagedata r:id="rId815" o:title=""/>
          </v:shape>
        </w:pict>
      </w:r>
      <w:r>
        <w:t xml:space="preserve"> are encoded as follows </w:t>
      </w:r>
    </w:p>
    <w:p w14:paraId="458FE4ED" w14:textId="77777777" w:rsidR="00673102" w:rsidRDefault="000429A3" w:rsidP="007A4888">
      <w:pPr>
        <w:pStyle w:val="B1"/>
      </w:pPr>
      <w:r>
        <w:rPr>
          <w:position w:val="-28"/>
        </w:rPr>
        <w:pict w14:anchorId="43894DBA">
          <v:shape id="_x0000_i2744" type="#_x0000_t75" style="width:127.25pt;height:40.2pt">
            <v:imagedata r:id="rId816" o:title=""/>
          </v:shape>
        </w:pict>
      </w:r>
      <w:r w:rsidR="00673102">
        <w:t xml:space="preserve"> </w:t>
      </w:r>
    </w:p>
    <w:p w14:paraId="3C4E414C" w14:textId="77777777" w:rsidR="00673102" w:rsidRDefault="00673102" w:rsidP="007A4888">
      <w:pPr>
        <w:pStyle w:val="B1"/>
      </w:pPr>
      <w:r>
        <w:t xml:space="preserve">and </w:t>
      </w:r>
    </w:p>
    <w:p w14:paraId="212BDB5A" w14:textId="77777777" w:rsidR="00673102" w:rsidRDefault="000429A3" w:rsidP="007A4888">
      <w:pPr>
        <w:pStyle w:val="B1"/>
      </w:pPr>
      <w:r>
        <w:rPr>
          <w:position w:val="-28"/>
        </w:rPr>
        <w:pict w14:anchorId="0577B795">
          <v:shape id="_x0000_i2745" type="#_x0000_t75" style="width:272.95pt;height:40.2pt">
            <v:imagedata r:id="rId817" o:title=""/>
          </v:shape>
        </w:pict>
      </w:r>
    </w:p>
    <w:p w14:paraId="2A8ABDE6"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0429A3">
        <w:rPr>
          <w:position w:val="-12"/>
        </w:rPr>
        <w:pict w14:anchorId="5CCA8EE4">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27A3EEDB" w14:textId="77777777" w:rsidR="00673102" w:rsidRDefault="00673102" w:rsidP="00673102">
      <w:r>
        <w:t xml:space="preserve">The output bit sequence </w:t>
      </w:r>
      <w:r w:rsidR="000429A3">
        <w:rPr>
          <w:position w:val="-10"/>
        </w:rPr>
        <w:pict w14:anchorId="61D8B0C5">
          <v:shape id="_x0000_i2747" type="#_x0000_t75" style="width:75.35pt;height:15.05pt">
            <v:imagedata r:id="rId809" o:title=""/>
          </v:shape>
        </w:pict>
      </w:r>
      <w:r>
        <w:t xml:space="preserve"> where </w:t>
      </w:r>
      <w:r w:rsidR="000429A3">
        <w:rPr>
          <w:position w:val="-10"/>
        </w:rPr>
        <w:pict w14:anchorId="51025DA4">
          <v:shape id="_x0000_i2748" type="#_x0000_t75" style="width:49.4pt;height:16.75pt">
            <v:imagedata r:id="rId812" o:title=""/>
          </v:shape>
        </w:pict>
      </w:r>
      <w:r>
        <w:t xml:space="preserve">is obtained by the alternate concatenation of the bit sequences </w:t>
      </w:r>
      <w:r w:rsidR="000429A3">
        <w:rPr>
          <w:position w:val="-10"/>
        </w:rPr>
        <w:pict w14:anchorId="62CF41E1">
          <v:shape id="_x0000_i2749" type="#_x0000_t75" style="width:67pt;height:16.75pt">
            <v:imagedata r:id="rId818" o:title=""/>
          </v:shape>
        </w:pict>
      </w:r>
      <w:r>
        <w:t xml:space="preserve">and </w:t>
      </w:r>
      <w:r w:rsidR="000429A3">
        <w:rPr>
          <w:position w:val="-10"/>
        </w:rPr>
        <w:pict w14:anchorId="441F44C2">
          <v:shape id="_x0000_i2750" type="#_x0000_t75" style="width:67pt;height:19.25pt">
            <v:imagedata r:id="rId819" o:title=""/>
          </v:shape>
        </w:pict>
      </w:r>
      <w:r>
        <w:t xml:space="preserve"> as follows</w:t>
      </w:r>
    </w:p>
    <w:p w14:paraId="570F1A47"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79700402" w14:textId="77777777" w:rsidR="00673102" w:rsidRPr="00054EC5" w:rsidRDefault="00673102" w:rsidP="00673102">
      <w:pPr>
        <w:rPr>
          <w:lang w:val="da-DK"/>
        </w:rPr>
      </w:pPr>
      <w:r w:rsidRPr="00054EC5">
        <w:rPr>
          <w:lang w:val="da-DK"/>
        </w:rPr>
        <w:lastRenderedPageBreak/>
        <w:t xml:space="preserve">while </w:t>
      </w:r>
      <w:r w:rsidR="000429A3">
        <w:rPr>
          <w:position w:val="-10"/>
        </w:rPr>
        <w:pict w14:anchorId="7E9D8F27">
          <v:shape id="_x0000_i2751" type="#_x0000_t75" style="width:45.2pt;height:16.75pt">
            <v:imagedata r:id="rId820" o:title=""/>
          </v:shape>
        </w:pict>
      </w:r>
    </w:p>
    <w:p w14:paraId="5956C858" w14:textId="77777777" w:rsidR="00673102" w:rsidRPr="00054EC5" w:rsidRDefault="000429A3" w:rsidP="007A4888">
      <w:pPr>
        <w:pStyle w:val="B1"/>
        <w:rPr>
          <w:lang w:val="da-DK"/>
        </w:rPr>
      </w:pPr>
      <w:r>
        <w:rPr>
          <w:position w:val="-14"/>
        </w:rPr>
        <w:pict w14:anchorId="7D89D2B6">
          <v:shape id="_x0000_i2752" type="#_x0000_t75" style="width:31pt;height:19.25pt">
            <v:imagedata r:id="rId821" o:title=""/>
          </v:shape>
        </w:pict>
      </w:r>
      <w:r w:rsidR="00673102" w:rsidRPr="00054EC5">
        <w:rPr>
          <w:lang w:val="da-DK"/>
        </w:rPr>
        <w:t xml:space="preserve">, </w:t>
      </w:r>
      <w:r>
        <w:rPr>
          <w:position w:val="-14"/>
        </w:rPr>
        <w:pict w14:anchorId="2B658096">
          <v:shape id="_x0000_i2753" type="#_x0000_t75" style="width:43.55pt;height:19.25pt">
            <v:imagedata r:id="rId822" o:title=""/>
          </v:shape>
        </w:pict>
      </w:r>
      <w:r w:rsidR="00673102" w:rsidRPr="00054EC5">
        <w:rPr>
          <w:lang w:val="da-DK"/>
        </w:rPr>
        <w:t xml:space="preserve"> </w:t>
      </w:r>
    </w:p>
    <w:p w14:paraId="7150CF7A" w14:textId="77777777" w:rsidR="00673102" w:rsidRPr="00054EC5" w:rsidRDefault="000429A3" w:rsidP="007A4888">
      <w:pPr>
        <w:pStyle w:val="B1"/>
        <w:rPr>
          <w:lang w:val="da-DK"/>
        </w:rPr>
      </w:pPr>
      <w:r>
        <w:rPr>
          <w:position w:val="-14"/>
        </w:rPr>
        <w:pict w14:anchorId="7002C6B1">
          <v:shape id="_x0000_i2754" type="#_x0000_t75" style="width:42.7pt;height:22.6pt">
            <v:imagedata r:id="rId823" o:title=""/>
          </v:shape>
        </w:pict>
      </w:r>
      <w:r w:rsidR="00673102" w:rsidRPr="00054EC5">
        <w:rPr>
          <w:lang w:val="da-DK"/>
        </w:rPr>
        <w:t xml:space="preserve">, </w:t>
      </w:r>
      <w:r>
        <w:rPr>
          <w:position w:val="-14"/>
        </w:rPr>
        <w:pict w14:anchorId="358D6A17">
          <v:shape id="_x0000_i2755" type="#_x0000_t75" style="width:43.55pt;height:22.6pt">
            <v:imagedata r:id="rId824" o:title=""/>
          </v:shape>
        </w:pict>
      </w:r>
    </w:p>
    <w:p w14:paraId="443470A8"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2AD2C841" w14:textId="77777777" w:rsidR="00673102" w:rsidRDefault="00673102" w:rsidP="007A4888">
      <w:pPr>
        <w:pStyle w:val="B1"/>
      </w:pPr>
      <w:r w:rsidRPr="00517EFD">
        <w:rPr>
          <w:i/>
        </w:rPr>
        <w:t>j</w:t>
      </w:r>
      <w:r>
        <w:t xml:space="preserve"> = </w:t>
      </w:r>
      <w:r w:rsidRPr="00517EFD">
        <w:rPr>
          <w:i/>
        </w:rPr>
        <w:t>j</w:t>
      </w:r>
      <w:r>
        <w:t xml:space="preserve"> + 2</w:t>
      </w:r>
    </w:p>
    <w:p w14:paraId="73593CAD" w14:textId="77777777" w:rsidR="004811DE" w:rsidRDefault="00673102" w:rsidP="004811DE">
      <w:r>
        <w:t>end while</w:t>
      </w:r>
      <w:r w:rsidR="004811DE" w:rsidRPr="004811DE">
        <w:t xml:space="preserve"> </w:t>
      </w:r>
    </w:p>
    <w:p w14:paraId="4179BB99" w14:textId="77777777" w:rsidR="004811DE" w:rsidRDefault="004811DE" w:rsidP="004811DE">
      <w:pPr>
        <w:rPr>
          <w:lang w:eastAsia="zh-CN"/>
        </w:rPr>
      </w:pPr>
      <w:r>
        <w:rPr>
          <w:rFonts w:hint="eastAsia"/>
          <w:lang w:eastAsia="zh-CN"/>
        </w:rPr>
        <w:t xml:space="preserve">For </w:t>
      </w:r>
      <w:r w:rsidR="000429A3">
        <w:rPr>
          <w:position w:val="-10"/>
        </w:rPr>
        <w:pict w14:anchorId="0D2BBC84">
          <v:shape id="_x0000_i2756" type="#_x0000_t75" style="width:73.65pt;height:15.9pt">
            <v:imagedata r:id="rId825" o:title=""/>
          </v:shape>
        </w:pict>
      </w:r>
      <w:r>
        <w:t>,</w:t>
      </w:r>
      <w:r>
        <w:rPr>
          <w:rFonts w:hint="eastAsia"/>
          <w:lang w:eastAsia="zh-CN"/>
        </w:rPr>
        <w:t xml:space="preserve"> t</w:t>
      </w:r>
      <w:r>
        <w:t xml:space="preserve">he bit sequence </w:t>
      </w:r>
      <w:r w:rsidR="000429A3">
        <w:rPr>
          <w:position w:val="-16"/>
        </w:rPr>
        <w:pict w14:anchorId="61EBC45B">
          <v:shape id="_x0000_i2757" type="#_x0000_t75" style="width:100.45pt;height:18.4pt">
            <v:imagedata r:id="rId826" o:title=""/>
          </v:shape>
        </w:pict>
      </w:r>
      <w:r>
        <w:t xml:space="preserve"> is obtained by setting </w:t>
      </w:r>
      <w:r w:rsidR="000429A3">
        <w:rPr>
          <w:kern w:val="2"/>
          <w:position w:val="-10"/>
          <w:lang w:val="en-US" w:eastAsia="zh-CN"/>
        </w:rPr>
        <w:pict w14:anchorId="2CD8BDF0">
          <v:shape id="_x0000_i2758" type="#_x0000_t75" style="width:45.2pt;height:18.4pt">
            <v:imagedata r:id="rId804"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0429A3">
        <w:rPr>
          <w:position w:val="-10"/>
        </w:rPr>
        <w:pict w14:anchorId="11FB62BA">
          <v:shape id="_x0000_i2759" type="#_x0000_t75" style="width:67pt;height:15.05pt">
            <v:imagedata r:id="rId827" o:title=""/>
          </v:shape>
        </w:pict>
      </w:r>
      <w:r>
        <w:t xml:space="preserve">, where </w:t>
      </w:r>
      <w:r w:rsidR="000429A3">
        <w:rPr>
          <w:position w:val="-12"/>
        </w:rPr>
        <w:pict w14:anchorId="7407386F">
          <v:shape id="_x0000_i2760" type="#_x0000_t75" style="width:128.95pt;height:16.75pt">
            <v:imagedata r:id="rId828" o:title=""/>
          </v:shape>
        </w:pict>
      </w:r>
      <w:r>
        <w:rPr>
          <w:rFonts w:hint="eastAsia"/>
          <w:lang w:eastAsia="zh-CN"/>
        </w:rPr>
        <w:t xml:space="preserve">, </w:t>
      </w:r>
      <w:r w:rsidR="000429A3">
        <w:rPr>
          <w:position w:val="-10"/>
        </w:rPr>
        <w:pict w14:anchorId="540CE35F">
          <v:shape id="_x0000_i2761" type="#_x0000_t75" style="width:15.05pt;height:15.05pt">
            <v:imagedata r:id="rId829" o:title=""/>
          </v:shape>
        </w:pict>
      </w:r>
      <w:r>
        <w:rPr>
          <w:rFonts w:hint="eastAsia"/>
          <w:lang w:eastAsia="zh-CN"/>
        </w:rPr>
        <w:t xml:space="preserve"> is the modulation order of the PUCCH format 4, </w:t>
      </w:r>
      <w:r w:rsidR="000429A3">
        <w:rPr>
          <w:position w:val="-12"/>
        </w:rPr>
        <w:pict w14:anchorId="0D7BA6D4">
          <v:shape id="_x0000_i2762"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0429A3">
        <w:rPr>
          <w:position w:val="-10"/>
        </w:rPr>
        <w:pict w14:anchorId="5BBBDB65">
          <v:shape id="_x0000_i2763"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429A3">
        <w:rPr>
          <w:position w:val="-16"/>
        </w:rPr>
        <w:pict w14:anchorId="50DC9D5D">
          <v:shape id="_x0000_i2764" type="#_x0000_t75" style="width:100.45pt;height:18.4pt">
            <v:imagedata r:id="rId83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61EB512" w14:textId="77777777" w:rsidR="004811DE" w:rsidRDefault="004811DE" w:rsidP="004811DE">
      <w:pPr>
        <w:rPr>
          <w:lang w:eastAsia="zh-CN"/>
        </w:rPr>
      </w:pPr>
      <w:r>
        <w:rPr>
          <w:rFonts w:hint="eastAsia"/>
          <w:lang w:eastAsia="zh-CN"/>
        </w:rPr>
        <w:t xml:space="preserve">For </w:t>
      </w:r>
      <w:r w:rsidR="000429A3">
        <w:rPr>
          <w:position w:val="-10"/>
        </w:rPr>
        <w:pict w14:anchorId="3A8DD34D">
          <v:shape id="_x0000_i2765" type="#_x0000_t75" style="width:73.65pt;height:15.9pt">
            <v:imagedata r:id="rId833" o:title=""/>
          </v:shape>
        </w:pict>
      </w:r>
      <w:r>
        <w:t>,</w:t>
      </w:r>
      <w:r>
        <w:rPr>
          <w:rFonts w:hint="eastAsia"/>
          <w:lang w:eastAsia="zh-CN"/>
        </w:rPr>
        <w:t xml:space="preserve"> t</w:t>
      </w:r>
      <w:r>
        <w:t xml:space="preserve">he bit sequence </w:t>
      </w:r>
      <w:r w:rsidR="000429A3">
        <w:rPr>
          <w:position w:val="-16"/>
        </w:rPr>
        <w:pict w14:anchorId="6DEFF4A1">
          <v:shape id="_x0000_i2766" type="#_x0000_t75" style="width:100.45pt;height:18.4pt">
            <v:imagedata r:id="rId834" o:title=""/>
          </v:shape>
        </w:pict>
      </w:r>
      <w:r>
        <w:t xml:space="preserve"> is obtained by setting </w:t>
      </w:r>
      <w:r w:rsidR="000429A3">
        <w:rPr>
          <w:kern w:val="2"/>
          <w:position w:val="-10"/>
          <w:lang w:val="en-US" w:eastAsia="zh-CN"/>
        </w:rPr>
        <w:pict w14:anchorId="2988C584">
          <v:shape id="_x0000_i2767" type="#_x0000_t75" style="width:45.2pt;height:18.4pt">
            <v:imagedata r:id="rId804"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429A3">
        <w:rPr>
          <w:position w:val="-10"/>
        </w:rPr>
        <w:pict w14:anchorId="7F0E2AB2">
          <v:shape id="_x0000_i2768" type="#_x0000_t75" style="width:65.3pt;height:15.05pt">
            <v:imagedata r:id="rId835" o:title=""/>
          </v:shape>
        </w:pict>
      </w:r>
      <w:r>
        <w:t xml:space="preserve">, where </w:t>
      </w:r>
      <w:r w:rsidR="000429A3">
        <w:rPr>
          <w:position w:val="-14"/>
        </w:rPr>
        <w:pict w14:anchorId="5D88F562">
          <v:shape id="_x0000_i2769" type="#_x0000_t75" style="width:120.55pt;height:19.25pt">
            <v:imagedata r:id="rId836" o:title=""/>
          </v:shape>
        </w:pict>
      </w:r>
      <w:r>
        <w:rPr>
          <w:rFonts w:hint="eastAsia"/>
          <w:lang w:eastAsia="zh-CN"/>
        </w:rPr>
        <w:t xml:space="preserve">, </w:t>
      </w:r>
      <w:r w:rsidR="000429A3">
        <w:rPr>
          <w:position w:val="-10"/>
        </w:rPr>
        <w:pict w14:anchorId="6A3AA137">
          <v:shape id="_x0000_i2770" type="#_x0000_t75" style="width:15.05pt;height:15.05pt">
            <v:imagedata r:id="rId829" o:title=""/>
          </v:shape>
        </w:pict>
      </w:r>
      <w:r>
        <w:rPr>
          <w:rFonts w:hint="eastAsia"/>
          <w:lang w:eastAsia="zh-CN"/>
        </w:rPr>
        <w:t xml:space="preserve"> is the modulation order of the PUCCH format 5 and </w:t>
      </w:r>
      <w:r w:rsidR="000429A3">
        <w:rPr>
          <w:position w:val="-12"/>
        </w:rPr>
        <w:pict w14:anchorId="6647BB68">
          <v:shape id="_x0000_i277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429A3">
        <w:rPr>
          <w:position w:val="-16"/>
        </w:rPr>
        <w:pict w14:anchorId="68ED6B5B">
          <v:shape id="_x0000_i2772" type="#_x0000_t75" style="width:100.45pt;height:18.4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1315613D"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14:paraId="364011A4" w14:textId="77777777" w:rsidR="00F94173" w:rsidRDefault="00F94173" w:rsidP="00F94173">
      <w:pPr>
        <w:pStyle w:val="Heading4"/>
        <w:rPr>
          <w:lang w:eastAsia="zh-CN"/>
        </w:rPr>
      </w:pPr>
      <w:bookmarkStart w:id="406" w:name="_Toc10818748"/>
      <w:bookmarkStart w:id="407" w:name="_Toc20409158"/>
      <w:bookmarkStart w:id="408" w:name="_Toc74564318"/>
      <w:r>
        <w:t>5.2.3.1A</w:t>
      </w:r>
      <w:r>
        <w:tab/>
        <w:t xml:space="preserve">Channel coding for UCI HARQ-ACK </w:t>
      </w:r>
      <w:r>
        <w:rPr>
          <w:rFonts w:hint="eastAsia"/>
          <w:lang w:eastAsia="zh-CN"/>
        </w:rPr>
        <w:t>on SPUCCH</w:t>
      </w:r>
      <w:bookmarkEnd w:id="406"/>
      <w:bookmarkEnd w:id="407"/>
      <w:bookmarkEnd w:id="408"/>
    </w:p>
    <w:p w14:paraId="52F1880F" w14:textId="77777777"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0429A3">
        <w:rPr>
          <w:position w:val="-10"/>
        </w:rPr>
        <w:pict w14:anchorId="773C7572">
          <v:shape id="_x0000_i2773" type="#_x0000_t75" style="width:13.4pt;height:15.05pt">
            <v:imagedata r:id="rId772" o:title=""/>
          </v:shape>
        </w:pict>
      </w:r>
      <w:r>
        <w:t>,</w:t>
      </w:r>
      <w:r w:rsidR="00952F85">
        <w:t xml:space="preserve"> </w:t>
      </w:r>
      <w:r>
        <w:t xml:space="preserve">is used for </w:t>
      </w:r>
      <w:r>
        <w:rPr>
          <w:rFonts w:hint="eastAsia"/>
          <w:lang w:eastAsia="zh-CN"/>
        </w:rPr>
        <w:t>that</w:t>
      </w:r>
      <w:r>
        <w:t xml:space="preserve"> cell.</w:t>
      </w:r>
    </w:p>
    <w:p w14:paraId="16FD8C3B" w14:textId="77777777" w:rsidR="008B7B5E" w:rsidRPr="008B7B5E" w:rsidRDefault="00F94173" w:rsidP="008B7B5E">
      <w:pPr>
        <w:rPr>
          <w:rFonts w:eastAsia="SimSun"/>
          <w:i/>
        </w:rPr>
      </w:pPr>
      <w:r>
        <w:t>Define</w:t>
      </w:r>
      <w:r>
        <w:rPr>
          <w:rFonts w:hint="eastAsia"/>
          <w:lang w:eastAsia="zh-CN"/>
        </w:rPr>
        <w:t xml:space="preserve"> </w:t>
      </w:r>
      <w:r w:rsidR="000429A3">
        <w:rPr>
          <w:position w:val="-12"/>
          <w:lang w:eastAsia="zh-CN"/>
        </w:rPr>
        <w:pict w14:anchorId="65728C20">
          <v:shape id="_x0000_i2774" type="#_x0000_t75" style="width:28.45pt;height:18.4pt">
            <v:imagedata r:id="rId776" o:title=""/>
          </v:shape>
        </w:pict>
      </w:r>
      <w:r>
        <w:rPr>
          <w:rFonts w:hint="eastAsia"/>
          <w:lang w:eastAsia="zh-CN"/>
        </w:rPr>
        <w:t xml:space="preserve"> as the number of HARQ-ACK feedback bits and</w:t>
      </w:r>
      <w:r>
        <w:t xml:space="preserve"> </w:t>
      </w:r>
      <w:r w:rsidR="000429A3">
        <w:rPr>
          <w:position w:val="-12"/>
        </w:rPr>
        <w:pict w14:anchorId="76768F3F">
          <v:shape id="_x0000_i2775" type="#_x0000_t75" style="width:67pt;height:19.25pt">
            <v:imagedata r:id="rId838"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0429A3">
        <w:rPr>
          <w:position w:val="-12"/>
        </w:rPr>
        <w:pict w14:anchorId="3D626C1B">
          <v:shape id="_x0000_i2776"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14:paraId="17F972AD"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03DA2A58">
          <v:shape id="_x0000_i2777" type="#_x0000_t75" style="width:99.65pt;height:19.25pt" o:ole="">
            <v:imagedata r:id="rId351" o:title=""/>
            <o:lock v:ext="edit" aspectratio="f"/>
          </v:shape>
          <o:OLEObject Type="Embed" ProgID="Equation.3" ShapeID="_x0000_i2777" DrawAspect="Content" ObjectID="_1685177649" r:id="rId840"/>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63971FF9">
          <v:shape id="_x0000_i2778" type="#_x0000_t75" style="width:99.65pt;height:19.25pt" o:ole="">
            <v:imagedata r:id="rId351" o:title=""/>
            <o:lock v:ext="edit" aspectratio="f"/>
          </v:shape>
          <o:OLEObject Type="Embed" ProgID="Equation.3" ShapeID="_x0000_i2778" DrawAspect="Content" ObjectID="_1685177650" r:id="rId841"/>
        </w:object>
      </w:r>
      <w:r w:rsidRPr="008B7B5E">
        <w:rPr>
          <w:rFonts w:eastAsia="SimSun" w:hint="eastAsia"/>
        </w:rPr>
        <w:t xml:space="preserve"> is determined as below</w:t>
      </w:r>
      <w:r w:rsidRPr="008B7B5E">
        <w:rPr>
          <w:rFonts w:eastAsia="SimSun"/>
        </w:rPr>
        <w:t>.</w:t>
      </w:r>
    </w:p>
    <w:p w14:paraId="57B11603" w14:textId="77777777" w:rsidR="00F94173" w:rsidRPr="00684713" w:rsidRDefault="00F94173" w:rsidP="00F94173">
      <w:pPr>
        <w:rPr>
          <w:lang w:eastAsia="zh-CN"/>
        </w:rPr>
      </w:pPr>
      <w:r>
        <w:lastRenderedPageBreak/>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429A3">
        <w:rPr>
          <w:position w:val="-14"/>
        </w:rPr>
        <w:pict w14:anchorId="37B28187">
          <v:shape id="_x0000_i2779" type="#_x0000_t75" style="width:100.45pt;height:19.25pt">
            <v:imagedata r:id="rId842"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0429A3">
        <w:rPr>
          <w:position w:val="-12"/>
        </w:rPr>
        <w:pict w14:anchorId="561FEB5D">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0429A3">
        <w:rPr>
          <w:position w:val="-12"/>
        </w:rPr>
        <w:pict w14:anchorId="21952807">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429A3">
        <w:rPr>
          <w:position w:val="-12"/>
        </w:rPr>
        <w:pict w14:anchorId="722D54D4">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0429A3">
        <w:rPr>
          <w:position w:val="-12"/>
        </w:rPr>
        <w:pict w14:anchorId="501C435F">
          <v:shape id="_x0000_i2783" type="#_x0000_t75" style="width:43.55pt;height:19.25pt">
            <v:imagedata r:id="rId843" o:title=""/>
          </v:shape>
        </w:pict>
      </w:r>
      <w:r>
        <w:rPr>
          <w:lang w:eastAsia="zh-CN"/>
        </w:rPr>
        <w:t xml:space="preserve">. </w:t>
      </w:r>
      <w:r>
        <w:t xml:space="preserve">For </w:t>
      </w:r>
      <w:r>
        <w:rPr>
          <w:rFonts w:hint="eastAsia"/>
          <w:lang w:eastAsia="zh-CN"/>
        </w:rPr>
        <w:t xml:space="preserve">a cell using TDD, </w:t>
      </w:r>
      <w:r w:rsidR="000429A3">
        <w:rPr>
          <w:position w:val="-12"/>
        </w:rPr>
        <w:pict w14:anchorId="6751852D">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0429A3">
        <w:rPr>
          <w:position w:val="-12"/>
        </w:rPr>
        <w:pict w14:anchorId="3D6EFE3E">
          <v:shape id="_x0000_i2785" type="#_x0000_t75" style="width:42.7pt;height:19.25pt">
            <v:imagedata r:id="rId844" o:title=""/>
          </v:shape>
        </w:pict>
      </w:r>
      <w:r>
        <w:rPr>
          <w:rFonts w:hint="eastAsia"/>
          <w:lang w:eastAsia="zh-CN"/>
        </w:rPr>
        <w:t xml:space="preserve"> otherwise. </w:t>
      </w:r>
    </w:p>
    <w:p w14:paraId="3FA64FA6"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0429A3">
        <w:rPr>
          <w:position w:val="-14"/>
        </w:rPr>
        <w:pict w14:anchorId="661C63C4">
          <v:shape id="_x0000_i2786" type="#_x0000_t75" style="width:100.45pt;height:19.25pt">
            <v:imagedata r:id="rId845" o:title=""/>
          </v:shape>
        </w:pict>
      </w:r>
      <w:r w:rsidRPr="00453F71">
        <w:t xml:space="preserve"> </w:t>
      </w:r>
      <w:r w:rsidRPr="00E54724">
        <w:t>is performed</w:t>
      </w:r>
      <w:r>
        <w:t xml:space="preserve"> according to the following pseudo-code:</w:t>
      </w:r>
    </w:p>
    <w:p w14:paraId="6A4A75FC"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459D26DA" w14:textId="77777777" w:rsidR="00F94173" w:rsidRDefault="00F94173" w:rsidP="00F94173">
      <w:r>
        <w:t xml:space="preserve">Set </w:t>
      </w:r>
      <w:r w:rsidRPr="00A34C27">
        <w:rPr>
          <w:i/>
        </w:rPr>
        <w:t>j</w:t>
      </w:r>
      <w:r>
        <w:t xml:space="preserve"> = 0 – HARQ-ACK bit index</w:t>
      </w:r>
    </w:p>
    <w:p w14:paraId="38E85F06" w14:textId="77777777" w:rsidR="00F94173" w:rsidRDefault="00F94173" w:rsidP="00F94173">
      <w:pPr>
        <w:rPr>
          <w:lang w:eastAsia="zh-CN"/>
        </w:rPr>
      </w:pPr>
      <w:r>
        <w:t xml:space="preserve">while </w:t>
      </w:r>
      <w:r>
        <w:rPr>
          <w:i/>
        </w:rPr>
        <w:t>c</w:t>
      </w:r>
      <w:r>
        <w:t xml:space="preserve"> &lt; </w:t>
      </w:r>
      <w:r w:rsidR="000429A3">
        <w:rPr>
          <w:position w:val="-12"/>
        </w:rPr>
        <w:pict w14:anchorId="6A2C4ED6">
          <v:shape id="_x0000_i2787" type="#_x0000_t75" style="width:25.95pt;height:18.4pt">
            <v:imagedata r:id="rId320" o:title=""/>
          </v:shape>
        </w:pict>
      </w:r>
    </w:p>
    <w:p w14:paraId="45923D40" w14:textId="77777777" w:rsidR="00F94173" w:rsidRPr="00E54724" w:rsidRDefault="00F94173" w:rsidP="00761093">
      <w:pPr>
        <w:pStyle w:val="B1"/>
      </w:pPr>
      <w:r w:rsidRPr="00E54724">
        <w:t xml:space="preserve">set </w:t>
      </w:r>
      <w:r w:rsidRPr="00E54724">
        <w:rPr>
          <w:i/>
        </w:rPr>
        <w:t>l</w:t>
      </w:r>
      <w:r w:rsidRPr="00E54724">
        <w:t xml:space="preserve"> = 0;</w:t>
      </w:r>
    </w:p>
    <w:p w14:paraId="16449273" w14:textId="77777777" w:rsidR="00F94173" w:rsidRDefault="00F94173" w:rsidP="00761093">
      <w:pPr>
        <w:pStyle w:val="B1"/>
      </w:pPr>
      <w:r w:rsidRPr="00E54724">
        <w:t xml:space="preserve">while </w:t>
      </w:r>
      <w:r w:rsidRPr="00E54724">
        <w:rPr>
          <w:i/>
        </w:rPr>
        <w:t>l</w:t>
      </w:r>
      <w:r w:rsidRPr="00E54724">
        <w:t xml:space="preserve"> &lt; </w:t>
      </w:r>
      <w:r w:rsidR="000429A3">
        <w:rPr>
          <w:position w:val="-12"/>
        </w:rPr>
        <w:pict w14:anchorId="40D95284">
          <v:shape id="_x0000_i2788" type="#_x0000_t75" style="width:24.3pt;height:19.25pt">
            <v:imagedata r:id="rId321" o:title=""/>
          </v:shape>
        </w:pict>
      </w:r>
    </w:p>
    <w:p w14:paraId="5FB30338" w14:textId="77777777" w:rsidR="00F94173" w:rsidRDefault="000429A3" w:rsidP="00761093">
      <w:pPr>
        <w:pStyle w:val="B2"/>
      </w:pPr>
      <w:r>
        <w:rPr>
          <w:position w:val="-14"/>
        </w:rPr>
        <w:pict w14:anchorId="6C3F6592">
          <v:shape id="_x0000_i2789" type="#_x0000_t75" style="width:39.35pt;height:19.25pt">
            <v:imagedata r:id="rId846" o:title=""/>
          </v:shape>
        </w:pict>
      </w:r>
      <w:r w:rsidR="00F94173" w:rsidRPr="009F4DDB">
        <w:t xml:space="preserve"> </w:t>
      </w:r>
      <w:r w:rsidR="00F94173">
        <w:t>HARQ-ACK bit of this cell</w:t>
      </w:r>
    </w:p>
    <w:p w14:paraId="718F5315" w14:textId="77777777" w:rsidR="00F94173" w:rsidRDefault="00F94173" w:rsidP="00761093">
      <w:pPr>
        <w:pStyle w:val="B2"/>
      </w:pPr>
      <w:r>
        <w:rPr>
          <w:i/>
        </w:rPr>
        <w:t>j</w:t>
      </w:r>
      <w:r>
        <w:t xml:space="preserve"> = </w:t>
      </w:r>
      <w:r>
        <w:rPr>
          <w:i/>
        </w:rPr>
        <w:t>j</w:t>
      </w:r>
      <w:r>
        <w:t xml:space="preserve"> + 1</w:t>
      </w:r>
    </w:p>
    <w:p w14:paraId="2273415F" w14:textId="77777777" w:rsidR="00F94173" w:rsidRDefault="00F94173" w:rsidP="00761093">
      <w:pPr>
        <w:pStyle w:val="B2"/>
      </w:pPr>
      <w:r>
        <w:rPr>
          <w:i/>
        </w:rPr>
        <w:t>l=l+1</w:t>
      </w:r>
    </w:p>
    <w:p w14:paraId="3A9F8CFD" w14:textId="77777777" w:rsidR="00F94173" w:rsidRDefault="00F94173" w:rsidP="00761093">
      <w:pPr>
        <w:pStyle w:val="B1"/>
        <w:rPr>
          <w:i/>
          <w:lang w:eastAsia="zh-CN"/>
        </w:rPr>
      </w:pPr>
      <w:r>
        <w:t>end while</w:t>
      </w:r>
    </w:p>
    <w:p w14:paraId="15F09796" w14:textId="77777777" w:rsidR="00F94173" w:rsidRDefault="00F94173" w:rsidP="00761093">
      <w:pPr>
        <w:pStyle w:val="B1"/>
      </w:pPr>
      <w:r>
        <w:rPr>
          <w:i/>
        </w:rPr>
        <w:t>c</w:t>
      </w:r>
      <w:r>
        <w:t xml:space="preserve"> = </w:t>
      </w:r>
      <w:r>
        <w:rPr>
          <w:i/>
        </w:rPr>
        <w:t>c</w:t>
      </w:r>
      <w:r>
        <w:t xml:space="preserve"> + 1</w:t>
      </w:r>
    </w:p>
    <w:p w14:paraId="49F40885" w14:textId="77777777" w:rsidR="00F94173" w:rsidRDefault="00F94173" w:rsidP="00F94173">
      <w:pPr>
        <w:rPr>
          <w:lang w:eastAsia="zh-CN"/>
        </w:rPr>
      </w:pPr>
      <w:r>
        <w:t>end while</w:t>
      </w:r>
    </w:p>
    <w:p w14:paraId="31F7A48B"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429A3">
        <w:rPr>
          <w:position w:val="-14"/>
        </w:rPr>
        <w:pict w14:anchorId="57288727">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0429A3">
        <w:rPr>
          <w:position w:val="-14"/>
        </w:rPr>
        <w:pict w14:anchorId="48D5B969">
          <v:shape id="_x0000_i2791" type="#_x0000_t75" style="width:104.65pt;height:19.25pt">
            <v:imagedata r:id="rId324" o:title=""/>
          </v:shape>
        </w:pict>
      </w:r>
      <w:r>
        <w:rPr>
          <w:rFonts w:hint="eastAsia"/>
          <w:lang w:eastAsia="zh-CN"/>
        </w:rPr>
        <w:t xml:space="preserve">is determined as for bit sequence </w:t>
      </w:r>
      <w:r w:rsidR="000429A3">
        <w:rPr>
          <w:position w:val="-14"/>
        </w:rPr>
        <w:pict w14:anchorId="4A36CD9B">
          <v:shape id="_x0000_i2792" type="#_x0000_t75" style="width:100.45pt;height:19.2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0429A3">
        <w:rPr>
          <w:position w:val="-14"/>
        </w:rPr>
        <w:pict w14:anchorId="337A92B2">
          <v:shape id="_x0000_i2793" type="#_x0000_t75" style="width:101.3pt;height:19.25pt">
            <v:imagedata r:id="rId780"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0429A3">
        <w:rPr>
          <w:position w:val="-14"/>
        </w:rPr>
        <w:pict w14:anchorId="005A72E9">
          <v:shape id="_x0000_i2794" type="#_x0000_t75" style="width:100.45pt;height:19.25pt">
            <v:imagedata r:id="rId351" o:title=""/>
          </v:shape>
        </w:pict>
      </w:r>
      <w:r>
        <w:rPr>
          <w:rFonts w:hint="eastAsia"/>
          <w:lang w:eastAsia="zh-CN"/>
        </w:rPr>
        <w:t xml:space="preserve"> and </w:t>
      </w:r>
      <w:r w:rsidR="000429A3">
        <w:rPr>
          <w:position w:val="-14"/>
        </w:rPr>
        <w:pict w14:anchorId="28F7099F">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2838DC5A">
          <v:shape id="_x0000_i2796" type="#_x0000_t75" style="width:100.45pt;height:20.95pt;mso-position-vertical:absolute" o:ole="">
            <v:imagedata r:id="rId780" o:title=""/>
            <o:lock v:ext="edit" aspectratio="f"/>
          </v:shape>
          <o:OLEObject Type="Embed" ProgID="Equation.3" ShapeID="_x0000_i2796" DrawAspect="Content" ObjectID="_1685177651" r:id="rId847"/>
        </w:object>
      </w:r>
      <w:r w:rsidR="008B7B5E" w:rsidRPr="008B7B5E">
        <w:rPr>
          <w:rFonts w:eastAsia="Malgun Gothic"/>
        </w:rPr>
        <w:t xml:space="preserve"> is given by </w:t>
      </w:r>
      <w:r w:rsidR="008B7B5E" w:rsidRPr="008B7B5E">
        <w:rPr>
          <w:rFonts w:eastAsia="SimSun"/>
          <w:position w:val="-14"/>
        </w:rPr>
        <w:object w:dxaOrig="2060" w:dyaOrig="400" w14:anchorId="286A246A">
          <v:shape id="_x0000_i2797" type="#_x0000_t75" style="width:99.65pt;height:19.25pt;mso-position-vertical:absolute" o:ole="">
            <v:imagedata r:id="rId351" o:title=""/>
            <o:lock v:ext="edit" aspectratio="f"/>
          </v:shape>
          <o:OLEObject Type="Embed" ProgID="Equation.3" ShapeID="_x0000_i2797" DrawAspect="Content" ObjectID="_1685177652" r:id="rId848"/>
        </w:object>
      </w:r>
      <w:r>
        <w:t xml:space="preserve">. </w:t>
      </w:r>
    </w:p>
    <w:p w14:paraId="04703441"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 xml:space="preserve">scheduling </w:t>
      </w:r>
      <w:r w:rsidRPr="00A41130">
        <w:rPr>
          <w:rFonts w:hint="eastAsia"/>
          <w:lang w:eastAsia="zh-CN"/>
        </w:rPr>
        <w:lastRenderedPageBreak/>
        <w:t>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5F91473A" w14:textId="77777777" w:rsidR="00F94173" w:rsidRDefault="00F94173" w:rsidP="00F94173">
      <w:r>
        <w:rPr>
          <w:rFonts w:hint="eastAsia"/>
          <w:lang w:eastAsia="zh-CN"/>
        </w:rPr>
        <w:t xml:space="preserve">For </w:t>
      </w:r>
      <w:r w:rsidR="000429A3">
        <w:rPr>
          <w:position w:val="-12"/>
        </w:rPr>
        <w:pict w14:anchorId="0B03C76F">
          <v:shape id="_x0000_i2798" type="#_x0000_t75" style="width:79.55pt;height:17.6pt">
            <v:imagedata r:id="rId849" o:title=""/>
          </v:shape>
        </w:pict>
      </w:r>
      <w:r>
        <w:rPr>
          <w:rFonts w:hint="eastAsia"/>
          <w:lang w:eastAsia="zh-CN"/>
        </w:rPr>
        <w:t>, t</w:t>
      </w:r>
      <w:r>
        <w:t>he bit sequence</w:t>
      </w:r>
      <w:r>
        <w:rPr>
          <w:rFonts w:hint="eastAsia"/>
          <w:lang w:eastAsia="zh-CN"/>
        </w:rPr>
        <w:t xml:space="preserve"> </w:t>
      </w:r>
      <w:r w:rsidR="000429A3">
        <w:rPr>
          <w:position w:val="-18"/>
        </w:rPr>
        <w:pict w14:anchorId="2B06A765">
          <v:shape id="_x0000_i2799" type="#_x0000_t75" style="width:113pt;height:19.25pt">
            <v:imagedata r:id="rId850" o:title=""/>
          </v:shape>
        </w:pict>
      </w:r>
      <w:r>
        <w:t xml:space="preserve">is obtained by setting </w:t>
      </w:r>
      <w:r w:rsidR="000429A3">
        <w:rPr>
          <w:kern w:val="2"/>
          <w:position w:val="-10"/>
          <w:lang w:val="en-US" w:eastAsia="zh-CN"/>
        </w:rPr>
        <w:pict w14:anchorId="39509EC4">
          <v:shape id="_x0000_i2800" type="#_x0000_t75" style="width:45.2pt;height:18.4pt">
            <v:imagedata r:id="rId804" o:title=""/>
          </v:shape>
        </w:pict>
      </w:r>
      <w:r>
        <w:rPr>
          <w:rFonts w:hint="eastAsia"/>
          <w:lang w:eastAsia="zh-CN"/>
        </w:rPr>
        <w:t>and</w:t>
      </w:r>
      <w:r>
        <w:rPr>
          <w:lang w:eastAsia="zh-CN"/>
        </w:rPr>
        <w:t xml:space="preserve"> </w:t>
      </w:r>
      <w:r>
        <w:t xml:space="preserve">is encoded as follows </w:t>
      </w:r>
    </w:p>
    <w:p w14:paraId="63665CF3" w14:textId="77777777" w:rsidR="00F94173" w:rsidRDefault="000429A3" w:rsidP="007A4888">
      <w:pPr>
        <w:pStyle w:val="B1"/>
      </w:pPr>
      <w:r>
        <w:rPr>
          <w:position w:val="-28"/>
        </w:rPr>
        <w:pict w14:anchorId="64E78D35">
          <v:shape id="_x0000_i2801" type="#_x0000_t75" style="width:112.2pt;height:31.8pt">
            <v:imagedata r:id="rId851" o:title=""/>
          </v:shape>
        </w:pict>
      </w:r>
    </w:p>
    <w:p w14:paraId="6908D128"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0429A3">
        <w:rPr>
          <w:position w:val="-12"/>
        </w:rPr>
        <w:pict w14:anchorId="22211973">
          <v:shape id="_x0000_i2802" type="#_x0000_t75" style="width:48.55pt;height:16.75pt">
            <v:imagedata r:id="rId852" o:title=""/>
          </v:shape>
        </w:pict>
      </w:r>
      <w:r>
        <w:rPr>
          <w:rFonts w:hint="eastAsia"/>
          <w:lang w:eastAsia="zh-CN"/>
        </w:rPr>
        <w:t>,</w:t>
      </w:r>
      <w:r w:rsidRPr="00F3111D">
        <w:t xml:space="preserve"> </w:t>
      </w:r>
      <w:r>
        <w:t xml:space="preserve">the </w:t>
      </w:r>
      <w:r w:rsidRPr="00F3111D">
        <w:t xml:space="preserve">basis sequences </w:t>
      </w:r>
      <w:r w:rsidR="000429A3">
        <w:rPr>
          <w:position w:val="-12"/>
        </w:rPr>
        <w:pict w14:anchorId="6ADA1988">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14:paraId="124CE78A"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0429A3">
        <w:rPr>
          <w:position w:val="-14"/>
        </w:rPr>
        <w:pict w14:anchorId="4C125E8E">
          <v:shape id="_x0000_i2804" type="#_x0000_t75" style="width:172.45pt;height:17.6pt">
            <v:imagedata r:id="rId853" o:title=""/>
          </v:shape>
        </w:pict>
      </w:r>
      <w:r>
        <w:rPr>
          <w:rFonts w:hint="eastAsia"/>
          <w:lang w:eastAsia="zh-CN"/>
        </w:rPr>
        <w:t xml:space="preserve">, </w:t>
      </w:r>
      <w:r w:rsidR="000429A3">
        <w:rPr>
          <w:position w:val="-10"/>
        </w:rPr>
        <w:pict w14:anchorId="77C25A01">
          <v:shape id="_x0000_i2805" type="#_x0000_t75" style="width:15.05pt;height:15.05pt">
            <v:imagedata r:id="rId829"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0429A3">
        <w:rPr>
          <w:position w:val="-14"/>
        </w:rPr>
        <w:pict w14:anchorId="7603D232">
          <v:shape id="_x0000_i2806" type="#_x0000_t75" style="width:67pt;height:19.25pt">
            <v:imagedata r:id="rId854" o:title=""/>
          </v:shape>
        </w:pict>
      </w:r>
      <w:r>
        <w:rPr>
          <w:rFonts w:hint="eastAsia"/>
          <w:lang w:eastAsia="zh-CN"/>
        </w:rPr>
        <w:t>is equal to</w:t>
      </w:r>
      <w:r w:rsidR="000429A3">
        <w:rPr>
          <w:position w:val="-14"/>
        </w:rPr>
        <w:pict w14:anchorId="0BA3AF7E">
          <v:shape id="_x0000_i2807" type="#_x0000_t75" style="width:48.55pt;height:17.6pt">
            <v:imagedata r:id="rId855" o:title=""/>
          </v:shape>
        </w:pict>
      </w:r>
      <w:r>
        <w:rPr>
          <w:rFonts w:hint="eastAsia"/>
          <w:lang w:eastAsia="zh-CN"/>
        </w:rPr>
        <w:t xml:space="preserve"> for slot SPUCCH format 4 and equal to </w:t>
      </w:r>
      <w:r w:rsidR="000429A3">
        <w:rPr>
          <w:position w:val="-14"/>
        </w:rPr>
        <w:pict w14:anchorId="21903AD5">
          <v:shape id="_x0000_i2808" type="#_x0000_t75" style="width:36.85pt;height:17.6pt">
            <v:imagedata r:id="rId856" o:title=""/>
          </v:shape>
        </w:pict>
      </w:r>
      <w:r>
        <w:rPr>
          <w:rFonts w:hint="eastAsia"/>
          <w:lang w:eastAsia="zh-CN"/>
        </w:rPr>
        <w:t xml:space="preserve">for subslot SPUCCH format 4, </w:t>
      </w:r>
      <w:r w:rsidR="000429A3">
        <w:rPr>
          <w:position w:val="-14"/>
        </w:rPr>
        <w:pict w14:anchorId="352DD0DA">
          <v:shape id="_x0000_i2809" type="#_x0000_t75" style="width:36.85pt;height:17.6pt">
            <v:imagedata r:id="rId856"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0429A3">
        <w:rPr>
          <w:position w:val="-10"/>
        </w:rPr>
        <w:pict w14:anchorId="39B1FC02">
          <v:shape id="_x0000_i2810" type="#_x0000_t75" style="width:56.1pt;height:15.05pt">
            <v:imagedata r:id="rId857"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2B5B6436" w14:textId="77777777" w:rsidR="00F94173" w:rsidRDefault="00F94173" w:rsidP="00F94173">
      <w:pPr>
        <w:rPr>
          <w:lang w:eastAsia="zh-CN"/>
        </w:rPr>
      </w:pPr>
      <w:r>
        <w:rPr>
          <w:rFonts w:hint="eastAsia"/>
          <w:lang w:eastAsia="zh-CN"/>
        </w:rPr>
        <w:t xml:space="preserve">For </w:t>
      </w:r>
      <w:r w:rsidR="000429A3">
        <w:rPr>
          <w:position w:val="-12"/>
        </w:rPr>
        <w:pict w14:anchorId="7C1DB722">
          <v:shape id="_x0000_i2811" type="#_x0000_t75" style="width:74.5pt;height:15.9pt">
            <v:imagedata r:id="rId858" o:title=""/>
          </v:shape>
        </w:pict>
      </w:r>
      <w:r>
        <w:rPr>
          <w:rFonts w:hint="eastAsia"/>
          <w:lang w:eastAsia="zh-CN"/>
        </w:rPr>
        <w:t>, t</w:t>
      </w:r>
      <w:r>
        <w:t>he bit sequence</w:t>
      </w:r>
      <w:r>
        <w:rPr>
          <w:rFonts w:hint="eastAsia"/>
          <w:lang w:eastAsia="zh-CN"/>
        </w:rPr>
        <w:t xml:space="preserve"> </w:t>
      </w:r>
      <w:r w:rsidR="000429A3">
        <w:rPr>
          <w:position w:val="-18"/>
        </w:rPr>
        <w:pict w14:anchorId="1B078E76">
          <v:shape id="_x0000_i2812" type="#_x0000_t75" style="width:121.4pt;height:20.95pt">
            <v:imagedata r:id="rId859" o:title=""/>
          </v:shape>
        </w:pict>
      </w:r>
      <w:r>
        <w:t xml:space="preserve"> is obtained</w:t>
      </w:r>
      <w:r>
        <w:rPr>
          <w:rFonts w:hint="eastAsia"/>
          <w:lang w:eastAsia="zh-CN"/>
        </w:rPr>
        <w:t xml:space="preserve"> </w:t>
      </w:r>
      <w:r>
        <w:t xml:space="preserve">by setting </w:t>
      </w:r>
      <w:r w:rsidR="000429A3">
        <w:rPr>
          <w:kern w:val="2"/>
          <w:position w:val="-10"/>
          <w:lang w:val="en-US" w:eastAsia="zh-CN"/>
        </w:rPr>
        <w:pict w14:anchorId="0BF10921">
          <v:shape id="_x0000_i2813" type="#_x0000_t75" style="width:45.2pt;height:18.4pt">
            <v:imagedata r:id="rId804" o:title=""/>
          </v:shape>
        </w:pict>
      </w:r>
      <w:r>
        <w:rPr>
          <w:rFonts w:hint="eastAsia"/>
          <w:lang w:eastAsia="zh-CN"/>
        </w:rPr>
        <w:t xml:space="preserve">and </w:t>
      </w:r>
      <w:r>
        <w:t>is encoded as follows</w:t>
      </w:r>
    </w:p>
    <w:p w14:paraId="6C20459B" w14:textId="77777777" w:rsidR="00F94173" w:rsidRDefault="000429A3" w:rsidP="007A4888">
      <w:pPr>
        <w:pStyle w:val="B1"/>
      </w:pPr>
      <w:r>
        <w:rPr>
          <w:position w:val="-28"/>
        </w:rPr>
        <w:pict w14:anchorId="38F7FCAC">
          <v:shape id="_x0000_i2814" type="#_x0000_t75" style="width:112.2pt;height:31.8pt">
            <v:imagedata r:id="rId860" o:title=""/>
          </v:shape>
        </w:pict>
      </w:r>
    </w:p>
    <w:p w14:paraId="2D1B2AEB"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429A3">
        <w:rPr>
          <w:position w:val="-12"/>
        </w:rPr>
        <w:pict w14:anchorId="1CA5297B">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064A4A86" w14:textId="77777777" w:rsidR="00F94173" w:rsidRDefault="00F94173" w:rsidP="00F94173">
      <w:pPr>
        <w:rPr>
          <w:lang w:eastAsia="zh-CN"/>
        </w:rPr>
      </w:pPr>
      <w:r>
        <w:t xml:space="preserve">The output bit sequence </w:t>
      </w:r>
      <w:r w:rsidR="000429A3">
        <w:rPr>
          <w:position w:val="-12"/>
        </w:rPr>
        <w:pict w14:anchorId="073502BE">
          <v:shape id="_x0000_i2816" type="#_x0000_t75" style="width:78.7pt;height:18.4pt">
            <v:imagedata r:id="rId861" o:title=""/>
          </v:shape>
        </w:pict>
      </w:r>
      <w:r>
        <w:t xml:space="preserve"> is obtained by circular repetition of the sequence </w:t>
      </w:r>
      <w:r w:rsidR="000429A3">
        <w:rPr>
          <w:position w:val="-10"/>
        </w:rPr>
        <w:pict w14:anchorId="17B6E933">
          <v:shape id="_x0000_i2817" type="#_x0000_t75" style="width:70.35pt;height:16.75pt">
            <v:imagedata r:id="rId810" o:title=""/>
          </v:shape>
        </w:pict>
      </w:r>
    </w:p>
    <w:p w14:paraId="6B199F4A" w14:textId="77777777" w:rsidR="00F94173" w:rsidRDefault="000429A3" w:rsidP="007A4888">
      <w:pPr>
        <w:pStyle w:val="B1"/>
      </w:pPr>
      <w:r>
        <w:rPr>
          <w:position w:val="-12"/>
        </w:rPr>
        <w:pict w14:anchorId="5F1D0984">
          <v:shape id="_x0000_i2818" type="#_x0000_t75" style="width:55.25pt;height:18.4pt">
            <v:imagedata r:id="rId811" o:title=""/>
          </v:shape>
        </w:pict>
      </w:r>
      <w:r w:rsidR="007A4888">
        <w:t xml:space="preserve">, </w:t>
      </w:r>
    </w:p>
    <w:p w14:paraId="5100C4F4"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2590B436" w14:textId="77777777" w:rsidR="00F94173" w:rsidRDefault="00F94173" w:rsidP="00F94173">
      <w:r>
        <w:t>For</w:t>
      </w:r>
      <w:r>
        <w:rPr>
          <w:rFonts w:hint="eastAsia"/>
          <w:lang w:eastAsia="zh-CN"/>
        </w:rPr>
        <w:t xml:space="preserve"> </w:t>
      </w:r>
      <w:r w:rsidR="000429A3">
        <w:rPr>
          <w:position w:val="-12"/>
        </w:rPr>
        <w:pict w14:anchorId="7802EB6F">
          <v:shape id="_x0000_i2819" type="#_x0000_t75" style="width:94.6pt;height:15.9pt">
            <v:imagedata r:id="rId862" o:title=""/>
          </v:shape>
        </w:pict>
      </w:r>
      <w:r>
        <w:t xml:space="preserve">, the bit sequence </w:t>
      </w:r>
      <w:r w:rsidR="000429A3">
        <w:rPr>
          <w:position w:val="-18"/>
        </w:rPr>
        <w:pict w14:anchorId="230F0367">
          <v:shape id="_x0000_i2820" type="#_x0000_t75" style="width:121.4pt;height:20.95pt">
            <v:imagedata r:id="rId859" o:title=""/>
          </v:shape>
        </w:pict>
      </w:r>
      <w:r>
        <w:t xml:space="preserve"> is obtained by setting </w:t>
      </w:r>
      <w:r w:rsidR="000429A3">
        <w:rPr>
          <w:kern w:val="2"/>
          <w:position w:val="-10"/>
          <w:lang w:val="en-US" w:eastAsia="zh-CN"/>
        </w:rPr>
        <w:pict w14:anchorId="1202467C">
          <v:shape id="_x0000_i2821" type="#_x0000_t75" style="width:53.6pt;height:18.4pt">
            <v:imagedata r:id="rId806" o:title=""/>
          </v:shape>
        </w:pict>
      </w:r>
      <w:r>
        <w:t xml:space="preserve"> if </w:t>
      </w:r>
      <w:r w:rsidRPr="00EC58DE">
        <w:rPr>
          <w:i/>
        </w:rPr>
        <w:t>i</w:t>
      </w:r>
      <w:r>
        <w:t xml:space="preserve"> is even and </w:t>
      </w:r>
      <w:r w:rsidR="000429A3">
        <w:rPr>
          <w:kern w:val="2"/>
          <w:position w:val="-20"/>
          <w:sz w:val="21"/>
          <w:szCs w:val="24"/>
          <w:lang w:val="en-US" w:eastAsia="zh-CN"/>
        </w:rPr>
        <w:pict w14:anchorId="7C56C222">
          <v:shape id="_x0000_i2822" type="#_x0000_t75" style="width:128.1pt;height:24.3pt">
            <v:imagedata r:id="rId863" o:title=""/>
          </v:shape>
        </w:pict>
      </w:r>
      <w:r>
        <w:t xml:space="preserve"> if </w:t>
      </w:r>
      <w:r w:rsidRPr="00EC58DE">
        <w:rPr>
          <w:i/>
        </w:rPr>
        <w:t>i</w:t>
      </w:r>
      <w:r>
        <w:t xml:space="preserve"> is odd.</w:t>
      </w:r>
      <w:r>
        <w:rPr>
          <w:rFonts w:hint="eastAsia"/>
          <w:lang w:eastAsia="zh-CN"/>
        </w:rPr>
        <w:t xml:space="preserve"> T</w:t>
      </w:r>
      <w:r>
        <w:t xml:space="preserve">he sequences of bits </w:t>
      </w:r>
      <w:r w:rsidR="000429A3">
        <w:rPr>
          <w:position w:val="-18"/>
        </w:rPr>
        <w:pict w14:anchorId="2762904F">
          <v:shape id="_x0000_i2823" type="#_x0000_t75" style="width:107.15pt;height:16.75pt">
            <v:imagedata r:id="rId864" o:title=""/>
          </v:shape>
        </w:pict>
      </w:r>
      <w:r>
        <w:t xml:space="preserve"> and </w:t>
      </w:r>
      <w:r w:rsidR="000429A3">
        <w:rPr>
          <w:position w:val="-18"/>
        </w:rPr>
        <w:pict w14:anchorId="0B46E737">
          <v:shape id="_x0000_i2824" type="#_x0000_t75" style="width:253.65pt;height:18.4pt">
            <v:imagedata r:id="rId865" o:title=""/>
          </v:shape>
        </w:pict>
      </w:r>
      <w:r>
        <w:t xml:space="preserve"> are encoded as follows </w:t>
      </w:r>
    </w:p>
    <w:p w14:paraId="3B5E40DA" w14:textId="77777777" w:rsidR="00F94173" w:rsidRDefault="000429A3" w:rsidP="007A4888">
      <w:pPr>
        <w:pStyle w:val="B1"/>
      </w:pPr>
      <w:r>
        <w:rPr>
          <w:position w:val="-28"/>
        </w:rPr>
        <w:pict w14:anchorId="3A20EB84">
          <v:shape id="_x0000_i2825" type="#_x0000_t75" style="width:109.65pt;height:32.65pt">
            <v:imagedata r:id="rId866" o:title=""/>
          </v:shape>
        </w:pict>
      </w:r>
      <w:r w:rsidR="00F94173">
        <w:t xml:space="preserve"> </w:t>
      </w:r>
    </w:p>
    <w:p w14:paraId="29EABEBE" w14:textId="77777777" w:rsidR="00F94173" w:rsidRDefault="00F94173" w:rsidP="007A4888">
      <w:pPr>
        <w:pStyle w:val="B1"/>
      </w:pPr>
      <w:r>
        <w:t xml:space="preserve">and </w:t>
      </w:r>
    </w:p>
    <w:p w14:paraId="2DA446CE" w14:textId="77777777" w:rsidR="00F94173" w:rsidRDefault="000429A3" w:rsidP="007A4888">
      <w:pPr>
        <w:pStyle w:val="B1"/>
      </w:pPr>
      <w:r>
        <w:rPr>
          <w:position w:val="-28"/>
        </w:rPr>
        <w:pict w14:anchorId="1BF80C2F">
          <v:shape id="_x0000_i2826" type="#_x0000_t75" style="width:203.45pt;height:39.35pt">
            <v:imagedata r:id="rId867" o:title=""/>
          </v:shape>
        </w:pict>
      </w:r>
    </w:p>
    <w:p w14:paraId="123D2721"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429A3">
        <w:rPr>
          <w:position w:val="-12"/>
        </w:rPr>
        <w:pict w14:anchorId="15F829C3">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14:paraId="4F12CBBE" w14:textId="77777777" w:rsidR="00F94173" w:rsidRDefault="00F94173" w:rsidP="00F94173">
      <w:r>
        <w:t xml:space="preserve">The output bit sequence </w:t>
      </w:r>
      <w:r w:rsidR="000429A3">
        <w:rPr>
          <w:position w:val="-12"/>
        </w:rPr>
        <w:pict w14:anchorId="6C66EAA4">
          <v:shape id="_x0000_i2828" type="#_x0000_t75" style="width:73.65pt;height:18.4pt">
            <v:imagedata r:id="rId868" o:title=""/>
          </v:shape>
        </w:pict>
      </w:r>
      <w:r>
        <w:t xml:space="preserve">is obtained by the concatenation and circular repetition of the bit sequences </w:t>
      </w:r>
      <w:r w:rsidR="000429A3">
        <w:rPr>
          <w:position w:val="-12"/>
        </w:rPr>
        <w:pict w14:anchorId="43447663">
          <v:shape id="_x0000_i2829" type="#_x0000_t75" style="width:73.65pt;height:19.25pt">
            <v:imagedata r:id="rId869" o:title=""/>
          </v:shape>
        </w:pict>
      </w:r>
      <w:r>
        <w:t xml:space="preserve">and </w:t>
      </w:r>
      <w:r w:rsidR="000429A3">
        <w:rPr>
          <w:position w:val="-12"/>
        </w:rPr>
        <w:pict w14:anchorId="347E8184">
          <v:shape id="_x0000_i2830" type="#_x0000_t75" style="width:73.65pt;height:22.6pt">
            <v:imagedata r:id="rId870" o:title=""/>
          </v:shape>
        </w:pict>
      </w:r>
      <w:r>
        <w:t xml:space="preserve"> as follows</w:t>
      </w:r>
    </w:p>
    <w:p w14:paraId="1F1F1F0D"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07F70633" w14:textId="77777777" w:rsidR="00F94173" w:rsidRPr="00054EC5" w:rsidRDefault="00F94173" w:rsidP="00F94173">
      <w:pPr>
        <w:rPr>
          <w:lang w:val="da-DK"/>
        </w:rPr>
      </w:pPr>
      <w:r w:rsidRPr="00054EC5">
        <w:rPr>
          <w:lang w:val="da-DK"/>
        </w:rPr>
        <w:t xml:space="preserve">while </w:t>
      </w:r>
      <w:r w:rsidR="000429A3">
        <w:rPr>
          <w:position w:val="-12"/>
        </w:rPr>
        <w:pict w14:anchorId="743B7EB7">
          <v:shape id="_x0000_i2831" type="#_x0000_t75" style="width:43.55pt;height:16.75pt">
            <v:imagedata r:id="rId871" o:title=""/>
          </v:shape>
        </w:pict>
      </w:r>
    </w:p>
    <w:p w14:paraId="2AB58927" w14:textId="77777777" w:rsidR="00F94173" w:rsidRDefault="000429A3" w:rsidP="00761093">
      <w:pPr>
        <w:pStyle w:val="B1"/>
        <w:rPr>
          <w:lang w:val="da-DK"/>
        </w:rPr>
      </w:pPr>
      <w:r>
        <w:rPr>
          <w:position w:val="-12"/>
        </w:rPr>
        <w:lastRenderedPageBreak/>
        <w:pict w14:anchorId="2979238D">
          <v:shape id="_x0000_i2832" type="#_x0000_t75" style="width:54.4pt;height:19.25pt">
            <v:imagedata r:id="rId872" o:title=""/>
          </v:shape>
        </w:pict>
      </w:r>
    </w:p>
    <w:p w14:paraId="115B609B"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7995E010" w14:textId="77777777" w:rsidR="00F94173" w:rsidRDefault="00F94173" w:rsidP="00F94173">
      <w:r>
        <w:t>end while</w:t>
      </w:r>
      <w:r w:rsidRPr="004811DE">
        <w:t xml:space="preserve"> </w:t>
      </w:r>
    </w:p>
    <w:p w14:paraId="05C1CA24" w14:textId="77777777" w:rsidR="00F94173" w:rsidRPr="00054EC5" w:rsidRDefault="00F94173" w:rsidP="00F94173">
      <w:pPr>
        <w:rPr>
          <w:lang w:val="da-DK"/>
        </w:rPr>
      </w:pPr>
      <w:r w:rsidRPr="00054EC5">
        <w:rPr>
          <w:lang w:val="da-DK"/>
        </w:rPr>
        <w:t xml:space="preserve">while </w:t>
      </w:r>
      <w:r w:rsidR="000429A3">
        <w:rPr>
          <w:position w:val="-12"/>
        </w:rPr>
        <w:pict w14:anchorId="27558F72">
          <v:shape id="_x0000_i2833" type="#_x0000_t75" style="width:58.6pt;height:16.75pt">
            <v:imagedata r:id="rId873" o:title=""/>
          </v:shape>
        </w:pict>
      </w:r>
    </w:p>
    <w:p w14:paraId="76747229" w14:textId="77777777" w:rsidR="00F94173" w:rsidRDefault="000429A3" w:rsidP="00761093">
      <w:pPr>
        <w:pStyle w:val="B1"/>
        <w:rPr>
          <w:lang w:val="da-DK"/>
        </w:rPr>
      </w:pPr>
      <w:r>
        <w:rPr>
          <w:position w:val="-14"/>
        </w:rPr>
        <w:pict w14:anchorId="186CDD3C">
          <v:shape id="_x0000_i2834" type="#_x0000_t75" style="width:75.35pt;height:24.3pt">
            <v:imagedata r:id="rId874" o:title=""/>
          </v:shape>
        </w:pict>
      </w:r>
    </w:p>
    <w:p w14:paraId="6C4C79BD"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4CE748C3" w14:textId="77777777" w:rsidR="00F94173" w:rsidRDefault="00F94173" w:rsidP="00F94173">
      <w:r>
        <w:t>end while</w:t>
      </w:r>
      <w:r w:rsidRPr="004811DE">
        <w:t xml:space="preserve"> </w:t>
      </w:r>
    </w:p>
    <w:p w14:paraId="5FDF397A" w14:textId="77777777" w:rsidR="00F94173" w:rsidRDefault="00F94173" w:rsidP="00F94173">
      <w:pPr>
        <w:rPr>
          <w:lang w:eastAsia="zh-CN"/>
        </w:rPr>
      </w:pPr>
      <w:r>
        <w:rPr>
          <w:rFonts w:hint="eastAsia"/>
          <w:lang w:eastAsia="zh-CN"/>
        </w:rPr>
        <w:t xml:space="preserve">For </w:t>
      </w:r>
      <w:r w:rsidR="000429A3">
        <w:rPr>
          <w:position w:val="-12"/>
        </w:rPr>
        <w:pict w14:anchorId="237011F4">
          <v:shape id="_x0000_i2835" type="#_x0000_t75" style="width:75.35pt;height:15.9pt">
            <v:imagedata r:id="rId875"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429A3">
        <w:rPr>
          <w:position w:val="-10"/>
        </w:rPr>
        <w:pict w14:anchorId="1D6D783D">
          <v:shape id="_x0000_i2836" type="#_x0000_t75" style="width:67pt;height:15.05pt">
            <v:imagedata r:id="rId827"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429A3">
        <w:rPr>
          <w:position w:val="-18"/>
        </w:rPr>
        <w:pict w14:anchorId="0BAA714A">
          <v:shape id="_x0000_i2837" type="#_x0000_t75" style="width:103.8pt;height:18.4pt">
            <v:imagedata r:id="rId85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11ACF8F5"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14:paraId="33D7773E" w14:textId="77777777" w:rsidR="009F7A98" w:rsidRDefault="009F7A98">
      <w:pPr>
        <w:pStyle w:val="Heading4"/>
      </w:pPr>
      <w:bookmarkStart w:id="409" w:name="_Toc10818749"/>
      <w:bookmarkStart w:id="410" w:name="_Toc20409159"/>
      <w:bookmarkStart w:id="411" w:name="_Toc74564319"/>
      <w:r>
        <w:t>5.2.3.2</w:t>
      </w:r>
      <w:r>
        <w:tab/>
        <w:t>Channel coding for UCI scheduling request</w:t>
      </w:r>
      <w:bookmarkEnd w:id="409"/>
      <w:bookmarkEnd w:id="410"/>
      <w:bookmarkEnd w:id="411"/>
    </w:p>
    <w:p w14:paraId="6C064DC0" w14:textId="77777777" w:rsidR="009F7A98" w:rsidRDefault="009F7A98">
      <w:r>
        <w:t>The scheduling request indication is received from higher layers and is processed according to [2].</w:t>
      </w:r>
    </w:p>
    <w:p w14:paraId="48E1C2D9" w14:textId="77777777" w:rsidR="009F7A98" w:rsidRDefault="009F7A98">
      <w:pPr>
        <w:pStyle w:val="Heading4"/>
      </w:pPr>
      <w:bookmarkStart w:id="412" w:name="_Toc10818750"/>
      <w:bookmarkStart w:id="413" w:name="_Toc20409160"/>
      <w:bookmarkStart w:id="414" w:name="_Toc74564320"/>
      <w:r>
        <w:t>5.2.3.3</w:t>
      </w:r>
      <w:r>
        <w:tab/>
        <w:t>Channel coding for UCI channel quality information</w:t>
      </w:r>
      <w:bookmarkEnd w:id="412"/>
      <w:bookmarkEnd w:id="413"/>
      <w:bookmarkEnd w:id="414"/>
    </w:p>
    <w:p w14:paraId="17FCE1AA"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0429A3">
        <w:rPr>
          <w:position w:val="-10"/>
        </w:rPr>
        <w:pict w14:anchorId="24C8CF0B">
          <v:shape id="_x0000_i2838" type="#_x0000_t75" style="width:88.75pt;height:15.05pt">
            <v:imagedata r:id="rId876"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14:paraId="5B6A00A3"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0CA74ACE"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5F397BE1" w14:textId="77777777">
        <w:trPr>
          <w:trHeight w:val="83"/>
          <w:jc w:val="center"/>
        </w:trPr>
        <w:tc>
          <w:tcPr>
            <w:tcW w:w="375" w:type="dxa"/>
            <w:tcBorders>
              <w:bottom w:val="single" w:sz="4" w:space="0" w:color="auto"/>
            </w:tcBorders>
            <w:tcMar>
              <w:left w:w="0" w:type="dxa"/>
              <w:right w:w="0" w:type="dxa"/>
            </w:tcMar>
            <w:vAlign w:val="center"/>
          </w:tcPr>
          <w:p w14:paraId="08ED6F4C"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17D35B67"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22663904"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46A60394"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69E4164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6E37E05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70A619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F35264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250A061A"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0C98CF8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5D5EAE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145A899A"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705D858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4ED868CE"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7963A1C3" w14:textId="77777777">
        <w:trPr>
          <w:trHeight w:val="270"/>
          <w:jc w:val="center"/>
        </w:trPr>
        <w:tc>
          <w:tcPr>
            <w:tcW w:w="375" w:type="dxa"/>
            <w:noWrap/>
            <w:tcMar>
              <w:left w:w="0" w:type="dxa"/>
              <w:right w:w="0" w:type="dxa"/>
            </w:tcMar>
            <w:vAlign w:val="center"/>
          </w:tcPr>
          <w:p w14:paraId="3B5246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5E72D4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56DA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CF61F5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91C67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1B0FF3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3B2D4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F44F0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2C1EA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4622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1AD2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A054F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8B56C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1EA3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434D92B2" w14:textId="77777777">
        <w:trPr>
          <w:trHeight w:val="270"/>
          <w:jc w:val="center"/>
        </w:trPr>
        <w:tc>
          <w:tcPr>
            <w:tcW w:w="375" w:type="dxa"/>
            <w:noWrap/>
            <w:tcMar>
              <w:left w:w="0" w:type="dxa"/>
              <w:right w:w="0" w:type="dxa"/>
            </w:tcMar>
            <w:vAlign w:val="center"/>
          </w:tcPr>
          <w:p w14:paraId="7E41B22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395C1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BCF8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8861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BFF55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D8321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AB0B1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793CE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C5C99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6BA1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71C47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2E4A5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89DCE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908D7D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1C7E861F" w14:textId="77777777">
        <w:trPr>
          <w:trHeight w:val="270"/>
          <w:jc w:val="center"/>
        </w:trPr>
        <w:tc>
          <w:tcPr>
            <w:tcW w:w="375" w:type="dxa"/>
            <w:noWrap/>
            <w:tcMar>
              <w:left w:w="0" w:type="dxa"/>
              <w:right w:w="0" w:type="dxa"/>
            </w:tcMar>
            <w:vAlign w:val="center"/>
          </w:tcPr>
          <w:p w14:paraId="1201A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63AF386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4139FA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FE1D5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C333F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CAE5DA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4AD8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A6D3A1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59A47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06966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CC605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03C17BE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0BBC7D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EEEDC1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2E14B13" w14:textId="77777777">
        <w:trPr>
          <w:trHeight w:val="270"/>
          <w:jc w:val="center"/>
        </w:trPr>
        <w:tc>
          <w:tcPr>
            <w:tcW w:w="375" w:type="dxa"/>
            <w:noWrap/>
            <w:tcMar>
              <w:left w:w="0" w:type="dxa"/>
              <w:right w:w="0" w:type="dxa"/>
            </w:tcMar>
            <w:vAlign w:val="center"/>
          </w:tcPr>
          <w:p w14:paraId="3CEC21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9C7C46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C7377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A73D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E681F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15C5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E50B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9A0B9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5F88D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55B3E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1E4B9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EBCCA3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BA60D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C59FA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826554D" w14:textId="77777777">
        <w:trPr>
          <w:trHeight w:val="270"/>
          <w:jc w:val="center"/>
        </w:trPr>
        <w:tc>
          <w:tcPr>
            <w:tcW w:w="375" w:type="dxa"/>
            <w:noWrap/>
            <w:tcMar>
              <w:left w:w="0" w:type="dxa"/>
              <w:right w:w="0" w:type="dxa"/>
            </w:tcMar>
            <w:vAlign w:val="center"/>
          </w:tcPr>
          <w:p w14:paraId="780A07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33BF12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44283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6CD8D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C4A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66116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5A6C7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A346A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D591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34E8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3D218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E0648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2961E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89E9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16BE596" w14:textId="77777777">
        <w:trPr>
          <w:trHeight w:val="270"/>
          <w:jc w:val="center"/>
        </w:trPr>
        <w:tc>
          <w:tcPr>
            <w:tcW w:w="375" w:type="dxa"/>
            <w:noWrap/>
            <w:tcMar>
              <w:left w:w="0" w:type="dxa"/>
              <w:right w:w="0" w:type="dxa"/>
            </w:tcMar>
            <w:vAlign w:val="center"/>
          </w:tcPr>
          <w:p w14:paraId="61A32C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4BF33B0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2B89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A46E2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5F70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464FEC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18F4E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1C9D44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E29A8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4F70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8A2A7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2F6BB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E92962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975A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9E6CC6B" w14:textId="77777777">
        <w:trPr>
          <w:trHeight w:val="270"/>
          <w:jc w:val="center"/>
        </w:trPr>
        <w:tc>
          <w:tcPr>
            <w:tcW w:w="375" w:type="dxa"/>
            <w:noWrap/>
            <w:tcMar>
              <w:left w:w="0" w:type="dxa"/>
              <w:right w:w="0" w:type="dxa"/>
            </w:tcMar>
            <w:vAlign w:val="center"/>
          </w:tcPr>
          <w:p w14:paraId="035398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391FFD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535CF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226A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B583F1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378469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839F44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25C98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553C2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4D9B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1462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A6164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560C93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D1356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E013D84" w14:textId="77777777">
        <w:trPr>
          <w:trHeight w:val="270"/>
          <w:jc w:val="center"/>
        </w:trPr>
        <w:tc>
          <w:tcPr>
            <w:tcW w:w="375" w:type="dxa"/>
            <w:noWrap/>
            <w:tcMar>
              <w:left w:w="0" w:type="dxa"/>
              <w:right w:w="0" w:type="dxa"/>
            </w:tcMar>
            <w:vAlign w:val="center"/>
          </w:tcPr>
          <w:p w14:paraId="163CE9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39CE42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49B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1CCB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AADF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256AC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21B1B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5080C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0CDCA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E653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C2115B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C4B6C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49E40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460AF9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AF4049" w14:textId="77777777">
        <w:trPr>
          <w:trHeight w:val="270"/>
          <w:jc w:val="center"/>
        </w:trPr>
        <w:tc>
          <w:tcPr>
            <w:tcW w:w="375" w:type="dxa"/>
            <w:noWrap/>
            <w:tcMar>
              <w:left w:w="0" w:type="dxa"/>
              <w:right w:w="0" w:type="dxa"/>
            </w:tcMar>
            <w:vAlign w:val="center"/>
          </w:tcPr>
          <w:p w14:paraId="00A1C9F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59CE00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F0318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4CE62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CB116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0BC3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E9373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9BEBE6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59C92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BE3A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C549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9972D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7C252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4F128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12939B6" w14:textId="77777777">
        <w:trPr>
          <w:trHeight w:val="270"/>
          <w:jc w:val="center"/>
        </w:trPr>
        <w:tc>
          <w:tcPr>
            <w:tcW w:w="375" w:type="dxa"/>
            <w:noWrap/>
            <w:tcMar>
              <w:left w:w="0" w:type="dxa"/>
              <w:right w:w="0" w:type="dxa"/>
            </w:tcMar>
            <w:vAlign w:val="center"/>
          </w:tcPr>
          <w:p w14:paraId="28420E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092116C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572DF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2FEA95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B300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435EA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7592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09064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5B4E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FD6771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1A3BF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01EC7A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81503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92E52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DC0E5D" w14:textId="77777777">
        <w:trPr>
          <w:trHeight w:val="270"/>
          <w:jc w:val="center"/>
        </w:trPr>
        <w:tc>
          <w:tcPr>
            <w:tcW w:w="375" w:type="dxa"/>
            <w:noWrap/>
            <w:tcMar>
              <w:left w:w="0" w:type="dxa"/>
              <w:right w:w="0" w:type="dxa"/>
            </w:tcMar>
            <w:vAlign w:val="center"/>
          </w:tcPr>
          <w:p w14:paraId="3597CA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1B339F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67311F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785A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9E98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55065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84ACDE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8CAFB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22279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6C3D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A421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9A3BC1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972FE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B9811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13C7990F" w14:textId="77777777">
        <w:trPr>
          <w:trHeight w:val="270"/>
          <w:jc w:val="center"/>
        </w:trPr>
        <w:tc>
          <w:tcPr>
            <w:tcW w:w="375" w:type="dxa"/>
            <w:noWrap/>
            <w:tcMar>
              <w:left w:w="0" w:type="dxa"/>
              <w:right w:w="0" w:type="dxa"/>
            </w:tcMar>
            <w:vAlign w:val="center"/>
          </w:tcPr>
          <w:p w14:paraId="6C1FCE8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1B436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49DF2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6FEB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2A043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5C85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886A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56668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D23E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0B2C34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4F969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F5732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F297C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596C3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3E04C18" w14:textId="77777777">
        <w:trPr>
          <w:trHeight w:val="270"/>
          <w:jc w:val="center"/>
        </w:trPr>
        <w:tc>
          <w:tcPr>
            <w:tcW w:w="375" w:type="dxa"/>
            <w:noWrap/>
            <w:tcMar>
              <w:left w:w="0" w:type="dxa"/>
              <w:right w:w="0" w:type="dxa"/>
            </w:tcMar>
            <w:vAlign w:val="center"/>
          </w:tcPr>
          <w:p w14:paraId="6B479B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3521B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AECA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EA23F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1723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4F16B7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CB5B5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1F89C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99F1C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80A70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9B13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38D8E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2E738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799F4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25F5F8" w14:textId="77777777">
        <w:trPr>
          <w:trHeight w:val="270"/>
          <w:jc w:val="center"/>
        </w:trPr>
        <w:tc>
          <w:tcPr>
            <w:tcW w:w="375" w:type="dxa"/>
            <w:noWrap/>
            <w:tcMar>
              <w:left w:w="0" w:type="dxa"/>
              <w:right w:w="0" w:type="dxa"/>
            </w:tcMar>
            <w:vAlign w:val="center"/>
          </w:tcPr>
          <w:p w14:paraId="5ED424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0B922F5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2EFD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CAF8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A8BF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CDE6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2184A3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8E46DC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5576C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FBA0B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F5826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3CFF0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1B3F71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BF14D0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69F8802" w14:textId="77777777">
        <w:trPr>
          <w:trHeight w:val="270"/>
          <w:jc w:val="center"/>
        </w:trPr>
        <w:tc>
          <w:tcPr>
            <w:tcW w:w="375" w:type="dxa"/>
            <w:noWrap/>
            <w:tcMar>
              <w:left w:w="0" w:type="dxa"/>
              <w:right w:w="0" w:type="dxa"/>
            </w:tcMar>
            <w:vAlign w:val="center"/>
          </w:tcPr>
          <w:p w14:paraId="0259E3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4D7A1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CB64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D368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69C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C0C76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5281C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EEB58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B269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79D8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7D7C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A1EBF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89EB82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C0BAA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1C3C79" w14:textId="77777777">
        <w:trPr>
          <w:trHeight w:val="270"/>
          <w:jc w:val="center"/>
        </w:trPr>
        <w:tc>
          <w:tcPr>
            <w:tcW w:w="375" w:type="dxa"/>
            <w:noWrap/>
            <w:tcMar>
              <w:left w:w="0" w:type="dxa"/>
              <w:right w:w="0" w:type="dxa"/>
            </w:tcMar>
            <w:vAlign w:val="center"/>
          </w:tcPr>
          <w:p w14:paraId="6131BA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BD71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57875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9308DF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6C2B5F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6CC77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D0DE2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8B4E71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F120F5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2E30F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DBBF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84C737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7F5C02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9D91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273BEB4" w14:textId="77777777">
        <w:trPr>
          <w:trHeight w:val="270"/>
          <w:jc w:val="center"/>
        </w:trPr>
        <w:tc>
          <w:tcPr>
            <w:tcW w:w="375" w:type="dxa"/>
            <w:noWrap/>
            <w:tcMar>
              <w:left w:w="0" w:type="dxa"/>
              <w:right w:w="0" w:type="dxa"/>
            </w:tcMar>
            <w:vAlign w:val="center"/>
          </w:tcPr>
          <w:p w14:paraId="4B48EDA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47D14D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395EA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5EB8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1EB59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CD8B89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2F593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7F834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DB25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03619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67B9D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6F49DB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F701BC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AE586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C8E4F26" w14:textId="77777777">
        <w:trPr>
          <w:trHeight w:val="270"/>
          <w:jc w:val="center"/>
        </w:trPr>
        <w:tc>
          <w:tcPr>
            <w:tcW w:w="375" w:type="dxa"/>
            <w:noWrap/>
            <w:tcMar>
              <w:left w:w="0" w:type="dxa"/>
              <w:right w:w="0" w:type="dxa"/>
            </w:tcMar>
            <w:vAlign w:val="center"/>
          </w:tcPr>
          <w:p w14:paraId="4D67C0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05F4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5F3C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9BFD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D31F9F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14E8B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D38B5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388A8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CBBA7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626EA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FDEBA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2146AC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F4734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9B129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B89E6F1" w14:textId="77777777">
        <w:trPr>
          <w:trHeight w:val="270"/>
          <w:jc w:val="center"/>
        </w:trPr>
        <w:tc>
          <w:tcPr>
            <w:tcW w:w="375" w:type="dxa"/>
            <w:noWrap/>
            <w:tcMar>
              <w:left w:w="0" w:type="dxa"/>
              <w:right w:w="0" w:type="dxa"/>
            </w:tcMar>
            <w:vAlign w:val="center"/>
          </w:tcPr>
          <w:p w14:paraId="7A7F52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019B2E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95E1B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F3D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2C0C1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7CFA4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3DE439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0D48F4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88E4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FA51B0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A05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77192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B16C7D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33FCFD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B71A523" w14:textId="77777777">
        <w:trPr>
          <w:trHeight w:val="285"/>
          <w:jc w:val="center"/>
        </w:trPr>
        <w:tc>
          <w:tcPr>
            <w:tcW w:w="375" w:type="dxa"/>
            <w:noWrap/>
            <w:tcMar>
              <w:left w:w="0" w:type="dxa"/>
              <w:right w:w="0" w:type="dxa"/>
            </w:tcMar>
            <w:vAlign w:val="center"/>
          </w:tcPr>
          <w:p w14:paraId="446D70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358123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2BB4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C78D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9EB9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B3AF7A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03CE3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B00851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FD96B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8BFD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996EC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DEDE7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7ACEBCE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832AF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51D92ABF" w14:textId="77777777" w:rsidR="009F7A98" w:rsidRDefault="009F7A98"/>
    <w:p w14:paraId="1349C51F" w14:textId="77777777" w:rsidR="009F7A98" w:rsidRDefault="009F7A98">
      <w:r>
        <w:t xml:space="preserve">After encoding the bits are denoted by </w:t>
      </w:r>
      <w:r w:rsidR="000429A3">
        <w:rPr>
          <w:position w:val="-10"/>
        </w:rPr>
        <w:pict w14:anchorId="46BBA473">
          <v:shape id="_x0000_i2839" type="#_x0000_t75" style="width:84.55pt;height:15.05pt">
            <v:imagedata r:id="rId617" o:title=""/>
          </v:shape>
        </w:pict>
      </w:r>
      <w:r>
        <w:t xml:space="preserve"> where </w:t>
      </w:r>
      <w:r w:rsidR="000429A3">
        <w:rPr>
          <w:position w:val="-6"/>
        </w:rPr>
        <w:pict w14:anchorId="27A0A63F">
          <v:shape id="_x0000_i2840" type="#_x0000_t75" style="width:31.8pt;height:12.55pt">
            <v:imagedata r:id="rId877" o:title=""/>
          </v:shape>
        </w:pict>
      </w:r>
      <w:r>
        <w:t xml:space="preserve"> and with</w:t>
      </w:r>
    </w:p>
    <w:p w14:paraId="101BE0AD" w14:textId="77777777" w:rsidR="009F7A98" w:rsidRDefault="000429A3" w:rsidP="007A4888">
      <w:pPr>
        <w:pStyle w:val="B1"/>
      </w:pPr>
      <w:r>
        <w:rPr>
          <w:position w:val="-28"/>
        </w:rPr>
        <w:pict w14:anchorId="591689E4">
          <v:shape id="_x0000_i2841" type="#_x0000_t75" style="width:103.8pt;height:32.65pt">
            <v:imagedata r:id="rId878" o:title=""/>
          </v:shape>
        </w:pict>
      </w:r>
      <w:r w:rsidR="009F7A98">
        <w:t xml:space="preserve"> where </w:t>
      </w:r>
      <w:r w:rsidR="009F7A98">
        <w:rPr>
          <w:i/>
        </w:rPr>
        <w:t>i</w:t>
      </w:r>
      <w:r w:rsidR="009F7A98">
        <w:t xml:space="preserve"> = 0, 1, 2, …, </w:t>
      </w:r>
      <w:r w:rsidR="009F7A98">
        <w:rPr>
          <w:i/>
        </w:rPr>
        <w:t>B</w:t>
      </w:r>
      <w:r w:rsidR="009F7A98">
        <w:t>-1.</w:t>
      </w:r>
    </w:p>
    <w:p w14:paraId="1886F8FC"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429A3">
        <w:rPr>
          <w:position w:val="-10"/>
        </w:rPr>
        <w:pict w14:anchorId="50B4C2D9">
          <v:shape id="_x0000_i2842" type="#_x0000_t75" style="width:67pt;height:15.05pt">
            <v:imagedata r:id="rId827" o:title=""/>
          </v:shape>
        </w:pict>
      </w:r>
      <w:r>
        <w:t xml:space="preserve">, where </w:t>
      </w:r>
      <w:r w:rsidR="000429A3">
        <w:rPr>
          <w:position w:val="-12"/>
        </w:rPr>
        <w:pict w14:anchorId="41A3E290">
          <v:shape id="_x0000_i2843" type="#_x0000_t75" style="width:128.95pt;height:16.75pt">
            <v:imagedata r:id="rId828" o:title=""/>
          </v:shape>
        </w:pict>
      </w:r>
      <w:r>
        <w:rPr>
          <w:rFonts w:hint="eastAsia"/>
          <w:lang w:eastAsia="zh-CN"/>
        </w:rPr>
        <w:t xml:space="preserve">, </w:t>
      </w:r>
      <w:r w:rsidR="000429A3">
        <w:rPr>
          <w:position w:val="-10"/>
        </w:rPr>
        <w:pict w14:anchorId="47377F16">
          <v:shape id="_x0000_i2844" type="#_x0000_t75" style="width:15.05pt;height:15.05pt">
            <v:imagedata r:id="rId829" o:title=""/>
          </v:shape>
        </w:pict>
      </w:r>
      <w:r>
        <w:rPr>
          <w:rFonts w:hint="eastAsia"/>
          <w:lang w:eastAsia="zh-CN"/>
        </w:rPr>
        <w:t xml:space="preserve"> is the modulation order of the PUCCH format 4, </w:t>
      </w:r>
      <w:r w:rsidR="000429A3">
        <w:rPr>
          <w:position w:val="-12"/>
        </w:rPr>
        <w:pict w14:anchorId="3713417D">
          <v:shape id="_x0000_i2845"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0429A3">
        <w:rPr>
          <w:position w:val="-10"/>
        </w:rPr>
        <w:pict w14:anchorId="78C431B9">
          <v:shape id="_x0000_i2846" type="#_x0000_t75" style="width:38.5pt;height:15.9pt">
            <v:imagedata r:id="rId831"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429A3">
        <w:rPr>
          <w:position w:val="-10"/>
        </w:rPr>
        <w:pict w14:anchorId="19B473D4">
          <v:shape id="_x0000_i2847" type="#_x0000_t75" style="width:70.35pt;height:15.05pt">
            <v:imagedata r:id="rId87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D0A8E80"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429A3">
        <w:rPr>
          <w:position w:val="-10"/>
        </w:rPr>
        <w:pict w14:anchorId="3ACC5BF7">
          <v:shape id="_x0000_i2848" type="#_x0000_t75" style="width:65.3pt;height:15.05pt">
            <v:imagedata r:id="rId835" o:title=""/>
          </v:shape>
        </w:pict>
      </w:r>
      <w:r>
        <w:t xml:space="preserve">, where </w:t>
      </w:r>
      <w:r w:rsidR="000429A3">
        <w:rPr>
          <w:position w:val="-14"/>
        </w:rPr>
        <w:pict w14:anchorId="4CF0E54D">
          <v:shape id="_x0000_i2849" type="#_x0000_t75" style="width:120.55pt;height:19.25pt">
            <v:imagedata r:id="rId836" o:title=""/>
          </v:shape>
        </w:pict>
      </w:r>
      <w:r>
        <w:rPr>
          <w:rFonts w:hint="eastAsia"/>
          <w:lang w:eastAsia="zh-CN"/>
        </w:rPr>
        <w:t xml:space="preserve">, </w:t>
      </w:r>
      <w:r w:rsidR="000429A3">
        <w:rPr>
          <w:position w:val="-10"/>
        </w:rPr>
        <w:pict w14:anchorId="50999B41">
          <v:shape id="_x0000_i2850" type="#_x0000_t75" style="width:15.05pt;height:15.05pt">
            <v:imagedata r:id="rId829" o:title=""/>
          </v:shape>
        </w:pict>
      </w:r>
      <w:r>
        <w:rPr>
          <w:rFonts w:hint="eastAsia"/>
          <w:lang w:eastAsia="zh-CN"/>
        </w:rPr>
        <w:t xml:space="preserve"> is the modulation order of the PUCCH format 5 and </w:t>
      </w:r>
      <w:r w:rsidR="000429A3">
        <w:rPr>
          <w:position w:val="-12"/>
        </w:rPr>
        <w:pict w14:anchorId="2FE5F61D">
          <v:shape id="_x0000_i2851" type="#_x0000_t75" style="width:31.8pt;height:16.75pt">
            <v:imagedata r:id="rId830"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429A3">
        <w:rPr>
          <w:position w:val="-10"/>
        </w:rPr>
        <w:pict w14:anchorId="241F86C9">
          <v:shape id="_x0000_i2852"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9098BC1" w14:textId="77777777" w:rsidR="009F7A98" w:rsidRDefault="009F7A98">
      <w:pPr>
        <w:pStyle w:val="Heading5"/>
      </w:pPr>
      <w:bookmarkStart w:id="415" w:name="_Toc10818751"/>
      <w:bookmarkStart w:id="416" w:name="_Toc20409161"/>
      <w:bookmarkStart w:id="417" w:name="_Toc74564321"/>
      <w:r>
        <w:t>5.2.3.3.1</w:t>
      </w:r>
      <w:r>
        <w:tab/>
        <w:t>Channel quality information formats for wideband reports</w:t>
      </w:r>
      <w:bookmarkEnd w:id="415"/>
      <w:bookmarkEnd w:id="416"/>
      <w:bookmarkEnd w:id="417"/>
    </w:p>
    <w:p w14:paraId="2E43615A" w14:textId="77777777"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9FA854C" w14:textId="77777777"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4AD89903" w14:textId="77777777" w:rsidR="00CA0336" w:rsidRDefault="00CA0336" w:rsidP="00CA0336"/>
    <w:p w14:paraId="7272F136" w14:textId="77777777"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52ED3E5A" w14:textId="77777777" w:rsidTr="00BF140A">
        <w:trPr>
          <w:jc w:val="center"/>
        </w:trPr>
        <w:tc>
          <w:tcPr>
            <w:tcW w:w="0" w:type="auto"/>
            <w:shd w:val="clear" w:color="auto" w:fill="E0E0E0"/>
            <w:vAlign w:val="center"/>
          </w:tcPr>
          <w:p w14:paraId="3E9C9EC0" w14:textId="77777777" w:rsidR="009F7A98" w:rsidRDefault="009F7A98">
            <w:pPr>
              <w:pStyle w:val="TAH"/>
            </w:pPr>
            <w:r>
              <w:t>Field</w:t>
            </w:r>
          </w:p>
        </w:tc>
        <w:tc>
          <w:tcPr>
            <w:tcW w:w="0" w:type="auto"/>
            <w:shd w:val="clear" w:color="auto" w:fill="E0E0E0"/>
            <w:vAlign w:val="center"/>
          </w:tcPr>
          <w:p w14:paraId="19830897" w14:textId="77777777" w:rsidR="009F7A98" w:rsidRDefault="009F7A98">
            <w:pPr>
              <w:pStyle w:val="TAH"/>
            </w:pPr>
            <w:r>
              <w:t>Bit width</w:t>
            </w:r>
          </w:p>
        </w:tc>
      </w:tr>
      <w:tr w:rsidR="009F7A98" w14:paraId="5B0D46BC" w14:textId="77777777" w:rsidTr="00BF140A">
        <w:trPr>
          <w:jc w:val="center"/>
        </w:trPr>
        <w:tc>
          <w:tcPr>
            <w:tcW w:w="0" w:type="auto"/>
            <w:vAlign w:val="center"/>
          </w:tcPr>
          <w:p w14:paraId="727DF70E" w14:textId="77777777" w:rsidR="009F7A98" w:rsidRDefault="009F7A98" w:rsidP="00BF140A">
            <w:pPr>
              <w:pStyle w:val="TAC"/>
            </w:pPr>
            <w:r>
              <w:t>Wide-band CQI</w:t>
            </w:r>
          </w:p>
        </w:tc>
        <w:tc>
          <w:tcPr>
            <w:tcW w:w="0" w:type="auto"/>
            <w:vAlign w:val="center"/>
          </w:tcPr>
          <w:p w14:paraId="657BD7A8" w14:textId="77777777" w:rsidR="009F7A98" w:rsidRDefault="009F7A98">
            <w:pPr>
              <w:pStyle w:val="TAC"/>
            </w:pPr>
            <w:r>
              <w:t>4</w:t>
            </w:r>
          </w:p>
        </w:tc>
      </w:tr>
    </w:tbl>
    <w:p w14:paraId="275F7A0F" w14:textId="77777777" w:rsidR="00CA0336" w:rsidRDefault="00CA0336"/>
    <w:p w14:paraId="14DA4A2C" w14:textId="77777777"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167EAA6D" w14:textId="77777777" w:rsidTr="00BF140A">
        <w:trPr>
          <w:jc w:val="center"/>
        </w:trPr>
        <w:tc>
          <w:tcPr>
            <w:tcW w:w="0" w:type="auto"/>
            <w:vMerge w:val="restart"/>
            <w:shd w:val="clear" w:color="auto" w:fill="E0E0E0"/>
            <w:vAlign w:val="center"/>
          </w:tcPr>
          <w:p w14:paraId="155C40B8" w14:textId="77777777" w:rsidR="00CA0336" w:rsidRPr="00290CB4" w:rsidRDefault="00CA0336" w:rsidP="009E14B4">
            <w:pPr>
              <w:pStyle w:val="TAH"/>
            </w:pPr>
            <w:r w:rsidRPr="00290CB4">
              <w:t>Field</w:t>
            </w:r>
          </w:p>
        </w:tc>
        <w:tc>
          <w:tcPr>
            <w:tcW w:w="0" w:type="auto"/>
            <w:gridSpan w:val="2"/>
            <w:shd w:val="clear" w:color="auto" w:fill="E0E0E0"/>
            <w:vAlign w:val="center"/>
          </w:tcPr>
          <w:p w14:paraId="0F2B984E" w14:textId="77777777" w:rsidR="00CA0336" w:rsidRPr="00290CB4" w:rsidRDefault="00CA0336" w:rsidP="009E14B4">
            <w:pPr>
              <w:pStyle w:val="TAH"/>
            </w:pPr>
            <w:r w:rsidRPr="00290CB4">
              <w:t>Bit width</w:t>
            </w:r>
          </w:p>
        </w:tc>
      </w:tr>
      <w:tr w:rsidR="00CA0336" w:rsidRPr="00290CB4" w14:paraId="5CE64077" w14:textId="77777777" w:rsidTr="00BF140A">
        <w:trPr>
          <w:jc w:val="center"/>
        </w:trPr>
        <w:tc>
          <w:tcPr>
            <w:tcW w:w="0" w:type="auto"/>
            <w:vMerge/>
            <w:shd w:val="clear" w:color="auto" w:fill="E0E0E0"/>
            <w:vAlign w:val="center"/>
          </w:tcPr>
          <w:p w14:paraId="145CD305" w14:textId="77777777" w:rsidR="00CA0336" w:rsidRPr="00290CB4" w:rsidRDefault="00CA0336" w:rsidP="009E14B4">
            <w:pPr>
              <w:pStyle w:val="TAH"/>
              <w:rPr>
                <w:b w:val="0"/>
                <w:bCs/>
              </w:rPr>
            </w:pPr>
          </w:p>
        </w:tc>
        <w:tc>
          <w:tcPr>
            <w:tcW w:w="0" w:type="auto"/>
            <w:shd w:val="clear" w:color="auto" w:fill="E0E0E0"/>
            <w:vAlign w:val="center"/>
          </w:tcPr>
          <w:p w14:paraId="48181BDE" w14:textId="77777777" w:rsidR="00CA0336" w:rsidRPr="00290CB4" w:rsidRDefault="00CA0336" w:rsidP="009E14B4">
            <w:pPr>
              <w:pStyle w:val="TAH"/>
            </w:pPr>
            <w:r w:rsidRPr="00290CB4">
              <w:t>Rank = 1</w:t>
            </w:r>
          </w:p>
        </w:tc>
        <w:tc>
          <w:tcPr>
            <w:tcW w:w="0" w:type="auto"/>
            <w:shd w:val="clear" w:color="auto" w:fill="E0E0E0"/>
            <w:vAlign w:val="center"/>
          </w:tcPr>
          <w:p w14:paraId="5FF1DE3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51354CD0" w14:textId="77777777" w:rsidTr="00BF140A">
        <w:trPr>
          <w:jc w:val="center"/>
        </w:trPr>
        <w:tc>
          <w:tcPr>
            <w:tcW w:w="0" w:type="auto"/>
            <w:vAlign w:val="center"/>
          </w:tcPr>
          <w:p w14:paraId="0843EB54" w14:textId="77777777" w:rsidR="00CA0336" w:rsidRPr="00290CB4" w:rsidRDefault="00CA0336" w:rsidP="009E14B4">
            <w:pPr>
              <w:pStyle w:val="TAC"/>
            </w:pPr>
            <w:r w:rsidRPr="00290CB4">
              <w:t xml:space="preserve">Wide-band CQI </w:t>
            </w:r>
          </w:p>
        </w:tc>
        <w:tc>
          <w:tcPr>
            <w:tcW w:w="0" w:type="auto"/>
            <w:vAlign w:val="center"/>
          </w:tcPr>
          <w:p w14:paraId="30A79DAE" w14:textId="77777777" w:rsidR="00CA0336" w:rsidRPr="00290CB4" w:rsidRDefault="00CA0336" w:rsidP="009E14B4">
            <w:pPr>
              <w:pStyle w:val="TAC"/>
            </w:pPr>
            <w:r w:rsidRPr="00290CB4">
              <w:t>4</w:t>
            </w:r>
          </w:p>
        </w:tc>
        <w:tc>
          <w:tcPr>
            <w:tcW w:w="0" w:type="auto"/>
            <w:vAlign w:val="center"/>
          </w:tcPr>
          <w:p w14:paraId="2958DD7A" w14:textId="77777777" w:rsidR="00CA0336" w:rsidRPr="00290CB4" w:rsidRDefault="00CA0336" w:rsidP="009E14B4">
            <w:pPr>
              <w:pStyle w:val="TAC"/>
            </w:pPr>
            <w:r w:rsidRPr="00290CB4">
              <w:t>4</w:t>
            </w:r>
          </w:p>
        </w:tc>
      </w:tr>
      <w:tr w:rsidR="00CA0336" w:rsidRPr="00290CB4" w14:paraId="403991BA" w14:textId="77777777" w:rsidTr="00BF140A">
        <w:trPr>
          <w:jc w:val="center"/>
        </w:trPr>
        <w:tc>
          <w:tcPr>
            <w:tcW w:w="0" w:type="auto"/>
            <w:vAlign w:val="center"/>
          </w:tcPr>
          <w:p w14:paraId="04D0A9F3" w14:textId="77777777" w:rsidR="00CA0336" w:rsidRPr="00290CB4" w:rsidRDefault="00CA0336" w:rsidP="009E14B4">
            <w:pPr>
              <w:pStyle w:val="TAC"/>
            </w:pPr>
            <w:r w:rsidRPr="00ED590A">
              <w:t>Spatial differential CQI</w:t>
            </w:r>
          </w:p>
        </w:tc>
        <w:tc>
          <w:tcPr>
            <w:tcW w:w="0" w:type="auto"/>
            <w:vAlign w:val="center"/>
          </w:tcPr>
          <w:p w14:paraId="54146F59"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2F007948" w14:textId="77777777" w:rsidR="00CA0336" w:rsidRPr="00290CB4" w:rsidRDefault="00CA0336" w:rsidP="009E14B4">
            <w:pPr>
              <w:pStyle w:val="TAC"/>
              <w:rPr>
                <w:lang w:eastAsia="zh-CN"/>
              </w:rPr>
            </w:pPr>
            <w:r>
              <w:rPr>
                <w:rFonts w:hint="eastAsia"/>
                <w:lang w:eastAsia="zh-CN"/>
              </w:rPr>
              <w:t>3</w:t>
            </w:r>
          </w:p>
        </w:tc>
      </w:tr>
    </w:tbl>
    <w:p w14:paraId="7B986CDA" w14:textId="77777777" w:rsidR="00CA0336" w:rsidRDefault="00CA0336"/>
    <w:p w14:paraId="2194D0B2"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65170CE9"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4B605A2A" w14:textId="77777777" w:rsidTr="00BF140A">
        <w:trPr>
          <w:trHeight w:val="105"/>
          <w:jc w:val="center"/>
        </w:trPr>
        <w:tc>
          <w:tcPr>
            <w:tcW w:w="0" w:type="auto"/>
            <w:vMerge w:val="restart"/>
            <w:shd w:val="clear" w:color="auto" w:fill="E0E0E0"/>
            <w:vAlign w:val="center"/>
          </w:tcPr>
          <w:p w14:paraId="40573517" w14:textId="77777777" w:rsidR="009F7A98" w:rsidRDefault="009F7A98">
            <w:pPr>
              <w:pStyle w:val="TAH"/>
            </w:pPr>
            <w:r>
              <w:t>Field</w:t>
            </w:r>
          </w:p>
        </w:tc>
        <w:tc>
          <w:tcPr>
            <w:tcW w:w="0" w:type="auto"/>
            <w:gridSpan w:val="4"/>
            <w:shd w:val="clear" w:color="auto" w:fill="E0E0E0"/>
            <w:vAlign w:val="center"/>
          </w:tcPr>
          <w:p w14:paraId="6C9C8327" w14:textId="77777777" w:rsidR="009F7A98" w:rsidRDefault="009F7A98">
            <w:pPr>
              <w:pStyle w:val="TAH"/>
            </w:pPr>
            <w:r>
              <w:t>Bit width</w:t>
            </w:r>
          </w:p>
        </w:tc>
      </w:tr>
      <w:tr w:rsidR="009F7A98" w14:paraId="26705ED5" w14:textId="77777777" w:rsidTr="00BF140A">
        <w:trPr>
          <w:trHeight w:val="105"/>
          <w:jc w:val="center"/>
        </w:trPr>
        <w:tc>
          <w:tcPr>
            <w:tcW w:w="0" w:type="auto"/>
            <w:vMerge/>
            <w:shd w:val="clear" w:color="auto" w:fill="E0E0E0"/>
            <w:vAlign w:val="center"/>
          </w:tcPr>
          <w:p w14:paraId="4A6FE5C8" w14:textId="77777777" w:rsidR="009F7A98" w:rsidRDefault="009F7A98">
            <w:pPr>
              <w:pStyle w:val="TAH"/>
            </w:pPr>
          </w:p>
        </w:tc>
        <w:tc>
          <w:tcPr>
            <w:tcW w:w="0" w:type="auto"/>
            <w:gridSpan w:val="2"/>
            <w:shd w:val="clear" w:color="auto" w:fill="E0E0E0"/>
            <w:vAlign w:val="center"/>
          </w:tcPr>
          <w:p w14:paraId="41CF1268" w14:textId="77777777" w:rsidR="009F7A98" w:rsidRDefault="009F7A98">
            <w:pPr>
              <w:pStyle w:val="TAH"/>
            </w:pPr>
            <w:r>
              <w:t>2 antenna ports</w:t>
            </w:r>
          </w:p>
        </w:tc>
        <w:tc>
          <w:tcPr>
            <w:tcW w:w="0" w:type="auto"/>
            <w:gridSpan w:val="2"/>
            <w:shd w:val="clear" w:color="auto" w:fill="E0E0E0"/>
            <w:vAlign w:val="center"/>
          </w:tcPr>
          <w:p w14:paraId="4001F713" w14:textId="77777777" w:rsidR="009F7A98" w:rsidRDefault="009F7A98">
            <w:pPr>
              <w:pStyle w:val="TAH"/>
            </w:pPr>
            <w:r>
              <w:t>4 antenna ports</w:t>
            </w:r>
          </w:p>
        </w:tc>
      </w:tr>
      <w:tr w:rsidR="009F7A98" w14:paraId="048CC124" w14:textId="77777777" w:rsidTr="00BF140A">
        <w:trPr>
          <w:trHeight w:val="105"/>
          <w:jc w:val="center"/>
        </w:trPr>
        <w:tc>
          <w:tcPr>
            <w:tcW w:w="0" w:type="auto"/>
            <w:vMerge/>
            <w:shd w:val="clear" w:color="auto" w:fill="E0E0E0"/>
            <w:vAlign w:val="center"/>
          </w:tcPr>
          <w:p w14:paraId="3FF2DD6E" w14:textId="77777777" w:rsidR="009F7A98" w:rsidRDefault="009F7A98">
            <w:pPr>
              <w:pStyle w:val="TAH"/>
            </w:pPr>
          </w:p>
        </w:tc>
        <w:tc>
          <w:tcPr>
            <w:tcW w:w="0" w:type="auto"/>
            <w:shd w:val="clear" w:color="auto" w:fill="E0E0E0"/>
            <w:vAlign w:val="center"/>
          </w:tcPr>
          <w:p w14:paraId="6325ACCF" w14:textId="77777777" w:rsidR="009F7A98" w:rsidRDefault="009F7A98">
            <w:pPr>
              <w:pStyle w:val="TAH"/>
            </w:pPr>
            <w:r>
              <w:t>Rank = 1</w:t>
            </w:r>
          </w:p>
        </w:tc>
        <w:tc>
          <w:tcPr>
            <w:tcW w:w="0" w:type="auto"/>
            <w:shd w:val="clear" w:color="auto" w:fill="E0E0E0"/>
            <w:vAlign w:val="center"/>
          </w:tcPr>
          <w:p w14:paraId="376377F6" w14:textId="77777777" w:rsidR="009F7A98" w:rsidRDefault="009F7A98">
            <w:pPr>
              <w:pStyle w:val="TAH"/>
            </w:pPr>
            <w:r>
              <w:t>Rank = 2</w:t>
            </w:r>
          </w:p>
        </w:tc>
        <w:tc>
          <w:tcPr>
            <w:tcW w:w="0" w:type="auto"/>
            <w:shd w:val="clear" w:color="auto" w:fill="E0E0E0"/>
            <w:vAlign w:val="center"/>
          </w:tcPr>
          <w:p w14:paraId="7DFDEE62" w14:textId="77777777" w:rsidR="009F7A98" w:rsidRDefault="009F7A98">
            <w:pPr>
              <w:pStyle w:val="TAH"/>
            </w:pPr>
            <w:r>
              <w:t>Rank = 1</w:t>
            </w:r>
          </w:p>
        </w:tc>
        <w:tc>
          <w:tcPr>
            <w:tcW w:w="0" w:type="auto"/>
            <w:shd w:val="clear" w:color="auto" w:fill="E0E0E0"/>
            <w:vAlign w:val="center"/>
          </w:tcPr>
          <w:p w14:paraId="11AF1386" w14:textId="77777777" w:rsidR="009F7A98" w:rsidRDefault="009F7A98">
            <w:pPr>
              <w:pStyle w:val="TAH"/>
            </w:pPr>
            <w:r>
              <w:t>Rank &gt; 1</w:t>
            </w:r>
          </w:p>
        </w:tc>
      </w:tr>
      <w:tr w:rsidR="009F7A98" w14:paraId="2F1CC839" w14:textId="77777777" w:rsidTr="00BF140A">
        <w:trPr>
          <w:jc w:val="center"/>
        </w:trPr>
        <w:tc>
          <w:tcPr>
            <w:tcW w:w="0" w:type="auto"/>
            <w:vAlign w:val="center"/>
          </w:tcPr>
          <w:p w14:paraId="26DA442B" w14:textId="77777777" w:rsidR="009F7A98" w:rsidRDefault="009F7A98">
            <w:pPr>
              <w:pStyle w:val="TAC"/>
            </w:pPr>
            <w:r>
              <w:t>Wide-band CQI</w:t>
            </w:r>
          </w:p>
        </w:tc>
        <w:tc>
          <w:tcPr>
            <w:tcW w:w="0" w:type="auto"/>
            <w:vAlign w:val="center"/>
          </w:tcPr>
          <w:p w14:paraId="1E75E10B" w14:textId="77777777" w:rsidR="009F7A98" w:rsidRDefault="009F7A98">
            <w:pPr>
              <w:pStyle w:val="TAC"/>
            </w:pPr>
            <w:r>
              <w:t>4</w:t>
            </w:r>
          </w:p>
        </w:tc>
        <w:tc>
          <w:tcPr>
            <w:tcW w:w="0" w:type="auto"/>
            <w:vAlign w:val="center"/>
          </w:tcPr>
          <w:p w14:paraId="2B47180C" w14:textId="77777777" w:rsidR="009F7A98" w:rsidRDefault="009F7A98">
            <w:pPr>
              <w:pStyle w:val="TAC"/>
            </w:pPr>
            <w:r>
              <w:t>4</w:t>
            </w:r>
          </w:p>
        </w:tc>
        <w:tc>
          <w:tcPr>
            <w:tcW w:w="0" w:type="auto"/>
            <w:vAlign w:val="center"/>
          </w:tcPr>
          <w:p w14:paraId="61724EE9" w14:textId="77777777" w:rsidR="009F7A98" w:rsidRDefault="009F7A98">
            <w:pPr>
              <w:pStyle w:val="TAC"/>
            </w:pPr>
            <w:r>
              <w:t>4</w:t>
            </w:r>
          </w:p>
        </w:tc>
        <w:tc>
          <w:tcPr>
            <w:tcW w:w="0" w:type="auto"/>
            <w:vAlign w:val="center"/>
          </w:tcPr>
          <w:p w14:paraId="794A3694" w14:textId="77777777" w:rsidR="009F7A98" w:rsidRDefault="009F7A98">
            <w:pPr>
              <w:pStyle w:val="TAC"/>
            </w:pPr>
            <w:r>
              <w:t>4</w:t>
            </w:r>
          </w:p>
        </w:tc>
      </w:tr>
      <w:tr w:rsidR="009F7A98" w14:paraId="018D2EA7" w14:textId="77777777" w:rsidTr="00BF140A">
        <w:trPr>
          <w:jc w:val="center"/>
        </w:trPr>
        <w:tc>
          <w:tcPr>
            <w:tcW w:w="0" w:type="auto"/>
            <w:vAlign w:val="center"/>
          </w:tcPr>
          <w:p w14:paraId="7E3A014E" w14:textId="77777777" w:rsidR="009F7A98" w:rsidRDefault="009F7A98">
            <w:pPr>
              <w:pStyle w:val="TAC"/>
            </w:pPr>
            <w:r>
              <w:t>Spatial differential CQI</w:t>
            </w:r>
          </w:p>
        </w:tc>
        <w:tc>
          <w:tcPr>
            <w:tcW w:w="0" w:type="auto"/>
            <w:vAlign w:val="center"/>
          </w:tcPr>
          <w:p w14:paraId="1250FBEF" w14:textId="77777777" w:rsidR="009F7A98" w:rsidRDefault="009F7A98">
            <w:pPr>
              <w:pStyle w:val="TAC"/>
            </w:pPr>
            <w:r>
              <w:t>0</w:t>
            </w:r>
          </w:p>
        </w:tc>
        <w:tc>
          <w:tcPr>
            <w:tcW w:w="0" w:type="auto"/>
            <w:vAlign w:val="center"/>
          </w:tcPr>
          <w:p w14:paraId="47DDB732" w14:textId="77777777" w:rsidR="009F7A98" w:rsidRDefault="009F7A98">
            <w:pPr>
              <w:pStyle w:val="TAC"/>
            </w:pPr>
            <w:r>
              <w:t>3</w:t>
            </w:r>
          </w:p>
        </w:tc>
        <w:tc>
          <w:tcPr>
            <w:tcW w:w="0" w:type="auto"/>
            <w:vAlign w:val="center"/>
          </w:tcPr>
          <w:p w14:paraId="1FC9DBEC" w14:textId="77777777" w:rsidR="009F7A98" w:rsidRDefault="009F7A98">
            <w:pPr>
              <w:pStyle w:val="TAC"/>
            </w:pPr>
            <w:r>
              <w:t>0</w:t>
            </w:r>
          </w:p>
        </w:tc>
        <w:tc>
          <w:tcPr>
            <w:tcW w:w="0" w:type="auto"/>
            <w:vAlign w:val="center"/>
          </w:tcPr>
          <w:p w14:paraId="1E06AFA6" w14:textId="77777777" w:rsidR="009F7A98" w:rsidRDefault="009F7A98">
            <w:pPr>
              <w:pStyle w:val="TAC"/>
            </w:pPr>
            <w:r>
              <w:t>3</w:t>
            </w:r>
          </w:p>
        </w:tc>
      </w:tr>
      <w:tr w:rsidR="009F7A98" w14:paraId="74EE6E10" w14:textId="77777777" w:rsidTr="00BF140A">
        <w:trPr>
          <w:jc w:val="center"/>
        </w:trPr>
        <w:tc>
          <w:tcPr>
            <w:tcW w:w="0" w:type="auto"/>
            <w:vAlign w:val="center"/>
          </w:tcPr>
          <w:p w14:paraId="20436AC0" w14:textId="77777777" w:rsidR="009F7A98" w:rsidRDefault="009F7A98">
            <w:pPr>
              <w:pStyle w:val="TAC"/>
            </w:pPr>
            <w:r>
              <w:t>Precoding matrix indicator</w:t>
            </w:r>
          </w:p>
        </w:tc>
        <w:tc>
          <w:tcPr>
            <w:tcW w:w="0" w:type="auto"/>
            <w:vAlign w:val="center"/>
          </w:tcPr>
          <w:p w14:paraId="5563166D" w14:textId="77777777" w:rsidR="009F7A98" w:rsidRDefault="009F7A98">
            <w:pPr>
              <w:pStyle w:val="TAC"/>
            </w:pPr>
            <w:r>
              <w:t>2</w:t>
            </w:r>
          </w:p>
        </w:tc>
        <w:tc>
          <w:tcPr>
            <w:tcW w:w="0" w:type="auto"/>
            <w:vAlign w:val="center"/>
          </w:tcPr>
          <w:p w14:paraId="55602E4C" w14:textId="77777777" w:rsidR="009F7A98" w:rsidRDefault="009F7A98">
            <w:pPr>
              <w:pStyle w:val="TAC"/>
            </w:pPr>
            <w:r>
              <w:t>1</w:t>
            </w:r>
          </w:p>
        </w:tc>
        <w:tc>
          <w:tcPr>
            <w:tcW w:w="0" w:type="auto"/>
            <w:vAlign w:val="center"/>
          </w:tcPr>
          <w:p w14:paraId="65DD01E8" w14:textId="77777777" w:rsidR="009F7A98" w:rsidRDefault="009F7A98">
            <w:pPr>
              <w:pStyle w:val="TAC"/>
            </w:pPr>
            <w:r>
              <w:t>4</w:t>
            </w:r>
          </w:p>
        </w:tc>
        <w:tc>
          <w:tcPr>
            <w:tcW w:w="0" w:type="auto"/>
            <w:vAlign w:val="center"/>
          </w:tcPr>
          <w:p w14:paraId="6A9F1B7D" w14:textId="77777777" w:rsidR="009F7A98" w:rsidRDefault="009F7A98">
            <w:pPr>
              <w:pStyle w:val="TAC"/>
            </w:pPr>
            <w:r>
              <w:t>4</w:t>
            </w:r>
          </w:p>
        </w:tc>
      </w:tr>
    </w:tbl>
    <w:p w14:paraId="7A014BFA" w14:textId="77777777"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CCB2E1" w14:textId="77777777"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2DF71B5C"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7BE1660B" w14:textId="77777777"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1114BB18" w14:textId="77777777"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635A4E60" w14:textId="77777777" w:rsidR="00673102" w:rsidRDefault="00673102" w:rsidP="00673102"/>
    <w:p w14:paraId="1A7D9DBB" w14:textId="77777777"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5AE71EFB" w14:textId="77777777" w:rsidTr="00BF140A">
        <w:trPr>
          <w:trHeight w:val="105"/>
          <w:jc w:val="center"/>
        </w:trPr>
        <w:tc>
          <w:tcPr>
            <w:tcW w:w="0" w:type="auto"/>
            <w:vMerge w:val="restart"/>
            <w:shd w:val="clear" w:color="auto" w:fill="E0E0E0"/>
            <w:vAlign w:val="center"/>
          </w:tcPr>
          <w:p w14:paraId="6018D524" w14:textId="77777777" w:rsidR="00673102" w:rsidRPr="000606EF" w:rsidRDefault="00673102" w:rsidP="00673102">
            <w:pPr>
              <w:pStyle w:val="TAH"/>
            </w:pPr>
            <w:r w:rsidRPr="000606EF">
              <w:t>Field</w:t>
            </w:r>
          </w:p>
        </w:tc>
        <w:tc>
          <w:tcPr>
            <w:tcW w:w="0" w:type="auto"/>
            <w:gridSpan w:val="8"/>
            <w:shd w:val="clear" w:color="auto" w:fill="E0E0E0"/>
            <w:vAlign w:val="center"/>
          </w:tcPr>
          <w:p w14:paraId="33B5A77C" w14:textId="77777777" w:rsidR="00673102" w:rsidRPr="000606EF" w:rsidRDefault="00673102" w:rsidP="00673102">
            <w:pPr>
              <w:pStyle w:val="TAH"/>
            </w:pPr>
            <w:r w:rsidRPr="000606EF">
              <w:t>Bit width</w:t>
            </w:r>
          </w:p>
        </w:tc>
      </w:tr>
      <w:tr w:rsidR="00673102" w14:paraId="210BCFB1" w14:textId="77777777" w:rsidTr="00BF140A">
        <w:trPr>
          <w:trHeight w:val="105"/>
          <w:jc w:val="center"/>
        </w:trPr>
        <w:tc>
          <w:tcPr>
            <w:tcW w:w="0" w:type="auto"/>
            <w:vMerge/>
            <w:shd w:val="clear" w:color="auto" w:fill="E0E0E0"/>
            <w:vAlign w:val="center"/>
          </w:tcPr>
          <w:p w14:paraId="6F9C6257" w14:textId="77777777" w:rsidR="00673102" w:rsidRPr="000606EF" w:rsidRDefault="00673102" w:rsidP="00673102">
            <w:pPr>
              <w:pStyle w:val="TAH"/>
            </w:pPr>
          </w:p>
        </w:tc>
        <w:tc>
          <w:tcPr>
            <w:tcW w:w="0" w:type="auto"/>
            <w:gridSpan w:val="2"/>
            <w:shd w:val="clear" w:color="auto" w:fill="E0E0E0"/>
            <w:vAlign w:val="center"/>
          </w:tcPr>
          <w:p w14:paraId="5D7597AB"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034862E7"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06DAFD" w14:textId="77777777" w:rsidR="00673102" w:rsidRPr="000606EF" w:rsidRDefault="00673102" w:rsidP="00673102">
            <w:pPr>
              <w:pStyle w:val="TAH"/>
            </w:pPr>
            <w:r w:rsidRPr="000606EF">
              <w:t>8 antenna ports</w:t>
            </w:r>
          </w:p>
        </w:tc>
      </w:tr>
      <w:tr w:rsidR="00673102" w:rsidRPr="003F2892" w14:paraId="3CE6373F" w14:textId="77777777" w:rsidTr="00BF140A">
        <w:trPr>
          <w:trHeight w:val="105"/>
          <w:jc w:val="center"/>
        </w:trPr>
        <w:tc>
          <w:tcPr>
            <w:tcW w:w="0" w:type="auto"/>
            <w:vMerge/>
            <w:shd w:val="clear" w:color="auto" w:fill="E0E0E0"/>
            <w:vAlign w:val="center"/>
          </w:tcPr>
          <w:p w14:paraId="5D2B711D" w14:textId="77777777" w:rsidR="00673102" w:rsidRPr="000606EF" w:rsidRDefault="00673102" w:rsidP="00673102">
            <w:pPr>
              <w:pStyle w:val="TAH"/>
            </w:pPr>
          </w:p>
        </w:tc>
        <w:tc>
          <w:tcPr>
            <w:tcW w:w="0" w:type="auto"/>
            <w:shd w:val="clear" w:color="auto" w:fill="E0E0E0"/>
            <w:vAlign w:val="center"/>
          </w:tcPr>
          <w:p w14:paraId="669F3C7D" w14:textId="77777777" w:rsidR="00673102" w:rsidRPr="000606EF" w:rsidRDefault="00673102" w:rsidP="00673102">
            <w:pPr>
              <w:pStyle w:val="TAH"/>
            </w:pPr>
            <w:r w:rsidRPr="000606EF">
              <w:t>Rank = 1</w:t>
            </w:r>
          </w:p>
        </w:tc>
        <w:tc>
          <w:tcPr>
            <w:tcW w:w="0" w:type="auto"/>
            <w:shd w:val="clear" w:color="auto" w:fill="E0E0E0"/>
            <w:vAlign w:val="center"/>
          </w:tcPr>
          <w:p w14:paraId="05E06C91" w14:textId="77777777" w:rsidR="00673102" w:rsidRPr="000606EF" w:rsidRDefault="00673102" w:rsidP="00673102">
            <w:pPr>
              <w:pStyle w:val="TAH"/>
            </w:pPr>
            <w:r w:rsidRPr="000606EF">
              <w:t>Rank = 2</w:t>
            </w:r>
          </w:p>
        </w:tc>
        <w:tc>
          <w:tcPr>
            <w:tcW w:w="0" w:type="auto"/>
            <w:shd w:val="clear" w:color="auto" w:fill="E0E0E0"/>
            <w:vAlign w:val="center"/>
          </w:tcPr>
          <w:p w14:paraId="0DB1B266" w14:textId="77777777" w:rsidR="00673102" w:rsidRPr="000606EF" w:rsidRDefault="00673102" w:rsidP="00673102">
            <w:pPr>
              <w:pStyle w:val="TAH"/>
            </w:pPr>
            <w:r w:rsidRPr="000606EF">
              <w:t>Rank = 1</w:t>
            </w:r>
          </w:p>
        </w:tc>
        <w:tc>
          <w:tcPr>
            <w:tcW w:w="0" w:type="auto"/>
            <w:shd w:val="clear" w:color="auto" w:fill="E0E0E0"/>
            <w:vAlign w:val="center"/>
          </w:tcPr>
          <w:p w14:paraId="75159D9C" w14:textId="77777777" w:rsidR="00673102" w:rsidRPr="000606EF" w:rsidRDefault="00673102" w:rsidP="00673102">
            <w:pPr>
              <w:pStyle w:val="TAH"/>
            </w:pPr>
            <w:r w:rsidRPr="000606EF">
              <w:t>Rank &gt; 1</w:t>
            </w:r>
          </w:p>
        </w:tc>
        <w:tc>
          <w:tcPr>
            <w:tcW w:w="0" w:type="auto"/>
            <w:shd w:val="clear" w:color="auto" w:fill="E0E0E0"/>
            <w:vAlign w:val="center"/>
          </w:tcPr>
          <w:p w14:paraId="594C7077" w14:textId="77777777" w:rsidR="00673102" w:rsidRPr="000606EF" w:rsidRDefault="00673102" w:rsidP="00673102">
            <w:pPr>
              <w:pStyle w:val="TAH"/>
            </w:pPr>
            <w:r w:rsidRPr="000606EF">
              <w:t>Rank = 1</w:t>
            </w:r>
          </w:p>
        </w:tc>
        <w:tc>
          <w:tcPr>
            <w:tcW w:w="0" w:type="auto"/>
            <w:shd w:val="clear" w:color="auto" w:fill="E0E0E0"/>
            <w:vAlign w:val="center"/>
          </w:tcPr>
          <w:p w14:paraId="64837CBD" w14:textId="77777777" w:rsidR="00673102" w:rsidRPr="000606EF" w:rsidRDefault="00673102" w:rsidP="00673102">
            <w:pPr>
              <w:pStyle w:val="TAH"/>
            </w:pPr>
            <w:r w:rsidRPr="000606EF">
              <w:t>Rank = 2,3</w:t>
            </w:r>
          </w:p>
        </w:tc>
        <w:tc>
          <w:tcPr>
            <w:tcW w:w="0" w:type="auto"/>
            <w:shd w:val="clear" w:color="auto" w:fill="E0E0E0"/>
            <w:vAlign w:val="center"/>
          </w:tcPr>
          <w:p w14:paraId="23555400" w14:textId="77777777" w:rsidR="00673102" w:rsidRPr="000606EF" w:rsidRDefault="00673102" w:rsidP="00673102">
            <w:pPr>
              <w:pStyle w:val="TAH"/>
            </w:pPr>
            <w:r w:rsidRPr="000606EF">
              <w:t>Rank = 4</w:t>
            </w:r>
          </w:p>
        </w:tc>
        <w:tc>
          <w:tcPr>
            <w:tcW w:w="0" w:type="auto"/>
            <w:shd w:val="clear" w:color="auto" w:fill="E0E0E0"/>
            <w:vAlign w:val="center"/>
          </w:tcPr>
          <w:p w14:paraId="1B8448B6" w14:textId="77777777" w:rsidR="00673102" w:rsidRPr="000606EF" w:rsidRDefault="00673102" w:rsidP="00673102">
            <w:pPr>
              <w:pStyle w:val="TAH"/>
            </w:pPr>
            <w:r w:rsidRPr="000606EF">
              <w:t>Rank &gt; 4</w:t>
            </w:r>
          </w:p>
        </w:tc>
      </w:tr>
      <w:tr w:rsidR="00673102" w:rsidRPr="003F2892" w14:paraId="2421D508" w14:textId="77777777" w:rsidTr="00BF140A">
        <w:trPr>
          <w:jc w:val="center"/>
        </w:trPr>
        <w:tc>
          <w:tcPr>
            <w:tcW w:w="0" w:type="auto"/>
            <w:vAlign w:val="center"/>
          </w:tcPr>
          <w:p w14:paraId="66E25083" w14:textId="77777777" w:rsidR="00673102" w:rsidRDefault="00673102" w:rsidP="00673102">
            <w:pPr>
              <w:pStyle w:val="TAC"/>
            </w:pPr>
            <w:r>
              <w:t>Wide-band CQI</w:t>
            </w:r>
          </w:p>
        </w:tc>
        <w:tc>
          <w:tcPr>
            <w:tcW w:w="0" w:type="auto"/>
            <w:vAlign w:val="center"/>
          </w:tcPr>
          <w:p w14:paraId="1337AF9F" w14:textId="77777777" w:rsidR="00673102" w:rsidRDefault="00673102" w:rsidP="00673102">
            <w:pPr>
              <w:pStyle w:val="TAC"/>
            </w:pPr>
            <w:r>
              <w:t>4</w:t>
            </w:r>
          </w:p>
        </w:tc>
        <w:tc>
          <w:tcPr>
            <w:tcW w:w="0" w:type="auto"/>
            <w:vAlign w:val="center"/>
          </w:tcPr>
          <w:p w14:paraId="5A592E2B" w14:textId="77777777" w:rsidR="00673102" w:rsidRDefault="00673102" w:rsidP="00673102">
            <w:pPr>
              <w:pStyle w:val="TAC"/>
            </w:pPr>
            <w:r>
              <w:t>4</w:t>
            </w:r>
          </w:p>
        </w:tc>
        <w:tc>
          <w:tcPr>
            <w:tcW w:w="0" w:type="auto"/>
            <w:vAlign w:val="center"/>
          </w:tcPr>
          <w:p w14:paraId="2A4D056F" w14:textId="77777777" w:rsidR="00673102" w:rsidRDefault="00673102" w:rsidP="00673102">
            <w:pPr>
              <w:pStyle w:val="TAC"/>
            </w:pPr>
            <w:r>
              <w:t>4</w:t>
            </w:r>
          </w:p>
        </w:tc>
        <w:tc>
          <w:tcPr>
            <w:tcW w:w="0" w:type="auto"/>
            <w:vAlign w:val="center"/>
          </w:tcPr>
          <w:p w14:paraId="67D636AF" w14:textId="77777777" w:rsidR="00673102" w:rsidRDefault="00673102" w:rsidP="00673102">
            <w:pPr>
              <w:pStyle w:val="TAC"/>
            </w:pPr>
            <w:r>
              <w:t>4</w:t>
            </w:r>
          </w:p>
        </w:tc>
        <w:tc>
          <w:tcPr>
            <w:tcW w:w="0" w:type="auto"/>
            <w:vAlign w:val="center"/>
          </w:tcPr>
          <w:p w14:paraId="1FFCBCBB" w14:textId="77777777" w:rsidR="00673102" w:rsidRDefault="00673102" w:rsidP="00673102">
            <w:pPr>
              <w:pStyle w:val="TAC"/>
            </w:pPr>
            <w:r>
              <w:t>4</w:t>
            </w:r>
          </w:p>
        </w:tc>
        <w:tc>
          <w:tcPr>
            <w:tcW w:w="0" w:type="auto"/>
            <w:vAlign w:val="center"/>
          </w:tcPr>
          <w:p w14:paraId="3DE10DA7" w14:textId="77777777" w:rsidR="00673102" w:rsidRDefault="00673102" w:rsidP="00673102">
            <w:pPr>
              <w:pStyle w:val="TAC"/>
            </w:pPr>
            <w:r>
              <w:t>4</w:t>
            </w:r>
          </w:p>
        </w:tc>
        <w:tc>
          <w:tcPr>
            <w:tcW w:w="0" w:type="auto"/>
            <w:vAlign w:val="center"/>
          </w:tcPr>
          <w:p w14:paraId="7DD59096" w14:textId="77777777" w:rsidR="00673102" w:rsidRDefault="00673102" w:rsidP="00673102">
            <w:pPr>
              <w:pStyle w:val="TAC"/>
            </w:pPr>
            <w:r>
              <w:t>4</w:t>
            </w:r>
          </w:p>
        </w:tc>
        <w:tc>
          <w:tcPr>
            <w:tcW w:w="0" w:type="auto"/>
            <w:vAlign w:val="center"/>
          </w:tcPr>
          <w:p w14:paraId="0518D14B" w14:textId="77777777" w:rsidR="00673102" w:rsidRDefault="00673102" w:rsidP="00673102">
            <w:pPr>
              <w:pStyle w:val="TAC"/>
            </w:pPr>
            <w:r>
              <w:t>4</w:t>
            </w:r>
          </w:p>
        </w:tc>
      </w:tr>
      <w:tr w:rsidR="00673102" w:rsidRPr="003F2892" w14:paraId="3DF7C4E9" w14:textId="77777777" w:rsidTr="00BF140A">
        <w:trPr>
          <w:jc w:val="center"/>
        </w:trPr>
        <w:tc>
          <w:tcPr>
            <w:tcW w:w="0" w:type="auto"/>
            <w:vAlign w:val="center"/>
          </w:tcPr>
          <w:p w14:paraId="40F662E2" w14:textId="77777777" w:rsidR="00673102" w:rsidRDefault="00673102" w:rsidP="00673102">
            <w:pPr>
              <w:pStyle w:val="TAC"/>
            </w:pPr>
            <w:r>
              <w:t>Spatial differential CQI</w:t>
            </w:r>
          </w:p>
        </w:tc>
        <w:tc>
          <w:tcPr>
            <w:tcW w:w="0" w:type="auto"/>
            <w:vAlign w:val="center"/>
          </w:tcPr>
          <w:p w14:paraId="473C3CD0" w14:textId="77777777" w:rsidR="00673102" w:rsidRDefault="00673102" w:rsidP="00673102">
            <w:pPr>
              <w:pStyle w:val="TAC"/>
            </w:pPr>
            <w:r>
              <w:t>0</w:t>
            </w:r>
          </w:p>
        </w:tc>
        <w:tc>
          <w:tcPr>
            <w:tcW w:w="0" w:type="auto"/>
            <w:vAlign w:val="center"/>
          </w:tcPr>
          <w:p w14:paraId="6CF5C0B1" w14:textId="77777777" w:rsidR="00673102" w:rsidRDefault="00673102" w:rsidP="00673102">
            <w:pPr>
              <w:pStyle w:val="TAC"/>
            </w:pPr>
            <w:r>
              <w:t>3</w:t>
            </w:r>
          </w:p>
        </w:tc>
        <w:tc>
          <w:tcPr>
            <w:tcW w:w="0" w:type="auto"/>
            <w:vAlign w:val="center"/>
          </w:tcPr>
          <w:p w14:paraId="2AEE2AEE" w14:textId="77777777" w:rsidR="00673102" w:rsidRDefault="00673102" w:rsidP="00673102">
            <w:pPr>
              <w:pStyle w:val="TAC"/>
            </w:pPr>
            <w:r>
              <w:t>0</w:t>
            </w:r>
          </w:p>
        </w:tc>
        <w:tc>
          <w:tcPr>
            <w:tcW w:w="0" w:type="auto"/>
            <w:vAlign w:val="center"/>
          </w:tcPr>
          <w:p w14:paraId="0DF1C435" w14:textId="77777777" w:rsidR="00673102" w:rsidRDefault="00673102" w:rsidP="00673102">
            <w:pPr>
              <w:pStyle w:val="TAC"/>
            </w:pPr>
            <w:r>
              <w:t>3</w:t>
            </w:r>
          </w:p>
        </w:tc>
        <w:tc>
          <w:tcPr>
            <w:tcW w:w="0" w:type="auto"/>
            <w:vAlign w:val="center"/>
          </w:tcPr>
          <w:p w14:paraId="0F00CD45" w14:textId="77777777" w:rsidR="00673102" w:rsidRDefault="00673102" w:rsidP="00673102">
            <w:pPr>
              <w:pStyle w:val="TAC"/>
            </w:pPr>
            <w:r>
              <w:t>0</w:t>
            </w:r>
          </w:p>
        </w:tc>
        <w:tc>
          <w:tcPr>
            <w:tcW w:w="0" w:type="auto"/>
            <w:vAlign w:val="center"/>
          </w:tcPr>
          <w:p w14:paraId="2CCF8365" w14:textId="77777777" w:rsidR="00673102" w:rsidRDefault="00673102" w:rsidP="00673102">
            <w:pPr>
              <w:pStyle w:val="TAC"/>
            </w:pPr>
            <w:r>
              <w:t>3</w:t>
            </w:r>
          </w:p>
        </w:tc>
        <w:tc>
          <w:tcPr>
            <w:tcW w:w="0" w:type="auto"/>
            <w:vAlign w:val="center"/>
          </w:tcPr>
          <w:p w14:paraId="2FF07D6E" w14:textId="77777777" w:rsidR="00673102" w:rsidRDefault="00673102" w:rsidP="00673102">
            <w:pPr>
              <w:pStyle w:val="TAC"/>
            </w:pPr>
            <w:r>
              <w:t>3</w:t>
            </w:r>
          </w:p>
        </w:tc>
        <w:tc>
          <w:tcPr>
            <w:tcW w:w="0" w:type="auto"/>
            <w:vAlign w:val="center"/>
          </w:tcPr>
          <w:p w14:paraId="3808A03B" w14:textId="77777777" w:rsidR="00673102" w:rsidRDefault="00673102" w:rsidP="00673102">
            <w:pPr>
              <w:pStyle w:val="TAC"/>
            </w:pPr>
            <w:r>
              <w:t>3</w:t>
            </w:r>
          </w:p>
        </w:tc>
      </w:tr>
      <w:tr w:rsidR="00673102" w:rsidRPr="003F2892" w14:paraId="7EE962C8" w14:textId="77777777" w:rsidTr="00BF140A">
        <w:trPr>
          <w:jc w:val="center"/>
        </w:trPr>
        <w:tc>
          <w:tcPr>
            <w:tcW w:w="0" w:type="auto"/>
            <w:vAlign w:val="center"/>
          </w:tcPr>
          <w:p w14:paraId="6549F170" w14:textId="77777777" w:rsidR="00673102" w:rsidRDefault="00673102" w:rsidP="00673102">
            <w:pPr>
              <w:pStyle w:val="TAC"/>
            </w:pPr>
            <w:r>
              <w:t xml:space="preserve">Wide-band PMI (2 or 4 antenna ports) </w:t>
            </w:r>
            <w:r>
              <w:br/>
              <w:t>or i2 (8 antenna ports)</w:t>
            </w:r>
          </w:p>
        </w:tc>
        <w:tc>
          <w:tcPr>
            <w:tcW w:w="0" w:type="auto"/>
            <w:vAlign w:val="center"/>
          </w:tcPr>
          <w:p w14:paraId="60C04AE0" w14:textId="77777777" w:rsidR="00673102" w:rsidRDefault="00673102" w:rsidP="00673102">
            <w:pPr>
              <w:pStyle w:val="TAC"/>
            </w:pPr>
            <w:r>
              <w:t>2</w:t>
            </w:r>
          </w:p>
        </w:tc>
        <w:tc>
          <w:tcPr>
            <w:tcW w:w="0" w:type="auto"/>
            <w:vAlign w:val="center"/>
          </w:tcPr>
          <w:p w14:paraId="4C055083" w14:textId="77777777" w:rsidR="00673102" w:rsidRDefault="00673102" w:rsidP="00673102">
            <w:pPr>
              <w:pStyle w:val="TAC"/>
            </w:pPr>
            <w:r>
              <w:t>1</w:t>
            </w:r>
          </w:p>
        </w:tc>
        <w:tc>
          <w:tcPr>
            <w:tcW w:w="0" w:type="auto"/>
            <w:vAlign w:val="center"/>
          </w:tcPr>
          <w:p w14:paraId="02EE82F7" w14:textId="77777777" w:rsidR="00673102" w:rsidRDefault="00673102" w:rsidP="00673102">
            <w:pPr>
              <w:pStyle w:val="TAC"/>
            </w:pPr>
            <w:r>
              <w:t>4</w:t>
            </w:r>
          </w:p>
        </w:tc>
        <w:tc>
          <w:tcPr>
            <w:tcW w:w="0" w:type="auto"/>
            <w:vAlign w:val="center"/>
          </w:tcPr>
          <w:p w14:paraId="1322FB40" w14:textId="77777777" w:rsidR="00673102" w:rsidRDefault="00673102" w:rsidP="00673102">
            <w:pPr>
              <w:pStyle w:val="TAC"/>
            </w:pPr>
            <w:r>
              <w:t>4</w:t>
            </w:r>
          </w:p>
        </w:tc>
        <w:tc>
          <w:tcPr>
            <w:tcW w:w="0" w:type="auto"/>
            <w:vAlign w:val="center"/>
          </w:tcPr>
          <w:p w14:paraId="400D7E99" w14:textId="77777777" w:rsidR="00673102" w:rsidRDefault="00673102" w:rsidP="00673102">
            <w:pPr>
              <w:pStyle w:val="TAC"/>
            </w:pPr>
            <w:r>
              <w:t>4</w:t>
            </w:r>
          </w:p>
        </w:tc>
        <w:tc>
          <w:tcPr>
            <w:tcW w:w="0" w:type="auto"/>
            <w:vAlign w:val="center"/>
          </w:tcPr>
          <w:p w14:paraId="60BE94D6" w14:textId="77777777" w:rsidR="00673102" w:rsidRDefault="00673102" w:rsidP="00673102">
            <w:pPr>
              <w:pStyle w:val="TAC"/>
            </w:pPr>
            <w:r>
              <w:t>4</w:t>
            </w:r>
          </w:p>
        </w:tc>
        <w:tc>
          <w:tcPr>
            <w:tcW w:w="0" w:type="auto"/>
            <w:vAlign w:val="center"/>
          </w:tcPr>
          <w:p w14:paraId="0A60CD1B" w14:textId="77777777" w:rsidR="00673102" w:rsidRDefault="00673102" w:rsidP="00673102">
            <w:pPr>
              <w:pStyle w:val="TAC"/>
            </w:pPr>
            <w:r>
              <w:t>3</w:t>
            </w:r>
          </w:p>
        </w:tc>
        <w:tc>
          <w:tcPr>
            <w:tcW w:w="0" w:type="auto"/>
            <w:vAlign w:val="center"/>
          </w:tcPr>
          <w:p w14:paraId="3EA945D9" w14:textId="77777777" w:rsidR="00673102" w:rsidRDefault="00673102" w:rsidP="00673102">
            <w:pPr>
              <w:pStyle w:val="TAC"/>
            </w:pPr>
            <w:r>
              <w:t>0</w:t>
            </w:r>
          </w:p>
        </w:tc>
      </w:tr>
    </w:tbl>
    <w:p w14:paraId="5A7F8166" w14:textId="77777777" w:rsidR="00CA0336" w:rsidRDefault="00CA0336" w:rsidP="00CA0336">
      <w:pPr>
        <w:rPr>
          <w:lang w:eastAsia="zh-CN"/>
        </w:rPr>
      </w:pPr>
    </w:p>
    <w:p w14:paraId="689411E0" w14:textId="77777777"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68829519">
          <v:shape id="_x0000_i2853"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3E4653BD" w14:textId="77777777" w:rsidTr="00BF140A">
        <w:trPr>
          <w:trHeight w:val="105"/>
          <w:jc w:val="center"/>
        </w:trPr>
        <w:tc>
          <w:tcPr>
            <w:tcW w:w="0" w:type="auto"/>
            <w:vMerge w:val="restart"/>
            <w:shd w:val="clear" w:color="auto" w:fill="E0E0E0"/>
            <w:vAlign w:val="center"/>
          </w:tcPr>
          <w:p w14:paraId="137EA6D4" w14:textId="77777777" w:rsidR="00CA0336" w:rsidRPr="00255015" w:rsidRDefault="00CA0336" w:rsidP="009E14B4">
            <w:pPr>
              <w:pStyle w:val="TAH"/>
            </w:pPr>
            <w:r w:rsidRPr="00255015">
              <w:t>Field</w:t>
            </w:r>
          </w:p>
        </w:tc>
        <w:tc>
          <w:tcPr>
            <w:tcW w:w="0" w:type="auto"/>
            <w:gridSpan w:val="8"/>
            <w:shd w:val="clear" w:color="auto" w:fill="E0E0E0"/>
            <w:vAlign w:val="center"/>
          </w:tcPr>
          <w:p w14:paraId="7CD2CE6E" w14:textId="77777777" w:rsidR="00CA0336" w:rsidRPr="00255015" w:rsidRDefault="00CA0336" w:rsidP="009E14B4">
            <w:pPr>
              <w:pStyle w:val="TAH"/>
            </w:pPr>
            <w:r w:rsidRPr="00255015">
              <w:t>Bit width</w:t>
            </w:r>
          </w:p>
        </w:tc>
      </w:tr>
      <w:tr w:rsidR="00CA0336" w:rsidRPr="000B0C86" w14:paraId="739E3AAD" w14:textId="77777777" w:rsidTr="00BF140A">
        <w:trPr>
          <w:trHeight w:val="105"/>
          <w:jc w:val="center"/>
        </w:trPr>
        <w:tc>
          <w:tcPr>
            <w:tcW w:w="0" w:type="auto"/>
            <w:vMerge/>
            <w:shd w:val="clear" w:color="auto" w:fill="E0E0E0"/>
            <w:vAlign w:val="center"/>
          </w:tcPr>
          <w:p w14:paraId="2B074437" w14:textId="77777777" w:rsidR="00CA0336" w:rsidRPr="00255015" w:rsidRDefault="00CA0336" w:rsidP="009E14B4">
            <w:pPr>
              <w:pStyle w:val="TAH"/>
            </w:pPr>
          </w:p>
        </w:tc>
        <w:tc>
          <w:tcPr>
            <w:tcW w:w="0" w:type="auto"/>
            <w:gridSpan w:val="8"/>
            <w:shd w:val="clear" w:color="auto" w:fill="E0E0E0"/>
            <w:vAlign w:val="center"/>
          </w:tcPr>
          <w:p w14:paraId="50D0C18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17CFA3C" w14:textId="77777777" w:rsidTr="00BF140A">
        <w:trPr>
          <w:trHeight w:val="105"/>
          <w:jc w:val="center"/>
        </w:trPr>
        <w:tc>
          <w:tcPr>
            <w:tcW w:w="0" w:type="auto"/>
            <w:vMerge/>
            <w:shd w:val="clear" w:color="auto" w:fill="E0E0E0"/>
            <w:vAlign w:val="center"/>
          </w:tcPr>
          <w:p w14:paraId="183DF3BD" w14:textId="77777777" w:rsidR="00CA0336" w:rsidRPr="00255015" w:rsidRDefault="00CA0336" w:rsidP="009E14B4">
            <w:pPr>
              <w:pStyle w:val="TAH"/>
            </w:pPr>
          </w:p>
        </w:tc>
        <w:tc>
          <w:tcPr>
            <w:tcW w:w="0" w:type="auto"/>
            <w:shd w:val="clear" w:color="auto" w:fill="E0E0E0"/>
            <w:vAlign w:val="center"/>
          </w:tcPr>
          <w:p w14:paraId="1BBC5AED" w14:textId="77777777" w:rsidR="00CA0336" w:rsidRPr="00255015" w:rsidRDefault="00CA0336" w:rsidP="009E14B4">
            <w:pPr>
              <w:pStyle w:val="TAH"/>
            </w:pPr>
            <w:r w:rsidRPr="00255015">
              <w:t>Rank = 1</w:t>
            </w:r>
          </w:p>
        </w:tc>
        <w:tc>
          <w:tcPr>
            <w:tcW w:w="0" w:type="auto"/>
            <w:shd w:val="clear" w:color="auto" w:fill="E0E0E0"/>
            <w:vAlign w:val="center"/>
          </w:tcPr>
          <w:p w14:paraId="23F8F198" w14:textId="77777777" w:rsidR="00CA0336" w:rsidRPr="00255015" w:rsidRDefault="00CA0336" w:rsidP="009E14B4">
            <w:pPr>
              <w:pStyle w:val="TAH"/>
            </w:pPr>
            <w:r w:rsidRPr="00255015">
              <w:t>Rank = 2</w:t>
            </w:r>
          </w:p>
        </w:tc>
        <w:tc>
          <w:tcPr>
            <w:tcW w:w="0" w:type="auto"/>
            <w:shd w:val="clear" w:color="auto" w:fill="E0E0E0"/>
            <w:vAlign w:val="center"/>
          </w:tcPr>
          <w:p w14:paraId="2059103D"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3D0BA99"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4993292B"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2D9F2932"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4DFC1D15"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5BF49820"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2BC277F3" w14:textId="77777777" w:rsidTr="00BF140A">
        <w:trPr>
          <w:jc w:val="center"/>
        </w:trPr>
        <w:tc>
          <w:tcPr>
            <w:tcW w:w="0" w:type="auto"/>
            <w:vAlign w:val="center"/>
          </w:tcPr>
          <w:p w14:paraId="4298BE3E" w14:textId="77777777" w:rsidR="00CA0336" w:rsidRPr="00255015" w:rsidRDefault="00CA0336" w:rsidP="009E14B4">
            <w:pPr>
              <w:pStyle w:val="TAC"/>
            </w:pPr>
            <w:r w:rsidRPr="00255015">
              <w:t>Wide-band CQI</w:t>
            </w:r>
          </w:p>
        </w:tc>
        <w:tc>
          <w:tcPr>
            <w:tcW w:w="0" w:type="auto"/>
            <w:vAlign w:val="center"/>
          </w:tcPr>
          <w:p w14:paraId="78C72052" w14:textId="77777777" w:rsidR="00CA0336" w:rsidRPr="00255015" w:rsidRDefault="00CA0336" w:rsidP="009E14B4">
            <w:pPr>
              <w:pStyle w:val="TAC"/>
            </w:pPr>
            <w:r w:rsidRPr="00255015">
              <w:t>4</w:t>
            </w:r>
          </w:p>
        </w:tc>
        <w:tc>
          <w:tcPr>
            <w:tcW w:w="0" w:type="auto"/>
            <w:vAlign w:val="center"/>
          </w:tcPr>
          <w:p w14:paraId="0A2FD4CA" w14:textId="77777777" w:rsidR="00CA0336" w:rsidRPr="00255015" w:rsidRDefault="00CA0336" w:rsidP="009E14B4">
            <w:pPr>
              <w:pStyle w:val="TAC"/>
            </w:pPr>
            <w:r w:rsidRPr="00255015">
              <w:t>4</w:t>
            </w:r>
          </w:p>
        </w:tc>
        <w:tc>
          <w:tcPr>
            <w:tcW w:w="0" w:type="auto"/>
            <w:vAlign w:val="center"/>
          </w:tcPr>
          <w:p w14:paraId="68030B8B" w14:textId="77777777" w:rsidR="00CA0336" w:rsidRPr="00255015" w:rsidRDefault="00CA0336" w:rsidP="009E14B4">
            <w:pPr>
              <w:pStyle w:val="TAC"/>
            </w:pPr>
            <w:r w:rsidRPr="00255015">
              <w:t>4</w:t>
            </w:r>
          </w:p>
        </w:tc>
        <w:tc>
          <w:tcPr>
            <w:tcW w:w="0" w:type="auto"/>
            <w:vAlign w:val="center"/>
          </w:tcPr>
          <w:p w14:paraId="57DEBC3F" w14:textId="77777777" w:rsidR="00CA0336" w:rsidRPr="00255015" w:rsidRDefault="00CA0336" w:rsidP="009E14B4">
            <w:pPr>
              <w:pStyle w:val="TAC"/>
            </w:pPr>
            <w:r w:rsidRPr="00255015">
              <w:t>4</w:t>
            </w:r>
          </w:p>
        </w:tc>
        <w:tc>
          <w:tcPr>
            <w:tcW w:w="0" w:type="auto"/>
            <w:vAlign w:val="center"/>
          </w:tcPr>
          <w:p w14:paraId="16E8942E" w14:textId="77777777" w:rsidR="00CA0336" w:rsidRPr="00255015" w:rsidRDefault="00CA0336" w:rsidP="009E14B4">
            <w:pPr>
              <w:pStyle w:val="TAC"/>
            </w:pPr>
            <w:r w:rsidRPr="00255015">
              <w:t>4</w:t>
            </w:r>
          </w:p>
        </w:tc>
        <w:tc>
          <w:tcPr>
            <w:tcW w:w="0" w:type="auto"/>
            <w:vAlign w:val="center"/>
          </w:tcPr>
          <w:p w14:paraId="738973A3" w14:textId="77777777" w:rsidR="00CA0336" w:rsidRPr="00255015" w:rsidRDefault="00CA0336" w:rsidP="009E14B4">
            <w:pPr>
              <w:pStyle w:val="TAC"/>
            </w:pPr>
            <w:r w:rsidRPr="00255015">
              <w:t>4</w:t>
            </w:r>
          </w:p>
        </w:tc>
        <w:tc>
          <w:tcPr>
            <w:tcW w:w="0" w:type="auto"/>
            <w:vAlign w:val="center"/>
          </w:tcPr>
          <w:p w14:paraId="7B2626A1" w14:textId="77777777" w:rsidR="00CA0336" w:rsidRPr="00255015" w:rsidRDefault="00CA0336" w:rsidP="009E14B4">
            <w:pPr>
              <w:pStyle w:val="TAC"/>
            </w:pPr>
            <w:r w:rsidRPr="00255015">
              <w:t>4</w:t>
            </w:r>
          </w:p>
        </w:tc>
        <w:tc>
          <w:tcPr>
            <w:tcW w:w="0" w:type="auto"/>
            <w:vAlign w:val="center"/>
          </w:tcPr>
          <w:p w14:paraId="01A4D66B" w14:textId="77777777" w:rsidR="00CA0336" w:rsidRPr="00255015" w:rsidRDefault="00CA0336" w:rsidP="009E14B4">
            <w:pPr>
              <w:pStyle w:val="TAC"/>
            </w:pPr>
            <w:r w:rsidRPr="00255015">
              <w:t>4</w:t>
            </w:r>
          </w:p>
        </w:tc>
      </w:tr>
      <w:tr w:rsidR="00CA0336" w:rsidRPr="000B0C86" w14:paraId="1AD4B0DA" w14:textId="77777777" w:rsidTr="00BF140A">
        <w:trPr>
          <w:jc w:val="center"/>
        </w:trPr>
        <w:tc>
          <w:tcPr>
            <w:tcW w:w="0" w:type="auto"/>
            <w:vAlign w:val="center"/>
          </w:tcPr>
          <w:p w14:paraId="5E807E24" w14:textId="77777777" w:rsidR="00CA0336" w:rsidRPr="00255015" w:rsidRDefault="00CA0336" w:rsidP="009E14B4">
            <w:pPr>
              <w:pStyle w:val="TAC"/>
            </w:pPr>
            <w:r w:rsidRPr="00255015">
              <w:t>Spatial differential CQI</w:t>
            </w:r>
          </w:p>
        </w:tc>
        <w:tc>
          <w:tcPr>
            <w:tcW w:w="0" w:type="auto"/>
            <w:vAlign w:val="center"/>
          </w:tcPr>
          <w:p w14:paraId="027420C2" w14:textId="77777777" w:rsidR="00CA0336" w:rsidRPr="00255015" w:rsidRDefault="00CA0336" w:rsidP="009E14B4">
            <w:pPr>
              <w:pStyle w:val="TAC"/>
            </w:pPr>
            <w:r w:rsidRPr="00255015">
              <w:t>0</w:t>
            </w:r>
          </w:p>
        </w:tc>
        <w:tc>
          <w:tcPr>
            <w:tcW w:w="0" w:type="auto"/>
            <w:vAlign w:val="center"/>
          </w:tcPr>
          <w:p w14:paraId="3C195D09" w14:textId="77777777" w:rsidR="00CA0336" w:rsidRPr="00255015" w:rsidRDefault="00CA0336" w:rsidP="009E14B4">
            <w:pPr>
              <w:pStyle w:val="TAC"/>
            </w:pPr>
            <w:r w:rsidRPr="00255015">
              <w:t>3</w:t>
            </w:r>
          </w:p>
        </w:tc>
        <w:tc>
          <w:tcPr>
            <w:tcW w:w="0" w:type="auto"/>
            <w:vAlign w:val="center"/>
          </w:tcPr>
          <w:p w14:paraId="341302B5"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85B9B77" w14:textId="77777777" w:rsidR="00CA0336" w:rsidRPr="00255015" w:rsidRDefault="00CA0336" w:rsidP="009E14B4">
            <w:pPr>
              <w:pStyle w:val="TAC"/>
            </w:pPr>
            <w:r w:rsidRPr="00255015">
              <w:t>3</w:t>
            </w:r>
          </w:p>
        </w:tc>
        <w:tc>
          <w:tcPr>
            <w:tcW w:w="0" w:type="auto"/>
            <w:vAlign w:val="center"/>
          </w:tcPr>
          <w:p w14:paraId="4D68098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B42966D" w14:textId="77777777" w:rsidR="00CA0336" w:rsidRPr="00255015" w:rsidRDefault="00CA0336" w:rsidP="009E14B4">
            <w:pPr>
              <w:pStyle w:val="TAC"/>
            </w:pPr>
            <w:r w:rsidRPr="00255015">
              <w:t>3</w:t>
            </w:r>
          </w:p>
        </w:tc>
        <w:tc>
          <w:tcPr>
            <w:tcW w:w="0" w:type="auto"/>
            <w:vAlign w:val="center"/>
          </w:tcPr>
          <w:p w14:paraId="34919C47" w14:textId="77777777" w:rsidR="00CA0336" w:rsidRPr="00255015" w:rsidRDefault="00CA0336" w:rsidP="009E14B4">
            <w:pPr>
              <w:pStyle w:val="TAC"/>
            </w:pPr>
            <w:r w:rsidRPr="00255015">
              <w:t>3</w:t>
            </w:r>
          </w:p>
        </w:tc>
        <w:tc>
          <w:tcPr>
            <w:tcW w:w="0" w:type="auto"/>
            <w:vAlign w:val="center"/>
          </w:tcPr>
          <w:p w14:paraId="512530F9" w14:textId="77777777" w:rsidR="00CA0336" w:rsidRPr="00255015" w:rsidRDefault="00CA0336" w:rsidP="009E14B4">
            <w:pPr>
              <w:pStyle w:val="TAC"/>
            </w:pPr>
            <w:r w:rsidRPr="00255015">
              <w:t>3</w:t>
            </w:r>
          </w:p>
        </w:tc>
      </w:tr>
      <w:tr w:rsidR="00CA0336" w:rsidRPr="000B0C86" w14:paraId="431F4A2A" w14:textId="77777777" w:rsidTr="00BF140A">
        <w:trPr>
          <w:jc w:val="center"/>
        </w:trPr>
        <w:tc>
          <w:tcPr>
            <w:tcW w:w="0" w:type="auto"/>
            <w:vAlign w:val="center"/>
          </w:tcPr>
          <w:p w14:paraId="6C91605A"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202A4FA3" w14:textId="77777777" w:rsidR="00CA0336" w:rsidRPr="00255015" w:rsidRDefault="00CA0336" w:rsidP="009E14B4">
            <w:pPr>
              <w:pStyle w:val="TAC"/>
            </w:pPr>
            <w:r w:rsidRPr="00255015">
              <w:t>2</w:t>
            </w:r>
          </w:p>
        </w:tc>
        <w:tc>
          <w:tcPr>
            <w:tcW w:w="0" w:type="auto"/>
            <w:vAlign w:val="center"/>
          </w:tcPr>
          <w:p w14:paraId="123DEC45"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C9DD48D"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7DF01BFB"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7F6E68A3"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49B12A2D"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CABEF05"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5AFD5128" w14:textId="77777777" w:rsidR="00CA0336" w:rsidRPr="00255015" w:rsidRDefault="00CA0336" w:rsidP="009E14B4">
            <w:pPr>
              <w:pStyle w:val="TAC"/>
            </w:pPr>
            <w:r w:rsidRPr="00255015">
              <w:t>0</w:t>
            </w:r>
          </w:p>
        </w:tc>
      </w:tr>
    </w:tbl>
    <w:p w14:paraId="226D16E9" w14:textId="77777777" w:rsidR="00CA0336" w:rsidRDefault="00CA0336" w:rsidP="00CA0336">
      <w:pPr>
        <w:rPr>
          <w:lang w:eastAsia="zh-CN"/>
        </w:rPr>
      </w:pPr>
    </w:p>
    <w:p w14:paraId="4E14A077" w14:textId="77777777"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429A3">
        <w:rPr>
          <w:position w:val="-10"/>
          <w:lang w:eastAsia="zh-CN"/>
        </w:rPr>
        <w:pict w14:anchorId="749ED63E">
          <v:shape id="_x0000_i2854" type="#_x0000_t75" style="width:52.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5763ABF7" w14:textId="77777777" w:rsidTr="00BF140A">
        <w:trPr>
          <w:trHeight w:val="105"/>
          <w:jc w:val="center"/>
        </w:trPr>
        <w:tc>
          <w:tcPr>
            <w:tcW w:w="0" w:type="auto"/>
            <w:vMerge w:val="restart"/>
            <w:shd w:val="clear" w:color="auto" w:fill="E0E0E0"/>
            <w:vAlign w:val="center"/>
          </w:tcPr>
          <w:p w14:paraId="085CDB70" w14:textId="77777777" w:rsidR="00CA0336" w:rsidRPr="00255015" w:rsidRDefault="00CA0336" w:rsidP="009E14B4">
            <w:pPr>
              <w:pStyle w:val="TAH"/>
            </w:pPr>
            <w:r w:rsidRPr="00255015">
              <w:t>Field</w:t>
            </w:r>
          </w:p>
        </w:tc>
        <w:tc>
          <w:tcPr>
            <w:tcW w:w="0" w:type="auto"/>
            <w:gridSpan w:val="8"/>
            <w:shd w:val="clear" w:color="auto" w:fill="E0E0E0"/>
            <w:vAlign w:val="center"/>
          </w:tcPr>
          <w:p w14:paraId="6D5B01DF" w14:textId="77777777" w:rsidR="00CA0336" w:rsidRPr="00255015" w:rsidRDefault="00CA0336" w:rsidP="009E14B4">
            <w:pPr>
              <w:pStyle w:val="TAH"/>
            </w:pPr>
            <w:r w:rsidRPr="00255015">
              <w:t>Bit width</w:t>
            </w:r>
          </w:p>
        </w:tc>
      </w:tr>
      <w:tr w:rsidR="00CA0336" w:rsidRPr="000B0C86" w14:paraId="1A0AD404" w14:textId="77777777" w:rsidTr="00BF140A">
        <w:trPr>
          <w:trHeight w:val="105"/>
          <w:jc w:val="center"/>
        </w:trPr>
        <w:tc>
          <w:tcPr>
            <w:tcW w:w="0" w:type="auto"/>
            <w:vMerge/>
            <w:shd w:val="clear" w:color="auto" w:fill="E0E0E0"/>
            <w:vAlign w:val="center"/>
          </w:tcPr>
          <w:p w14:paraId="25C9088F" w14:textId="77777777" w:rsidR="00CA0336" w:rsidRPr="00255015" w:rsidRDefault="00CA0336" w:rsidP="009E14B4">
            <w:pPr>
              <w:pStyle w:val="TAH"/>
            </w:pPr>
          </w:p>
        </w:tc>
        <w:tc>
          <w:tcPr>
            <w:tcW w:w="0" w:type="auto"/>
            <w:gridSpan w:val="8"/>
            <w:shd w:val="clear" w:color="auto" w:fill="E0E0E0"/>
            <w:vAlign w:val="center"/>
          </w:tcPr>
          <w:p w14:paraId="2C5A2A05"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758F110F" w14:textId="77777777" w:rsidTr="00BF140A">
        <w:trPr>
          <w:trHeight w:val="105"/>
          <w:jc w:val="center"/>
        </w:trPr>
        <w:tc>
          <w:tcPr>
            <w:tcW w:w="0" w:type="auto"/>
            <w:vMerge/>
            <w:shd w:val="clear" w:color="auto" w:fill="E0E0E0"/>
            <w:vAlign w:val="center"/>
          </w:tcPr>
          <w:p w14:paraId="2C745AE5" w14:textId="77777777" w:rsidR="00CA0336" w:rsidRPr="00255015" w:rsidRDefault="00CA0336" w:rsidP="009E14B4">
            <w:pPr>
              <w:pStyle w:val="TAH"/>
            </w:pPr>
          </w:p>
        </w:tc>
        <w:tc>
          <w:tcPr>
            <w:tcW w:w="0" w:type="auto"/>
            <w:shd w:val="clear" w:color="auto" w:fill="E0E0E0"/>
            <w:vAlign w:val="center"/>
          </w:tcPr>
          <w:p w14:paraId="06CFDAF0" w14:textId="77777777" w:rsidR="00CA0336" w:rsidRPr="00255015" w:rsidRDefault="00CA0336" w:rsidP="009E14B4">
            <w:pPr>
              <w:pStyle w:val="TAH"/>
            </w:pPr>
            <w:r w:rsidRPr="00255015">
              <w:t>Rank = 1</w:t>
            </w:r>
          </w:p>
        </w:tc>
        <w:tc>
          <w:tcPr>
            <w:tcW w:w="0" w:type="auto"/>
            <w:shd w:val="clear" w:color="auto" w:fill="E0E0E0"/>
            <w:vAlign w:val="center"/>
          </w:tcPr>
          <w:p w14:paraId="6F0ED132" w14:textId="77777777" w:rsidR="00CA0336" w:rsidRPr="00255015" w:rsidRDefault="00CA0336" w:rsidP="009E14B4">
            <w:pPr>
              <w:pStyle w:val="TAH"/>
            </w:pPr>
            <w:r w:rsidRPr="00255015">
              <w:t>Rank = 2</w:t>
            </w:r>
          </w:p>
        </w:tc>
        <w:tc>
          <w:tcPr>
            <w:tcW w:w="0" w:type="auto"/>
            <w:shd w:val="clear" w:color="auto" w:fill="E0E0E0"/>
            <w:vAlign w:val="center"/>
          </w:tcPr>
          <w:p w14:paraId="267C6B38"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E2A0728"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7D614BC4"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18A48DED"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7BE569FA"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B1F9475"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590EEAFC" w14:textId="77777777" w:rsidTr="00BF140A">
        <w:trPr>
          <w:jc w:val="center"/>
        </w:trPr>
        <w:tc>
          <w:tcPr>
            <w:tcW w:w="0" w:type="auto"/>
            <w:vAlign w:val="center"/>
          </w:tcPr>
          <w:p w14:paraId="0C8E745F" w14:textId="77777777" w:rsidR="00CA0336" w:rsidRPr="00255015" w:rsidRDefault="00CA0336" w:rsidP="009E14B4">
            <w:pPr>
              <w:pStyle w:val="TAC"/>
            </w:pPr>
            <w:r w:rsidRPr="00255015">
              <w:t>Wide-band CQI</w:t>
            </w:r>
          </w:p>
        </w:tc>
        <w:tc>
          <w:tcPr>
            <w:tcW w:w="0" w:type="auto"/>
            <w:vAlign w:val="center"/>
          </w:tcPr>
          <w:p w14:paraId="5013272B" w14:textId="77777777" w:rsidR="00CA0336" w:rsidRPr="00255015" w:rsidRDefault="00CA0336" w:rsidP="009E14B4">
            <w:pPr>
              <w:pStyle w:val="TAC"/>
            </w:pPr>
            <w:r w:rsidRPr="00255015">
              <w:t>4</w:t>
            </w:r>
          </w:p>
        </w:tc>
        <w:tc>
          <w:tcPr>
            <w:tcW w:w="0" w:type="auto"/>
            <w:vAlign w:val="center"/>
          </w:tcPr>
          <w:p w14:paraId="09D2817A" w14:textId="77777777" w:rsidR="00CA0336" w:rsidRPr="00255015" w:rsidRDefault="00CA0336" w:rsidP="009E14B4">
            <w:pPr>
              <w:pStyle w:val="TAC"/>
            </w:pPr>
            <w:r w:rsidRPr="00255015">
              <w:t>4</w:t>
            </w:r>
          </w:p>
        </w:tc>
        <w:tc>
          <w:tcPr>
            <w:tcW w:w="0" w:type="auto"/>
            <w:vAlign w:val="center"/>
          </w:tcPr>
          <w:p w14:paraId="6BBDEB87" w14:textId="77777777" w:rsidR="00CA0336" w:rsidRPr="00255015" w:rsidRDefault="00CA0336" w:rsidP="009E14B4">
            <w:pPr>
              <w:pStyle w:val="TAC"/>
            </w:pPr>
            <w:r w:rsidRPr="00255015">
              <w:t>4</w:t>
            </w:r>
          </w:p>
        </w:tc>
        <w:tc>
          <w:tcPr>
            <w:tcW w:w="0" w:type="auto"/>
            <w:vAlign w:val="center"/>
          </w:tcPr>
          <w:p w14:paraId="70017B72" w14:textId="77777777" w:rsidR="00CA0336" w:rsidRPr="00255015" w:rsidRDefault="00CA0336" w:rsidP="009E14B4">
            <w:pPr>
              <w:pStyle w:val="TAC"/>
            </w:pPr>
            <w:r w:rsidRPr="00255015">
              <w:t>4</w:t>
            </w:r>
          </w:p>
        </w:tc>
        <w:tc>
          <w:tcPr>
            <w:tcW w:w="0" w:type="auto"/>
            <w:vAlign w:val="center"/>
          </w:tcPr>
          <w:p w14:paraId="03E9C9B7" w14:textId="77777777" w:rsidR="00CA0336" w:rsidRPr="00255015" w:rsidRDefault="00CA0336" w:rsidP="009E14B4">
            <w:pPr>
              <w:pStyle w:val="TAC"/>
            </w:pPr>
            <w:r w:rsidRPr="00255015">
              <w:t>4</w:t>
            </w:r>
          </w:p>
        </w:tc>
        <w:tc>
          <w:tcPr>
            <w:tcW w:w="0" w:type="auto"/>
            <w:vAlign w:val="center"/>
          </w:tcPr>
          <w:p w14:paraId="3AEC2A5A" w14:textId="77777777" w:rsidR="00CA0336" w:rsidRPr="00255015" w:rsidRDefault="00CA0336" w:rsidP="009E14B4">
            <w:pPr>
              <w:pStyle w:val="TAC"/>
            </w:pPr>
            <w:r w:rsidRPr="00255015">
              <w:t>4</w:t>
            </w:r>
          </w:p>
        </w:tc>
        <w:tc>
          <w:tcPr>
            <w:tcW w:w="0" w:type="auto"/>
            <w:vAlign w:val="center"/>
          </w:tcPr>
          <w:p w14:paraId="1121935E" w14:textId="77777777" w:rsidR="00CA0336" w:rsidRPr="00255015" w:rsidRDefault="00CA0336" w:rsidP="009E14B4">
            <w:pPr>
              <w:pStyle w:val="TAC"/>
            </w:pPr>
            <w:r w:rsidRPr="00255015">
              <w:t>4</w:t>
            </w:r>
          </w:p>
        </w:tc>
        <w:tc>
          <w:tcPr>
            <w:tcW w:w="0" w:type="auto"/>
            <w:vAlign w:val="center"/>
          </w:tcPr>
          <w:p w14:paraId="501F3A5D" w14:textId="77777777" w:rsidR="00CA0336" w:rsidRPr="00255015" w:rsidRDefault="00CA0336" w:rsidP="009E14B4">
            <w:pPr>
              <w:pStyle w:val="TAC"/>
            </w:pPr>
            <w:r w:rsidRPr="00255015">
              <w:t>4</w:t>
            </w:r>
          </w:p>
        </w:tc>
      </w:tr>
      <w:tr w:rsidR="00CA0336" w:rsidRPr="000B0C86" w14:paraId="295285B9" w14:textId="77777777" w:rsidTr="00BF140A">
        <w:trPr>
          <w:jc w:val="center"/>
        </w:trPr>
        <w:tc>
          <w:tcPr>
            <w:tcW w:w="0" w:type="auto"/>
            <w:vAlign w:val="center"/>
          </w:tcPr>
          <w:p w14:paraId="2C59A049" w14:textId="77777777" w:rsidR="00CA0336" w:rsidRPr="00255015" w:rsidRDefault="00CA0336" w:rsidP="009E14B4">
            <w:pPr>
              <w:pStyle w:val="TAC"/>
            </w:pPr>
            <w:r w:rsidRPr="00255015">
              <w:t>Spatial differential CQI</w:t>
            </w:r>
          </w:p>
        </w:tc>
        <w:tc>
          <w:tcPr>
            <w:tcW w:w="0" w:type="auto"/>
            <w:vAlign w:val="center"/>
          </w:tcPr>
          <w:p w14:paraId="0566E917" w14:textId="77777777" w:rsidR="00CA0336" w:rsidRPr="00255015" w:rsidRDefault="00CA0336" w:rsidP="009E14B4">
            <w:pPr>
              <w:pStyle w:val="TAC"/>
            </w:pPr>
            <w:r w:rsidRPr="00255015">
              <w:t>0</w:t>
            </w:r>
          </w:p>
        </w:tc>
        <w:tc>
          <w:tcPr>
            <w:tcW w:w="0" w:type="auto"/>
            <w:vAlign w:val="center"/>
          </w:tcPr>
          <w:p w14:paraId="5808BF4B" w14:textId="77777777" w:rsidR="00CA0336" w:rsidRPr="00255015" w:rsidRDefault="00CA0336" w:rsidP="009E14B4">
            <w:pPr>
              <w:pStyle w:val="TAC"/>
            </w:pPr>
            <w:r w:rsidRPr="00255015">
              <w:t>3</w:t>
            </w:r>
          </w:p>
        </w:tc>
        <w:tc>
          <w:tcPr>
            <w:tcW w:w="0" w:type="auto"/>
            <w:vAlign w:val="center"/>
          </w:tcPr>
          <w:p w14:paraId="629F72F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1A0A5BF4" w14:textId="77777777" w:rsidR="00CA0336" w:rsidRPr="00255015" w:rsidRDefault="00CA0336" w:rsidP="009E14B4">
            <w:pPr>
              <w:pStyle w:val="TAC"/>
            </w:pPr>
            <w:r w:rsidRPr="00255015">
              <w:t>3</w:t>
            </w:r>
          </w:p>
        </w:tc>
        <w:tc>
          <w:tcPr>
            <w:tcW w:w="0" w:type="auto"/>
            <w:vAlign w:val="center"/>
          </w:tcPr>
          <w:p w14:paraId="1A765A89"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497C0AC4" w14:textId="77777777" w:rsidR="00CA0336" w:rsidRPr="00255015" w:rsidRDefault="00CA0336" w:rsidP="009E14B4">
            <w:pPr>
              <w:pStyle w:val="TAC"/>
            </w:pPr>
            <w:r w:rsidRPr="00255015">
              <w:t>3</w:t>
            </w:r>
          </w:p>
        </w:tc>
        <w:tc>
          <w:tcPr>
            <w:tcW w:w="0" w:type="auto"/>
            <w:vAlign w:val="center"/>
          </w:tcPr>
          <w:p w14:paraId="36B5E89B" w14:textId="77777777" w:rsidR="00CA0336" w:rsidRPr="00255015" w:rsidRDefault="00CA0336" w:rsidP="009E14B4">
            <w:pPr>
              <w:pStyle w:val="TAC"/>
            </w:pPr>
            <w:r w:rsidRPr="00255015">
              <w:t>3</w:t>
            </w:r>
          </w:p>
        </w:tc>
        <w:tc>
          <w:tcPr>
            <w:tcW w:w="0" w:type="auto"/>
            <w:vAlign w:val="center"/>
          </w:tcPr>
          <w:p w14:paraId="7BA94F42" w14:textId="77777777" w:rsidR="00CA0336" w:rsidRPr="00255015" w:rsidRDefault="00CA0336" w:rsidP="009E14B4">
            <w:pPr>
              <w:pStyle w:val="TAC"/>
            </w:pPr>
            <w:r w:rsidRPr="00255015">
              <w:t>3</w:t>
            </w:r>
          </w:p>
        </w:tc>
      </w:tr>
      <w:tr w:rsidR="00CA0336" w:rsidRPr="000B0C86" w14:paraId="744F8D38" w14:textId="77777777" w:rsidTr="00BF140A">
        <w:trPr>
          <w:jc w:val="center"/>
        </w:trPr>
        <w:tc>
          <w:tcPr>
            <w:tcW w:w="0" w:type="auto"/>
            <w:vAlign w:val="center"/>
          </w:tcPr>
          <w:p w14:paraId="5DE0CFAA" w14:textId="77777777" w:rsidR="00CA0336" w:rsidRPr="00255015" w:rsidRDefault="00CA0336" w:rsidP="009E14B4">
            <w:pPr>
              <w:pStyle w:val="TAC"/>
            </w:pPr>
            <w:r w:rsidRPr="00255015">
              <w:t xml:space="preserve">Wide-band i2 </w:t>
            </w:r>
          </w:p>
        </w:tc>
        <w:tc>
          <w:tcPr>
            <w:tcW w:w="0" w:type="auto"/>
            <w:vAlign w:val="center"/>
          </w:tcPr>
          <w:p w14:paraId="148B9536"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49E7F409"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6289D8AE"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5D4A7C20"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0D88CD91"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5442E367"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51ADB4F"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25C26F7" w14:textId="77777777" w:rsidR="00CA0336" w:rsidRPr="00255015" w:rsidRDefault="00CA0336" w:rsidP="009E14B4">
            <w:pPr>
              <w:pStyle w:val="TAC"/>
            </w:pPr>
            <w:r w:rsidRPr="00255015">
              <w:t>0</w:t>
            </w:r>
          </w:p>
        </w:tc>
      </w:tr>
    </w:tbl>
    <w:p w14:paraId="2AE9A617" w14:textId="77777777" w:rsidR="00673102" w:rsidRDefault="00673102" w:rsidP="00673102"/>
    <w:p w14:paraId="609586DD"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35DD7A44"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6363A333" w14:textId="77777777"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14:paraId="0078D058" w14:textId="77777777" w:rsidR="009F1EF2" w:rsidRPr="00064EEE" w:rsidRDefault="009F1EF2" w:rsidP="00025B24">
            <w:pPr>
              <w:pStyle w:val="tah0"/>
              <w:rPr>
                <w:lang w:val="en-GB"/>
              </w:rPr>
            </w:pPr>
            <w:r w:rsidRPr="00064EEE">
              <w:rPr>
                <w:lang w:val="en-GB"/>
              </w:rPr>
              <w:t>Bit width</w:t>
            </w:r>
          </w:p>
        </w:tc>
      </w:tr>
      <w:tr w:rsidR="009F1EF2" w:rsidRPr="00AA1F7B" w14:paraId="4E14449E" w14:textId="77777777" w:rsidTr="00BF140A">
        <w:trPr>
          <w:cantSplit/>
          <w:trHeight w:val="33"/>
          <w:jc w:val="center"/>
        </w:trPr>
        <w:tc>
          <w:tcPr>
            <w:tcW w:w="2774" w:type="dxa"/>
            <w:vMerge/>
            <w:shd w:val="clear" w:color="auto" w:fill="E0E0E0"/>
            <w:vAlign w:val="center"/>
          </w:tcPr>
          <w:p w14:paraId="0CA84252"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2E050AE6" w14:textId="77777777"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14:paraId="127FDB7F" w14:textId="77777777"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14:paraId="50C9F639" w14:textId="77777777" w:rsidTr="00BF140A">
        <w:trPr>
          <w:cantSplit/>
          <w:jc w:val="center"/>
        </w:trPr>
        <w:tc>
          <w:tcPr>
            <w:tcW w:w="2774" w:type="dxa"/>
            <w:tcMar>
              <w:top w:w="0" w:type="dxa"/>
              <w:left w:w="108" w:type="dxa"/>
              <w:bottom w:w="0" w:type="dxa"/>
              <w:right w:w="108" w:type="dxa"/>
            </w:tcMar>
            <w:vAlign w:val="center"/>
          </w:tcPr>
          <w:p w14:paraId="7A99450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64FAF3E3" w14:textId="77777777" w:rsidR="009F1EF2" w:rsidRPr="00064EEE" w:rsidRDefault="009F1EF2" w:rsidP="00025B24">
            <w:pPr>
              <w:pStyle w:val="tac0"/>
              <w:rPr>
                <w:lang w:val="de-DE"/>
              </w:rPr>
            </w:pPr>
            <w:r w:rsidRPr="00064EEE">
              <w:rPr>
                <w:lang w:val="de-DE"/>
              </w:rPr>
              <w:t>4</w:t>
            </w:r>
          </w:p>
        </w:tc>
        <w:tc>
          <w:tcPr>
            <w:tcW w:w="1839" w:type="dxa"/>
            <w:vAlign w:val="center"/>
          </w:tcPr>
          <w:p w14:paraId="0A6B4886" w14:textId="77777777" w:rsidR="009F1EF2" w:rsidRDefault="009F1EF2" w:rsidP="00025B24">
            <w:pPr>
              <w:pStyle w:val="tac0"/>
              <w:rPr>
                <w:rFonts w:eastAsia="SimSun"/>
                <w:lang w:val="de-DE" w:eastAsia="zh-CN"/>
              </w:rPr>
            </w:pPr>
            <w:r w:rsidRPr="00064EEE">
              <w:rPr>
                <w:lang w:val="de-DE"/>
              </w:rPr>
              <w:t>4</w:t>
            </w:r>
          </w:p>
        </w:tc>
      </w:tr>
      <w:tr w:rsidR="009F1EF2" w:rsidRPr="00AA1F7B" w14:paraId="46BB5BFC" w14:textId="77777777" w:rsidTr="00BF140A">
        <w:trPr>
          <w:cantSplit/>
          <w:jc w:val="center"/>
        </w:trPr>
        <w:tc>
          <w:tcPr>
            <w:tcW w:w="2774" w:type="dxa"/>
            <w:tcMar>
              <w:top w:w="0" w:type="dxa"/>
              <w:left w:w="108" w:type="dxa"/>
              <w:bottom w:w="0" w:type="dxa"/>
              <w:right w:w="108" w:type="dxa"/>
            </w:tcMar>
            <w:vAlign w:val="center"/>
          </w:tcPr>
          <w:p w14:paraId="6EF7D5BA" w14:textId="77777777"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14:paraId="34CF256D" w14:textId="77777777" w:rsidR="009F1EF2" w:rsidRPr="00064EEE" w:rsidRDefault="009F1EF2" w:rsidP="00025B24">
            <w:pPr>
              <w:pStyle w:val="tac0"/>
              <w:rPr>
                <w:lang w:val="en-GB"/>
              </w:rPr>
            </w:pPr>
            <w:r w:rsidRPr="00064EEE">
              <w:rPr>
                <w:lang w:val="en-GB"/>
              </w:rPr>
              <w:t>0</w:t>
            </w:r>
          </w:p>
        </w:tc>
        <w:tc>
          <w:tcPr>
            <w:tcW w:w="1839" w:type="dxa"/>
            <w:vAlign w:val="center"/>
          </w:tcPr>
          <w:p w14:paraId="09DB8CF5" w14:textId="77777777"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14:paraId="3BC5C905" w14:textId="77777777" w:rsidTr="00BF140A">
        <w:trPr>
          <w:cantSplit/>
          <w:jc w:val="center"/>
        </w:trPr>
        <w:tc>
          <w:tcPr>
            <w:tcW w:w="2774" w:type="dxa"/>
            <w:tcMar>
              <w:top w:w="0" w:type="dxa"/>
              <w:left w:w="108" w:type="dxa"/>
              <w:bottom w:w="0" w:type="dxa"/>
              <w:right w:w="108" w:type="dxa"/>
            </w:tcMar>
            <w:vAlign w:val="center"/>
          </w:tcPr>
          <w:p w14:paraId="1CC4A93E" w14:textId="77777777"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14:paraId="3F9D6912" w14:textId="77777777"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14:paraId="14D49E33" w14:textId="77777777" w:rsidR="009F1EF2" w:rsidRDefault="009F1EF2" w:rsidP="00025B24">
            <w:pPr>
              <w:pStyle w:val="tac0"/>
              <w:rPr>
                <w:rFonts w:eastAsia="SimSun"/>
                <w:lang w:val="de-DE" w:eastAsia="zh-CN"/>
              </w:rPr>
            </w:pPr>
            <w:r>
              <w:rPr>
                <w:rFonts w:eastAsia="SimSun" w:hint="eastAsia"/>
                <w:lang w:val="de-DE" w:eastAsia="zh-CN"/>
              </w:rPr>
              <w:t>4</w:t>
            </w:r>
          </w:p>
        </w:tc>
      </w:tr>
    </w:tbl>
    <w:p w14:paraId="2DBD8B07" w14:textId="77777777" w:rsidR="009F1EF2" w:rsidRDefault="009F1EF2" w:rsidP="009F1EF2">
      <w:pPr>
        <w:rPr>
          <w:lang w:eastAsia="zh-CN"/>
        </w:rPr>
      </w:pPr>
    </w:p>
    <w:p w14:paraId="5B8B4696"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635C032D" w14:textId="77777777" w:rsidTr="00BF140A">
        <w:trPr>
          <w:trHeight w:val="105"/>
          <w:jc w:val="center"/>
        </w:trPr>
        <w:tc>
          <w:tcPr>
            <w:tcW w:w="0" w:type="auto"/>
            <w:vMerge w:val="restart"/>
            <w:shd w:val="clear" w:color="auto" w:fill="E0E0E0"/>
            <w:vAlign w:val="center"/>
          </w:tcPr>
          <w:p w14:paraId="091FC76E" w14:textId="77777777" w:rsidR="009F1EF2" w:rsidRPr="00466738" w:rsidRDefault="009F1EF2" w:rsidP="00025B24">
            <w:pPr>
              <w:pStyle w:val="TAH"/>
            </w:pPr>
            <w:r w:rsidRPr="00466738">
              <w:t>Field</w:t>
            </w:r>
          </w:p>
        </w:tc>
        <w:tc>
          <w:tcPr>
            <w:tcW w:w="0" w:type="auto"/>
            <w:gridSpan w:val="8"/>
            <w:shd w:val="clear" w:color="auto" w:fill="E0E0E0"/>
            <w:vAlign w:val="center"/>
          </w:tcPr>
          <w:p w14:paraId="23327FC2" w14:textId="77777777" w:rsidR="009F1EF2" w:rsidRPr="00466738" w:rsidRDefault="009F1EF2" w:rsidP="00025B24">
            <w:pPr>
              <w:pStyle w:val="TAH"/>
            </w:pPr>
            <w:r w:rsidRPr="00466738">
              <w:t>Bit width</w:t>
            </w:r>
          </w:p>
        </w:tc>
      </w:tr>
      <w:tr w:rsidR="009F1EF2" w:rsidRPr="00466738" w14:paraId="08690F56" w14:textId="77777777" w:rsidTr="00BF140A">
        <w:trPr>
          <w:trHeight w:val="105"/>
          <w:jc w:val="center"/>
        </w:trPr>
        <w:tc>
          <w:tcPr>
            <w:tcW w:w="0" w:type="auto"/>
            <w:vMerge/>
            <w:shd w:val="clear" w:color="auto" w:fill="E0E0E0"/>
            <w:vAlign w:val="center"/>
          </w:tcPr>
          <w:p w14:paraId="5BF2BD0C" w14:textId="77777777" w:rsidR="009F1EF2" w:rsidRPr="00466738" w:rsidRDefault="009F1EF2" w:rsidP="00025B24">
            <w:pPr>
              <w:pStyle w:val="TAH"/>
            </w:pPr>
          </w:p>
        </w:tc>
        <w:tc>
          <w:tcPr>
            <w:tcW w:w="0" w:type="auto"/>
            <w:gridSpan w:val="8"/>
            <w:shd w:val="clear" w:color="auto" w:fill="E0E0E0"/>
            <w:vAlign w:val="center"/>
          </w:tcPr>
          <w:p w14:paraId="0A4B5E30" w14:textId="77777777" w:rsidR="009F1EF2" w:rsidRPr="00466738" w:rsidRDefault="009F1EF2" w:rsidP="00025B24">
            <w:pPr>
              <w:pStyle w:val="TAH"/>
            </w:pPr>
            <w:r w:rsidRPr="00466738">
              <w:t>8 antenna ports</w:t>
            </w:r>
          </w:p>
        </w:tc>
      </w:tr>
      <w:tr w:rsidR="009F1EF2" w:rsidRPr="00466738" w14:paraId="4EDA662D" w14:textId="77777777" w:rsidTr="00BF140A">
        <w:trPr>
          <w:trHeight w:val="105"/>
          <w:jc w:val="center"/>
        </w:trPr>
        <w:tc>
          <w:tcPr>
            <w:tcW w:w="0" w:type="auto"/>
            <w:vMerge/>
            <w:shd w:val="clear" w:color="auto" w:fill="E0E0E0"/>
            <w:vAlign w:val="center"/>
          </w:tcPr>
          <w:p w14:paraId="417E1D0D" w14:textId="77777777" w:rsidR="009F1EF2" w:rsidRPr="00466738" w:rsidRDefault="009F1EF2" w:rsidP="00025B24">
            <w:pPr>
              <w:pStyle w:val="TAH"/>
            </w:pPr>
          </w:p>
        </w:tc>
        <w:tc>
          <w:tcPr>
            <w:tcW w:w="0" w:type="auto"/>
            <w:shd w:val="clear" w:color="auto" w:fill="E0E0E0"/>
            <w:vAlign w:val="center"/>
          </w:tcPr>
          <w:p w14:paraId="1E2D4827" w14:textId="77777777" w:rsidR="009F1EF2" w:rsidRPr="00466738" w:rsidRDefault="009F1EF2" w:rsidP="00025B24">
            <w:pPr>
              <w:pStyle w:val="TAH"/>
            </w:pPr>
            <w:r w:rsidRPr="00466738">
              <w:t>Rank = 1</w:t>
            </w:r>
          </w:p>
        </w:tc>
        <w:tc>
          <w:tcPr>
            <w:tcW w:w="0" w:type="auto"/>
            <w:shd w:val="clear" w:color="auto" w:fill="E0E0E0"/>
            <w:vAlign w:val="center"/>
          </w:tcPr>
          <w:p w14:paraId="4A35BE22" w14:textId="77777777" w:rsidR="009F1EF2" w:rsidRPr="00466738" w:rsidRDefault="009F1EF2" w:rsidP="00025B24">
            <w:pPr>
              <w:pStyle w:val="TAH"/>
            </w:pPr>
            <w:r w:rsidRPr="00466738">
              <w:t>Rank = 2</w:t>
            </w:r>
          </w:p>
        </w:tc>
        <w:tc>
          <w:tcPr>
            <w:tcW w:w="0" w:type="auto"/>
            <w:shd w:val="clear" w:color="auto" w:fill="E0E0E0"/>
            <w:vAlign w:val="center"/>
          </w:tcPr>
          <w:p w14:paraId="0ACC0083" w14:textId="77777777" w:rsidR="009F1EF2" w:rsidRPr="00466738" w:rsidRDefault="009F1EF2" w:rsidP="00025B24">
            <w:pPr>
              <w:pStyle w:val="TAH"/>
            </w:pPr>
            <w:r w:rsidRPr="00466738">
              <w:t>Rank = 3</w:t>
            </w:r>
          </w:p>
        </w:tc>
        <w:tc>
          <w:tcPr>
            <w:tcW w:w="0" w:type="auto"/>
            <w:shd w:val="clear" w:color="auto" w:fill="E0E0E0"/>
            <w:vAlign w:val="center"/>
          </w:tcPr>
          <w:p w14:paraId="4F3C531E" w14:textId="77777777" w:rsidR="009F1EF2" w:rsidRPr="00466738" w:rsidRDefault="009F1EF2" w:rsidP="00025B24">
            <w:pPr>
              <w:pStyle w:val="TAH"/>
            </w:pPr>
            <w:r w:rsidRPr="00466738">
              <w:t>Rank =4</w:t>
            </w:r>
          </w:p>
        </w:tc>
        <w:tc>
          <w:tcPr>
            <w:tcW w:w="0" w:type="auto"/>
            <w:shd w:val="clear" w:color="auto" w:fill="E0E0E0"/>
            <w:vAlign w:val="center"/>
          </w:tcPr>
          <w:p w14:paraId="584D8235" w14:textId="77777777" w:rsidR="009F1EF2" w:rsidRPr="00466738" w:rsidRDefault="009F1EF2" w:rsidP="00025B24">
            <w:pPr>
              <w:pStyle w:val="TAH"/>
            </w:pPr>
            <w:r w:rsidRPr="00466738">
              <w:t>Rank = 5</w:t>
            </w:r>
          </w:p>
        </w:tc>
        <w:tc>
          <w:tcPr>
            <w:tcW w:w="0" w:type="auto"/>
            <w:shd w:val="clear" w:color="auto" w:fill="E0E0E0"/>
            <w:vAlign w:val="center"/>
          </w:tcPr>
          <w:p w14:paraId="30892311" w14:textId="77777777" w:rsidR="009F1EF2" w:rsidRPr="00466738" w:rsidRDefault="009F1EF2" w:rsidP="00025B24">
            <w:pPr>
              <w:pStyle w:val="TAH"/>
            </w:pPr>
            <w:r w:rsidRPr="00466738">
              <w:t>Rank = 6</w:t>
            </w:r>
          </w:p>
        </w:tc>
        <w:tc>
          <w:tcPr>
            <w:tcW w:w="0" w:type="auto"/>
            <w:shd w:val="clear" w:color="auto" w:fill="E0E0E0"/>
            <w:vAlign w:val="center"/>
          </w:tcPr>
          <w:p w14:paraId="181307AA" w14:textId="77777777" w:rsidR="009F1EF2" w:rsidRPr="00466738" w:rsidRDefault="009F1EF2" w:rsidP="00025B24">
            <w:pPr>
              <w:pStyle w:val="TAH"/>
            </w:pPr>
            <w:r w:rsidRPr="00466738">
              <w:t>Rank = 7</w:t>
            </w:r>
          </w:p>
        </w:tc>
        <w:tc>
          <w:tcPr>
            <w:tcW w:w="0" w:type="auto"/>
            <w:shd w:val="clear" w:color="auto" w:fill="E0E0E0"/>
            <w:vAlign w:val="center"/>
          </w:tcPr>
          <w:p w14:paraId="2D19B8FC" w14:textId="77777777" w:rsidR="009F1EF2" w:rsidRPr="00466738" w:rsidRDefault="009F1EF2" w:rsidP="00025B24">
            <w:pPr>
              <w:pStyle w:val="TAH"/>
            </w:pPr>
            <w:r w:rsidRPr="00466738">
              <w:t>Rank = 8</w:t>
            </w:r>
          </w:p>
        </w:tc>
      </w:tr>
      <w:tr w:rsidR="009F1EF2" w:rsidRPr="00466738" w14:paraId="73BAD531" w14:textId="77777777" w:rsidTr="00BF140A">
        <w:trPr>
          <w:jc w:val="center"/>
        </w:trPr>
        <w:tc>
          <w:tcPr>
            <w:tcW w:w="0" w:type="auto"/>
            <w:vAlign w:val="center"/>
          </w:tcPr>
          <w:p w14:paraId="2B8EA2E4" w14:textId="77777777" w:rsidR="009F1EF2" w:rsidRPr="00466738" w:rsidRDefault="009F1EF2" w:rsidP="00025B24">
            <w:pPr>
              <w:pStyle w:val="TAC"/>
            </w:pPr>
            <w:r w:rsidRPr="00466738">
              <w:t>Wide-band CQI</w:t>
            </w:r>
          </w:p>
        </w:tc>
        <w:tc>
          <w:tcPr>
            <w:tcW w:w="0" w:type="auto"/>
            <w:vAlign w:val="center"/>
          </w:tcPr>
          <w:p w14:paraId="1A0BD6CD" w14:textId="77777777" w:rsidR="009F1EF2" w:rsidRPr="00466738" w:rsidRDefault="009F1EF2" w:rsidP="00025B24">
            <w:pPr>
              <w:pStyle w:val="TAC"/>
            </w:pPr>
            <w:r w:rsidRPr="00466738">
              <w:t>4</w:t>
            </w:r>
          </w:p>
        </w:tc>
        <w:tc>
          <w:tcPr>
            <w:tcW w:w="0" w:type="auto"/>
            <w:vAlign w:val="center"/>
          </w:tcPr>
          <w:p w14:paraId="533C455F" w14:textId="77777777" w:rsidR="009F1EF2" w:rsidRPr="00466738" w:rsidRDefault="009F1EF2" w:rsidP="00025B24">
            <w:pPr>
              <w:pStyle w:val="TAC"/>
            </w:pPr>
            <w:r w:rsidRPr="00466738">
              <w:t>4</w:t>
            </w:r>
          </w:p>
        </w:tc>
        <w:tc>
          <w:tcPr>
            <w:tcW w:w="0" w:type="auto"/>
            <w:vAlign w:val="center"/>
          </w:tcPr>
          <w:p w14:paraId="4A3E319E" w14:textId="77777777" w:rsidR="009F1EF2" w:rsidRPr="00466738" w:rsidRDefault="009F1EF2" w:rsidP="00025B24">
            <w:pPr>
              <w:pStyle w:val="TAC"/>
            </w:pPr>
            <w:r w:rsidRPr="00466738">
              <w:t>4</w:t>
            </w:r>
          </w:p>
        </w:tc>
        <w:tc>
          <w:tcPr>
            <w:tcW w:w="0" w:type="auto"/>
            <w:vAlign w:val="center"/>
          </w:tcPr>
          <w:p w14:paraId="4F0247A6" w14:textId="77777777" w:rsidR="009F1EF2" w:rsidRPr="00466738" w:rsidRDefault="009F1EF2" w:rsidP="00025B24">
            <w:pPr>
              <w:pStyle w:val="TAC"/>
            </w:pPr>
            <w:r w:rsidRPr="00466738">
              <w:t>4</w:t>
            </w:r>
          </w:p>
        </w:tc>
        <w:tc>
          <w:tcPr>
            <w:tcW w:w="0" w:type="auto"/>
            <w:vAlign w:val="center"/>
          </w:tcPr>
          <w:p w14:paraId="25838F90" w14:textId="77777777" w:rsidR="009F1EF2" w:rsidRPr="00466738" w:rsidRDefault="009F1EF2" w:rsidP="00025B24">
            <w:pPr>
              <w:pStyle w:val="TAC"/>
            </w:pPr>
            <w:r w:rsidRPr="00466738">
              <w:t>4</w:t>
            </w:r>
          </w:p>
        </w:tc>
        <w:tc>
          <w:tcPr>
            <w:tcW w:w="0" w:type="auto"/>
            <w:vAlign w:val="center"/>
          </w:tcPr>
          <w:p w14:paraId="43273C23" w14:textId="77777777" w:rsidR="009F1EF2" w:rsidRPr="00466738" w:rsidRDefault="009F1EF2" w:rsidP="00025B24">
            <w:pPr>
              <w:pStyle w:val="TAC"/>
            </w:pPr>
            <w:r w:rsidRPr="00466738">
              <w:t>4</w:t>
            </w:r>
          </w:p>
        </w:tc>
        <w:tc>
          <w:tcPr>
            <w:tcW w:w="0" w:type="auto"/>
            <w:vAlign w:val="center"/>
          </w:tcPr>
          <w:p w14:paraId="533AE6BA" w14:textId="77777777" w:rsidR="009F1EF2" w:rsidRPr="00466738" w:rsidRDefault="009F1EF2" w:rsidP="00025B24">
            <w:pPr>
              <w:pStyle w:val="TAC"/>
            </w:pPr>
            <w:r w:rsidRPr="00466738">
              <w:t>4</w:t>
            </w:r>
          </w:p>
        </w:tc>
        <w:tc>
          <w:tcPr>
            <w:tcW w:w="0" w:type="auto"/>
            <w:vAlign w:val="center"/>
          </w:tcPr>
          <w:p w14:paraId="15B24983" w14:textId="77777777" w:rsidR="009F1EF2" w:rsidRPr="00466738" w:rsidRDefault="009F1EF2" w:rsidP="00025B24">
            <w:pPr>
              <w:pStyle w:val="TAC"/>
            </w:pPr>
            <w:r w:rsidRPr="00466738">
              <w:t>4</w:t>
            </w:r>
          </w:p>
        </w:tc>
      </w:tr>
      <w:tr w:rsidR="009F1EF2" w:rsidRPr="00466738" w14:paraId="03F4B9D2" w14:textId="77777777" w:rsidTr="00BF140A">
        <w:trPr>
          <w:jc w:val="center"/>
        </w:trPr>
        <w:tc>
          <w:tcPr>
            <w:tcW w:w="0" w:type="auto"/>
            <w:vAlign w:val="center"/>
          </w:tcPr>
          <w:p w14:paraId="6191B841" w14:textId="77777777" w:rsidR="009F1EF2" w:rsidRPr="00466738" w:rsidRDefault="009F1EF2" w:rsidP="00025B24">
            <w:pPr>
              <w:pStyle w:val="TAC"/>
            </w:pPr>
            <w:r w:rsidRPr="00466738">
              <w:t>Spatial differential CQI</w:t>
            </w:r>
          </w:p>
        </w:tc>
        <w:tc>
          <w:tcPr>
            <w:tcW w:w="0" w:type="auto"/>
            <w:vAlign w:val="center"/>
          </w:tcPr>
          <w:p w14:paraId="2E566E68" w14:textId="77777777" w:rsidR="009F1EF2" w:rsidRPr="00466738" w:rsidRDefault="009F1EF2" w:rsidP="00025B24">
            <w:pPr>
              <w:pStyle w:val="TAC"/>
            </w:pPr>
            <w:r w:rsidRPr="00466738">
              <w:t>0</w:t>
            </w:r>
          </w:p>
        </w:tc>
        <w:tc>
          <w:tcPr>
            <w:tcW w:w="0" w:type="auto"/>
            <w:vAlign w:val="center"/>
          </w:tcPr>
          <w:p w14:paraId="44D648A0" w14:textId="77777777" w:rsidR="009F1EF2" w:rsidRPr="00466738" w:rsidRDefault="009F1EF2" w:rsidP="00025B24">
            <w:pPr>
              <w:pStyle w:val="TAC"/>
            </w:pPr>
            <w:r w:rsidRPr="00466738">
              <w:t>3</w:t>
            </w:r>
          </w:p>
        </w:tc>
        <w:tc>
          <w:tcPr>
            <w:tcW w:w="0" w:type="auto"/>
            <w:vAlign w:val="center"/>
          </w:tcPr>
          <w:p w14:paraId="6BACE87B" w14:textId="77777777" w:rsidR="009F1EF2" w:rsidRPr="00466738" w:rsidRDefault="009F1EF2" w:rsidP="00025B24">
            <w:pPr>
              <w:pStyle w:val="TAC"/>
            </w:pPr>
            <w:r w:rsidRPr="00466738">
              <w:t>3</w:t>
            </w:r>
          </w:p>
        </w:tc>
        <w:tc>
          <w:tcPr>
            <w:tcW w:w="0" w:type="auto"/>
            <w:vAlign w:val="center"/>
          </w:tcPr>
          <w:p w14:paraId="635FA606" w14:textId="77777777" w:rsidR="009F1EF2" w:rsidRPr="00466738" w:rsidRDefault="009F1EF2" w:rsidP="00025B24">
            <w:pPr>
              <w:pStyle w:val="TAC"/>
            </w:pPr>
            <w:r w:rsidRPr="00466738">
              <w:t>3</w:t>
            </w:r>
          </w:p>
        </w:tc>
        <w:tc>
          <w:tcPr>
            <w:tcW w:w="0" w:type="auto"/>
            <w:vAlign w:val="center"/>
          </w:tcPr>
          <w:p w14:paraId="67713162" w14:textId="77777777" w:rsidR="009F1EF2" w:rsidRPr="00466738" w:rsidRDefault="009F1EF2" w:rsidP="00025B24">
            <w:pPr>
              <w:pStyle w:val="TAC"/>
            </w:pPr>
            <w:r w:rsidRPr="00466738">
              <w:t>3</w:t>
            </w:r>
          </w:p>
        </w:tc>
        <w:tc>
          <w:tcPr>
            <w:tcW w:w="0" w:type="auto"/>
            <w:vAlign w:val="center"/>
          </w:tcPr>
          <w:p w14:paraId="7C806A71" w14:textId="77777777" w:rsidR="009F1EF2" w:rsidRPr="00466738" w:rsidRDefault="009F1EF2" w:rsidP="00025B24">
            <w:pPr>
              <w:pStyle w:val="TAC"/>
            </w:pPr>
            <w:r w:rsidRPr="00466738">
              <w:t>3</w:t>
            </w:r>
          </w:p>
        </w:tc>
        <w:tc>
          <w:tcPr>
            <w:tcW w:w="0" w:type="auto"/>
            <w:vAlign w:val="center"/>
          </w:tcPr>
          <w:p w14:paraId="65807C31" w14:textId="77777777" w:rsidR="009F1EF2" w:rsidRPr="00466738" w:rsidRDefault="009F1EF2" w:rsidP="00025B24">
            <w:pPr>
              <w:pStyle w:val="TAC"/>
            </w:pPr>
            <w:r w:rsidRPr="00466738">
              <w:t>3</w:t>
            </w:r>
          </w:p>
        </w:tc>
        <w:tc>
          <w:tcPr>
            <w:tcW w:w="0" w:type="auto"/>
            <w:vAlign w:val="center"/>
          </w:tcPr>
          <w:p w14:paraId="0D29497B" w14:textId="77777777" w:rsidR="009F1EF2" w:rsidRPr="00466738" w:rsidRDefault="009F1EF2" w:rsidP="00025B24">
            <w:pPr>
              <w:pStyle w:val="TAC"/>
            </w:pPr>
            <w:r w:rsidRPr="00466738">
              <w:t>3</w:t>
            </w:r>
          </w:p>
        </w:tc>
      </w:tr>
      <w:tr w:rsidR="009F1EF2" w:rsidRPr="00466738" w14:paraId="66F1582E" w14:textId="77777777" w:rsidTr="00BF140A">
        <w:trPr>
          <w:jc w:val="center"/>
        </w:trPr>
        <w:tc>
          <w:tcPr>
            <w:tcW w:w="0" w:type="auto"/>
            <w:vAlign w:val="center"/>
          </w:tcPr>
          <w:p w14:paraId="5E89615D" w14:textId="77777777" w:rsidR="009F1EF2" w:rsidRPr="00466738" w:rsidRDefault="009F1EF2" w:rsidP="00025B24">
            <w:pPr>
              <w:pStyle w:val="TAC"/>
            </w:pPr>
            <w:r w:rsidRPr="00466738">
              <w:t>Wide-band i2</w:t>
            </w:r>
          </w:p>
        </w:tc>
        <w:tc>
          <w:tcPr>
            <w:tcW w:w="0" w:type="auto"/>
            <w:vAlign w:val="center"/>
          </w:tcPr>
          <w:p w14:paraId="57690F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49189E3"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0E63C10E" w14:textId="77777777" w:rsidR="009F1EF2" w:rsidRPr="00466738" w:rsidRDefault="0053548E" w:rsidP="00025B24">
            <w:pPr>
              <w:pStyle w:val="TAC"/>
            </w:pPr>
            <w:r>
              <w:t>4</w:t>
            </w:r>
          </w:p>
        </w:tc>
        <w:tc>
          <w:tcPr>
            <w:tcW w:w="0" w:type="auto"/>
            <w:vAlign w:val="center"/>
          </w:tcPr>
          <w:p w14:paraId="23F1E5AB" w14:textId="77777777" w:rsidR="009F1EF2" w:rsidRPr="00466738" w:rsidRDefault="009F1EF2" w:rsidP="00025B24">
            <w:pPr>
              <w:pStyle w:val="TAC"/>
            </w:pPr>
            <w:r w:rsidRPr="00466738">
              <w:t>3</w:t>
            </w:r>
          </w:p>
        </w:tc>
        <w:tc>
          <w:tcPr>
            <w:tcW w:w="0" w:type="auto"/>
            <w:vAlign w:val="center"/>
          </w:tcPr>
          <w:p w14:paraId="120491B6" w14:textId="77777777" w:rsidR="009F1EF2" w:rsidRPr="00466738" w:rsidRDefault="009F1EF2" w:rsidP="00025B24">
            <w:pPr>
              <w:pStyle w:val="TAC"/>
            </w:pPr>
            <w:r w:rsidRPr="00466738">
              <w:t>0</w:t>
            </w:r>
          </w:p>
        </w:tc>
        <w:tc>
          <w:tcPr>
            <w:tcW w:w="0" w:type="auto"/>
            <w:vAlign w:val="center"/>
          </w:tcPr>
          <w:p w14:paraId="5456BC9F" w14:textId="77777777" w:rsidR="009F1EF2" w:rsidRPr="00466738" w:rsidRDefault="009F1EF2" w:rsidP="00025B24">
            <w:pPr>
              <w:pStyle w:val="TAC"/>
            </w:pPr>
            <w:r w:rsidRPr="00466738">
              <w:t>0</w:t>
            </w:r>
          </w:p>
        </w:tc>
        <w:tc>
          <w:tcPr>
            <w:tcW w:w="0" w:type="auto"/>
            <w:vAlign w:val="center"/>
          </w:tcPr>
          <w:p w14:paraId="1E8F00DF" w14:textId="77777777" w:rsidR="009F1EF2" w:rsidRPr="00466738" w:rsidRDefault="009F1EF2" w:rsidP="00025B24">
            <w:pPr>
              <w:pStyle w:val="TAC"/>
            </w:pPr>
            <w:r w:rsidRPr="00466738">
              <w:t>0</w:t>
            </w:r>
          </w:p>
        </w:tc>
        <w:tc>
          <w:tcPr>
            <w:tcW w:w="0" w:type="auto"/>
            <w:vAlign w:val="center"/>
          </w:tcPr>
          <w:p w14:paraId="6F212E12" w14:textId="77777777" w:rsidR="009F1EF2" w:rsidRPr="00466738" w:rsidRDefault="009F1EF2" w:rsidP="00025B24">
            <w:pPr>
              <w:pStyle w:val="TAC"/>
            </w:pPr>
            <w:r w:rsidRPr="00466738">
              <w:t>0</w:t>
            </w:r>
          </w:p>
        </w:tc>
      </w:tr>
    </w:tbl>
    <w:p w14:paraId="53D0CF6D" w14:textId="77777777" w:rsidR="009F1EF2" w:rsidRDefault="009F1EF2" w:rsidP="009F1EF2">
      <w:pPr>
        <w:rPr>
          <w:lang w:eastAsia="zh-CN"/>
        </w:rPr>
      </w:pPr>
    </w:p>
    <w:p w14:paraId="0CB265F6" w14:textId="77777777"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0429A3">
        <w:rPr>
          <w:position w:val="-10"/>
          <w:lang w:eastAsia="zh-CN"/>
        </w:rPr>
        <w:pict w14:anchorId="0C8DF386">
          <v:shape id="_x0000_i2855"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6FE36151" w14:textId="77777777" w:rsidTr="00BF140A">
        <w:trPr>
          <w:trHeight w:val="105"/>
          <w:jc w:val="center"/>
        </w:trPr>
        <w:tc>
          <w:tcPr>
            <w:tcW w:w="0" w:type="auto"/>
            <w:vMerge w:val="restart"/>
            <w:shd w:val="clear" w:color="auto" w:fill="E0E0E0"/>
            <w:vAlign w:val="center"/>
          </w:tcPr>
          <w:p w14:paraId="32FE4E48" w14:textId="77777777" w:rsidR="009F1EF2" w:rsidRPr="00466738" w:rsidRDefault="009F1EF2" w:rsidP="00025B24">
            <w:pPr>
              <w:pStyle w:val="TAH"/>
            </w:pPr>
            <w:r w:rsidRPr="00466738">
              <w:t>Field</w:t>
            </w:r>
          </w:p>
        </w:tc>
        <w:tc>
          <w:tcPr>
            <w:tcW w:w="0" w:type="auto"/>
            <w:gridSpan w:val="8"/>
            <w:shd w:val="clear" w:color="auto" w:fill="E0E0E0"/>
            <w:vAlign w:val="center"/>
          </w:tcPr>
          <w:p w14:paraId="610DF7AC" w14:textId="77777777" w:rsidR="009F1EF2" w:rsidRPr="00466738" w:rsidRDefault="009F1EF2" w:rsidP="00025B24">
            <w:pPr>
              <w:pStyle w:val="TAH"/>
            </w:pPr>
            <w:r w:rsidRPr="00466738">
              <w:t>Bit width</w:t>
            </w:r>
          </w:p>
        </w:tc>
      </w:tr>
      <w:tr w:rsidR="009F1EF2" w:rsidRPr="00466738" w14:paraId="563EAC2F" w14:textId="77777777" w:rsidTr="00BF140A">
        <w:trPr>
          <w:trHeight w:val="105"/>
          <w:jc w:val="center"/>
        </w:trPr>
        <w:tc>
          <w:tcPr>
            <w:tcW w:w="0" w:type="auto"/>
            <w:vMerge/>
            <w:shd w:val="clear" w:color="auto" w:fill="E0E0E0"/>
            <w:vAlign w:val="center"/>
          </w:tcPr>
          <w:p w14:paraId="0119467B" w14:textId="77777777" w:rsidR="009F1EF2" w:rsidRPr="00466738" w:rsidRDefault="009F1EF2" w:rsidP="00025B24">
            <w:pPr>
              <w:pStyle w:val="TAH"/>
            </w:pPr>
          </w:p>
        </w:tc>
        <w:tc>
          <w:tcPr>
            <w:tcW w:w="0" w:type="auto"/>
            <w:gridSpan w:val="8"/>
            <w:shd w:val="clear" w:color="auto" w:fill="E0E0E0"/>
            <w:vAlign w:val="center"/>
          </w:tcPr>
          <w:p w14:paraId="41B19F72"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179075F1" w14:textId="77777777" w:rsidTr="00BF140A">
        <w:trPr>
          <w:trHeight w:val="105"/>
          <w:jc w:val="center"/>
        </w:trPr>
        <w:tc>
          <w:tcPr>
            <w:tcW w:w="0" w:type="auto"/>
            <w:vMerge/>
            <w:shd w:val="clear" w:color="auto" w:fill="E0E0E0"/>
            <w:vAlign w:val="center"/>
          </w:tcPr>
          <w:p w14:paraId="3D606F3A" w14:textId="77777777" w:rsidR="009F1EF2" w:rsidRPr="00466738" w:rsidRDefault="009F1EF2" w:rsidP="00025B24">
            <w:pPr>
              <w:pStyle w:val="TAH"/>
            </w:pPr>
          </w:p>
        </w:tc>
        <w:tc>
          <w:tcPr>
            <w:tcW w:w="0" w:type="auto"/>
            <w:shd w:val="clear" w:color="auto" w:fill="E0E0E0"/>
            <w:vAlign w:val="center"/>
          </w:tcPr>
          <w:p w14:paraId="3797C9FB" w14:textId="77777777" w:rsidR="009F1EF2" w:rsidRPr="00466738" w:rsidRDefault="009F1EF2" w:rsidP="00025B24">
            <w:pPr>
              <w:pStyle w:val="TAH"/>
            </w:pPr>
            <w:r w:rsidRPr="00466738">
              <w:t>Rank = 1</w:t>
            </w:r>
          </w:p>
        </w:tc>
        <w:tc>
          <w:tcPr>
            <w:tcW w:w="0" w:type="auto"/>
            <w:shd w:val="clear" w:color="auto" w:fill="E0E0E0"/>
            <w:vAlign w:val="center"/>
          </w:tcPr>
          <w:p w14:paraId="552C67B7" w14:textId="77777777" w:rsidR="009F1EF2" w:rsidRPr="00466738" w:rsidRDefault="009F1EF2" w:rsidP="00025B24">
            <w:pPr>
              <w:pStyle w:val="TAH"/>
            </w:pPr>
            <w:r w:rsidRPr="00466738">
              <w:t>Rank = 2</w:t>
            </w:r>
          </w:p>
        </w:tc>
        <w:tc>
          <w:tcPr>
            <w:tcW w:w="0" w:type="auto"/>
            <w:shd w:val="clear" w:color="auto" w:fill="E0E0E0"/>
            <w:vAlign w:val="center"/>
          </w:tcPr>
          <w:p w14:paraId="2393C6E7"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77424336"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441970C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1F07FCAD"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0753ACA"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7C5D04DC"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116D504B" w14:textId="77777777" w:rsidTr="00BF140A">
        <w:trPr>
          <w:jc w:val="center"/>
        </w:trPr>
        <w:tc>
          <w:tcPr>
            <w:tcW w:w="0" w:type="auto"/>
            <w:vAlign w:val="center"/>
          </w:tcPr>
          <w:p w14:paraId="1C096882" w14:textId="77777777" w:rsidR="009F1EF2" w:rsidRPr="00466738" w:rsidRDefault="009F1EF2" w:rsidP="00025B24">
            <w:pPr>
              <w:pStyle w:val="TAC"/>
            </w:pPr>
            <w:r w:rsidRPr="00466738">
              <w:t>Wide-band CQI</w:t>
            </w:r>
          </w:p>
        </w:tc>
        <w:tc>
          <w:tcPr>
            <w:tcW w:w="0" w:type="auto"/>
            <w:vAlign w:val="center"/>
          </w:tcPr>
          <w:p w14:paraId="2FFB016B" w14:textId="77777777" w:rsidR="009F1EF2" w:rsidRPr="00466738" w:rsidRDefault="009F1EF2" w:rsidP="00025B24">
            <w:pPr>
              <w:pStyle w:val="TAC"/>
            </w:pPr>
            <w:r w:rsidRPr="00466738">
              <w:t>4</w:t>
            </w:r>
          </w:p>
        </w:tc>
        <w:tc>
          <w:tcPr>
            <w:tcW w:w="0" w:type="auto"/>
            <w:vAlign w:val="center"/>
          </w:tcPr>
          <w:p w14:paraId="4B723692" w14:textId="77777777" w:rsidR="009F1EF2" w:rsidRPr="00466738" w:rsidRDefault="009F1EF2" w:rsidP="00025B24">
            <w:pPr>
              <w:pStyle w:val="TAC"/>
            </w:pPr>
            <w:r w:rsidRPr="00466738">
              <w:t>4</w:t>
            </w:r>
          </w:p>
        </w:tc>
        <w:tc>
          <w:tcPr>
            <w:tcW w:w="0" w:type="auto"/>
            <w:vAlign w:val="center"/>
          </w:tcPr>
          <w:p w14:paraId="77A44A90" w14:textId="77777777" w:rsidR="009F1EF2" w:rsidRPr="00466738" w:rsidRDefault="009F1EF2" w:rsidP="00025B24">
            <w:pPr>
              <w:pStyle w:val="TAC"/>
            </w:pPr>
            <w:r w:rsidRPr="00466738">
              <w:t>4</w:t>
            </w:r>
          </w:p>
        </w:tc>
        <w:tc>
          <w:tcPr>
            <w:tcW w:w="0" w:type="auto"/>
            <w:vAlign w:val="center"/>
          </w:tcPr>
          <w:p w14:paraId="74CD7A1C" w14:textId="77777777" w:rsidR="009F1EF2" w:rsidRPr="00466738" w:rsidRDefault="009F1EF2" w:rsidP="00025B24">
            <w:pPr>
              <w:pStyle w:val="TAC"/>
            </w:pPr>
            <w:r w:rsidRPr="00466738">
              <w:t>4</w:t>
            </w:r>
          </w:p>
        </w:tc>
        <w:tc>
          <w:tcPr>
            <w:tcW w:w="0" w:type="auto"/>
            <w:vAlign w:val="center"/>
          </w:tcPr>
          <w:p w14:paraId="09D2717F" w14:textId="77777777" w:rsidR="009F1EF2" w:rsidRPr="00466738" w:rsidRDefault="009F1EF2" w:rsidP="00025B24">
            <w:pPr>
              <w:pStyle w:val="TAC"/>
            </w:pPr>
            <w:r w:rsidRPr="00466738">
              <w:t>4</w:t>
            </w:r>
          </w:p>
        </w:tc>
        <w:tc>
          <w:tcPr>
            <w:tcW w:w="0" w:type="auto"/>
            <w:vAlign w:val="center"/>
          </w:tcPr>
          <w:p w14:paraId="6958C936" w14:textId="77777777" w:rsidR="009F1EF2" w:rsidRPr="00466738" w:rsidRDefault="009F1EF2" w:rsidP="00025B24">
            <w:pPr>
              <w:pStyle w:val="TAC"/>
            </w:pPr>
            <w:r w:rsidRPr="00466738">
              <w:t>4</w:t>
            </w:r>
          </w:p>
        </w:tc>
        <w:tc>
          <w:tcPr>
            <w:tcW w:w="0" w:type="auto"/>
            <w:vAlign w:val="center"/>
          </w:tcPr>
          <w:p w14:paraId="0E2BFFAD" w14:textId="77777777" w:rsidR="009F1EF2" w:rsidRPr="00466738" w:rsidRDefault="009F1EF2" w:rsidP="00025B24">
            <w:pPr>
              <w:pStyle w:val="TAC"/>
            </w:pPr>
            <w:r w:rsidRPr="00466738">
              <w:t>4</w:t>
            </w:r>
          </w:p>
        </w:tc>
        <w:tc>
          <w:tcPr>
            <w:tcW w:w="0" w:type="auto"/>
            <w:vAlign w:val="center"/>
          </w:tcPr>
          <w:p w14:paraId="48FC4845" w14:textId="77777777" w:rsidR="009F1EF2" w:rsidRPr="00466738" w:rsidRDefault="009F1EF2" w:rsidP="00025B24">
            <w:pPr>
              <w:pStyle w:val="TAC"/>
            </w:pPr>
            <w:r w:rsidRPr="00466738">
              <w:t>4</w:t>
            </w:r>
          </w:p>
        </w:tc>
      </w:tr>
      <w:tr w:rsidR="009F1EF2" w:rsidRPr="00344458" w14:paraId="41D6682D" w14:textId="77777777" w:rsidTr="00BF140A">
        <w:trPr>
          <w:jc w:val="center"/>
        </w:trPr>
        <w:tc>
          <w:tcPr>
            <w:tcW w:w="0" w:type="auto"/>
            <w:vAlign w:val="center"/>
          </w:tcPr>
          <w:p w14:paraId="29ADFCD4" w14:textId="77777777" w:rsidR="009F1EF2" w:rsidRPr="00466738" w:rsidRDefault="009F1EF2" w:rsidP="00025B24">
            <w:pPr>
              <w:pStyle w:val="TAC"/>
            </w:pPr>
            <w:r w:rsidRPr="00466738">
              <w:t>Spatial differential CQI</w:t>
            </w:r>
          </w:p>
        </w:tc>
        <w:tc>
          <w:tcPr>
            <w:tcW w:w="0" w:type="auto"/>
            <w:vAlign w:val="center"/>
          </w:tcPr>
          <w:p w14:paraId="12C9119B" w14:textId="77777777" w:rsidR="009F1EF2" w:rsidRPr="00466738" w:rsidRDefault="009F1EF2" w:rsidP="00025B24">
            <w:pPr>
              <w:pStyle w:val="TAC"/>
            </w:pPr>
            <w:r w:rsidRPr="00466738">
              <w:t>0</w:t>
            </w:r>
          </w:p>
        </w:tc>
        <w:tc>
          <w:tcPr>
            <w:tcW w:w="0" w:type="auto"/>
            <w:vAlign w:val="center"/>
          </w:tcPr>
          <w:p w14:paraId="46B530D0" w14:textId="77777777" w:rsidR="009F1EF2" w:rsidRPr="00466738" w:rsidRDefault="009F1EF2" w:rsidP="00025B24">
            <w:pPr>
              <w:pStyle w:val="TAC"/>
            </w:pPr>
            <w:r w:rsidRPr="00466738">
              <w:t>3</w:t>
            </w:r>
          </w:p>
        </w:tc>
        <w:tc>
          <w:tcPr>
            <w:tcW w:w="0" w:type="auto"/>
            <w:vAlign w:val="center"/>
          </w:tcPr>
          <w:p w14:paraId="301E7CAC"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CA1958C" w14:textId="77777777" w:rsidR="009F1EF2" w:rsidRPr="00466738" w:rsidRDefault="009F1EF2" w:rsidP="00025B24">
            <w:pPr>
              <w:pStyle w:val="TAC"/>
            </w:pPr>
            <w:r w:rsidRPr="00466738">
              <w:t>3</w:t>
            </w:r>
          </w:p>
        </w:tc>
        <w:tc>
          <w:tcPr>
            <w:tcW w:w="0" w:type="auto"/>
            <w:vAlign w:val="center"/>
          </w:tcPr>
          <w:p w14:paraId="7DF2E523"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A4D6247" w14:textId="77777777" w:rsidR="009F1EF2" w:rsidRPr="00466738" w:rsidRDefault="009F1EF2" w:rsidP="00025B24">
            <w:pPr>
              <w:pStyle w:val="TAC"/>
            </w:pPr>
            <w:r w:rsidRPr="00466738">
              <w:t>3</w:t>
            </w:r>
          </w:p>
        </w:tc>
        <w:tc>
          <w:tcPr>
            <w:tcW w:w="0" w:type="auto"/>
            <w:vAlign w:val="center"/>
          </w:tcPr>
          <w:p w14:paraId="35C033A8" w14:textId="77777777" w:rsidR="009F1EF2" w:rsidRPr="00466738" w:rsidRDefault="009F1EF2" w:rsidP="00025B24">
            <w:pPr>
              <w:pStyle w:val="TAC"/>
            </w:pPr>
            <w:r w:rsidRPr="00466738">
              <w:t>3</w:t>
            </w:r>
          </w:p>
        </w:tc>
        <w:tc>
          <w:tcPr>
            <w:tcW w:w="0" w:type="auto"/>
            <w:vAlign w:val="center"/>
          </w:tcPr>
          <w:p w14:paraId="298A8328" w14:textId="77777777" w:rsidR="009F1EF2" w:rsidRPr="00466738" w:rsidRDefault="009F1EF2" w:rsidP="00025B24">
            <w:pPr>
              <w:pStyle w:val="TAC"/>
            </w:pPr>
            <w:r w:rsidRPr="00466738">
              <w:t>3</w:t>
            </w:r>
          </w:p>
        </w:tc>
      </w:tr>
      <w:tr w:rsidR="009F1EF2" w:rsidRPr="00344458" w14:paraId="42C1156A" w14:textId="77777777" w:rsidTr="00BF140A">
        <w:trPr>
          <w:jc w:val="center"/>
        </w:trPr>
        <w:tc>
          <w:tcPr>
            <w:tcW w:w="0" w:type="auto"/>
            <w:vAlign w:val="center"/>
          </w:tcPr>
          <w:p w14:paraId="59676D99"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6FE46BF5"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290E8CFE"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2E43B0D6"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75E3BCEF"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3CD409B2"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D84C8A8"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5A12AA73"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921DA51" w14:textId="77777777" w:rsidR="009F1EF2" w:rsidRPr="00466738" w:rsidRDefault="009F1EF2" w:rsidP="00025B24">
            <w:pPr>
              <w:pStyle w:val="TAC"/>
            </w:pPr>
            <w:r w:rsidRPr="00466738">
              <w:t>0</w:t>
            </w:r>
          </w:p>
        </w:tc>
      </w:tr>
    </w:tbl>
    <w:p w14:paraId="045F61FF" w14:textId="77777777" w:rsidR="009F1EF2" w:rsidRDefault="009F1EF2" w:rsidP="009F1EF2">
      <w:pPr>
        <w:rPr>
          <w:lang w:eastAsia="zh-CN"/>
        </w:rPr>
      </w:pPr>
    </w:p>
    <w:p w14:paraId="5A3F28FC" w14:textId="77777777"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0429A3">
        <w:rPr>
          <w:position w:val="-10"/>
          <w:lang w:eastAsia="zh-CN"/>
        </w:rPr>
        <w:pict w14:anchorId="3CC41DD8">
          <v:shape id="_x0000_i2856" type="#_x0000_t75" style="width:52.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5B527C3C" w14:textId="77777777" w:rsidTr="00BF140A">
        <w:trPr>
          <w:trHeight w:val="105"/>
          <w:jc w:val="center"/>
        </w:trPr>
        <w:tc>
          <w:tcPr>
            <w:tcW w:w="0" w:type="auto"/>
            <w:vMerge w:val="restart"/>
            <w:shd w:val="clear" w:color="auto" w:fill="E0E0E0"/>
            <w:vAlign w:val="center"/>
          </w:tcPr>
          <w:p w14:paraId="441431F9" w14:textId="77777777" w:rsidR="009F1EF2" w:rsidRPr="00466738" w:rsidRDefault="009F1EF2" w:rsidP="00025B24">
            <w:pPr>
              <w:pStyle w:val="TAH"/>
            </w:pPr>
            <w:r w:rsidRPr="00466738">
              <w:t>Field</w:t>
            </w:r>
          </w:p>
        </w:tc>
        <w:tc>
          <w:tcPr>
            <w:tcW w:w="0" w:type="auto"/>
            <w:gridSpan w:val="8"/>
            <w:shd w:val="clear" w:color="auto" w:fill="E0E0E0"/>
            <w:vAlign w:val="center"/>
          </w:tcPr>
          <w:p w14:paraId="55CE02E9" w14:textId="77777777" w:rsidR="009F1EF2" w:rsidRPr="00466738" w:rsidRDefault="009F1EF2" w:rsidP="00025B24">
            <w:pPr>
              <w:pStyle w:val="TAH"/>
            </w:pPr>
            <w:r w:rsidRPr="00466738">
              <w:t>Bit width</w:t>
            </w:r>
          </w:p>
        </w:tc>
      </w:tr>
      <w:tr w:rsidR="009F1EF2" w:rsidRPr="00466738" w14:paraId="3EDD2DF0" w14:textId="77777777" w:rsidTr="00BF140A">
        <w:trPr>
          <w:trHeight w:val="105"/>
          <w:jc w:val="center"/>
        </w:trPr>
        <w:tc>
          <w:tcPr>
            <w:tcW w:w="0" w:type="auto"/>
            <w:vMerge/>
            <w:shd w:val="clear" w:color="auto" w:fill="E0E0E0"/>
            <w:vAlign w:val="center"/>
          </w:tcPr>
          <w:p w14:paraId="0674F09A" w14:textId="77777777" w:rsidR="009F1EF2" w:rsidRPr="00466738" w:rsidRDefault="009F1EF2" w:rsidP="00025B24">
            <w:pPr>
              <w:pStyle w:val="TAH"/>
            </w:pPr>
          </w:p>
        </w:tc>
        <w:tc>
          <w:tcPr>
            <w:tcW w:w="0" w:type="auto"/>
            <w:gridSpan w:val="8"/>
            <w:shd w:val="clear" w:color="auto" w:fill="E0E0E0"/>
            <w:vAlign w:val="center"/>
          </w:tcPr>
          <w:p w14:paraId="4F3EFF83"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6A20E861" w14:textId="77777777" w:rsidTr="00BF140A">
        <w:trPr>
          <w:trHeight w:val="105"/>
          <w:jc w:val="center"/>
        </w:trPr>
        <w:tc>
          <w:tcPr>
            <w:tcW w:w="0" w:type="auto"/>
            <w:vMerge/>
            <w:shd w:val="clear" w:color="auto" w:fill="E0E0E0"/>
            <w:vAlign w:val="center"/>
          </w:tcPr>
          <w:p w14:paraId="463838DD" w14:textId="77777777" w:rsidR="009F1EF2" w:rsidRPr="00466738" w:rsidRDefault="009F1EF2" w:rsidP="00025B24">
            <w:pPr>
              <w:pStyle w:val="TAH"/>
            </w:pPr>
          </w:p>
        </w:tc>
        <w:tc>
          <w:tcPr>
            <w:tcW w:w="0" w:type="auto"/>
            <w:shd w:val="clear" w:color="auto" w:fill="E0E0E0"/>
            <w:vAlign w:val="center"/>
          </w:tcPr>
          <w:p w14:paraId="75EA469B" w14:textId="77777777" w:rsidR="009F1EF2" w:rsidRPr="00466738" w:rsidRDefault="009F1EF2" w:rsidP="00025B24">
            <w:pPr>
              <w:pStyle w:val="TAH"/>
            </w:pPr>
            <w:r w:rsidRPr="00466738">
              <w:t>Rank = 1</w:t>
            </w:r>
          </w:p>
        </w:tc>
        <w:tc>
          <w:tcPr>
            <w:tcW w:w="0" w:type="auto"/>
            <w:shd w:val="clear" w:color="auto" w:fill="E0E0E0"/>
            <w:vAlign w:val="center"/>
          </w:tcPr>
          <w:p w14:paraId="37A39DB9" w14:textId="77777777" w:rsidR="009F1EF2" w:rsidRPr="00466738" w:rsidRDefault="009F1EF2" w:rsidP="00025B24">
            <w:pPr>
              <w:pStyle w:val="TAH"/>
            </w:pPr>
            <w:r w:rsidRPr="00466738">
              <w:t>Rank = 2</w:t>
            </w:r>
          </w:p>
        </w:tc>
        <w:tc>
          <w:tcPr>
            <w:tcW w:w="0" w:type="auto"/>
            <w:shd w:val="clear" w:color="auto" w:fill="E0E0E0"/>
            <w:vAlign w:val="center"/>
          </w:tcPr>
          <w:p w14:paraId="1AE68DF6"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19E0E259"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3582AD9"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870C1B7"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28C45F2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108219B5"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7F013E0C" w14:textId="77777777" w:rsidTr="00BF140A">
        <w:trPr>
          <w:jc w:val="center"/>
        </w:trPr>
        <w:tc>
          <w:tcPr>
            <w:tcW w:w="0" w:type="auto"/>
            <w:vAlign w:val="center"/>
          </w:tcPr>
          <w:p w14:paraId="0B7FB0DA" w14:textId="77777777" w:rsidR="009F1EF2" w:rsidRPr="00466738" w:rsidRDefault="009F1EF2" w:rsidP="00025B24">
            <w:pPr>
              <w:pStyle w:val="TAC"/>
            </w:pPr>
            <w:r w:rsidRPr="00466738">
              <w:t>Wide-band CQI</w:t>
            </w:r>
          </w:p>
        </w:tc>
        <w:tc>
          <w:tcPr>
            <w:tcW w:w="0" w:type="auto"/>
            <w:vAlign w:val="center"/>
          </w:tcPr>
          <w:p w14:paraId="3CB045FB" w14:textId="77777777" w:rsidR="009F1EF2" w:rsidRPr="00466738" w:rsidRDefault="009F1EF2" w:rsidP="00025B24">
            <w:pPr>
              <w:pStyle w:val="TAC"/>
            </w:pPr>
            <w:r w:rsidRPr="00466738">
              <w:t>4</w:t>
            </w:r>
          </w:p>
        </w:tc>
        <w:tc>
          <w:tcPr>
            <w:tcW w:w="0" w:type="auto"/>
            <w:vAlign w:val="center"/>
          </w:tcPr>
          <w:p w14:paraId="51797D28" w14:textId="77777777" w:rsidR="009F1EF2" w:rsidRPr="00466738" w:rsidRDefault="009F1EF2" w:rsidP="00025B24">
            <w:pPr>
              <w:pStyle w:val="TAC"/>
            </w:pPr>
            <w:r w:rsidRPr="00466738">
              <w:t>4</w:t>
            </w:r>
          </w:p>
        </w:tc>
        <w:tc>
          <w:tcPr>
            <w:tcW w:w="0" w:type="auto"/>
            <w:vAlign w:val="center"/>
          </w:tcPr>
          <w:p w14:paraId="3CC3529B" w14:textId="77777777" w:rsidR="009F1EF2" w:rsidRPr="00466738" w:rsidRDefault="009F1EF2" w:rsidP="00025B24">
            <w:pPr>
              <w:pStyle w:val="TAC"/>
            </w:pPr>
            <w:r w:rsidRPr="00466738">
              <w:t>4</w:t>
            </w:r>
          </w:p>
        </w:tc>
        <w:tc>
          <w:tcPr>
            <w:tcW w:w="0" w:type="auto"/>
            <w:vAlign w:val="center"/>
          </w:tcPr>
          <w:p w14:paraId="2C44CD71" w14:textId="77777777" w:rsidR="009F1EF2" w:rsidRPr="00466738" w:rsidRDefault="009F1EF2" w:rsidP="00025B24">
            <w:pPr>
              <w:pStyle w:val="TAC"/>
            </w:pPr>
            <w:r w:rsidRPr="00466738">
              <w:t>4</w:t>
            </w:r>
          </w:p>
        </w:tc>
        <w:tc>
          <w:tcPr>
            <w:tcW w:w="0" w:type="auto"/>
            <w:vAlign w:val="center"/>
          </w:tcPr>
          <w:p w14:paraId="668A2650" w14:textId="77777777" w:rsidR="009F1EF2" w:rsidRPr="00466738" w:rsidRDefault="009F1EF2" w:rsidP="00025B24">
            <w:pPr>
              <w:pStyle w:val="TAC"/>
            </w:pPr>
            <w:r w:rsidRPr="00466738">
              <w:t>4</w:t>
            </w:r>
          </w:p>
        </w:tc>
        <w:tc>
          <w:tcPr>
            <w:tcW w:w="0" w:type="auto"/>
            <w:vAlign w:val="center"/>
          </w:tcPr>
          <w:p w14:paraId="5CECC917" w14:textId="77777777" w:rsidR="009F1EF2" w:rsidRPr="00466738" w:rsidRDefault="009F1EF2" w:rsidP="00025B24">
            <w:pPr>
              <w:pStyle w:val="TAC"/>
            </w:pPr>
            <w:r w:rsidRPr="00466738">
              <w:t>4</w:t>
            </w:r>
          </w:p>
        </w:tc>
        <w:tc>
          <w:tcPr>
            <w:tcW w:w="0" w:type="auto"/>
            <w:vAlign w:val="center"/>
          </w:tcPr>
          <w:p w14:paraId="02EB6521" w14:textId="77777777" w:rsidR="009F1EF2" w:rsidRPr="00466738" w:rsidRDefault="009F1EF2" w:rsidP="00025B24">
            <w:pPr>
              <w:pStyle w:val="TAC"/>
            </w:pPr>
            <w:r w:rsidRPr="00466738">
              <w:t>4</w:t>
            </w:r>
          </w:p>
        </w:tc>
        <w:tc>
          <w:tcPr>
            <w:tcW w:w="0" w:type="auto"/>
            <w:vAlign w:val="center"/>
          </w:tcPr>
          <w:p w14:paraId="1B935A70" w14:textId="77777777" w:rsidR="009F1EF2" w:rsidRPr="00466738" w:rsidRDefault="009F1EF2" w:rsidP="00025B24">
            <w:pPr>
              <w:pStyle w:val="TAC"/>
            </w:pPr>
            <w:r w:rsidRPr="00466738">
              <w:t>4</w:t>
            </w:r>
          </w:p>
        </w:tc>
      </w:tr>
      <w:tr w:rsidR="009F1EF2" w:rsidRPr="00344458" w14:paraId="630A8468" w14:textId="77777777" w:rsidTr="00BF140A">
        <w:trPr>
          <w:jc w:val="center"/>
        </w:trPr>
        <w:tc>
          <w:tcPr>
            <w:tcW w:w="0" w:type="auto"/>
            <w:vAlign w:val="center"/>
          </w:tcPr>
          <w:p w14:paraId="6DB64E83" w14:textId="77777777" w:rsidR="009F1EF2" w:rsidRPr="00466738" w:rsidRDefault="009F1EF2" w:rsidP="00025B24">
            <w:pPr>
              <w:pStyle w:val="TAC"/>
            </w:pPr>
            <w:r w:rsidRPr="00466738">
              <w:t>Spatial differential CQI</w:t>
            </w:r>
          </w:p>
        </w:tc>
        <w:tc>
          <w:tcPr>
            <w:tcW w:w="0" w:type="auto"/>
            <w:vAlign w:val="center"/>
          </w:tcPr>
          <w:p w14:paraId="05EEF70C" w14:textId="77777777" w:rsidR="009F1EF2" w:rsidRPr="00466738" w:rsidRDefault="009F1EF2" w:rsidP="00025B24">
            <w:pPr>
              <w:pStyle w:val="TAC"/>
            </w:pPr>
            <w:r w:rsidRPr="00466738">
              <w:t>0</w:t>
            </w:r>
          </w:p>
        </w:tc>
        <w:tc>
          <w:tcPr>
            <w:tcW w:w="0" w:type="auto"/>
            <w:vAlign w:val="center"/>
          </w:tcPr>
          <w:p w14:paraId="3B8839C9" w14:textId="77777777" w:rsidR="009F1EF2" w:rsidRPr="00466738" w:rsidRDefault="009F1EF2" w:rsidP="00025B24">
            <w:pPr>
              <w:pStyle w:val="TAC"/>
            </w:pPr>
            <w:r w:rsidRPr="00466738">
              <w:t>3</w:t>
            </w:r>
          </w:p>
        </w:tc>
        <w:tc>
          <w:tcPr>
            <w:tcW w:w="0" w:type="auto"/>
            <w:vAlign w:val="center"/>
          </w:tcPr>
          <w:p w14:paraId="741DB739"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30AF26E" w14:textId="77777777" w:rsidR="009F1EF2" w:rsidRPr="00466738" w:rsidRDefault="009F1EF2" w:rsidP="00025B24">
            <w:pPr>
              <w:pStyle w:val="TAC"/>
            </w:pPr>
            <w:r w:rsidRPr="00466738">
              <w:t>3</w:t>
            </w:r>
          </w:p>
        </w:tc>
        <w:tc>
          <w:tcPr>
            <w:tcW w:w="0" w:type="auto"/>
            <w:vAlign w:val="center"/>
          </w:tcPr>
          <w:p w14:paraId="46032F04"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032F8A1E" w14:textId="77777777" w:rsidR="009F1EF2" w:rsidRPr="00466738" w:rsidRDefault="009F1EF2" w:rsidP="00025B24">
            <w:pPr>
              <w:pStyle w:val="TAC"/>
            </w:pPr>
            <w:r w:rsidRPr="00466738">
              <w:t>3</w:t>
            </w:r>
          </w:p>
        </w:tc>
        <w:tc>
          <w:tcPr>
            <w:tcW w:w="0" w:type="auto"/>
            <w:vAlign w:val="center"/>
          </w:tcPr>
          <w:p w14:paraId="51D25652" w14:textId="77777777" w:rsidR="009F1EF2" w:rsidRPr="00466738" w:rsidRDefault="009F1EF2" w:rsidP="00025B24">
            <w:pPr>
              <w:pStyle w:val="TAC"/>
            </w:pPr>
            <w:r w:rsidRPr="00466738">
              <w:t>3</w:t>
            </w:r>
          </w:p>
        </w:tc>
        <w:tc>
          <w:tcPr>
            <w:tcW w:w="0" w:type="auto"/>
            <w:vAlign w:val="center"/>
          </w:tcPr>
          <w:p w14:paraId="0D467531" w14:textId="77777777" w:rsidR="009F1EF2" w:rsidRPr="00466738" w:rsidRDefault="009F1EF2" w:rsidP="00025B24">
            <w:pPr>
              <w:pStyle w:val="TAC"/>
            </w:pPr>
            <w:r w:rsidRPr="00466738">
              <w:t>3</w:t>
            </w:r>
          </w:p>
        </w:tc>
      </w:tr>
      <w:tr w:rsidR="009F1EF2" w:rsidRPr="00344458" w14:paraId="763C7720" w14:textId="77777777" w:rsidTr="00BF140A">
        <w:trPr>
          <w:jc w:val="center"/>
        </w:trPr>
        <w:tc>
          <w:tcPr>
            <w:tcW w:w="0" w:type="auto"/>
            <w:vAlign w:val="center"/>
          </w:tcPr>
          <w:p w14:paraId="25867F0C"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33C4AD1A"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1B318BB3"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56C90FE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7A74858E"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63349AF6"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429AB4D"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D9DA44D"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3B51D94" w14:textId="77777777" w:rsidR="009F1EF2" w:rsidRPr="00466738" w:rsidRDefault="009F1EF2" w:rsidP="00025B24">
            <w:pPr>
              <w:pStyle w:val="TAC"/>
            </w:pPr>
            <w:r w:rsidRPr="00466738">
              <w:t>0</w:t>
            </w:r>
          </w:p>
        </w:tc>
      </w:tr>
    </w:tbl>
    <w:p w14:paraId="08B307F4" w14:textId="77777777" w:rsidR="009F1EF2" w:rsidRDefault="009F1EF2" w:rsidP="00673102"/>
    <w:p w14:paraId="5744E2E5" w14:textId="77777777"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50C16CB7" w14:textId="77777777" w:rsidTr="00BF140A">
        <w:trPr>
          <w:trHeight w:val="105"/>
          <w:jc w:val="center"/>
        </w:trPr>
        <w:tc>
          <w:tcPr>
            <w:tcW w:w="0" w:type="auto"/>
            <w:vMerge w:val="restart"/>
            <w:shd w:val="clear" w:color="auto" w:fill="E0E0E0"/>
            <w:vAlign w:val="center"/>
          </w:tcPr>
          <w:p w14:paraId="08C1616F" w14:textId="77777777" w:rsidR="00673102" w:rsidRDefault="00673102" w:rsidP="00673102">
            <w:pPr>
              <w:pStyle w:val="TAH"/>
            </w:pPr>
            <w:r>
              <w:t>Field</w:t>
            </w:r>
          </w:p>
        </w:tc>
        <w:tc>
          <w:tcPr>
            <w:tcW w:w="0" w:type="auto"/>
            <w:gridSpan w:val="8"/>
            <w:shd w:val="clear" w:color="auto" w:fill="E0E0E0"/>
            <w:vAlign w:val="center"/>
          </w:tcPr>
          <w:p w14:paraId="7DC3848F" w14:textId="77777777" w:rsidR="00673102" w:rsidRPr="000606EF" w:rsidRDefault="00673102" w:rsidP="00673102">
            <w:pPr>
              <w:pStyle w:val="TAH"/>
            </w:pPr>
            <w:r w:rsidRPr="000606EF">
              <w:t>Bit width</w:t>
            </w:r>
          </w:p>
        </w:tc>
      </w:tr>
      <w:tr w:rsidR="00673102" w14:paraId="09CFCAF5" w14:textId="77777777" w:rsidTr="00BF140A">
        <w:trPr>
          <w:trHeight w:val="105"/>
          <w:jc w:val="center"/>
        </w:trPr>
        <w:tc>
          <w:tcPr>
            <w:tcW w:w="0" w:type="auto"/>
            <w:vMerge/>
            <w:shd w:val="clear" w:color="auto" w:fill="E0E0E0"/>
            <w:vAlign w:val="center"/>
          </w:tcPr>
          <w:p w14:paraId="2774919B" w14:textId="77777777" w:rsidR="00673102" w:rsidRDefault="00673102" w:rsidP="00673102">
            <w:pPr>
              <w:pStyle w:val="TAH"/>
            </w:pPr>
          </w:p>
        </w:tc>
        <w:tc>
          <w:tcPr>
            <w:tcW w:w="0" w:type="auto"/>
            <w:gridSpan w:val="8"/>
            <w:shd w:val="clear" w:color="auto" w:fill="E0E0E0"/>
            <w:vAlign w:val="center"/>
          </w:tcPr>
          <w:p w14:paraId="3E02BB14" w14:textId="77777777" w:rsidR="00673102" w:rsidRPr="000606EF" w:rsidRDefault="00673102" w:rsidP="00673102">
            <w:pPr>
              <w:pStyle w:val="TAH"/>
            </w:pPr>
            <w:r w:rsidRPr="000606EF">
              <w:t>8 antenna ports</w:t>
            </w:r>
          </w:p>
        </w:tc>
      </w:tr>
      <w:tr w:rsidR="00673102" w:rsidRPr="003F2892" w14:paraId="0C753526" w14:textId="77777777" w:rsidTr="00BF140A">
        <w:trPr>
          <w:trHeight w:val="105"/>
          <w:jc w:val="center"/>
        </w:trPr>
        <w:tc>
          <w:tcPr>
            <w:tcW w:w="0" w:type="auto"/>
            <w:vMerge/>
            <w:shd w:val="clear" w:color="auto" w:fill="E0E0E0"/>
            <w:vAlign w:val="center"/>
          </w:tcPr>
          <w:p w14:paraId="03A9C092" w14:textId="77777777" w:rsidR="00673102" w:rsidRDefault="00673102" w:rsidP="00673102">
            <w:pPr>
              <w:pStyle w:val="TAH"/>
            </w:pPr>
          </w:p>
        </w:tc>
        <w:tc>
          <w:tcPr>
            <w:tcW w:w="0" w:type="auto"/>
            <w:shd w:val="clear" w:color="auto" w:fill="E0E0E0"/>
            <w:vAlign w:val="center"/>
          </w:tcPr>
          <w:p w14:paraId="224D50EC" w14:textId="77777777" w:rsidR="00673102" w:rsidRPr="000606EF" w:rsidRDefault="00673102" w:rsidP="00673102">
            <w:pPr>
              <w:pStyle w:val="TAH"/>
            </w:pPr>
            <w:r w:rsidRPr="000606EF">
              <w:t>Rank = 1</w:t>
            </w:r>
          </w:p>
        </w:tc>
        <w:tc>
          <w:tcPr>
            <w:tcW w:w="0" w:type="auto"/>
            <w:shd w:val="clear" w:color="auto" w:fill="E0E0E0"/>
            <w:vAlign w:val="center"/>
          </w:tcPr>
          <w:p w14:paraId="0B2623D6" w14:textId="77777777" w:rsidR="00673102" w:rsidRPr="000606EF" w:rsidRDefault="00673102" w:rsidP="00673102">
            <w:pPr>
              <w:pStyle w:val="TAH"/>
            </w:pPr>
            <w:r w:rsidRPr="000606EF">
              <w:t>Rank = 2</w:t>
            </w:r>
          </w:p>
        </w:tc>
        <w:tc>
          <w:tcPr>
            <w:tcW w:w="0" w:type="auto"/>
            <w:shd w:val="clear" w:color="auto" w:fill="E0E0E0"/>
            <w:vAlign w:val="center"/>
          </w:tcPr>
          <w:p w14:paraId="513981C3" w14:textId="77777777" w:rsidR="00673102" w:rsidRPr="000606EF" w:rsidRDefault="00673102" w:rsidP="00673102">
            <w:pPr>
              <w:pStyle w:val="TAH"/>
            </w:pPr>
            <w:r w:rsidRPr="000606EF">
              <w:t>Rank = 3</w:t>
            </w:r>
          </w:p>
        </w:tc>
        <w:tc>
          <w:tcPr>
            <w:tcW w:w="0" w:type="auto"/>
            <w:shd w:val="clear" w:color="auto" w:fill="E0E0E0"/>
            <w:vAlign w:val="center"/>
          </w:tcPr>
          <w:p w14:paraId="2633F873" w14:textId="77777777" w:rsidR="00673102" w:rsidRPr="000606EF" w:rsidRDefault="00673102" w:rsidP="00673102">
            <w:pPr>
              <w:pStyle w:val="TAH"/>
            </w:pPr>
            <w:r w:rsidRPr="000606EF">
              <w:t>Rank =4</w:t>
            </w:r>
          </w:p>
        </w:tc>
        <w:tc>
          <w:tcPr>
            <w:tcW w:w="0" w:type="auto"/>
            <w:shd w:val="clear" w:color="auto" w:fill="E0E0E0"/>
            <w:vAlign w:val="center"/>
          </w:tcPr>
          <w:p w14:paraId="32CF08C1" w14:textId="77777777" w:rsidR="00673102" w:rsidRPr="000606EF" w:rsidRDefault="00673102" w:rsidP="00673102">
            <w:pPr>
              <w:pStyle w:val="TAH"/>
            </w:pPr>
            <w:r w:rsidRPr="000606EF">
              <w:t>Rank = 5</w:t>
            </w:r>
          </w:p>
        </w:tc>
        <w:tc>
          <w:tcPr>
            <w:tcW w:w="0" w:type="auto"/>
            <w:shd w:val="clear" w:color="auto" w:fill="E0E0E0"/>
            <w:vAlign w:val="center"/>
          </w:tcPr>
          <w:p w14:paraId="4B8F97B3" w14:textId="77777777" w:rsidR="00673102" w:rsidRPr="000606EF" w:rsidRDefault="00673102" w:rsidP="00673102">
            <w:pPr>
              <w:pStyle w:val="TAH"/>
            </w:pPr>
            <w:r w:rsidRPr="000606EF">
              <w:t>Rank = 6</w:t>
            </w:r>
          </w:p>
        </w:tc>
        <w:tc>
          <w:tcPr>
            <w:tcW w:w="0" w:type="auto"/>
            <w:shd w:val="clear" w:color="auto" w:fill="E0E0E0"/>
            <w:vAlign w:val="center"/>
          </w:tcPr>
          <w:p w14:paraId="5EBB81B8" w14:textId="77777777" w:rsidR="00673102" w:rsidRPr="000606EF" w:rsidRDefault="00673102" w:rsidP="00673102">
            <w:pPr>
              <w:pStyle w:val="TAH"/>
            </w:pPr>
            <w:r w:rsidRPr="000606EF">
              <w:t>Rank = 7</w:t>
            </w:r>
          </w:p>
        </w:tc>
        <w:tc>
          <w:tcPr>
            <w:tcW w:w="0" w:type="auto"/>
            <w:shd w:val="clear" w:color="auto" w:fill="E0E0E0"/>
            <w:vAlign w:val="center"/>
          </w:tcPr>
          <w:p w14:paraId="5A6C6BEC" w14:textId="77777777" w:rsidR="00673102" w:rsidRPr="000606EF" w:rsidRDefault="00673102" w:rsidP="00673102">
            <w:pPr>
              <w:pStyle w:val="TAH"/>
            </w:pPr>
            <w:r w:rsidRPr="000606EF">
              <w:t>Rank = 8</w:t>
            </w:r>
          </w:p>
        </w:tc>
      </w:tr>
      <w:tr w:rsidR="00673102" w:rsidRPr="003F2892" w14:paraId="168140D7" w14:textId="77777777" w:rsidTr="00BF140A">
        <w:trPr>
          <w:jc w:val="center"/>
        </w:trPr>
        <w:tc>
          <w:tcPr>
            <w:tcW w:w="0" w:type="auto"/>
            <w:vAlign w:val="center"/>
          </w:tcPr>
          <w:p w14:paraId="0784A250" w14:textId="77777777" w:rsidR="00673102" w:rsidRDefault="00673102" w:rsidP="00673102">
            <w:pPr>
              <w:pStyle w:val="TAC"/>
            </w:pPr>
            <w:r>
              <w:t>Wide-band CQI</w:t>
            </w:r>
          </w:p>
        </w:tc>
        <w:tc>
          <w:tcPr>
            <w:tcW w:w="0" w:type="auto"/>
            <w:vAlign w:val="center"/>
          </w:tcPr>
          <w:p w14:paraId="065390B0" w14:textId="77777777" w:rsidR="00673102" w:rsidRDefault="00673102" w:rsidP="00673102">
            <w:pPr>
              <w:pStyle w:val="TAC"/>
            </w:pPr>
            <w:r>
              <w:t>4</w:t>
            </w:r>
          </w:p>
        </w:tc>
        <w:tc>
          <w:tcPr>
            <w:tcW w:w="0" w:type="auto"/>
            <w:vAlign w:val="center"/>
          </w:tcPr>
          <w:p w14:paraId="4EE25733" w14:textId="77777777" w:rsidR="00673102" w:rsidRDefault="00673102" w:rsidP="00673102">
            <w:pPr>
              <w:pStyle w:val="TAC"/>
            </w:pPr>
            <w:r>
              <w:t>4</w:t>
            </w:r>
          </w:p>
        </w:tc>
        <w:tc>
          <w:tcPr>
            <w:tcW w:w="0" w:type="auto"/>
            <w:vAlign w:val="center"/>
          </w:tcPr>
          <w:p w14:paraId="5C382042" w14:textId="77777777" w:rsidR="00673102" w:rsidRDefault="00673102" w:rsidP="00673102">
            <w:pPr>
              <w:pStyle w:val="TAC"/>
            </w:pPr>
            <w:r>
              <w:t>4</w:t>
            </w:r>
          </w:p>
        </w:tc>
        <w:tc>
          <w:tcPr>
            <w:tcW w:w="0" w:type="auto"/>
            <w:vAlign w:val="center"/>
          </w:tcPr>
          <w:p w14:paraId="703A70EB" w14:textId="77777777" w:rsidR="00673102" w:rsidRDefault="00673102" w:rsidP="00673102">
            <w:pPr>
              <w:pStyle w:val="TAC"/>
            </w:pPr>
            <w:r>
              <w:t>4</w:t>
            </w:r>
          </w:p>
        </w:tc>
        <w:tc>
          <w:tcPr>
            <w:tcW w:w="0" w:type="auto"/>
            <w:vAlign w:val="center"/>
          </w:tcPr>
          <w:p w14:paraId="0D0AEB9F" w14:textId="77777777" w:rsidR="00673102" w:rsidRDefault="00673102" w:rsidP="00673102">
            <w:pPr>
              <w:pStyle w:val="TAC"/>
            </w:pPr>
            <w:r>
              <w:t>4</w:t>
            </w:r>
          </w:p>
        </w:tc>
        <w:tc>
          <w:tcPr>
            <w:tcW w:w="0" w:type="auto"/>
            <w:vAlign w:val="center"/>
          </w:tcPr>
          <w:p w14:paraId="76FDFD2A" w14:textId="77777777" w:rsidR="00673102" w:rsidRDefault="00673102" w:rsidP="00673102">
            <w:pPr>
              <w:pStyle w:val="TAC"/>
            </w:pPr>
            <w:r>
              <w:t>4</w:t>
            </w:r>
          </w:p>
        </w:tc>
        <w:tc>
          <w:tcPr>
            <w:tcW w:w="0" w:type="auto"/>
            <w:vAlign w:val="center"/>
          </w:tcPr>
          <w:p w14:paraId="08E61C43" w14:textId="77777777" w:rsidR="00673102" w:rsidRDefault="00673102" w:rsidP="00673102">
            <w:pPr>
              <w:pStyle w:val="TAC"/>
            </w:pPr>
            <w:r>
              <w:t>4</w:t>
            </w:r>
          </w:p>
        </w:tc>
        <w:tc>
          <w:tcPr>
            <w:tcW w:w="0" w:type="auto"/>
            <w:vAlign w:val="center"/>
          </w:tcPr>
          <w:p w14:paraId="7ED6EE4F" w14:textId="77777777" w:rsidR="00673102" w:rsidRDefault="00673102" w:rsidP="00673102">
            <w:pPr>
              <w:pStyle w:val="TAC"/>
            </w:pPr>
            <w:r>
              <w:t>4</w:t>
            </w:r>
          </w:p>
        </w:tc>
      </w:tr>
      <w:tr w:rsidR="00673102" w:rsidRPr="003F2892" w14:paraId="2111416E" w14:textId="77777777" w:rsidTr="00BF140A">
        <w:trPr>
          <w:jc w:val="center"/>
        </w:trPr>
        <w:tc>
          <w:tcPr>
            <w:tcW w:w="0" w:type="auto"/>
            <w:vAlign w:val="center"/>
          </w:tcPr>
          <w:p w14:paraId="77A1408F" w14:textId="77777777" w:rsidR="00673102" w:rsidRDefault="00673102" w:rsidP="00673102">
            <w:pPr>
              <w:pStyle w:val="TAC"/>
            </w:pPr>
            <w:r>
              <w:t>Spatial differential CQI</w:t>
            </w:r>
          </w:p>
        </w:tc>
        <w:tc>
          <w:tcPr>
            <w:tcW w:w="0" w:type="auto"/>
            <w:vAlign w:val="center"/>
          </w:tcPr>
          <w:p w14:paraId="0036A098" w14:textId="77777777" w:rsidR="00673102" w:rsidRDefault="00673102" w:rsidP="00673102">
            <w:pPr>
              <w:pStyle w:val="TAC"/>
            </w:pPr>
            <w:r>
              <w:t>0</w:t>
            </w:r>
          </w:p>
        </w:tc>
        <w:tc>
          <w:tcPr>
            <w:tcW w:w="0" w:type="auto"/>
            <w:vAlign w:val="center"/>
          </w:tcPr>
          <w:p w14:paraId="4ABB9766" w14:textId="77777777" w:rsidR="00673102" w:rsidRDefault="00673102" w:rsidP="00673102">
            <w:pPr>
              <w:pStyle w:val="TAC"/>
            </w:pPr>
            <w:r>
              <w:t>3</w:t>
            </w:r>
          </w:p>
        </w:tc>
        <w:tc>
          <w:tcPr>
            <w:tcW w:w="0" w:type="auto"/>
            <w:vAlign w:val="center"/>
          </w:tcPr>
          <w:p w14:paraId="19ABF608" w14:textId="77777777" w:rsidR="00673102" w:rsidRDefault="00673102" w:rsidP="00673102">
            <w:pPr>
              <w:pStyle w:val="TAC"/>
            </w:pPr>
            <w:r>
              <w:t>3</w:t>
            </w:r>
          </w:p>
        </w:tc>
        <w:tc>
          <w:tcPr>
            <w:tcW w:w="0" w:type="auto"/>
            <w:vAlign w:val="center"/>
          </w:tcPr>
          <w:p w14:paraId="750A47D3" w14:textId="77777777" w:rsidR="00673102" w:rsidRDefault="00673102" w:rsidP="00673102">
            <w:pPr>
              <w:pStyle w:val="TAC"/>
            </w:pPr>
            <w:r>
              <w:t>3</w:t>
            </w:r>
          </w:p>
        </w:tc>
        <w:tc>
          <w:tcPr>
            <w:tcW w:w="0" w:type="auto"/>
            <w:vAlign w:val="center"/>
          </w:tcPr>
          <w:p w14:paraId="26726F54" w14:textId="77777777" w:rsidR="00673102" w:rsidRDefault="00673102" w:rsidP="00673102">
            <w:pPr>
              <w:pStyle w:val="TAC"/>
            </w:pPr>
            <w:r>
              <w:t>3</w:t>
            </w:r>
          </w:p>
        </w:tc>
        <w:tc>
          <w:tcPr>
            <w:tcW w:w="0" w:type="auto"/>
            <w:vAlign w:val="center"/>
          </w:tcPr>
          <w:p w14:paraId="0F259ECB" w14:textId="77777777" w:rsidR="00673102" w:rsidRDefault="00673102" w:rsidP="00673102">
            <w:pPr>
              <w:pStyle w:val="TAC"/>
            </w:pPr>
            <w:r>
              <w:t>3</w:t>
            </w:r>
          </w:p>
        </w:tc>
        <w:tc>
          <w:tcPr>
            <w:tcW w:w="0" w:type="auto"/>
            <w:vAlign w:val="center"/>
          </w:tcPr>
          <w:p w14:paraId="31498AD8" w14:textId="77777777" w:rsidR="00673102" w:rsidRDefault="00673102" w:rsidP="00673102">
            <w:pPr>
              <w:pStyle w:val="TAC"/>
            </w:pPr>
            <w:r>
              <w:t>3</w:t>
            </w:r>
          </w:p>
        </w:tc>
        <w:tc>
          <w:tcPr>
            <w:tcW w:w="0" w:type="auto"/>
            <w:vAlign w:val="center"/>
          </w:tcPr>
          <w:p w14:paraId="6D6043AD" w14:textId="77777777" w:rsidR="00673102" w:rsidRDefault="00673102" w:rsidP="00673102">
            <w:pPr>
              <w:pStyle w:val="TAC"/>
            </w:pPr>
            <w:r>
              <w:t>3</w:t>
            </w:r>
          </w:p>
        </w:tc>
      </w:tr>
      <w:tr w:rsidR="00673102" w:rsidRPr="003F2892" w14:paraId="2218201C" w14:textId="77777777" w:rsidTr="00BF140A">
        <w:trPr>
          <w:jc w:val="center"/>
        </w:trPr>
        <w:tc>
          <w:tcPr>
            <w:tcW w:w="0" w:type="auto"/>
            <w:vAlign w:val="center"/>
          </w:tcPr>
          <w:p w14:paraId="2E07DCEC" w14:textId="77777777" w:rsidR="00673102" w:rsidRDefault="00673102" w:rsidP="00673102">
            <w:pPr>
              <w:pStyle w:val="TAC"/>
            </w:pPr>
            <w:r>
              <w:t>i1</w:t>
            </w:r>
          </w:p>
        </w:tc>
        <w:tc>
          <w:tcPr>
            <w:tcW w:w="0" w:type="auto"/>
            <w:vAlign w:val="center"/>
          </w:tcPr>
          <w:p w14:paraId="7EB319E7" w14:textId="77777777" w:rsidR="00673102" w:rsidRDefault="00673102" w:rsidP="00673102">
            <w:pPr>
              <w:pStyle w:val="TAC"/>
            </w:pPr>
            <w:r>
              <w:t>3</w:t>
            </w:r>
          </w:p>
        </w:tc>
        <w:tc>
          <w:tcPr>
            <w:tcW w:w="0" w:type="auto"/>
            <w:vAlign w:val="center"/>
          </w:tcPr>
          <w:p w14:paraId="37F5C0C2" w14:textId="77777777" w:rsidR="00673102" w:rsidRDefault="00673102" w:rsidP="00673102">
            <w:pPr>
              <w:pStyle w:val="TAC"/>
            </w:pPr>
            <w:r>
              <w:t>3</w:t>
            </w:r>
          </w:p>
        </w:tc>
        <w:tc>
          <w:tcPr>
            <w:tcW w:w="0" w:type="auto"/>
            <w:vAlign w:val="center"/>
          </w:tcPr>
          <w:p w14:paraId="69F0A678" w14:textId="77777777" w:rsidR="00673102" w:rsidRDefault="00673102" w:rsidP="00673102">
            <w:pPr>
              <w:pStyle w:val="TAC"/>
            </w:pPr>
            <w:r>
              <w:t>1</w:t>
            </w:r>
          </w:p>
        </w:tc>
        <w:tc>
          <w:tcPr>
            <w:tcW w:w="0" w:type="auto"/>
            <w:vAlign w:val="center"/>
          </w:tcPr>
          <w:p w14:paraId="502F3B2F" w14:textId="77777777" w:rsidR="00673102" w:rsidRDefault="00673102" w:rsidP="00673102">
            <w:pPr>
              <w:pStyle w:val="TAC"/>
            </w:pPr>
            <w:r>
              <w:t>1</w:t>
            </w:r>
          </w:p>
        </w:tc>
        <w:tc>
          <w:tcPr>
            <w:tcW w:w="0" w:type="auto"/>
            <w:vAlign w:val="center"/>
          </w:tcPr>
          <w:p w14:paraId="3EFE6200" w14:textId="77777777" w:rsidR="00673102" w:rsidRDefault="00673102" w:rsidP="00673102">
            <w:pPr>
              <w:pStyle w:val="TAC"/>
            </w:pPr>
            <w:r>
              <w:t>2</w:t>
            </w:r>
          </w:p>
        </w:tc>
        <w:tc>
          <w:tcPr>
            <w:tcW w:w="0" w:type="auto"/>
            <w:vAlign w:val="center"/>
          </w:tcPr>
          <w:p w14:paraId="4002715E" w14:textId="77777777" w:rsidR="00673102" w:rsidRDefault="00673102" w:rsidP="00673102">
            <w:pPr>
              <w:pStyle w:val="TAC"/>
            </w:pPr>
            <w:r>
              <w:t>2</w:t>
            </w:r>
          </w:p>
        </w:tc>
        <w:tc>
          <w:tcPr>
            <w:tcW w:w="0" w:type="auto"/>
            <w:vAlign w:val="center"/>
          </w:tcPr>
          <w:p w14:paraId="38C3F50C" w14:textId="77777777" w:rsidR="00673102" w:rsidRDefault="00673102" w:rsidP="00673102">
            <w:pPr>
              <w:pStyle w:val="TAC"/>
            </w:pPr>
            <w:r>
              <w:t>2</w:t>
            </w:r>
          </w:p>
        </w:tc>
        <w:tc>
          <w:tcPr>
            <w:tcW w:w="0" w:type="auto"/>
            <w:vAlign w:val="center"/>
          </w:tcPr>
          <w:p w14:paraId="509C954A" w14:textId="77777777" w:rsidR="00673102" w:rsidRDefault="00673102" w:rsidP="00673102">
            <w:pPr>
              <w:pStyle w:val="TAC"/>
            </w:pPr>
            <w:r>
              <w:t>0</w:t>
            </w:r>
          </w:p>
        </w:tc>
      </w:tr>
      <w:tr w:rsidR="00673102" w:rsidRPr="003F2892" w14:paraId="4E42A5FD" w14:textId="77777777" w:rsidTr="00BF140A">
        <w:trPr>
          <w:jc w:val="center"/>
        </w:trPr>
        <w:tc>
          <w:tcPr>
            <w:tcW w:w="0" w:type="auto"/>
            <w:vAlign w:val="center"/>
          </w:tcPr>
          <w:p w14:paraId="12949F0D" w14:textId="77777777" w:rsidR="00673102" w:rsidRDefault="00673102" w:rsidP="00673102">
            <w:pPr>
              <w:pStyle w:val="TAC"/>
            </w:pPr>
            <w:r>
              <w:t>Wide-band i2</w:t>
            </w:r>
          </w:p>
        </w:tc>
        <w:tc>
          <w:tcPr>
            <w:tcW w:w="0" w:type="auto"/>
            <w:vAlign w:val="center"/>
          </w:tcPr>
          <w:p w14:paraId="6AA67722" w14:textId="77777777" w:rsidR="00673102" w:rsidRDefault="00673102" w:rsidP="00673102">
            <w:pPr>
              <w:pStyle w:val="TAC"/>
            </w:pPr>
            <w:r>
              <w:t>1</w:t>
            </w:r>
          </w:p>
        </w:tc>
        <w:tc>
          <w:tcPr>
            <w:tcW w:w="0" w:type="auto"/>
            <w:vAlign w:val="center"/>
          </w:tcPr>
          <w:p w14:paraId="0F354326" w14:textId="77777777" w:rsidR="00673102" w:rsidRDefault="00673102" w:rsidP="00673102">
            <w:pPr>
              <w:pStyle w:val="TAC"/>
            </w:pPr>
            <w:r>
              <w:t>1</w:t>
            </w:r>
          </w:p>
        </w:tc>
        <w:tc>
          <w:tcPr>
            <w:tcW w:w="0" w:type="auto"/>
            <w:vAlign w:val="center"/>
          </w:tcPr>
          <w:p w14:paraId="095DBC95" w14:textId="77777777" w:rsidR="00673102" w:rsidRDefault="00673102" w:rsidP="00673102">
            <w:pPr>
              <w:pStyle w:val="TAC"/>
            </w:pPr>
            <w:r>
              <w:t>3</w:t>
            </w:r>
          </w:p>
        </w:tc>
        <w:tc>
          <w:tcPr>
            <w:tcW w:w="0" w:type="auto"/>
            <w:vAlign w:val="center"/>
          </w:tcPr>
          <w:p w14:paraId="6C18674F" w14:textId="77777777" w:rsidR="00673102" w:rsidRDefault="00673102" w:rsidP="00673102">
            <w:pPr>
              <w:pStyle w:val="TAC"/>
            </w:pPr>
            <w:r>
              <w:t>3</w:t>
            </w:r>
          </w:p>
        </w:tc>
        <w:tc>
          <w:tcPr>
            <w:tcW w:w="0" w:type="auto"/>
            <w:vAlign w:val="center"/>
          </w:tcPr>
          <w:p w14:paraId="7F4030F7" w14:textId="77777777" w:rsidR="00673102" w:rsidRDefault="00673102" w:rsidP="00673102">
            <w:pPr>
              <w:pStyle w:val="TAC"/>
            </w:pPr>
            <w:r>
              <w:t>0</w:t>
            </w:r>
          </w:p>
        </w:tc>
        <w:tc>
          <w:tcPr>
            <w:tcW w:w="0" w:type="auto"/>
            <w:vAlign w:val="center"/>
          </w:tcPr>
          <w:p w14:paraId="5CA369E4" w14:textId="77777777" w:rsidR="00673102" w:rsidRDefault="00673102" w:rsidP="00673102">
            <w:pPr>
              <w:pStyle w:val="TAC"/>
            </w:pPr>
            <w:r>
              <w:t>0</w:t>
            </w:r>
          </w:p>
        </w:tc>
        <w:tc>
          <w:tcPr>
            <w:tcW w:w="0" w:type="auto"/>
            <w:vAlign w:val="center"/>
          </w:tcPr>
          <w:p w14:paraId="04223AE8" w14:textId="77777777" w:rsidR="00673102" w:rsidRDefault="00673102" w:rsidP="00673102">
            <w:pPr>
              <w:pStyle w:val="TAC"/>
            </w:pPr>
            <w:r>
              <w:t>0</w:t>
            </w:r>
          </w:p>
        </w:tc>
        <w:tc>
          <w:tcPr>
            <w:tcW w:w="0" w:type="auto"/>
            <w:vAlign w:val="center"/>
          </w:tcPr>
          <w:p w14:paraId="303A790D" w14:textId="77777777" w:rsidR="00673102" w:rsidRDefault="00673102" w:rsidP="00673102">
            <w:pPr>
              <w:pStyle w:val="TAC"/>
            </w:pPr>
            <w:r>
              <w:t>0</w:t>
            </w:r>
          </w:p>
        </w:tc>
      </w:tr>
    </w:tbl>
    <w:p w14:paraId="6DE6B293" w14:textId="77777777" w:rsidR="00243F06" w:rsidRDefault="00243F06" w:rsidP="00243F06">
      <w:pPr>
        <w:rPr>
          <w:lang w:eastAsia="zh-CN"/>
        </w:rPr>
      </w:pPr>
    </w:p>
    <w:p w14:paraId="465D9F2C" w14:textId="77777777"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527523A3" w14:textId="77777777" w:rsidTr="00BF140A">
        <w:trPr>
          <w:trHeight w:val="105"/>
          <w:jc w:val="center"/>
        </w:trPr>
        <w:tc>
          <w:tcPr>
            <w:tcW w:w="0" w:type="auto"/>
            <w:vMerge w:val="restart"/>
            <w:shd w:val="clear" w:color="auto" w:fill="E0E0E0"/>
            <w:vAlign w:val="center"/>
          </w:tcPr>
          <w:p w14:paraId="10B038DF" w14:textId="77777777" w:rsidR="00243F06" w:rsidRPr="00466738" w:rsidRDefault="00243F06" w:rsidP="00E63A1D">
            <w:pPr>
              <w:pStyle w:val="TAH"/>
            </w:pPr>
            <w:r w:rsidRPr="00466738">
              <w:t>Field</w:t>
            </w:r>
          </w:p>
        </w:tc>
        <w:tc>
          <w:tcPr>
            <w:tcW w:w="0" w:type="auto"/>
            <w:gridSpan w:val="4"/>
            <w:shd w:val="clear" w:color="auto" w:fill="E0E0E0"/>
            <w:vAlign w:val="center"/>
          </w:tcPr>
          <w:p w14:paraId="53828D57" w14:textId="77777777" w:rsidR="00243F06" w:rsidRPr="00466738" w:rsidRDefault="00243F06" w:rsidP="00E63A1D">
            <w:pPr>
              <w:pStyle w:val="TAH"/>
            </w:pPr>
            <w:r w:rsidRPr="00466738">
              <w:t>Bit width</w:t>
            </w:r>
          </w:p>
        </w:tc>
      </w:tr>
      <w:tr w:rsidR="00243F06" w:rsidRPr="00466738" w14:paraId="03F60911" w14:textId="77777777" w:rsidTr="00BF140A">
        <w:trPr>
          <w:trHeight w:val="105"/>
          <w:jc w:val="center"/>
        </w:trPr>
        <w:tc>
          <w:tcPr>
            <w:tcW w:w="0" w:type="auto"/>
            <w:vMerge/>
            <w:shd w:val="clear" w:color="auto" w:fill="E0E0E0"/>
            <w:vAlign w:val="center"/>
          </w:tcPr>
          <w:p w14:paraId="72E506AB" w14:textId="77777777" w:rsidR="00243F06" w:rsidRPr="00466738" w:rsidRDefault="00243F06" w:rsidP="00E63A1D">
            <w:pPr>
              <w:pStyle w:val="TAH"/>
            </w:pPr>
          </w:p>
        </w:tc>
        <w:tc>
          <w:tcPr>
            <w:tcW w:w="0" w:type="auto"/>
            <w:gridSpan w:val="2"/>
            <w:shd w:val="clear" w:color="auto" w:fill="E0E0E0"/>
            <w:vAlign w:val="center"/>
          </w:tcPr>
          <w:p w14:paraId="573DC1E2"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7743ED5D" w14:textId="77777777" w:rsidR="00243F06" w:rsidRPr="00466738" w:rsidRDefault="00243F06" w:rsidP="00E63A1D">
            <w:pPr>
              <w:pStyle w:val="TAH"/>
            </w:pPr>
            <w:r>
              <w:t>8</w:t>
            </w:r>
            <w:r w:rsidRPr="00466738">
              <w:t xml:space="preserve"> antenna ports</w:t>
            </w:r>
          </w:p>
        </w:tc>
      </w:tr>
      <w:tr w:rsidR="00243F06" w:rsidRPr="00466738" w14:paraId="38AD391C" w14:textId="77777777" w:rsidTr="00BF140A">
        <w:trPr>
          <w:trHeight w:val="105"/>
          <w:jc w:val="center"/>
        </w:trPr>
        <w:tc>
          <w:tcPr>
            <w:tcW w:w="0" w:type="auto"/>
            <w:vMerge/>
            <w:shd w:val="clear" w:color="auto" w:fill="E0E0E0"/>
            <w:vAlign w:val="center"/>
          </w:tcPr>
          <w:p w14:paraId="10C68375" w14:textId="77777777" w:rsidR="00243F06" w:rsidRPr="00466738" w:rsidRDefault="00243F06" w:rsidP="00E63A1D">
            <w:pPr>
              <w:pStyle w:val="TAH"/>
            </w:pPr>
          </w:p>
        </w:tc>
        <w:tc>
          <w:tcPr>
            <w:tcW w:w="0" w:type="auto"/>
            <w:shd w:val="clear" w:color="auto" w:fill="E0E0E0"/>
            <w:vAlign w:val="center"/>
          </w:tcPr>
          <w:p w14:paraId="2AADCE69" w14:textId="77777777" w:rsidR="00243F06" w:rsidRPr="00466738" w:rsidRDefault="00243F06" w:rsidP="00E63A1D">
            <w:pPr>
              <w:pStyle w:val="TAH"/>
            </w:pPr>
            <w:r w:rsidRPr="00466738">
              <w:t>Rank = 1</w:t>
            </w:r>
          </w:p>
        </w:tc>
        <w:tc>
          <w:tcPr>
            <w:tcW w:w="0" w:type="auto"/>
            <w:shd w:val="clear" w:color="auto" w:fill="E0E0E0"/>
            <w:vAlign w:val="center"/>
          </w:tcPr>
          <w:p w14:paraId="68D460BE" w14:textId="77777777" w:rsidR="00243F06" w:rsidRPr="00466738" w:rsidRDefault="00243F06" w:rsidP="00E63A1D">
            <w:pPr>
              <w:pStyle w:val="TAH"/>
            </w:pPr>
            <w:r w:rsidRPr="00466738">
              <w:t>Rank = 2</w:t>
            </w:r>
          </w:p>
        </w:tc>
        <w:tc>
          <w:tcPr>
            <w:tcW w:w="0" w:type="auto"/>
            <w:shd w:val="clear" w:color="auto" w:fill="E0E0E0"/>
            <w:vAlign w:val="center"/>
          </w:tcPr>
          <w:p w14:paraId="3690479E"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58185622" w14:textId="77777777" w:rsidR="00243F06" w:rsidRPr="00466738" w:rsidRDefault="00243F06" w:rsidP="00E63A1D">
            <w:pPr>
              <w:pStyle w:val="TAH"/>
            </w:pPr>
            <w:r w:rsidRPr="00466738">
              <w:t xml:space="preserve">Rank = </w:t>
            </w:r>
            <w:r>
              <w:t>2</w:t>
            </w:r>
          </w:p>
        </w:tc>
      </w:tr>
      <w:tr w:rsidR="00243F06" w:rsidRPr="00466738" w14:paraId="37FEDF69" w14:textId="77777777" w:rsidTr="00BF140A">
        <w:trPr>
          <w:jc w:val="center"/>
        </w:trPr>
        <w:tc>
          <w:tcPr>
            <w:tcW w:w="0" w:type="auto"/>
            <w:vAlign w:val="center"/>
          </w:tcPr>
          <w:p w14:paraId="6874AA15" w14:textId="77777777" w:rsidR="00243F06" w:rsidRPr="00466738" w:rsidRDefault="00243F06" w:rsidP="00E63A1D">
            <w:pPr>
              <w:pStyle w:val="TAC"/>
            </w:pPr>
            <w:r w:rsidRPr="00466738">
              <w:t>Wide-band CQI</w:t>
            </w:r>
          </w:p>
        </w:tc>
        <w:tc>
          <w:tcPr>
            <w:tcW w:w="0" w:type="auto"/>
            <w:vAlign w:val="center"/>
          </w:tcPr>
          <w:p w14:paraId="5EADC955" w14:textId="77777777" w:rsidR="00243F06" w:rsidRPr="00466738" w:rsidRDefault="00243F06" w:rsidP="00E63A1D">
            <w:pPr>
              <w:pStyle w:val="TAC"/>
            </w:pPr>
            <w:r w:rsidRPr="00466738">
              <w:t>4</w:t>
            </w:r>
          </w:p>
        </w:tc>
        <w:tc>
          <w:tcPr>
            <w:tcW w:w="0" w:type="auto"/>
            <w:vAlign w:val="center"/>
          </w:tcPr>
          <w:p w14:paraId="4C11BCB0" w14:textId="77777777" w:rsidR="00243F06" w:rsidRPr="00466738" w:rsidRDefault="00243F06" w:rsidP="00E63A1D">
            <w:pPr>
              <w:pStyle w:val="TAC"/>
            </w:pPr>
            <w:r w:rsidRPr="00466738">
              <w:t>4</w:t>
            </w:r>
          </w:p>
        </w:tc>
        <w:tc>
          <w:tcPr>
            <w:tcW w:w="0" w:type="auto"/>
            <w:vAlign w:val="center"/>
          </w:tcPr>
          <w:p w14:paraId="5F807A9C" w14:textId="77777777" w:rsidR="00243F06" w:rsidRPr="00466738" w:rsidRDefault="00243F06" w:rsidP="00E63A1D">
            <w:pPr>
              <w:pStyle w:val="TAC"/>
            </w:pPr>
            <w:r w:rsidRPr="00466738">
              <w:t>4</w:t>
            </w:r>
          </w:p>
        </w:tc>
        <w:tc>
          <w:tcPr>
            <w:tcW w:w="0" w:type="auto"/>
            <w:vAlign w:val="center"/>
          </w:tcPr>
          <w:p w14:paraId="5EECA83C" w14:textId="77777777" w:rsidR="00243F06" w:rsidRPr="00466738" w:rsidRDefault="00243F06" w:rsidP="00E63A1D">
            <w:pPr>
              <w:pStyle w:val="TAC"/>
            </w:pPr>
            <w:r w:rsidRPr="00466738">
              <w:t>4</w:t>
            </w:r>
          </w:p>
        </w:tc>
      </w:tr>
      <w:tr w:rsidR="00243F06" w:rsidRPr="00466738" w14:paraId="5BDC0EB3" w14:textId="77777777" w:rsidTr="00BF140A">
        <w:trPr>
          <w:jc w:val="center"/>
        </w:trPr>
        <w:tc>
          <w:tcPr>
            <w:tcW w:w="0" w:type="auto"/>
            <w:vAlign w:val="center"/>
          </w:tcPr>
          <w:p w14:paraId="47CDA246" w14:textId="77777777" w:rsidR="00243F06" w:rsidRPr="00466738" w:rsidRDefault="00243F06" w:rsidP="00E63A1D">
            <w:pPr>
              <w:pStyle w:val="TAC"/>
            </w:pPr>
            <w:r w:rsidRPr="00466738">
              <w:t>Spatial differential CQI</w:t>
            </w:r>
          </w:p>
        </w:tc>
        <w:tc>
          <w:tcPr>
            <w:tcW w:w="0" w:type="auto"/>
            <w:vAlign w:val="center"/>
          </w:tcPr>
          <w:p w14:paraId="36D73D2F" w14:textId="77777777" w:rsidR="00243F06" w:rsidRPr="00466738" w:rsidRDefault="00243F06" w:rsidP="00E63A1D">
            <w:pPr>
              <w:pStyle w:val="TAC"/>
            </w:pPr>
            <w:r w:rsidRPr="00466738">
              <w:t>0</w:t>
            </w:r>
          </w:p>
        </w:tc>
        <w:tc>
          <w:tcPr>
            <w:tcW w:w="0" w:type="auto"/>
            <w:vAlign w:val="center"/>
          </w:tcPr>
          <w:p w14:paraId="7A53012C" w14:textId="77777777" w:rsidR="00243F06" w:rsidRPr="00466738" w:rsidRDefault="00243F06" w:rsidP="00E63A1D">
            <w:pPr>
              <w:pStyle w:val="TAC"/>
            </w:pPr>
            <w:r w:rsidRPr="00466738">
              <w:t>3</w:t>
            </w:r>
          </w:p>
        </w:tc>
        <w:tc>
          <w:tcPr>
            <w:tcW w:w="0" w:type="auto"/>
            <w:vAlign w:val="center"/>
          </w:tcPr>
          <w:p w14:paraId="5D60F1AA" w14:textId="77777777" w:rsidR="00243F06" w:rsidRPr="00466738" w:rsidRDefault="00243F06" w:rsidP="00E63A1D">
            <w:pPr>
              <w:pStyle w:val="TAC"/>
            </w:pPr>
            <w:r>
              <w:t>0</w:t>
            </w:r>
          </w:p>
        </w:tc>
        <w:tc>
          <w:tcPr>
            <w:tcW w:w="0" w:type="auto"/>
            <w:vAlign w:val="center"/>
          </w:tcPr>
          <w:p w14:paraId="6B23EA2F" w14:textId="77777777" w:rsidR="00243F06" w:rsidRPr="00466738" w:rsidRDefault="00243F06" w:rsidP="00E63A1D">
            <w:pPr>
              <w:pStyle w:val="TAC"/>
            </w:pPr>
            <w:r w:rsidRPr="00466738">
              <w:t>3</w:t>
            </w:r>
          </w:p>
        </w:tc>
      </w:tr>
      <w:tr w:rsidR="00243F06" w:rsidRPr="00466738" w14:paraId="1C53CCEE" w14:textId="77777777" w:rsidTr="00BF140A">
        <w:trPr>
          <w:jc w:val="center"/>
        </w:trPr>
        <w:tc>
          <w:tcPr>
            <w:tcW w:w="0" w:type="auto"/>
            <w:vAlign w:val="center"/>
          </w:tcPr>
          <w:p w14:paraId="242CCC29" w14:textId="77777777" w:rsidR="00243F06" w:rsidRPr="00466738" w:rsidRDefault="00243F06" w:rsidP="00E63A1D">
            <w:pPr>
              <w:pStyle w:val="TAC"/>
            </w:pPr>
            <w:r w:rsidRPr="00466738">
              <w:t>i1</w:t>
            </w:r>
          </w:p>
        </w:tc>
        <w:tc>
          <w:tcPr>
            <w:tcW w:w="0" w:type="auto"/>
            <w:vAlign w:val="center"/>
          </w:tcPr>
          <w:p w14:paraId="65A10048" w14:textId="77777777" w:rsidR="00243F06" w:rsidRPr="00466738" w:rsidRDefault="00243F06" w:rsidP="00E63A1D">
            <w:pPr>
              <w:pStyle w:val="TAC"/>
            </w:pPr>
            <w:r>
              <w:t>2</w:t>
            </w:r>
          </w:p>
        </w:tc>
        <w:tc>
          <w:tcPr>
            <w:tcW w:w="0" w:type="auto"/>
            <w:vAlign w:val="center"/>
          </w:tcPr>
          <w:p w14:paraId="6C94BD9E" w14:textId="77777777" w:rsidR="00243F06" w:rsidRPr="00466738" w:rsidRDefault="00243F06" w:rsidP="00E63A1D">
            <w:pPr>
              <w:pStyle w:val="TAC"/>
            </w:pPr>
            <w:r>
              <w:t>2</w:t>
            </w:r>
          </w:p>
        </w:tc>
        <w:tc>
          <w:tcPr>
            <w:tcW w:w="0" w:type="auto"/>
            <w:vAlign w:val="center"/>
          </w:tcPr>
          <w:p w14:paraId="213B5315" w14:textId="77777777" w:rsidR="00243F06" w:rsidRPr="00466738" w:rsidRDefault="00243F06" w:rsidP="00E63A1D">
            <w:pPr>
              <w:pStyle w:val="TAC"/>
            </w:pPr>
            <w:r>
              <w:t>3</w:t>
            </w:r>
          </w:p>
        </w:tc>
        <w:tc>
          <w:tcPr>
            <w:tcW w:w="0" w:type="auto"/>
            <w:vAlign w:val="center"/>
          </w:tcPr>
          <w:p w14:paraId="7BEF09B1" w14:textId="77777777" w:rsidR="00243F06" w:rsidRPr="00466738" w:rsidRDefault="00243F06" w:rsidP="00E63A1D">
            <w:pPr>
              <w:pStyle w:val="TAC"/>
            </w:pPr>
            <w:r>
              <w:t>3</w:t>
            </w:r>
          </w:p>
        </w:tc>
      </w:tr>
    </w:tbl>
    <w:p w14:paraId="55E9833A" w14:textId="77777777" w:rsidR="00850804" w:rsidRDefault="00850804" w:rsidP="00850804"/>
    <w:p w14:paraId="7A5C2DD2" w14:textId="77777777"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3D56C4C1" w14:textId="77777777"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44C6F681" w14:textId="77777777" w:rsidR="00F13ED2" w:rsidRDefault="00F13ED2" w:rsidP="00F13ED2">
      <w:pPr>
        <w:rPr>
          <w:lang w:eastAsia="zh-CN"/>
        </w:rPr>
      </w:pPr>
    </w:p>
    <w:p w14:paraId="1FEB9D44" w14:textId="77777777"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3CF0D7ED" w14:textId="77777777" w:rsidTr="00D01803">
        <w:trPr>
          <w:trHeight w:val="71"/>
          <w:jc w:val="center"/>
        </w:trPr>
        <w:tc>
          <w:tcPr>
            <w:tcW w:w="2039" w:type="dxa"/>
            <w:vMerge w:val="restart"/>
            <w:shd w:val="clear" w:color="auto" w:fill="E0E0E0"/>
            <w:vAlign w:val="center"/>
          </w:tcPr>
          <w:p w14:paraId="2CFCEA7C" w14:textId="77777777" w:rsidR="00850804" w:rsidRPr="0073454B" w:rsidRDefault="00850804" w:rsidP="00C70A30">
            <w:pPr>
              <w:pStyle w:val="TAH"/>
            </w:pPr>
            <w:r w:rsidRPr="0073454B">
              <w:t>Field</w:t>
            </w:r>
          </w:p>
        </w:tc>
        <w:tc>
          <w:tcPr>
            <w:tcW w:w="5153" w:type="dxa"/>
            <w:gridSpan w:val="4"/>
            <w:shd w:val="clear" w:color="auto" w:fill="E0E0E0"/>
            <w:vAlign w:val="center"/>
          </w:tcPr>
          <w:p w14:paraId="7DBC5409" w14:textId="77777777" w:rsidR="00850804" w:rsidRPr="0073454B" w:rsidRDefault="00850804" w:rsidP="00C70A30">
            <w:pPr>
              <w:pStyle w:val="TAH"/>
            </w:pPr>
            <w:r w:rsidRPr="0073454B">
              <w:t>Bit width</w:t>
            </w:r>
          </w:p>
        </w:tc>
      </w:tr>
      <w:tr w:rsidR="00850804" w:rsidRPr="0073454B" w14:paraId="64DA51D9" w14:textId="77777777" w:rsidTr="00D01803">
        <w:trPr>
          <w:trHeight w:val="174"/>
          <w:jc w:val="center"/>
        </w:trPr>
        <w:tc>
          <w:tcPr>
            <w:tcW w:w="2039" w:type="dxa"/>
            <w:vMerge/>
            <w:shd w:val="clear" w:color="auto" w:fill="E0E0E0"/>
            <w:vAlign w:val="center"/>
          </w:tcPr>
          <w:p w14:paraId="7E988645" w14:textId="77777777" w:rsidR="00850804" w:rsidRPr="0073454B" w:rsidRDefault="00850804" w:rsidP="00C70A30">
            <w:pPr>
              <w:pStyle w:val="TAH"/>
            </w:pPr>
          </w:p>
        </w:tc>
        <w:tc>
          <w:tcPr>
            <w:tcW w:w="5153" w:type="dxa"/>
            <w:gridSpan w:val="4"/>
            <w:shd w:val="clear" w:color="auto" w:fill="E0E0E0"/>
            <w:vAlign w:val="center"/>
          </w:tcPr>
          <w:p w14:paraId="3C6409D7" w14:textId="77777777" w:rsidR="00850804" w:rsidRPr="0073454B" w:rsidRDefault="00850804" w:rsidP="00C70A30">
            <w:pPr>
              <w:pStyle w:val="TAH"/>
            </w:pPr>
            <w:r w:rsidRPr="0073454B">
              <w:t>4 antenna ports</w:t>
            </w:r>
          </w:p>
        </w:tc>
      </w:tr>
      <w:tr w:rsidR="00850804" w:rsidRPr="0073454B" w14:paraId="3E011B60" w14:textId="77777777" w:rsidTr="00D01803">
        <w:trPr>
          <w:trHeight w:val="127"/>
          <w:jc w:val="center"/>
        </w:trPr>
        <w:tc>
          <w:tcPr>
            <w:tcW w:w="2039" w:type="dxa"/>
            <w:vMerge/>
            <w:shd w:val="clear" w:color="auto" w:fill="E0E0E0"/>
            <w:vAlign w:val="center"/>
          </w:tcPr>
          <w:p w14:paraId="2682DC62" w14:textId="77777777" w:rsidR="00850804" w:rsidRPr="0073454B" w:rsidRDefault="00850804" w:rsidP="00C70A30">
            <w:pPr>
              <w:pStyle w:val="TAH"/>
            </w:pPr>
          </w:p>
        </w:tc>
        <w:tc>
          <w:tcPr>
            <w:tcW w:w="1184" w:type="dxa"/>
            <w:shd w:val="clear" w:color="auto" w:fill="E0E0E0"/>
            <w:vAlign w:val="center"/>
          </w:tcPr>
          <w:p w14:paraId="054D5A52" w14:textId="77777777" w:rsidR="00850804" w:rsidRPr="0073454B" w:rsidRDefault="00850804" w:rsidP="00C70A30">
            <w:pPr>
              <w:pStyle w:val="TAH"/>
            </w:pPr>
            <w:r w:rsidRPr="0073454B">
              <w:t>Rank = 1</w:t>
            </w:r>
          </w:p>
        </w:tc>
        <w:tc>
          <w:tcPr>
            <w:tcW w:w="1276" w:type="dxa"/>
            <w:shd w:val="clear" w:color="auto" w:fill="E0E0E0"/>
            <w:vAlign w:val="center"/>
          </w:tcPr>
          <w:p w14:paraId="038EB08B" w14:textId="77777777" w:rsidR="00850804" w:rsidRPr="0073454B" w:rsidRDefault="00850804" w:rsidP="00C70A30">
            <w:pPr>
              <w:pStyle w:val="TAH"/>
            </w:pPr>
            <w:r w:rsidRPr="0073454B">
              <w:t>Rank = 2</w:t>
            </w:r>
          </w:p>
        </w:tc>
        <w:tc>
          <w:tcPr>
            <w:tcW w:w="1418" w:type="dxa"/>
            <w:shd w:val="clear" w:color="auto" w:fill="E0E0E0"/>
            <w:vAlign w:val="center"/>
          </w:tcPr>
          <w:p w14:paraId="1417732E" w14:textId="77777777" w:rsidR="00850804" w:rsidRPr="0073454B" w:rsidRDefault="00850804" w:rsidP="00C70A30">
            <w:pPr>
              <w:pStyle w:val="TAH"/>
            </w:pPr>
            <w:r w:rsidRPr="0073454B">
              <w:t>Rank = 3</w:t>
            </w:r>
          </w:p>
        </w:tc>
        <w:tc>
          <w:tcPr>
            <w:tcW w:w="1275" w:type="dxa"/>
            <w:shd w:val="clear" w:color="auto" w:fill="E0E0E0"/>
            <w:vAlign w:val="center"/>
          </w:tcPr>
          <w:p w14:paraId="62AA6567" w14:textId="77777777" w:rsidR="00850804" w:rsidRPr="0073454B" w:rsidRDefault="00850804" w:rsidP="00C70A30">
            <w:pPr>
              <w:pStyle w:val="TAH"/>
            </w:pPr>
            <w:r w:rsidRPr="0073454B">
              <w:t>Rank = 4</w:t>
            </w:r>
          </w:p>
        </w:tc>
      </w:tr>
      <w:tr w:rsidR="00850804" w:rsidRPr="0073454B" w14:paraId="235EDCF7" w14:textId="77777777" w:rsidTr="00D01803">
        <w:trPr>
          <w:trHeight w:val="282"/>
          <w:jc w:val="center"/>
        </w:trPr>
        <w:tc>
          <w:tcPr>
            <w:tcW w:w="2039" w:type="dxa"/>
            <w:vAlign w:val="center"/>
          </w:tcPr>
          <w:p w14:paraId="4B840E7C" w14:textId="77777777" w:rsidR="00850804" w:rsidRPr="0073454B" w:rsidRDefault="00850804" w:rsidP="00C70A30">
            <w:pPr>
              <w:pStyle w:val="TAC"/>
            </w:pPr>
            <w:r w:rsidRPr="0073454B">
              <w:t>Wide-band CQI</w:t>
            </w:r>
          </w:p>
        </w:tc>
        <w:tc>
          <w:tcPr>
            <w:tcW w:w="1184" w:type="dxa"/>
            <w:vAlign w:val="center"/>
          </w:tcPr>
          <w:p w14:paraId="242C985F" w14:textId="77777777" w:rsidR="00850804" w:rsidRPr="0073454B" w:rsidRDefault="00850804" w:rsidP="00C70A30">
            <w:pPr>
              <w:pStyle w:val="TAC"/>
            </w:pPr>
            <w:r w:rsidRPr="0073454B">
              <w:t>4</w:t>
            </w:r>
          </w:p>
        </w:tc>
        <w:tc>
          <w:tcPr>
            <w:tcW w:w="1276" w:type="dxa"/>
            <w:vAlign w:val="center"/>
          </w:tcPr>
          <w:p w14:paraId="5DDE2883" w14:textId="77777777" w:rsidR="00850804" w:rsidRPr="0073454B" w:rsidRDefault="00850804" w:rsidP="00C70A30">
            <w:pPr>
              <w:pStyle w:val="TAC"/>
            </w:pPr>
            <w:r w:rsidRPr="0073454B">
              <w:t>4</w:t>
            </w:r>
          </w:p>
        </w:tc>
        <w:tc>
          <w:tcPr>
            <w:tcW w:w="1418" w:type="dxa"/>
            <w:vAlign w:val="center"/>
          </w:tcPr>
          <w:p w14:paraId="2EC505AE" w14:textId="77777777" w:rsidR="00850804" w:rsidRPr="0073454B" w:rsidRDefault="00850804" w:rsidP="00C70A30">
            <w:pPr>
              <w:pStyle w:val="TAC"/>
            </w:pPr>
            <w:r w:rsidRPr="0073454B">
              <w:t>4</w:t>
            </w:r>
          </w:p>
        </w:tc>
        <w:tc>
          <w:tcPr>
            <w:tcW w:w="1275" w:type="dxa"/>
            <w:vAlign w:val="center"/>
          </w:tcPr>
          <w:p w14:paraId="5777A0C0" w14:textId="77777777" w:rsidR="00850804" w:rsidRPr="0073454B" w:rsidRDefault="00850804" w:rsidP="00C70A30">
            <w:pPr>
              <w:pStyle w:val="TAC"/>
            </w:pPr>
            <w:r w:rsidRPr="0073454B">
              <w:t>4</w:t>
            </w:r>
          </w:p>
        </w:tc>
      </w:tr>
      <w:tr w:rsidR="00850804" w:rsidRPr="0073454B" w14:paraId="70F7AA89" w14:textId="77777777" w:rsidTr="00D01803">
        <w:trPr>
          <w:trHeight w:val="282"/>
          <w:jc w:val="center"/>
        </w:trPr>
        <w:tc>
          <w:tcPr>
            <w:tcW w:w="2039" w:type="dxa"/>
            <w:vAlign w:val="center"/>
          </w:tcPr>
          <w:p w14:paraId="094FA2D6" w14:textId="77777777" w:rsidR="00850804" w:rsidRPr="0073454B" w:rsidRDefault="00850804" w:rsidP="00C70A30">
            <w:pPr>
              <w:pStyle w:val="TAC"/>
            </w:pPr>
            <w:r w:rsidRPr="0073454B">
              <w:t>Spatial differential CQI</w:t>
            </w:r>
          </w:p>
        </w:tc>
        <w:tc>
          <w:tcPr>
            <w:tcW w:w="1184" w:type="dxa"/>
            <w:vAlign w:val="center"/>
          </w:tcPr>
          <w:p w14:paraId="4F269A92" w14:textId="77777777" w:rsidR="00850804" w:rsidRPr="0073454B" w:rsidRDefault="00850804" w:rsidP="00C70A30">
            <w:pPr>
              <w:pStyle w:val="TAC"/>
            </w:pPr>
            <w:r w:rsidRPr="0073454B">
              <w:t>0</w:t>
            </w:r>
          </w:p>
        </w:tc>
        <w:tc>
          <w:tcPr>
            <w:tcW w:w="1276" w:type="dxa"/>
            <w:vAlign w:val="center"/>
          </w:tcPr>
          <w:p w14:paraId="1704C109" w14:textId="77777777" w:rsidR="00850804" w:rsidRPr="0073454B" w:rsidRDefault="00850804" w:rsidP="00C70A30">
            <w:pPr>
              <w:pStyle w:val="TAC"/>
            </w:pPr>
            <w:r w:rsidRPr="0073454B">
              <w:t>3</w:t>
            </w:r>
          </w:p>
        </w:tc>
        <w:tc>
          <w:tcPr>
            <w:tcW w:w="1418" w:type="dxa"/>
            <w:vAlign w:val="center"/>
          </w:tcPr>
          <w:p w14:paraId="2C6E429F" w14:textId="77777777" w:rsidR="00850804" w:rsidRPr="0073454B" w:rsidRDefault="00850804" w:rsidP="00C70A30">
            <w:pPr>
              <w:pStyle w:val="TAC"/>
            </w:pPr>
            <w:r w:rsidRPr="0073454B">
              <w:t>3</w:t>
            </w:r>
          </w:p>
        </w:tc>
        <w:tc>
          <w:tcPr>
            <w:tcW w:w="1275" w:type="dxa"/>
            <w:vAlign w:val="center"/>
          </w:tcPr>
          <w:p w14:paraId="1CFEAB20" w14:textId="77777777" w:rsidR="00850804" w:rsidRPr="0073454B" w:rsidRDefault="00850804" w:rsidP="00C70A30">
            <w:pPr>
              <w:pStyle w:val="TAC"/>
            </w:pPr>
            <w:r w:rsidRPr="0073454B">
              <w:t>3</w:t>
            </w:r>
          </w:p>
        </w:tc>
      </w:tr>
      <w:tr w:rsidR="00850804" w:rsidRPr="0073454B" w14:paraId="0F6D326E" w14:textId="77777777" w:rsidTr="00D01803">
        <w:trPr>
          <w:trHeight w:val="282"/>
          <w:jc w:val="center"/>
        </w:trPr>
        <w:tc>
          <w:tcPr>
            <w:tcW w:w="2039" w:type="dxa"/>
            <w:vAlign w:val="center"/>
          </w:tcPr>
          <w:p w14:paraId="685647A6" w14:textId="77777777" w:rsidR="00850804" w:rsidRPr="0073454B" w:rsidRDefault="00850804" w:rsidP="00C70A30">
            <w:pPr>
              <w:pStyle w:val="TAC"/>
            </w:pPr>
            <w:r w:rsidRPr="0073454B">
              <w:t xml:space="preserve">Wideband i2 </w:t>
            </w:r>
          </w:p>
        </w:tc>
        <w:tc>
          <w:tcPr>
            <w:tcW w:w="1184" w:type="dxa"/>
            <w:vAlign w:val="center"/>
          </w:tcPr>
          <w:p w14:paraId="51078B23" w14:textId="77777777" w:rsidR="00850804" w:rsidRPr="0073454B" w:rsidRDefault="00850804" w:rsidP="00C70A30">
            <w:pPr>
              <w:pStyle w:val="TAC"/>
            </w:pPr>
            <w:r>
              <w:t>4</w:t>
            </w:r>
          </w:p>
        </w:tc>
        <w:tc>
          <w:tcPr>
            <w:tcW w:w="1276" w:type="dxa"/>
            <w:vAlign w:val="center"/>
          </w:tcPr>
          <w:p w14:paraId="2971A3C5" w14:textId="77777777" w:rsidR="00850804" w:rsidRPr="0073454B" w:rsidRDefault="00850804" w:rsidP="00C70A30">
            <w:pPr>
              <w:pStyle w:val="TAC"/>
            </w:pPr>
            <w:r>
              <w:t>4</w:t>
            </w:r>
          </w:p>
        </w:tc>
        <w:tc>
          <w:tcPr>
            <w:tcW w:w="1418" w:type="dxa"/>
            <w:vAlign w:val="center"/>
          </w:tcPr>
          <w:p w14:paraId="07A47F2E" w14:textId="77777777" w:rsidR="00850804" w:rsidRPr="0073454B" w:rsidRDefault="00850804" w:rsidP="00C70A30">
            <w:pPr>
              <w:pStyle w:val="TAC"/>
            </w:pPr>
            <w:r>
              <w:t>4</w:t>
            </w:r>
          </w:p>
        </w:tc>
        <w:tc>
          <w:tcPr>
            <w:tcW w:w="1275" w:type="dxa"/>
            <w:vAlign w:val="center"/>
          </w:tcPr>
          <w:p w14:paraId="4CAFCD8B" w14:textId="77777777" w:rsidR="00850804" w:rsidRPr="0073454B" w:rsidRDefault="00850804" w:rsidP="00C70A30">
            <w:pPr>
              <w:pStyle w:val="TAC"/>
            </w:pPr>
            <w:r>
              <w:t>4</w:t>
            </w:r>
          </w:p>
        </w:tc>
      </w:tr>
    </w:tbl>
    <w:p w14:paraId="6B344CC6" w14:textId="77777777" w:rsidR="00850804" w:rsidRDefault="00850804" w:rsidP="00850804"/>
    <w:p w14:paraId="50722537" w14:textId="77777777"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2A259FAB" w14:textId="77777777" w:rsidTr="00D01803">
        <w:trPr>
          <w:trHeight w:val="71"/>
          <w:jc w:val="center"/>
        </w:trPr>
        <w:tc>
          <w:tcPr>
            <w:tcW w:w="2039" w:type="dxa"/>
            <w:vMerge w:val="restart"/>
            <w:shd w:val="clear" w:color="auto" w:fill="E0E0E0"/>
            <w:vAlign w:val="center"/>
          </w:tcPr>
          <w:p w14:paraId="460A8E5D" w14:textId="77777777" w:rsidR="00850804" w:rsidRPr="00F13ED2" w:rsidRDefault="00850804" w:rsidP="00C70A30">
            <w:pPr>
              <w:pStyle w:val="TAH"/>
            </w:pPr>
            <w:r w:rsidRPr="00F13ED2">
              <w:t>Field</w:t>
            </w:r>
          </w:p>
        </w:tc>
        <w:tc>
          <w:tcPr>
            <w:tcW w:w="5153" w:type="dxa"/>
            <w:gridSpan w:val="4"/>
            <w:shd w:val="clear" w:color="auto" w:fill="E0E0E0"/>
            <w:vAlign w:val="center"/>
          </w:tcPr>
          <w:p w14:paraId="1E046865" w14:textId="77777777" w:rsidR="00850804" w:rsidRPr="00F13ED2" w:rsidRDefault="00850804" w:rsidP="00C70A30">
            <w:pPr>
              <w:pStyle w:val="TAH"/>
            </w:pPr>
            <w:r w:rsidRPr="00F13ED2">
              <w:t>Bit width</w:t>
            </w:r>
          </w:p>
        </w:tc>
      </w:tr>
      <w:tr w:rsidR="00850804" w:rsidRPr="00C85571" w14:paraId="2FE22E7F" w14:textId="77777777" w:rsidTr="00D01803">
        <w:trPr>
          <w:trHeight w:val="174"/>
          <w:jc w:val="center"/>
        </w:trPr>
        <w:tc>
          <w:tcPr>
            <w:tcW w:w="2039" w:type="dxa"/>
            <w:vMerge/>
            <w:shd w:val="clear" w:color="auto" w:fill="E0E0E0"/>
            <w:vAlign w:val="center"/>
          </w:tcPr>
          <w:p w14:paraId="006B26B6" w14:textId="77777777" w:rsidR="00850804" w:rsidRPr="00C85571" w:rsidRDefault="00850804" w:rsidP="00C70A30">
            <w:pPr>
              <w:pStyle w:val="TAH"/>
            </w:pPr>
          </w:p>
        </w:tc>
        <w:tc>
          <w:tcPr>
            <w:tcW w:w="5153" w:type="dxa"/>
            <w:gridSpan w:val="4"/>
            <w:shd w:val="clear" w:color="auto" w:fill="E0E0E0"/>
            <w:vAlign w:val="center"/>
          </w:tcPr>
          <w:p w14:paraId="29B8C173" w14:textId="77777777" w:rsidR="00850804" w:rsidRPr="00C85571" w:rsidRDefault="00850804" w:rsidP="00C70A30">
            <w:pPr>
              <w:pStyle w:val="TAH"/>
            </w:pPr>
            <w:r w:rsidRPr="00C85571">
              <w:t>4 antenna ports</w:t>
            </w:r>
          </w:p>
        </w:tc>
      </w:tr>
      <w:tr w:rsidR="00850804" w:rsidRPr="00C85571" w14:paraId="4DFC2F6E" w14:textId="77777777" w:rsidTr="00D01803">
        <w:trPr>
          <w:trHeight w:val="127"/>
          <w:jc w:val="center"/>
        </w:trPr>
        <w:tc>
          <w:tcPr>
            <w:tcW w:w="2039" w:type="dxa"/>
            <w:vMerge/>
            <w:shd w:val="clear" w:color="auto" w:fill="E0E0E0"/>
            <w:vAlign w:val="center"/>
          </w:tcPr>
          <w:p w14:paraId="131E9BB0" w14:textId="77777777" w:rsidR="00850804" w:rsidRPr="00C85571" w:rsidRDefault="00850804" w:rsidP="00C70A30">
            <w:pPr>
              <w:pStyle w:val="TAH"/>
            </w:pPr>
          </w:p>
        </w:tc>
        <w:tc>
          <w:tcPr>
            <w:tcW w:w="1184" w:type="dxa"/>
            <w:shd w:val="clear" w:color="auto" w:fill="E0E0E0"/>
            <w:vAlign w:val="center"/>
          </w:tcPr>
          <w:p w14:paraId="18476D18" w14:textId="77777777" w:rsidR="00850804" w:rsidRPr="00C85571" w:rsidRDefault="00850804" w:rsidP="00C70A30">
            <w:pPr>
              <w:pStyle w:val="TAH"/>
            </w:pPr>
            <w:r w:rsidRPr="00C85571">
              <w:t>Rank = 1</w:t>
            </w:r>
          </w:p>
        </w:tc>
        <w:tc>
          <w:tcPr>
            <w:tcW w:w="1276" w:type="dxa"/>
            <w:shd w:val="clear" w:color="auto" w:fill="E0E0E0"/>
            <w:vAlign w:val="center"/>
          </w:tcPr>
          <w:p w14:paraId="0730EBC1" w14:textId="77777777" w:rsidR="00850804" w:rsidRPr="00C85571" w:rsidRDefault="00850804" w:rsidP="00C70A30">
            <w:pPr>
              <w:pStyle w:val="TAH"/>
            </w:pPr>
            <w:r w:rsidRPr="00C85571">
              <w:t>Rank = 2</w:t>
            </w:r>
          </w:p>
        </w:tc>
        <w:tc>
          <w:tcPr>
            <w:tcW w:w="1418" w:type="dxa"/>
            <w:shd w:val="clear" w:color="auto" w:fill="E0E0E0"/>
            <w:vAlign w:val="center"/>
          </w:tcPr>
          <w:p w14:paraId="7AD10584" w14:textId="77777777" w:rsidR="00850804" w:rsidRPr="00C85571" w:rsidRDefault="00850804" w:rsidP="00C70A30">
            <w:pPr>
              <w:pStyle w:val="TAH"/>
            </w:pPr>
            <w:r w:rsidRPr="00C85571">
              <w:t>Rank = 3</w:t>
            </w:r>
          </w:p>
        </w:tc>
        <w:tc>
          <w:tcPr>
            <w:tcW w:w="1275" w:type="dxa"/>
            <w:shd w:val="clear" w:color="auto" w:fill="E0E0E0"/>
            <w:vAlign w:val="center"/>
          </w:tcPr>
          <w:p w14:paraId="3FCD9C91" w14:textId="77777777" w:rsidR="00850804" w:rsidRPr="00C85571" w:rsidRDefault="00850804" w:rsidP="00C70A30">
            <w:pPr>
              <w:pStyle w:val="TAH"/>
            </w:pPr>
            <w:r w:rsidRPr="00C85571">
              <w:t>Rank = 4</w:t>
            </w:r>
          </w:p>
        </w:tc>
      </w:tr>
      <w:tr w:rsidR="00850804" w:rsidRPr="00C85571" w14:paraId="53F971EB" w14:textId="77777777" w:rsidTr="00D01803">
        <w:trPr>
          <w:trHeight w:val="282"/>
          <w:jc w:val="center"/>
        </w:trPr>
        <w:tc>
          <w:tcPr>
            <w:tcW w:w="2039" w:type="dxa"/>
            <w:vAlign w:val="center"/>
          </w:tcPr>
          <w:p w14:paraId="5EB4771C" w14:textId="77777777" w:rsidR="00850804" w:rsidRPr="00F13ED2" w:rsidRDefault="00850804" w:rsidP="00C70A30">
            <w:pPr>
              <w:pStyle w:val="TAC"/>
            </w:pPr>
            <w:r w:rsidRPr="00F13ED2">
              <w:t>Wide-band CQI</w:t>
            </w:r>
          </w:p>
        </w:tc>
        <w:tc>
          <w:tcPr>
            <w:tcW w:w="1184" w:type="dxa"/>
            <w:vAlign w:val="center"/>
          </w:tcPr>
          <w:p w14:paraId="4C4A5971" w14:textId="77777777" w:rsidR="00850804" w:rsidRPr="00F13ED2" w:rsidRDefault="00850804" w:rsidP="00C70A30">
            <w:pPr>
              <w:pStyle w:val="TAC"/>
            </w:pPr>
            <w:r w:rsidRPr="00F13ED2">
              <w:t>4</w:t>
            </w:r>
          </w:p>
        </w:tc>
        <w:tc>
          <w:tcPr>
            <w:tcW w:w="1276" w:type="dxa"/>
            <w:vAlign w:val="center"/>
          </w:tcPr>
          <w:p w14:paraId="5B562FF2" w14:textId="77777777" w:rsidR="00850804" w:rsidRPr="001E7054" w:rsidRDefault="00850804" w:rsidP="00C70A30">
            <w:pPr>
              <w:pStyle w:val="TAC"/>
            </w:pPr>
            <w:r w:rsidRPr="001E7054">
              <w:t>4</w:t>
            </w:r>
          </w:p>
        </w:tc>
        <w:tc>
          <w:tcPr>
            <w:tcW w:w="1418" w:type="dxa"/>
            <w:vAlign w:val="center"/>
          </w:tcPr>
          <w:p w14:paraId="147A4656" w14:textId="77777777" w:rsidR="00850804" w:rsidRPr="001E7054" w:rsidRDefault="00850804" w:rsidP="00C70A30">
            <w:pPr>
              <w:pStyle w:val="TAC"/>
            </w:pPr>
            <w:r w:rsidRPr="001E7054">
              <w:t>4</w:t>
            </w:r>
          </w:p>
        </w:tc>
        <w:tc>
          <w:tcPr>
            <w:tcW w:w="1275" w:type="dxa"/>
            <w:vAlign w:val="center"/>
          </w:tcPr>
          <w:p w14:paraId="31E9088A" w14:textId="77777777" w:rsidR="00850804" w:rsidRPr="0048781D" w:rsidRDefault="00850804" w:rsidP="00C70A30">
            <w:pPr>
              <w:pStyle w:val="TAC"/>
            </w:pPr>
            <w:r w:rsidRPr="0048781D">
              <w:t>4</w:t>
            </w:r>
          </w:p>
        </w:tc>
      </w:tr>
      <w:tr w:rsidR="00850804" w:rsidRPr="00C85571" w14:paraId="22A1CB94" w14:textId="77777777" w:rsidTr="00D01803">
        <w:trPr>
          <w:trHeight w:val="282"/>
          <w:jc w:val="center"/>
        </w:trPr>
        <w:tc>
          <w:tcPr>
            <w:tcW w:w="2039" w:type="dxa"/>
            <w:vAlign w:val="center"/>
          </w:tcPr>
          <w:p w14:paraId="239431C5" w14:textId="77777777" w:rsidR="00850804" w:rsidRPr="00F13ED2" w:rsidRDefault="00850804" w:rsidP="00C70A30">
            <w:pPr>
              <w:pStyle w:val="TAC"/>
            </w:pPr>
            <w:r w:rsidRPr="00F13ED2">
              <w:t>Spatial differential CQI</w:t>
            </w:r>
          </w:p>
        </w:tc>
        <w:tc>
          <w:tcPr>
            <w:tcW w:w="1184" w:type="dxa"/>
            <w:vAlign w:val="center"/>
          </w:tcPr>
          <w:p w14:paraId="07460D8A" w14:textId="77777777" w:rsidR="00850804" w:rsidRPr="00F13ED2" w:rsidRDefault="00850804" w:rsidP="00C70A30">
            <w:pPr>
              <w:pStyle w:val="TAC"/>
            </w:pPr>
            <w:r w:rsidRPr="00F13ED2">
              <w:t>0</w:t>
            </w:r>
          </w:p>
        </w:tc>
        <w:tc>
          <w:tcPr>
            <w:tcW w:w="1276" w:type="dxa"/>
            <w:vAlign w:val="center"/>
          </w:tcPr>
          <w:p w14:paraId="258218BD" w14:textId="77777777" w:rsidR="00850804" w:rsidRPr="001E7054" w:rsidRDefault="00850804" w:rsidP="00C70A30">
            <w:pPr>
              <w:pStyle w:val="TAC"/>
            </w:pPr>
            <w:r w:rsidRPr="001E7054">
              <w:t>3</w:t>
            </w:r>
          </w:p>
        </w:tc>
        <w:tc>
          <w:tcPr>
            <w:tcW w:w="1418" w:type="dxa"/>
            <w:vAlign w:val="center"/>
          </w:tcPr>
          <w:p w14:paraId="0AFBC795" w14:textId="77777777" w:rsidR="00850804" w:rsidRPr="001E7054" w:rsidRDefault="00850804" w:rsidP="00C70A30">
            <w:pPr>
              <w:pStyle w:val="TAC"/>
            </w:pPr>
            <w:r w:rsidRPr="001E7054">
              <w:t>3</w:t>
            </w:r>
          </w:p>
        </w:tc>
        <w:tc>
          <w:tcPr>
            <w:tcW w:w="1275" w:type="dxa"/>
            <w:vAlign w:val="center"/>
          </w:tcPr>
          <w:p w14:paraId="78244617" w14:textId="77777777" w:rsidR="00850804" w:rsidRPr="0048781D" w:rsidRDefault="00850804" w:rsidP="00C70A30">
            <w:pPr>
              <w:pStyle w:val="TAC"/>
            </w:pPr>
            <w:r w:rsidRPr="0048781D">
              <w:t>3</w:t>
            </w:r>
          </w:p>
        </w:tc>
      </w:tr>
      <w:tr w:rsidR="00850804" w:rsidRPr="00C85571" w14:paraId="5C153DDE" w14:textId="77777777" w:rsidTr="00D01803">
        <w:trPr>
          <w:trHeight w:val="282"/>
          <w:jc w:val="center"/>
        </w:trPr>
        <w:tc>
          <w:tcPr>
            <w:tcW w:w="2039" w:type="dxa"/>
            <w:vAlign w:val="center"/>
          </w:tcPr>
          <w:p w14:paraId="340BC3E9" w14:textId="77777777" w:rsidR="00850804" w:rsidRPr="00F13ED2" w:rsidRDefault="00850804" w:rsidP="00C70A30">
            <w:pPr>
              <w:pStyle w:val="TAC"/>
            </w:pPr>
            <w:r w:rsidRPr="00F13ED2">
              <w:t>i1</w:t>
            </w:r>
          </w:p>
        </w:tc>
        <w:tc>
          <w:tcPr>
            <w:tcW w:w="1184" w:type="dxa"/>
            <w:vAlign w:val="center"/>
          </w:tcPr>
          <w:p w14:paraId="42677EA3" w14:textId="77777777" w:rsidR="00850804" w:rsidRPr="00F13ED2" w:rsidRDefault="00850804" w:rsidP="00C70A30">
            <w:pPr>
              <w:pStyle w:val="TAC"/>
            </w:pPr>
            <w:r w:rsidRPr="00F13ED2">
              <w:t>2</w:t>
            </w:r>
          </w:p>
        </w:tc>
        <w:tc>
          <w:tcPr>
            <w:tcW w:w="1276" w:type="dxa"/>
            <w:vAlign w:val="center"/>
          </w:tcPr>
          <w:p w14:paraId="17720783" w14:textId="77777777" w:rsidR="00850804" w:rsidRPr="001E7054" w:rsidRDefault="00850804" w:rsidP="00C70A30">
            <w:pPr>
              <w:pStyle w:val="TAC"/>
            </w:pPr>
            <w:r w:rsidRPr="001E7054">
              <w:t>2</w:t>
            </w:r>
          </w:p>
        </w:tc>
        <w:tc>
          <w:tcPr>
            <w:tcW w:w="1418" w:type="dxa"/>
            <w:vAlign w:val="center"/>
          </w:tcPr>
          <w:p w14:paraId="0C96ED55" w14:textId="77777777" w:rsidR="00850804" w:rsidRPr="0048781D" w:rsidRDefault="00850804" w:rsidP="00C70A30">
            <w:pPr>
              <w:pStyle w:val="TAC"/>
            </w:pPr>
            <w:r w:rsidRPr="0048781D">
              <w:t>0</w:t>
            </w:r>
          </w:p>
        </w:tc>
        <w:tc>
          <w:tcPr>
            <w:tcW w:w="1275" w:type="dxa"/>
            <w:vAlign w:val="center"/>
          </w:tcPr>
          <w:p w14:paraId="151B86F6" w14:textId="77777777" w:rsidR="00850804" w:rsidRPr="00B23258" w:rsidRDefault="00850804" w:rsidP="00C70A30">
            <w:pPr>
              <w:pStyle w:val="TAC"/>
            </w:pPr>
            <w:r w:rsidRPr="0048781D">
              <w:t>0</w:t>
            </w:r>
          </w:p>
        </w:tc>
      </w:tr>
      <w:tr w:rsidR="00850804" w:rsidRPr="00C85571" w14:paraId="7325A912" w14:textId="77777777" w:rsidTr="00D01803">
        <w:trPr>
          <w:trHeight w:val="282"/>
          <w:jc w:val="center"/>
        </w:trPr>
        <w:tc>
          <w:tcPr>
            <w:tcW w:w="2039" w:type="dxa"/>
            <w:vAlign w:val="center"/>
          </w:tcPr>
          <w:p w14:paraId="35F357D3" w14:textId="77777777" w:rsidR="00850804" w:rsidRPr="00F13ED2" w:rsidRDefault="00850804" w:rsidP="00C70A30">
            <w:pPr>
              <w:pStyle w:val="TAC"/>
            </w:pPr>
            <w:r w:rsidRPr="00F13ED2">
              <w:t>Wideband i2</w:t>
            </w:r>
          </w:p>
        </w:tc>
        <w:tc>
          <w:tcPr>
            <w:tcW w:w="1184" w:type="dxa"/>
            <w:vAlign w:val="center"/>
          </w:tcPr>
          <w:p w14:paraId="537CFBE3" w14:textId="77777777" w:rsidR="00850804" w:rsidRPr="00F13ED2" w:rsidRDefault="00850804" w:rsidP="00C70A30">
            <w:pPr>
              <w:pStyle w:val="TAC"/>
            </w:pPr>
            <w:r w:rsidRPr="00F13ED2">
              <w:t>2</w:t>
            </w:r>
          </w:p>
        </w:tc>
        <w:tc>
          <w:tcPr>
            <w:tcW w:w="1276" w:type="dxa"/>
            <w:vAlign w:val="center"/>
          </w:tcPr>
          <w:p w14:paraId="7CD8232E" w14:textId="77777777" w:rsidR="00850804" w:rsidRPr="001E7054" w:rsidRDefault="00850804" w:rsidP="00C70A30">
            <w:pPr>
              <w:pStyle w:val="TAC"/>
            </w:pPr>
            <w:r w:rsidRPr="001E7054">
              <w:t>2</w:t>
            </w:r>
          </w:p>
        </w:tc>
        <w:tc>
          <w:tcPr>
            <w:tcW w:w="1418" w:type="dxa"/>
            <w:vAlign w:val="center"/>
          </w:tcPr>
          <w:p w14:paraId="0ACA9540" w14:textId="77777777" w:rsidR="00850804" w:rsidRPr="0048781D" w:rsidRDefault="00850804" w:rsidP="00C70A30">
            <w:pPr>
              <w:pStyle w:val="TAC"/>
            </w:pPr>
            <w:r w:rsidRPr="0048781D">
              <w:t>4</w:t>
            </w:r>
          </w:p>
        </w:tc>
        <w:tc>
          <w:tcPr>
            <w:tcW w:w="1275" w:type="dxa"/>
            <w:vAlign w:val="center"/>
          </w:tcPr>
          <w:p w14:paraId="18CC5D58" w14:textId="77777777" w:rsidR="00850804" w:rsidRPr="00B23258" w:rsidRDefault="00850804" w:rsidP="00C70A30">
            <w:pPr>
              <w:pStyle w:val="TAC"/>
            </w:pPr>
            <w:r w:rsidRPr="0048781D">
              <w:t>4</w:t>
            </w:r>
          </w:p>
        </w:tc>
      </w:tr>
    </w:tbl>
    <w:p w14:paraId="06D408E9" w14:textId="77777777" w:rsidR="00F13ED2" w:rsidRDefault="00F13ED2" w:rsidP="00F13ED2">
      <w:pPr>
        <w:rPr>
          <w:lang w:eastAsia="zh-CN"/>
        </w:rPr>
      </w:pPr>
    </w:p>
    <w:p w14:paraId="0F667F61" w14:textId="77777777"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12AEDFF6" w14:textId="77777777" w:rsidTr="00D01803">
        <w:trPr>
          <w:trHeight w:val="105"/>
          <w:jc w:val="center"/>
        </w:trPr>
        <w:tc>
          <w:tcPr>
            <w:tcW w:w="0" w:type="auto"/>
            <w:vMerge w:val="restart"/>
            <w:shd w:val="clear" w:color="auto" w:fill="E0E0E0"/>
            <w:vAlign w:val="center"/>
          </w:tcPr>
          <w:p w14:paraId="6A317092" w14:textId="77777777" w:rsidR="00F13ED2" w:rsidRPr="00255015" w:rsidRDefault="00F13ED2" w:rsidP="00797E92">
            <w:pPr>
              <w:pStyle w:val="TAH"/>
            </w:pPr>
            <w:r w:rsidRPr="00255015">
              <w:t>Field</w:t>
            </w:r>
          </w:p>
        </w:tc>
        <w:tc>
          <w:tcPr>
            <w:tcW w:w="0" w:type="auto"/>
            <w:gridSpan w:val="6"/>
            <w:shd w:val="clear" w:color="auto" w:fill="E0E0E0"/>
            <w:vAlign w:val="center"/>
          </w:tcPr>
          <w:p w14:paraId="05B8840F" w14:textId="77777777" w:rsidR="00F13ED2" w:rsidRPr="00255015" w:rsidRDefault="00F13ED2" w:rsidP="00797E92">
            <w:pPr>
              <w:pStyle w:val="TAH"/>
            </w:pPr>
            <w:r w:rsidRPr="00255015">
              <w:t>Bit width</w:t>
            </w:r>
          </w:p>
        </w:tc>
      </w:tr>
      <w:tr w:rsidR="00F13ED2" w:rsidRPr="000B0C86" w14:paraId="63B9F3F1" w14:textId="77777777" w:rsidTr="00D01803">
        <w:trPr>
          <w:trHeight w:val="105"/>
          <w:jc w:val="center"/>
        </w:trPr>
        <w:tc>
          <w:tcPr>
            <w:tcW w:w="0" w:type="auto"/>
            <w:vMerge/>
            <w:shd w:val="clear" w:color="auto" w:fill="E0E0E0"/>
            <w:vAlign w:val="center"/>
          </w:tcPr>
          <w:p w14:paraId="59D28FCC" w14:textId="77777777" w:rsidR="00F13ED2" w:rsidRPr="00255015" w:rsidRDefault="00F13ED2" w:rsidP="00797E92">
            <w:pPr>
              <w:pStyle w:val="TAH"/>
            </w:pPr>
          </w:p>
        </w:tc>
        <w:tc>
          <w:tcPr>
            <w:tcW w:w="0" w:type="auto"/>
            <w:gridSpan w:val="2"/>
            <w:shd w:val="clear" w:color="auto" w:fill="E0E0E0"/>
            <w:vAlign w:val="center"/>
          </w:tcPr>
          <w:p w14:paraId="7DE35E1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169EC360" w14:textId="77777777" w:rsidR="00F13ED2" w:rsidRPr="00255015" w:rsidRDefault="00F13ED2" w:rsidP="00797E92">
            <w:pPr>
              <w:pStyle w:val="TAH"/>
              <w:rPr>
                <w:lang w:eastAsia="zh-CN"/>
              </w:rPr>
            </w:pPr>
            <w:r w:rsidRPr="00255015">
              <w:t>4 antenna ports</w:t>
            </w:r>
          </w:p>
        </w:tc>
      </w:tr>
      <w:tr w:rsidR="00F13ED2" w:rsidRPr="000B0C86" w14:paraId="18DC3B25" w14:textId="77777777" w:rsidTr="00D01803">
        <w:trPr>
          <w:trHeight w:val="105"/>
          <w:jc w:val="center"/>
        </w:trPr>
        <w:tc>
          <w:tcPr>
            <w:tcW w:w="0" w:type="auto"/>
            <w:vMerge/>
            <w:shd w:val="clear" w:color="auto" w:fill="E0E0E0"/>
            <w:vAlign w:val="center"/>
          </w:tcPr>
          <w:p w14:paraId="6FD05BFC" w14:textId="77777777" w:rsidR="00F13ED2" w:rsidRPr="00255015" w:rsidRDefault="00F13ED2" w:rsidP="00797E92">
            <w:pPr>
              <w:pStyle w:val="TAH"/>
            </w:pPr>
          </w:p>
        </w:tc>
        <w:tc>
          <w:tcPr>
            <w:tcW w:w="0" w:type="auto"/>
            <w:shd w:val="clear" w:color="auto" w:fill="E0E0E0"/>
            <w:vAlign w:val="center"/>
          </w:tcPr>
          <w:p w14:paraId="2765C0EB" w14:textId="77777777" w:rsidR="00F13ED2" w:rsidRPr="00255015" w:rsidRDefault="00F13ED2" w:rsidP="00797E92">
            <w:pPr>
              <w:pStyle w:val="TAH"/>
            </w:pPr>
            <w:r w:rsidRPr="00255015">
              <w:t>Rank = 1</w:t>
            </w:r>
          </w:p>
        </w:tc>
        <w:tc>
          <w:tcPr>
            <w:tcW w:w="0" w:type="auto"/>
            <w:shd w:val="clear" w:color="auto" w:fill="E0E0E0"/>
            <w:vAlign w:val="center"/>
          </w:tcPr>
          <w:p w14:paraId="05A6C048" w14:textId="77777777" w:rsidR="00F13ED2" w:rsidRPr="00255015" w:rsidRDefault="00F13ED2" w:rsidP="00797E92">
            <w:pPr>
              <w:pStyle w:val="TAH"/>
            </w:pPr>
            <w:r w:rsidRPr="00255015">
              <w:t>Rank = 2</w:t>
            </w:r>
          </w:p>
        </w:tc>
        <w:tc>
          <w:tcPr>
            <w:tcW w:w="0" w:type="auto"/>
            <w:shd w:val="clear" w:color="auto" w:fill="E0E0E0"/>
            <w:vAlign w:val="center"/>
          </w:tcPr>
          <w:p w14:paraId="692B3384" w14:textId="77777777" w:rsidR="00F13ED2" w:rsidRPr="00255015" w:rsidRDefault="00F13ED2" w:rsidP="00797E92">
            <w:pPr>
              <w:pStyle w:val="TAH"/>
            </w:pPr>
            <w:r w:rsidRPr="00255015">
              <w:t>Rank = 1</w:t>
            </w:r>
          </w:p>
        </w:tc>
        <w:tc>
          <w:tcPr>
            <w:tcW w:w="0" w:type="auto"/>
            <w:shd w:val="clear" w:color="auto" w:fill="E0E0E0"/>
            <w:vAlign w:val="center"/>
          </w:tcPr>
          <w:p w14:paraId="396432FC"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5404B3D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5373B464"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4119B7D9" w14:textId="77777777" w:rsidTr="00D01803">
        <w:trPr>
          <w:jc w:val="center"/>
        </w:trPr>
        <w:tc>
          <w:tcPr>
            <w:tcW w:w="0" w:type="auto"/>
            <w:vAlign w:val="center"/>
          </w:tcPr>
          <w:p w14:paraId="53D5B39C" w14:textId="77777777" w:rsidR="00F13ED2" w:rsidRPr="00255015" w:rsidRDefault="00F13ED2" w:rsidP="00797E92">
            <w:pPr>
              <w:pStyle w:val="TAC"/>
            </w:pPr>
            <w:r w:rsidRPr="00255015">
              <w:t>Wide-band CQI</w:t>
            </w:r>
          </w:p>
        </w:tc>
        <w:tc>
          <w:tcPr>
            <w:tcW w:w="0" w:type="auto"/>
            <w:vAlign w:val="center"/>
          </w:tcPr>
          <w:p w14:paraId="48585837" w14:textId="77777777" w:rsidR="00F13ED2" w:rsidRPr="00255015" w:rsidRDefault="00F13ED2" w:rsidP="00797E92">
            <w:pPr>
              <w:pStyle w:val="TAC"/>
            </w:pPr>
            <w:r w:rsidRPr="00255015">
              <w:t>4</w:t>
            </w:r>
          </w:p>
        </w:tc>
        <w:tc>
          <w:tcPr>
            <w:tcW w:w="0" w:type="auto"/>
            <w:vAlign w:val="center"/>
          </w:tcPr>
          <w:p w14:paraId="003D0915" w14:textId="77777777" w:rsidR="00F13ED2" w:rsidRPr="00255015" w:rsidRDefault="00F13ED2" w:rsidP="00797E92">
            <w:pPr>
              <w:pStyle w:val="TAC"/>
            </w:pPr>
            <w:r w:rsidRPr="00255015">
              <w:t>4</w:t>
            </w:r>
          </w:p>
        </w:tc>
        <w:tc>
          <w:tcPr>
            <w:tcW w:w="0" w:type="auto"/>
            <w:vAlign w:val="center"/>
          </w:tcPr>
          <w:p w14:paraId="4092089A" w14:textId="77777777" w:rsidR="00F13ED2" w:rsidRPr="00255015" w:rsidRDefault="00F13ED2" w:rsidP="00797E92">
            <w:pPr>
              <w:pStyle w:val="TAC"/>
            </w:pPr>
            <w:r w:rsidRPr="00255015">
              <w:t>4</w:t>
            </w:r>
          </w:p>
        </w:tc>
        <w:tc>
          <w:tcPr>
            <w:tcW w:w="0" w:type="auto"/>
            <w:vAlign w:val="center"/>
          </w:tcPr>
          <w:p w14:paraId="3D60C899" w14:textId="77777777" w:rsidR="00F13ED2" w:rsidRPr="00255015" w:rsidRDefault="00F13ED2" w:rsidP="00797E92">
            <w:pPr>
              <w:pStyle w:val="TAC"/>
            </w:pPr>
            <w:r w:rsidRPr="00255015">
              <w:t>4</w:t>
            </w:r>
          </w:p>
        </w:tc>
        <w:tc>
          <w:tcPr>
            <w:tcW w:w="0" w:type="auto"/>
            <w:vAlign w:val="center"/>
          </w:tcPr>
          <w:p w14:paraId="44FC76D7" w14:textId="77777777" w:rsidR="00F13ED2" w:rsidRPr="00255015" w:rsidRDefault="00F13ED2" w:rsidP="00797E92">
            <w:pPr>
              <w:pStyle w:val="TAC"/>
            </w:pPr>
            <w:r w:rsidRPr="00255015">
              <w:t>4</w:t>
            </w:r>
          </w:p>
        </w:tc>
        <w:tc>
          <w:tcPr>
            <w:tcW w:w="0" w:type="auto"/>
            <w:vAlign w:val="center"/>
          </w:tcPr>
          <w:p w14:paraId="2467E71B" w14:textId="77777777" w:rsidR="00F13ED2" w:rsidRPr="00255015" w:rsidRDefault="00F13ED2" w:rsidP="00797E92">
            <w:pPr>
              <w:pStyle w:val="TAC"/>
            </w:pPr>
            <w:r w:rsidRPr="00255015">
              <w:t>4</w:t>
            </w:r>
          </w:p>
        </w:tc>
      </w:tr>
      <w:tr w:rsidR="00F13ED2" w:rsidRPr="000B0C86" w14:paraId="4AF1AD7C" w14:textId="77777777" w:rsidTr="00D01803">
        <w:trPr>
          <w:jc w:val="center"/>
        </w:trPr>
        <w:tc>
          <w:tcPr>
            <w:tcW w:w="0" w:type="auto"/>
            <w:vAlign w:val="center"/>
          </w:tcPr>
          <w:p w14:paraId="12AECCC9" w14:textId="77777777" w:rsidR="00F13ED2" w:rsidRPr="00255015" w:rsidRDefault="00F13ED2" w:rsidP="00797E92">
            <w:pPr>
              <w:pStyle w:val="TAC"/>
            </w:pPr>
            <w:r w:rsidRPr="00255015">
              <w:t>Spatial differential CQI</w:t>
            </w:r>
          </w:p>
        </w:tc>
        <w:tc>
          <w:tcPr>
            <w:tcW w:w="0" w:type="auto"/>
            <w:vAlign w:val="center"/>
          </w:tcPr>
          <w:p w14:paraId="56F30366" w14:textId="77777777" w:rsidR="00F13ED2" w:rsidRPr="00255015" w:rsidRDefault="00F13ED2" w:rsidP="00797E92">
            <w:pPr>
              <w:pStyle w:val="TAC"/>
            </w:pPr>
            <w:r w:rsidRPr="00255015">
              <w:t>0</w:t>
            </w:r>
          </w:p>
        </w:tc>
        <w:tc>
          <w:tcPr>
            <w:tcW w:w="0" w:type="auto"/>
            <w:vAlign w:val="center"/>
          </w:tcPr>
          <w:p w14:paraId="43D64BBA" w14:textId="77777777" w:rsidR="00F13ED2" w:rsidRPr="00255015" w:rsidRDefault="00F13ED2" w:rsidP="00797E92">
            <w:pPr>
              <w:pStyle w:val="TAC"/>
            </w:pPr>
            <w:r w:rsidRPr="00255015">
              <w:t>3</w:t>
            </w:r>
          </w:p>
        </w:tc>
        <w:tc>
          <w:tcPr>
            <w:tcW w:w="0" w:type="auto"/>
            <w:vAlign w:val="center"/>
          </w:tcPr>
          <w:p w14:paraId="0F23F916" w14:textId="77777777" w:rsidR="00F13ED2" w:rsidRPr="00255015" w:rsidRDefault="00F13ED2" w:rsidP="00797E92">
            <w:pPr>
              <w:pStyle w:val="TAC"/>
            </w:pPr>
            <w:r w:rsidRPr="00255015">
              <w:t>0</w:t>
            </w:r>
          </w:p>
        </w:tc>
        <w:tc>
          <w:tcPr>
            <w:tcW w:w="0" w:type="auto"/>
            <w:vAlign w:val="center"/>
          </w:tcPr>
          <w:p w14:paraId="721784A6" w14:textId="77777777" w:rsidR="00F13ED2" w:rsidRPr="00255015" w:rsidRDefault="00F13ED2" w:rsidP="00797E92">
            <w:pPr>
              <w:pStyle w:val="TAC"/>
            </w:pPr>
            <w:r w:rsidRPr="00255015">
              <w:t>3</w:t>
            </w:r>
          </w:p>
        </w:tc>
        <w:tc>
          <w:tcPr>
            <w:tcW w:w="0" w:type="auto"/>
            <w:vAlign w:val="center"/>
          </w:tcPr>
          <w:p w14:paraId="0B48D556"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042CEFA1" w14:textId="77777777" w:rsidR="00F13ED2" w:rsidRPr="00255015" w:rsidRDefault="00F13ED2" w:rsidP="00797E92">
            <w:pPr>
              <w:pStyle w:val="TAC"/>
            </w:pPr>
            <w:r w:rsidRPr="00255015">
              <w:t>3</w:t>
            </w:r>
          </w:p>
        </w:tc>
      </w:tr>
      <w:tr w:rsidR="00F13ED2" w:rsidRPr="000B0C86" w14:paraId="37F71D8C" w14:textId="77777777" w:rsidTr="00D01803">
        <w:trPr>
          <w:jc w:val="center"/>
        </w:trPr>
        <w:tc>
          <w:tcPr>
            <w:tcW w:w="0" w:type="auto"/>
            <w:vAlign w:val="center"/>
          </w:tcPr>
          <w:p w14:paraId="34993827" w14:textId="77777777" w:rsidR="00F13ED2" w:rsidRPr="00255015" w:rsidRDefault="00F13ED2" w:rsidP="00797E92">
            <w:pPr>
              <w:pStyle w:val="TAC"/>
            </w:pPr>
            <w:r w:rsidRPr="00255015">
              <w:t>Wide-band PMI</w:t>
            </w:r>
          </w:p>
        </w:tc>
        <w:tc>
          <w:tcPr>
            <w:tcW w:w="0" w:type="auto"/>
            <w:vAlign w:val="center"/>
          </w:tcPr>
          <w:p w14:paraId="750BFC4B" w14:textId="77777777" w:rsidR="00F13ED2" w:rsidRPr="00255015" w:rsidRDefault="00F13ED2" w:rsidP="00797E92">
            <w:pPr>
              <w:pStyle w:val="TAC"/>
            </w:pPr>
            <w:r w:rsidRPr="00255015">
              <w:t>2</w:t>
            </w:r>
          </w:p>
        </w:tc>
        <w:tc>
          <w:tcPr>
            <w:tcW w:w="0" w:type="auto"/>
            <w:vAlign w:val="center"/>
          </w:tcPr>
          <w:p w14:paraId="67DAB810" w14:textId="77777777" w:rsidR="00F13ED2" w:rsidRPr="00255015" w:rsidRDefault="00F13ED2" w:rsidP="00797E92">
            <w:pPr>
              <w:pStyle w:val="TAC"/>
            </w:pPr>
            <w:r w:rsidRPr="00255015">
              <w:t>1</w:t>
            </w:r>
          </w:p>
        </w:tc>
        <w:tc>
          <w:tcPr>
            <w:tcW w:w="0" w:type="auto"/>
            <w:vAlign w:val="center"/>
          </w:tcPr>
          <w:p w14:paraId="4CD4308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356886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29BBBDB2"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2692D2F"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0576E994" w14:textId="77777777" w:rsidTr="00D01803">
        <w:trPr>
          <w:trHeight w:val="105"/>
          <w:jc w:val="center"/>
        </w:trPr>
        <w:tc>
          <w:tcPr>
            <w:tcW w:w="0" w:type="auto"/>
            <w:vMerge w:val="restart"/>
            <w:shd w:val="clear" w:color="auto" w:fill="E0E0E0"/>
            <w:vAlign w:val="center"/>
          </w:tcPr>
          <w:p w14:paraId="1E35438D" w14:textId="77777777" w:rsidR="00F13ED2" w:rsidRPr="00255015" w:rsidRDefault="00F13ED2" w:rsidP="00797E92">
            <w:pPr>
              <w:pStyle w:val="TAH"/>
            </w:pPr>
            <w:r w:rsidRPr="00255015">
              <w:t>Field</w:t>
            </w:r>
          </w:p>
        </w:tc>
        <w:tc>
          <w:tcPr>
            <w:tcW w:w="0" w:type="auto"/>
            <w:gridSpan w:val="6"/>
            <w:shd w:val="clear" w:color="auto" w:fill="E0E0E0"/>
            <w:vAlign w:val="center"/>
          </w:tcPr>
          <w:p w14:paraId="7C6D3AD5" w14:textId="77777777" w:rsidR="00F13ED2" w:rsidRPr="00255015" w:rsidRDefault="00F13ED2" w:rsidP="00797E92">
            <w:pPr>
              <w:pStyle w:val="TAH"/>
            </w:pPr>
            <w:r w:rsidRPr="00255015">
              <w:t>Bit width</w:t>
            </w:r>
          </w:p>
        </w:tc>
      </w:tr>
      <w:tr w:rsidR="00F13ED2" w:rsidRPr="000B0C86" w14:paraId="74D3F15E" w14:textId="77777777" w:rsidTr="00D01803">
        <w:trPr>
          <w:trHeight w:val="105"/>
          <w:jc w:val="center"/>
        </w:trPr>
        <w:tc>
          <w:tcPr>
            <w:tcW w:w="0" w:type="auto"/>
            <w:vMerge/>
            <w:shd w:val="clear" w:color="auto" w:fill="E0E0E0"/>
            <w:vAlign w:val="center"/>
          </w:tcPr>
          <w:p w14:paraId="3DEB9155" w14:textId="77777777" w:rsidR="00F13ED2" w:rsidRPr="00255015" w:rsidRDefault="00F13ED2" w:rsidP="00797E92">
            <w:pPr>
              <w:pStyle w:val="TAH"/>
            </w:pPr>
          </w:p>
        </w:tc>
        <w:tc>
          <w:tcPr>
            <w:tcW w:w="0" w:type="auto"/>
            <w:gridSpan w:val="6"/>
            <w:shd w:val="clear" w:color="auto" w:fill="E0E0E0"/>
            <w:vAlign w:val="center"/>
          </w:tcPr>
          <w:p w14:paraId="1133370F"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2426CFA8" w14:textId="77777777" w:rsidTr="00D01803">
        <w:trPr>
          <w:trHeight w:val="105"/>
          <w:jc w:val="center"/>
        </w:trPr>
        <w:tc>
          <w:tcPr>
            <w:tcW w:w="0" w:type="auto"/>
            <w:vMerge/>
            <w:shd w:val="clear" w:color="auto" w:fill="E0E0E0"/>
            <w:vAlign w:val="center"/>
          </w:tcPr>
          <w:p w14:paraId="01DFA8D3" w14:textId="77777777" w:rsidR="00F13ED2" w:rsidRPr="00255015" w:rsidRDefault="00F13ED2" w:rsidP="00797E92">
            <w:pPr>
              <w:pStyle w:val="TAH"/>
            </w:pPr>
          </w:p>
        </w:tc>
        <w:tc>
          <w:tcPr>
            <w:tcW w:w="0" w:type="auto"/>
            <w:shd w:val="clear" w:color="auto" w:fill="E0E0E0"/>
            <w:vAlign w:val="center"/>
          </w:tcPr>
          <w:p w14:paraId="7C5C5BEC" w14:textId="77777777" w:rsidR="00F13ED2" w:rsidRPr="00255015" w:rsidRDefault="00F13ED2" w:rsidP="00797E92">
            <w:pPr>
              <w:pStyle w:val="TAH"/>
            </w:pPr>
            <w:r w:rsidRPr="00255015">
              <w:t>Rank = 1</w:t>
            </w:r>
          </w:p>
        </w:tc>
        <w:tc>
          <w:tcPr>
            <w:tcW w:w="0" w:type="auto"/>
            <w:shd w:val="clear" w:color="auto" w:fill="E0E0E0"/>
            <w:vAlign w:val="center"/>
          </w:tcPr>
          <w:p w14:paraId="7E3F728E" w14:textId="77777777" w:rsidR="00F13ED2" w:rsidRPr="00255015" w:rsidRDefault="00F13ED2" w:rsidP="00797E92">
            <w:pPr>
              <w:pStyle w:val="TAH"/>
            </w:pPr>
            <w:r w:rsidRPr="00255015">
              <w:t>Rank = 2</w:t>
            </w:r>
          </w:p>
        </w:tc>
        <w:tc>
          <w:tcPr>
            <w:tcW w:w="0" w:type="auto"/>
            <w:shd w:val="clear" w:color="auto" w:fill="E0E0E0"/>
            <w:vAlign w:val="center"/>
          </w:tcPr>
          <w:p w14:paraId="631AB23C"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234A35B"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086BA1B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64F9AE91" w14:textId="77777777" w:rsidTr="00D01803">
        <w:trPr>
          <w:jc w:val="center"/>
        </w:trPr>
        <w:tc>
          <w:tcPr>
            <w:tcW w:w="0" w:type="auto"/>
            <w:vAlign w:val="center"/>
          </w:tcPr>
          <w:p w14:paraId="7FF91706" w14:textId="77777777" w:rsidR="00F13ED2" w:rsidRPr="00255015" w:rsidRDefault="00F13ED2" w:rsidP="00797E92">
            <w:pPr>
              <w:pStyle w:val="TAC"/>
            </w:pPr>
            <w:r w:rsidRPr="00255015">
              <w:t>Wide-band CQI</w:t>
            </w:r>
          </w:p>
        </w:tc>
        <w:tc>
          <w:tcPr>
            <w:tcW w:w="0" w:type="auto"/>
            <w:vAlign w:val="center"/>
          </w:tcPr>
          <w:p w14:paraId="11F54DD3" w14:textId="77777777" w:rsidR="00F13ED2" w:rsidRPr="00255015" w:rsidRDefault="00F13ED2" w:rsidP="00797E92">
            <w:pPr>
              <w:pStyle w:val="TAC"/>
            </w:pPr>
            <w:r w:rsidRPr="00255015">
              <w:t>4</w:t>
            </w:r>
          </w:p>
        </w:tc>
        <w:tc>
          <w:tcPr>
            <w:tcW w:w="0" w:type="auto"/>
            <w:vAlign w:val="center"/>
          </w:tcPr>
          <w:p w14:paraId="0AB748E2" w14:textId="77777777" w:rsidR="00F13ED2" w:rsidRPr="00255015" w:rsidRDefault="00F13ED2" w:rsidP="00797E92">
            <w:pPr>
              <w:pStyle w:val="TAC"/>
            </w:pPr>
            <w:r w:rsidRPr="00255015">
              <w:t>4</w:t>
            </w:r>
          </w:p>
        </w:tc>
        <w:tc>
          <w:tcPr>
            <w:tcW w:w="0" w:type="auto"/>
            <w:vAlign w:val="center"/>
          </w:tcPr>
          <w:p w14:paraId="3473C68A" w14:textId="77777777" w:rsidR="00F13ED2" w:rsidRPr="00255015" w:rsidRDefault="00F13ED2" w:rsidP="00797E92">
            <w:pPr>
              <w:pStyle w:val="TAC"/>
            </w:pPr>
            <w:r w:rsidRPr="00255015">
              <w:t>4</w:t>
            </w:r>
          </w:p>
        </w:tc>
        <w:tc>
          <w:tcPr>
            <w:tcW w:w="0" w:type="auto"/>
            <w:vAlign w:val="center"/>
          </w:tcPr>
          <w:p w14:paraId="58947E10" w14:textId="77777777" w:rsidR="00F13ED2" w:rsidRPr="00255015" w:rsidRDefault="00F13ED2" w:rsidP="00797E92">
            <w:pPr>
              <w:pStyle w:val="TAC"/>
            </w:pPr>
            <w:r w:rsidRPr="00255015">
              <w:t>4</w:t>
            </w:r>
          </w:p>
        </w:tc>
        <w:tc>
          <w:tcPr>
            <w:tcW w:w="0" w:type="auto"/>
            <w:gridSpan w:val="2"/>
            <w:vAlign w:val="center"/>
          </w:tcPr>
          <w:p w14:paraId="53B51529" w14:textId="77777777" w:rsidR="00F13ED2" w:rsidRPr="00255015" w:rsidRDefault="00F13ED2" w:rsidP="00797E92">
            <w:pPr>
              <w:pStyle w:val="TAC"/>
            </w:pPr>
            <w:r w:rsidRPr="00255015">
              <w:t>4</w:t>
            </w:r>
          </w:p>
        </w:tc>
      </w:tr>
      <w:tr w:rsidR="00F13ED2" w:rsidRPr="000B0C86" w14:paraId="32D50AAE" w14:textId="77777777" w:rsidTr="00D01803">
        <w:trPr>
          <w:jc w:val="center"/>
        </w:trPr>
        <w:tc>
          <w:tcPr>
            <w:tcW w:w="0" w:type="auto"/>
            <w:vAlign w:val="center"/>
          </w:tcPr>
          <w:p w14:paraId="59AAE75C" w14:textId="77777777" w:rsidR="00F13ED2" w:rsidRPr="00255015" w:rsidRDefault="00F13ED2" w:rsidP="00797E92">
            <w:pPr>
              <w:pStyle w:val="TAC"/>
            </w:pPr>
            <w:r w:rsidRPr="00255015">
              <w:t>Spatial differential CQI</w:t>
            </w:r>
          </w:p>
        </w:tc>
        <w:tc>
          <w:tcPr>
            <w:tcW w:w="0" w:type="auto"/>
            <w:vAlign w:val="center"/>
          </w:tcPr>
          <w:p w14:paraId="0C7AA9D7" w14:textId="77777777" w:rsidR="00F13ED2" w:rsidRPr="00255015" w:rsidRDefault="00F13ED2" w:rsidP="00797E92">
            <w:pPr>
              <w:pStyle w:val="TAC"/>
            </w:pPr>
            <w:r w:rsidRPr="00255015">
              <w:t>0</w:t>
            </w:r>
          </w:p>
        </w:tc>
        <w:tc>
          <w:tcPr>
            <w:tcW w:w="0" w:type="auto"/>
            <w:vAlign w:val="center"/>
          </w:tcPr>
          <w:p w14:paraId="58D2426B" w14:textId="77777777" w:rsidR="00F13ED2" w:rsidRPr="00255015" w:rsidRDefault="00F13ED2" w:rsidP="00797E92">
            <w:pPr>
              <w:pStyle w:val="TAC"/>
            </w:pPr>
            <w:r w:rsidRPr="00255015">
              <w:t>3</w:t>
            </w:r>
          </w:p>
        </w:tc>
        <w:tc>
          <w:tcPr>
            <w:tcW w:w="0" w:type="auto"/>
            <w:vAlign w:val="center"/>
          </w:tcPr>
          <w:p w14:paraId="154AEE3F"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76A2A586" w14:textId="77777777" w:rsidR="00F13ED2" w:rsidRPr="00255015" w:rsidRDefault="00F13ED2" w:rsidP="00797E92">
            <w:pPr>
              <w:pStyle w:val="TAC"/>
            </w:pPr>
            <w:r w:rsidRPr="00255015">
              <w:t>3</w:t>
            </w:r>
          </w:p>
        </w:tc>
        <w:tc>
          <w:tcPr>
            <w:tcW w:w="0" w:type="auto"/>
            <w:gridSpan w:val="2"/>
            <w:vAlign w:val="center"/>
          </w:tcPr>
          <w:p w14:paraId="58B50030" w14:textId="77777777" w:rsidR="00F13ED2" w:rsidRPr="00255015" w:rsidRDefault="00F13ED2" w:rsidP="00797E92">
            <w:pPr>
              <w:pStyle w:val="TAC"/>
            </w:pPr>
            <w:r w:rsidRPr="00255015">
              <w:t>3</w:t>
            </w:r>
          </w:p>
        </w:tc>
      </w:tr>
      <w:tr w:rsidR="00F13ED2" w:rsidRPr="000B0C86" w14:paraId="6DE79BD8" w14:textId="77777777" w:rsidTr="00D01803">
        <w:trPr>
          <w:jc w:val="center"/>
        </w:trPr>
        <w:tc>
          <w:tcPr>
            <w:tcW w:w="0" w:type="auto"/>
            <w:vAlign w:val="center"/>
          </w:tcPr>
          <w:p w14:paraId="32077580" w14:textId="77777777" w:rsidR="00F13ED2" w:rsidRPr="00255015" w:rsidRDefault="00F13ED2" w:rsidP="00797E92">
            <w:pPr>
              <w:pStyle w:val="TAC"/>
            </w:pPr>
            <w:r w:rsidRPr="00255015">
              <w:t>Wide-band PMI</w:t>
            </w:r>
          </w:p>
        </w:tc>
        <w:tc>
          <w:tcPr>
            <w:tcW w:w="0" w:type="auto"/>
            <w:vAlign w:val="center"/>
          </w:tcPr>
          <w:p w14:paraId="6333837E"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A486A5D"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72559B6"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EEF727C"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5307D0F1" w14:textId="77777777" w:rsidR="00F13ED2" w:rsidRPr="00255015" w:rsidRDefault="00F13ED2" w:rsidP="00797E92">
            <w:pPr>
              <w:pStyle w:val="TAC"/>
              <w:rPr>
                <w:lang w:eastAsia="zh-CN"/>
              </w:rPr>
            </w:pPr>
            <w:r>
              <w:rPr>
                <w:rFonts w:hint="eastAsia"/>
                <w:lang w:eastAsia="zh-CN"/>
              </w:rPr>
              <w:t>0</w:t>
            </w:r>
          </w:p>
        </w:tc>
      </w:tr>
    </w:tbl>
    <w:p w14:paraId="695295B1" w14:textId="77777777" w:rsidR="00850804" w:rsidRDefault="00850804" w:rsidP="00850804"/>
    <w:p w14:paraId="20459A9E" w14:textId="77777777"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14:paraId="294967C8" w14:textId="77777777" w:rsidR="00F13ED2" w:rsidRDefault="00F13ED2"/>
    <w:p w14:paraId="001F28F8" w14:textId="77777777"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5AD3DDE8" w14:textId="77777777" w:rsidTr="00850804">
        <w:trPr>
          <w:cantSplit/>
          <w:trHeight w:val="105"/>
          <w:jc w:val="center"/>
        </w:trPr>
        <w:tc>
          <w:tcPr>
            <w:tcW w:w="0" w:type="auto"/>
            <w:vMerge w:val="restart"/>
            <w:shd w:val="clear" w:color="auto" w:fill="E0E0E0"/>
            <w:vAlign w:val="center"/>
          </w:tcPr>
          <w:p w14:paraId="4673663E" w14:textId="77777777" w:rsidR="00673102" w:rsidRDefault="00673102" w:rsidP="00673102">
            <w:pPr>
              <w:pStyle w:val="TAH"/>
            </w:pPr>
            <w:r>
              <w:t>Field</w:t>
            </w:r>
          </w:p>
        </w:tc>
        <w:tc>
          <w:tcPr>
            <w:tcW w:w="0" w:type="auto"/>
            <w:gridSpan w:val="6"/>
            <w:shd w:val="clear" w:color="auto" w:fill="E0E0E0"/>
            <w:vAlign w:val="center"/>
          </w:tcPr>
          <w:p w14:paraId="5426428C" w14:textId="77777777" w:rsidR="00673102" w:rsidRDefault="00673102" w:rsidP="00673102">
            <w:pPr>
              <w:pStyle w:val="TAH"/>
            </w:pPr>
            <w:r>
              <w:t>Bit width</w:t>
            </w:r>
          </w:p>
        </w:tc>
      </w:tr>
      <w:tr w:rsidR="00673102" w14:paraId="58FED2E0" w14:textId="77777777" w:rsidTr="00850804">
        <w:trPr>
          <w:cantSplit/>
          <w:trHeight w:val="105"/>
          <w:jc w:val="center"/>
        </w:trPr>
        <w:tc>
          <w:tcPr>
            <w:tcW w:w="0" w:type="auto"/>
            <w:vMerge/>
            <w:shd w:val="clear" w:color="auto" w:fill="E0E0E0"/>
            <w:vAlign w:val="center"/>
          </w:tcPr>
          <w:p w14:paraId="0CF50073" w14:textId="77777777" w:rsidR="00673102" w:rsidRDefault="00673102" w:rsidP="00673102">
            <w:pPr>
              <w:pStyle w:val="TAH"/>
            </w:pPr>
          </w:p>
        </w:tc>
        <w:tc>
          <w:tcPr>
            <w:tcW w:w="0" w:type="auto"/>
            <w:vMerge w:val="restart"/>
            <w:shd w:val="clear" w:color="auto" w:fill="E0E0E0"/>
            <w:vAlign w:val="center"/>
          </w:tcPr>
          <w:p w14:paraId="2E1EF639" w14:textId="77777777" w:rsidR="00673102" w:rsidRDefault="00673102" w:rsidP="00673102">
            <w:pPr>
              <w:pStyle w:val="TAH"/>
            </w:pPr>
            <w:r>
              <w:t>2 antenna ports</w:t>
            </w:r>
          </w:p>
        </w:tc>
        <w:tc>
          <w:tcPr>
            <w:tcW w:w="0" w:type="auto"/>
            <w:gridSpan w:val="2"/>
            <w:shd w:val="clear" w:color="auto" w:fill="E0E0E0"/>
            <w:vAlign w:val="center"/>
          </w:tcPr>
          <w:p w14:paraId="74D8B641" w14:textId="77777777" w:rsidR="00673102" w:rsidRDefault="00673102" w:rsidP="00673102">
            <w:pPr>
              <w:pStyle w:val="TAH"/>
            </w:pPr>
            <w:r>
              <w:t>4 antenna ports</w:t>
            </w:r>
          </w:p>
        </w:tc>
        <w:tc>
          <w:tcPr>
            <w:tcW w:w="0" w:type="auto"/>
            <w:gridSpan w:val="3"/>
            <w:shd w:val="clear" w:color="auto" w:fill="E0E0E0"/>
          </w:tcPr>
          <w:p w14:paraId="38D4DBBE"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352ACC50" w14:textId="77777777" w:rsidTr="00850804">
        <w:trPr>
          <w:cantSplit/>
          <w:trHeight w:val="105"/>
          <w:jc w:val="center"/>
        </w:trPr>
        <w:tc>
          <w:tcPr>
            <w:tcW w:w="0" w:type="auto"/>
            <w:vMerge/>
            <w:shd w:val="clear" w:color="auto" w:fill="E0E0E0"/>
            <w:vAlign w:val="center"/>
          </w:tcPr>
          <w:p w14:paraId="42ECC6D3" w14:textId="77777777" w:rsidR="00673102" w:rsidRDefault="00673102" w:rsidP="00673102">
            <w:pPr>
              <w:pStyle w:val="TAH"/>
            </w:pPr>
          </w:p>
        </w:tc>
        <w:tc>
          <w:tcPr>
            <w:tcW w:w="0" w:type="auto"/>
            <w:vMerge/>
            <w:shd w:val="clear" w:color="auto" w:fill="E0E0E0"/>
            <w:vAlign w:val="center"/>
          </w:tcPr>
          <w:p w14:paraId="10945244" w14:textId="77777777" w:rsidR="00673102" w:rsidRDefault="00673102" w:rsidP="00673102">
            <w:pPr>
              <w:pStyle w:val="TAH"/>
            </w:pPr>
          </w:p>
        </w:tc>
        <w:tc>
          <w:tcPr>
            <w:tcW w:w="0" w:type="auto"/>
            <w:shd w:val="clear" w:color="auto" w:fill="E0E0E0"/>
            <w:vAlign w:val="center"/>
          </w:tcPr>
          <w:p w14:paraId="2524A45D"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9C25D54"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083155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3FD587F0"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7DCCCEE9" w14:textId="77777777" w:rsidR="00673102" w:rsidRDefault="00673102" w:rsidP="00673102">
            <w:pPr>
              <w:pStyle w:val="TAH"/>
            </w:pPr>
            <w:smartTag w:uri="urn:schemas:contacts" w:element="GivenName">
              <w:r>
                <w:t>Max</w:t>
              </w:r>
            </w:smartTag>
            <w:r>
              <w:t xml:space="preserve"> 8 layers</w:t>
            </w:r>
          </w:p>
        </w:tc>
      </w:tr>
      <w:tr w:rsidR="00673102" w14:paraId="52A13BB5" w14:textId="77777777" w:rsidTr="008462B9">
        <w:trPr>
          <w:jc w:val="center"/>
        </w:trPr>
        <w:tc>
          <w:tcPr>
            <w:tcW w:w="0" w:type="auto"/>
            <w:vAlign w:val="center"/>
          </w:tcPr>
          <w:p w14:paraId="45ECE2B8" w14:textId="77777777" w:rsidR="00673102" w:rsidRDefault="00673102" w:rsidP="00673102">
            <w:pPr>
              <w:pStyle w:val="TAC"/>
            </w:pPr>
            <w:r>
              <w:t>Rank indication</w:t>
            </w:r>
          </w:p>
        </w:tc>
        <w:tc>
          <w:tcPr>
            <w:tcW w:w="0" w:type="auto"/>
            <w:vAlign w:val="center"/>
          </w:tcPr>
          <w:p w14:paraId="2BC27587" w14:textId="77777777" w:rsidR="00673102" w:rsidRDefault="00673102" w:rsidP="00243F06">
            <w:pPr>
              <w:pStyle w:val="TAC"/>
            </w:pPr>
            <w:r>
              <w:t>1</w:t>
            </w:r>
          </w:p>
        </w:tc>
        <w:tc>
          <w:tcPr>
            <w:tcW w:w="0" w:type="auto"/>
            <w:vAlign w:val="center"/>
          </w:tcPr>
          <w:p w14:paraId="5E2376DC" w14:textId="77777777" w:rsidR="00673102" w:rsidRDefault="00673102" w:rsidP="00243F06">
            <w:pPr>
              <w:pStyle w:val="TAC"/>
            </w:pPr>
            <w:r>
              <w:t>1</w:t>
            </w:r>
          </w:p>
        </w:tc>
        <w:tc>
          <w:tcPr>
            <w:tcW w:w="0" w:type="auto"/>
            <w:vAlign w:val="center"/>
          </w:tcPr>
          <w:p w14:paraId="1193C651" w14:textId="77777777" w:rsidR="00673102" w:rsidRDefault="00673102" w:rsidP="00243F06">
            <w:pPr>
              <w:pStyle w:val="TAC"/>
            </w:pPr>
            <w:r>
              <w:t>2</w:t>
            </w:r>
          </w:p>
        </w:tc>
        <w:tc>
          <w:tcPr>
            <w:tcW w:w="0" w:type="auto"/>
            <w:vAlign w:val="center"/>
          </w:tcPr>
          <w:p w14:paraId="6D2BD695" w14:textId="77777777" w:rsidR="00673102" w:rsidRDefault="00673102" w:rsidP="00243F06">
            <w:pPr>
              <w:pStyle w:val="TAC"/>
            </w:pPr>
            <w:r>
              <w:t>1</w:t>
            </w:r>
          </w:p>
        </w:tc>
        <w:tc>
          <w:tcPr>
            <w:tcW w:w="0" w:type="auto"/>
            <w:vAlign w:val="center"/>
          </w:tcPr>
          <w:p w14:paraId="45D40512" w14:textId="77777777" w:rsidR="00673102" w:rsidRDefault="00673102" w:rsidP="00243F06">
            <w:pPr>
              <w:pStyle w:val="TAC"/>
            </w:pPr>
            <w:r>
              <w:t>2</w:t>
            </w:r>
          </w:p>
        </w:tc>
        <w:tc>
          <w:tcPr>
            <w:tcW w:w="0" w:type="auto"/>
            <w:vAlign w:val="center"/>
          </w:tcPr>
          <w:p w14:paraId="71D34F97" w14:textId="77777777" w:rsidR="00673102" w:rsidRDefault="00673102" w:rsidP="00243F06">
            <w:pPr>
              <w:pStyle w:val="TAC"/>
            </w:pPr>
            <w:r>
              <w:t>3</w:t>
            </w:r>
          </w:p>
        </w:tc>
      </w:tr>
    </w:tbl>
    <w:p w14:paraId="0E7C5F4E" w14:textId="77777777" w:rsidR="001E7054" w:rsidRDefault="001E7054" w:rsidP="00850804"/>
    <w:p w14:paraId="5460F0ED" w14:textId="77777777"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260799C7" w14:textId="77777777" w:rsidR="001E7054" w:rsidRDefault="001E7054" w:rsidP="00850804"/>
    <w:p w14:paraId="0CA32D6E" w14:textId="77777777"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03DFAC17" w14:textId="77777777" w:rsidTr="00850804">
        <w:trPr>
          <w:trHeight w:val="105"/>
          <w:jc w:val="center"/>
        </w:trPr>
        <w:tc>
          <w:tcPr>
            <w:tcW w:w="0" w:type="auto"/>
            <w:vMerge w:val="restart"/>
            <w:shd w:val="clear" w:color="auto" w:fill="E0E0E0"/>
            <w:vAlign w:val="center"/>
          </w:tcPr>
          <w:p w14:paraId="6B128909" w14:textId="77777777" w:rsidR="00673102" w:rsidRPr="000606EF" w:rsidRDefault="00673102" w:rsidP="00673102">
            <w:pPr>
              <w:pStyle w:val="TAH"/>
            </w:pPr>
            <w:r w:rsidRPr="000606EF">
              <w:t>Field</w:t>
            </w:r>
          </w:p>
        </w:tc>
        <w:tc>
          <w:tcPr>
            <w:tcW w:w="0" w:type="auto"/>
            <w:gridSpan w:val="6"/>
            <w:shd w:val="clear" w:color="auto" w:fill="E0E0E0"/>
            <w:vAlign w:val="center"/>
          </w:tcPr>
          <w:p w14:paraId="41200153" w14:textId="77777777" w:rsidR="00673102" w:rsidRPr="000606EF" w:rsidRDefault="00673102" w:rsidP="00673102">
            <w:pPr>
              <w:pStyle w:val="TAH"/>
            </w:pPr>
            <w:r w:rsidRPr="000606EF">
              <w:t>Bit width</w:t>
            </w:r>
          </w:p>
        </w:tc>
      </w:tr>
      <w:tr w:rsidR="00673102" w14:paraId="6BD9DBCA" w14:textId="77777777" w:rsidTr="00850804">
        <w:trPr>
          <w:trHeight w:val="105"/>
          <w:jc w:val="center"/>
        </w:trPr>
        <w:tc>
          <w:tcPr>
            <w:tcW w:w="0" w:type="auto"/>
            <w:vMerge/>
            <w:shd w:val="clear" w:color="auto" w:fill="E0E0E0"/>
            <w:vAlign w:val="center"/>
          </w:tcPr>
          <w:p w14:paraId="36D9A727" w14:textId="77777777" w:rsidR="00673102" w:rsidRPr="000606EF" w:rsidRDefault="00673102" w:rsidP="00673102">
            <w:pPr>
              <w:pStyle w:val="TAH"/>
            </w:pPr>
          </w:p>
        </w:tc>
        <w:tc>
          <w:tcPr>
            <w:tcW w:w="0" w:type="auto"/>
            <w:vMerge w:val="restart"/>
            <w:shd w:val="clear" w:color="auto" w:fill="E0E0E0"/>
            <w:vAlign w:val="center"/>
          </w:tcPr>
          <w:p w14:paraId="56EE50DE"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0FA13C5A" w14:textId="77777777" w:rsidR="00673102" w:rsidRPr="000606EF" w:rsidRDefault="00673102" w:rsidP="00673102">
            <w:pPr>
              <w:pStyle w:val="TAH"/>
            </w:pPr>
            <w:r w:rsidRPr="000606EF">
              <w:t>4 antenna ports</w:t>
            </w:r>
          </w:p>
        </w:tc>
        <w:tc>
          <w:tcPr>
            <w:tcW w:w="0" w:type="auto"/>
            <w:gridSpan w:val="3"/>
            <w:shd w:val="clear" w:color="auto" w:fill="E0E0E0"/>
          </w:tcPr>
          <w:p w14:paraId="37950B28" w14:textId="77777777" w:rsidR="00673102" w:rsidRPr="000606EF" w:rsidRDefault="00673102" w:rsidP="00673102">
            <w:pPr>
              <w:pStyle w:val="TAH"/>
            </w:pPr>
            <w:r w:rsidRPr="000606EF">
              <w:t>8 antenna ports</w:t>
            </w:r>
          </w:p>
        </w:tc>
      </w:tr>
      <w:tr w:rsidR="00673102" w:rsidRPr="003F2892" w14:paraId="09481567" w14:textId="77777777" w:rsidTr="00850804">
        <w:trPr>
          <w:trHeight w:val="105"/>
          <w:jc w:val="center"/>
        </w:trPr>
        <w:tc>
          <w:tcPr>
            <w:tcW w:w="0" w:type="auto"/>
            <w:vMerge/>
            <w:shd w:val="clear" w:color="auto" w:fill="E0E0E0"/>
            <w:vAlign w:val="center"/>
          </w:tcPr>
          <w:p w14:paraId="1FD1C18E" w14:textId="77777777" w:rsidR="00673102" w:rsidRPr="000606EF" w:rsidRDefault="00673102" w:rsidP="00673102">
            <w:pPr>
              <w:pStyle w:val="TAH"/>
            </w:pPr>
          </w:p>
        </w:tc>
        <w:tc>
          <w:tcPr>
            <w:tcW w:w="0" w:type="auto"/>
            <w:vMerge/>
            <w:shd w:val="clear" w:color="auto" w:fill="E0E0E0"/>
            <w:vAlign w:val="center"/>
          </w:tcPr>
          <w:p w14:paraId="4CFB3116" w14:textId="77777777" w:rsidR="00673102" w:rsidRPr="000606EF" w:rsidRDefault="00673102" w:rsidP="00673102">
            <w:pPr>
              <w:pStyle w:val="TAH"/>
            </w:pPr>
          </w:p>
        </w:tc>
        <w:tc>
          <w:tcPr>
            <w:tcW w:w="0" w:type="auto"/>
            <w:shd w:val="clear" w:color="auto" w:fill="E0E0E0"/>
            <w:vAlign w:val="center"/>
          </w:tcPr>
          <w:p w14:paraId="5B97044A"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4B8C68EB"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64A1D7A2"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2FDA6102"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67C84691"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5DC9EE7E" w14:textId="77777777">
        <w:trPr>
          <w:jc w:val="center"/>
        </w:trPr>
        <w:tc>
          <w:tcPr>
            <w:tcW w:w="0" w:type="auto"/>
            <w:vAlign w:val="center"/>
          </w:tcPr>
          <w:p w14:paraId="2D69B309" w14:textId="77777777" w:rsidR="00673102" w:rsidRDefault="00673102" w:rsidP="00673102">
            <w:pPr>
              <w:pStyle w:val="TAC"/>
            </w:pPr>
            <w:r>
              <w:t>Rank indication</w:t>
            </w:r>
          </w:p>
        </w:tc>
        <w:tc>
          <w:tcPr>
            <w:tcW w:w="0" w:type="auto"/>
            <w:vAlign w:val="center"/>
          </w:tcPr>
          <w:p w14:paraId="4B0636F6" w14:textId="77777777" w:rsidR="00673102" w:rsidRDefault="00673102" w:rsidP="00673102">
            <w:pPr>
              <w:pStyle w:val="TAC"/>
            </w:pPr>
            <w:r>
              <w:t>1</w:t>
            </w:r>
          </w:p>
        </w:tc>
        <w:tc>
          <w:tcPr>
            <w:tcW w:w="0" w:type="auto"/>
            <w:vAlign w:val="center"/>
          </w:tcPr>
          <w:p w14:paraId="48775B46" w14:textId="77777777" w:rsidR="00673102" w:rsidRDefault="00673102" w:rsidP="00673102">
            <w:pPr>
              <w:pStyle w:val="TAC"/>
            </w:pPr>
            <w:r>
              <w:t>1</w:t>
            </w:r>
          </w:p>
        </w:tc>
        <w:tc>
          <w:tcPr>
            <w:tcW w:w="0" w:type="auto"/>
            <w:vAlign w:val="center"/>
          </w:tcPr>
          <w:p w14:paraId="25F57974" w14:textId="77777777" w:rsidR="00673102" w:rsidRDefault="00673102" w:rsidP="00673102">
            <w:pPr>
              <w:pStyle w:val="TAC"/>
            </w:pPr>
            <w:r>
              <w:t>2</w:t>
            </w:r>
          </w:p>
        </w:tc>
        <w:tc>
          <w:tcPr>
            <w:tcW w:w="0" w:type="auto"/>
            <w:vMerge w:val="restart"/>
            <w:vAlign w:val="center"/>
          </w:tcPr>
          <w:p w14:paraId="554115A1" w14:textId="77777777" w:rsidR="00673102" w:rsidRDefault="00673102" w:rsidP="00673102">
            <w:pPr>
              <w:pStyle w:val="TAC"/>
            </w:pPr>
            <w:r>
              <w:t>4</w:t>
            </w:r>
          </w:p>
        </w:tc>
        <w:tc>
          <w:tcPr>
            <w:tcW w:w="0" w:type="auto"/>
            <w:vMerge w:val="restart"/>
            <w:vAlign w:val="center"/>
          </w:tcPr>
          <w:p w14:paraId="3CE7AE0F" w14:textId="77777777" w:rsidR="00673102" w:rsidRDefault="00673102" w:rsidP="00673102">
            <w:pPr>
              <w:pStyle w:val="TAC"/>
            </w:pPr>
            <w:r>
              <w:t>5</w:t>
            </w:r>
          </w:p>
        </w:tc>
        <w:tc>
          <w:tcPr>
            <w:tcW w:w="0" w:type="auto"/>
            <w:vMerge w:val="restart"/>
            <w:vAlign w:val="center"/>
          </w:tcPr>
          <w:p w14:paraId="1F0D56DC" w14:textId="77777777" w:rsidR="00673102" w:rsidRDefault="00673102" w:rsidP="00673102">
            <w:pPr>
              <w:pStyle w:val="TAC"/>
            </w:pPr>
            <w:r>
              <w:t>5</w:t>
            </w:r>
          </w:p>
        </w:tc>
      </w:tr>
      <w:tr w:rsidR="00673102" w:rsidRPr="003F2892" w14:paraId="4163F807" w14:textId="77777777">
        <w:trPr>
          <w:jc w:val="center"/>
        </w:trPr>
        <w:tc>
          <w:tcPr>
            <w:tcW w:w="0" w:type="auto"/>
            <w:vAlign w:val="center"/>
          </w:tcPr>
          <w:p w14:paraId="26CF36EF" w14:textId="77777777" w:rsidR="00673102" w:rsidRDefault="00673102" w:rsidP="00673102">
            <w:pPr>
              <w:pStyle w:val="TAC"/>
            </w:pPr>
            <w:r>
              <w:t>i1</w:t>
            </w:r>
          </w:p>
        </w:tc>
        <w:tc>
          <w:tcPr>
            <w:tcW w:w="0" w:type="auto"/>
            <w:vAlign w:val="center"/>
          </w:tcPr>
          <w:p w14:paraId="767B3C86" w14:textId="77777777" w:rsidR="00673102" w:rsidRDefault="00673102" w:rsidP="00673102">
            <w:pPr>
              <w:pStyle w:val="TAC"/>
            </w:pPr>
            <w:r>
              <w:t>-</w:t>
            </w:r>
          </w:p>
        </w:tc>
        <w:tc>
          <w:tcPr>
            <w:tcW w:w="0" w:type="auto"/>
            <w:vAlign w:val="center"/>
          </w:tcPr>
          <w:p w14:paraId="70CDC861" w14:textId="77777777" w:rsidR="00673102" w:rsidRDefault="00673102" w:rsidP="00673102">
            <w:pPr>
              <w:pStyle w:val="TAC"/>
            </w:pPr>
            <w:r>
              <w:t>-</w:t>
            </w:r>
          </w:p>
        </w:tc>
        <w:tc>
          <w:tcPr>
            <w:tcW w:w="0" w:type="auto"/>
            <w:vAlign w:val="center"/>
          </w:tcPr>
          <w:p w14:paraId="218D1A11" w14:textId="77777777" w:rsidR="00673102" w:rsidRDefault="00673102" w:rsidP="00673102">
            <w:pPr>
              <w:pStyle w:val="TAC"/>
            </w:pPr>
            <w:r>
              <w:t>-</w:t>
            </w:r>
          </w:p>
        </w:tc>
        <w:tc>
          <w:tcPr>
            <w:tcW w:w="0" w:type="auto"/>
            <w:vMerge/>
          </w:tcPr>
          <w:p w14:paraId="3D2DB626" w14:textId="77777777" w:rsidR="00673102" w:rsidRDefault="00673102" w:rsidP="00673102">
            <w:pPr>
              <w:pStyle w:val="TAC"/>
            </w:pPr>
          </w:p>
        </w:tc>
        <w:tc>
          <w:tcPr>
            <w:tcW w:w="0" w:type="auto"/>
            <w:vMerge/>
          </w:tcPr>
          <w:p w14:paraId="1DB19D95" w14:textId="77777777" w:rsidR="00673102" w:rsidRDefault="00673102" w:rsidP="00673102">
            <w:pPr>
              <w:pStyle w:val="TAC"/>
            </w:pPr>
          </w:p>
        </w:tc>
        <w:tc>
          <w:tcPr>
            <w:tcW w:w="0" w:type="auto"/>
            <w:vMerge/>
          </w:tcPr>
          <w:p w14:paraId="41F7256F" w14:textId="77777777" w:rsidR="00673102" w:rsidRDefault="00673102" w:rsidP="00673102">
            <w:pPr>
              <w:pStyle w:val="TAC"/>
            </w:pPr>
          </w:p>
        </w:tc>
      </w:tr>
    </w:tbl>
    <w:p w14:paraId="332F032E" w14:textId="77777777" w:rsidR="00850804" w:rsidRDefault="00850804" w:rsidP="00850804"/>
    <w:p w14:paraId="2D99BEFF" w14:textId="77777777"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7E411AD1" w14:textId="77777777"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22AED07E" w14:textId="77777777" w:rsidR="001E7054" w:rsidRDefault="001E7054" w:rsidP="00850804"/>
    <w:p w14:paraId="27814253" w14:textId="77777777"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34368486" w14:textId="77777777" w:rsidTr="00D01803">
        <w:trPr>
          <w:trHeight w:val="74"/>
          <w:jc w:val="center"/>
        </w:trPr>
        <w:tc>
          <w:tcPr>
            <w:tcW w:w="2039" w:type="dxa"/>
            <w:vMerge w:val="restart"/>
            <w:shd w:val="clear" w:color="auto" w:fill="E0E0E0"/>
            <w:vAlign w:val="center"/>
          </w:tcPr>
          <w:p w14:paraId="24DA27BF" w14:textId="77777777" w:rsidR="00850804" w:rsidRPr="001E7054" w:rsidRDefault="00850804" w:rsidP="00C70A30">
            <w:pPr>
              <w:pStyle w:val="TAH"/>
            </w:pPr>
            <w:r w:rsidRPr="001E7054">
              <w:t>Field</w:t>
            </w:r>
          </w:p>
        </w:tc>
        <w:tc>
          <w:tcPr>
            <w:tcW w:w="5154" w:type="dxa"/>
            <w:gridSpan w:val="2"/>
            <w:shd w:val="clear" w:color="auto" w:fill="E0E0E0"/>
            <w:vAlign w:val="center"/>
          </w:tcPr>
          <w:p w14:paraId="603389B3" w14:textId="77777777" w:rsidR="00850804" w:rsidRPr="001E7054" w:rsidRDefault="00850804" w:rsidP="00C70A30">
            <w:pPr>
              <w:pStyle w:val="TAH"/>
            </w:pPr>
            <w:r w:rsidRPr="001E7054">
              <w:t>Bit width</w:t>
            </w:r>
          </w:p>
        </w:tc>
      </w:tr>
      <w:tr w:rsidR="00850804" w:rsidRPr="00C85571" w14:paraId="5B66E76C" w14:textId="77777777" w:rsidTr="00D01803">
        <w:trPr>
          <w:trHeight w:val="182"/>
          <w:jc w:val="center"/>
        </w:trPr>
        <w:tc>
          <w:tcPr>
            <w:tcW w:w="2039" w:type="dxa"/>
            <w:vMerge/>
            <w:shd w:val="clear" w:color="auto" w:fill="E0E0E0"/>
            <w:vAlign w:val="center"/>
          </w:tcPr>
          <w:p w14:paraId="2A86E31F" w14:textId="77777777" w:rsidR="00850804" w:rsidRPr="00C85571" w:rsidRDefault="00850804" w:rsidP="00C70A30">
            <w:pPr>
              <w:pStyle w:val="TAH"/>
            </w:pPr>
          </w:p>
        </w:tc>
        <w:tc>
          <w:tcPr>
            <w:tcW w:w="5154" w:type="dxa"/>
            <w:gridSpan w:val="2"/>
            <w:shd w:val="clear" w:color="auto" w:fill="E0E0E0"/>
            <w:vAlign w:val="center"/>
          </w:tcPr>
          <w:p w14:paraId="13C3D8F5" w14:textId="77777777" w:rsidR="00850804" w:rsidRPr="00C85571" w:rsidRDefault="00850804" w:rsidP="00C70A30">
            <w:pPr>
              <w:pStyle w:val="TAH"/>
            </w:pPr>
            <w:r w:rsidRPr="00C85571">
              <w:t>4 antenna ports</w:t>
            </w:r>
          </w:p>
        </w:tc>
      </w:tr>
      <w:tr w:rsidR="00850804" w:rsidRPr="00C85571" w14:paraId="6ECA3878" w14:textId="77777777" w:rsidTr="00D01803">
        <w:trPr>
          <w:trHeight w:val="98"/>
          <w:jc w:val="center"/>
        </w:trPr>
        <w:tc>
          <w:tcPr>
            <w:tcW w:w="2039" w:type="dxa"/>
            <w:vMerge/>
            <w:shd w:val="clear" w:color="auto" w:fill="E0E0E0"/>
            <w:vAlign w:val="center"/>
          </w:tcPr>
          <w:p w14:paraId="15C911D3" w14:textId="77777777" w:rsidR="00850804" w:rsidRPr="00C85571" w:rsidRDefault="00850804" w:rsidP="00C70A30">
            <w:pPr>
              <w:pStyle w:val="TAH"/>
            </w:pPr>
          </w:p>
        </w:tc>
        <w:tc>
          <w:tcPr>
            <w:tcW w:w="2460" w:type="dxa"/>
            <w:shd w:val="clear" w:color="auto" w:fill="E0E0E0"/>
            <w:vAlign w:val="center"/>
          </w:tcPr>
          <w:p w14:paraId="5DBD7B3B"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92D6D63" w14:textId="77777777" w:rsidR="00850804" w:rsidRPr="00C85571" w:rsidRDefault="00850804" w:rsidP="00C70A30">
            <w:pPr>
              <w:pStyle w:val="TAH"/>
            </w:pPr>
            <w:r w:rsidRPr="00C85571">
              <w:t xml:space="preserve"> Max 4 layers</w:t>
            </w:r>
          </w:p>
        </w:tc>
      </w:tr>
      <w:tr w:rsidR="00850804" w:rsidRPr="00C85571" w14:paraId="228D3A70" w14:textId="77777777" w:rsidTr="00D01803">
        <w:trPr>
          <w:trHeight w:val="157"/>
          <w:jc w:val="center"/>
        </w:trPr>
        <w:tc>
          <w:tcPr>
            <w:tcW w:w="2039" w:type="dxa"/>
            <w:vAlign w:val="center"/>
          </w:tcPr>
          <w:p w14:paraId="5EE534B3" w14:textId="77777777" w:rsidR="00850804" w:rsidRPr="001E7054" w:rsidRDefault="00850804" w:rsidP="00C70A30">
            <w:pPr>
              <w:pStyle w:val="TAC"/>
            </w:pPr>
            <w:r w:rsidRPr="001E7054">
              <w:t>Rank indication and i1</w:t>
            </w:r>
          </w:p>
        </w:tc>
        <w:tc>
          <w:tcPr>
            <w:tcW w:w="2460" w:type="dxa"/>
            <w:vAlign w:val="center"/>
          </w:tcPr>
          <w:p w14:paraId="1A23A074" w14:textId="77777777" w:rsidR="00850804" w:rsidRPr="001E7054" w:rsidRDefault="00850804" w:rsidP="00C70A30">
            <w:pPr>
              <w:pStyle w:val="TAC"/>
            </w:pPr>
            <w:r w:rsidRPr="001E7054">
              <w:t>4</w:t>
            </w:r>
          </w:p>
        </w:tc>
        <w:tc>
          <w:tcPr>
            <w:tcW w:w="2694" w:type="dxa"/>
            <w:vAlign w:val="center"/>
          </w:tcPr>
          <w:p w14:paraId="63CF4B6B" w14:textId="77777777" w:rsidR="00850804" w:rsidRPr="0048781D" w:rsidRDefault="00850804" w:rsidP="00C70A30">
            <w:pPr>
              <w:pStyle w:val="TAC"/>
            </w:pPr>
            <w:r w:rsidRPr="0048781D">
              <w:t>5</w:t>
            </w:r>
          </w:p>
        </w:tc>
      </w:tr>
    </w:tbl>
    <w:p w14:paraId="1F07AA1D" w14:textId="77777777" w:rsidR="00564158" w:rsidRDefault="00564158" w:rsidP="00564158">
      <w:pPr>
        <w:rPr>
          <w:lang w:val="en-US"/>
        </w:rPr>
      </w:pPr>
    </w:p>
    <w:p w14:paraId="0415E2B2" w14:textId="77777777"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724C119F" w14:textId="77777777" w:rsidTr="00D01803">
        <w:trPr>
          <w:trHeight w:val="74"/>
          <w:jc w:val="center"/>
        </w:trPr>
        <w:tc>
          <w:tcPr>
            <w:tcW w:w="2039" w:type="dxa"/>
            <w:vMerge w:val="restart"/>
            <w:shd w:val="clear" w:color="auto" w:fill="E0E0E0"/>
            <w:vAlign w:val="center"/>
          </w:tcPr>
          <w:p w14:paraId="56A67711" w14:textId="77777777" w:rsidR="00564158" w:rsidRPr="00466738" w:rsidRDefault="00564158" w:rsidP="00967D18">
            <w:pPr>
              <w:pStyle w:val="TAH"/>
            </w:pPr>
            <w:r w:rsidRPr="00466738">
              <w:t>Field</w:t>
            </w:r>
          </w:p>
        </w:tc>
        <w:tc>
          <w:tcPr>
            <w:tcW w:w="5154" w:type="dxa"/>
            <w:shd w:val="clear" w:color="auto" w:fill="E0E0E0"/>
            <w:vAlign w:val="center"/>
          </w:tcPr>
          <w:p w14:paraId="4B32AE0D" w14:textId="77777777" w:rsidR="00564158" w:rsidRPr="00466738" w:rsidRDefault="00564158" w:rsidP="00967D18">
            <w:pPr>
              <w:pStyle w:val="TAH"/>
            </w:pPr>
            <w:r w:rsidRPr="00466738">
              <w:t>Bit width</w:t>
            </w:r>
          </w:p>
        </w:tc>
      </w:tr>
      <w:tr w:rsidR="00564158" w:rsidRPr="00466738" w14:paraId="6747A11D" w14:textId="77777777" w:rsidTr="00D01803">
        <w:trPr>
          <w:trHeight w:val="182"/>
          <w:jc w:val="center"/>
        </w:trPr>
        <w:tc>
          <w:tcPr>
            <w:tcW w:w="2039" w:type="dxa"/>
            <w:vMerge/>
            <w:shd w:val="clear" w:color="auto" w:fill="E0E0E0"/>
            <w:vAlign w:val="center"/>
          </w:tcPr>
          <w:p w14:paraId="6B4CE5FD" w14:textId="77777777" w:rsidR="00564158" w:rsidRPr="00466738" w:rsidRDefault="00564158" w:rsidP="00967D18">
            <w:pPr>
              <w:pStyle w:val="TAH"/>
            </w:pPr>
          </w:p>
        </w:tc>
        <w:tc>
          <w:tcPr>
            <w:tcW w:w="5154" w:type="dxa"/>
            <w:shd w:val="clear" w:color="auto" w:fill="E0E0E0"/>
            <w:vAlign w:val="center"/>
          </w:tcPr>
          <w:p w14:paraId="0020040A" w14:textId="77777777" w:rsidR="00564158" w:rsidRPr="00466738" w:rsidRDefault="00564158" w:rsidP="00967D18">
            <w:pPr>
              <w:pStyle w:val="TAH"/>
            </w:pPr>
            <w:r w:rsidRPr="00466738">
              <w:t>4</w:t>
            </w:r>
            <w:r>
              <w:t>/8</w:t>
            </w:r>
            <w:r w:rsidRPr="00466738">
              <w:t xml:space="preserve"> antenna ports</w:t>
            </w:r>
          </w:p>
        </w:tc>
      </w:tr>
      <w:tr w:rsidR="00564158" w:rsidRPr="00466738" w14:paraId="5B843618" w14:textId="77777777" w:rsidTr="00D01803">
        <w:trPr>
          <w:trHeight w:val="157"/>
          <w:jc w:val="center"/>
        </w:trPr>
        <w:tc>
          <w:tcPr>
            <w:tcW w:w="2039" w:type="dxa"/>
            <w:vAlign w:val="center"/>
          </w:tcPr>
          <w:p w14:paraId="41FCB931" w14:textId="77777777" w:rsidR="00564158" w:rsidRPr="00466738" w:rsidRDefault="00564158" w:rsidP="00967D18">
            <w:pPr>
              <w:pStyle w:val="TAC"/>
            </w:pPr>
            <w:r w:rsidRPr="00466738">
              <w:t>Rank indication and i1</w:t>
            </w:r>
          </w:p>
        </w:tc>
        <w:tc>
          <w:tcPr>
            <w:tcW w:w="5154" w:type="dxa"/>
            <w:vAlign w:val="center"/>
          </w:tcPr>
          <w:p w14:paraId="175964FF" w14:textId="77777777" w:rsidR="00564158" w:rsidRPr="00466738" w:rsidRDefault="00564158" w:rsidP="00967D18">
            <w:pPr>
              <w:pStyle w:val="TAC"/>
            </w:pPr>
            <w:r w:rsidRPr="00466738">
              <w:t>4</w:t>
            </w:r>
          </w:p>
        </w:tc>
      </w:tr>
    </w:tbl>
    <w:p w14:paraId="7A1C1E0B" w14:textId="77777777" w:rsidR="001E7054" w:rsidRDefault="001E7054" w:rsidP="00CA23FD"/>
    <w:p w14:paraId="23B97858" w14:textId="7777777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1D4A949F" w14:textId="77777777" w:rsidR="001E7054" w:rsidRDefault="001E7054" w:rsidP="001E7054">
      <w:pPr>
        <w:rPr>
          <w:lang w:eastAsia="zh-CN"/>
        </w:rPr>
      </w:pPr>
    </w:p>
    <w:p w14:paraId="51346AA2" w14:textId="77777777"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0C28A0C1" w14:textId="77777777" w:rsidTr="00D01803">
        <w:trPr>
          <w:trHeight w:val="105"/>
          <w:jc w:val="center"/>
        </w:trPr>
        <w:tc>
          <w:tcPr>
            <w:tcW w:w="0" w:type="auto"/>
            <w:vMerge w:val="restart"/>
            <w:shd w:val="clear" w:color="auto" w:fill="E0E0E0"/>
            <w:vAlign w:val="center"/>
          </w:tcPr>
          <w:p w14:paraId="62EB9EA5" w14:textId="77777777" w:rsidR="00BF2B9C" w:rsidRPr="00290CB4" w:rsidRDefault="00BF2B9C" w:rsidP="006D2BB3">
            <w:pPr>
              <w:pStyle w:val="TAH"/>
            </w:pPr>
            <w:r w:rsidRPr="00290CB4">
              <w:t>Field</w:t>
            </w:r>
          </w:p>
        </w:tc>
        <w:tc>
          <w:tcPr>
            <w:tcW w:w="0" w:type="auto"/>
            <w:gridSpan w:val="6"/>
            <w:shd w:val="clear" w:color="auto" w:fill="E0E0E0"/>
            <w:vAlign w:val="center"/>
          </w:tcPr>
          <w:p w14:paraId="0431F8F6" w14:textId="77777777" w:rsidR="00BF2B9C" w:rsidRPr="00290CB4" w:rsidRDefault="00BF2B9C" w:rsidP="006D2BB3">
            <w:pPr>
              <w:pStyle w:val="TAH"/>
            </w:pPr>
            <w:r w:rsidRPr="00290CB4">
              <w:t>Bit width</w:t>
            </w:r>
          </w:p>
        </w:tc>
      </w:tr>
      <w:tr w:rsidR="00BF2B9C" w:rsidRPr="00290CB4" w14:paraId="0AAAAB15" w14:textId="77777777" w:rsidTr="00D01803">
        <w:trPr>
          <w:trHeight w:val="105"/>
          <w:jc w:val="center"/>
        </w:trPr>
        <w:tc>
          <w:tcPr>
            <w:tcW w:w="0" w:type="auto"/>
            <w:vMerge/>
            <w:shd w:val="clear" w:color="auto" w:fill="E0E0E0"/>
            <w:vAlign w:val="center"/>
          </w:tcPr>
          <w:p w14:paraId="0DABC61C" w14:textId="77777777" w:rsidR="00BF2B9C" w:rsidRPr="00290CB4" w:rsidRDefault="00BF2B9C" w:rsidP="006D2BB3">
            <w:pPr>
              <w:pStyle w:val="TAH"/>
            </w:pPr>
          </w:p>
        </w:tc>
        <w:tc>
          <w:tcPr>
            <w:tcW w:w="0" w:type="auto"/>
            <w:vMerge w:val="restart"/>
            <w:shd w:val="clear" w:color="auto" w:fill="E0E0E0"/>
            <w:vAlign w:val="center"/>
          </w:tcPr>
          <w:p w14:paraId="11DBEA47"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CB771EC"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49A3330" w14:textId="77777777" w:rsidR="00BF2B9C" w:rsidRPr="00290CB4" w:rsidRDefault="00BF2B9C" w:rsidP="006D2BB3">
            <w:pPr>
              <w:pStyle w:val="TAH"/>
            </w:pPr>
            <w:r w:rsidRPr="00290CB4">
              <w:t>8 antenna ports</w:t>
            </w:r>
          </w:p>
        </w:tc>
      </w:tr>
      <w:tr w:rsidR="00BF2B9C" w:rsidRPr="00290CB4" w14:paraId="09216A91" w14:textId="77777777" w:rsidTr="00D01803">
        <w:trPr>
          <w:trHeight w:val="105"/>
          <w:jc w:val="center"/>
        </w:trPr>
        <w:tc>
          <w:tcPr>
            <w:tcW w:w="0" w:type="auto"/>
            <w:vMerge/>
            <w:shd w:val="clear" w:color="auto" w:fill="E0E0E0"/>
            <w:vAlign w:val="center"/>
          </w:tcPr>
          <w:p w14:paraId="5071F4A8" w14:textId="77777777" w:rsidR="00BF2B9C" w:rsidRPr="00290CB4" w:rsidRDefault="00BF2B9C" w:rsidP="006D2BB3">
            <w:pPr>
              <w:pStyle w:val="TAH"/>
            </w:pPr>
          </w:p>
        </w:tc>
        <w:tc>
          <w:tcPr>
            <w:tcW w:w="0" w:type="auto"/>
            <w:vMerge/>
            <w:shd w:val="clear" w:color="auto" w:fill="E0E0E0"/>
            <w:vAlign w:val="center"/>
          </w:tcPr>
          <w:p w14:paraId="3EC3BB6E" w14:textId="77777777" w:rsidR="00BF2B9C" w:rsidRPr="00290CB4" w:rsidRDefault="00BF2B9C" w:rsidP="006D2BB3">
            <w:pPr>
              <w:pStyle w:val="TAH"/>
            </w:pPr>
          </w:p>
        </w:tc>
        <w:tc>
          <w:tcPr>
            <w:tcW w:w="0" w:type="auto"/>
            <w:shd w:val="clear" w:color="auto" w:fill="E0E0E0"/>
            <w:vAlign w:val="center"/>
          </w:tcPr>
          <w:p w14:paraId="75FA4219"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C6C2CD"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02C06EC"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0412340D"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49637F8F"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658D5342" w14:textId="77777777" w:rsidTr="00D01803">
        <w:trPr>
          <w:jc w:val="center"/>
        </w:trPr>
        <w:tc>
          <w:tcPr>
            <w:tcW w:w="0" w:type="auto"/>
            <w:vAlign w:val="center"/>
          </w:tcPr>
          <w:p w14:paraId="6201F971" w14:textId="77777777" w:rsidR="00BF2B9C" w:rsidRPr="00290CB4" w:rsidRDefault="00BF2B9C" w:rsidP="006D2BB3">
            <w:pPr>
              <w:pStyle w:val="TAC"/>
            </w:pPr>
            <w:r>
              <w:t>CRI</w:t>
            </w:r>
          </w:p>
        </w:tc>
        <w:tc>
          <w:tcPr>
            <w:tcW w:w="0" w:type="auto"/>
            <w:vAlign w:val="center"/>
          </w:tcPr>
          <w:p w14:paraId="00CB49CF" w14:textId="77777777" w:rsidR="00BF2B9C" w:rsidRPr="00290CB4" w:rsidRDefault="00535058" w:rsidP="006D2BB3">
            <w:pPr>
              <w:pStyle w:val="TAC"/>
            </w:pPr>
            <w:r w:rsidRPr="006E3F65">
              <w:rPr>
                <w:noProof/>
                <w:position w:val="-12"/>
                <w:lang w:eastAsia="en-GB"/>
              </w:rPr>
              <w:drawing>
                <wp:inline distT="0" distB="0" distL="0" distR="0" wp14:anchorId="4AB9A9DB" wp14:editId="4FB60DD9">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1DB30F1" w14:textId="77777777" w:rsidR="00BF2B9C" w:rsidRPr="00290CB4" w:rsidRDefault="00535058" w:rsidP="006D2BB3">
            <w:pPr>
              <w:pStyle w:val="TAC"/>
            </w:pPr>
            <w:r w:rsidRPr="006E3F65">
              <w:rPr>
                <w:noProof/>
                <w:position w:val="-12"/>
                <w:lang w:eastAsia="en-GB"/>
              </w:rPr>
              <w:drawing>
                <wp:inline distT="0" distB="0" distL="0" distR="0" wp14:anchorId="163E2F20" wp14:editId="6AA2AAAD">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0F13D82" w14:textId="77777777" w:rsidR="00BF2B9C" w:rsidRPr="00290CB4" w:rsidRDefault="00535058" w:rsidP="006D2BB3">
            <w:pPr>
              <w:pStyle w:val="TAC"/>
            </w:pPr>
            <w:r w:rsidRPr="006E3F65">
              <w:rPr>
                <w:noProof/>
                <w:position w:val="-12"/>
                <w:lang w:eastAsia="en-GB"/>
              </w:rPr>
              <w:drawing>
                <wp:inline distT="0" distB="0" distL="0" distR="0" wp14:anchorId="7D7A96B2" wp14:editId="62F4216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1D16CCB" w14:textId="77777777" w:rsidR="00BF2B9C" w:rsidRPr="00290CB4" w:rsidRDefault="00535058" w:rsidP="006D2BB3">
            <w:pPr>
              <w:pStyle w:val="TAC"/>
            </w:pPr>
            <w:r w:rsidRPr="006E3F65">
              <w:rPr>
                <w:noProof/>
                <w:position w:val="-12"/>
                <w:lang w:eastAsia="en-GB"/>
              </w:rPr>
              <w:drawing>
                <wp:inline distT="0" distB="0" distL="0" distR="0" wp14:anchorId="4AB328B1" wp14:editId="562CDCD3">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3A4791A8" w14:textId="77777777" w:rsidR="00BF2B9C" w:rsidRPr="00290CB4" w:rsidRDefault="00535058" w:rsidP="006D2BB3">
            <w:pPr>
              <w:pStyle w:val="TAC"/>
            </w:pPr>
            <w:r w:rsidRPr="006E3F65">
              <w:rPr>
                <w:noProof/>
                <w:position w:val="-12"/>
                <w:lang w:eastAsia="en-GB"/>
              </w:rPr>
              <w:drawing>
                <wp:inline distT="0" distB="0" distL="0" distR="0" wp14:anchorId="12207248" wp14:editId="01CCEFA7">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6ABBD62" w14:textId="77777777" w:rsidR="00BF2B9C" w:rsidRPr="00290CB4" w:rsidRDefault="00535058" w:rsidP="006D2BB3">
            <w:pPr>
              <w:pStyle w:val="TAC"/>
            </w:pPr>
            <w:r w:rsidRPr="006E3F65">
              <w:rPr>
                <w:noProof/>
                <w:position w:val="-12"/>
                <w:lang w:eastAsia="en-GB"/>
              </w:rPr>
              <w:drawing>
                <wp:inline distT="0" distB="0" distL="0" distR="0" wp14:anchorId="2E1295B0" wp14:editId="1A054760">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1E0743D9" w14:textId="77777777" w:rsidTr="00D01803">
        <w:trPr>
          <w:jc w:val="center"/>
        </w:trPr>
        <w:tc>
          <w:tcPr>
            <w:tcW w:w="0" w:type="auto"/>
            <w:vAlign w:val="center"/>
          </w:tcPr>
          <w:p w14:paraId="79BFF213" w14:textId="77777777" w:rsidR="00BF2B9C" w:rsidRPr="00290CB4" w:rsidRDefault="00BF2B9C" w:rsidP="006D2BB3">
            <w:pPr>
              <w:pStyle w:val="TAC"/>
            </w:pPr>
            <w:r w:rsidRPr="00290CB4">
              <w:t>Rank indication</w:t>
            </w:r>
          </w:p>
        </w:tc>
        <w:tc>
          <w:tcPr>
            <w:tcW w:w="0" w:type="auto"/>
            <w:vAlign w:val="center"/>
          </w:tcPr>
          <w:p w14:paraId="53B6C0B5" w14:textId="77777777" w:rsidR="00BF2B9C" w:rsidRPr="00290CB4" w:rsidRDefault="00BF2B9C" w:rsidP="006D2BB3">
            <w:pPr>
              <w:pStyle w:val="TAC"/>
            </w:pPr>
            <w:r w:rsidRPr="00290CB4">
              <w:t>1</w:t>
            </w:r>
          </w:p>
        </w:tc>
        <w:tc>
          <w:tcPr>
            <w:tcW w:w="0" w:type="auto"/>
            <w:vAlign w:val="center"/>
          </w:tcPr>
          <w:p w14:paraId="250BB8B2" w14:textId="77777777" w:rsidR="00BF2B9C" w:rsidRPr="00290CB4" w:rsidRDefault="00BF2B9C" w:rsidP="006D2BB3">
            <w:pPr>
              <w:pStyle w:val="TAC"/>
            </w:pPr>
            <w:r w:rsidRPr="00290CB4">
              <w:t>1</w:t>
            </w:r>
          </w:p>
        </w:tc>
        <w:tc>
          <w:tcPr>
            <w:tcW w:w="0" w:type="auto"/>
            <w:vAlign w:val="center"/>
          </w:tcPr>
          <w:p w14:paraId="4DB94F71" w14:textId="77777777" w:rsidR="00BF2B9C" w:rsidRPr="00290CB4" w:rsidRDefault="00BF2B9C" w:rsidP="006D2BB3">
            <w:pPr>
              <w:pStyle w:val="TAC"/>
            </w:pPr>
            <w:r w:rsidRPr="00290CB4">
              <w:t>2</w:t>
            </w:r>
          </w:p>
        </w:tc>
        <w:tc>
          <w:tcPr>
            <w:tcW w:w="0" w:type="auto"/>
            <w:vAlign w:val="center"/>
          </w:tcPr>
          <w:p w14:paraId="59298687" w14:textId="77777777" w:rsidR="00BF2B9C" w:rsidRPr="00290CB4" w:rsidRDefault="00BF2B9C" w:rsidP="006D2BB3">
            <w:pPr>
              <w:pStyle w:val="TAC"/>
            </w:pPr>
            <w:r w:rsidRPr="00290CB4">
              <w:t>1</w:t>
            </w:r>
          </w:p>
        </w:tc>
        <w:tc>
          <w:tcPr>
            <w:tcW w:w="0" w:type="auto"/>
            <w:vAlign w:val="center"/>
          </w:tcPr>
          <w:p w14:paraId="291AD923" w14:textId="77777777" w:rsidR="00BF2B9C" w:rsidRPr="00290CB4" w:rsidRDefault="00BF2B9C" w:rsidP="006D2BB3">
            <w:pPr>
              <w:pStyle w:val="TAC"/>
            </w:pPr>
            <w:r w:rsidRPr="00290CB4">
              <w:t>2</w:t>
            </w:r>
          </w:p>
        </w:tc>
        <w:tc>
          <w:tcPr>
            <w:tcW w:w="0" w:type="auto"/>
            <w:vAlign w:val="center"/>
          </w:tcPr>
          <w:p w14:paraId="0608E35E" w14:textId="77777777" w:rsidR="00BF2B9C" w:rsidRPr="00290CB4" w:rsidRDefault="00BF2B9C" w:rsidP="006D2BB3">
            <w:pPr>
              <w:pStyle w:val="TAC"/>
            </w:pPr>
            <w:r w:rsidRPr="00290CB4">
              <w:t>3</w:t>
            </w:r>
          </w:p>
        </w:tc>
      </w:tr>
    </w:tbl>
    <w:p w14:paraId="17C2A63D" w14:textId="77777777" w:rsidR="001E7054" w:rsidRDefault="001E7054" w:rsidP="001E7054">
      <w:pPr>
        <w:rPr>
          <w:lang w:eastAsia="zh-CN"/>
        </w:rPr>
      </w:pPr>
    </w:p>
    <w:p w14:paraId="217033CD" w14:textId="77777777"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687FF771" w14:textId="77777777" w:rsidR="001E7054" w:rsidRPr="00EB1856" w:rsidRDefault="001E7054" w:rsidP="001E7054"/>
    <w:p w14:paraId="10449E31" w14:textId="77777777"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191BE63A" w14:textId="77777777" w:rsidTr="00797E92">
        <w:trPr>
          <w:cantSplit/>
          <w:trHeight w:val="105"/>
          <w:jc w:val="center"/>
        </w:trPr>
        <w:tc>
          <w:tcPr>
            <w:tcW w:w="2094" w:type="dxa"/>
            <w:vMerge w:val="restart"/>
            <w:shd w:val="clear" w:color="auto" w:fill="E0E0E0"/>
            <w:vAlign w:val="center"/>
          </w:tcPr>
          <w:p w14:paraId="3375861C" w14:textId="77777777" w:rsidR="001E7054" w:rsidRPr="00255015" w:rsidRDefault="001E7054" w:rsidP="00797E92">
            <w:pPr>
              <w:pStyle w:val="TAH"/>
            </w:pPr>
            <w:r w:rsidRPr="00255015">
              <w:t>Field</w:t>
            </w:r>
          </w:p>
        </w:tc>
        <w:tc>
          <w:tcPr>
            <w:tcW w:w="7761" w:type="dxa"/>
            <w:gridSpan w:val="5"/>
            <w:shd w:val="clear" w:color="auto" w:fill="E0E0E0"/>
            <w:vAlign w:val="center"/>
          </w:tcPr>
          <w:p w14:paraId="3EA69E83" w14:textId="77777777" w:rsidR="001E7054" w:rsidRPr="00255015" w:rsidRDefault="001E7054" w:rsidP="00797E92">
            <w:pPr>
              <w:pStyle w:val="TAH"/>
            </w:pPr>
            <w:r w:rsidRPr="00255015">
              <w:t>Bit width</w:t>
            </w:r>
          </w:p>
        </w:tc>
      </w:tr>
      <w:tr w:rsidR="001E7054" w:rsidRPr="000B0C86" w14:paraId="34C0731F" w14:textId="77777777" w:rsidTr="00797E92">
        <w:trPr>
          <w:cantSplit/>
          <w:trHeight w:val="105"/>
          <w:jc w:val="center"/>
        </w:trPr>
        <w:tc>
          <w:tcPr>
            <w:tcW w:w="2094" w:type="dxa"/>
            <w:vMerge/>
            <w:shd w:val="clear" w:color="auto" w:fill="E0E0E0"/>
            <w:vAlign w:val="center"/>
          </w:tcPr>
          <w:p w14:paraId="5E5C025B" w14:textId="77777777" w:rsidR="001E7054" w:rsidRPr="00255015" w:rsidRDefault="001E7054" w:rsidP="00797E92">
            <w:pPr>
              <w:pStyle w:val="TAH"/>
            </w:pPr>
          </w:p>
        </w:tc>
        <w:tc>
          <w:tcPr>
            <w:tcW w:w="3401" w:type="dxa"/>
            <w:gridSpan w:val="2"/>
            <w:shd w:val="clear" w:color="auto" w:fill="E0E0E0"/>
            <w:vAlign w:val="center"/>
          </w:tcPr>
          <w:p w14:paraId="0AD33B3F"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64949FB9"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3E07068E" w14:textId="77777777" w:rsidTr="00797E92">
        <w:trPr>
          <w:cantSplit/>
          <w:trHeight w:val="105"/>
          <w:jc w:val="center"/>
        </w:trPr>
        <w:tc>
          <w:tcPr>
            <w:tcW w:w="2094" w:type="dxa"/>
            <w:vMerge/>
            <w:shd w:val="clear" w:color="auto" w:fill="E0E0E0"/>
            <w:vAlign w:val="center"/>
          </w:tcPr>
          <w:p w14:paraId="560D29DA" w14:textId="77777777" w:rsidR="001E7054" w:rsidRPr="00255015" w:rsidRDefault="001E7054" w:rsidP="00797E92">
            <w:pPr>
              <w:pStyle w:val="TAH"/>
            </w:pPr>
          </w:p>
        </w:tc>
        <w:tc>
          <w:tcPr>
            <w:tcW w:w="1849" w:type="dxa"/>
            <w:shd w:val="clear" w:color="auto" w:fill="E0E0E0"/>
            <w:vAlign w:val="center"/>
          </w:tcPr>
          <w:p w14:paraId="520B75DF"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1CB5D883"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073FCDAB"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35C1D5D0"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68346B58"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08285203" w14:textId="77777777" w:rsidTr="00797E92">
        <w:trPr>
          <w:jc w:val="center"/>
        </w:trPr>
        <w:tc>
          <w:tcPr>
            <w:tcW w:w="2094" w:type="dxa"/>
            <w:vAlign w:val="center"/>
          </w:tcPr>
          <w:p w14:paraId="2E934B88" w14:textId="77777777" w:rsidR="001E7054" w:rsidRPr="00255015" w:rsidRDefault="001E7054" w:rsidP="00797E92">
            <w:pPr>
              <w:pStyle w:val="TAC"/>
            </w:pPr>
            <w:r>
              <w:rPr>
                <w:rFonts w:hint="eastAsia"/>
                <w:lang w:eastAsia="zh-CN"/>
              </w:rPr>
              <w:t>CRI</w:t>
            </w:r>
          </w:p>
        </w:tc>
        <w:tc>
          <w:tcPr>
            <w:tcW w:w="1849" w:type="dxa"/>
            <w:vAlign w:val="center"/>
          </w:tcPr>
          <w:p w14:paraId="63C560FE" w14:textId="77777777" w:rsidR="001E7054" w:rsidRPr="00255015" w:rsidRDefault="00535058" w:rsidP="00797E92">
            <w:pPr>
              <w:pStyle w:val="TAC"/>
            </w:pPr>
            <w:r w:rsidRPr="00D81EC5">
              <w:rPr>
                <w:noProof/>
                <w:position w:val="-12"/>
                <w:lang w:eastAsia="en-GB"/>
              </w:rPr>
              <w:drawing>
                <wp:inline distT="0" distB="0" distL="0" distR="0" wp14:anchorId="578FEE76" wp14:editId="47BC14BC">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2626E025" w14:textId="77777777" w:rsidR="001E7054" w:rsidRPr="00255015" w:rsidRDefault="00535058" w:rsidP="00797E92">
            <w:pPr>
              <w:pStyle w:val="TAC"/>
            </w:pPr>
            <w:r w:rsidRPr="00D81EC5">
              <w:rPr>
                <w:noProof/>
                <w:position w:val="-12"/>
                <w:lang w:eastAsia="en-GB"/>
              </w:rPr>
              <w:drawing>
                <wp:inline distT="0" distB="0" distL="0" distR="0" wp14:anchorId="15745168" wp14:editId="2A63C5D8">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3C71A630" w14:textId="77777777" w:rsidR="001E7054" w:rsidRPr="00255015" w:rsidRDefault="00535058" w:rsidP="00797E92">
            <w:pPr>
              <w:pStyle w:val="TAC"/>
            </w:pPr>
            <w:r w:rsidRPr="00D81EC5">
              <w:rPr>
                <w:noProof/>
                <w:position w:val="-12"/>
                <w:lang w:eastAsia="en-GB"/>
              </w:rPr>
              <w:drawing>
                <wp:inline distT="0" distB="0" distL="0" distR="0" wp14:anchorId="50A9B8BF" wp14:editId="1A2169F4">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6F01427F" w14:textId="77777777" w:rsidR="001E7054" w:rsidRPr="00255015" w:rsidRDefault="00535058" w:rsidP="00797E92">
            <w:pPr>
              <w:pStyle w:val="TAC"/>
            </w:pPr>
            <w:r w:rsidRPr="00D81EC5">
              <w:rPr>
                <w:noProof/>
                <w:position w:val="-12"/>
                <w:lang w:eastAsia="en-GB"/>
              </w:rPr>
              <w:drawing>
                <wp:inline distT="0" distB="0" distL="0" distR="0" wp14:anchorId="0EEA8511" wp14:editId="55FFA555">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1E60F1C8" w14:textId="77777777" w:rsidR="001E7054" w:rsidRPr="00255015" w:rsidRDefault="00535058" w:rsidP="00797E92">
            <w:pPr>
              <w:pStyle w:val="TAC"/>
            </w:pPr>
            <w:r w:rsidRPr="00D81EC5">
              <w:rPr>
                <w:noProof/>
                <w:position w:val="-12"/>
                <w:lang w:eastAsia="en-GB"/>
              </w:rPr>
              <w:drawing>
                <wp:inline distT="0" distB="0" distL="0" distR="0" wp14:anchorId="4B7684A5" wp14:editId="1CCB94D2">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6F643B77" w14:textId="77777777" w:rsidTr="006D2BB3">
        <w:trPr>
          <w:trHeight w:val="465"/>
          <w:jc w:val="center"/>
        </w:trPr>
        <w:tc>
          <w:tcPr>
            <w:tcW w:w="2094" w:type="dxa"/>
            <w:vAlign w:val="center"/>
          </w:tcPr>
          <w:p w14:paraId="0DDEF417" w14:textId="77777777" w:rsidR="00BF2B9C" w:rsidRPr="00255015" w:rsidRDefault="00BF2B9C" w:rsidP="00797E92">
            <w:pPr>
              <w:pStyle w:val="TAC"/>
            </w:pPr>
            <w:r w:rsidRPr="00255015">
              <w:t>Rank indication</w:t>
            </w:r>
            <w:r>
              <w:t xml:space="preserve"> and</w:t>
            </w:r>
          </w:p>
          <w:p w14:paraId="3D46D645" w14:textId="77777777" w:rsidR="00BF2B9C" w:rsidRPr="00255015" w:rsidRDefault="00BF2B9C" w:rsidP="00797E92">
            <w:pPr>
              <w:pStyle w:val="TAC"/>
            </w:pPr>
            <w:r w:rsidRPr="00255015">
              <w:rPr>
                <w:rFonts w:hint="eastAsia"/>
                <w:lang w:eastAsia="zh-CN"/>
              </w:rPr>
              <w:t>i1</w:t>
            </w:r>
          </w:p>
        </w:tc>
        <w:tc>
          <w:tcPr>
            <w:tcW w:w="1849" w:type="dxa"/>
            <w:vAlign w:val="center"/>
          </w:tcPr>
          <w:p w14:paraId="6196EC95" w14:textId="77777777" w:rsidR="00BF2B9C" w:rsidRPr="00255015" w:rsidRDefault="00BF2B9C" w:rsidP="00797E92">
            <w:pPr>
              <w:pStyle w:val="TAC"/>
            </w:pPr>
            <w:r>
              <w:rPr>
                <w:rFonts w:hint="eastAsia"/>
                <w:lang w:eastAsia="zh-CN"/>
              </w:rPr>
              <w:t>4</w:t>
            </w:r>
          </w:p>
        </w:tc>
        <w:tc>
          <w:tcPr>
            <w:tcW w:w="1552" w:type="dxa"/>
            <w:vAlign w:val="center"/>
          </w:tcPr>
          <w:p w14:paraId="75FEEFF6" w14:textId="77777777" w:rsidR="00BF2B9C" w:rsidRPr="00255015" w:rsidRDefault="00BF2B9C" w:rsidP="00797E92">
            <w:pPr>
              <w:pStyle w:val="TAC"/>
            </w:pPr>
            <w:r>
              <w:rPr>
                <w:rFonts w:hint="eastAsia"/>
                <w:lang w:eastAsia="zh-CN"/>
              </w:rPr>
              <w:t>5</w:t>
            </w:r>
          </w:p>
        </w:tc>
        <w:tc>
          <w:tcPr>
            <w:tcW w:w="1559" w:type="dxa"/>
            <w:vAlign w:val="center"/>
          </w:tcPr>
          <w:p w14:paraId="5048966B" w14:textId="77777777" w:rsidR="00BF2B9C" w:rsidRPr="00255015" w:rsidRDefault="00BF2B9C" w:rsidP="00797E92">
            <w:pPr>
              <w:pStyle w:val="TAC"/>
            </w:pPr>
            <w:r w:rsidRPr="00255015">
              <w:rPr>
                <w:rFonts w:hint="eastAsia"/>
                <w:lang w:eastAsia="zh-CN"/>
              </w:rPr>
              <w:t>4</w:t>
            </w:r>
          </w:p>
        </w:tc>
        <w:tc>
          <w:tcPr>
            <w:tcW w:w="1512" w:type="dxa"/>
            <w:vAlign w:val="center"/>
          </w:tcPr>
          <w:p w14:paraId="0BBF7000" w14:textId="77777777" w:rsidR="00BF2B9C" w:rsidRPr="00255015" w:rsidRDefault="00BF2B9C" w:rsidP="00797E92">
            <w:pPr>
              <w:pStyle w:val="TAC"/>
            </w:pPr>
            <w:r w:rsidRPr="00255015">
              <w:rPr>
                <w:rFonts w:hint="eastAsia"/>
                <w:lang w:eastAsia="zh-CN"/>
              </w:rPr>
              <w:t>5</w:t>
            </w:r>
          </w:p>
        </w:tc>
        <w:tc>
          <w:tcPr>
            <w:tcW w:w="0" w:type="auto"/>
            <w:vAlign w:val="center"/>
          </w:tcPr>
          <w:p w14:paraId="4A385D68" w14:textId="77777777" w:rsidR="00BF2B9C" w:rsidRPr="00255015" w:rsidRDefault="00BF2B9C" w:rsidP="00797E92">
            <w:pPr>
              <w:pStyle w:val="TAC"/>
              <w:rPr>
                <w:lang w:eastAsia="zh-CN"/>
              </w:rPr>
            </w:pPr>
            <w:r w:rsidRPr="00255015">
              <w:rPr>
                <w:rFonts w:hint="eastAsia"/>
                <w:lang w:eastAsia="zh-CN"/>
              </w:rPr>
              <w:t>5</w:t>
            </w:r>
          </w:p>
        </w:tc>
      </w:tr>
    </w:tbl>
    <w:p w14:paraId="734A3884" w14:textId="77777777" w:rsidR="00BF2B9C" w:rsidRDefault="00BF2B9C" w:rsidP="00481070">
      <w:pPr>
        <w:rPr>
          <w:lang w:eastAsia="zh-CN"/>
        </w:rPr>
      </w:pPr>
    </w:p>
    <w:p w14:paraId="01671C90" w14:textId="77777777"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BBF767C" w14:textId="77777777"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635441ED" w14:textId="77777777" w:rsidTr="00D01803">
        <w:trPr>
          <w:trHeight w:val="106"/>
          <w:jc w:val="center"/>
        </w:trPr>
        <w:tc>
          <w:tcPr>
            <w:tcW w:w="3407" w:type="dxa"/>
            <w:vMerge w:val="restart"/>
            <w:shd w:val="clear" w:color="auto" w:fill="E0E0E0"/>
            <w:vAlign w:val="center"/>
          </w:tcPr>
          <w:p w14:paraId="2B315967" w14:textId="77777777" w:rsidR="00BF2B9C" w:rsidRPr="00290CB4" w:rsidRDefault="00BF2B9C" w:rsidP="006D2BB3">
            <w:pPr>
              <w:pStyle w:val="TAH"/>
            </w:pPr>
            <w:r w:rsidRPr="00290CB4">
              <w:t>Field</w:t>
            </w:r>
          </w:p>
        </w:tc>
        <w:tc>
          <w:tcPr>
            <w:tcW w:w="4683" w:type="dxa"/>
            <w:gridSpan w:val="3"/>
            <w:shd w:val="clear" w:color="auto" w:fill="E0E0E0"/>
            <w:vAlign w:val="center"/>
          </w:tcPr>
          <w:p w14:paraId="1F3F8815" w14:textId="77777777" w:rsidR="00BF2B9C" w:rsidRPr="00290CB4" w:rsidRDefault="00BF2B9C" w:rsidP="006D2BB3">
            <w:pPr>
              <w:pStyle w:val="TAH"/>
            </w:pPr>
            <w:r w:rsidRPr="00290CB4">
              <w:t>Bit width</w:t>
            </w:r>
          </w:p>
        </w:tc>
      </w:tr>
      <w:tr w:rsidR="00BF2B9C" w:rsidRPr="00290CB4" w14:paraId="69EAEEF8" w14:textId="77777777" w:rsidTr="00D01803">
        <w:trPr>
          <w:trHeight w:val="106"/>
          <w:jc w:val="center"/>
        </w:trPr>
        <w:tc>
          <w:tcPr>
            <w:tcW w:w="3407" w:type="dxa"/>
            <w:vMerge/>
            <w:shd w:val="clear" w:color="auto" w:fill="E0E0E0"/>
            <w:vAlign w:val="center"/>
          </w:tcPr>
          <w:p w14:paraId="3272190F" w14:textId="77777777" w:rsidR="00BF2B9C" w:rsidRPr="00290CB4" w:rsidRDefault="00BF2B9C" w:rsidP="006D2BB3">
            <w:pPr>
              <w:pStyle w:val="TAH"/>
            </w:pPr>
          </w:p>
        </w:tc>
        <w:tc>
          <w:tcPr>
            <w:tcW w:w="1598" w:type="dxa"/>
            <w:shd w:val="clear" w:color="auto" w:fill="E0E0E0"/>
            <w:vAlign w:val="center"/>
          </w:tcPr>
          <w:p w14:paraId="5E3826DE"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2B380B5C"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201893CD" w14:textId="77777777" w:rsidR="00BF2B9C" w:rsidRPr="00290CB4" w:rsidRDefault="00BF2B9C" w:rsidP="006D2BB3">
            <w:pPr>
              <w:pStyle w:val="TAH"/>
              <w:rPr>
                <w:lang w:eastAsia="zh-CN"/>
              </w:rPr>
            </w:pPr>
            <w:r>
              <w:rPr>
                <w:rFonts w:hint="eastAsia"/>
                <w:lang w:eastAsia="zh-CN"/>
              </w:rPr>
              <w:t>K = 5 to K = 8</w:t>
            </w:r>
          </w:p>
        </w:tc>
      </w:tr>
      <w:tr w:rsidR="00BF2B9C" w:rsidRPr="00290CB4" w14:paraId="2681DD05" w14:textId="77777777" w:rsidTr="00D01803">
        <w:trPr>
          <w:trHeight w:val="224"/>
          <w:jc w:val="center"/>
        </w:trPr>
        <w:tc>
          <w:tcPr>
            <w:tcW w:w="3407" w:type="dxa"/>
            <w:shd w:val="clear" w:color="auto" w:fill="auto"/>
            <w:vAlign w:val="center"/>
          </w:tcPr>
          <w:p w14:paraId="74DE9594"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A1D47C7"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70575E41"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62C7CFF5" w14:textId="77777777" w:rsidR="00BF2B9C" w:rsidRPr="00290CB4" w:rsidRDefault="00BF2B9C" w:rsidP="006D2BB3">
            <w:pPr>
              <w:pStyle w:val="TAC"/>
              <w:rPr>
                <w:lang w:eastAsia="zh-CN"/>
              </w:rPr>
            </w:pPr>
            <w:r>
              <w:rPr>
                <w:rFonts w:hint="eastAsia"/>
                <w:lang w:eastAsia="zh-CN"/>
              </w:rPr>
              <w:t>3</w:t>
            </w:r>
          </w:p>
        </w:tc>
      </w:tr>
    </w:tbl>
    <w:p w14:paraId="5F08DBAF" w14:textId="77777777" w:rsidR="00564158" w:rsidRDefault="00564158" w:rsidP="00564158">
      <w:pPr>
        <w:rPr>
          <w:lang w:eastAsia="zh-CN"/>
        </w:rPr>
      </w:pPr>
    </w:p>
    <w:p w14:paraId="71E0C4BA" w14:textId="77777777"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56E812F3" w14:textId="77777777"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14:paraId="4812DC3D" w14:textId="77777777" w:rsidTr="00D01803">
        <w:trPr>
          <w:trHeight w:val="105"/>
          <w:jc w:val="center"/>
        </w:trPr>
        <w:tc>
          <w:tcPr>
            <w:tcW w:w="0" w:type="auto"/>
            <w:vMerge w:val="restart"/>
            <w:shd w:val="clear" w:color="auto" w:fill="E0E0E0"/>
            <w:vAlign w:val="center"/>
          </w:tcPr>
          <w:p w14:paraId="202BC607" w14:textId="77777777" w:rsidR="00564158" w:rsidRPr="00466738" w:rsidRDefault="00564158" w:rsidP="00967D18">
            <w:pPr>
              <w:pStyle w:val="TAH"/>
            </w:pPr>
            <w:r w:rsidRPr="00466738">
              <w:t>Field</w:t>
            </w:r>
          </w:p>
        </w:tc>
        <w:tc>
          <w:tcPr>
            <w:tcW w:w="0" w:type="auto"/>
            <w:gridSpan w:val="6"/>
            <w:shd w:val="clear" w:color="auto" w:fill="E0E0E0"/>
            <w:vAlign w:val="center"/>
          </w:tcPr>
          <w:p w14:paraId="4A58B48A" w14:textId="77777777" w:rsidR="00564158" w:rsidRPr="00466738" w:rsidRDefault="00564158" w:rsidP="00967D18">
            <w:pPr>
              <w:pStyle w:val="TAH"/>
            </w:pPr>
            <w:r w:rsidRPr="00466738">
              <w:t>Bit width</w:t>
            </w:r>
          </w:p>
        </w:tc>
      </w:tr>
      <w:tr w:rsidR="00564158" w:rsidRPr="00466738" w14:paraId="3486643F" w14:textId="77777777" w:rsidTr="00D01803">
        <w:trPr>
          <w:trHeight w:val="105"/>
          <w:jc w:val="center"/>
        </w:trPr>
        <w:tc>
          <w:tcPr>
            <w:tcW w:w="0" w:type="auto"/>
            <w:vMerge/>
            <w:shd w:val="clear" w:color="auto" w:fill="E0E0E0"/>
            <w:vAlign w:val="center"/>
          </w:tcPr>
          <w:p w14:paraId="1697DC4A" w14:textId="77777777" w:rsidR="00564158" w:rsidRPr="00466738" w:rsidRDefault="00564158" w:rsidP="00967D18">
            <w:pPr>
              <w:pStyle w:val="TAH"/>
            </w:pPr>
          </w:p>
        </w:tc>
        <w:tc>
          <w:tcPr>
            <w:tcW w:w="0" w:type="auto"/>
            <w:vMerge w:val="restart"/>
            <w:shd w:val="clear" w:color="auto" w:fill="E0E0E0"/>
            <w:vAlign w:val="center"/>
          </w:tcPr>
          <w:p w14:paraId="5AEACB56"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7C8794E1"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7867787E" w14:textId="77777777" w:rsidR="00564158" w:rsidRPr="00466738" w:rsidRDefault="00564158" w:rsidP="00967D18">
            <w:pPr>
              <w:pStyle w:val="TAH"/>
            </w:pPr>
            <w:r w:rsidRPr="00466738">
              <w:t>8 antenna ports</w:t>
            </w:r>
          </w:p>
        </w:tc>
      </w:tr>
      <w:tr w:rsidR="00564158" w:rsidRPr="008462B9" w14:paraId="4D45C635" w14:textId="77777777" w:rsidTr="00D01803">
        <w:trPr>
          <w:trHeight w:val="105"/>
          <w:jc w:val="center"/>
        </w:trPr>
        <w:tc>
          <w:tcPr>
            <w:tcW w:w="0" w:type="auto"/>
            <w:vMerge/>
            <w:shd w:val="clear" w:color="auto" w:fill="E0E0E0"/>
            <w:vAlign w:val="center"/>
          </w:tcPr>
          <w:p w14:paraId="22C0A313" w14:textId="77777777" w:rsidR="00564158" w:rsidRPr="00466738" w:rsidRDefault="00564158" w:rsidP="00967D18">
            <w:pPr>
              <w:pStyle w:val="TAH"/>
            </w:pPr>
          </w:p>
        </w:tc>
        <w:tc>
          <w:tcPr>
            <w:tcW w:w="0" w:type="auto"/>
            <w:vMerge/>
            <w:shd w:val="clear" w:color="auto" w:fill="E0E0E0"/>
            <w:vAlign w:val="center"/>
          </w:tcPr>
          <w:p w14:paraId="533CCFBE" w14:textId="77777777" w:rsidR="00564158" w:rsidRPr="00466738" w:rsidRDefault="00564158" w:rsidP="00967D18">
            <w:pPr>
              <w:pStyle w:val="TAH"/>
            </w:pPr>
          </w:p>
        </w:tc>
        <w:tc>
          <w:tcPr>
            <w:tcW w:w="0" w:type="auto"/>
            <w:shd w:val="clear" w:color="auto" w:fill="E0E0E0"/>
            <w:vAlign w:val="center"/>
          </w:tcPr>
          <w:p w14:paraId="5EFA7C92"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4A89D0FE"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42385F4"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1D6A7C7"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2EF315F"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018ECC" w14:textId="77777777" w:rsidTr="00D01803">
        <w:trPr>
          <w:jc w:val="center"/>
        </w:trPr>
        <w:tc>
          <w:tcPr>
            <w:tcW w:w="0" w:type="auto"/>
            <w:vAlign w:val="center"/>
          </w:tcPr>
          <w:p w14:paraId="08D1AEAE" w14:textId="77777777" w:rsidR="00564158" w:rsidRPr="00466738" w:rsidRDefault="00564158" w:rsidP="00967D18">
            <w:pPr>
              <w:pStyle w:val="TAC"/>
            </w:pPr>
            <w:r w:rsidRPr="00466738">
              <w:t>CRI</w:t>
            </w:r>
          </w:p>
        </w:tc>
        <w:tc>
          <w:tcPr>
            <w:tcW w:w="0" w:type="auto"/>
            <w:vAlign w:val="center"/>
          </w:tcPr>
          <w:p w14:paraId="6F27115D" w14:textId="77777777" w:rsidR="00564158" w:rsidRPr="00466738" w:rsidRDefault="000429A3" w:rsidP="00967D18">
            <w:pPr>
              <w:pStyle w:val="TAC"/>
            </w:pPr>
            <w:r>
              <w:rPr>
                <w:position w:val="-12"/>
              </w:rPr>
              <w:pict w14:anchorId="4918FED3">
                <v:shape id="_x0000_i2857" type="#_x0000_t75" style="width:46.9pt;height:16.75pt">
                  <v:imagedata r:id="rId551" o:title=""/>
                </v:shape>
              </w:pict>
            </w:r>
          </w:p>
        </w:tc>
        <w:tc>
          <w:tcPr>
            <w:tcW w:w="0" w:type="auto"/>
            <w:vAlign w:val="center"/>
          </w:tcPr>
          <w:p w14:paraId="48D219EA" w14:textId="77777777" w:rsidR="00564158" w:rsidRPr="00466738" w:rsidRDefault="000429A3" w:rsidP="00967D18">
            <w:pPr>
              <w:pStyle w:val="TAC"/>
            </w:pPr>
            <w:r>
              <w:rPr>
                <w:position w:val="-12"/>
              </w:rPr>
              <w:pict w14:anchorId="5EF4C9E1">
                <v:shape id="_x0000_i2858" type="#_x0000_t75" style="width:46.9pt;height:16.75pt">
                  <v:imagedata r:id="rId551" o:title=""/>
                </v:shape>
              </w:pict>
            </w:r>
          </w:p>
        </w:tc>
        <w:tc>
          <w:tcPr>
            <w:tcW w:w="0" w:type="auto"/>
            <w:vAlign w:val="center"/>
          </w:tcPr>
          <w:p w14:paraId="3F390D09" w14:textId="77777777" w:rsidR="00564158" w:rsidRPr="00466738" w:rsidRDefault="000429A3" w:rsidP="00967D18">
            <w:pPr>
              <w:pStyle w:val="TAC"/>
            </w:pPr>
            <w:r>
              <w:rPr>
                <w:position w:val="-12"/>
              </w:rPr>
              <w:pict w14:anchorId="6FF1A5C9">
                <v:shape id="_x0000_i2859" type="#_x0000_t75" style="width:46.9pt;height:16.75pt">
                  <v:imagedata r:id="rId551" o:title=""/>
                </v:shape>
              </w:pict>
            </w:r>
          </w:p>
        </w:tc>
        <w:tc>
          <w:tcPr>
            <w:tcW w:w="0" w:type="auto"/>
            <w:vAlign w:val="center"/>
          </w:tcPr>
          <w:p w14:paraId="0AB5E2BF" w14:textId="77777777" w:rsidR="00564158" w:rsidRPr="00466738" w:rsidRDefault="000429A3" w:rsidP="00967D18">
            <w:pPr>
              <w:pStyle w:val="TAC"/>
            </w:pPr>
            <w:r>
              <w:rPr>
                <w:position w:val="-12"/>
              </w:rPr>
              <w:pict w14:anchorId="24720330">
                <v:shape id="_x0000_i2860" type="#_x0000_t75" style="width:46.9pt;height:16.75pt">
                  <v:imagedata r:id="rId551" o:title=""/>
                </v:shape>
              </w:pict>
            </w:r>
          </w:p>
        </w:tc>
        <w:tc>
          <w:tcPr>
            <w:tcW w:w="0" w:type="auto"/>
            <w:vAlign w:val="center"/>
          </w:tcPr>
          <w:p w14:paraId="7EC87002" w14:textId="77777777" w:rsidR="00564158" w:rsidRPr="00466738" w:rsidRDefault="000429A3" w:rsidP="00967D18">
            <w:pPr>
              <w:pStyle w:val="TAC"/>
            </w:pPr>
            <w:r>
              <w:rPr>
                <w:position w:val="-12"/>
              </w:rPr>
              <w:pict w14:anchorId="44F102F5">
                <v:shape id="_x0000_i2861" type="#_x0000_t75" style="width:46.9pt;height:16.75pt">
                  <v:imagedata r:id="rId551" o:title=""/>
                </v:shape>
              </w:pict>
            </w:r>
          </w:p>
        </w:tc>
        <w:tc>
          <w:tcPr>
            <w:tcW w:w="0" w:type="auto"/>
            <w:vAlign w:val="center"/>
          </w:tcPr>
          <w:p w14:paraId="6A7DE686" w14:textId="77777777" w:rsidR="00564158" w:rsidRPr="00466738" w:rsidRDefault="000429A3" w:rsidP="00967D18">
            <w:pPr>
              <w:pStyle w:val="TAC"/>
            </w:pPr>
            <w:r>
              <w:rPr>
                <w:position w:val="-12"/>
              </w:rPr>
              <w:pict w14:anchorId="6D0B4585">
                <v:shape id="_x0000_i2862" type="#_x0000_t75" style="width:46.9pt;height:16.75pt">
                  <v:imagedata r:id="rId551" o:title=""/>
                </v:shape>
              </w:pict>
            </w:r>
          </w:p>
        </w:tc>
      </w:tr>
      <w:tr w:rsidR="00564158" w:rsidRPr="00466738" w14:paraId="1EFBD333" w14:textId="77777777" w:rsidTr="00D01803">
        <w:trPr>
          <w:jc w:val="center"/>
        </w:trPr>
        <w:tc>
          <w:tcPr>
            <w:tcW w:w="0" w:type="auto"/>
            <w:vAlign w:val="center"/>
          </w:tcPr>
          <w:p w14:paraId="05D02C70" w14:textId="77777777" w:rsidR="00564158" w:rsidRPr="00466738" w:rsidRDefault="00564158" w:rsidP="00967D18">
            <w:pPr>
              <w:pStyle w:val="TAC"/>
            </w:pPr>
            <w:r w:rsidRPr="00466738">
              <w:t>Rank indication</w:t>
            </w:r>
          </w:p>
        </w:tc>
        <w:tc>
          <w:tcPr>
            <w:tcW w:w="0" w:type="auto"/>
            <w:vAlign w:val="center"/>
          </w:tcPr>
          <w:p w14:paraId="1E456FC6" w14:textId="77777777" w:rsidR="00564158" w:rsidRPr="00466738" w:rsidRDefault="00564158" w:rsidP="00967D18">
            <w:pPr>
              <w:pStyle w:val="TAC"/>
            </w:pPr>
            <w:r w:rsidRPr="00466738">
              <w:t>1</w:t>
            </w:r>
          </w:p>
        </w:tc>
        <w:tc>
          <w:tcPr>
            <w:tcW w:w="0" w:type="auto"/>
            <w:vAlign w:val="center"/>
          </w:tcPr>
          <w:p w14:paraId="68DDC369" w14:textId="77777777" w:rsidR="00564158" w:rsidRPr="00466738" w:rsidRDefault="00564158" w:rsidP="00967D18">
            <w:pPr>
              <w:pStyle w:val="TAC"/>
            </w:pPr>
            <w:r w:rsidRPr="00466738">
              <w:t>1</w:t>
            </w:r>
          </w:p>
        </w:tc>
        <w:tc>
          <w:tcPr>
            <w:tcW w:w="0" w:type="auto"/>
            <w:vAlign w:val="center"/>
          </w:tcPr>
          <w:p w14:paraId="1E9E9419" w14:textId="77777777" w:rsidR="00564158" w:rsidRPr="00466738" w:rsidRDefault="00564158" w:rsidP="00967D18">
            <w:pPr>
              <w:pStyle w:val="TAC"/>
            </w:pPr>
            <w:r w:rsidRPr="00466738">
              <w:t>2</w:t>
            </w:r>
          </w:p>
        </w:tc>
        <w:tc>
          <w:tcPr>
            <w:tcW w:w="0" w:type="auto"/>
            <w:vAlign w:val="center"/>
          </w:tcPr>
          <w:p w14:paraId="44A44DB6" w14:textId="77777777" w:rsidR="00564158" w:rsidRPr="00466738" w:rsidRDefault="00564158" w:rsidP="00967D18">
            <w:pPr>
              <w:pStyle w:val="TAC"/>
            </w:pPr>
            <w:r w:rsidRPr="00466738">
              <w:t>1</w:t>
            </w:r>
          </w:p>
        </w:tc>
        <w:tc>
          <w:tcPr>
            <w:tcW w:w="0" w:type="auto"/>
            <w:vAlign w:val="center"/>
          </w:tcPr>
          <w:p w14:paraId="6E4615A8"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11B9C65F" w14:textId="77777777" w:rsidR="00564158" w:rsidRPr="00466738" w:rsidRDefault="00564158" w:rsidP="00967D18">
            <w:pPr>
              <w:pStyle w:val="TAC"/>
              <w:rPr>
                <w:lang w:eastAsia="zh-CN"/>
              </w:rPr>
            </w:pPr>
            <w:r>
              <w:rPr>
                <w:rFonts w:hint="eastAsia"/>
                <w:lang w:eastAsia="zh-CN"/>
              </w:rPr>
              <w:t>3</w:t>
            </w:r>
          </w:p>
        </w:tc>
      </w:tr>
    </w:tbl>
    <w:p w14:paraId="3DE21735" w14:textId="77777777" w:rsidR="00564158" w:rsidRDefault="00564158" w:rsidP="00564158">
      <w:pPr>
        <w:rPr>
          <w:lang w:eastAsia="zh-CN"/>
        </w:rPr>
      </w:pPr>
    </w:p>
    <w:p w14:paraId="25A11144" w14:textId="77777777"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2F201C58" w14:textId="77777777"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0B8E2FDD" w14:textId="77777777" w:rsidTr="00D01803">
        <w:trPr>
          <w:trHeight w:val="105"/>
          <w:jc w:val="center"/>
        </w:trPr>
        <w:tc>
          <w:tcPr>
            <w:tcW w:w="2094" w:type="dxa"/>
            <w:vMerge w:val="restart"/>
            <w:shd w:val="clear" w:color="auto" w:fill="E0E0E0"/>
            <w:vAlign w:val="center"/>
          </w:tcPr>
          <w:p w14:paraId="7DEC301C" w14:textId="77777777" w:rsidR="00564158" w:rsidRPr="00466738" w:rsidRDefault="00564158" w:rsidP="00967D18">
            <w:pPr>
              <w:pStyle w:val="TAH"/>
            </w:pPr>
            <w:r w:rsidRPr="00466738">
              <w:t>Field</w:t>
            </w:r>
          </w:p>
        </w:tc>
        <w:tc>
          <w:tcPr>
            <w:tcW w:w="7761" w:type="dxa"/>
            <w:gridSpan w:val="5"/>
            <w:shd w:val="clear" w:color="auto" w:fill="E0E0E0"/>
            <w:vAlign w:val="center"/>
          </w:tcPr>
          <w:p w14:paraId="68FEA1B3" w14:textId="77777777" w:rsidR="00564158" w:rsidRPr="00466738" w:rsidRDefault="00564158" w:rsidP="00967D18">
            <w:pPr>
              <w:pStyle w:val="TAH"/>
            </w:pPr>
            <w:r w:rsidRPr="00466738">
              <w:t>Bit width</w:t>
            </w:r>
          </w:p>
        </w:tc>
      </w:tr>
      <w:tr w:rsidR="00564158" w:rsidRPr="00466738" w14:paraId="4F401C76" w14:textId="77777777" w:rsidTr="00D01803">
        <w:trPr>
          <w:trHeight w:val="105"/>
          <w:jc w:val="center"/>
        </w:trPr>
        <w:tc>
          <w:tcPr>
            <w:tcW w:w="2094" w:type="dxa"/>
            <w:vMerge/>
            <w:shd w:val="clear" w:color="auto" w:fill="E0E0E0"/>
            <w:vAlign w:val="center"/>
          </w:tcPr>
          <w:p w14:paraId="68CEF0F9" w14:textId="77777777" w:rsidR="00564158" w:rsidRPr="00466738" w:rsidRDefault="00564158" w:rsidP="00967D18">
            <w:pPr>
              <w:pStyle w:val="TAH"/>
            </w:pPr>
          </w:p>
        </w:tc>
        <w:tc>
          <w:tcPr>
            <w:tcW w:w="3401" w:type="dxa"/>
            <w:gridSpan w:val="2"/>
            <w:shd w:val="clear" w:color="auto" w:fill="E0E0E0"/>
            <w:vAlign w:val="center"/>
          </w:tcPr>
          <w:p w14:paraId="65FF696E"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127C8D29"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6B1DE3D1" w14:textId="77777777" w:rsidTr="00D01803">
        <w:trPr>
          <w:trHeight w:val="105"/>
          <w:jc w:val="center"/>
        </w:trPr>
        <w:tc>
          <w:tcPr>
            <w:tcW w:w="2094" w:type="dxa"/>
            <w:vMerge/>
            <w:shd w:val="clear" w:color="auto" w:fill="E0E0E0"/>
            <w:vAlign w:val="center"/>
          </w:tcPr>
          <w:p w14:paraId="6990A80B" w14:textId="77777777" w:rsidR="00564158" w:rsidRPr="00466738" w:rsidRDefault="00564158" w:rsidP="00967D18">
            <w:pPr>
              <w:pStyle w:val="TAH"/>
            </w:pPr>
          </w:p>
        </w:tc>
        <w:tc>
          <w:tcPr>
            <w:tcW w:w="1849" w:type="dxa"/>
            <w:shd w:val="clear" w:color="auto" w:fill="E0E0E0"/>
            <w:vAlign w:val="center"/>
          </w:tcPr>
          <w:p w14:paraId="6D8B8B48" w14:textId="77777777" w:rsidR="00564158" w:rsidRPr="00466738" w:rsidRDefault="00564158" w:rsidP="00967D18">
            <w:pPr>
              <w:pStyle w:val="TAH"/>
            </w:pPr>
            <w:r w:rsidRPr="00466738">
              <w:t>Max 1 or 2 layers</w:t>
            </w:r>
          </w:p>
        </w:tc>
        <w:tc>
          <w:tcPr>
            <w:tcW w:w="1552" w:type="dxa"/>
            <w:shd w:val="clear" w:color="auto" w:fill="E0E0E0"/>
            <w:vAlign w:val="center"/>
          </w:tcPr>
          <w:p w14:paraId="1D6B2878"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32FC38D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111E7C1C"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98C0162"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3AE369A5" w14:textId="77777777" w:rsidTr="00D01803">
        <w:trPr>
          <w:jc w:val="center"/>
        </w:trPr>
        <w:tc>
          <w:tcPr>
            <w:tcW w:w="2094" w:type="dxa"/>
            <w:vAlign w:val="center"/>
          </w:tcPr>
          <w:p w14:paraId="74B9B33F" w14:textId="77777777" w:rsidR="00564158" w:rsidRPr="00466738" w:rsidRDefault="00564158" w:rsidP="00967D18">
            <w:pPr>
              <w:pStyle w:val="TAC"/>
            </w:pPr>
            <w:r w:rsidRPr="00466738">
              <w:rPr>
                <w:rFonts w:hint="eastAsia"/>
                <w:lang w:eastAsia="zh-CN"/>
              </w:rPr>
              <w:t>CRI</w:t>
            </w:r>
          </w:p>
        </w:tc>
        <w:tc>
          <w:tcPr>
            <w:tcW w:w="1849" w:type="dxa"/>
            <w:vAlign w:val="center"/>
          </w:tcPr>
          <w:p w14:paraId="131E6E80" w14:textId="77777777" w:rsidR="00564158" w:rsidRPr="00466738" w:rsidRDefault="000429A3" w:rsidP="00967D18">
            <w:pPr>
              <w:pStyle w:val="TAC"/>
            </w:pPr>
            <w:r>
              <w:rPr>
                <w:position w:val="-12"/>
              </w:rPr>
              <w:pict w14:anchorId="6476FB52">
                <v:shape id="_x0000_i2863" type="#_x0000_t75" style="width:46.9pt;height:16.75pt">
                  <v:imagedata r:id="rId551" o:title=""/>
                </v:shape>
              </w:pict>
            </w:r>
          </w:p>
        </w:tc>
        <w:tc>
          <w:tcPr>
            <w:tcW w:w="1552" w:type="dxa"/>
            <w:vAlign w:val="center"/>
          </w:tcPr>
          <w:p w14:paraId="1181ECA9" w14:textId="77777777" w:rsidR="00564158" w:rsidRPr="00466738" w:rsidRDefault="000429A3" w:rsidP="00967D18">
            <w:pPr>
              <w:pStyle w:val="TAC"/>
            </w:pPr>
            <w:r>
              <w:rPr>
                <w:position w:val="-12"/>
              </w:rPr>
              <w:pict w14:anchorId="43946A4E">
                <v:shape id="_x0000_i2864" type="#_x0000_t75" style="width:46.9pt;height:16.75pt">
                  <v:imagedata r:id="rId551" o:title=""/>
                </v:shape>
              </w:pict>
            </w:r>
          </w:p>
        </w:tc>
        <w:tc>
          <w:tcPr>
            <w:tcW w:w="1559" w:type="dxa"/>
            <w:vAlign w:val="center"/>
          </w:tcPr>
          <w:p w14:paraId="4060BFCC" w14:textId="77777777" w:rsidR="00564158" w:rsidRPr="00466738" w:rsidRDefault="000429A3" w:rsidP="00967D18">
            <w:pPr>
              <w:pStyle w:val="TAC"/>
            </w:pPr>
            <w:r>
              <w:rPr>
                <w:position w:val="-12"/>
              </w:rPr>
              <w:pict w14:anchorId="2FBF134B">
                <v:shape id="_x0000_i2865" type="#_x0000_t75" style="width:46.9pt;height:16.75pt">
                  <v:imagedata r:id="rId551" o:title=""/>
                </v:shape>
              </w:pict>
            </w:r>
          </w:p>
        </w:tc>
        <w:tc>
          <w:tcPr>
            <w:tcW w:w="1512" w:type="dxa"/>
            <w:vAlign w:val="center"/>
          </w:tcPr>
          <w:p w14:paraId="5AAADBFC" w14:textId="77777777" w:rsidR="00564158" w:rsidRPr="00466738" w:rsidRDefault="000429A3" w:rsidP="00967D18">
            <w:pPr>
              <w:pStyle w:val="TAC"/>
            </w:pPr>
            <w:r>
              <w:rPr>
                <w:position w:val="-12"/>
              </w:rPr>
              <w:pict w14:anchorId="5053FFBC">
                <v:shape id="_x0000_i2866" type="#_x0000_t75" style="width:46.9pt;height:16.75pt">
                  <v:imagedata r:id="rId551" o:title=""/>
                </v:shape>
              </w:pict>
            </w:r>
          </w:p>
        </w:tc>
        <w:tc>
          <w:tcPr>
            <w:tcW w:w="0" w:type="auto"/>
            <w:vAlign w:val="center"/>
          </w:tcPr>
          <w:p w14:paraId="67C63B72" w14:textId="77777777" w:rsidR="00564158" w:rsidRPr="00466738" w:rsidRDefault="000429A3" w:rsidP="00967D18">
            <w:pPr>
              <w:pStyle w:val="TAC"/>
            </w:pPr>
            <w:r>
              <w:rPr>
                <w:position w:val="-12"/>
              </w:rPr>
              <w:pict w14:anchorId="4186A0D2">
                <v:shape id="_x0000_i2867" type="#_x0000_t75" style="width:46.9pt;height:16.75pt">
                  <v:imagedata r:id="rId551" o:title=""/>
                </v:shape>
              </w:pict>
            </w:r>
          </w:p>
        </w:tc>
      </w:tr>
      <w:tr w:rsidR="00564158" w:rsidRPr="00466738" w14:paraId="628D7B81" w14:textId="77777777" w:rsidTr="00D01803">
        <w:trPr>
          <w:trHeight w:val="465"/>
          <w:jc w:val="center"/>
        </w:trPr>
        <w:tc>
          <w:tcPr>
            <w:tcW w:w="2094" w:type="dxa"/>
            <w:vAlign w:val="center"/>
          </w:tcPr>
          <w:p w14:paraId="4158A1A1" w14:textId="77777777" w:rsidR="00564158" w:rsidRPr="00466738" w:rsidRDefault="00564158" w:rsidP="00967D18">
            <w:pPr>
              <w:pStyle w:val="TAC"/>
            </w:pPr>
            <w:r w:rsidRPr="00466738">
              <w:t>Rank indication and</w:t>
            </w:r>
          </w:p>
          <w:p w14:paraId="003D6A4B" w14:textId="77777777" w:rsidR="00564158" w:rsidRPr="00466738" w:rsidRDefault="00564158" w:rsidP="00967D18">
            <w:pPr>
              <w:pStyle w:val="TAC"/>
            </w:pPr>
            <w:r w:rsidRPr="00466738">
              <w:rPr>
                <w:rFonts w:hint="eastAsia"/>
                <w:lang w:eastAsia="zh-CN"/>
              </w:rPr>
              <w:t>i1</w:t>
            </w:r>
          </w:p>
        </w:tc>
        <w:tc>
          <w:tcPr>
            <w:tcW w:w="1849" w:type="dxa"/>
            <w:vAlign w:val="center"/>
          </w:tcPr>
          <w:p w14:paraId="4F2379B1" w14:textId="77777777" w:rsidR="00564158" w:rsidRPr="00466738" w:rsidRDefault="00564158" w:rsidP="00967D18">
            <w:pPr>
              <w:pStyle w:val="TAC"/>
            </w:pPr>
            <w:r w:rsidRPr="00466738">
              <w:rPr>
                <w:rFonts w:hint="eastAsia"/>
                <w:lang w:eastAsia="zh-CN"/>
              </w:rPr>
              <w:t>4</w:t>
            </w:r>
          </w:p>
        </w:tc>
        <w:tc>
          <w:tcPr>
            <w:tcW w:w="1552" w:type="dxa"/>
            <w:vAlign w:val="center"/>
          </w:tcPr>
          <w:p w14:paraId="1F0048DB" w14:textId="77777777" w:rsidR="00564158" w:rsidRPr="00466738" w:rsidRDefault="00564158" w:rsidP="00967D18">
            <w:pPr>
              <w:pStyle w:val="TAC"/>
            </w:pPr>
            <w:r w:rsidRPr="00466738">
              <w:rPr>
                <w:rFonts w:hint="eastAsia"/>
                <w:lang w:eastAsia="zh-CN"/>
              </w:rPr>
              <w:t>5</w:t>
            </w:r>
          </w:p>
        </w:tc>
        <w:tc>
          <w:tcPr>
            <w:tcW w:w="1559" w:type="dxa"/>
            <w:vAlign w:val="center"/>
          </w:tcPr>
          <w:p w14:paraId="68F7BB58" w14:textId="77777777" w:rsidR="00564158" w:rsidRPr="00466738" w:rsidRDefault="00564158" w:rsidP="00967D18">
            <w:pPr>
              <w:pStyle w:val="TAC"/>
            </w:pPr>
            <w:r w:rsidRPr="00466738">
              <w:rPr>
                <w:rFonts w:hint="eastAsia"/>
                <w:lang w:eastAsia="zh-CN"/>
              </w:rPr>
              <w:t>4</w:t>
            </w:r>
          </w:p>
        </w:tc>
        <w:tc>
          <w:tcPr>
            <w:tcW w:w="1512" w:type="dxa"/>
            <w:vAlign w:val="center"/>
          </w:tcPr>
          <w:p w14:paraId="02DB0B3F" w14:textId="77777777" w:rsidR="00564158" w:rsidRPr="00466738" w:rsidRDefault="00564158" w:rsidP="00967D18">
            <w:pPr>
              <w:pStyle w:val="TAC"/>
            </w:pPr>
            <w:r w:rsidRPr="00466738">
              <w:rPr>
                <w:rFonts w:hint="eastAsia"/>
                <w:lang w:eastAsia="zh-CN"/>
              </w:rPr>
              <w:t>5</w:t>
            </w:r>
          </w:p>
        </w:tc>
        <w:tc>
          <w:tcPr>
            <w:tcW w:w="0" w:type="auto"/>
            <w:vAlign w:val="center"/>
          </w:tcPr>
          <w:p w14:paraId="284B0F0F" w14:textId="77777777" w:rsidR="00564158" w:rsidRPr="00466738" w:rsidRDefault="00564158" w:rsidP="00967D18">
            <w:pPr>
              <w:pStyle w:val="TAC"/>
              <w:rPr>
                <w:lang w:eastAsia="zh-CN"/>
              </w:rPr>
            </w:pPr>
            <w:r w:rsidRPr="00466738">
              <w:rPr>
                <w:rFonts w:hint="eastAsia"/>
                <w:lang w:eastAsia="zh-CN"/>
              </w:rPr>
              <w:t>5</w:t>
            </w:r>
          </w:p>
        </w:tc>
      </w:tr>
    </w:tbl>
    <w:p w14:paraId="68C7F886" w14:textId="77777777" w:rsidR="00564158" w:rsidRDefault="00564158" w:rsidP="00564158">
      <w:pPr>
        <w:rPr>
          <w:lang w:eastAsia="zh-CN"/>
        </w:rPr>
      </w:pPr>
    </w:p>
    <w:p w14:paraId="5A9625C3"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D33980F"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488DF527" w14:textId="77777777" w:rsidTr="00D01803">
        <w:trPr>
          <w:trHeight w:val="106"/>
          <w:jc w:val="center"/>
        </w:trPr>
        <w:tc>
          <w:tcPr>
            <w:tcW w:w="3407" w:type="dxa"/>
            <w:vMerge w:val="restart"/>
            <w:shd w:val="clear" w:color="auto" w:fill="E0E0E0"/>
            <w:vAlign w:val="center"/>
          </w:tcPr>
          <w:p w14:paraId="4F5D58B5" w14:textId="77777777" w:rsidR="00564158" w:rsidRPr="00D3085C" w:rsidRDefault="00564158" w:rsidP="00967D18">
            <w:pPr>
              <w:pStyle w:val="TAH"/>
            </w:pPr>
            <w:r w:rsidRPr="00D3085C">
              <w:t>Field</w:t>
            </w:r>
          </w:p>
        </w:tc>
        <w:tc>
          <w:tcPr>
            <w:tcW w:w="4683" w:type="dxa"/>
            <w:gridSpan w:val="2"/>
            <w:shd w:val="clear" w:color="auto" w:fill="E0E0E0"/>
            <w:vAlign w:val="center"/>
          </w:tcPr>
          <w:p w14:paraId="4B20E8C0" w14:textId="77777777" w:rsidR="00564158" w:rsidRPr="00D3085C" w:rsidRDefault="00564158" w:rsidP="00967D18">
            <w:pPr>
              <w:pStyle w:val="TAH"/>
            </w:pPr>
            <w:r w:rsidRPr="00D3085C">
              <w:t>Bit width</w:t>
            </w:r>
          </w:p>
        </w:tc>
      </w:tr>
      <w:tr w:rsidR="00564158" w:rsidRPr="00D3085C" w14:paraId="0A7467C4" w14:textId="77777777" w:rsidTr="00D01803">
        <w:trPr>
          <w:trHeight w:val="106"/>
          <w:jc w:val="center"/>
        </w:trPr>
        <w:tc>
          <w:tcPr>
            <w:tcW w:w="3407" w:type="dxa"/>
            <w:vMerge/>
            <w:shd w:val="clear" w:color="auto" w:fill="E0E0E0"/>
            <w:vAlign w:val="center"/>
          </w:tcPr>
          <w:p w14:paraId="0902A61F" w14:textId="77777777" w:rsidR="00564158" w:rsidRPr="00D3085C" w:rsidRDefault="00564158" w:rsidP="00967D18">
            <w:pPr>
              <w:pStyle w:val="TAH"/>
            </w:pPr>
          </w:p>
        </w:tc>
        <w:tc>
          <w:tcPr>
            <w:tcW w:w="1598" w:type="dxa"/>
            <w:shd w:val="clear" w:color="auto" w:fill="E0E0E0"/>
            <w:vAlign w:val="center"/>
          </w:tcPr>
          <w:p w14:paraId="45ABBBA4"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684A6E3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50DE4BCC" w14:textId="77777777" w:rsidTr="00D01803">
        <w:trPr>
          <w:trHeight w:val="224"/>
          <w:jc w:val="center"/>
        </w:trPr>
        <w:tc>
          <w:tcPr>
            <w:tcW w:w="3407" w:type="dxa"/>
            <w:shd w:val="clear" w:color="auto" w:fill="auto"/>
            <w:vAlign w:val="center"/>
          </w:tcPr>
          <w:p w14:paraId="2EBD8DDD"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38F831F3"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24A108E0" w14:textId="77777777" w:rsidR="00564158" w:rsidRPr="00D3085C" w:rsidRDefault="00564158" w:rsidP="00967D18">
            <w:pPr>
              <w:pStyle w:val="TAC"/>
              <w:rPr>
                <w:lang w:eastAsia="zh-CN"/>
              </w:rPr>
            </w:pPr>
            <w:r>
              <w:rPr>
                <w:rFonts w:hint="eastAsia"/>
                <w:lang w:eastAsia="zh-CN"/>
              </w:rPr>
              <w:t>2</w:t>
            </w:r>
          </w:p>
        </w:tc>
      </w:tr>
    </w:tbl>
    <w:p w14:paraId="7B0EA374" w14:textId="77777777" w:rsidR="00564158" w:rsidRDefault="00564158" w:rsidP="00564158"/>
    <w:p w14:paraId="7BA18AE1" w14:textId="77777777" w:rsidR="00564158" w:rsidRDefault="00564158" w:rsidP="00564158">
      <w:pPr>
        <w:rPr>
          <w:lang w:eastAsia="zh-CN"/>
        </w:rPr>
      </w:pPr>
      <w:r>
        <w:t xml:space="preserve">Parameters i1,1-1 , i1,2-1 , i1,1-2 , i1,2-2 , i1,p-2 correspond to parameters </w:t>
      </w:r>
      <w:r w:rsidR="000429A3">
        <w:rPr>
          <w:position w:val="-14"/>
        </w:rPr>
        <w:pict w14:anchorId="64D463BD">
          <v:shape id="_x0000_i2868" type="#_x0000_t75" style="width:13.4pt;height:19.25pt">
            <v:imagedata r:id="rId227" o:title=""/>
          </v:shape>
        </w:pict>
      </w:r>
      <w:r>
        <w:t xml:space="preserve"> ,</w:t>
      </w:r>
      <w:r w:rsidRPr="00382276">
        <w:t xml:space="preserve"> </w:t>
      </w:r>
      <w:r w:rsidR="000429A3">
        <w:rPr>
          <w:position w:val="-14"/>
        </w:rPr>
        <w:pict w14:anchorId="4303467E">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6FB41AC6" wp14:editId="6B74175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AF3BCA" wp14:editId="6095AB98">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0429A3">
        <w:rPr>
          <w:position w:val="-14"/>
        </w:rPr>
        <w:pict w14:anchorId="68E4BFAE">
          <v:shape id="_x0000_i2870" type="#_x0000_t75" style="width:13.4pt;height:17.6pt">
            <v:imagedata r:id="rId231" o:title=""/>
          </v:shape>
        </w:pict>
      </w:r>
      <w:r>
        <w:t xml:space="preserve"> in </w:t>
      </w:r>
      <w:r w:rsidR="00DF4FBD">
        <w:t>clause</w:t>
      </w:r>
      <w:r>
        <w:t xml:space="preserve"> 7.2.4 of [3].</w:t>
      </w:r>
    </w:p>
    <w:p w14:paraId="7F59CFBF" w14:textId="77777777"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3383D5E3"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A1F835C" w14:textId="77777777" w:rsidTr="00D01803">
        <w:trPr>
          <w:trHeight w:val="105"/>
          <w:jc w:val="center"/>
        </w:trPr>
        <w:tc>
          <w:tcPr>
            <w:tcW w:w="0" w:type="auto"/>
            <w:vMerge w:val="restart"/>
            <w:shd w:val="clear" w:color="auto" w:fill="E0E0E0"/>
            <w:vAlign w:val="center"/>
          </w:tcPr>
          <w:p w14:paraId="63B136E9" w14:textId="77777777" w:rsidR="00564158" w:rsidRPr="00D3085C" w:rsidRDefault="00564158" w:rsidP="00967D18">
            <w:pPr>
              <w:pStyle w:val="TAH"/>
            </w:pPr>
            <w:r w:rsidRPr="00D3085C">
              <w:t>Field</w:t>
            </w:r>
          </w:p>
        </w:tc>
        <w:tc>
          <w:tcPr>
            <w:tcW w:w="0" w:type="auto"/>
            <w:gridSpan w:val="2"/>
            <w:shd w:val="clear" w:color="auto" w:fill="E0E0E0"/>
            <w:vAlign w:val="center"/>
          </w:tcPr>
          <w:p w14:paraId="2094737F" w14:textId="77777777" w:rsidR="00564158" w:rsidRPr="00D3085C" w:rsidRDefault="00564158" w:rsidP="00967D18">
            <w:pPr>
              <w:pStyle w:val="TAH"/>
            </w:pPr>
            <w:r w:rsidRPr="00D3085C">
              <w:t>Bit width</w:t>
            </w:r>
          </w:p>
        </w:tc>
      </w:tr>
      <w:tr w:rsidR="00564158" w:rsidRPr="008462B9" w14:paraId="1E038591" w14:textId="77777777" w:rsidTr="00D01803">
        <w:trPr>
          <w:trHeight w:val="105"/>
          <w:jc w:val="center"/>
        </w:trPr>
        <w:tc>
          <w:tcPr>
            <w:tcW w:w="0" w:type="auto"/>
            <w:vMerge/>
            <w:shd w:val="clear" w:color="auto" w:fill="E0E0E0"/>
            <w:vAlign w:val="center"/>
          </w:tcPr>
          <w:p w14:paraId="25FF516A" w14:textId="77777777" w:rsidR="00564158" w:rsidRPr="00D3085C" w:rsidRDefault="00564158" w:rsidP="00967D18">
            <w:pPr>
              <w:pStyle w:val="TAH"/>
            </w:pPr>
          </w:p>
        </w:tc>
        <w:tc>
          <w:tcPr>
            <w:tcW w:w="0" w:type="auto"/>
            <w:shd w:val="clear" w:color="auto" w:fill="E0E0E0"/>
            <w:vAlign w:val="center"/>
          </w:tcPr>
          <w:p w14:paraId="4EE3260D" w14:textId="77777777" w:rsidR="00564158" w:rsidRPr="00D3085C" w:rsidRDefault="00564158" w:rsidP="00967D18">
            <w:pPr>
              <w:pStyle w:val="TAH"/>
            </w:pPr>
            <w:r w:rsidRPr="00D3085C">
              <w:t>Max 1 or 2 layers</w:t>
            </w:r>
          </w:p>
        </w:tc>
        <w:tc>
          <w:tcPr>
            <w:tcW w:w="0" w:type="auto"/>
            <w:shd w:val="clear" w:color="auto" w:fill="E0E0E0"/>
            <w:vAlign w:val="center"/>
          </w:tcPr>
          <w:p w14:paraId="7B3792B1"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3492AB6B" w14:textId="77777777" w:rsidTr="00D01803">
        <w:trPr>
          <w:jc w:val="center"/>
        </w:trPr>
        <w:tc>
          <w:tcPr>
            <w:tcW w:w="0" w:type="auto"/>
            <w:vAlign w:val="center"/>
          </w:tcPr>
          <w:p w14:paraId="0827C97F" w14:textId="77777777" w:rsidR="00564158" w:rsidRPr="00D3085C" w:rsidRDefault="00564158" w:rsidP="00967D18">
            <w:pPr>
              <w:pStyle w:val="TAC"/>
            </w:pPr>
            <w:r w:rsidRPr="00D3085C">
              <w:t>Rank indication</w:t>
            </w:r>
          </w:p>
        </w:tc>
        <w:tc>
          <w:tcPr>
            <w:tcW w:w="0" w:type="auto"/>
            <w:vAlign w:val="center"/>
          </w:tcPr>
          <w:p w14:paraId="7969BAFD" w14:textId="77777777" w:rsidR="00564158" w:rsidRPr="00D3085C" w:rsidRDefault="00564158" w:rsidP="00967D18">
            <w:pPr>
              <w:pStyle w:val="TAC"/>
            </w:pPr>
            <w:r w:rsidRPr="00D3085C">
              <w:t>1</w:t>
            </w:r>
          </w:p>
        </w:tc>
        <w:tc>
          <w:tcPr>
            <w:tcW w:w="0" w:type="auto"/>
            <w:vAlign w:val="center"/>
          </w:tcPr>
          <w:p w14:paraId="68378268" w14:textId="77777777" w:rsidR="00564158" w:rsidRPr="00D3085C" w:rsidRDefault="00564158" w:rsidP="00967D18">
            <w:pPr>
              <w:pStyle w:val="TAC"/>
              <w:rPr>
                <w:lang w:eastAsia="zh-CN"/>
              </w:rPr>
            </w:pPr>
            <w:r>
              <w:rPr>
                <w:rFonts w:hint="eastAsia"/>
                <w:lang w:eastAsia="zh-CN"/>
              </w:rPr>
              <w:t>2</w:t>
            </w:r>
          </w:p>
        </w:tc>
      </w:tr>
      <w:tr w:rsidR="00564158" w:rsidRPr="00D3085C" w14:paraId="18C6D33C" w14:textId="77777777" w:rsidTr="00D01803">
        <w:trPr>
          <w:jc w:val="center"/>
        </w:trPr>
        <w:tc>
          <w:tcPr>
            <w:tcW w:w="0" w:type="auto"/>
            <w:vAlign w:val="center"/>
          </w:tcPr>
          <w:p w14:paraId="79C70754"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63710B16"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02C348A7" w14:textId="77777777" w:rsidR="00564158" w:rsidRDefault="00564158" w:rsidP="00967D18">
            <w:pPr>
              <w:pStyle w:val="TAC"/>
              <w:rPr>
                <w:lang w:eastAsia="zh-CN"/>
              </w:rPr>
            </w:pPr>
            <w:r>
              <w:rPr>
                <w:rFonts w:hint="eastAsia"/>
                <w:lang w:eastAsia="zh-CN"/>
              </w:rPr>
              <w:t>2</w:t>
            </w:r>
          </w:p>
        </w:tc>
      </w:tr>
    </w:tbl>
    <w:p w14:paraId="1EA270DB" w14:textId="77777777" w:rsidR="00564158" w:rsidRDefault="00564158" w:rsidP="00564158">
      <w:pPr>
        <w:rPr>
          <w:lang w:eastAsia="zh-CN"/>
        </w:rPr>
      </w:pPr>
    </w:p>
    <w:p w14:paraId="58D033AF" w14:textId="77777777"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22BAA921" w14:textId="77777777" w:rsidTr="00D01803">
        <w:trPr>
          <w:trHeight w:val="105"/>
          <w:jc w:val="center"/>
        </w:trPr>
        <w:tc>
          <w:tcPr>
            <w:tcW w:w="0" w:type="auto"/>
            <w:vMerge w:val="restart"/>
            <w:shd w:val="clear" w:color="auto" w:fill="E0E0E0"/>
            <w:vAlign w:val="center"/>
          </w:tcPr>
          <w:p w14:paraId="465BAE45" w14:textId="77777777" w:rsidR="00564158" w:rsidRPr="00D3085C" w:rsidRDefault="00564158" w:rsidP="00967D18">
            <w:pPr>
              <w:pStyle w:val="TAH"/>
            </w:pPr>
            <w:r w:rsidRPr="00D3085C">
              <w:t>Field</w:t>
            </w:r>
          </w:p>
        </w:tc>
        <w:tc>
          <w:tcPr>
            <w:tcW w:w="0" w:type="auto"/>
            <w:gridSpan w:val="3"/>
            <w:shd w:val="clear" w:color="auto" w:fill="E0E0E0"/>
            <w:vAlign w:val="center"/>
          </w:tcPr>
          <w:p w14:paraId="463963E9" w14:textId="77777777" w:rsidR="00564158" w:rsidRPr="00D3085C" w:rsidRDefault="00564158" w:rsidP="00967D18">
            <w:pPr>
              <w:pStyle w:val="TAH"/>
            </w:pPr>
            <w:r w:rsidRPr="00D3085C">
              <w:t>Bit width</w:t>
            </w:r>
          </w:p>
        </w:tc>
      </w:tr>
      <w:tr w:rsidR="00564158" w:rsidRPr="008462B9" w14:paraId="46548EB9" w14:textId="77777777" w:rsidTr="00D01803">
        <w:trPr>
          <w:trHeight w:val="105"/>
          <w:jc w:val="center"/>
        </w:trPr>
        <w:tc>
          <w:tcPr>
            <w:tcW w:w="0" w:type="auto"/>
            <w:vMerge/>
            <w:shd w:val="clear" w:color="auto" w:fill="E0E0E0"/>
            <w:vAlign w:val="center"/>
          </w:tcPr>
          <w:p w14:paraId="6DF71567" w14:textId="77777777" w:rsidR="00564158" w:rsidRPr="00D3085C" w:rsidRDefault="00564158" w:rsidP="00967D18">
            <w:pPr>
              <w:pStyle w:val="TAH"/>
            </w:pPr>
          </w:p>
        </w:tc>
        <w:tc>
          <w:tcPr>
            <w:tcW w:w="0" w:type="auto"/>
            <w:shd w:val="clear" w:color="auto" w:fill="E0E0E0"/>
            <w:vAlign w:val="center"/>
          </w:tcPr>
          <w:p w14:paraId="3AFCF605" w14:textId="77777777" w:rsidR="00564158" w:rsidRPr="00D3085C" w:rsidRDefault="00564158" w:rsidP="00967D18">
            <w:pPr>
              <w:pStyle w:val="TAH"/>
            </w:pPr>
            <w:r w:rsidRPr="00D3085C">
              <w:t>Max 1 or 2 layers</w:t>
            </w:r>
          </w:p>
        </w:tc>
        <w:tc>
          <w:tcPr>
            <w:tcW w:w="0" w:type="auto"/>
            <w:shd w:val="clear" w:color="auto" w:fill="E0E0E0"/>
            <w:vAlign w:val="center"/>
          </w:tcPr>
          <w:p w14:paraId="15770359"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11C82588" w14:textId="77777777" w:rsidR="00564158" w:rsidRPr="00D3085C" w:rsidRDefault="00564158" w:rsidP="00967D18">
            <w:pPr>
              <w:pStyle w:val="TAH"/>
            </w:pPr>
            <w:r w:rsidRPr="00466738">
              <w:t>Max 8 layers</w:t>
            </w:r>
          </w:p>
        </w:tc>
      </w:tr>
      <w:tr w:rsidR="00564158" w:rsidRPr="008462B9" w14:paraId="4CACB631" w14:textId="77777777" w:rsidTr="00D01803">
        <w:trPr>
          <w:jc w:val="center"/>
        </w:trPr>
        <w:tc>
          <w:tcPr>
            <w:tcW w:w="0" w:type="auto"/>
            <w:vAlign w:val="center"/>
          </w:tcPr>
          <w:p w14:paraId="34F43184" w14:textId="77777777" w:rsidR="00564158" w:rsidRPr="00D3085C" w:rsidRDefault="00564158" w:rsidP="00967D18">
            <w:pPr>
              <w:pStyle w:val="TAC"/>
            </w:pPr>
            <w:r w:rsidRPr="00D3085C">
              <w:t>Rank indication</w:t>
            </w:r>
          </w:p>
        </w:tc>
        <w:tc>
          <w:tcPr>
            <w:tcW w:w="0" w:type="auto"/>
            <w:vAlign w:val="center"/>
          </w:tcPr>
          <w:p w14:paraId="171C546C" w14:textId="77777777" w:rsidR="00564158" w:rsidRPr="00D3085C" w:rsidRDefault="00564158" w:rsidP="00967D18">
            <w:pPr>
              <w:pStyle w:val="TAC"/>
            </w:pPr>
            <w:r w:rsidRPr="00D3085C">
              <w:t>1</w:t>
            </w:r>
          </w:p>
        </w:tc>
        <w:tc>
          <w:tcPr>
            <w:tcW w:w="0" w:type="auto"/>
            <w:vAlign w:val="center"/>
          </w:tcPr>
          <w:p w14:paraId="34DF60F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896CFBE" w14:textId="77777777" w:rsidR="00564158" w:rsidRDefault="00564158" w:rsidP="00967D18">
            <w:pPr>
              <w:pStyle w:val="TAC"/>
              <w:rPr>
                <w:lang w:eastAsia="zh-CN"/>
              </w:rPr>
            </w:pPr>
            <w:r>
              <w:rPr>
                <w:rFonts w:hint="eastAsia"/>
                <w:lang w:eastAsia="zh-CN"/>
              </w:rPr>
              <w:t>3</w:t>
            </w:r>
          </w:p>
        </w:tc>
      </w:tr>
      <w:tr w:rsidR="00564158" w:rsidRPr="008462B9" w14:paraId="0E41A121" w14:textId="77777777" w:rsidTr="00D01803">
        <w:trPr>
          <w:jc w:val="center"/>
        </w:trPr>
        <w:tc>
          <w:tcPr>
            <w:tcW w:w="0" w:type="auto"/>
            <w:vAlign w:val="center"/>
          </w:tcPr>
          <w:p w14:paraId="18D64D8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0699BDE"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D93B4" w14:textId="77777777" w:rsidR="00564158" w:rsidRDefault="00564158" w:rsidP="00967D18">
            <w:pPr>
              <w:pStyle w:val="TAC"/>
              <w:rPr>
                <w:lang w:eastAsia="zh-CN"/>
              </w:rPr>
            </w:pPr>
            <w:r>
              <w:rPr>
                <w:rFonts w:hint="eastAsia"/>
                <w:lang w:eastAsia="zh-CN"/>
              </w:rPr>
              <w:t>2</w:t>
            </w:r>
          </w:p>
        </w:tc>
        <w:tc>
          <w:tcPr>
            <w:tcW w:w="0" w:type="auto"/>
            <w:vAlign w:val="center"/>
          </w:tcPr>
          <w:p w14:paraId="38682434" w14:textId="77777777" w:rsidR="00564158" w:rsidRDefault="00564158" w:rsidP="00967D18">
            <w:pPr>
              <w:pStyle w:val="TAC"/>
              <w:rPr>
                <w:lang w:eastAsia="zh-CN"/>
              </w:rPr>
            </w:pPr>
            <w:r>
              <w:rPr>
                <w:rFonts w:hint="eastAsia"/>
                <w:lang w:eastAsia="zh-CN"/>
              </w:rPr>
              <w:t>2</w:t>
            </w:r>
          </w:p>
        </w:tc>
      </w:tr>
    </w:tbl>
    <w:p w14:paraId="06CF3859" w14:textId="77777777" w:rsidR="001E7054" w:rsidRDefault="001E7054" w:rsidP="00481070">
      <w:pPr>
        <w:rPr>
          <w:lang w:eastAsia="zh-CN"/>
        </w:rPr>
      </w:pPr>
    </w:p>
    <w:p w14:paraId="56B15B23" w14:textId="77777777"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14:paraId="6D023F61"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0429A3">
        <w:rPr>
          <w:position w:val="-10"/>
          <w:lang w:eastAsia="zh-CN"/>
        </w:rPr>
        <w:pict w14:anchorId="2A9A71C5">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0429A3">
        <w:rPr>
          <w:position w:val="-10"/>
          <w:lang w:eastAsia="zh-CN"/>
        </w:rPr>
        <w:pict w14:anchorId="020B5A34">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0429A3">
        <w:rPr>
          <w:position w:val="-10"/>
          <w:lang w:eastAsia="zh-CN"/>
        </w:rPr>
        <w:pict w14:anchorId="089022E2">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0429A3">
        <w:rPr>
          <w:position w:val="-10"/>
          <w:lang w:eastAsia="zh-CN"/>
        </w:rPr>
        <w:pict w14:anchorId="1C96EF1B">
          <v:shape id="_x0000_i2874" type="#_x0000_t75" style="width:37.65pt;height:16.75pt">
            <v:imagedata r:id="rId466" o:title=""/>
          </v:shape>
        </w:pict>
      </w:r>
      <w:r w:rsidR="001E7054">
        <w:rPr>
          <w:rFonts w:hint="eastAsia"/>
          <w:lang w:eastAsia="zh-CN"/>
        </w:rPr>
        <w:t xml:space="preserve"> in rank 3 and 4 are defined as </w:t>
      </w:r>
      <w:r w:rsidR="000429A3">
        <w:rPr>
          <w:position w:val="-10"/>
          <w:lang w:eastAsia="zh-CN"/>
        </w:rPr>
        <w:pict w14:anchorId="655F8F5A">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429A3">
        <w:rPr>
          <w:position w:val="-30"/>
          <w:lang w:eastAsia="zh-CN"/>
        </w:rPr>
        <w:pict w14:anchorId="1E0B5543">
          <v:shape id="_x0000_i2876" type="#_x0000_t75" style="width:98.8pt;height:36.8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0429A3">
        <w:rPr>
          <w:position w:val="-30"/>
          <w:lang w:eastAsia="zh-CN"/>
        </w:rPr>
        <w:pict w14:anchorId="33D2BA2A">
          <v:shape id="_x0000_i2877" type="#_x0000_t75" style="width:94.6pt;height:36.8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0429A3">
        <w:rPr>
          <w:position w:val="-30"/>
          <w:lang w:eastAsia="zh-CN"/>
        </w:rPr>
        <w:pict w14:anchorId="363CBA65">
          <v:shape id="_x0000_i2878" type="#_x0000_t75" style="width:94.6pt;height:36.8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0429A3">
        <w:rPr>
          <w:position w:val="-10"/>
          <w:lang w:eastAsia="zh-CN"/>
        </w:rPr>
        <w:pict w14:anchorId="52C78610">
          <v:shape id="_x0000_i2879" type="#_x0000_t75" style="width:37.65pt;height:16.75pt">
            <v:imagedata r:id="rId466" o:title=""/>
          </v:shape>
        </w:pict>
      </w:r>
      <w:r w:rsidR="001E7054">
        <w:rPr>
          <w:rFonts w:hint="eastAsia"/>
          <w:lang w:eastAsia="zh-CN"/>
        </w:rPr>
        <w:t xml:space="preserve"> in rank 5 to 8 are defined as </w:t>
      </w:r>
      <w:r w:rsidR="000429A3">
        <w:rPr>
          <w:position w:val="-10"/>
          <w:lang w:eastAsia="zh-CN"/>
        </w:rPr>
        <w:pict w14:anchorId="4B6EF7B1">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429A3">
        <w:rPr>
          <w:position w:val="-30"/>
          <w:lang w:eastAsia="zh-CN"/>
        </w:rPr>
        <w:pict w14:anchorId="7B212002">
          <v:shape id="_x0000_i2881" type="#_x0000_t75" style="width:98.8pt;height:36.8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0429A3">
        <w:rPr>
          <w:position w:val="-10"/>
          <w:lang w:eastAsia="zh-CN"/>
        </w:rPr>
        <w:pict w14:anchorId="40D5DD58">
          <v:shape id="_x0000_i2882" type="#_x0000_t75" style="width:36.85pt;height:16.75pt">
            <v:imagedata r:id="rId472" o:title=""/>
          </v:shape>
        </w:pict>
      </w:r>
      <w:r>
        <w:rPr>
          <w:rFonts w:hint="eastAsia"/>
          <w:lang w:eastAsia="zh-CN"/>
        </w:rPr>
        <w:t xml:space="preserve"> are defined as </w:t>
      </w:r>
      <w:r w:rsidR="000429A3">
        <w:rPr>
          <w:position w:val="-10"/>
          <w:lang w:eastAsia="zh-CN"/>
        </w:rPr>
        <w:pict w14:anchorId="6799531B">
          <v:shape id="_x0000_i2883" type="#_x0000_t75" style="width:75.35pt;height:16.75pt">
            <v:imagedata r:id="rId473" o:title=""/>
          </v:shape>
        </w:pict>
      </w:r>
      <w:r>
        <w:rPr>
          <w:rFonts w:hint="eastAsia"/>
          <w:lang w:eastAsia="zh-CN"/>
        </w:rPr>
        <w:t xml:space="preserve"> and </w:t>
      </w:r>
      <w:r w:rsidR="000429A3">
        <w:rPr>
          <w:position w:val="-10"/>
          <w:lang w:eastAsia="zh-CN"/>
        </w:rPr>
        <w:lastRenderedPageBreak/>
        <w:pict w14:anchorId="0016205C">
          <v:shape id="_x0000_i2884" type="#_x0000_t75" style="width:34.35pt;height:16.75pt">
            <v:imagedata r:id="rId881" o:title=""/>
          </v:shape>
        </w:pict>
      </w:r>
      <w:r>
        <w:rPr>
          <w:rFonts w:hint="eastAsia"/>
          <w:lang w:eastAsia="zh-CN"/>
        </w:rPr>
        <w:t xml:space="preserve"> for </w:t>
      </w:r>
      <w:r w:rsidR="000429A3">
        <w:rPr>
          <w:position w:val="-10"/>
          <w:lang w:eastAsia="zh-CN"/>
        </w:rPr>
        <w:pict w14:anchorId="6BE40BF6">
          <v:shape id="_x0000_i2885" type="#_x0000_t75" style="width:40.2pt;height:16.75pt">
            <v:imagedata r:id="rId475" o:title=""/>
          </v:shape>
        </w:pict>
      </w:r>
      <w:r>
        <w:rPr>
          <w:rFonts w:hint="eastAsia"/>
          <w:lang w:eastAsia="zh-CN"/>
        </w:rPr>
        <w:t xml:space="preserve"> and </w:t>
      </w:r>
      <w:r w:rsidR="000429A3">
        <w:rPr>
          <w:position w:val="-10"/>
          <w:lang w:eastAsia="zh-CN"/>
        </w:rPr>
        <w:pict w14:anchorId="26ABD275">
          <v:shape id="_x0000_i2886" type="#_x0000_t75" style="width:34.35pt;height:16.75pt">
            <v:imagedata r:id="rId476" o:title=""/>
          </v:shape>
        </w:pict>
      </w:r>
      <w:r>
        <w:rPr>
          <w:rFonts w:hint="eastAsia"/>
          <w:lang w:eastAsia="zh-CN"/>
        </w:rPr>
        <w:t xml:space="preserve">, </w:t>
      </w:r>
      <w:r w:rsidR="000429A3">
        <w:rPr>
          <w:position w:val="-10"/>
          <w:lang w:eastAsia="zh-CN"/>
        </w:rPr>
        <w:pict w14:anchorId="28B59DF5">
          <v:shape id="_x0000_i2887" type="#_x0000_t75" style="width:34.35pt;height:16.75pt">
            <v:imagedata r:id="rId882" o:title=""/>
          </v:shape>
        </w:pict>
      </w:r>
      <w:r>
        <w:rPr>
          <w:rFonts w:hint="eastAsia"/>
          <w:lang w:eastAsia="zh-CN"/>
        </w:rPr>
        <w:t xml:space="preserve"> and </w:t>
      </w:r>
      <w:r w:rsidR="000429A3">
        <w:rPr>
          <w:position w:val="-10"/>
          <w:lang w:eastAsia="zh-CN"/>
        </w:rPr>
        <w:pict w14:anchorId="5A799678">
          <v:shape id="_x0000_i2888" type="#_x0000_t75" style="width:78.7pt;height:16.75pt">
            <v:imagedata r:id="rId478" o:title=""/>
          </v:shape>
        </w:pict>
      </w:r>
      <w:r>
        <w:rPr>
          <w:rFonts w:hint="eastAsia"/>
          <w:lang w:eastAsia="zh-CN"/>
        </w:rPr>
        <w:t xml:space="preserve"> for </w:t>
      </w:r>
      <w:r w:rsidR="000429A3">
        <w:rPr>
          <w:position w:val="-10"/>
          <w:lang w:eastAsia="zh-CN"/>
        </w:rPr>
        <w:pict w14:anchorId="058E6AF7">
          <v:shape id="_x0000_i2889" type="#_x0000_t75" style="width:40.2pt;height:16.75pt">
            <v:imagedata r:id="rId479" o:title=""/>
          </v:shape>
        </w:pict>
      </w:r>
      <w:r>
        <w:rPr>
          <w:rFonts w:hint="eastAsia"/>
          <w:lang w:eastAsia="zh-CN"/>
        </w:rPr>
        <w:t xml:space="preserve"> and </w:t>
      </w:r>
      <w:r w:rsidR="000429A3">
        <w:rPr>
          <w:position w:val="-10"/>
          <w:lang w:eastAsia="zh-CN"/>
        </w:rPr>
        <w:pict w14:anchorId="43AA3263">
          <v:shape id="_x0000_i2890" type="#_x0000_t75" style="width:34.35pt;height:16.75pt">
            <v:imagedata r:id="rId558" o:title=""/>
          </v:shape>
        </w:pict>
      </w:r>
      <w:r>
        <w:rPr>
          <w:rFonts w:hint="eastAsia"/>
          <w:lang w:eastAsia="zh-CN"/>
        </w:rPr>
        <w:t xml:space="preserve">, </w:t>
      </w:r>
      <w:r w:rsidR="000429A3">
        <w:rPr>
          <w:position w:val="-10"/>
          <w:lang w:eastAsia="zh-CN"/>
        </w:rPr>
        <w:pict w14:anchorId="735BE3B1">
          <v:shape id="_x0000_i2891" type="#_x0000_t75" style="width:75.35pt;height:16.75pt">
            <v:imagedata r:id="rId481" o:title=""/>
          </v:shape>
        </w:pict>
      </w:r>
      <w:r>
        <w:rPr>
          <w:rFonts w:hint="eastAsia"/>
          <w:lang w:eastAsia="zh-CN"/>
        </w:rPr>
        <w:t xml:space="preserve"> and </w:t>
      </w:r>
      <w:r w:rsidR="000429A3">
        <w:rPr>
          <w:position w:val="-10"/>
          <w:lang w:eastAsia="zh-CN"/>
        </w:rPr>
        <w:pict w14:anchorId="273AF470">
          <v:shape id="_x0000_i2892" type="#_x0000_t75" style="width:31.8pt;height:16.75pt">
            <v:imagedata r:id="rId559" o:title=""/>
          </v:shape>
        </w:pict>
      </w:r>
      <w:r>
        <w:rPr>
          <w:rFonts w:hint="eastAsia"/>
          <w:lang w:eastAsia="zh-CN"/>
        </w:rPr>
        <w:t xml:space="preserve"> for </w:t>
      </w:r>
      <w:r w:rsidR="000429A3">
        <w:rPr>
          <w:position w:val="-10"/>
          <w:lang w:eastAsia="zh-CN"/>
        </w:rPr>
        <w:pict w14:anchorId="1BC03F56">
          <v:shape id="_x0000_i2893" type="#_x0000_t75" style="width:34.35pt;height:16.75pt">
            <v:imagedata r:id="rId483" o:title=""/>
          </v:shape>
        </w:pict>
      </w:r>
      <w:r>
        <w:rPr>
          <w:rFonts w:hint="eastAsia"/>
          <w:lang w:eastAsia="zh-CN"/>
        </w:rPr>
        <w:t>.</w:t>
      </w:r>
    </w:p>
    <w:p w14:paraId="0A465B23" w14:textId="77777777" w:rsidR="001E7054" w:rsidRPr="005C0CF8" w:rsidRDefault="001E7054" w:rsidP="001E7054">
      <w:pPr>
        <w:rPr>
          <w:lang w:eastAsia="zh-CN"/>
        </w:rPr>
      </w:pPr>
    </w:p>
    <w:p w14:paraId="4822FA99" w14:textId="77777777"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0429A3">
        <w:rPr>
          <w:position w:val="-10"/>
          <w:lang w:eastAsia="zh-CN"/>
        </w:rPr>
        <w:pict w14:anchorId="394A8721">
          <v:shape id="_x0000_i2894" type="#_x0000_t75" style="width:52.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3CF1F7B7"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00F491DC"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418C42F8" w14:textId="77777777" w:rsidR="00D01803" w:rsidRPr="00064EEE" w:rsidRDefault="00D01803" w:rsidP="00650345">
            <w:pPr>
              <w:pStyle w:val="tah0"/>
              <w:rPr>
                <w:lang w:val="en-GB"/>
              </w:rPr>
            </w:pPr>
            <w:r w:rsidRPr="00064EEE">
              <w:rPr>
                <w:lang w:val="en-GB"/>
              </w:rPr>
              <w:t>Bit width</w:t>
            </w:r>
          </w:p>
        </w:tc>
      </w:tr>
      <w:tr w:rsidR="00D01803" w:rsidRPr="00A569D4" w14:paraId="7C589451"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29B901B2"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982D7D1" w14:textId="77777777"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6B9E31B5"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EE5E338"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444A9590"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6E90A548"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6D3EF3EA"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04807" w14:textId="77777777" w:rsidR="00D01803" w:rsidRPr="00D14E50" w:rsidRDefault="000429A3" w:rsidP="00650345">
            <w:pPr>
              <w:pStyle w:val="tac0"/>
              <w:rPr>
                <w:rFonts w:eastAsia="SimSun"/>
                <w:lang w:val="en-GB" w:eastAsia="zh-CN"/>
              </w:rPr>
            </w:pPr>
            <w:r>
              <w:rPr>
                <w:position w:val="-12"/>
                <w:lang w:eastAsia="zh-CN"/>
              </w:rPr>
              <w:pict w14:anchorId="7B2EE25D">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877FD4D" w14:textId="77777777" w:rsidR="00D01803" w:rsidRDefault="000429A3" w:rsidP="00650345">
            <w:pPr>
              <w:pStyle w:val="tac0"/>
              <w:rPr>
                <w:rFonts w:eastAsia="SimSun"/>
                <w:lang w:val="de-DE" w:eastAsia="zh-CN"/>
              </w:rPr>
            </w:pPr>
            <w:r>
              <w:rPr>
                <w:position w:val="-12"/>
                <w:lang w:eastAsia="zh-CN"/>
              </w:rPr>
              <w:pict w14:anchorId="50AF00C5">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E3D34C3" w14:textId="77777777" w:rsidR="00D01803" w:rsidRPr="00064EEE" w:rsidRDefault="000429A3" w:rsidP="00650345">
            <w:pPr>
              <w:pStyle w:val="tac0"/>
              <w:rPr>
                <w:lang w:val="en-GB"/>
              </w:rPr>
            </w:pPr>
            <w:r>
              <w:rPr>
                <w:position w:val="-32"/>
                <w:lang w:eastAsia="zh-CN"/>
              </w:rPr>
              <w:pict w14:anchorId="64BD707D">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14:paraId="2D1DE2C0" w14:textId="77777777" w:rsidR="00D01803" w:rsidRDefault="000429A3" w:rsidP="00650345">
            <w:pPr>
              <w:pStyle w:val="tac0"/>
              <w:rPr>
                <w:rFonts w:eastAsia="SimSun"/>
                <w:lang w:val="de-DE" w:eastAsia="zh-CN"/>
              </w:rPr>
            </w:pPr>
            <w:r>
              <w:rPr>
                <w:position w:val="-32"/>
                <w:lang w:eastAsia="zh-CN"/>
              </w:rPr>
              <w:pict w14:anchorId="52914CF7">
                <v:shape id="_x0000_i2898" type="#_x0000_t75" style="width:105.5pt;height:28.45pt">
                  <v:imagedata r:id="rId509" o:title=""/>
                </v:shape>
              </w:pict>
            </w:r>
          </w:p>
        </w:tc>
      </w:tr>
      <w:tr w:rsidR="00D01803" w:rsidRPr="00A569D4" w14:paraId="09DC4582"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3E21AA93"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99A724" w14:textId="77777777" w:rsidR="00D01803" w:rsidRPr="00D14E50" w:rsidRDefault="000429A3" w:rsidP="00650345">
            <w:pPr>
              <w:pStyle w:val="tac0"/>
              <w:rPr>
                <w:rFonts w:eastAsia="SimSun"/>
                <w:lang w:val="en-GB" w:eastAsia="zh-CN"/>
              </w:rPr>
            </w:pPr>
            <w:r>
              <w:rPr>
                <w:position w:val="-12"/>
                <w:lang w:eastAsia="zh-CN"/>
              </w:rPr>
              <w:pict w14:anchorId="2B428C9A">
                <v:shape id="_x0000_i2899"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1DADCC79" w14:textId="77777777" w:rsidR="00D01803" w:rsidRDefault="000429A3" w:rsidP="00650345">
            <w:pPr>
              <w:pStyle w:val="tac0"/>
              <w:rPr>
                <w:rFonts w:eastAsia="SimSun"/>
                <w:lang w:val="de-DE" w:eastAsia="zh-CN"/>
              </w:rPr>
            </w:pPr>
            <w:r>
              <w:rPr>
                <w:position w:val="-12"/>
                <w:lang w:eastAsia="zh-CN"/>
              </w:rPr>
              <w:pict w14:anchorId="3318C6DD">
                <v:shape id="_x0000_i2900" type="#_x0000_t75" style="width:75.3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2F8A00DF" w14:textId="77777777" w:rsidR="00D01803" w:rsidRPr="00064EEE" w:rsidRDefault="000429A3" w:rsidP="00650345">
            <w:pPr>
              <w:pStyle w:val="tac0"/>
              <w:rPr>
                <w:lang w:val="en-GB"/>
              </w:rPr>
            </w:pPr>
            <w:r>
              <w:rPr>
                <w:position w:val="-12"/>
                <w:lang w:eastAsia="zh-CN"/>
              </w:rPr>
              <w:pict w14:anchorId="5891DABC">
                <v:shape id="_x0000_i2901" type="#_x0000_t75" style="width:75.3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14:paraId="5C50265B" w14:textId="77777777" w:rsidR="00D01803" w:rsidRDefault="000429A3" w:rsidP="00650345">
            <w:pPr>
              <w:pStyle w:val="tac0"/>
              <w:rPr>
                <w:rFonts w:eastAsia="SimSun"/>
                <w:lang w:val="de-DE" w:eastAsia="zh-CN"/>
              </w:rPr>
            </w:pPr>
            <w:r>
              <w:rPr>
                <w:position w:val="-12"/>
                <w:lang w:eastAsia="zh-CN"/>
              </w:rPr>
              <w:pict w14:anchorId="6E813EF4">
                <v:shape id="_x0000_i2902" type="#_x0000_t75" style="width:75.35pt;height:15.9pt">
                  <v:imagedata r:id="rId549" o:title=""/>
                </v:shape>
              </w:pict>
            </w:r>
          </w:p>
        </w:tc>
      </w:tr>
      <w:tr w:rsidR="00D01803" w:rsidRPr="00A569D4" w14:paraId="3819D37E"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2633489" w14:textId="77777777"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12E36156" w14:textId="77777777" w:rsidR="00D01803" w:rsidRPr="00064EEE" w:rsidRDefault="00D01803" w:rsidP="00650345">
            <w:pPr>
              <w:pStyle w:val="tah0"/>
              <w:rPr>
                <w:lang w:val="en-GB"/>
              </w:rPr>
            </w:pPr>
            <w:r w:rsidRPr="00064EEE">
              <w:rPr>
                <w:lang w:val="en-GB"/>
              </w:rPr>
              <w:t>Bit width</w:t>
            </w:r>
          </w:p>
        </w:tc>
      </w:tr>
      <w:tr w:rsidR="00D01803" w:rsidRPr="00A569D4" w14:paraId="4FB7F4C0"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51D36BE7"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6DF62AC" w14:textId="77777777"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32D92D96" w14:textId="77777777"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0B6A9CF"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0A9D4DA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67AC4E62"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5F354CBB" w14:textId="77777777"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CD79C1" w14:textId="77777777" w:rsidR="00D01803" w:rsidRPr="00D14E50" w:rsidRDefault="000429A3" w:rsidP="00650345">
            <w:pPr>
              <w:pStyle w:val="tac0"/>
              <w:rPr>
                <w:rFonts w:eastAsia="SimSun"/>
                <w:lang w:val="en-GB" w:eastAsia="zh-CN"/>
              </w:rPr>
            </w:pPr>
            <w:r>
              <w:rPr>
                <w:position w:val="-12"/>
                <w:lang w:eastAsia="zh-CN"/>
              </w:rPr>
              <w:pict w14:anchorId="6F58FC9E">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57C49018" w14:textId="77777777" w:rsidR="00D01803" w:rsidRDefault="000429A3" w:rsidP="00650345">
            <w:pPr>
              <w:pStyle w:val="tac0"/>
              <w:rPr>
                <w:rFonts w:eastAsia="SimSun"/>
                <w:lang w:val="de-DE" w:eastAsia="zh-CN"/>
              </w:rPr>
            </w:pPr>
            <w:r>
              <w:rPr>
                <w:position w:val="-12"/>
                <w:lang w:eastAsia="zh-CN"/>
              </w:rPr>
              <w:pict w14:anchorId="43E01B7B">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D8BE4A" w14:textId="77777777" w:rsidR="00D01803" w:rsidRPr="00064EEE" w:rsidRDefault="000429A3" w:rsidP="00650345">
            <w:pPr>
              <w:pStyle w:val="tac0"/>
              <w:rPr>
                <w:lang w:val="en-GB"/>
              </w:rPr>
            </w:pPr>
            <w:r>
              <w:rPr>
                <w:position w:val="-12"/>
                <w:lang w:eastAsia="zh-CN"/>
              </w:rPr>
              <w:pict w14:anchorId="078B0EAF">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5808E0FE" w14:textId="77777777" w:rsidR="00D01803" w:rsidRDefault="000429A3" w:rsidP="00650345">
            <w:pPr>
              <w:pStyle w:val="tac0"/>
              <w:rPr>
                <w:rFonts w:eastAsia="SimSun"/>
                <w:lang w:val="de-DE" w:eastAsia="zh-CN"/>
              </w:rPr>
            </w:pPr>
            <w:r>
              <w:rPr>
                <w:position w:val="-12"/>
                <w:lang w:eastAsia="zh-CN"/>
              </w:rPr>
              <w:pict w14:anchorId="7CBF109C">
                <v:shape id="_x0000_i2906" type="#_x0000_t75" style="width:72.85pt;height:15.9pt">
                  <v:imagedata r:id="rId548" o:title=""/>
                </v:shape>
              </w:pict>
            </w:r>
          </w:p>
        </w:tc>
      </w:tr>
      <w:tr w:rsidR="00D01803" w:rsidRPr="00A569D4" w14:paraId="4C8D9DE2"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5847E4D6" w14:textId="77777777"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22BA69" w14:textId="77777777" w:rsidR="00D01803" w:rsidRDefault="000429A3" w:rsidP="00650345">
            <w:pPr>
              <w:pStyle w:val="tac0"/>
              <w:rPr>
                <w:lang w:eastAsia="zh-CN"/>
              </w:rPr>
            </w:pPr>
            <w:r>
              <w:rPr>
                <w:position w:val="-12"/>
                <w:lang w:eastAsia="zh-CN"/>
              </w:rPr>
              <w:pict w14:anchorId="48ED23FC">
                <v:shape id="_x0000_i2907" type="#_x0000_t75" style="width:75.3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45631BA" w14:textId="77777777" w:rsidR="00D01803" w:rsidRDefault="000429A3" w:rsidP="00650345">
            <w:pPr>
              <w:pStyle w:val="tac0"/>
              <w:rPr>
                <w:lang w:eastAsia="zh-CN"/>
              </w:rPr>
            </w:pPr>
            <w:r>
              <w:rPr>
                <w:position w:val="-12"/>
                <w:lang w:eastAsia="zh-CN"/>
              </w:rPr>
              <w:pict w14:anchorId="4C8A695E">
                <v:shape id="_x0000_i2908" type="#_x0000_t75" style="width:75.3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BE6F69" w14:textId="77777777" w:rsidR="00D01803" w:rsidRDefault="000429A3" w:rsidP="00650345">
            <w:pPr>
              <w:pStyle w:val="tac0"/>
              <w:rPr>
                <w:lang w:eastAsia="zh-CN"/>
              </w:rPr>
            </w:pPr>
            <w:r>
              <w:rPr>
                <w:position w:val="-12"/>
                <w:lang w:eastAsia="zh-CN"/>
              </w:rPr>
              <w:pict w14:anchorId="74F9076C">
                <v:shape id="_x0000_i2909" type="#_x0000_t75" style="width:75.3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39C4C385" w14:textId="77777777" w:rsidR="00D01803" w:rsidRDefault="000429A3" w:rsidP="00650345">
            <w:pPr>
              <w:pStyle w:val="tac0"/>
              <w:rPr>
                <w:lang w:eastAsia="zh-CN"/>
              </w:rPr>
            </w:pPr>
            <w:r>
              <w:rPr>
                <w:position w:val="-12"/>
                <w:lang w:eastAsia="zh-CN"/>
              </w:rPr>
              <w:pict w14:anchorId="109EB6FE">
                <v:shape id="_x0000_i2910" type="#_x0000_t75" style="width:75.35pt;height:15.9pt">
                  <v:imagedata r:id="rId549" o:title=""/>
                </v:shape>
              </w:pict>
            </w:r>
          </w:p>
        </w:tc>
      </w:tr>
    </w:tbl>
    <w:p w14:paraId="6FEEB566" w14:textId="77777777" w:rsidR="00D01803" w:rsidRDefault="00D01803" w:rsidP="00564158">
      <w:pPr>
        <w:rPr>
          <w:lang w:eastAsia="zh-CN"/>
        </w:rPr>
      </w:pPr>
    </w:p>
    <w:p w14:paraId="33B20324" w14:textId="77777777"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4F2F43EF"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1A5F5087" w14:textId="77777777" w:rsidTr="00020D7C">
        <w:trPr>
          <w:cantSplit/>
          <w:trHeight w:val="33"/>
          <w:jc w:val="center"/>
        </w:trPr>
        <w:tc>
          <w:tcPr>
            <w:tcW w:w="1046" w:type="dxa"/>
            <w:vMerge w:val="restart"/>
            <w:shd w:val="clear" w:color="auto" w:fill="E0E0E0"/>
            <w:vAlign w:val="center"/>
            <w:hideMark/>
          </w:tcPr>
          <w:p w14:paraId="634E0914"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43BF3BA0" w14:textId="77777777" w:rsidR="00564158" w:rsidRDefault="00564158" w:rsidP="00967D18">
            <w:pPr>
              <w:pStyle w:val="tah0"/>
              <w:rPr>
                <w:lang w:val="en-GB"/>
              </w:rPr>
            </w:pPr>
            <w:r w:rsidRPr="00466738">
              <w:rPr>
                <w:lang w:val="en-GB"/>
              </w:rPr>
              <w:t>Bit width</w:t>
            </w:r>
            <w:r>
              <w:rPr>
                <w:lang w:val="en-GB"/>
              </w:rPr>
              <w:t xml:space="preserve"> </w:t>
            </w:r>
          </w:p>
        </w:tc>
      </w:tr>
      <w:tr w:rsidR="00564158" w14:paraId="49881E53" w14:textId="77777777" w:rsidTr="00020D7C">
        <w:trPr>
          <w:cantSplit/>
          <w:trHeight w:val="33"/>
          <w:jc w:val="center"/>
        </w:trPr>
        <w:tc>
          <w:tcPr>
            <w:tcW w:w="1046" w:type="dxa"/>
            <w:vMerge/>
            <w:shd w:val="clear" w:color="auto" w:fill="E0E0E0"/>
            <w:vAlign w:val="center"/>
            <w:hideMark/>
          </w:tcPr>
          <w:p w14:paraId="55A117FE"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0225A05" w14:textId="77777777"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14:paraId="60E43720" w14:textId="77777777"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14:paraId="2E23A124" w14:textId="77777777"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14:paraId="27E9A5BD" w14:textId="77777777"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14:paraId="0F7A2B73" w14:textId="77777777" w:rsidTr="00020D7C">
        <w:trPr>
          <w:cantSplit/>
          <w:jc w:val="center"/>
        </w:trPr>
        <w:tc>
          <w:tcPr>
            <w:tcW w:w="1046" w:type="dxa"/>
            <w:tcMar>
              <w:top w:w="0" w:type="dxa"/>
              <w:left w:w="108" w:type="dxa"/>
              <w:bottom w:w="0" w:type="dxa"/>
              <w:right w:w="108" w:type="dxa"/>
            </w:tcMar>
            <w:vAlign w:val="center"/>
            <w:hideMark/>
          </w:tcPr>
          <w:p w14:paraId="060027C1"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14:paraId="4F01C32C"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11A94155"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253C2542"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F6E247B"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9794C3E" w14:textId="77777777" w:rsidTr="00020D7C">
        <w:trPr>
          <w:cantSplit/>
          <w:jc w:val="center"/>
        </w:trPr>
        <w:tc>
          <w:tcPr>
            <w:tcW w:w="1046" w:type="dxa"/>
            <w:tcMar>
              <w:top w:w="0" w:type="dxa"/>
              <w:left w:w="108" w:type="dxa"/>
              <w:bottom w:w="0" w:type="dxa"/>
              <w:right w:w="108" w:type="dxa"/>
            </w:tcMar>
            <w:vAlign w:val="center"/>
            <w:hideMark/>
          </w:tcPr>
          <w:p w14:paraId="5CE1870F" w14:textId="77777777"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14:paraId="530731B3"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560A8568"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CACB767"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3904D557"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7EF6772" w14:textId="77777777" w:rsidTr="00020D7C">
        <w:trPr>
          <w:cantSplit/>
          <w:jc w:val="center"/>
        </w:trPr>
        <w:tc>
          <w:tcPr>
            <w:tcW w:w="1046" w:type="dxa"/>
            <w:tcMar>
              <w:top w:w="0" w:type="dxa"/>
              <w:left w:w="108" w:type="dxa"/>
              <w:bottom w:w="0" w:type="dxa"/>
              <w:right w:w="108" w:type="dxa"/>
            </w:tcMar>
            <w:vAlign w:val="center"/>
            <w:hideMark/>
          </w:tcPr>
          <w:p w14:paraId="0D6E8DA4"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14:paraId="653C7902"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5BFB36EA"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4F768C25"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11EB38D1" w14:textId="77777777" w:rsidR="00564158" w:rsidRDefault="00564158" w:rsidP="00967D18">
            <w:pPr>
              <w:pStyle w:val="tac0"/>
              <w:rPr>
                <w:rFonts w:eastAsia="SimSun"/>
                <w:lang w:eastAsia="zh-CN"/>
              </w:rPr>
            </w:pPr>
            <w:r>
              <w:rPr>
                <w:rFonts w:eastAsia="SimSun" w:hint="eastAsia"/>
                <w:lang w:eastAsia="zh-CN"/>
              </w:rPr>
              <w:t>0</w:t>
            </w:r>
          </w:p>
        </w:tc>
      </w:tr>
      <w:tr w:rsidR="00564158" w14:paraId="75766C00" w14:textId="77777777" w:rsidTr="00020D7C">
        <w:trPr>
          <w:cantSplit/>
          <w:jc w:val="center"/>
        </w:trPr>
        <w:tc>
          <w:tcPr>
            <w:tcW w:w="1046" w:type="dxa"/>
            <w:tcMar>
              <w:top w:w="0" w:type="dxa"/>
              <w:left w:w="108" w:type="dxa"/>
              <w:bottom w:w="0" w:type="dxa"/>
              <w:right w:w="108" w:type="dxa"/>
            </w:tcMar>
            <w:vAlign w:val="center"/>
            <w:hideMark/>
          </w:tcPr>
          <w:p w14:paraId="066038C4" w14:textId="77777777"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14:paraId="346E5B18"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8A981C9"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69E4BC3B"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071616D4" w14:textId="77777777" w:rsidR="00564158" w:rsidRDefault="00564158" w:rsidP="00967D18">
            <w:pPr>
              <w:pStyle w:val="tac0"/>
              <w:rPr>
                <w:rFonts w:eastAsia="SimSun"/>
                <w:lang w:eastAsia="zh-CN"/>
              </w:rPr>
            </w:pPr>
            <w:r>
              <w:rPr>
                <w:rFonts w:eastAsia="SimSun" w:hint="eastAsia"/>
                <w:lang w:eastAsia="zh-CN"/>
              </w:rPr>
              <w:t>0</w:t>
            </w:r>
          </w:p>
        </w:tc>
      </w:tr>
    </w:tbl>
    <w:p w14:paraId="5B1A238D" w14:textId="77777777" w:rsidR="00564158" w:rsidRDefault="00564158" w:rsidP="00564158">
      <w:pPr>
        <w:rPr>
          <w:lang w:eastAsia="zh-CN"/>
        </w:rPr>
      </w:pPr>
    </w:p>
    <w:p w14:paraId="14D2B343"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14:paraId="115C393C" w14:textId="77777777" w:rsidTr="00020D7C">
        <w:trPr>
          <w:trHeight w:val="105"/>
          <w:jc w:val="center"/>
        </w:trPr>
        <w:tc>
          <w:tcPr>
            <w:tcW w:w="0" w:type="auto"/>
            <w:vMerge w:val="restart"/>
            <w:shd w:val="clear" w:color="auto" w:fill="E0E0E0"/>
            <w:vAlign w:val="center"/>
          </w:tcPr>
          <w:p w14:paraId="7233DF6A" w14:textId="77777777" w:rsidR="00564158" w:rsidRPr="00466738" w:rsidRDefault="00564158" w:rsidP="00020D7C">
            <w:pPr>
              <w:pStyle w:val="TAH"/>
            </w:pPr>
            <w:r w:rsidRPr="00466738">
              <w:t>Field</w:t>
            </w:r>
          </w:p>
        </w:tc>
        <w:tc>
          <w:tcPr>
            <w:tcW w:w="0" w:type="auto"/>
            <w:gridSpan w:val="8"/>
            <w:shd w:val="clear" w:color="auto" w:fill="E0E0E0"/>
            <w:vAlign w:val="center"/>
          </w:tcPr>
          <w:p w14:paraId="4B0EC9B0" w14:textId="77777777" w:rsidR="00564158" w:rsidRPr="00466738" w:rsidRDefault="00564158" w:rsidP="00020D7C">
            <w:pPr>
              <w:pStyle w:val="TAH"/>
            </w:pPr>
            <w:r w:rsidRPr="00466738">
              <w:t>Bit width</w:t>
            </w:r>
          </w:p>
        </w:tc>
      </w:tr>
      <w:tr w:rsidR="00564158" w:rsidRPr="00466738" w14:paraId="2EF2EF19" w14:textId="77777777" w:rsidTr="00020D7C">
        <w:trPr>
          <w:trHeight w:val="105"/>
          <w:jc w:val="center"/>
        </w:trPr>
        <w:tc>
          <w:tcPr>
            <w:tcW w:w="0" w:type="auto"/>
            <w:vMerge/>
            <w:shd w:val="clear" w:color="auto" w:fill="E0E0E0"/>
            <w:vAlign w:val="center"/>
          </w:tcPr>
          <w:p w14:paraId="1A0C738A" w14:textId="77777777" w:rsidR="00564158" w:rsidRPr="00466738" w:rsidRDefault="00564158" w:rsidP="00020D7C">
            <w:pPr>
              <w:pStyle w:val="TAH"/>
            </w:pPr>
          </w:p>
        </w:tc>
        <w:tc>
          <w:tcPr>
            <w:tcW w:w="0" w:type="auto"/>
            <w:shd w:val="clear" w:color="auto" w:fill="E0E0E0"/>
            <w:vAlign w:val="center"/>
          </w:tcPr>
          <w:p w14:paraId="6AB92635" w14:textId="77777777" w:rsidR="00564158" w:rsidRPr="00466738" w:rsidRDefault="00564158" w:rsidP="00020D7C">
            <w:pPr>
              <w:pStyle w:val="TAH"/>
            </w:pPr>
            <w:r w:rsidRPr="00466738">
              <w:t>Rank = 1</w:t>
            </w:r>
          </w:p>
        </w:tc>
        <w:tc>
          <w:tcPr>
            <w:tcW w:w="0" w:type="auto"/>
            <w:shd w:val="clear" w:color="auto" w:fill="E0E0E0"/>
            <w:vAlign w:val="center"/>
          </w:tcPr>
          <w:p w14:paraId="5BFBBE7B" w14:textId="77777777" w:rsidR="00564158" w:rsidRPr="00466738" w:rsidRDefault="00564158" w:rsidP="00020D7C">
            <w:pPr>
              <w:pStyle w:val="TAH"/>
            </w:pPr>
            <w:r w:rsidRPr="00466738">
              <w:t>Rank = 2</w:t>
            </w:r>
          </w:p>
        </w:tc>
        <w:tc>
          <w:tcPr>
            <w:tcW w:w="0" w:type="auto"/>
            <w:shd w:val="clear" w:color="auto" w:fill="E0E0E0"/>
            <w:vAlign w:val="center"/>
          </w:tcPr>
          <w:p w14:paraId="63C75EDB" w14:textId="77777777" w:rsidR="00564158" w:rsidRPr="00466738" w:rsidRDefault="00564158" w:rsidP="00020D7C">
            <w:pPr>
              <w:pStyle w:val="TAH"/>
            </w:pPr>
            <w:r w:rsidRPr="00466738">
              <w:t>Rank = 3</w:t>
            </w:r>
          </w:p>
        </w:tc>
        <w:tc>
          <w:tcPr>
            <w:tcW w:w="0" w:type="auto"/>
            <w:shd w:val="clear" w:color="auto" w:fill="E0E0E0"/>
            <w:vAlign w:val="center"/>
          </w:tcPr>
          <w:p w14:paraId="728EE028" w14:textId="77777777" w:rsidR="00564158" w:rsidRPr="00466738" w:rsidRDefault="00564158" w:rsidP="00020D7C">
            <w:pPr>
              <w:pStyle w:val="TAH"/>
            </w:pPr>
            <w:r w:rsidRPr="00466738">
              <w:t>Rank =4</w:t>
            </w:r>
          </w:p>
        </w:tc>
        <w:tc>
          <w:tcPr>
            <w:tcW w:w="0" w:type="auto"/>
            <w:shd w:val="clear" w:color="auto" w:fill="E0E0E0"/>
            <w:vAlign w:val="center"/>
          </w:tcPr>
          <w:p w14:paraId="6E3A4E3F" w14:textId="77777777" w:rsidR="00564158" w:rsidRPr="00466738" w:rsidRDefault="00564158" w:rsidP="00020D7C">
            <w:pPr>
              <w:pStyle w:val="TAH"/>
            </w:pPr>
            <w:r w:rsidRPr="00466738">
              <w:t>Rank = 5</w:t>
            </w:r>
          </w:p>
        </w:tc>
        <w:tc>
          <w:tcPr>
            <w:tcW w:w="0" w:type="auto"/>
            <w:shd w:val="clear" w:color="auto" w:fill="E0E0E0"/>
            <w:vAlign w:val="center"/>
          </w:tcPr>
          <w:p w14:paraId="4DD8C07F" w14:textId="77777777" w:rsidR="00564158" w:rsidRPr="00466738" w:rsidRDefault="00564158" w:rsidP="00020D7C">
            <w:pPr>
              <w:pStyle w:val="TAH"/>
            </w:pPr>
            <w:r w:rsidRPr="00466738">
              <w:t>Rank = 6</w:t>
            </w:r>
          </w:p>
        </w:tc>
        <w:tc>
          <w:tcPr>
            <w:tcW w:w="0" w:type="auto"/>
            <w:shd w:val="clear" w:color="auto" w:fill="E0E0E0"/>
            <w:vAlign w:val="center"/>
          </w:tcPr>
          <w:p w14:paraId="0F5D9A7C" w14:textId="77777777" w:rsidR="00564158" w:rsidRPr="00466738" w:rsidRDefault="00564158" w:rsidP="00020D7C">
            <w:pPr>
              <w:pStyle w:val="TAH"/>
            </w:pPr>
            <w:r w:rsidRPr="00466738">
              <w:t>Rank = 7</w:t>
            </w:r>
          </w:p>
        </w:tc>
        <w:tc>
          <w:tcPr>
            <w:tcW w:w="0" w:type="auto"/>
            <w:shd w:val="clear" w:color="auto" w:fill="E0E0E0"/>
            <w:vAlign w:val="center"/>
          </w:tcPr>
          <w:p w14:paraId="14FC526D" w14:textId="77777777" w:rsidR="00564158" w:rsidRPr="00466738" w:rsidRDefault="00564158" w:rsidP="00020D7C">
            <w:pPr>
              <w:pStyle w:val="TAH"/>
            </w:pPr>
            <w:r w:rsidRPr="00466738">
              <w:t>Rank = 8</w:t>
            </w:r>
          </w:p>
        </w:tc>
      </w:tr>
      <w:tr w:rsidR="00564158" w:rsidRPr="00466738" w14:paraId="400C6F3C" w14:textId="77777777" w:rsidTr="00020D7C">
        <w:trPr>
          <w:jc w:val="center"/>
        </w:trPr>
        <w:tc>
          <w:tcPr>
            <w:tcW w:w="0" w:type="auto"/>
            <w:vAlign w:val="center"/>
          </w:tcPr>
          <w:p w14:paraId="38CB6135"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6D5D00E6" w14:textId="77777777" w:rsidR="00564158" w:rsidRPr="00466738" w:rsidRDefault="000429A3" w:rsidP="00967D18">
            <w:pPr>
              <w:pStyle w:val="TAC"/>
            </w:pPr>
            <w:r>
              <w:rPr>
                <w:noProof/>
                <w:position w:val="-12"/>
                <w:lang w:eastAsia="zh-CN"/>
              </w:rPr>
              <w:pict w14:anchorId="33DEF262">
                <v:shape id="_x0000_i2911" type="#_x0000_t75" style="width:67pt;height:18.4pt">
                  <v:imagedata r:id="rId883" o:title=""/>
                </v:shape>
              </w:pict>
            </w:r>
          </w:p>
        </w:tc>
        <w:tc>
          <w:tcPr>
            <w:tcW w:w="0" w:type="auto"/>
            <w:vAlign w:val="center"/>
          </w:tcPr>
          <w:p w14:paraId="23F85ECF" w14:textId="77777777" w:rsidR="00564158" w:rsidRPr="00466738" w:rsidRDefault="000429A3" w:rsidP="00967D18">
            <w:pPr>
              <w:pStyle w:val="TAC"/>
            </w:pPr>
            <w:r>
              <w:rPr>
                <w:noProof/>
                <w:position w:val="-12"/>
                <w:lang w:eastAsia="zh-CN"/>
              </w:rPr>
              <w:pict w14:anchorId="0B0577B7">
                <v:shape id="_x0000_i2912" type="#_x0000_t75" style="width:67pt;height:18.4pt">
                  <v:imagedata r:id="rId883" o:title=""/>
                </v:shape>
              </w:pict>
            </w:r>
          </w:p>
        </w:tc>
        <w:tc>
          <w:tcPr>
            <w:tcW w:w="0" w:type="auto"/>
            <w:vAlign w:val="center"/>
          </w:tcPr>
          <w:p w14:paraId="0A59EA5E" w14:textId="77777777" w:rsidR="00564158" w:rsidRPr="00466738" w:rsidRDefault="00564158" w:rsidP="00967D18">
            <w:pPr>
              <w:pStyle w:val="TAC"/>
              <w:rPr>
                <w:lang w:eastAsia="zh-CN"/>
              </w:rPr>
            </w:pPr>
            <w:r>
              <w:rPr>
                <w:lang w:eastAsia="zh-CN"/>
              </w:rPr>
              <w:t>2</w:t>
            </w:r>
          </w:p>
        </w:tc>
        <w:tc>
          <w:tcPr>
            <w:tcW w:w="0" w:type="auto"/>
            <w:vAlign w:val="center"/>
          </w:tcPr>
          <w:p w14:paraId="3680D058" w14:textId="77777777" w:rsidR="00564158" w:rsidRPr="00466738" w:rsidRDefault="00564158" w:rsidP="00967D18">
            <w:pPr>
              <w:pStyle w:val="TAC"/>
              <w:rPr>
                <w:lang w:eastAsia="zh-CN"/>
              </w:rPr>
            </w:pPr>
            <w:r>
              <w:rPr>
                <w:lang w:eastAsia="zh-CN"/>
              </w:rPr>
              <w:t>2</w:t>
            </w:r>
          </w:p>
        </w:tc>
        <w:tc>
          <w:tcPr>
            <w:tcW w:w="0" w:type="auto"/>
            <w:vAlign w:val="center"/>
          </w:tcPr>
          <w:p w14:paraId="06C5A2A7" w14:textId="77777777" w:rsidR="00564158" w:rsidRPr="00466738" w:rsidRDefault="0053548E" w:rsidP="00967D18">
            <w:pPr>
              <w:pStyle w:val="TAC"/>
            </w:pPr>
            <w:r>
              <w:rPr>
                <w:lang w:eastAsia="zh-CN"/>
              </w:rPr>
              <w:t>2</w:t>
            </w:r>
          </w:p>
        </w:tc>
        <w:tc>
          <w:tcPr>
            <w:tcW w:w="0" w:type="auto"/>
            <w:vAlign w:val="center"/>
          </w:tcPr>
          <w:p w14:paraId="66FD9C9C" w14:textId="77777777" w:rsidR="00564158" w:rsidRPr="00466738" w:rsidRDefault="0053548E" w:rsidP="00967D18">
            <w:pPr>
              <w:pStyle w:val="TAC"/>
            </w:pPr>
            <w:r>
              <w:rPr>
                <w:lang w:eastAsia="zh-CN"/>
              </w:rPr>
              <w:t>2</w:t>
            </w:r>
          </w:p>
        </w:tc>
        <w:tc>
          <w:tcPr>
            <w:tcW w:w="0" w:type="auto"/>
            <w:vAlign w:val="center"/>
          </w:tcPr>
          <w:p w14:paraId="2A6DF280" w14:textId="77777777" w:rsidR="00564158" w:rsidRPr="00466738" w:rsidRDefault="0053548E" w:rsidP="00967D18">
            <w:pPr>
              <w:pStyle w:val="TAC"/>
            </w:pPr>
            <w:r>
              <w:rPr>
                <w:lang w:eastAsia="zh-CN"/>
              </w:rPr>
              <w:t>2</w:t>
            </w:r>
          </w:p>
        </w:tc>
        <w:tc>
          <w:tcPr>
            <w:tcW w:w="0" w:type="auto"/>
            <w:vAlign w:val="center"/>
          </w:tcPr>
          <w:p w14:paraId="56FCEC92" w14:textId="77777777" w:rsidR="00564158" w:rsidRPr="00466738" w:rsidRDefault="00564158" w:rsidP="00967D18">
            <w:pPr>
              <w:pStyle w:val="TAC"/>
            </w:pPr>
            <w:r>
              <w:rPr>
                <w:rFonts w:hint="eastAsia"/>
                <w:lang w:eastAsia="zh-CN"/>
              </w:rPr>
              <w:t>0</w:t>
            </w:r>
          </w:p>
        </w:tc>
      </w:tr>
      <w:tr w:rsidR="00564158" w:rsidRPr="00122C61" w14:paraId="3AE3A9CE" w14:textId="77777777" w:rsidTr="00020D7C">
        <w:trPr>
          <w:jc w:val="center"/>
        </w:trPr>
        <w:tc>
          <w:tcPr>
            <w:tcW w:w="0" w:type="auto"/>
            <w:vAlign w:val="center"/>
          </w:tcPr>
          <w:p w14:paraId="3814349A"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7A32CFA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A566151"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2EE013E7" w14:textId="77777777" w:rsidR="00564158" w:rsidRPr="00466738" w:rsidRDefault="00564158" w:rsidP="00967D18">
            <w:pPr>
              <w:pStyle w:val="TAC"/>
            </w:pPr>
            <w:r>
              <w:rPr>
                <w:rFonts w:hint="eastAsia"/>
                <w:lang w:eastAsia="zh-CN"/>
              </w:rPr>
              <w:t>0</w:t>
            </w:r>
          </w:p>
        </w:tc>
        <w:tc>
          <w:tcPr>
            <w:tcW w:w="0" w:type="auto"/>
            <w:vAlign w:val="center"/>
          </w:tcPr>
          <w:p w14:paraId="65685696" w14:textId="77777777" w:rsidR="00564158" w:rsidRPr="00466738" w:rsidRDefault="00564158" w:rsidP="00967D18">
            <w:pPr>
              <w:pStyle w:val="TAC"/>
            </w:pPr>
            <w:r>
              <w:rPr>
                <w:rFonts w:hint="eastAsia"/>
                <w:lang w:eastAsia="zh-CN"/>
              </w:rPr>
              <w:t>0</w:t>
            </w:r>
          </w:p>
        </w:tc>
        <w:tc>
          <w:tcPr>
            <w:tcW w:w="0" w:type="auto"/>
            <w:vAlign w:val="center"/>
          </w:tcPr>
          <w:p w14:paraId="6ECEB83E" w14:textId="77777777" w:rsidR="00564158" w:rsidRPr="00466738" w:rsidRDefault="00564158" w:rsidP="00967D18">
            <w:pPr>
              <w:pStyle w:val="TAC"/>
            </w:pPr>
            <w:r>
              <w:rPr>
                <w:rFonts w:hint="eastAsia"/>
                <w:lang w:eastAsia="zh-CN"/>
              </w:rPr>
              <w:t>0</w:t>
            </w:r>
          </w:p>
        </w:tc>
        <w:tc>
          <w:tcPr>
            <w:tcW w:w="0" w:type="auto"/>
            <w:vAlign w:val="center"/>
          </w:tcPr>
          <w:p w14:paraId="0B7F171E" w14:textId="77777777" w:rsidR="00564158" w:rsidRPr="00466738" w:rsidRDefault="00564158" w:rsidP="00967D18">
            <w:pPr>
              <w:pStyle w:val="TAC"/>
            </w:pPr>
            <w:r>
              <w:rPr>
                <w:rFonts w:hint="eastAsia"/>
                <w:lang w:eastAsia="zh-CN"/>
              </w:rPr>
              <w:t>0</w:t>
            </w:r>
          </w:p>
        </w:tc>
        <w:tc>
          <w:tcPr>
            <w:tcW w:w="0" w:type="auto"/>
            <w:vAlign w:val="center"/>
          </w:tcPr>
          <w:p w14:paraId="25A67F4A" w14:textId="77777777" w:rsidR="00564158" w:rsidRPr="00466738" w:rsidRDefault="00564158" w:rsidP="00967D18">
            <w:pPr>
              <w:pStyle w:val="TAC"/>
            </w:pPr>
            <w:r>
              <w:rPr>
                <w:rFonts w:hint="eastAsia"/>
                <w:lang w:eastAsia="zh-CN"/>
              </w:rPr>
              <w:t>0</w:t>
            </w:r>
          </w:p>
        </w:tc>
        <w:tc>
          <w:tcPr>
            <w:tcW w:w="0" w:type="auto"/>
            <w:vAlign w:val="center"/>
          </w:tcPr>
          <w:p w14:paraId="7F6E05DB" w14:textId="77777777" w:rsidR="00564158" w:rsidRPr="00466738" w:rsidRDefault="00564158" w:rsidP="00967D18">
            <w:pPr>
              <w:pStyle w:val="TAC"/>
            </w:pPr>
            <w:r>
              <w:rPr>
                <w:rFonts w:hint="eastAsia"/>
                <w:lang w:eastAsia="zh-CN"/>
              </w:rPr>
              <w:t>0</w:t>
            </w:r>
          </w:p>
        </w:tc>
      </w:tr>
      <w:tr w:rsidR="00564158" w:rsidRPr="008462B9" w14:paraId="28FEA0F2" w14:textId="77777777" w:rsidTr="00020D7C">
        <w:trPr>
          <w:jc w:val="center"/>
        </w:trPr>
        <w:tc>
          <w:tcPr>
            <w:tcW w:w="0" w:type="auto"/>
            <w:vAlign w:val="center"/>
          </w:tcPr>
          <w:p w14:paraId="4AF6186E"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5E141092" w14:textId="77777777" w:rsidR="00564158" w:rsidRPr="00466738" w:rsidRDefault="000429A3" w:rsidP="00967D18">
            <w:pPr>
              <w:pStyle w:val="TAC"/>
              <w:rPr>
                <w:lang w:eastAsia="zh-CN"/>
              </w:rPr>
            </w:pPr>
            <w:r>
              <w:rPr>
                <w:position w:val="-12"/>
                <w:lang w:eastAsia="zh-CN"/>
              </w:rPr>
              <w:pict w14:anchorId="6BCE6059">
                <v:shape id="_x0000_i2913" type="#_x0000_t75" style="width:43.55pt;height:15.9pt">
                  <v:imagedata r:id="rId884" o:title=""/>
                </v:shape>
              </w:pict>
            </w:r>
          </w:p>
        </w:tc>
        <w:tc>
          <w:tcPr>
            <w:tcW w:w="0" w:type="auto"/>
            <w:vAlign w:val="center"/>
          </w:tcPr>
          <w:p w14:paraId="42CC9E5C" w14:textId="77777777" w:rsidR="00564158" w:rsidRPr="00466738" w:rsidRDefault="000429A3" w:rsidP="00967D18">
            <w:pPr>
              <w:pStyle w:val="TAC"/>
              <w:rPr>
                <w:lang w:eastAsia="zh-CN"/>
              </w:rPr>
            </w:pPr>
            <w:r>
              <w:rPr>
                <w:position w:val="-12"/>
                <w:lang w:eastAsia="zh-CN"/>
              </w:rPr>
              <w:pict w14:anchorId="6753315D">
                <v:shape id="_x0000_i2914" type="#_x0000_t75" style="width:43.55pt;height:15.9pt">
                  <v:imagedata r:id="rId884" o:title=""/>
                </v:shape>
              </w:pict>
            </w:r>
          </w:p>
        </w:tc>
        <w:tc>
          <w:tcPr>
            <w:tcW w:w="0" w:type="auto"/>
            <w:vAlign w:val="center"/>
          </w:tcPr>
          <w:p w14:paraId="3EE409C9" w14:textId="77777777" w:rsidR="00564158" w:rsidRPr="00466738" w:rsidRDefault="00564158" w:rsidP="00967D18">
            <w:pPr>
              <w:pStyle w:val="TAC"/>
            </w:pPr>
            <w:r>
              <w:rPr>
                <w:rFonts w:hint="eastAsia"/>
                <w:lang w:eastAsia="zh-CN"/>
              </w:rPr>
              <w:t>0</w:t>
            </w:r>
          </w:p>
        </w:tc>
        <w:tc>
          <w:tcPr>
            <w:tcW w:w="0" w:type="auto"/>
            <w:vAlign w:val="center"/>
          </w:tcPr>
          <w:p w14:paraId="4D58401B" w14:textId="77777777" w:rsidR="00564158" w:rsidRPr="00466738" w:rsidRDefault="00564158" w:rsidP="00967D18">
            <w:pPr>
              <w:pStyle w:val="TAC"/>
            </w:pPr>
            <w:r>
              <w:rPr>
                <w:rFonts w:hint="eastAsia"/>
                <w:lang w:eastAsia="zh-CN"/>
              </w:rPr>
              <w:t>0</w:t>
            </w:r>
          </w:p>
        </w:tc>
        <w:tc>
          <w:tcPr>
            <w:tcW w:w="0" w:type="auto"/>
            <w:vAlign w:val="center"/>
          </w:tcPr>
          <w:p w14:paraId="4DA02EB7" w14:textId="77777777" w:rsidR="00564158" w:rsidRPr="00466738" w:rsidRDefault="00564158" w:rsidP="00967D18">
            <w:pPr>
              <w:pStyle w:val="TAC"/>
            </w:pPr>
            <w:r>
              <w:rPr>
                <w:rFonts w:hint="eastAsia"/>
                <w:lang w:eastAsia="zh-CN"/>
              </w:rPr>
              <w:t>0</w:t>
            </w:r>
          </w:p>
        </w:tc>
        <w:tc>
          <w:tcPr>
            <w:tcW w:w="0" w:type="auto"/>
            <w:vAlign w:val="center"/>
          </w:tcPr>
          <w:p w14:paraId="152CF355" w14:textId="77777777" w:rsidR="00564158" w:rsidRPr="00466738" w:rsidRDefault="00564158" w:rsidP="00967D18">
            <w:pPr>
              <w:pStyle w:val="TAC"/>
            </w:pPr>
            <w:r>
              <w:rPr>
                <w:rFonts w:hint="eastAsia"/>
                <w:lang w:eastAsia="zh-CN"/>
              </w:rPr>
              <w:t>0</w:t>
            </w:r>
          </w:p>
        </w:tc>
        <w:tc>
          <w:tcPr>
            <w:tcW w:w="0" w:type="auto"/>
            <w:vAlign w:val="center"/>
          </w:tcPr>
          <w:p w14:paraId="787FB6FA" w14:textId="77777777" w:rsidR="00564158" w:rsidRPr="00466738" w:rsidRDefault="00564158" w:rsidP="00967D18">
            <w:pPr>
              <w:pStyle w:val="TAC"/>
            </w:pPr>
            <w:r>
              <w:rPr>
                <w:rFonts w:hint="eastAsia"/>
                <w:lang w:eastAsia="zh-CN"/>
              </w:rPr>
              <w:t>0</w:t>
            </w:r>
          </w:p>
        </w:tc>
        <w:tc>
          <w:tcPr>
            <w:tcW w:w="0" w:type="auto"/>
            <w:vAlign w:val="center"/>
          </w:tcPr>
          <w:p w14:paraId="569B9060" w14:textId="77777777" w:rsidR="00564158" w:rsidRPr="00466738" w:rsidRDefault="00564158" w:rsidP="00967D18">
            <w:pPr>
              <w:pStyle w:val="TAC"/>
            </w:pPr>
            <w:r>
              <w:rPr>
                <w:rFonts w:hint="eastAsia"/>
                <w:lang w:eastAsia="zh-CN"/>
              </w:rPr>
              <w:t>0</w:t>
            </w:r>
          </w:p>
        </w:tc>
      </w:tr>
      <w:tr w:rsidR="00564158" w:rsidRPr="00195B86" w14:paraId="026C968F" w14:textId="77777777" w:rsidTr="00020D7C">
        <w:trPr>
          <w:jc w:val="center"/>
        </w:trPr>
        <w:tc>
          <w:tcPr>
            <w:tcW w:w="0" w:type="auto"/>
            <w:vAlign w:val="center"/>
          </w:tcPr>
          <w:p w14:paraId="4B71373C"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5160D209"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A6689ED"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1AC5F6BB" w14:textId="77777777" w:rsidR="00564158" w:rsidRPr="00466738" w:rsidRDefault="00564158" w:rsidP="00967D18">
            <w:pPr>
              <w:pStyle w:val="TAC"/>
            </w:pPr>
            <w:r>
              <w:rPr>
                <w:rFonts w:hint="eastAsia"/>
                <w:lang w:eastAsia="zh-CN"/>
              </w:rPr>
              <w:t>0</w:t>
            </w:r>
          </w:p>
        </w:tc>
        <w:tc>
          <w:tcPr>
            <w:tcW w:w="0" w:type="auto"/>
            <w:vAlign w:val="center"/>
          </w:tcPr>
          <w:p w14:paraId="37972F2A" w14:textId="77777777" w:rsidR="00564158" w:rsidRPr="00466738" w:rsidRDefault="00564158" w:rsidP="00967D18">
            <w:pPr>
              <w:pStyle w:val="TAC"/>
            </w:pPr>
            <w:r>
              <w:rPr>
                <w:rFonts w:hint="eastAsia"/>
                <w:lang w:eastAsia="zh-CN"/>
              </w:rPr>
              <w:t>0</w:t>
            </w:r>
          </w:p>
        </w:tc>
        <w:tc>
          <w:tcPr>
            <w:tcW w:w="0" w:type="auto"/>
            <w:vAlign w:val="center"/>
          </w:tcPr>
          <w:p w14:paraId="3DF91FD2" w14:textId="77777777" w:rsidR="00564158" w:rsidRPr="00466738" w:rsidRDefault="00564158" w:rsidP="00967D18">
            <w:pPr>
              <w:pStyle w:val="TAC"/>
            </w:pPr>
            <w:r>
              <w:rPr>
                <w:rFonts w:hint="eastAsia"/>
                <w:lang w:eastAsia="zh-CN"/>
              </w:rPr>
              <w:t>0</w:t>
            </w:r>
          </w:p>
        </w:tc>
        <w:tc>
          <w:tcPr>
            <w:tcW w:w="0" w:type="auto"/>
            <w:vAlign w:val="center"/>
          </w:tcPr>
          <w:p w14:paraId="194692A8" w14:textId="77777777" w:rsidR="00564158" w:rsidRPr="00466738" w:rsidRDefault="00564158" w:rsidP="00967D18">
            <w:pPr>
              <w:pStyle w:val="TAC"/>
            </w:pPr>
            <w:r>
              <w:rPr>
                <w:rFonts w:hint="eastAsia"/>
                <w:lang w:eastAsia="zh-CN"/>
              </w:rPr>
              <w:t>0</w:t>
            </w:r>
          </w:p>
        </w:tc>
        <w:tc>
          <w:tcPr>
            <w:tcW w:w="0" w:type="auto"/>
            <w:vAlign w:val="center"/>
          </w:tcPr>
          <w:p w14:paraId="437508EE" w14:textId="77777777" w:rsidR="00564158" w:rsidRPr="00466738" w:rsidRDefault="00564158" w:rsidP="00967D18">
            <w:pPr>
              <w:pStyle w:val="TAC"/>
            </w:pPr>
            <w:r>
              <w:rPr>
                <w:rFonts w:hint="eastAsia"/>
                <w:lang w:eastAsia="zh-CN"/>
              </w:rPr>
              <w:t>0</w:t>
            </w:r>
          </w:p>
        </w:tc>
        <w:tc>
          <w:tcPr>
            <w:tcW w:w="0" w:type="auto"/>
            <w:vAlign w:val="center"/>
          </w:tcPr>
          <w:p w14:paraId="7BE45A64" w14:textId="77777777" w:rsidR="00564158" w:rsidRPr="00466738" w:rsidRDefault="00564158" w:rsidP="00967D18">
            <w:pPr>
              <w:pStyle w:val="TAC"/>
            </w:pPr>
            <w:r>
              <w:rPr>
                <w:rFonts w:hint="eastAsia"/>
                <w:lang w:eastAsia="zh-CN"/>
              </w:rPr>
              <w:t>0</w:t>
            </w:r>
          </w:p>
        </w:tc>
      </w:tr>
    </w:tbl>
    <w:p w14:paraId="1AD8928A" w14:textId="77777777" w:rsidR="00564158" w:rsidRDefault="00564158" w:rsidP="00564158">
      <w:pPr>
        <w:rPr>
          <w:lang w:eastAsia="zh-CN"/>
        </w:rPr>
      </w:pPr>
    </w:p>
    <w:p w14:paraId="017A8085" w14:textId="77777777"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0429A3">
        <w:rPr>
          <w:position w:val="-10"/>
          <w:lang w:eastAsia="zh-CN"/>
        </w:rPr>
        <w:pict w14:anchorId="7D99A083">
          <v:shape id="_x0000_i2915" type="#_x0000_t75" style="width:52.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59D3A61D"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53A12444"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67F91626" w14:textId="77777777" w:rsidR="00564158" w:rsidRPr="00064EEE" w:rsidRDefault="00564158" w:rsidP="00967D18">
            <w:pPr>
              <w:pStyle w:val="tah0"/>
              <w:rPr>
                <w:lang w:val="en-GB"/>
              </w:rPr>
            </w:pPr>
            <w:r w:rsidRPr="00064EEE">
              <w:rPr>
                <w:lang w:val="en-GB"/>
              </w:rPr>
              <w:t>Bit width</w:t>
            </w:r>
          </w:p>
        </w:tc>
      </w:tr>
      <w:tr w:rsidR="00564158" w:rsidRPr="00466738" w14:paraId="02DAA3ED" w14:textId="77777777" w:rsidTr="00020D7C">
        <w:trPr>
          <w:cantSplit/>
          <w:trHeight w:val="20"/>
          <w:jc w:val="center"/>
        </w:trPr>
        <w:tc>
          <w:tcPr>
            <w:tcW w:w="1027" w:type="dxa"/>
            <w:vMerge/>
            <w:shd w:val="clear" w:color="auto" w:fill="E0E0E0"/>
            <w:vAlign w:val="center"/>
          </w:tcPr>
          <w:p w14:paraId="27989F79"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252A9EE1" w14:textId="77777777"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14:paraId="6F1DE0DF"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14:paraId="6848C19F"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4A38DF48"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9E0C63D" w14:textId="77777777" w:rsidTr="00020D7C">
        <w:trPr>
          <w:cantSplit/>
          <w:trHeight w:val="20"/>
          <w:jc w:val="center"/>
        </w:trPr>
        <w:tc>
          <w:tcPr>
            <w:tcW w:w="1027" w:type="dxa"/>
            <w:tcMar>
              <w:top w:w="0" w:type="dxa"/>
              <w:left w:w="108" w:type="dxa"/>
              <w:bottom w:w="0" w:type="dxa"/>
              <w:right w:w="108" w:type="dxa"/>
            </w:tcMar>
            <w:vAlign w:val="center"/>
          </w:tcPr>
          <w:p w14:paraId="18CF7B9D"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6AC5F892" w14:textId="77777777" w:rsidR="00564158" w:rsidRPr="00D14E50" w:rsidRDefault="000429A3" w:rsidP="00967D18">
            <w:pPr>
              <w:pStyle w:val="tac0"/>
              <w:rPr>
                <w:rFonts w:eastAsia="SimSun"/>
                <w:lang w:val="en-GB" w:eastAsia="zh-CN"/>
              </w:rPr>
            </w:pPr>
            <w:r>
              <w:rPr>
                <w:position w:val="-12"/>
                <w:lang w:eastAsia="zh-CN"/>
              </w:rPr>
              <w:pict w14:anchorId="09AFB8BB">
                <v:shape id="_x0000_i2916" type="#_x0000_t75" style="width:55.25pt;height:15.9pt">
                  <v:imagedata r:id="rId885" o:title=""/>
                </v:shape>
              </w:pict>
            </w:r>
          </w:p>
        </w:tc>
        <w:tc>
          <w:tcPr>
            <w:tcW w:w="1648" w:type="dxa"/>
            <w:vAlign w:val="center"/>
          </w:tcPr>
          <w:p w14:paraId="47DDF545" w14:textId="77777777" w:rsidR="00564158" w:rsidRDefault="000429A3" w:rsidP="00967D18">
            <w:pPr>
              <w:pStyle w:val="tac0"/>
              <w:rPr>
                <w:rFonts w:eastAsia="SimSun"/>
                <w:lang w:val="de-DE" w:eastAsia="zh-CN"/>
              </w:rPr>
            </w:pPr>
            <w:r>
              <w:rPr>
                <w:position w:val="-12"/>
                <w:lang w:eastAsia="zh-CN"/>
              </w:rPr>
              <w:pict w14:anchorId="354E8A38">
                <v:shape id="_x0000_i2917" type="#_x0000_t75" style="width:55.25pt;height:15.9pt">
                  <v:imagedata r:id="rId886" o:title=""/>
                </v:shape>
              </w:pict>
            </w:r>
          </w:p>
        </w:tc>
        <w:tc>
          <w:tcPr>
            <w:tcW w:w="2624" w:type="dxa"/>
            <w:tcMar>
              <w:top w:w="0" w:type="dxa"/>
              <w:left w:w="108" w:type="dxa"/>
              <w:bottom w:w="0" w:type="dxa"/>
              <w:right w:w="108" w:type="dxa"/>
            </w:tcMar>
            <w:vAlign w:val="center"/>
          </w:tcPr>
          <w:p w14:paraId="29173833" w14:textId="77777777" w:rsidR="00564158" w:rsidRDefault="00564158" w:rsidP="00967D18">
            <w:pPr>
              <w:pStyle w:val="tac0"/>
              <w:rPr>
                <w:rFonts w:eastAsia="SimSun"/>
                <w:lang w:val="de-DE" w:eastAsia="zh-CN"/>
              </w:rPr>
            </w:pPr>
          </w:p>
          <w:p w14:paraId="7AD3D816" w14:textId="77777777" w:rsidR="00564158" w:rsidRPr="00064EEE" w:rsidRDefault="000429A3" w:rsidP="00967D18">
            <w:pPr>
              <w:pStyle w:val="tac0"/>
              <w:rPr>
                <w:lang w:val="en-GB"/>
              </w:rPr>
            </w:pPr>
            <w:r>
              <w:rPr>
                <w:position w:val="-32"/>
                <w:lang w:eastAsia="zh-CN"/>
              </w:rPr>
              <w:pict w14:anchorId="2119473C">
                <v:shape id="_x0000_i2918" type="#_x0000_t75" style="width:105.5pt;height:28.45pt">
                  <v:imagedata r:id="rId509" o:title=""/>
                </v:shape>
              </w:pict>
            </w:r>
          </w:p>
        </w:tc>
        <w:tc>
          <w:tcPr>
            <w:tcW w:w="2428" w:type="dxa"/>
            <w:vAlign w:val="center"/>
          </w:tcPr>
          <w:p w14:paraId="2C15C2D9" w14:textId="77777777" w:rsidR="00564158" w:rsidRDefault="000429A3" w:rsidP="00967D18">
            <w:pPr>
              <w:pStyle w:val="tac0"/>
              <w:rPr>
                <w:rFonts w:eastAsia="SimSun"/>
                <w:lang w:val="de-DE" w:eastAsia="zh-CN"/>
              </w:rPr>
            </w:pPr>
            <w:r>
              <w:rPr>
                <w:position w:val="-32"/>
                <w:lang w:eastAsia="zh-CN"/>
              </w:rPr>
              <w:pict w14:anchorId="61CE87CF">
                <v:shape id="_x0000_i2919" type="#_x0000_t75" style="width:105.5pt;height:28.45pt">
                  <v:imagedata r:id="rId509" o:title=""/>
                </v:shape>
              </w:pict>
            </w:r>
          </w:p>
        </w:tc>
      </w:tr>
      <w:tr w:rsidR="00564158" w:rsidRPr="007E47C1" w14:paraId="5ACC1ED3" w14:textId="77777777" w:rsidTr="00020D7C">
        <w:trPr>
          <w:cantSplit/>
          <w:trHeight w:val="20"/>
          <w:jc w:val="center"/>
        </w:trPr>
        <w:tc>
          <w:tcPr>
            <w:tcW w:w="1027" w:type="dxa"/>
            <w:tcMar>
              <w:top w:w="0" w:type="dxa"/>
              <w:left w:w="108" w:type="dxa"/>
              <w:bottom w:w="0" w:type="dxa"/>
              <w:right w:w="108" w:type="dxa"/>
            </w:tcMar>
            <w:vAlign w:val="center"/>
          </w:tcPr>
          <w:p w14:paraId="1F21EFF9"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73FFE6D1" w14:textId="77777777" w:rsidR="00564158" w:rsidRPr="00D14E50" w:rsidRDefault="000429A3" w:rsidP="00967D18">
            <w:pPr>
              <w:pStyle w:val="tac0"/>
              <w:rPr>
                <w:rFonts w:eastAsia="SimSun"/>
                <w:lang w:val="en-GB" w:eastAsia="zh-CN"/>
              </w:rPr>
            </w:pPr>
            <w:r>
              <w:rPr>
                <w:position w:val="-12"/>
                <w:lang w:eastAsia="zh-CN"/>
              </w:rPr>
              <w:pict w14:anchorId="4B3D072F">
                <v:shape id="_x0000_i2920" type="#_x0000_t75" style="width:57.75pt;height:15.9pt">
                  <v:imagedata r:id="rId887" o:title=""/>
                </v:shape>
              </w:pict>
            </w:r>
          </w:p>
        </w:tc>
        <w:tc>
          <w:tcPr>
            <w:tcW w:w="1648" w:type="dxa"/>
            <w:vAlign w:val="center"/>
          </w:tcPr>
          <w:p w14:paraId="3B46C514" w14:textId="77777777" w:rsidR="00564158" w:rsidRDefault="000429A3" w:rsidP="00967D18">
            <w:pPr>
              <w:pStyle w:val="tac0"/>
              <w:rPr>
                <w:rFonts w:eastAsia="SimSun"/>
                <w:lang w:val="de-DE" w:eastAsia="zh-CN"/>
              </w:rPr>
            </w:pPr>
            <w:r>
              <w:rPr>
                <w:position w:val="-12"/>
                <w:lang w:eastAsia="zh-CN"/>
              </w:rPr>
              <w:pict w14:anchorId="7F4980FE">
                <v:shape id="_x0000_i2921" type="#_x0000_t75" style="width:57.75pt;height:15.9pt">
                  <v:imagedata r:id="rId888" o:title=""/>
                </v:shape>
              </w:pict>
            </w:r>
          </w:p>
        </w:tc>
        <w:tc>
          <w:tcPr>
            <w:tcW w:w="2624" w:type="dxa"/>
            <w:tcMar>
              <w:top w:w="0" w:type="dxa"/>
              <w:left w:w="108" w:type="dxa"/>
              <w:bottom w:w="0" w:type="dxa"/>
              <w:right w:w="108" w:type="dxa"/>
            </w:tcMar>
            <w:vAlign w:val="center"/>
          </w:tcPr>
          <w:p w14:paraId="25037280" w14:textId="77777777" w:rsidR="00564158" w:rsidRPr="00064EEE" w:rsidRDefault="000429A3" w:rsidP="00967D18">
            <w:pPr>
              <w:pStyle w:val="tac0"/>
              <w:rPr>
                <w:lang w:val="en-GB"/>
              </w:rPr>
            </w:pPr>
            <w:r>
              <w:rPr>
                <w:position w:val="-12"/>
                <w:lang w:eastAsia="zh-CN"/>
              </w:rPr>
              <w:pict w14:anchorId="41E69832">
                <v:shape id="_x0000_i2922" type="#_x0000_t75" style="width:75.35pt;height:15.9pt">
                  <v:imagedata r:id="rId549" o:title=""/>
                </v:shape>
              </w:pict>
            </w:r>
          </w:p>
        </w:tc>
        <w:tc>
          <w:tcPr>
            <w:tcW w:w="2428" w:type="dxa"/>
            <w:vAlign w:val="center"/>
          </w:tcPr>
          <w:p w14:paraId="104C5100" w14:textId="77777777" w:rsidR="00564158" w:rsidRDefault="000429A3" w:rsidP="00967D18">
            <w:pPr>
              <w:pStyle w:val="tac0"/>
              <w:rPr>
                <w:rFonts w:eastAsia="SimSun"/>
                <w:lang w:val="de-DE" w:eastAsia="zh-CN"/>
              </w:rPr>
            </w:pPr>
            <w:r>
              <w:rPr>
                <w:position w:val="-12"/>
                <w:lang w:eastAsia="zh-CN"/>
              </w:rPr>
              <w:pict w14:anchorId="46697CD2">
                <v:shape id="_x0000_i2923" type="#_x0000_t75" style="width:75.35pt;height:15.9pt">
                  <v:imagedata r:id="rId549" o:title=""/>
                </v:shape>
              </w:pict>
            </w:r>
          </w:p>
        </w:tc>
      </w:tr>
      <w:tr w:rsidR="00564158" w:rsidRPr="007E47C1" w14:paraId="444BA48B" w14:textId="77777777" w:rsidTr="00020D7C">
        <w:trPr>
          <w:cantSplit/>
          <w:trHeight w:val="20"/>
          <w:jc w:val="center"/>
        </w:trPr>
        <w:tc>
          <w:tcPr>
            <w:tcW w:w="1027" w:type="dxa"/>
            <w:tcMar>
              <w:top w:w="0" w:type="dxa"/>
              <w:left w:w="108" w:type="dxa"/>
              <w:bottom w:w="0" w:type="dxa"/>
              <w:right w:w="108" w:type="dxa"/>
            </w:tcMar>
            <w:vAlign w:val="center"/>
          </w:tcPr>
          <w:p w14:paraId="63C77CD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770D0511" w14:textId="77777777" w:rsidR="00564158" w:rsidRDefault="000429A3" w:rsidP="00967D18">
            <w:pPr>
              <w:pStyle w:val="tac0"/>
              <w:rPr>
                <w:lang w:eastAsia="zh-CN"/>
              </w:rPr>
            </w:pPr>
            <w:r>
              <w:rPr>
                <w:position w:val="-12"/>
                <w:lang w:eastAsia="zh-CN"/>
              </w:rPr>
              <w:pict w14:anchorId="57E66924">
                <v:shape id="_x0000_i2924" type="#_x0000_t75" style="width:43.55pt;height:15.9pt">
                  <v:imagedata r:id="rId884" o:title=""/>
                </v:shape>
              </w:pict>
            </w:r>
          </w:p>
        </w:tc>
        <w:tc>
          <w:tcPr>
            <w:tcW w:w="1648" w:type="dxa"/>
            <w:vAlign w:val="center"/>
          </w:tcPr>
          <w:p w14:paraId="49884986" w14:textId="77777777" w:rsidR="00564158" w:rsidRDefault="000429A3" w:rsidP="00967D18">
            <w:pPr>
              <w:pStyle w:val="tac0"/>
              <w:rPr>
                <w:lang w:eastAsia="zh-CN"/>
              </w:rPr>
            </w:pPr>
            <w:r>
              <w:rPr>
                <w:position w:val="-12"/>
                <w:lang w:eastAsia="zh-CN"/>
              </w:rPr>
              <w:pict w14:anchorId="3D5C76A6">
                <v:shape id="_x0000_i2925" type="#_x0000_t75" style="width:43.55pt;height:15.9pt">
                  <v:imagedata r:id="rId889" o:title=""/>
                </v:shape>
              </w:pict>
            </w:r>
          </w:p>
        </w:tc>
        <w:tc>
          <w:tcPr>
            <w:tcW w:w="2624" w:type="dxa"/>
            <w:tcMar>
              <w:top w:w="0" w:type="dxa"/>
              <w:left w:w="108" w:type="dxa"/>
              <w:bottom w:w="0" w:type="dxa"/>
              <w:right w:w="108" w:type="dxa"/>
            </w:tcMar>
            <w:vAlign w:val="center"/>
          </w:tcPr>
          <w:p w14:paraId="0C796656"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8579DC0"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443A6A7" w14:textId="77777777" w:rsidTr="00020D7C">
        <w:trPr>
          <w:cantSplit/>
          <w:trHeight w:val="20"/>
          <w:jc w:val="center"/>
        </w:trPr>
        <w:tc>
          <w:tcPr>
            <w:tcW w:w="1027" w:type="dxa"/>
            <w:tcMar>
              <w:top w:w="0" w:type="dxa"/>
              <w:left w:w="108" w:type="dxa"/>
              <w:bottom w:w="0" w:type="dxa"/>
              <w:right w:w="108" w:type="dxa"/>
            </w:tcMar>
            <w:vAlign w:val="center"/>
          </w:tcPr>
          <w:p w14:paraId="24F44183"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49821056" w14:textId="77777777" w:rsidR="00564158" w:rsidRDefault="000429A3" w:rsidP="00967D18">
            <w:pPr>
              <w:pStyle w:val="tac0"/>
              <w:rPr>
                <w:lang w:eastAsia="zh-CN"/>
              </w:rPr>
            </w:pPr>
            <w:r>
              <w:rPr>
                <w:position w:val="-12"/>
                <w:lang w:eastAsia="zh-CN"/>
              </w:rPr>
              <w:pict w14:anchorId="1F409FB7">
                <v:shape id="_x0000_i2926" type="#_x0000_t75" style="width:45.2pt;height:15.9pt">
                  <v:imagedata r:id="rId890" o:title=""/>
                </v:shape>
              </w:pict>
            </w:r>
          </w:p>
        </w:tc>
        <w:tc>
          <w:tcPr>
            <w:tcW w:w="1648" w:type="dxa"/>
            <w:vAlign w:val="center"/>
          </w:tcPr>
          <w:p w14:paraId="1DB9939A" w14:textId="77777777" w:rsidR="00564158" w:rsidRDefault="000429A3" w:rsidP="00967D18">
            <w:pPr>
              <w:pStyle w:val="tac0"/>
              <w:rPr>
                <w:lang w:eastAsia="zh-CN"/>
              </w:rPr>
            </w:pPr>
            <w:r>
              <w:rPr>
                <w:position w:val="-12"/>
                <w:lang w:eastAsia="zh-CN"/>
              </w:rPr>
              <w:pict w14:anchorId="0D3BE80E">
                <v:shape id="_x0000_i2927" type="#_x0000_t75" style="width:45.2pt;height:15.9pt">
                  <v:imagedata r:id="rId891" o:title=""/>
                </v:shape>
              </w:pict>
            </w:r>
          </w:p>
        </w:tc>
        <w:tc>
          <w:tcPr>
            <w:tcW w:w="2624" w:type="dxa"/>
            <w:tcMar>
              <w:top w:w="0" w:type="dxa"/>
              <w:left w:w="108" w:type="dxa"/>
              <w:bottom w:w="0" w:type="dxa"/>
              <w:right w:w="108" w:type="dxa"/>
            </w:tcMar>
            <w:vAlign w:val="center"/>
          </w:tcPr>
          <w:p w14:paraId="7360450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F45CFD9" w14:textId="77777777" w:rsidR="00564158" w:rsidRDefault="00564158" w:rsidP="00967D18">
            <w:pPr>
              <w:pStyle w:val="tac0"/>
              <w:rPr>
                <w:lang w:eastAsia="zh-CN"/>
              </w:rPr>
            </w:pPr>
            <w:r>
              <w:rPr>
                <w:rFonts w:eastAsia="SimSun" w:hint="eastAsia"/>
                <w:lang w:eastAsia="zh-CN"/>
              </w:rPr>
              <w:t>0</w:t>
            </w:r>
          </w:p>
        </w:tc>
      </w:tr>
      <w:tr w:rsidR="00564158" w:rsidRPr="00466738" w14:paraId="31892CCF"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725D20F1" w14:textId="77777777"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14:paraId="79C5BA4E" w14:textId="77777777" w:rsidR="00564158" w:rsidRPr="00064EEE" w:rsidRDefault="00564158" w:rsidP="00967D18">
            <w:pPr>
              <w:pStyle w:val="tah0"/>
              <w:rPr>
                <w:lang w:val="en-GB"/>
              </w:rPr>
            </w:pPr>
            <w:r w:rsidRPr="00064EEE">
              <w:rPr>
                <w:lang w:val="en-GB"/>
              </w:rPr>
              <w:t>Bit width</w:t>
            </w:r>
          </w:p>
        </w:tc>
      </w:tr>
      <w:tr w:rsidR="00564158" w:rsidRPr="00466738" w14:paraId="5B27A7BA" w14:textId="77777777" w:rsidTr="00020D7C">
        <w:trPr>
          <w:cantSplit/>
          <w:trHeight w:val="20"/>
          <w:jc w:val="center"/>
        </w:trPr>
        <w:tc>
          <w:tcPr>
            <w:tcW w:w="1027" w:type="dxa"/>
            <w:vMerge/>
            <w:shd w:val="clear" w:color="auto" w:fill="E0E0E0"/>
            <w:vAlign w:val="center"/>
          </w:tcPr>
          <w:p w14:paraId="7688DF62"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7BEE98CD" w14:textId="77777777"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14:paraId="0B68E763" w14:textId="77777777"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14:paraId="52817EA1"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4CE3D322"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03E43FC8" w14:textId="77777777" w:rsidTr="00020D7C">
        <w:trPr>
          <w:cantSplit/>
          <w:trHeight w:val="20"/>
          <w:jc w:val="center"/>
        </w:trPr>
        <w:tc>
          <w:tcPr>
            <w:tcW w:w="1027" w:type="dxa"/>
            <w:tcMar>
              <w:top w:w="0" w:type="dxa"/>
              <w:left w:w="108" w:type="dxa"/>
              <w:bottom w:w="0" w:type="dxa"/>
              <w:right w:w="108" w:type="dxa"/>
            </w:tcMar>
            <w:vAlign w:val="center"/>
          </w:tcPr>
          <w:p w14:paraId="1B5A6563"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14:paraId="75F04022" w14:textId="77777777" w:rsidR="00564158" w:rsidRPr="00D14E50" w:rsidRDefault="000429A3" w:rsidP="00967D18">
            <w:pPr>
              <w:pStyle w:val="tac0"/>
              <w:rPr>
                <w:rFonts w:eastAsia="SimSun"/>
                <w:lang w:val="en-GB" w:eastAsia="zh-CN"/>
              </w:rPr>
            </w:pPr>
            <w:r>
              <w:rPr>
                <w:position w:val="-12"/>
                <w:lang w:eastAsia="zh-CN"/>
              </w:rPr>
              <w:pict w14:anchorId="4E4219E2">
                <v:shape id="_x0000_i2928" type="#_x0000_t75" style="width:72.85pt;height:15.9pt">
                  <v:imagedata r:id="rId548" o:title=""/>
                </v:shape>
              </w:pict>
            </w:r>
          </w:p>
        </w:tc>
        <w:tc>
          <w:tcPr>
            <w:tcW w:w="1648" w:type="dxa"/>
            <w:vAlign w:val="center"/>
          </w:tcPr>
          <w:p w14:paraId="1CD948E5" w14:textId="77777777" w:rsidR="00564158" w:rsidRDefault="000429A3" w:rsidP="00967D18">
            <w:pPr>
              <w:pStyle w:val="tac0"/>
              <w:rPr>
                <w:rFonts w:eastAsia="SimSun"/>
                <w:lang w:val="de-DE" w:eastAsia="zh-CN"/>
              </w:rPr>
            </w:pPr>
            <w:r>
              <w:rPr>
                <w:position w:val="-12"/>
                <w:lang w:eastAsia="zh-CN"/>
              </w:rPr>
              <w:pict w14:anchorId="58E7C0CD">
                <v:shape id="_x0000_i2929" type="#_x0000_t75" style="width:72.85pt;height:15.9pt">
                  <v:imagedata r:id="rId548" o:title=""/>
                </v:shape>
              </w:pict>
            </w:r>
          </w:p>
        </w:tc>
        <w:tc>
          <w:tcPr>
            <w:tcW w:w="2624" w:type="dxa"/>
            <w:tcMar>
              <w:top w:w="0" w:type="dxa"/>
              <w:left w:w="108" w:type="dxa"/>
              <w:bottom w:w="0" w:type="dxa"/>
              <w:right w:w="108" w:type="dxa"/>
            </w:tcMar>
            <w:vAlign w:val="center"/>
          </w:tcPr>
          <w:p w14:paraId="56CE4C70" w14:textId="77777777" w:rsidR="00564158" w:rsidRPr="00064EEE" w:rsidRDefault="000429A3" w:rsidP="00967D18">
            <w:pPr>
              <w:pStyle w:val="tac0"/>
              <w:rPr>
                <w:lang w:val="en-GB"/>
              </w:rPr>
            </w:pPr>
            <w:r>
              <w:rPr>
                <w:position w:val="-12"/>
                <w:lang w:eastAsia="zh-CN"/>
              </w:rPr>
              <w:pict w14:anchorId="4DDC602C">
                <v:shape id="_x0000_i2930" type="#_x0000_t75" style="width:72.85pt;height:15.9pt">
                  <v:imagedata r:id="rId548" o:title=""/>
                </v:shape>
              </w:pict>
            </w:r>
          </w:p>
        </w:tc>
        <w:tc>
          <w:tcPr>
            <w:tcW w:w="2428" w:type="dxa"/>
            <w:vAlign w:val="center"/>
          </w:tcPr>
          <w:p w14:paraId="435736F5" w14:textId="77777777" w:rsidR="00564158" w:rsidRDefault="000429A3" w:rsidP="00967D18">
            <w:pPr>
              <w:pStyle w:val="tac0"/>
              <w:rPr>
                <w:rFonts w:eastAsia="SimSun"/>
                <w:lang w:val="de-DE" w:eastAsia="zh-CN"/>
              </w:rPr>
            </w:pPr>
            <w:r>
              <w:rPr>
                <w:position w:val="-12"/>
                <w:lang w:eastAsia="zh-CN"/>
              </w:rPr>
              <w:pict w14:anchorId="1A6260D0">
                <v:shape id="_x0000_i2931" type="#_x0000_t75" style="width:72.85pt;height:15.9pt">
                  <v:imagedata r:id="rId548" o:title=""/>
                </v:shape>
              </w:pict>
            </w:r>
          </w:p>
        </w:tc>
      </w:tr>
      <w:tr w:rsidR="00564158" w:rsidRPr="00466738" w14:paraId="11B4BE40" w14:textId="77777777" w:rsidTr="00020D7C">
        <w:trPr>
          <w:cantSplit/>
          <w:trHeight w:val="20"/>
          <w:jc w:val="center"/>
        </w:trPr>
        <w:tc>
          <w:tcPr>
            <w:tcW w:w="1027" w:type="dxa"/>
            <w:tcMar>
              <w:top w:w="0" w:type="dxa"/>
              <w:left w:w="108" w:type="dxa"/>
              <w:bottom w:w="0" w:type="dxa"/>
              <w:right w:w="108" w:type="dxa"/>
            </w:tcMar>
            <w:vAlign w:val="center"/>
          </w:tcPr>
          <w:p w14:paraId="666F88E9"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14:paraId="5FE447C1" w14:textId="77777777" w:rsidR="00564158" w:rsidRDefault="000429A3" w:rsidP="00967D18">
            <w:pPr>
              <w:pStyle w:val="tac0"/>
              <w:rPr>
                <w:lang w:eastAsia="zh-CN"/>
              </w:rPr>
            </w:pPr>
            <w:r>
              <w:rPr>
                <w:position w:val="-12"/>
                <w:lang w:eastAsia="zh-CN"/>
              </w:rPr>
              <w:pict w14:anchorId="4B28C375">
                <v:shape id="_x0000_i2932" type="#_x0000_t75" style="width:75.35pt;height:15.9pt">
                  <v:imagedata r:id="rId549" o:title=""/>
                </v:shape>
              </w:pict>
            </w:r>
          </w:p>
        </w:tc>
        <w:tc>
          <w:tcPr>
            <w:tcW w:w="1648" w:type="dxa"/>
            <w:vAlign w:val="center"/>
          </w:tcPr>
          <w:p w14:paraId="53A1B3A5" w14:textId="77777777" w:rsidR="00564158" w:rsidRDefault="000429A3" w:rsidP="00967D18">
            <w:pPr>
              <w:pStyle w:val="tac0"/>
              <w:rPr>
                <w:lang w:eastAsia="zh-CN"/>
              </w:rPr>
            </w:pPr>
            <w:r>
              <w:rPr>
                <w:position w:val="-12"/>
                <w:lang w:eastAsia="zh-CN"/>
              </w:rPr>
              <w:pict w14:anchorId="75DF4CAC">
                <v:shape id="_x0000_i2933" type="#_x0000_t75" style="width:75.35pt;height:15.9pt">
                  <v:imagedata r:id="rId549" o:title=""/>
                </v:shape>
              </w:pict>
            </w:r>
          </w:p>
        </w:tc>
        <w:tc>
          <w:tcPr>
            <w:tcW w:w="2624" w:type="dxa"/>
            <w:tcMar>
              <w:top w:w="0" w:type="dxa"/>
              <w:left w:w="108" w:type="dxa"/>
              <w:bottom w:w="0" w:type="dxa"/>
              <w:right w:w="108" w:type="dxa"/>
            </w:tcMar>
            <w:vAlign w:val="center"/>
          </w:tcPr>
          <w:p w14:paraId="7D75966E" w14:textId="77777777" w:rsidR="00564158" w:rsidRDefault="000429A3" w:rsidP="00967D18">
            <w:pPr>
              <w:pStyle w:val="tac0"/>
              <w:rPr>
                <w:lang w:eastAsia="zh-CN"/>
              </w:rPr>
            </w:pPr>
            <w:r>
              <w:rPr>
                <w:position w:val="-12"/>
                <w:lang w:eastAsia="zh-CN"/>
              </w:rPr>
              <w:pict w14:anchorId="128D5547">
                <v:shape id="_x0000_i2934" type="#_x0000_t75" style="width:75.35pt;height:15.9pt">
                  <v:imagedata r:id="rId549" o:title=""/>
                </v:shape>
              </w:pict>
            </w:r>
          </w:p>
        </w:tc>
        <w:tc>
          <w:tcPr>
            <w:tcW w:w="2428" w:type="dxa"/>
            <w:vAlign w:val="center"/>
          </w:tcPr>
          <w:p w14:paraId="231903D5" w14:textId="77777777" w:rsidR="00564158" w:rsidRDefault="000429A3" w:rsidP="00967D18">
            <w:pPr>
              <w:pStyle w:val="tac0"/>
              <w:rPr>
                <w:lang w:eastAsia="zh-CN"/>
              </w:rPr>
            </w:pPr>
            <w:r>
              <w:rPr>
                <w:position w:val="-12"/>
                <w:lang w:eastAsia="zh-CN"/>
              </w:rPr>
              <w:pict w14:anchorId="530D42C2">
                <v:shape id="_x0000_i2935" type="#_x0000_t75" style="width:75.35pt;height:15.9pt">
                  <v:imagedata r:id="rId549" o:title=""/>
                </v:shape>
              </w:pict>
            </w:r>
          </w:p>
        </w:tc>
      </w:tr>
      <w:tr w:rsidR="00564158" w:rsidRPr="00466738" w14:paraId="1218ABCE" w14:textId="77777777" w:rsidTr="00020D7C">
        <w:trPr>
          <w:cantSplit/>
          <w:trHeight w:val="20"/>
          <w:jc w:val="center"/>
        </w:trPr>
        <w:tc>
          <w:tcPr>
            <w:tcW w:w="1027" w:type="dxa"/>
            <w:tcMar>
              <w:top w:w="0" w:type="dxa"/>
              <w:left w:w="108" w:type="dxa"/>
              <w:bottom w:w="0" w:type="dxa"/>
              <w:right w:w="108" w:type="dxa"/>
            </w:tcMar>
            <w:vAlign w:val="center"/>
          </w:tcPr>
          <w:p w14:paraId="5DF355BF"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14:paraId="5B2D5893"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75ABF796"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1461CD1"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59CC6A59"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323ECB4E" w14:textId="77777777" w:rsidTr="00020D7C">
        <w:trPr>
          <w:cantSplit/>
          <w:trHeight w:val="20"/>
          <w:jc w:val="center"/>
        </w:trPr>
        <w:tc>
          <w:tcPr>
            <w:tcW w:w="1027" w:type="dxa"/>
            <w:tcMar>
              <w:top w:w="0" w:type="dxa"/>
              <w:left w:w="108" w:type="dxa"/>
              <w:bottom w:w="0" w:type="dxa"/>
              <w:right w:w="108" w:type="dxa"/>
            </w:tcMar>
            <w:vAlign w:val="center"/>
          </w:tcPr>
          <w:p w14:paraId="5783BEA6" w14:textId="77777777"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14:paraId="7435C4B6"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4DC87539"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45F655"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7D07E08F" w14:textId="77777777" w:rsidR="00564158" w:rsidRPr="0034220F" w:rsidRDefault="00564158" w:rsidP="00967D18">
            <w:pPr>
              <w:pStyle w:val="tac0"/>
              <w:rPr>
                <w:rFonts w:eastAsia="SimSun"/>
                <w:lang w:eastAsia="zh-CN"/>
              </w:rPr>
            </w:pPr>
            <w:r>
              <w:rPr>
                <w:rFonts w:eastAsia="SimSun" w:hint="eastAsia"/>
                <w:lang w:eastAsia="zh-CN"/>
              </w:rPr>
              <w:t>0</w:t>
            </w:r>
          </w:p>
        </w:tc>
      </w:tr>
    </w:tbl>
    <w:p w14:paraId="2E0A44D5" w14:textId="77777777" w:rsidR="00564158" w:rsidRDefault="00564158" w:rsidP="00564158">
      <w:pPr>
        <w:rPr>
          <w:lang w:eastAsia="zh-CN"/>
        </w:rPr>
      </w:pPr>
    </w:p>
    <w:p w14:paraId="5AFF5C85" w14:textId="77777777"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14:paraId="118D3C8D" w14:textId="77777777"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0429A3">
        <w:rPr>
          <w:position w:val="-10"/>
          <w:lang w:eastAsia="zh-CN"/>
        </w:rPr>
        <w:pict w14:anchorId="3EC6EEA2">
          <v:shape id="_x0000_i2936" type="#_x0000_t75" style="width:52.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4D09972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7258A5B7" w14:textId="77777777"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14:paraId="4DDA5C09" w14:textId="77777777" w:rsidR="00564158" w:rsidRPr="00064EEE" w:rsidRDefault="00564158" w:rsidP="00967D18">
            <w:pPr>
              <w:pStyle w:val="tah0"/>
              <w:rPr>
                <w:lang w:val="en-GB"/>
              </w:rPr>
            </w:pPr>
            <w:r w:rsidRPr="00064EEE">
              <w:rPr>
                <w:lang w:val="en-GB"/>
              </w:rPr>
              <w:t>Bit width</w:t>
            </w:r>
          </w:p>
        </w:tc>
      </w:tr>
      <w:tr w:rsidR="00564158" w:rsidRPr="00290CB4" w14:paraId="371A4B72"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03F9148E" w14:textId="77777777" w:rsidR="00564158" w:rsidRPr="00064EEE" w:rsidRDefault="00564158" w:rsidP="00967D18">
            <w:pPr>
              <w:pStyle w:val="tah0"/>
              <w:rPr>
                <w:lang w:val="en-GB"/>
              </w:rPr>
            </w:pPr>
          </w:p>
        </w:tc>
        <w:tc>
          <w:tcPr>
            <w:tcW w:w="2860" w:type="dxa"/>
            <w:shd w:val="clear" w:color="auto" w:fill="E0E0E0"/>
            <w:vAlign w:val="center"/>
          </w:tcPr>
          <w:p w14:paraId="05964D74" w14:textId="77777777"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14:paraId="722601A7" w14:textId="77777777"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171BD253" w14:textId="77777777" w:rsidTr="00020D7C">
        <w:trPr>
          <w:cantSplit/>
          <w:trHeight w:val="20"/>
          <w:jc w:val="center"/>
        </w:trPr>
        <w:tc>
          <w:tcPr>
            <w:tcW w:w="1027" w:type="dxa"/>
            <w:vMerge/>
            <w:shd w:val="clear" w:color="auto" w:fill="E0E0E0"/>
            <w:vAlign w:val="center"/>
          </w:tcPr>
          <w:p w14:paraId="06CD1DEC"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0601A17B" w14:textId="77777777"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14:paraId="079CAEC0" w14:textId="77777777"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14:paraId="20E89EAB"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712362C6" w14:textId="77777777" w:rsidTr="00020D7C">
        <w:trPr>
          <w:cantSplit/>
          <w:trHeight w:val="20"/>
          <w:jc w:val="center"/>
        </w:trPr>
        <w:tc>
          <w:tcPr>
            <w:tcW w:w="1027" w:type="dxa"/>
            <w:tcMar>
              <w:top w:w="0" w:type="dxa"/>
              <w:left w:w="108" w:type="dxa"/>
              <w:bottom w:w="0" w:type="dxa"/>
              <w:right w:w="108" w:type="dxa"/>
            </w:tcMar>
            <w:vAlign w:val="center"/>
          </w:tcPr>
          <w:p w14:paraId="21608994"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14:paraId="0F8ABAED" w14:textId="77777777" w:rsidR="00564158" w:rsidRDefault="000429A3" w:rsidP="00967D18">
            <w:pPr>
              <w:pStyle w:val="tac0"/>
              <w:rPr>
                <w:rFonts w:eastAsia="SimSun"/>
                <w:lang w:val="de-DE" w:eastAsia="zh-CN"/>
              </w:rPr>
            </w:pPr>
            <w:r>
              <w:rPr>
                <w:position w:val="-12"/>
                <w:lang w:eastAsia="zh-CN"/>
              </w:rPr>
              <w:pict w14:anchorId="70BD94BD">
                <v:shape id="_x0000_i2937" type="#_x0000_t75" style="width:72.85pt;height:15.9pt">
                  <v:imagedata r:id="rId548" o:title=""/>
                </v:shape>
              </w:pict>
            </w:r>
          </w:p>
        </w:tc>
        <w:tc>
          <w:tcPr>
            <w:tcW w:w="3467" w:type="dxa"/>
            <w:tcMar>
              <w:top w:w="0" w:type="dxa"/>
              <w:left w:w="108" w:type="dxa"/>
              <w:bottom w:w="0" w:type="dxa"/>
              <w:right w:w="108" w:type="dxa"/>
            </w:tcMar>
            <w:vAlign w:val="center"/>
          </w:tcPr>
          <w:p w14:paraId="5831C680" w14:textId="77777777" w:rsidR="00564158" w:rsidRDefault="000429A3" w:rsidP="00967D18">
            <w:pPr>
              <w:pStyle w:val="tac0"/>
              <w:rPr>
                <w:rFonts w:eastAsia="SimSun"/>
                <w:lang w:val="de-DE" w:eastAsia="zh-CN"/>
              </w:rPr>
            </w:pPr>
            <w:r>
              <w:rPr>
                <w:position w:val="-12"/>
                <w:lang w:eastAsia="zh-CN"/>
              </w:rPr>
              <w:pict w14:anchorId="34001956">
                <v:shape id="_x0000_i2938" type="#_x0000_t75" style="width:72.85pt;height:15.9pt">
                  <v:imagedata r:id="rId548" o:title=""/>
                </v:shape>
              </w:pict>
            </w:r>
          </w:p>
        </w:tc>
        <w:tc>
          <w:tcPr>
            <w:tcW w:w="2405" w:type="dxa"/>
            <w:vAlign w:val="center"/>
          </w:tcPr>
          <w:p w14:paraId="08990361" w14:textId="77777777" w:rsidR="00564158" w:rsidRPr="006167A8" w:rsidRDefault="000429A3" w:rsidP="00967D18">
            <w:pPr>
              <w:pStyle w:val="tac0"/>
              <w:rPr>
                <w:rFonts w:eastAsia="SimSun"/>
                <w:lang w:eastAsia="zh-CN"/>
              </w:rPr>
            </w:pPr>
            <w:r>
              <w:rPr>
                <w:position w:val="-32"/>
                <w:lang w:eastAsia="zh-CN"/>
              </w:rPr>
              <w:pict w14:anchorId="02D8C9B1">
                <v:shape id="_x0000_i2939" type="#_x0000_t75" style="width:105.5pt;height:28.45pt">
                  <v:imagedata r:id="rId509" o:title=""/>
                </v:shape>
              </w:pict>
            </w:r>
          </w:p>
        </w:tc>
      </w:tr>
      <w:tr w:rsidR="00564158" w:rsidRPr="00290CB4" w14:paraId="33CA1BB6" w14:textId="77777777" w:rsidTr="00020D7C">
        <w:trPr>
          <w:cantSplit/>
          <w:trHeight w:val="20"/>
          <w:jc w:val="center"/>
        </w:trPr>
        <w:tc>
          <w:tcPr>
            <w:tcW w:w="1027" w:type="dxa"/>
            <w:tcMar>
              <w:top w:w="0" w:type="dxa"/>
              <w:left w:w="108" w:type="dxa"/>
              <w:bottom w:w="0" w:type="dxa"/>
              <w:right w:w="108" w:type="dxa"/>
            </w:tcMar>
            <w:vAlign w:val="center"/>
          </w:tcPr>
          <w:p w14:paraId="75912B28" w14:textId="77777777"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14:paraId="5D3186A7" w14:textId="77777777" w:rsidR="00564158" w:rsidRDefault="000429A3" w:rsidP="00967D18">
            <w:pPr>
              <w:pStyle w:val="tac0"/>
              <w:rPr>
                <w:rFonts w:eastAsia="SimSun"/>
                <w:lang w:val="de-DE" w:eastAsia="zh-CN"/>
              </w:rPr>
            </w:pPr>
            <w:r>
              <w:rPr>
                <w:position w:val="-12"/>
                <w:lang w:eastAsia="zh-CN"/>
              </w:rPr>
              <w:pict w14:anchorId="51BE4FC9">
                <v:shape id="_x0000_i2940" type="#_x0000_t75" style="width:75.35pt;height:15.9pt">
                  <v:imagedata r:id="rId549" o:title=""/>
                </v:shape>
              </w:pict>
            </w:r>
          </w:p>
        </w:tc>
        <w:tc>
          <w:tcPr>
            <w:tcW w:w="3467" w:type="dxa"/>
            <w:tcMar>
              <w:top w:w="0" w:type="dxa"/>
              <w:left w:w="108" w:type="dxa"/>
              <w:bottom w:w="0" w:type="dxa"/>
              <w:right w:w="108" w:type="dxa"/>
            </w:tcMar>
            <w:vAlign w:val="center"/>
          </w:tcPr>
          <w:p w14:paraId="5007AEE0" w14:textId="77777777" w:rsidR="00564158" w:rsidRDefault="000429A3" w:rsidP="00967D18">
            <w:pPr>
              <w:pStyle w:val="tac0"/>
              <w:rPr>
                <w:rFonts w:eastAsia="SimSun"/>
                <w:lang w:val="de-DE" w:eastAsia="zh-CN"/>
              </w:rPr>
            </w:pPr>
            <w:r>
              <w:rPr>
                <w:position w:val="-12"/>
                <w:lang w:eastAsia="zh-CN"/>
              </w:rPr>
              <w:pict w14:anchorId="0D07AC9D">
                <v:shape id="_x0000_i2941" type="#_x0000_t75" style="width:75.35pt;height:15.9pt">
                  <v:imagedata r:id="rId549" o:title=""/>
                </v:shape>
              </w:pict>
            </w:r>
          </w:p>
        </w:tc>
        <w:tc>
          <w:tcPr>
            <w:tcW w:w="2405" w:type="dxa"/>
            <w:vAlign w:val="center"/>
          </w:tcPr>
          <w:p w14:paraId="51CCAB07" w14:textId="77777777" w:rsidR="00564158" w:rsidRDefault="000429A3" w:rsidP="00967D18">
            <w:pPr>
              <w:pStyle w:val="tac0"/>
              <w:rPr>
                <w:lang w:eastAsia="zh-CN"/>
              </w:rPr>
            </w:pPr>
            <w:r>
              <w:rPr>
                <w:position w:val="-12"/>
                <w:lang w:eastAsia="zh-CN"/>
              </w:rPr>
              <w:pict w14:anchorId="7A75BE4D">
                <v:shape id="_x0000_i2942" type="#_x0000_t75" style="width:75.35pt;height:15.9pt">
                  <v:imagedata r:id="rId549" o:title=""/>
                </v:shape>
              </w:pict>
            </w:r>
          </w:p>
        </w:tc>
      </w:tr>
      <w:tr w:rsidR="00564158" w:rsidRPr="00290CB4" w14:paraId="74EAB59C" w14:textId="77777777" w:rsidTr="00020D7C">
        <w:trPr>
          <w:cantSplit/>
          <w:trHeight w:val="20"/>
          <w:jc w:val="center"/>
        </w:trPr>
        <w:tc>
          <w:tcPr>
            <w:tcW w:w="1027" w:type="dxa"/>
            <w:tcMar>
              <w:top w:w="0" w:type="dxa"/>
              <w:left w:w="108" w:type="dxa"/>
              <w:bottom w:w="0" w:type="dxa"/>
              <w:right w:w="108" w:type="dxa"/>
            </w:tcMar>
            <w:vAlign w:val="center"/>
          </w:tcPr>
          <w:p w14:paraId="6B95EBBB" w14:textId="77777777"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14:paraId="7181643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0BEF4304" w14:textId="77777777" w:rsidR="00564158" w:rsidRDefault="00564158" w:rsidP="00967D18">
            <w:pPr>
              <w:pStyle w:val="tac0"/>
              <w:rPr>
                <w:lang w:eastAsia="zh-CN"/>
              </w:rPr>
            </w:pPr>
            <w:r>
              <w:rPr>
                <w:rFonts w:eastAsia="SimSun" w:hint="eastAsia"/>
                <w:lang w:eastAsia="zh-CN"/>
              </w:rPr>
              <w:t>1</w:t>
            </w:r>
          </w:p>
        </w:tc>
      </w:tr>
    </w:tbl>
    <w:p w14:paraId="6B46149C" w14:textId="77777777" w:rsidR="001E7054" w:rsidRDefault="001E7054" w:rsidP="00CA23FD"/>
    <w:p w14:paraId="7A919716"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0429A3">
        <w:rPr>
          <w:position w:val="-10"/>
        </w:rPr>
        <w:pict w14:anchorId="121283D1">
          <v:shape id="_x0000_i2943" type="#_x0000_t75" style="width:88.75pt;height:15.05pt">
            <v:imagedata r:id="rId876" o:title=""/>
          </v:shape>
        </w:pict>
      </w:r>
      <w:r>
        <w:t xml:space="preserve"> with </w:t>
      </w:r>
      <w:r w:rsidR="000429A3">
        <w:rPr>
          <w:position w:val="-10"/>
        </w:rPr>
        <w:pict w14:anchorId="6B579581">
          <v:shape id="_x0000_i2944" type="#_x0000_t75" style="width:13.4pt;height:15.05pt">
            <v:imagedata r:id="rId892" o:title=""/>
          </v:shape>
        </w:pict>
      </w:r>
      <w:r>
        <w:t xml:space="preserve"> corresponding to the first bit of the first field in each of the tables, </w:t>
      </w:r>
      <w:r w:rsidR="000429A3">
        <w:rPr>
          <w:position w:val="-10"/>
        </w:rPr>
        <w:pict w14:anchorId="1A0F78FE">
          <v:shape id="_x0000_i2945" type="#_x0000_t75" style="width:12.55pt;height:15.05pt">
            <v:imagedata r:id="rId893" o:title=""/>
          </v:shape>
        </w:pict>
      </w:r>
      <w:r>
        <w:t xml:space="preserve"> corresponding to the second bit of the first field in each of the tables, and </w:t>
      </w:r>
      <w:r w:rsidR="000429A3">
        <w:rPr>
          <w:position w:val="-10"/>
        </w:rPr>
        <w:pict w14:anchorId="5EA156F4">
          <v:shape id="_x0000_i2946"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0429A3">
        <w:rPr>
          <w:position w:val="-10"/>
        </w:rPr>
        <w:pict w14:anchorId="6E91AEB2">
          <v:shape id="_x0000_i2947" type="#_x0000_t75" style="width:16.75pt;height:16.75pt">
            <v:imagedata r:id="rId895" o:title=""/>
          </v:shape>
        </w:pict>
      </w:r>
      <w:r>
        <w:t xml:space="preserve"> replaced by </w:t>
      </w:r>
      <w:r w:rsidR="000429A3">
        <w:rPr>
          <w:position w:val="-10"/>
        </w:rPr>
        <w:pict w14:anchorId="65E7DD9F">
          <v:shape id="_x0000_i2948" type="#_x0000_t75" style="width:13.4pt;height:15.05pt">
            <v:imagedata r:id="rId896" o:title=""/>
          </v:shape>
        </w:pict>
      </w:r>
      <w:r>
        <w:t xml:space="preserve">. The RI feedback for two bits is mapped according to Table 5.2.2.6-6 with </w:t>
      </w:r>
      <w:r w:rsidR="000429A3">
        <w:rPr>
          <w:position w:val="-10"/>
        </w:rPr>
        <w:pict w14:anchorId="0B2DF974">
          <v:shape id="_x0000_i2949" type="#_x0000_t75" style="width:16.75pt;height:16.75pt">
            <v:imagedata r:id="rId895" o:title=""/>
          </v:shape>
        </w:pict>
      </w:r>
      <w:r>
        <w:t xml:space="preserve">, </w:t>
      </w:r>
      <w:r w:rsidR="000429A3">
        <w:rPr>
          <w:position w:val="-10"/>
        </w:rPr>
        <w:pict w14:anchorId="7DC77EB3">
          <v:shape id="_x0000_i2950" type="#_x0000_t75" style="width:16.75pt;height:16.75pt">
            <v:imagedata r:id="rId897" o:title=""/>
          </v:shape>
        </w:pict>
      </w:r>
      <w:r>
        <w:t xml:space="preserve"> replaced by </w:t>
      </w:r>
      <w:r w:rsidR="000429A3">
        <w:rPr>
          <w:position w:val="-10"/>
        </w:rPr>
        <w:pict w14:anchorId="695495A2">
          <v:shape id="_x0000_i2951"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429A3">
        <w:rPr>
          <w:position w:val="-10"/>
        </w:rPr>
        <w:pict w14:anchorId="6CFD4463">
          <v:shape id="_x0000_i2952" type="#_x0000_t75" style="width:16.75pt;height:16.75pt">
            <v:imagedata r:id="rId895" o:title=""/>
          </v:shape>
        </w:pict>
      </w:r>
      <w:r w:rsidR="00B45842">
        <w:t xml:space="preserve">, </w:t>
      </w:r>
      <w:r w:rsidR="000429A3">
        <w:rPr>
          <w:position w:val="-10"/>
        </w:rPr>
        <w:pict w14:anchorId="4B357051">
          <v:shape id="_x0000_i2953" type="#_x0000_t75" style="width:16.75pt;height:16.75pt">
            <v:imagedata r:id="rId897" o:title=""/>
          </v:shape>
        </w:pict>
      </w:r>
      <w:r w:rsidR="00B45842">
        <w:rPr>
          <w:rFonts w:hint="eastAsia"/>
          <w:lang w:eastAsia="zh-CN"/>
        </w:rPr>
        <w:t xml:space="preserve">, </w:t>
      </w:r>
      <w:r w:rsidR="000429A3">
        <w:rPr>
          <w:position w:val="-10"/>
        </w:rPr>
        <w:pict w14:anchorId="5C22B20F">
          <v:shape id="_x0000_i2954" type="#_x0000_t75" style="width:16.75pt;height:16.75pt">
            <v:imagedata r:id="rId407" o:title=""/>
          </v:shape>
        </w:pict>
      </w:r>
      <w:r w:rsidR="00B45842">
        <w:rPr>
          <w:rFonts w:hint="eastAsia"/>
          <w:lang w:eastAsia="zh-CN"/>
        </w:rPr>
        <w:t xml:space="preserve"> </w:t>
      </w:r>
      <w:r w:rsidR="00B45842">
        <w:t xml:space="preserve">replaced by </w:t>
      </w:r>
      <w:r w:rsidR="000429A3">
        <w:rPr>
          <w:position w:val="-12"/>
        </w:rPr>
        <w:pict w14:anchorId="3A15D319">
          <v:shape id="_x0000_i2955" type="#_x0000_t75" style="width:42.7pt;height:18.4pt">
            <v:imagedata r:id="rId899"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3E5E0EEB"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14:paraId="396F24D0"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77E4186D"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0489F7C6" w14:textId="77777777" w:rsidR="009F7A98" w:rsidRDefault="009F7A98">
      <w:pPr>
        <w:pStyle w:val="Heading5"/>
      </w:pPr>
      <w:bookmarkStart w:id="418" w:name="_Toc10818752"/>
      <w:bookmarkStart w:id="419" w:name="_Toc20409162"/>
      <w:bookmarkStart w:id="420" w:name="_Toc74564322"/>
      <w:r>
        <w:t>5.2.3.3.2</w:t>
      </w:r>
      <w:r>
        <w:tab/>
        <w:t>Channel quality information formats for UE-selected sub-band reports</w:t>
      </w:r>
      <w:bookmarkEnd w:id="418"/>
      <w:bookmarkEnd w:id="419"/>
      <w:bookmarkEnd w:id="420"/>
    </w:p>
    <w:p w14:paraId="3BF3293E" w14:textId="77777777"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7A81FFD8" w14:textId="77777777"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6840F6E1" w14:textId="77777777" w:rsidR="0048781D" w:rsidRDefault="0048781D" w:rsidP="0048781D"/>
    <w:p w14:paraId="1F4C07DB" w14:textId="77777777"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59660B30" w14:textId="77777777" w:rsidTr="00020D7C">
        <w:trPr>
          <w:jc w:val="center"/>
        </w:trPr>
        <w:tc>
          <w:tcPr>
            <w:tcW w:w="0" w:type="auto"/>
            <w:shd w:val="clear" w:color="auto" w:fill="E0E0E0"/>
            <w:vAlign w:val="center"/>
          </w:tcPr>
          <w:p w14:paraId="42D62889" w14:textId="77777777" w:rsidR="009F7A98" w:rsidRDefault="009F7A98">
            <w:pPr>
              <w:pStyle w:val="TAH"/>
            </w:pPr>
            <w:r>
              <w:t>Field</w:t>
            </w:r>
          </w:p>
        </w:tc>
        <w:tc>
          <w:tcPr>
            <w:tcW w:w="0" w:type="auto"/>
            <w:shd w:val="clear" w:color="auto" w:fill="E0E0E0"/>
            <w:vAlign w:val="center"/>
          </w:tcPr>
          <w:p w14:paraId="2CDDF0A7" w14:textId="77777777" w:rsidR="009F7A98" w:rsidRDefault="009F7A98">
            <w:pPr>
              <w:pStyle w:val="TAH"/>
            </w:pPr>
            <w:r>
              <w:t>Bit width</w:t>
            </w:r>
          </w:p>
        </w:tc>
      </w:tr>
      <w:tr w:rsidR="009F7A98" w14:paraId="1B0CDFBF" w14:textId="77777777" w:rsidTr="00020D7C">
        <w:trPr>
          <w:jc w:val="center"/>
        </w:trPr>
        <w:tc>
          <w:tcPr>
            <w:tcW w:w="0" w:type="auto"/>
            <w:vAlign w:val="center"/>
          </w:tcPr>
          <w:p w14:paraId="3AC80615" w14:textId="77777777" w:rsidR="009F7A98" w:rsidRDefault="009F7A98">
            <w:pPr>
              <w:pStyle w:val="TAC"/>
            </w:pPr>
            <w:r>
              <w:t>Sub-band CQI</w:t>
            </w:r>
          </w:p>
        </w:tc>
        <w:tc>
          <w:tcPr>
            <w:tcW w:w="0" w:type="auto"/>
            <w:vAlign w:val="center"/>
          </w:tcPr>
          <w:p w14:paraId="269E1EB5" w14:textId="77777777" w:rsidR="009F7A98" w:rsidRDefault="009F7A98">
            <w:pPr>
              <w:pStyle w:val="TAC"/>
            </w:pPr>
            <w:r>
              <w:t>4</w:t>
            </w:r>
          </w:p>
        </w:tc>
      </w:tr>
      <w:tr w:rsidR="009F7A98" w14:paraId="5CFCF9F9" w14:textId="77777777" w:rsidTr="00020D7C">
        <w:trPr>
          <w:jc w:val="center"/>
        </w:trPr>
        <w:tc>
          <w:tcPr>
            <w:tcW w:w="0" w:type="auto"/>
            <w:vAlign w:val="center"/>
          </w:tcPr>
          <w:p w14:paraId="57F05BA1" w14:textId="77777777" w:rsidR="009F7A98" w:rsidRDefault="009F7A98">
            <w:pPr>
              <w:pStyle w:val="TAC"/>
            </w:pPr>
            <w:r>
              <w:t>Sub-band label</w:t>
            </w:r>
          </w:p>
        </w:tc>
        <w:tc>
          <w:tcPr>
            <w:tcW w:w="0" w:type="auto"/>
            <w:vAlign w:val="center"/>
          </w:tcPr>
          <w:p w14:paraId="3AF82700" w14:textId="77777777" w:rsidR="009F7A98" w:rsidRDefault="009F7A98">
            <w:pPr>
              <w:pStyle w:val="TAC"/>
            </w:pPr>
            <w:r>
              <w:t>1 or 2</w:t>
            </w:r>
          </w:p>
        </w:tc>
      </w:tr>
    </w:tbl>
    <w:p w14:paraId="700EB087" w14:textId="77777777" w:rsidR="0048781D" w:rsidRDefault="0048781D"/>
    <w:p w14:paraId="7E971A88" w14:textId="77777777"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22604E7D" w14:textId="77777777" w:rsidTr="00797E92">
        <w:trPr>
          <w:cantSplit/>
          <w:jc w:val="center"/>
        </w:trPr>
        <w:tc>
          <w:tcPr>
            <w:tcW w:w="0" w:type="auto"/>
            <w:vMerge w:val="restart"/>
            <w:shd w:val="clear" w:color="auto" w:fill="E0E0E0"/>
          </w:tcPr>
          <w:p w14:paraId="05E1DE67" w14:textId="77777777" w:rsidR="0048781D" w:rsidRPr="00290CB4" w:rsidRDefault="0048781D" w:rsidP="00797E92">
            <w:pPr>
              <w:pStyle w:val="TAH"/>
            </w:pPr>
            <w:r w:rsidRPr="00290CB4">
              <w:t>Field</w:t>
            </w:r>
          </w:p>
        </w:tc>
        <w:tc>
          <w:tcPr>
            <w:tcW w:w="0" w:type="auto"/>
            <w:gridSpan w:val="2"/>
            <w:shd w:val="clear" w:color="auto" w:fill="E0E0E0"/>
          </w:tcPr>
          <w:p w14:paraId="451DC6CC" w14:textId="77777777" w:rsidR="0048781D" w:rsidRPr="00290CB4" w:rsidRDefault="0048781D" w:rsidP="00797E92">
            <w:pPr>
              <w:pStyle w:val="TAH"/>
            </w:pPr>
            <w:r w:rsidRPr="00290CB4">
              <w:t>Bit width</w:t>
            </w:r>
          </w:p>
        </w:tc>
      </w:tr>
      <w:tr w:rsidR="0048781D" w:rsidRPr="00290CB4" w14:paraId="7EEDCBA0" w14:textId="77777777" w:rsidTr="00797E92">
        <w:trPr>
          <w:cantSplit/>
          <w:jc w:val="center"/>
        </w:trPr>
        <w:tc>
          <w:tcPr>
            <w:tcW w:w="0" w:type="auto"/>
            <w:vMerge/>
            <w:shd w:val="clear" w:color="auto" w:fill="E0E0E0"/>
          </w:tcPr>
          <w:p w14:paraId="63AFC4BC" w14:textId="77777777" w:rsidR="0048781D" w:rsidRPr="00290CB4" w:rsidRDefault="0048781D" w:rsidP="00797E92">
            <w:pPr>
              <w:pStyle w:val="TAH"/>
              <w:rPr>
                <w:b w:val="0"/>
                <w:bCs/>
              </w:rPr>
            </w:pPr>
          </w:p>
        </w:tc>
        <w:tc>
          <w:tcPr>
            <w:tcW w:w="0" w:type="auto"/>
            <w:shd w:val="clear" w:color="auto" w:fill="E0E0E0"/>
          </w:tcPr>
          <w:p w14:paraId="691B4A65" w14:textId="77777777" w:rsidR="0048781D" w:rsidRPr="00290CB4" w:rsidRDefault="0048781D" w:rsidP="00797E92">
            <w:pPr>
              <w:pStyle w:val="TAH"/>
            </w:pPr>
            <w:r w:rsidRPr="00290CB4">
              <w:t>Rank = 1</w:t>
            </w:r>
          </w:p>
        </w:tc>
        <w:tc>
          <w:tcPr>
            <w:tcW w:w="0" w:type="auto"/>
            <w:shd w:val="clear" w:color="auto" w:fill="E0E0E0"/>
          </w:tcPr>
          <w:p w14:paraId="5701E652"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69C47112" w14:textId="77777777" w:rsidTr="00797E92">
        <w:trPr>
          <w:jc w:val="center"/>
        </w:trPr>
        <w:tc>
          <w:tcPr>
            <w:tcW w:w="0" w:type="auto"/>
          </w:tcPr>
          <w:p w14:paraId="03A9B24A" w14:textId="77777777" w:rsidR="0048781D" w:rsidRPr="00290CB4" w:rsidRDefault="0048781D" w:rsidP="00797E92">
            <w:pPr>
              <w:pStyle w:val="TAC"/>
            </w:pPr>
            <w:r w:rsidRPr="00290CB4">
              <w:t xml:space="preserve">Wide-band CQI </w:t>
            </w:r>
          </w:p>
        </w:tc>
        <w:tc>
          <w:tcPr>
            <w:tcW w:w="0" w:type="auto"/>
          </w:tcPr>
          <w:p w14:paraId="2029696C" w14:textId="77777777" w:rsidR="0048781D" w:rsidRPr="00290CB4" w:rsidRDefault="0048781D" w:rsidP="00797E92">
            <w:pPr>
              <w:pStyle w:val="TAC"/>
            </w:pPr>
            <w:r w:rsidRPr="00290CB4">
              <w:t>4</w:t>
            </w:r>
          </w:p>
        </w:tc>
        <w:tc>
          <w:tcPr>
            <w:tcW w:w="0" w:type="auto"/>
          </w:tcPr>
          <w:p w14:paraId="6FBE11F9" w14:textId="77777777" w:rsidR="0048781D" w:rsidRPr="00290CB4" w:rsidRDefault="0048781D" w:rsidP="00797E92">
            <w:pPr>
              <w:pStyle w:val="TAC"/>
            </w:pPr>
            <w:r w:rsidRPr="00290CB4">
              <w:t>4</w:t>
            </w:r>
          </w:p>
        </w:tc>
      </w:tr>
      <w:tr w:rsidR="0048781D" w:rsidRPr="00290CB4" w14:paraId="13ACDEE3" w14:textId="77777777" w:rsidTr="00797E92">
        <w:trPr>
          <w:jc w:val="center"/>
        </w:trPr>
        <w:tc>
          <w:tcPr>
            <w:tcW w:w="0" w:type="auto"/>
          </w:tcPr>
          <w:p w14:paraId="3032A3DF" w14:textId="77777777" w:rsidR="0048781D" w:rsidRPr="00290CB4" w:rsidRDefault="0048781D" w:rsidP="00797E92">
            <w:pPr>
              <w:pStyle w:val="TAC"/>
            </w:pPr>
            <w:r w:rsidRPr="00ED590A">
              <w:t>Spatial differential CQI</w:t>
            </w:r>
          </w:p>
        </w:tc>
        <w:tc>
          <w:tcPr>
            <w:tcW w:w="0" w:type="auto"/>
          </w:tcPr>
          <w:p w14:paraId="21C55DCF" w14:textId="77777777" w:rsidR="0048781D" w:rsidRPr="00290CB4" w:rsidRDefault="0048781D" w:rsidP="00797E92">
            <w:pPr>
              <w:pStyle w:val="TAC"/>
              <w:rPr>
                <w:lang w:eastAsia="zh-CN"/>
              </w:rPr>
            </w:pPr>
            <w:r>
              <w:rPr>
                <w:rFonts w:hint="eastAsia"/>
                <w:lang w:eastAsia="zh-CN"/>
              </w:rPr>
              <w:t>0</w:t>
            </w:r>
          </w:p>
        </w:tc>
        <w:tc>
          <w:tcPr>
            <w:tcW w:w="0" w:type="auto"/>
          </w:tcPr>
          <w:p w14:paraId="2BAC7FBA" w14:textId="77777777" w:rsidR="0048781D" w:rsidRPr="00290CB4" w:rsidRDefault="0048781D" w:rsidP="00797E92">
            <w:pPr>
              <w:pStyle w:val="TAC"/>
              <w:rPr>
                <w:lang w:eastAsia="zh-CN"/>
              </w:rPr>
            </w:pPr>
            <w:r>
              <w:rPr>
                <w:rFonts w:hint="eastAsia"/>
                <w:lang w:eastAsia="zh-CN"/>
              </w:rPr>
              <w:t>3</w:t>
            </w:r>
          </w:p>
        </w:tc>
      </w:tr>
      <w:tr w:rsidR="0048781D" w:rsidRPr="00290CB4" w14:paraId="317E4299" w14:textId="77777777" w:rsidTr="00797E92">
        <w:trPr>
          <w:jc w:val="center"/>
        </w:trPr>
        <w:tc>
          <w:tcPr>
            <w:tcW w:w="0" w:type="auto"/>
          </w:tcPr>
          <w:p w14:paraId="69EF558C" w14:textId="77777777" w:rsidR="0048781D" w:rsidRPr="00ED590A" w:rsidRDefault="0048781D" w:rsidP="00797E92">
            <w:pPr>
              <w:pStyle w:val="TAC"/>
              <w:rPr>
                <w:lang w:eastAsia="zh-CN"/>
              </w:rPr>
            </w:pPr>
            <w:r>
              <w:rPr>
                <w:rFonts w:hint="eastAsia"/>
                <w:lang w:eastAsia="zh-CN"/>
              </w:rPr>
              <w:t>Sub-band label</w:t>
            </w:r>
          </w:p>
        </w:tc>
        <w:tc>
          <w:tcPr>
            <w:tcW w:w="0" w:type="auto"/>
          </w:tcPr>
          <w:p w14:paraId="1DB1C6B6" w14:textId="77777777" w:rsidR="0048781D" w:rsidRDefault="0048781D" w:rsidP="00797E92">
            <w:pPr>
              <w:pStyle w:val="TAC"/>
              <w:rPr>
                <w:lang w:eastAsia="zh-CN"/>
              </w:rPr>
            </w:pPr>
            <w:r>
              <w:rPr>
                <w:rFonts w:hint="eastAsia"/>
                <w:lang w:eastAsia="zh-CN"/>
              </w:rPr>
              <w:t>1 or 2</w:t>
            </w:r>
          </w:p>
        </w:tc>
        <w:tc>
          <w:tcPr>
            <w:tcW w:w="0" w:type="auto"/>
          </w:tcPr>
          <w:p w14:paraId="4820E858" w14:textId="77777777" w:rsidR="0048781D" w:rsidRDefault="0048781D" w:rsidP="00797E92">
            <w:pPr>
              <w:pStyle w:val="TAC"/>
              <w:rPr>
                <w:lang w:eastAsia="zh-CN"/>
              </w:rPr>
            </w:pPr>
            <w:r>
              <w:rPr>
                <w:rFonts w:hint="eastAsia"/>
                <w:lang w:eastAsia="zh-CN"/>
              </w:rPr>
              <w:t>1 or 2</w:t>
            </w:r>
          </w:p>
        </w:tc>
      </w:tr>
    </w:tbl>
    <w:p w14:paraId="53CDBE20" w14:textId="77777777" w:rsidR="0048781D" w:rsidRDefault="0048781D" w:rsidP="0048781D">
      <w:pPr>
        <w:rPr>
          <w:lang w:eastAsia="zh-CN"/>
        </w:rPr>
      </w:pPr>
    </w:p>
    <w:p w14:paraId="1703A399"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01A7F37C"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7EB7E19B" w14:textId="77777777" w:rsidTr="00C70A30">
        <w:trPr>
          <w:cantSplit/>
          <w:trHeight w:val="105"/>
          <w:jc w:val="center"/>
        </w:trPr>
        <w:tc>
          <w:tcPr>
            <w:tcW w:w="0" w:type="auto"/>
            <w:vMerge w:val="restart"/>
            <w:shd w:val="clear" w:color="auto" w:fill="E0E0E0"/>
            <w:vAlign w:val="center"/>
          </w:tcPr>
          <w:p w14:paraId="233499CA" w14:textId="77777777" w:rsidR="009F7A98" w:rsidRDefault="009F7A98">
            <w:pPr>
              <w:pStyle w:val="TAH"/>
            </w:pPr>
            <w:r>
              <w:t>Field</w:t>
            </w:r>
          </w:p>
        </w:tc>
        <w:tc>
          <w:tcPr>
            <w:tcW w:w="0" w:type="auto"/>
            <w:gridSpan w:val="4"/>
            <w:shd w:val="clear" w:color="auto" w:fill="E0E0E0"/>
            <w:vAlign w:val="center"/>
          </w:tcPr>
          <w:p w14:paraId="33FCA7A3" w14:textId="77777777" w:rsidR="009F7A98" w:rsidRDefault="009F7A98">
            <w:pPr>
              <w:pStyle w:val="TAH"/>
            </w:pPr>
            <w:r>
              <w:t>Bit width</w:t>
            </w:r>
          </w:p>
        </w:tc>
      </w:tr>
      <w:tr w:rsidR="009F7A98" w14:paraId="2628636B" w14:textId="77777777" w:rsidTr="00C70A30">
        <w:trPr>
          <w:cantSplit/>
          <w:trHeight w:val="105"/>
          <w:jc w:val="center"/>
        </w:trPr>
        <w:tc>
          <w:tcPr>
            <w:tcW w:w="0" w:type="auto"/>
            <w:vMerge/>
            <w:shd w:val="clear" w:color="auto" w:fill="E0E0E0"/>
            <w:vAlign w:val="center"/>
          </w:tcPr>
          <w:p w14:paraId="6F56E124" w14:textId="77777777" w:rsidR="009F7A98" w:rsidRDefault="009F7A98">
            <w:pPr>
              <w:pStyle w:val="TAH"/>
            </w:pPr>
          </w:p>
        </w:tc>
        <w:tc>
          <w:tcPr>
            <w:tcW w:w="0" w:type="auto"/>
            <w:gridSpan w:val="2"/>
            <w:shd w:val="clear" w:color="auto" w:fill="E0E0E0"/>
            <w:vAlign w:val="center"/>
          </w:tcPr>
          <w:p w14:paraId="730824FA" w14:textId="77777777" w:rsidR="009F7A98" w:rsidRDefault="009F7A98">
            <w:pPr>
              <w:pStyle w:val="TAH"/>
            </w:pPr>
            <w:r>
              <w:t>2 antenna ports</w:t>
            </w:r>
          </w:p>
        </w:tc>
        <w:tc>
          <w:tcPr>
            <w:tcW w:w="0" w:type="auto"/>
            <w:gridSpan w:val="2"/>
            <w:shd w:val="clear" w:color="auto" w:fill="E0E0E0"/>
            <w:vAlign w:val="center"/>
          </w:tcPr>
          <w:p w14:paraId="1A7F7140" w14:textId="77777777" w:rsidR="009F7A98" w:rsidRDefault="009F7A98">
            <w:pPr>
              <w:pStyle w:val="TAH"/>
            </w:pPr>
            <w:r>
              <w:t>4 antenna ports</w:t>
            </w:r>
          </w:p>
        </w:tc>
      </w:tr>
      <w:tr w:rsidR="009F7A98" w14:paraId="7C9E21B4" w14:textId="77777777" w:rsidTr="00C70A30">
        <w:trPr>
          <w:cantSplit/>
          <w:trHeight w:val="105"/>
          <w:jc w:val="center"/>
        </w:trPr>
        <w:tc>
          <w:tcPr>
            <w:tcW w:w="0" w:type="auto"/>
            <w:vMerge/>
            <w:shd w:val="clear" w:color="auto" w:fill="E0E0E0"/>
            <w:vAlign w:val="center"/>
          </w:tcPr>
          <w:p w14:paraId="767AB810" w14:textId="77777777" w:rsidR="009F7A98" w:rsidRDefault="009F7A98">
            <w:pPr>
              <w:pStyle w:val="TAH"/>
            </w:pPr>
          </w:p>
        </w:tc>
        <w:tc>
          <w:tcPr>
            <w:tcW w:w="0" w:type="auto"/>
            <w:shd w:val="clear" w:color="auto" w:fill="E0E0E0"/>
            <w:vAlign w:val="center"/>
          </w:tcPr>
          <w:p w14:paraId="5CF446DB" w14:textId="77777777" w:rsidR="009F7A98" w:rsidRDefault="009F7A98">
            <w:pPr>
              <w:pStyle w:val="TAH"/>
            </w:pPr>
            <w:r>
              <w:t>Rank = 1</w:t>
            </w:r>
          </w:p>
        </w:tc>
        <w:tc>
          <w:tcPr>
            <w:tcW w:w="0" w:type="auto"/>
            <w:shd w:val="clear" w:color="auto" w:fill="E0E0E0"/>
            <w:vAlign w:val="center"/>
          </w:tcPr>
          <w:p w14:paraId="224F21F1" w14:textId="77777777" w:rsidR="009F7A98" w:rsidRDefault="009F7A98">
            <w:pPr>
              <w:pStyle w:val="TAH"/>
            </w:pPr>
            <w:r>
              <w:t>Rank = 2</w:t>
            </w:r>
          </w:p>
        </w:tc>
        <w:tc>
          <w:tcPr>
            <w:tcW w:w="0" w:type="auto"/>
            <w:shd w:val="clear" w:color="auto" w:fill="E0E0E0"/>
            <w:vAlign w:val="center"/>
          </w:tcPr>
          <w:p w14:paraId="50D5E0FC" w14:textId="77777777" w:rsidR="009F7A98" w:rsidRDefault="009F7A98">
            <w:pPr>
              <w:pStyle w:val="TAH"/>
            </w:pPr>
            <w:r>
              <w:t>Rank = 1</w:t>
            </w:r>
          </w:p>
        </w:tc>
        <w:tc>
          <w:tcPr>
            <w:tcW w:w="0" w:type="auto"/>
            <w:shd w:val="clear" w:color="auto" w:fill="E0E0E0"/>
            <w:vAlign w:val="center"/>
          </w:tcPr>
          <w:p w14:paraId="3824F37F" w14:textId="77777777" w:rsidR="009F7A98" w:rsidRDefault="009F7A98">
            <w:pPr>
              <w:pStyle w:val="TAH"/>
            </w:pPr>
            <w:r>
              <w:t>Rank &gt; 1</w:t>
            </w:r>
          </w:p>
        </w:tc>
      </w:tr>
      <w:tr w:rsidR="009F7A98" w14:paraId="3E363132" w14:textId="77777777">
        <w:trPr>
          <w:jc w:val="center"/>
        </w:trPr>
        <w:tc>
          <w:tcPr>
            <w:tcW w:w="0" w:type="auto"/>
            <w:vAlign w:val="center"/>
          </w:tcPr>
          <w:p w14:paraId="597FFD09" w14:textId="77777777" w:rsidR="009F7A98" w:rsidRDefault="009F7A98">
            <w:pPr>
              <w:pStyle w:val="TAC"/>
            </w:pPr>
            <w:r>
              <w:t>Sub-band CQI</w:t>
            </w:r>
          </w:p>
        </w:tc>
        <w:tc>
          <w:tcPr>
            <w:tcW w:w="0" w:type="auto"/>
            <w:vAlign w:val="center"/>
          </w:tcPr>
          <w:p w14:paraId="1E1B2BD9" w14:textId="77777777" w:rsidR="009F7A98" w:rsidRDefault="009F7A98">
            <w:pPr>
              <w:pStyle w:val="TAC"/>
            </w:pPr>
            <w:r>
              <w:t>4</w:t>
            </w:r>
          </w:p>
        </w:tc>
        <w:tc>
          <w:tcPr>
            <w:tcW w:w="0" w:type="auto"/>
            <w:vAlign w:val="center"/>
          </w:tcPr>
          <w:p w14:paraId="136DD4B0" w14:textId="77777777" w:rsidR="009F7A98" w:rsidRDefault="009F7A98">
            <w:pPr>
              <w:pStyle w:val="TAC"/>
            </w:pPr>
            <w:r>
              <w:t>4</w:t>
            </w:r>
          </w:p>
        </w:tc>
        <w:tc>
          <w:tcPr>
            <w:tcW w:w="0" w:type="auto"/>
            <w:vAlign w:val="center"/>
          </w:tcPr>
          <w:p w14:paraId="778527E5" w14:textId="77777777" w:rsidR="009F7A98" w:rsidRDefault="009F7A98">
            <w:pPr>
              <w:pStyle w:val="TAC"/>
            </w:pPr>
            <w:r>
              <w:t>4</w:t>
            </w:r>
          </w:p>
        </w:tc>
        <w:tc>
          <w:tcPr>
            <w:tcW w:w="0" w:type="auto"/>
            <w:vAlign w:val="center"/>
          </w:tcPr>
          <w:p w14:paraId="4A5872BA" w14:textId="77777777" w:rsidR="009F7A98" w:rsidRDefault="009F7A98">
            <w:pPr>
              <w:pStyle w:val="TAC"/>
            </w:pPr>
            <w:r>
              <w:t>4</w:t>
            </w:r>
          </w:p>
        </w:tc>
      </w:tr>
      <w:tr w:rsidR="009F7A98" w14:paraId="4458EA12" w14:textId="77777777">
        <w:trPr>
          <w:jc w:val="center"/>
        </w:trPr>
        <w:tc>
          <w:tcPr>
            <w:tcW w:w="0" w:type="auto"/>
            <w:vAlign w:val="center"/>
          </w:tcPr>
          <w:p w14:paraId="400A2D05" w14:textId="77777777" w:rsidR="009F7A98" w:rsidRDefault="009F7A98">
            <w:pPr>
              <w:pStyle w:val="TAC"/>
            </w:pPr>
            <w:r>
              <w:t>Spatial differential CQI</w:t>
            </w:r>
          </w:p>
        </w:tc>
        <w:tc>
          <w:tcPr>
            <w:tcW w:w="0" w:type="auto"/>
            <w:vAlign w:val="center"/>
          </w:tcPr>
          <w:p w14:paraId="616DFB32" w14:textId="77777777" w:rsidR="009F7A98" w:rsidRDefault="009F7A98">
            <w:pPr>
              <w:pStyle w:val="TAC"/>
            </w:pPr>
            <w:r>
              <w:t>0</w:t>
            </w:r>
          </w:p>
        </w:tc>
        <w:tc>
          <w:tcPr>
            <w:tcW w:w="0" w:type="auto"/>
            <w:vAlign w:val="center"/>
          </w:tcPr>
          <w:p w14:paraId="534A99F6" w14:textId="77777777" w:rsidR="009F7A98" w:rsidRDefault="009F7A98">
            <w:pPr>
              <w:pStyle w:val="TAC"/>
            </w:pPr>
            <w:r>
              <w:t>3</w:t>
            </w:r>
          </w:p>
        </w:tc>
        <w:tc>
          <w:tcPr>
            <w:tcW w:w="0" w:type="auto"/>
            <w:vAlign w:val="center"/>
          </w:tcPr>
          <w:p w14:paraId="70014250" w14:textId="77777777" w:rsidR="009F7A98" w:rsidRDefault="009F7A98">
            <w:pPr>
              <w:pStyle w:val="TAC"/>
            </w:pPr>
            <w:r>
              <w:t>0</w:t>
            </w:r>
          </w:p>
        </w:tc>
        <w:tc>
          <w:tcPr>
            <w:tcW w:w="0" w:type="auto"/>
            <w:vAlign w:val="center"/>
          </w:tcPr>
          <w:p w14:paraId="7B59EFFE" w14:textId="77777777" w:rsidR="009F7A98" w:rsidRDefault="009F7A98">
            <w:pPr>
              <w:pStyle w:val="TAC"/>
            </w:pPr>
            <w:r>
              <w:t>3</w:t>
            </w:r>
          </w:p>
        </w:tc>
      </w:tr>
      <w:tr w:rsidR="009F7A98" w14:paraId="0F3EAFA9" w14:textId="77777777">
        <w:trPr>
          <w:jc w:val="center"/>
        </w:trPr>
        <w:tc>
          <w:tcPr>
            <w:tcW w:w="0" w:type="auto"/>
            <w:vAlign w:val="center"/>
          </w:tcPr>
          <w:p w14:paraId="221885B0" w14:textId="77777777" w:rsidR="009F7A98" w:rsidRDefault="009F7A98">
            <w:pPr>
              <w:pStyle w:val="TAC"/>
            </w:pPr>
            <w:r>
              <w:t>Sub-band label</w:t>
            </w:r>
          </w:p>
        </w:tc>
        <w:tc>
          <w:tcPr>
            <w:tcW w:w="0" w:type="auto"/>
            <w:vAlign w:val="center"/>
          </w:tcPr>
          <w:p w14:paraId="21CD7FEA" w14:textId="77777777" w:rsidR="009F7A98" w:rsidRDefault="009F7A98">
            <w:pPr>
              <w:pStyle w:val="TAC"/>
            </w:pPr>
            <w:r>
              <w:t>1 or 2</w:t>
            </w:r>
          </w:p>
        </w:tc>
        <w:tc>
          <w:tcPr>
            <w:tcW w:w="0" w:type="auto"/>
            <w:vAlign w:val="center"/>
          </w:tcPr>
          <w:p w14:paraId="63B0F8B7" w14:textId="77777777" w:rsidR="009F7A98" w:rsidRDefault="009F7A98">
            <w:pPr>
              <w:pStyle w:val="TAC"/>
            </w:pPr>
            <w:r>
              <w:t>1 or 2</w:t>
            </w:r>
          </w:p>
        </w:tc>
        <w:tc>
          <w:tcPr>
            <w:tcW w:w="0" w:type="auto"/>
            <w:vAlign w:val="center"/>
          </w:tcPr>
          <w:p w14:paraId="174273FA" w14:textId="77777777" w:rsidR="009F7A98" w:rsidRDefault="009F7A98">
            <w:pPr>
              <w:pStyle w:val="TAC"/>
            </w:pPr>
            <w:r>
              <w:t>1 or 2</w:t>
            </w:r>
          </w:p>
        </w:tc>
        <w:tc>
          <w:tcPr>
            <w:tcW w:w="0" w:type="auto"/>
            <w:vAlign w:val="center"/>
          </w:tcPr>
          <w:p w14:paraId="6B67FC15" w14:textId="77777777" w:rsidR="009F7A98" w:rsidRDefault="009F7A98">
            <w:pPr>
              <w:pStyle w:val="TAC"/>
            </w:pPr>
            <w:r>
              <w:t>1 or 2</w:t>
            </w:r>
          </w:p>
        </w:tc>
      </w:tr>
    </w:tbl>
    <w:p w14:paraId="72E5ADF3" w14:textId="77777777"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704F2F06" w14:textId="77777777"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28CBDAD0" w14:textId="77777777"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2F962B1D" w14:textId="7777777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F00D14D" w14:textId="77777777" w:rsidR="0048781D" w:rsidRDefault="0048781D" w:rsidP="00C70A30"/>
    <w:p w14:paraId="4D6A41AD" w14:textId="7777777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299C06B5" w14:textId="77777777" w:rsidTr="00C70A30">
        <w:trPr>
          <w:trHeight w:val="105"/>
          <w:jc w:val="center"/>
        </w:trPr>
        <w:tc>
          <w:tcPr>
            <w:tcW w:w="0" w:type="auto"/>
            <w:vMerge w:val="restart"/>
            <w:shd w:val="clear" w:color="auto" w:fill="E0E0E0"/>
            <w:vAlign w:val="center"/>
          </w:tcPr>
          <w:p w14:paraId="0066675D" w14:textId="77777777" w:rsidR="00673102" w:rsidRPr="000606EF" w:rsidRDefault="00673102" w:rsidP="00673102">
            <w:pPr>
              <w:pStyle w:val="TAH"/>
            </w:pPr>
            <w:r w:rsidRPr="000606EF">
              <w:t>Field</w:t>
            </w:r>
          </w:p>
        </w:tc>
        <w:tc>
          <w:tcPr>
            <w:tcW w:w="0" w:type="auto"/>
            <w:gridSpan w:val="4"/>
            <w:shd w:val="clear" w:color="auto" w:fill="E0E0E0"/>
            <w:vAlign w:val="center"/>
          </w:tcPr>
          <w:p w14:paraId="73980245" w14:textId="77777777" w:rsidR="00673102" w:rsidRPr="000606EF" w:rsidRDefault="00673102" w:rsidP="00673102">
            <w:pPr>
              <w:pStyle w:val="TAH"/>
            </w:pPr>
            <w:r w:rsidRPr="000606EF">
              <w:t>Bit width</w:t>
            </w:r>
          </w:p>
        </w:tc>
      </w:tr>
      <w:tr w:rsidR="00673102" w14:paraId="7976B2EE" w14:textId="77777777" w:rsidTr="00C70A30">
        <w:trPr>
          <w:trHeight w:val="105"/>
          <w:jc w:val="center"/>
        </w:trPr>
        <w:tc>
          <w:tcPr>
            <w:tcW w:w="0" w:type="auto"/>
            <w:vMerge/>
            <w:shd w:val="clear" w:color="auto" w:fill="E0E0E0"/>
            <w:vAlign w:val="center"/>
          </w:tcPr>
          <w:p w14:paraId="61BA165C" w14:textId="77777777" w:rsidR="00673102" w:rsidRPr="000606EF" w:rsidRDefault="00673102" w:rsidP="00673102">
            <w:pPr>
              <w:pStyle w:val="TAH"/>
            </w:pPr>
          </w:p>
        </w:tc>
        <w:tc>
          <w:tcPr>
            <w:tcW w:w="0" w:type="auto"/>
            <w:gridSpan w:val="2"/>
            <w:shd w:val="clear" w:color="auto" w:fill="E0E0E0"/>
            <w:vAlign w:val="center"/>
          </w:tcPr>
          <w:p w14:paraId="3AF8A1A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6F5DB85D" w14:textId="77777777" w:rsidR="00673102" w:rsidRPr="000606EF" w:rsidRDefault="00673102" w:rsidP="00673102">
            <w:pPr>
              <w:pStyle w:val="TAH"/>
            </w:pPr>
            <w:r w:rsidRPr="000606EF">
              <w:t>4 antenna ports</w:t>
            </w:r>
          </w:p>
        </w:tc>
      </w:tr>
      <w:tr w:rsidR="00673102" w:rsidRPr="003F2892" w14:paraId="0CBF1DC4" w14:textId="77777777" w:rsidTr="00C70A30">
        <w:trPr>
          <w:trHeight w:val="105"/>
          <w:jc w:val="center"/>
        </w:trPr>
        <w:tc>
          <w:tcPr>
            <w:tcW w:w="0" w:type="auto"/>
            <w:vMerge/>
            <w:shd w:val="clear" w:color="auto" w:fill="E0E0E0"/>
            <w:vAlign w:val="center"/>
          </w:tcPr>
          <w:p w14:paraId="59BB4B12" w14:textId="77777777" w:rsidR="00673102" w:rsidRPr="000606EF" w:rsidRDefault="00673102" w:rsidP="00673102">
            <w:pPr>
              <w:pStyle w:val="TAH"/>
            </w:pPr>
          </w:p>
        </w:tc>
        <w:tc>
          <w:tcPr>
            <w:tcW w:w="0" w:type="auto"/>
            <w:shd w:val="clear" w:color="auto" w:fill="E0E0E0"/>
            <w:vAlign w:val="center"/>
          </w:tcPr>
          <w:p w14:paraId="013BE010" w14:textId="77777777" w:rsidR="00673102" w:rsidRPr="000606EF" w:rsidRDefault="00673102" w:rsidP="00673102">
            <w:pPr>
              <w:pStyle w:val="TAH"/>
            </w:pPr>
            <w:r w:rsidRPr="000606EF">
              <w:t>Rank = 1</w:t>
            </w:r>
          </w:p>
        </w:tc>
        <w:tc>
          <w:tcPr>
            <w:tcW w:w="0" w:type="auto"/>
            <w:shd w:val="clear" w:color="auto" w:fill="E0E0E0"/>
            <w:vAlign w:val="center"/>
          </w:tcPr>
          <w:p w14:paraId="710F7637" w14:textId="77777777" w:rsidR="00673102" w:rsidRPr="000606EF" w:rsidRDefault="00673102" w:rsidP="00673102">
            <w:pPr>
              <w:pStyle w:val="TAH"/>
            </w:pPr>
            <w:r w:rsidRPr="000606EF">
              <w:t>Rank = 2</w:t>
            </w:r>
          </w:p>
        </w:tc>
        <w:tc>
          <w:tcPr>
            <w:tcW w:w="0" w:type="auto"/>
            <w:shd w:val="clear" w:color="auto" w:fill="E0E0E0"/>
            <w:vAlign w:val="center"/>
          </w:tcPr>
          <w:p w14:paraId="793702DB" w14:textId="77777777" w:rsidR="00673102" w:rsidRPr="000606EF" w:rsidRDefault="00673102" w:rsidP="00673102">
            <w:pPr>
              <w:pStyle w:val="TAH"/>
            </w:pPr>
            <w:r w:rsidRPr="000606EF">
              <w:t>Rank = 1</w:t>
            </w:r>
          </w:p>
        </w:tc>
        <w:tc>
          <w:tcPr>
            <w:tcW w:w="0" w:type="auto"/>
            <w:shd w:val="clear" w:color="auto" w:fill="E0E0E0"/>
            <w:vAlign w:val="center"/>
          </w:tcPr>
          <w:p w14:paraId="4E758012" w14:textId="77777777" w:rsidR="00673102" w:rsidRPr="000606EF" w:rsidRDefault="00673102" w:rsidP="00673102">
            <w:pPr>
              <w:pStyle w:val="TAH"/>
            </w:pPr>
            <w:r w:rsidRPr="000606EF">
              <w:t>Rank &gt; 1</w:t>
            </w:r>
          </w:p>
        </w:tc>
      </w:tr>
      <w:tr w:rsidR="00673102" w:rsidRPr="003F2892" w14:paraId="69BD318D" w14:textId="77777777">
        <w:trPr>
          <w:jc w:val="center"/>
        </w:trPr>
        <w:tc>
          <w:tcPr>
            <w:tcW w:w="0" w:type="auto"/>
            <w:vAlign w:val="center"/>
          </w:tcPr>
          <w:p w14:paraId="1AE598E9" w14:textId="77777777" w:rsidR="00673102" w:rsidRDefault="00673102" w:rsidP="00673102">
            <w:pPr>
              <w:pStyle w:val="TAC"/>
            </w:pPr>
            <w:r>
              <w:t>Wide-band CQI</w:t>
            </w:r>
          </w:p>
        </w:tc>
        <w:tc>
          <w:tcPr>
            <w:tcW w:w="0" w:type="auto"/>
          </w:tcPr>
          <w:p w14:paraId="7527D8AA" w14:textId="77777777" w:rsidR="00673102" w:rsidRDefault="00673102" w:rsidP="00673102">
            <w:pPr>
              <w:pStyle w:val="TAC"/>
            </w:pPr>
            <w:r>
              <w:t>0</w:t>
            </w:r>
          </w:p>
        </w:tc>
        <w:tc>
          <w:tcPr>
            <w:tcW w:w="0" w:type="auto"/>
          </w:tcPr>
          <w:p w14:paraId="14AFF08A" w14:textId="77777777" w:rsidR="00673102" w:rsidRDefault="00673102" w:rsidP="00673102">
            <w:pPr>
              <w:pStyle w:val="TAC"/>
            </w:pPr>
            <w:r>
              <w:t>0</w:t>
            </w:r>
          </w:p>
        </w:tc>
        <w:tc>
          <w:tcPr>
            <w:tcW w:w="0" w:type="auto"/>
          </w:tcPr>
          <w:p w14:paraId="3CAB9E7F" w14:textId="77777777" w:rsidR="00673102" w:rsidRDefault="00673102" w:rsidP="00673102">
            <w:pPr>
              <w:pStyle w:val="TAC"/>
            </w:pPr>
            <w:r>
              <w:t>0</w:t>
            </w:r>
          </w:p>
        </w:tc>
        <w:tc>
          <w:tcPr>
            <w:tcW w:w="0" w:type="auto"/>
          </w:tcPr>
          <w:p w14:paraId="1EEC491A" w14:textId="77777777" w:rsidR="00673102" w:rsidRPr="00543D8E" w:rsidRDefault="00673102" w:rsidP="00673102">
            <w:pPr>
              <w:pStyle w:val="TAC"/>
            </w:pPr>
            <w:r w:rsidRPr="00543D8E">
              <w:t>0</w:t>
            </w:r>
          </w:p>
        </w:tc>
      </w:tr>
      <w:tr w:rsidR="00673102" w:rsidRPr="003F2892" w14:paraId="3A735CC3" w14:textId="77777777">
        <w:trPr>
          <w:jc w:val="center"/>
        </w:trPr>
        <w:tc>
          <w:tcPr>
            <w:tcW w:w="0" w:type="auto"/>
            <w:vAlign w:val="center"/>
          </w:tcPr>
          <w:p w14:paraId="1A22D687" w14:textId="77777777" w:rsidR="00673102" w:rsidRDefault="00673102" w:rsidP="00673102">
            <w:pPr>
              <w:pStyle w:val="TAC"/>
            </w:pPr>
            <w:r>
              <w:t>Sub-band CQI</w:t>
            </w:r>
          </w:p>
        </w:tc>
        <w:tc>
          <w:tcPr>
            <w:tcW w:w="0" w:type="auto"/>
          </w:tcPr>
          <w:p w14:paraId="458CA686" w14:textId="77777777" w:rsidR="00673102" w:rsidRDefault="00673102" w:rsidP="00673102">
            <w:pPr>
              <w:pStyle w:val="TAC"/>
            </w:pPr>
            <w:r>
              <w:t>4</w:t>
            </w:r>
          </w:p>
        </w:tc>
        <w:tc>
          <w:tcPr>
            <w:tcW w:w="0" w:type="auto"/>
          </w:tcPr>
          <w:p w14:paraId="3FDD4656" w14:textId="77777777" w:rsidR="00673102" w:rsidRDefault="00673102" w:rsidP="00673102">
            <w:pPr>
              <w:pStyle w:val="TAC"/>
            </w:pPr>
            <w:r>
              <w:t>4</w:t>
            </w:r>
          </w:p>
        </w:tc>
        <w:tc>
          <w:tcPr>
            <w:tcW w:w="0" w:type="auto"/>
          </w:tcPr>
          <w:p w14:paraId="26E01B0C" w14:textId="77777777" w:rsidR="00673102" w:rsidRDefault="00673102" w:rsidP="00673102">
            <w:pPr>
              <w:pStyle w:val="TAC"/>
            </w:pPr>
            <w:r>
              <w:t>4</w:t>
            </w:r>
          </w:p>
        </w:tc>
        <w:tc>
          <w:tcPr>
            <w:tcW w:w="0" w:type="auto"/>
          </w:tcPr>
          <w:p w14:paraId="7E7A71F9" w14:textId="77777777" w:rsidR="00673102" w:rsidRDefault="00673102" w:rsidP="00673102">
            <w:pPr>
              <w:pStyle w:val="TAC"/>
            </w:pPr>
            <w:r>
              <w:t>4</w:t>
            </w:r>
          </w:p>
        </w:tc>
      </w:tr>
      <w:tr w:rsidR="00673102" w:rsidRPr="003F2892" w14:paraId="7C036AAB" w14:textId="77777777">
        <w:trPr>
          <w:jc w:val="center"/>
        </w:trPr>
        <w:tc>
          <w:tcPr>
            <w:tcW w:w="0" w:type="auto"/>
            <w:vAlign w:val="center"/>
          </w:tcPr>
          <w:p w14:paraId="76BA6FB1" w14:textId="77777777" w:rsidR="00673102" w:rsidRDefault="00673102" w:rsidP="00673102">
            <w:pPr>
              <w:pStyle w:val="TAC"/>
            </w:pPr>
            <w:r>
              <w:t>Spatial differential CQI</w:t>
            </w:r>
          </w:p>
        </w:tc>
        <w:tc>
          <w:tcPr>
            <w:tcW w:w="0" w:type="auto"/>
          </w:tcPr>
          <w:p w14:paraId="695BC4BF" w14:textId="77777777" w:rsidR="00673102" w:rsidRDefault="00673102" w:rsidP="00673102">
            <w:pPr>
              <w:pStyle w:val="TAC"/>
            </w:pPr>
            <w:r>
              <w:t>0</w:t>
            </w:r>
          </w:p>
        </w:tc>
        <w:tc>
          <w:tcPr>
            <w:tcW w:w="0" w:type="auto"/>
          </w:tcPr>
          <w:p w14:paraId="0097BF83" w14:textId="77777777" w:rsidR="00673102" w:rsidRDefault="00673102" w:rsidP="00673102">
            <w:pPr>
              <w:pStyle w:val="TAC"/>
            </w:pPr>
            <w:r>
              <w:t>3</w:t>
            </w:r>
          </w:p>
        </w:tc>
        <w:tc>
          <w:tcPr>
            <w:tcW w:w="0" w:type="auto"/>
          </w:tcPr>
          <w:p w14:paraId="589ABC2F" w14:textId="77777777" w:rsidR="00673102" w:rsidRDefault="00673102" w:rsidP="00673102">
            <w:pPr>
              <w:pStyle w:val="TAC"/>
            </w:pPr>
            <w:r>
              <w:t>0</w:t>
            </w:r>
          </w:p>
        </w:tc>
        <w:tc>
          <w:tcPr>
            <w:tcW w:w="0" w:type="auto"/>
          </w:tcPr>
          <w:p w14:paraId="43324EBC" w14:textId="77777777" w:rsidR="00673102" w:rsidRPr="00543D8E" w:rsidRDefault="00673102" w:rsidP="00673102">
            <w:pPr>
              <w:pStyle w:val="TAC"/>
              <w:rPr>
                <w:u w:val="single"/>
              </w:rPr>
            </w:pPr>
            <w:r w:rsidRPr="00543D8E">
              <w:rPr>
                <w:u w:val="single"/>
              </w:rPr>
              <w:t>3</w:t>
            </w:r>
          </w:p>
        </w:tc>
      </w:tr>
      <w:tr w:rsidR="00673102" w:rsidRPr="003F2892" w14:paraId="0AEEF581" w14:textId="77777777">
        <w:trPr>
          <w:jc w:val="center"/>
        </w:trPr>
        <w:tc>
          <w:tcPr>
            <w:tcW w:w="0" w:type="auto"/>
            <w:vAlign w:val="center"/>
          </w:tcPr>
          <w:p w14:paraId="2A20234D" w14:textId="77777777" w:rsidR="00673102" w:rsidRDefault="00673102" w:rsidP="00673102">
            <w:pPr>
              <w:pStyle w:val="TAC"/>
            </w:pPr>
            <w:r>
              <w:t>Wide-band i2</w:t>
            </w:r>
          </w:p>
        </w:tc>
        <w:tc>
          <w:tcPr>
            <w:tcW w:w="0" w:type="auto"/>
          </w:tcPr>
          <w:p w14:paraId="2DF6FA25" w14:textId="77777777" w:rsidR="00673102" w:rsidRDefault="00673102" w:rsidP="00673102">
            <w:pPr>
              <w:pStyle w:val="TAC"/>
            </w:pPr>
            <w:r>
              <w:t>0</w:t>
            </w:r>
          </w:p>
        </w:tc>
        <w:tc>
          <w:tcPr>
            <w:tcW w:w="0" w:type="auto"/>
          </w:tcPr>
          <w:p w14:paraId="76E7279E" w14:textId="77777777" w:rsidR="00673102" w:rsidRDefault="00673102" w:rsidP="00673102">
            <w:pPr>
              <w:pStyle w:val="TAC"/>
            </w:pPr>
            <w:r>
              <w:t>0</w:t>
            </w:r>
          </w:p>
        </w:tc>
        <w:tc>
          <w:tcPr>
            <w:tcW w:w="0" w:type="auto"/>
          </w:tcPr>
          <w:p w14:paraId="1CE7D1DC" w14:textId="77777777" w:rsidR="00673102" w:rsidRDefault="00673102" w:rsidP="00673102">
            <w:pPr>
              <w:pStyle w:val="TAC"/>
            </w:pPr>
            <w:r>
              <w:t>0</w:t>
            </w:r>
          </w:p>
        </w:tc>
        <w:tc>
          <w:tcPr>
            <w:tcW w:w="0" w:type="auto"/>
          </w:tcPr>
          <w:p w14:paraId="046AA956" w14:textId="77777777" w:rsidR="00673102" w:rsidRDefault="00673102" w:rsidP="00673102">
            <w:pPr>
              <w:pStyle w:val="TAC"/>
            </w:pPr>
            <w:r>
              <w:t>0</w:t>
            </w:r>
          </w:p>
        </w:tc>
      </w:tr>
      <w:tr w:rsidR="00673102" w:rsidRPr="003F2892" w14:paraId="6A449C9B" w14:textId="77777777">
        <w:trPr>
          <w:jc w:val="center"/>
        </w:trPr>
        <w:tc>
          <w:tcPr>
            <w:tcW w:w="0" w:type="auto"/>
            <w:vAlign w:val="center"/>
          </w:tcPr>
          <w:p w14:paraId="0C4CFE41" w14:textId="77777777" w:rsidR="00673102" w:rsidRDefault="00673102" w:rsidP="00673102">
            <w:pPr>
              <w:pStyle w:val="TAC"/>
            </w:pPr>
            <w:r>
              <w:t>Sub-band i2</w:t>
            </w:r>
          </w:p>
        </w:tc>
        <w:tc>
          <w:tcPr>
            <w:tcW w:w="0" w:type="auto"/>
          </w:tcPr>
          <w:p w14:paraId="00C2B36C" w14:textId="77777777" w:rsidR="00673102" w:rsidRDefault="00673102" w:rsidP="00673102">
            <w:pPr>
              <w:pStyle w:val="TAC"/>
            </w:pPr>
            <w:r>
              <w:t>0</w:t>
            </w:r>
          </w:p>
        </w:tc>
        <w:tc>
          <w:tcPr>
            <w:tcW w:w="0" w:type="auto"/>
          </w:tcPr>
          <w:p w14:paraId="4869E55D" w14:textId="77777777" w:rsidR="00673102" w:rsidRDefault="00673102" w:rsidP="00673102">
            <w:pPr>
              <w:pStyle w:val="TAC"/>
            </w:pPr>
            <w:r>
              <w:t>0</w:t>
            </w:r>
          </w:p>
        </w:tc>
        <w:tc>
          <w:tcPr>
            <w:tcW w:w="0" w:type="auto"/>
          </w:tcPr>
          <w:p w14:paraId="2191044B" w14:textId="77777777" w:rsidR="00673102" w:rsidRDefault="00673102" w:rsidP="00673102">
            <w:pPr>
              <w:pStyle w:val="TAC"/>
            </w:pPr>
            <w:r>
              <w:t>0</w:t>
            </w:r>
          </w:p>
        </w:tc>
        <w:tc>
          <w:tcPr>
            <w:tcW w:w="0" w:type="auto"/>
          </w:tcPr>
          <w:p w14:paraId="535E7894" w14:textId="77777777" w:rsidR="00673102" w:rsidRDefault="00673102" w:rsidP="00673102">
            <w:pPr>
              <w:pStyle w:val="TAC"/>
            </w:pPr>
            <w:r>
              <w:t>0</w:t>
            </w:r>
          </w:p>
        </w:tc>
      </w:tr>
      <w:tr w:rsidR="00673102" w:rsidRPr="003F2892" w14:paraId="027D8835" w14:textId="77777777">
        <w:trPr>
          <w:jc w:val="center"/>
        </w:trPr>
        <w:tc>
          <w:tcPr>
            <w:tcW w:w="0" w:type="auto"/>
            <w:vAlign w:val="center"/>
          </w:tcPr>
          <w:p w14:paraId="6538D427" w14:textId="77777777" w:rsidR="00673102" w:rsidRDefault="00673102" w:rsidP="00673102">
            <w:pPr>
              <w:pStyle w:val="TAC"/>
            </w:pPr>
            <w:r>
              <w:t>Sub-band label</w:t>
            </w:r>
          </w:p>
        </w:tc>
        <w:tc>
          <w:tcPr>
            <w:tcW w:w="0" w:type="auto"/>
          </w:tcPr>
          <w:p w14:paraId="502FC0F2" w14:textId="77777777" w:rsidR="00673102" w:rsidRDefault="00673102" w:rsidP="00673102">
            <w:pPr>
              <w:pStyle w:val="TAC"/>
            </w:pPr>
            <w:r>
              <w:t>1 or 2</w:t>
            </w:r>
          </w:p>
        </w:tc>
        <w:tc>
          <w:tcPr>
            <w:tcW w:w="0" w:type="auto"/>
          </w:tcPr>
          <w:p w14:paraId="5309E984" w14:textId="77777777" w:rsidR="00673102" w:rsidRDefault="00673102" w:rsidP="00673102">
            <w:pPr>
              <w:pStyle w:val="TAC"/>
            </w:pPr>
            <w:r>
              <w:t>1 or 2</w:t>
            </w:r>
          </w:p>
        </w:tc>
        <w:tc>
          <w:tcPr>
            <w:tcW w:w="0" w:type="auto"/>
          </w:tcPr>
          <w:p w14:paraId="3E50527B" w14:textId="77777777" w:rsidR="00673102" w:rsidRDefault="00673102" w:rsidP="00673102">
            <w:pPr>
              <w:pStyle w:val="TAC"/>
            </w:pPr>
            <w:r>
              <w:t>1 or 2</w:t>
            </w:r>
          </w:p>
        </w:tc>
        <w:tc>
          <w:tcPr>
            <w:tcW w:w="0" w:type="auto"/>
          </w:tcPr>
          <w:p w14:paraId="2A79173F" w14:textId="77777777" w:rsidR="00673102" w:rsidRDefault="00673102" w:rsidP="00673102">
            <w:pPr>
              <w:pStyle w:val="TAC"/>
            </w:pPr>
            <w:r>
              <w:t>1 or 2</w:t>
            </w:r>
          </w:p>
        </w:tc>
      </w:tr>
    </w:tbl>
    <w:p w14:paraId="24DF1533" w14:textId="77777777" w:rsidR="0048781D" w:rsidRDefault="0048781D" w:rsidP="00C85571"/>
    <w:p w14:paraId="1D3D04FF" w14:textId="77777777"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20DCFD80" w14:textId="77777777" w:rsidTr="00797E92">
        <w:trPr>
          <w:trHeight w:val="105"/>
          <w:jc w:val="center"/>
        </w:trPr>
        <w:tc>
          <w:tcPr>
            <w:tcW w:w="0" w:type="auto"/>
            <w:vMerge w:val="restart"/>
            <w:shd w:val="clear" w:color="auto" w:fill="E0E0E0"/>
            <w:vAlign w:val="center"/>
          </w:tcPr>
          <w:p w14:paraId="48F56F59" w14:textId="77777777" w:rsidR="0048781D" w:rsidRPr="00ED590A" w:rsidRDefault="0048781D" w:rsidP="00797E92">
            <w:pPr>
              <w:pStyle w:val="TAH"/>
            </w:pPr>
            <w:r w:rsidRPr="00ED590A">
              <w:t>Field</w:t>
            </w:r>
          </w:p>
        </w:tc>
        <w:tc>
          <w:tcPr>
            <w:tcW w:w="0" w:type="auto"/>
            <w:gridSpan w:val="2"/>
            <w:shd w:val="clear" w:color="auto" w:fill="E0E0E0"/>
            <w:vAlign w:val="center"/>
          </w:tcPr>
          <w:p w14:paraId="0ABD7277" w14:textId="77777777" w:rsidR="0048781D" w:rsidRPr="00ED590A" w:rsidRDefault="0048781D" w:rsidP="00797E92">
            <w:pPr>
              <w:pStyle w:val="TAH"/>
            </w:pPr>
            <w:r w:rsidRPr="00ED590A">
              <w:t>Bit width</w:t>
            </w:r>
          </w:p>
        </w:tc>
      </w:tr>
      <w:tr w:rsidR="0048781D" w:rsidRPr="00ED590A" w14:paraId="7A377E55" w14:textId="77777777" w:rsidTr="00797E92">
        <w:trPr>
          <w:trHeight w:val="105"/>
          <w:jc w:val="center"/>
        </w:trPr>
        <w:tc>
          <w:tcPr>
            <w:tcW w:w="0" w:type="auto"/>
            <w:vMerge/>
            <w:shd w:val="clear" w:color="auto" w:fill="E0E0E0"/>
            <w:vAlign w:val="center"/>
          </w:tcPr>
          <w:p w14:paraId="58F5C8CD" w14:textId="77777777" w:rsidR="0048781D" w:rsidRPr="00ED590A" w:rsidRDefault="0048781D" w:rsidP="00797E92">
            <w:pPr>
              <w:pStyle w:val="TAH"/>
            </w:pPr>
          </w:p>
        </w:tc>
        <w:tc>
          <w:tcPr>
            <w:tcW w:w="0" w:type="auto"/>
            <w:gridSpan w:val="2"/>
            <w:shd w:val="clear" w:color="auto" w:fill="E0E0E0"/>
            <w:vAlign w:val="center"/>
          </w:tcPr>
          <w:p w14:paraId="68254E3E"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398DA012" w14:textId="77777777" w:rsidTr="00797E92">
        <w:trPr>
          <w:trHeight w:val="105"/>
          <w:jc w:val="center"/>
        </w:trPr>
        <w:tc>
          <w:tcPr>
            <w:tcW w:w="0" w:type="auto"/>
            <w:vMerge/>
            <w:shd w:val="clear" w:color="auto" w:fill="E0E0E0"/>
            <w:vAlign w:val="center"/>
          </w:tcPr>
          <w:p w14:paraId="3DF66C9A" w14:textId="77777777" w:rsidR="0048781D" w:rsidRPr="00ED590A" w:rsidRDefault="0048781D" w:rsidP="00797E92">
            <w:pPr>
              <w:pStyle w:val="TAH"/>
            </w:pPr>
          </w:p>
        </w:tc>
        <w:tc>
          <w:tcPr>
            <w:tcW w:w="0" w:type="auto"/>
            <w:shd w:val="clear" w:color="auto" w:fill="E0E0E0"/>
            <w:vAlign w:val="center"/>
          </w:tcPr>
          <w:p w14:paraId="31B1352D" w14:textId="77777777" w:rsidR="0048781D" w:rsidRPr="00ED590A" w:rsidRDefault="0048781D" w:rsidP="00797E92">
            <w:pPr>
              <w:pStyle w:val="TAH"/>
            </w:pPr>
            <w:r w:rsidRPr="00ED590A">
              <w:t>Rank = 1</w:t>
            </w:r>
          </w:p>
        </w:tc>
        <w:tc>
          <w:tcPr>
            <w:tcW w:w="0" w:type="auto"/>
            <w:shd w:val="clear" w:color="auto" w:fill="E0E0E0"/>
            <w:vAlign w:val="center"/>
          </w:tcPr>
          <w:p w14:paraId="7651C208" w14:textId="77777777" w:rsidR="0048781D" w:rsidRPr="00ED590A" w:rsidRDefault="0048781D" w:rsidP="00797E92">
            <w:pPr>
              <w:pStyle w:val="TAH"/>
            </w:pPr>
            <w:r w:rsidRPr="00ED590A">
              <w:t>Rank</w:t>
            </w:r>
            <w:r>
              <w:t xml:space="preserve"> &gt; 1</w:t>
            </w:r>
          </w:p>
        </w:tc>
      </w:tr>
      <w:tr w:rsidR="0048781D" w:rsidRPr="00ED590A" w14:paraId="711ED48D" w14:textId="77777777" w:rsidTr="00797E92">
        <w:trPr>
          <w:jc w:val="center"/>
        </w:trPr>
        <w:tc>
          <w:tcPr>
            <w:tcW w:w="0" w:type="auto"/>
            <w:vAlign w:val="center"/>
          </w:tcPr>
          <w:p w14:paraId="0942B36D" w14:textId="77777777" w:rsidR="0048781D" w:rsidRPr="00ED590A" w:rsidRDefault="0048781D" w:rsidP="00797E92">
            <w:pPr>
              <w:pStyle w:val="TAC"/>
            </w:pPr>
            <w:r w:rsidRPr="00ED590A">
              <w:t>Wide-band CQI</w:t>
            </w:r>
          </w:p>
        </w:tc>
        <w:tc>
          <w:tcPr>
            <w:tcW w:w="0" w:type="auto"/>
          </w:tcPr>
          <w:p w14:paraId="5EEA0AC0" w14:textId="77777777" w:rsidR="0048781D" w:rsidRPr="00ED590A" w:rsidRDefault="0048781D" w:rsidP="00797E92">
            <w:pPr>
              <w:pStyle w:val="TAC"/>
            </w:pPr>
            <w:r w:rsidRPr="00ED590A">
              <w:t>0</w:t>
            </w:r>
          </w:p>
        </w:tc>
        <w:tc>
          <w:tcPr>
            <w:tcW w:w="0" w:type="auto"/>
          </w:tcPr>
          <w:p w14:paraId="53AB63C1" w14:textId="77777777" w:rsidR="0048781D" w:rsidRPr="00ED590A" w:rsidRDefault="0048781D" w:rsidP="00797E92">
            <w:pPr>
              <w:pStyle w:val="TAC"/>
            </w:pPr>
            <w:r w:rsidRPr="00ED590A">
              <w:t>0</w:t>
            </w:r>
          </w:p>
        </w:tc>
      </w:tr>
      <w:tr w:rsidR="0048781D" w:rsidRPr="00ED590A" w14:paraId="67222906" w14:textId="77777777" w:rsidTr="00797E92">
        <w:trPr>
          <w:jc w:val="center"/>
        </w:trPr>
        <w:tc>
          <w:tcPr>
            <w:tcW w:w="0" w:type="auto"/>
            <w:vAlign w:val="center"/>
          </w:tcPr>
          <w:p w14:paraId="46CD2593" w14:textId="77777777" w:rsidR="0048781D" w:rsidRPr="00ED590A" w:rsidRDefault="0048781D" w:rsidP="00797E92">
            <w:pPr>
              <w:pStyle w:val="TAC"/>
            </w:pPr>
            <w:r w:rsidRPr="00ED590A">
              <w:t>Sub-band CQI</w:t>
            </w:r>
          </w:p>
        </w:tc>
        <w:tc>
          <w:tcPr>
            <w:tcW w:w="0" w:type="auto"/>
          </w:tcPr>
          <w:p w14:paraId="47275816" w14:textId="77777777" w:rsidR="0048781D" w:rsidRPr="00ED590A" w:rsidRDefault="0048781D" w:rsidP="00797E92">
            <w:pPr>
              <w:pStyle w:val="TAC"/>
            </w:pPr>
            <w:r w:rsidRPr="00ED590A">
              <w:t>4</w:t>
            </w:r>
          </w:p>
        </w:tc>
        <w:tc>
          <w:tcPr>
            <w:tcW w:w="0" w:type="auto"/>
          </w:tcPr>
          <w:p w14:paraId="4B6B1C1C" w14:textId="77777777" w:rsidR="0048781D" w:rsidRPr="00ED590A" w:rsidRDefault="0048781D" w:rsidP="00797E92">
            <w:pPr>
              <w:pStyle w:val="TAC"/>
            </w:pPr>
            <w:r w:rsidRPr="00ED590A">
              <w:t>4</w:t>
            </w:r>
          </w:p>
        </w:tc>
      </w:tr>
      <w:tr w:rsidR="0048781D" w:rsidRPr="00ED590A" w14:paraId="3404FC59" w14:textId="77777777" w:rsidTr="00797E92">
        <w:trPr>
          <w:jc w:val="center"/>
        </w:trPr>
        <w:tc>
          <w:tcPr>
            <w:tcW w:w="0" w:type="auto"/>
            <w:vAlign w:val="center"/>
          </w:tcPr>
          <w:p w14:paraId="248CB6A1" w14:textId="77777777" w:rsidR="0048781D" w:rsidRPr="00ED590A" w:rsidRDefault="0048781D" w:rsidP="00797E92">
            <w:pPr>
              <w:pStyle w:val="TAC"/>
            </w:pPr>
            <w:r w:rsidRPr="00ED590A">
              <w:t>Spatial differential CQI</w:t>
            </w:r>
          </w:p>
        </w:tc>
        <w:tc>
          <w:tcPr>
            <w:tcW w:w="0" w:type="auto"/>
          </w:tcPr>
          <w:p w14:paraId="45470419" w14:textId="77777777" w:rsidR="0048781D" w:rsidRPr="00ED590A" w:rsidRDefault="0048781D" w:rsidP="00797E92">
            <w:pPr>
              <w:pStyle w:val="TAC"/>
            </w:pPr>
            <w:r w:rsidRPr="00ED590A">
              <w:t>0</w:t>
            </w:r>
          </w:p>
        </w:tc>
        <w:tc>
          <w:tcPr>
            <w:tcW w:w="0" w:type="auto"/>
          </w:tcPr>
          <w:p w14:paraId="5075031B" w14:textId="77777777" w:rsidR="0048781D" w:rsidRPr="00ED590A" w:rsidRDefault="0048781D" w:rsidP="00797E92">
            <w:pPr>
              <w:pStyle w:val="TAC"/>
              <w:rPr>
                <w:u w:val="single"/>
                <w:lang w:eastAsia="zh-CN"/>
              </w:rPr>
            </w:pPr>
            <w:r>
              <w:rPr>
                <w:rFonts w:hint="eastAsia"/>
                <w:lang w:eastAsia="zh-CN"/>
              </w:rPr>
              <w:t>3</w:t>
            </w:r>
          </w:p>
        </w:tc>
      </w:tr>
      <w:tr w:rsidR="0048781D" w:rsidRPr="00ED590A" w14:paraId="7749FEBE" w14:textId="77777777" w:rsidTr="00797E92">
        <w:trPr>
          <w:jc w:val="center"/>
        </w:trPr>
        <w:tc>
          <w:tcPr>
            <w:tcW w:w="0" w:type="auto"/>
            <w:vAlign w:val="center"/>
          </w:tcPr>
          <w:p w14:paraId="3E51BE7F" w14:textId="77777777" w:rsidR="0048781D" w:rsidRPr="00ED590A" w:rsidRDefault="0048781D" w:rsidP="00797E92">
            <w:pPr>
              <w:pStyle w:val="TAC"/>
            </w:pPr>
            <w:r w:rsidRPr="00ED590A">
              <w:t>Wide-band i2</w:t>
            </w:r>
          </w:p>
        </w:tc>
        <w:tc>
          <w:tcPr>
            <w:tcW w:w="0" w:type="auto"/>
          </w:tcPr>
          <w:p w14:paraId="6105D1A5" w14:textId="77777777" w:rsidR="0048781D" w:rsidRPr="00ED590A" w:rsidRDefault="0048781D" w:rsidP="00797E92">
            <w:pPr>
              <w:pStyle w:val="TAC"/>
            </w:pPr>
            <w:r w:rsidRPr="00ED590A">
              <w:t>0</w:t>
            </w:r>
          </w:p>
        </w:tc>
        <w:tc>
          <w:tcPr>
            <w:tcW w:w="0" w:type="auto"/>
          </w:tcPr>
          <w:p w14:paraId="37489A08" w14:textId="77777777" w:rsidR="0048781D" w:rsidRPr="00ED590A" w:rsidRDefault="0048781D" w:rsidP="00797E92">
            <w:pPr>
              <w:pStyle w:val="TAC"/>
            </w:pPr>
            <w:r w:rsidRPr="00ED590A">
              <w:t>0</w:t>
            </w:r>
          </w:p>
        </w:tc>
      </w:tr>
      <w:tr w:rsidR="0048781D" w:rsidRPr="00ED590A" w14:paraId="452BD55C" w14:textId="77777777" w:rsidTr="00797E92">
        <w:trPr>
          <w:jc w:val="center"/>
        </w:trPr>
        <w:tc>
          <w:tcPr>
            <w:tcW w:w="0" w:type="auto"/>
            <w:vAlign w:val="center"/>
          </w:tcPr>
          <w:p w14:paraId="6CBEB70E" w14:textId="77777777" w:rsidR="0048781D" w:rsidRPr="00ED590A" w:rsidRDefault="0048781D" w:rsidP="00797E92">
            <w:pPr>
              <w:pStyle w:val="TAC"/>
            </w:pPr>
            <w:r w:rsidRPr="00ED590A">
              <w:t>Sub-band i2</w:t>
            </w:r>
          </w:p>
        </w:tc>
        <w:tc>
          <w:tcPr>
            <w:tcW w:w="0" w:type="auto"/>
          </w:tcPr>
          <w:p w14:paraId="6B8193FC" w14:textId="77777777" w:rsidR="0048781D" w:rsidRPr="00ED590A" w:rsidRDefault="0048781D" w:rsidP="00797E92">
            <w:pPr>
              <w:pStyle w:val="TAC"/>
            </w:pPr>
            <w:r w:rsidRPr="00ED590A">
              <w:t>0</w:t>
            </w:r>
          </w:p>
        </w:tc>
        <w:tc>
          <w:tcPr>
            <w:tcW w:w="0" w:type="auto"/>
          </w:tcPr>
          <w:p w14:paraId="65172D25" w14:textId="77777777" w:rsidR="0048781D" w:rsidRPr="00ED590A" w:rsidRDefault="0048781D" w:rsidP="00797E92">
            <w:pPr>
              <w:pStyle w:val="TAC"/>
            </w:pPr>
            <w:r w:rsidRPr="00ED590A">
              <w:t>0</w:t>
            </w:r>
          </w:p>
        </w:tc>
      </w:tr>
      <w:tr w:rsidR="0048781D" w:rsidRPr="00ED590A" w14:paraId="591CBD21" w14:textId="77777777" w:rsidTr="00797E92">
        <w:trPr>
          <w:jc w:val="center"/>
        </w:trPr>
        <w:tc>
          <w:tcPr>
            <w:tcW w:w="0" w:type="auto"/>
            <w:vAlign w:val="center"/>
          </w:tcPr>
          <w:p w14:paraId="3DA4F9FF" w14:textId="77777777" w:rsidR="0048781D" w:rsidRPr="00ED590A" w:rsidRDefault="0048781D" w:rsidP="00797E92">
            <w:pPr>
              <w:pStyle w:val="TAC"/>
            </w:pPr>
            <w:r w:rsidRPr="00ED590A">
              <w:t>Sub-band label</w:t>
            </w:r>
          </w:p>
        </w:tc>
        <w:tc>
          <w:tcPr>
            <w:tcW w:w="0" w:type="auto"/>
          </w:tcPr>
          <w:p w14:paraId="7D1781BA" w14:textId="77777777" w:rsidR="0048781D" w:rsidRPr="00ED590A" w:rsidRDefault="0048781D" w:rsidP="00797E92">
            <w:pPr>
              <w:pStyle w:val="TAC"/>
            </w:pPr>
            <w:r w:rsidRPr="00ED590A">
              <w:t>1 or 2</w:t>
            </w:r>
          </w:p>
        </w:tc>
        <w:tc>
          <w:tcPr>
            <w:tcW w:w="0" w:type="auto"/>
          </w:tcPr>
          <w:p w14:paraId="09D8B176" w14:textId="77777777" w:rsidR="0048781D" w:rsidRPr="00ED590A" w:rsidRDefault="0048781D" w:rsidP="00797E92">
            <w:pPr>
              <w:pStyle w:val="TAC"/>
            </w:pPr>
            <w:r w:rsidRPr="00ED590A">
              <w:t>1 or 2</w:t>
            </w:r>
          </w:p>
        </w:tc>
      </w:tr>
    </w:tbl>
    <w:p w14:paraId="3E907CD8" w14:textId="77777777" w:rsidR="001B645E" w:rsidRDefault="001B645E" w:rsidP="00481070"/>
    <w:p w14:paraId="48124CD9" w14:textId="77777777"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7CFF0042" w14:textId="77777777" w:rsidTr="00C70A30">
        <w:trPr>
          <w:trHeight w:val="105"/>
          <w:jc w:val="center"/>
        </w:trPr>
        <w:tc>
          <w:tcPr>
            <w:tcW w:w="0" w:type="auto"/>
            <w:vMerge w:val="restart"/>
            <w:shd w:val="clear" w:color="auto" w:fill="E0E0E0"/>
            <w:vAlign w:val="center"/>
          </w:tcPr>
          <w:p w14:paraId="011B0DA2" w14:textId="77777777" w:rsidR="00CA23FD" w:rsidRPr="00895305" w:rsidRDefault="00CA23FD" w:rsidP="001B49B9">
            <w:pPr>
              <w:pStyle w:val="TAH"/>
            </w:pPr>
            <w:r w:rsidRPr="00895305">
              <w:t>Field</w:t>
            </w:r>
          </w:p>
        </w:tc>
        <w:tc>
          <w:tcPr>
            <w:tcW w:w="0" w:type="auto"/>
            <w:gridSpan w:val="10"/>
            <w:shd w:val="clear" w:color="auto" w:fill="E0E0E0"/>
          </w:tcPr>
          <w:p w14:paraId="05E6A971" w14:textId="77777777" w:rsidR="00CA23FD" w:rsidRPr="00895305" w:rsidRDefault="00CA23FD" w:rsidP="001B49B9">
            <w:pPr>
              <w:pStyle w:val="TAH"/>
            </w:pPr>
            <w:r w:rsidRPr="00895305">
              <w:t>Bit width</w:t>
            </w:r>
          </w:p>
        </w:tc>
      </w:tr>
      <w:tr w:rsidR="00CA23FD" w:rsidRPr="00895305" w14:paraId="65BC52FF" w14:textId="77777777" w:rsidTr="00C70A30">
        <w:trPr>
          <w:trHeight w:val="105"/>
          <w:jc w:val="center"/>
        </w:trPr>
        <w:tc>
          <w:tcPr>
            <w:tcW w:w="0" w:type="auto"/>
            <w:vMerge/>
            <w:shd w:val="clear" w:color="auto" w:fill="E0E0E0"/>
            <w:vAlign w:val="center"/>
          </w:tcPr>
          <w:p w14:paraId="5DB9CFC1" w14:textId="77777777" w:rsidR="00CA23FD" w:rsidRPr="00895305" w:rsidRDefault="00CA23FD" w:rsidP="001B49B9">
            <w:pPr>
              <w:pStyle w:val="TAH"/>
            </w:pPr>
          </w:p>
        </w:tc>
        <w:tc>
          <w:tcPr>
            <w:tcW w:w="0" w:type="auto"/>
            <w:gridSpan w:val="10"/>
            <w:shd w:val="clear" w:color="auto" w:fill="E0E0E0"/>
          </w:tcPr>
          <w:p w14:paraId="3C640FBB"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26A9EC33" w14:textId="77777777" w:rsidTr="00C70A30">
        <w:trPr>
          <w:trHeight w:val="105"/>
          <w:jc w:val="center"/>
        </w:trPr>
        <w:tc>
          <w:tcPr>
            <w:tcW w:w="0" w:type="auto"/>
            <w:vMerge/>
            <w:shd w:val="clear" w:color="auto" w:fill="E0E0E0"/>
            <w:vAlign w:val="center"/>
          </w:tcPr>
          <w:p w14:paraId="04C8E738" w14:textId="77777777" w:rsidR="00CA23FD" w:rsidRPr="00895305" w:rsidRDefault="00CA23FD" w:rsidP="001B49B9">
            <w:pPr>
              <w:pStyle w:val="TAH"/>
            </w:pPr>
          </w:p>
        </w:tc>
        <w:tc>
          <w:tcPr>
            <w:tcW w:w="0" w:type="auto"/>
            <w:gridSpan w:val="2"/>
            <w:shd w:val="clear" w:color="auto" w:fill="E0E0E0"/>
            <w:vAlign w:val="center"/>
          </w:tcPr>
          <w:p w14:paraId="2A5AF602" w14:textId="77777777" w:rsidR="00CA23FD" w:rsidRPr="00895305" w:rsidRDefault="00CA23FD" w:rsidP="001B49B9">
            <w:pPr>
              <w:pStyle w:val="TAH"/>
            </w:pPr>
            <w:r w:rsidRPr="00895305">
              <w:t>Rank = 1</w:t>
            </w:r>
          </w:p>
        </w:tc>
        <w:tc>
          <w:tcPr>
            <w:tcW w:w="0" w:type="auto"/>
            <w:gridSpan w:val="2"/>
            <w:shd w:val="clear" w:color="auto" w:fill="E0E0E0"/>
            <w:vAlign w:val="center"/>
          </w:tcPr>
          <w:p w14:paraId="7E9C7A12" w14:textId="77777777" w:rsidR="00CA23FD" w:rsidRPr="00895305" w:rsidRDefault="00CA23FD" w:rsidP="001B49B9">
            <w:pPr>
              <w:pStyle w:val="TAH"/>
            </w:pPr>
            <w:r w:rsidRPr="00895305">
              <w:t>Rank = 2, 3</w:t>
            </w:r>
          </w:p>
        </w:tc>
        <w:tc>
          <w:tcPr>
            <w:tcW w:w="0" w:type="auto"/>
            <w:gridSpan w:val="2"/>
            <w:shd w:val="clear" w:color="auto" w:fill="E0E0E0"/>
          </w:tcPr>
          <w:p w14:paraId="54041274" w14:textId="77777777" w:rsidR="00CA23FD" w:rsidRPr="00895305" w:rsidRDefault="00CA23FD" w:rsidP="001B49B9">
            <w:pPr>
              <w:pStyle w:val="TAH"/>
            </w:pPr>
            <w:r w:rsidRPr="00895305">
              <w:t>Rank = 4</w:t>
            </w:r>
          </w:p>
        </w:tc>
        <w:tc>
          <w:tcPr>
            <w:tcW w:w="0" w:type="auto"/>
            <w:gridSpan w:val="2"/>
            <w:shd w:val="clear" w:color="auto" w:fill="E0E0E0"/>
          </w:tcPr>
          <w:p w14:paraId="3B44C72E" w14:textId="77777777" w:rsidR="00CA23FD" w:rsidRPr="00895305" w:rsidRDefault="00CA23FD" w:rsidP="001B49B9">
            <w:pPr>
              <w:pStyle w:val="TAH"/>
            </w:pPr>
            <w:r w:rsidRPr="00895305">
              <w:t>Rank = 5, 6, 7</w:t>
            </w:r>
          </w:p>
        </w:tc>
        <w:tc>
          <w:tcPr>
            <w:tcW w:w="0" w:type="auto"/>
            <w:gridSpan w:val="2"/>
            <w:shd w:val="clear" w:color="auto" w:fill="E0E0E0"/>
          </w:tcPr>
          <w:p w14:paraId="5899FDC9" w14:textId="77777777" w:rsidR="00CA23FD" w:rsidRPr="00895305" w:rsidRDefault="00CA23FD" w:rsidP="001B49B9">
            <w:pPr>
              <w:pStyle w:val="TAH"/>
            </w:pPr>
            <w:r w:rsidRPr="00895305">
              <w:t>Rank = 8</w:t>
            </w:r>
          </w:p>
        </w:tc>
      </w:tr>
      <w:tr w:rsidR="00CA23FD" w:rsidRPr="00895305" w14:paraId="40F978E1" w14:textId="77777777" w:rsidTr="00C70A30">
        <w:trPr>
          <w:trHeight w:val="105"/>
          <w:jc w:val="center"/>
        </w:trPr>
        <w:tc>
          <w:tcPr>
            <w:tcW w:w="0" w:type="auto"/>
            <w:vMerge/>
            <w:shd w:val="clear" w:color="auto" w:fill="E0E0E0"/>
            <w:vAlign w:val="center"/>
          </w:tcPr>
          <w:p w14:paraId="5FD734BF" w14:textId="77777777" w:rsidR="00CA23FD" w:rsidRPr="00895305" w:rsidRDefault="00CA23FD" w:rsidP="001B49B9">
            <w:pPr>
              <w:pStyle w:val="TAH"/>
            </w:pPr>
          </w:p>
        </w:tc>
        <w:tc>
          <w:tcPr>
            <w:tcW w:w="0" w:type="auto"/>
            <w:shd w:val="clear" w:color="auto" w:fill="E0E0E0"/>
            <w:vAlign w:val="center"/>
          </w:tcPr>
          <w:p w14:paraId="5E0F6385" w14:textId="77777777" w:rsidR="00CA23FD" w:rsidRPr="00895305" w:rsidRDefault="00CA23FD" w:rsidP="001B49B9">
            <w:pPr>
              <w:pStyle w:val="TAH"/>
            </w:pPr>
            <w:r w:rsidRPr="00895305">
              <w:t>PTI=0</w:t>
            </w:r>
          </w:p>
        </w:tc>
        <w:tc>
          <w:tcPr>
            <w:tcW w:w="0" w:type="auto"/>
            <w:shd w:val="clear" w:color="auto" w:fill="E0E0E0"/>
            <w:vAlign w:val="center"/>
          </w:tcPr>
          <w:p w14:paraId="0F69C0E2" w14:textId="77777777" w:rsidR="00CA23FD" w:rsidRPr="00895305" w:rsidRDefault="00CA23FD" w:rsidP="001B49B9">
            <w:pPr>
              <w:pStyle w:val="TAH"/>
            </w:pPr>
            <w:r w:rsidRPr="00895305">
              <w:t>PTI=1</w:t>
            </w:r>
          </w:p>
        </w:tc>
        <w:tc>
          <w:tcPr>
            <w:tcW w:w="0" w:type="auto"/>
            <w:shd w:val="clear" w:color="auto" w:fill="E0E0E0"/>
            <w:vAlign w:val="center"/>
          </w:tcPr>
          <w:p w14:paraId="6719503A" w14:textId="77777777" w:rsidR="00CA23FD" w:rsidRPr="00895305" w:rsidRDefault="00CA23FD" w:rsidP="001B49B9">
            <w:pPr>
              <w:pStyle w:val="TAH"/>
            </w:pPr>
            <w:r w:rsidRPr="00895305">
              <w:t>PTI=0</w:t>
            </w:r>
          </w:p>
        </w:tc>
        <w:tc>
          <w:tcPr>
            <w:tcW w:w="0" w:type="auto"/>
            <w:shd w:val="clear" w:color="auto" w:fill="E0E0E0"/>
            <w:vAlign w:val="center"/>
          </w:tcPr>
          <w:p w14:paraId="5127AEC4" w14:textId="77777777" w:rsidR="00CA23FD" w:rsidRPr="00895305" w:rsidRDefault="00CA23FD" w:rsidP="001B49B9">
            <w:pPr>
              <w:pStyle w:val="TAH"/>
            </w:pPr>
            <w:r w:rsidRPr="00895305">
              <w:t>PTI=1</w:t>
            </w:r>
          </w:p>
        </w:tc>
        <w:tc>
          <w:tcPr>
            <w:tcW w:w="0" w:type="auto"/>
            <w:shd w:val="clear" w:color="auto" w:fill="E0E0E0"/>
            <w:vAlign w:val="center"/>
          </w:tcPr>
          <w:p w14:paraId="7A686C0B" w14:textId="77777777" w:rsidR="00CA23FD" w:rsidRPr="00895305" w:rsidRDefault="00CA23FD" w:rsidP="001B49B9">
            <w:pPr>
              <w:pStyle w:val="TAH"/>
            </w:pPr>
            <w:r w:rsidRPr="00895305">
              <w:t>PTI=0</w:t>
            </w:r>
          </w:p>
        </w:tc>
        <w:tc>
          <w:tcPr>
            <w:tcW w:w="0" w:type="auto"/>
            <w:shd w:val="clear" w:color="auto" w:fill="E0E0E0"/>
            <w:vAlign w:val="center"/>
          </w:tcPr>
          <w:p w14:paraId="1305CFD8" w14:textId="77777777" w:rsidR="00CA23FD" w:rsidRPr="00895305" w:rsidRDefault="00CA23FD" w:rsidP="001B49B9">
            <w:pPr>
              <w:pStyle w:val="TAH"/>
            </w:pPr>
            <w:r w:rsidRPr="00895305">
              <w:t>PTI=1</w:t>
            </w:r>
          </w:p>
        </w:tc>
        <w:tc>
          <w:tcPr>
            <w:tcW w:w="0" w:type="auto"/>
            <w:shd w:val="clear" w:color="auto" w:fill="E0E0E0"/>
            <w:vAlign w:val="center"/>
          </w:tcPr>
          <w:p w14:paraId="61035008" w14:textId="77777777" w:rsidR="00CA23FD" w:rsidRPr="00895305" w:rsidRDefault="00CA23FD" w:rsidP="001B49B9">
            <w:pPr>
              <w:pStyle w:val="TAH"/>
            </w:pPr>
            <w:r w:rsidRPr="00895305">
              <w:t>PTI=0</w:t>
            </w:r>
          </w:p>
        </w:tc>
        <w:tc>
          <w:tcPr>
            <w:tcW w:w="0" w:type="auto"/>
            <w:shd w:val="clear" w:color="auto" w:fill="E0E0E0"/>
            <w:vAlign w:val="center"/>
          </w:tcPr>
          <w:p w14:paraId="57223672" w14:textId="77777777" w:rsidR="00CA23FD" w:rsidRPr="00895305" w:rsidRDefault="00CA23FD" w:rsidP="001B49B9">
            <w:pPr>
              <w:pStyle w:val="TAH"/>
            </w:pPr>
            <w:r w:rsidRPr="00895305">
              <w:t>PTI=1</w:t>
            </w:r>
          </w:p>
        </w:tc>
        <w:tc>
          <w:tcPr>
            <w:tcW w:w="0" w:type="auto"/>
            <w:shd w:val="clear" w:color="auto" w:fill="E0E0E0"/>
            <w:vAlign w:val="center"/>
          </w:tcPr>
          <w:p w14:paraId="568F90B3" w14:textId="77777777" w:rsidR="00CA23FD" w:rsidRPr="00895305" w:rsidRDefault="00CA23FD" w:rsidP="001B49B9">
            <w:pPr>
              <w:pStyle w:val="TAH"/>
            </w:pPr>
            <w:r w:rsidRPr="00895305">
              <w:t>PTI=0</w:t>
            </w:r>
          </w:p>
        </w:tc>
        <w:tc>
          <w:tcPr>
            <w:tcW w:w="0" w:type="auto"/>
            <w:shd w:val="clear" w:color="auto" w:fill="E0E0E0"/>
            <w:vAlign w:val="center"/>
          </w:tcPr>
          <w:p w14:paraId="5CAF0256" w14:textId="77777777" w:rsidR="00CA23FD" w:rsidRPr="00895305" w:rsidRDefault="00CA23FD" w:rsidP="001B49B9">
            <w:pPr>
              <w:pStyle w:val="TAH"/>
            </w:pPr>
            <w:r w:rsidRPr="00895305">
              <w:t>PTI=1</w:t>
            </w:r>
          </w:p>
        </w:tc>
      </w:tr>
      <w:tr w:rsidR="00CA23FD" w:rsidRPr="00895305" w14:paraId="25D9D189" w14:textId="77777777">
        <w:trPr>
          <w:jc w:val="center"/>
        </w:trPr>
        <w:tc>
          <w:tcPr>
            <w:tcW w:w="0" w:type="auto"/>
            <w:vAlign w:val="center"/>
          </w:tcPr>
          <w:p w14:paraId="3D9F2F33" w14:textId="77777777" w:rsidR="00CA23FD" w:rsidRPr="00895305" w:rsidRDefault="00CA23FD" w:rsidP="001B49B9">
            <w:pPr>
              <w:pStyle w:val="TAC"/>
            </w:pPr>
            <w:r w:rsidRPr="00895305">
              <w:t>Wide-band CQI</w:t>
            </w:r>
          </w:p>
        </w:tc>
        <w:tc>
          <w:tcPr>
            <w:tcW w:w="0" w:type="auto"/>
          </w:tcPr>
          <w:p w14:paraId="1EE27ABE" w14:textId="77777777" w:rsidR="00CA23FD" w:rsidRPr="00895305" w:rsidRDefault="00CA23FD" w:rsidP="001B49B9">
            <w:pPr>
              <w:pStyle w:val="TAC"/>
            </w:pPr>
            <w:r w:rsidRPr="00895305">
              <w:t>4</w:t>
            </w:r>
          </w:p>
        </w:tc>
        <w:tc>
          <w:tcPr>
            <w:tcW w:w="0" w:type="auto"/>
          </w:tcPr>
          <w:p w14:paraId="718B7BE0" w14:textId="77777777" w:rsidR="00CA23FD" w:rsidRPr="00895305" w:rsidRDefault="00CA23FD" w:rsidP="001B49B9">
            <w:pPr>
              <w:pStyle w:val="TAC"/>
            </w:pPr>
            <w:r w:rsidRPr="00895305">
              <w:t>0</w:t>
            </w:r>
          </w:p>
        </w:tc>
        <w:tc>
          <w:tcPr>
            <w:tcW w:w="0" w:type="auto"/>
          </w:tcPr>
          <w:p w14:paraId="0F1C2AB4" w14:textId="77777777" w:rsidR="00CA23FD" w:rsidRPr="00895305" w:rsidRDefault="00CA23FD" w:rsidP="001B49B9">
            <w:pPr>
              <w:pStyle w:val="TAC"/>
            </w:pPr>
            <w:r w:rsidRPr="00895305">
              <w:t>4</w:t>
            </w:r>
          </w:p>
        </w:tc>
        <w:tc>
          <w:tcPr>
            <w:tcW w:w="0" w:type="auto"/>
          </w:tcPr>
          <w:p w14:paraId="469EE547" w14:textId="77777777" w:rsidR="00CA23FD" w:rsidRPr="00895305" w:rsidRDefault="00CA23FD" w:rsidP="001B49B9">
            <w:pPr>
              <w:pStyle w:val="TAC"/>
            </w:pPr>
            <w:r w:rsidRPr="00895305">
              <w:t>0</w:t>
            </w:r>
          </w:p>
        </w:tc>
        <w:tc>
          <w:tcPr>
            <w:tcW w:w="0" w:type="auto"/>
          </w:tcPr>
          <w:p w14:paraId="58CE9CDF" w14:textId="77777777" w:rsidR="00CA23FD" w:rsidRPr="00895305" w:rsidRDefault="00CA23FD" w:rsidP="001B49B9">
            <w:pPr>
              <w:pStyle w:val="TAC"/>
            </w:pPr>
            <w:r w:rsidRPr="00895305">
              <w:t>4</w:t>
            </w:r>
          </w:p>
        </w:tc>
        <w:tc>
          <w:tcPr>
            <w:tcW w:w="0" w:type="auto"/>
          </w:tcPr>
          <w:p w14:paraId="09650D2D" w14:textId="77777777" w:rsidR="00CA23FD" w:rsidRPr="00895305" w:rsidRDefault="00CA23FD" w:rsidP="001B49B9">
            <w:pPr>
              <w:pStyle w:val="TAC"/>
            </w:pPr>
            <w:r w:rsidRPr="00895305">
              <w:t>0</w:t>
            </w:r>
          </w:p>
        </w:tc>
        <w:tc>
          <w:tcPr>
            <w:tcW w:w="0" w:type="auto"/>
          </w:tcPr>
          <w:p w14:paraId="04B73BFC" w14:textId="77777777" w:rsidR="00CA23FD" w:rsidRPr="00895305" w:rsidRDefault="00CA23FD" w:rsidP="001B49B9">
            <w:pPr>
              <w:pStyle w:val="TAC"/>
            </w:pPr>
            <w:r w:rsidRPr="00895305">
              <w:t>4</w:t>
            </w:r>
          </w:p>
        </w:tc>
        <w:tc>
          <w:tcPr>
            <w:tcW w:w="0" w:type="auto"/>
          </w:tcPr>
          <w:p w14:paraId="0484F4B6" w14:textId="77777777" w:rsidR="00CA23FD" w:rsidRPr="00895305" w:rsidRDefault="00CA23FD" w:rsidP="001B49B9">
            <w:pPr>
              <w:pStyle w:val="TAC"/>
            </w:pPr>
            <w:r w:rsidRPr="00895305">
              <w:t>0</w:t>
            </w:r>
          </w:p>
        </w:tc>
        <w:tc>
          <w:tcPr>
            <w:tcW w:w="0" w:type="auto"/>
          </w:tcPr>
          <w:p w14:paraId="7BACAC80" w14:textId="77777777" w:rsidR="00CA23FD" w:rsidRPr="00895305" w:rsidRDefault="00CA23FD" w:rsidP="001B49B9">
            <w:pPr>
              <w:pStyle w:val="TAC"/>
            </w:pPr>
            <w:r w:rsidRPr="00895305">
              <w:t>4</w:t>
            </w:r>
          </w:p>
        </w:tc>
        <w:tc>
          <w:tcPr>
            <w:tcW w:w="0" w:type="auto"/>
          </w:tcPr>
          <w:p w14:paraId="2A62A828" w14:textId="77777777" w:rsidR="00CA23FD" w:rsidRPr="00895305" w:rsidRDefault="00CA23FD" w:rsidP="001B49B9">
            <w:pPr>
              <w:pStyle w:val="TAC"/>
            </w:pPr>
            <w:r w:rsidRPr="00895305">
              <w:t>0</w:t>
            </w:r>
          </w:p>
        </w:tc>
      </w:tr>
      <w:tr w:rsidR="00CA23FD" w:rsidRPr="00895305" w14:paraId="2DD10AC4" w14:textId="77777777">
        <w:trPr>
          <w:jc w:val="center"/>
        </w:trPr>
        <w:tc>
          <w:tcPr>
            <w:tcW w:w="0" w:type="auto"/>
            <w:vAlign w:val="center"/>
          </w:tcPr>
          <w:p w14:paraId="304847CB" w14:textId="77777777" w:rsidR="00CA23FD" w:rsidRPr="00895305" w:rsidRDefault="00CA23FD" w:rsidP="001B49B9">
            <w:pPr>
              <w:pStyle w:val="TAC"/>
            </w:pPr>
            <w:r w:rsidRPr="00895305">
              <w:t>Sub-band CQI</w:t>
            </w:r>
          </w:p>
        </w:tc>
        <w:tc>
          <w:tcPr>
            <w:tcW w:w="0" w:type="auto"/>
          </w:tcPr>
          <w:p w14:paraId="5FF6F41C" w14:textId="77777777" w:rsidR="00CA23FD" w:rsidRPr="00895305" w:rsidRDefault="00CA23FD" w:rsidP="001B49B9">
            <w:pPr>
              <w:pStyle w:val="TAC"/>
            </w:pPr>
            <w:r w:rsidRPr="00895305">
              <w:t>0</w:t>
            </w:r>
          </w:p>
        </w:tc>
        <w:tc>
          <w:tcPr>
            <w:tcW w:w="0" w:type="auto"/>
          </w:tcPr>
          <w:p w14:paraId="1FFFCD4F" w14:textId="77777777" w:rsidR="00CA23FD" w:rsidRPr="00895305" w:rsidRDefault="00CA23FD" w:rsidP="001B49B9">
            <w:pPr>
              <w:pStyle w:val="TAC"/>
            </w:pPr>
            <w:r w:rsidRPr="00895305">
              <w:t>4</w:t>
            </w:r>
          </w:p>
        </w:tc>
        <w:tc>
          <w:tcPr>
            <w:tcW w:w="0" w:type="auto"/>
          </w:tcPr>
          <w:p w14:paraId="33742232" w14:textId="77777777" w:rsidR="00CA23FD" w:rsidRPr="00895305" w:rsidRDefault="00CA23FD" w:rsidP="001B49B9">
            <w:pPr>
              <w:pStyle w:val="TAC"/>
            </w:pPr>
            <w:r w:rsidRPr="00895305">
              <w:t>0</w:t>
            </w:r>
          </w:p>
        </w:tc>
        <w:tc>
          <w:tcPr>
            <w:tcW w:w="0" w:type="auto"/>
          </w:tcPr>
          <w:p w14:paraId="0950B17B" w14:textId="77777777" w:rsidR="00CA23FD" w:rsidRPr="00895305" w:rsidRDefault="00CA23FD" w:rsidP="001B49B9">
            <w:pPr>
              <w:pStyle w:val="TAC"/>
            </w:pPr>
            <w:r w:rsidRPr="00895305">
              <w:t>4</w:t>
            </w:r>
          </w:p>
        </w:tc>
        <w:tc>
          <w:tcPr>
            <w:tcW w:w="0" w:type="auto"/>
          </w:tcPr>
          <w:p w14:paraId="77B582F0" w14:textId="77777777" w:rsidR="00CA23FD" w:rsidRPr="00895305" w:rsidRDefault="00CA23FD" w:rsidP="001B49B9">
            <w:pPr>
              <w:pStyle w:val="TAC"/>
            </w:pPr>
            <w:r w:rsidRPr="00895305">
              <w:t>0</w:t>
            </w:r>
          </w:p>
        </w:tc>
        <w:tc>
          <w:tcPr>
            <w:tcW w:w="0" w:type="auto"/>
          </w:tcPr>
          <w:p w14:paraId="096D276E" w14:textId="77777777" w:rsidR="00CA23FD" w:rsidRPr="00895305" w:rsidRDefault="00CA23FD" w:rsidP="001B49B9">
            <w:pPr>
              <w:pStyle w:val="TAC"/>
            </w:pPr>
            <w:r w:rsidRPr="00895305">
              <w:t>4</w:t>
            </w:r>
          </w:p>
        </w:tc>
        <w:tc>
          <w:tcPr>
            <w:tcW w:w="0" w:type="auto"/>
          </w:tcPr>
          <w:p w14:paraId="3B8E4C5A" w14:textId="77777777" w:rsidR="00CA23FD" w:rsidRPr="00895305" w:rsidRDefault="00CA23FD" w:rsidP="001B49B9">
            <w:pPr>
              <w:pStyle w:val="TAC"/>
            </w:pPr>
            <w:r w:rsidRPr="00895305">
              <w:t>0</w:t>
            </w:r>
          </w:p>
        </w:tc>
        <w:tc>
          <w:tcPr>
            <w:tcW w:w="0" w:type="auto"/>
          </w:tcPr>
          <w:p w14:paraId="5D13E4AC" w14:textId="77777777" w:rsidR="00CA23FD" w:rsidRPr="00895305" w:rsidRDefault="00CA23FD" w:rsidP="001B49B9">
            <w:pPr>
              <w:pStyle w:val="TAC"/>
            </w:pPr>
            <w:r w:rsidRPr="00895305">
              <w:t>4</w:t>
            </w:r>
          </w:p>
        </w:tc>
        <w:tc>
          <w:tcPr>
            <w:tcW w:w="0" w:type="auto"/>
          </w:tcPr>
          <w:p w14:paraId="5F387B5D" w14:textId="77777777" w:rsidR="00CA23FD" w:rsidRPr="00895305" w:rsidRDefault="00CA23FD" w:rsidP="001B49B9">
            <w:pPr>
              <w:pStyle w:val="TAC"/>
            </w:pPr>
            <w:r w:rsidRPr="00895305">
              <w:t>0</w:t>
            </w:r>
          </w:p>
        </w:tc>
        <w:tc>
          <w:tcPr>
            <w:tcW w:w="0" w:type="auto"/>
          </w:tcPr>
          <w:p w14:paraId="14E199AC" w14:textId="77777777" w:rsidR="00CA23FD" w:rsidRPr="00895305" w:rsidRDefault="00CA23FD" w:rsidP="001B49B9">
            <w:pPr>
              <w:pStyle w:val="TAC"/>
            </w:pPr>
            <w:r w:rsidRPr="00895305">
              <w:t>4</w:t>
            </w:r>
          </w:p>
        </w:tc>
      </w:tr>
      <w:tr w:rsidR="00CA23FD" w:rsidRPr="00895305" w14:paraId="5601A94F" w14:textId="77777777">
        <w:trPr>
          <w:jc w:val="center"/>
        </w:trPr>
        <w:tc>
          <w:tcPr>
            <w:tcW w:w="0" w:type="auto"/>
            <w:vAlign w:val="center"/>
          </w:tcPr>
          <w:p w14:paraId="4796CC48" w14:textId="77777777" w:rsidR="00CA23FD" w:rsidRPr="00895305" w:rsidRDefault="00CA23FD" w:rsidP="001B49B9">
            <w:pPr>
              <w:pStyle w:val="TAC"/>
            </w:pPr>
            <w:r w:rsidRPr="00895305">
              <w:t>Spatial differential CQI</w:t>
            </w:r>
          </w:p>
        </w:tc>
        <w:tc>
          <w:tcPr>
            <w:tcW w:w="0" w:type="auto"/>
          </w:tcPr>
          <w:p w14:paraId="7F27C024" w14:textId="77777777" w:rsidR="00CA23FD" w:rsidRPr="00895305" w:rsidRDefault="00CA23FD" w:rsidP="001B49B9">
            <w:pPr>
              <w:pStyle w:val="TAC"/>
            </w:pPr>
            <w:r w:rsidRPr="00895305">
              <w:t>0</w:t>
            </w:r>
          </w:p>
        </w:tc>
        <w:tc>
          <w:tcPr>
            <w:tcW w:w="0" w:type="auto"/>
          </w:tcPr>
          <w:p w14:paraId="33032B0D" w14:textId="77777777" w:rsidR="00CA23FD" w:rsidRPr="00895305" w:rsidRDefault="00CA23FD" w:rsidP="001B49B9">
            <w:pPr>
              <w:pStyle w:val="TAC"/>
            </w:pPr>
            <w:r w:rsidRPr="00895305">
              <w:t>0</w:t>
            </w:r>
          </w:p>
        </w:tc>
        <w:tc>
          <w:tcPr>
            <w:tcW w:w="0" w:type="auto"/>
          </w:tcPr>
          <w:p w14:paraId="1B9762DF" w14:textId="77777777" w:rsidR="00CA23FD" w:rsidRPr="00895305" w:rsidRDefault="00CA23FD" w:rsidP="001B49B9">
            <w:pPr>
              <w:pStyle w:val="TAC"/>
            </w:pPr>
            <w:r w:rsidRPr="00895305">
              <w:t>3</w:t>
            </w:r>
          </w:p>
        </w:tc>
        <w:tc>
          <w:tcPr>
            <w:tcW w:w="0" w:type="auto"/>
          </w:tcPr>
          <w:p w14:paraId="19B8D3FD" w14:textId="77777777" w:rsidR="00CA23FD" w:rsidRPr="00895305" w:rsidRDefault="00CA23FD" w:rsidP="001B49B9">
            <w:pPr>
              <w:pStyle w:val="TAC"/>
            </w:pPr>
            <w:r w:rsidRPr="00895305">
              <w:t>3</w:t>
            </w:r>
          </w:p>
        </w:tc>
        <w:tc>
          <w:tcPr>
            <w:tcW w:w="0" w:type="auto"/>
          </w:tcPr>
          <w:p w14:paraId="62A9559E" w14:textId="77777777" w:rsidR="00CA23FD" w:rsidRPr="00895305" w:rsidRDefault="00CA23FD" w:rsidP="001B49B9">
            <w:pPr>
              <w:pStyle w:val="TAC"/>
            </w:pPr>
            <w:r w:rsidRPr="00895305">
              <w:t>3</w:t>
            </w:r>
          </w:p>
        </w:tc>
        <w:tc>
          <w:tcPr>
            <w:tcW w:w="0" w:type="auto"/>
          </w:tcPr>
          <w:p w14:paraId="15467DE5" w14:textId="77777777" w:rsidR="00CA23FD" w:rsidRPr="00895305" w:rsidRDefault="00CA23FD" w:rsidP="001B49B9">
            <w:pPr>
              <w:pStyle w:val="TAC"/>
            </w:pPr>
            <w:r w:rsidRPr="00895305">
              <w:t>3</w:t>
            </w:r>
          </w:p>
        </w:tc>
        <w:tc>
          <w:tcPr>
            <w:tcW w:w="0" w:type="auto"/>
          </w:tcPr>
          <w:p w14:paraId="4C587875" w14:textId="77777777" w:rsidR="00CA23FD" w:rsidRPr="00895305" w:rsidRDefault="00CA23FD" w:rsidP="001B49B9">
            <w:pPr>
              <w:pStyle w:val="TAC"/>
            </w:pPr>
            <w:r w:rsidRPr="00895305">
              <w:t>3</w:t>
            </w:r>
          </w:p>
        </w:tc>
        <w:tc>
          <w:tcPr>
            <w:tcW w:w="0" w:type="auto"/>
          </w:tcPr>
          <w:p w14:paraId="7911F82B" w14:textId="77777777" w:rsidR="00CA23FD" w:rsidRPr="00895305" w:rsidRDefault="00CA23FD" w:rsidP="001B49B9">
            <w:pPr>
              <w:pStyle w:val="TAC"/>
            </w:pPr>
            <w:r w:rsidRPr="00895305">
              <w:t>3</w:t>
            </w:r>
          </w:p>
        </w:tc>
        <w:tc>
          <w:tcPr>
            <w:tcW w:w="0" w:type="auto"/>
          </w:tcPr>
          <w:p w14:paraId="416A7764" w14:textId="77777777" w:rsidR="00CA23FD" w:rsidRPr="00895305" w:rsidRDefault="00CA23FD" w:rsidP="001B49B9">
            <w:pPr>
              <w:pStyle w:val="TAC"/>
            </w:pPr>
            <w:r w:rsidRPr="00895305">
              <w:t>3</w:t>
            </w:r>
          </w:p>
        </w:tc>
        <w:tc>
          <w:tcPr>
            <w:tcW w:w="0" w:type="auto"/>
          </w:tcPr>
          <w:p w14:paraId="2C731537" w14:textId="77777777" w:rsidR="00CA23FD" w:rsidRPr="00895305" w:rsidRDefault="00CA23FD" w:rsidP="001B49B9">
            <w:pPr>
              <w:pStyle w:val="TAC"/>
            </w:pPr>
            <w:r w:rsidRPr="00895305">
              <w:t>3</w:t>
            </w:r>
          </w:p>
        </w:tc>
      </w:tr>
      <w:tr w:rsidR="00CA23FD" w:rsidRPr="00895305" w14:paraId="5132F28D" w14:textId="77777777">
        <w:trPr>
          <w:jc w:val="center"/>
        </w:trPr>
        <w:tc>
          <w:tcPr>
            <w:tcW w:w="0" w:type="auto"/>
            <w:vAlign w:val="center"/>
          </w:tcPr>
          <w:p w14:paraId="18C91CBC" w14:textId="77777777" w:rsidR="00CA23FD" w:rsidRPr="00895305" w:rsidRDefault="00CA23FD" w:rsidP="001B49B9">
            <w:pPr>
              <w:pStyle w:val="TAC"/>
            </w:pPr>
            <w:r w:rsidRPr="00895305">
              <w:t>Wide-band i2</w:t>
            </w:r>
          </w:p>
        </w:tc>
        <w:tc>
          <w:tcPr>
            <w:tcW w:w="0" w:type="auto"/>
          </w:tcPr>
          <w:p w14:paraId="76601463" w14:textId="77777777" w:rsidR="00CA23FD" w:rsidRPr="00895305" w:rsidRDefault="00CA23FD" w:rsidP="001B49B9">
            <w:pPr>
              <w:pStyle w:val="TAC"/>
            </w:pPr>
            <w:r w:rsidRPr="00895305">
              <w:t>4</w:t>
            </w:r>
          </w:p>
        </w:tc>
        <w:tc>
          <w:tcPr>
            <w:tcW w:w="0" w:type="auto"/>
          </w:tcPr>
          <w:p w14:paraId="5EFB0DBA" w14:textId="77777777" w:rsidR="00CA23FD" w:rsidRPr="00895305" w:rsidRDefault="00CA23FD" w:rsidP="001B49B9">
            <w:pPr>
              <w:pStyle w:val="TAC"/>
            </w:pPr>
            <w:r w:rsidRPr="00895305">
              <w:t>0</w:t>
            </w:r>
          </w:p>
        </w:tc>
        <w:tc>
          <w:tcPr>
            <w:tcW w:w="0" w:type="auto"/>
          </w:tcPr>
          <w:p w14:paraId="604A8AD6" w14:textId="77777777" w:rsidR="00CA23FD" w:rsidRPr="00895305" w:rsidRDefault="00CA23FD" w:rsidP="001B49B9">
            <w:pPr>
              <w:pStyle w:val="TAC"/>
            </w:pPr>
            <w:r w:rsidRPr="00895305">
              <w:t>4</w:t>
            </w:r>
          </w:p>
        </w:tc>
        <w:tc>
          <w:tcPr>
            <w:tcW w:w="0" w:type="auto"/>
          </w:tcPr>
          <w:p w14:paraId="26BD0DA8" w14:textId="77777777" w:rsidR="00CA23FD" w:rsidRPr="00895305" w:rsidRDefault="00CA23FD" w:rsidP="001B49B9">
            <w:pPr>
              <w:pStyle w:val="TAC"/>
            </w:pPr>
            <w:r w:rsidRPr="00895305">
              <w:t>0</w:t>
            </w:r>
          </w:p>
        </w:tc>
        <w:tc>
          <w:tcPr>
            <w:tcW w:w="0" w:type="auto"/>
          </w:tcPr>
          <w:p w14:paraId="3DC1BEAC" w14:textId="77777777" w:rsidR="00CA23FD" w:rsidRPr="00895305" w:rsidRDefault="00CA23FD" w:rsidP="001B49B9">
            <w:pPr>
              <w:pStyle w:val="TAC"/>
            </w:pPr>
            <w:r w:rsidRPr="00895305">
              <w:t>3</w:t>
            </w:r>
          </w:p>
        </w:tc>
        <w:tc>
          <w:tcPr>
            <w:tcW w:w="0" w:type="auto"/>
          </w:tcPr>
          <w:p w14:paraId="4CBCA1C1" w14:textId="77777777" w:rsidR="00CA23FD" w:rsidRPr="00895305" w:rsidRDefault="00CA23FD" w:rsidP="001B49B9">
            <w:pPr>
              <w:pStyle w:val="TAC"/>
            </w:pPr>
            <w:r w:rsidRPr="00895305">
              <w:t>0</w:t>
            </w:r>
          </w:p>
        </w:tc>
        <w:tc>
          <w:tcPr>
            <w:tcW w:w="0" w:type="auto"/>
          </w:tcPr>
          <w:p w14:paraId="7B9637B6" w14:textId="77777777" w:rsidR="00CA23FD" w:rsidRPr="00895305" w:rsidRDefault="00CA23FD" w:rsidP="001B49B9">
            <w:pPr>
              <w:pStyle w:val="TAC"/>
            </w:pPr>
            <w:r w:rsidRPr="00895305">
              <w:t>0</w:t>
            </w:r>
          </w:p>
        </w:tc>
        <w:tc>
          <w:tcPr>
            <w:tcW w:w="0" w:type="auto"/>
          </w:tcPr>
          <w:p w14:paraId="4CE42FB6" w14:textId="77777777" w:rsidR="00CA23FD" w:rsidRPr="00895305" w:rsidRDefault="00CA23FD" w:rsidP="001B49B9">
            <w:pPr>
              <w:pStyle w:val="TAC"/>
            </w:pPr>
            <w:r w:rsidRPr="00895305">
              <w:t>0</w:t>
            </w:r>
          </w:p>
        </w:tc>
        <w:tc>
          <w:tcPr>
            <w:tcW w:w="0" w:type="auto"/>
          </w:tcPr>
          <w:p w14:paraId="690736DA" w14:textId="77777777" w:rsidR="00CA23FD" w:rsidRPr="00895305" w:rsidRDefault="00CA23FD" w:rsidP="001B49B9">
            <w:pPr>
              <w:pStyle w:val="TAC"/>
            </w:pPr>
            <w:r w:rsidRPr="00895305">
              <w:t>0</w:t>
            </w:r>
          </w:p>
        </w:tc>
        <w:tc>
          <w:tcPr>
            <w:tcW w:w="0" w:type="auto"/>
          </w:tcPr>
          <w:p w14:paraId="54D02BF3" w14:textId="77777777" w:rsidR="00CA23FD" w:rsidRPr="00895305" w:rsidRDefault="00CA23FD" w:rsidP="001B49B9">
            <w:pPr>
              <w:pStyle w:val="TAC"/>
            </w:pPr>
            <w:r w:rsidRPr="00895305">
              <w:t>0</w:t>
            </w:r>
          </w:p>
        </w:tc>
      </w:tr>
      <w:tr w:rsidR="00CA23FD" w:rsidRPr="00895305" w14:paraId="0C2141DB" w14:textId="77777777">
        <w:trPr>
          <w:jc w:val="center"/>
        </w:trPr>
        <w:tc>
          <w:tcPr>
            <w:tcW w:w="0" w:type="auto"/>
            <w:vAlign w:val="center"/>
          </w:tcPr>
          <w:p w14:paraId="2A8FECEE" w14:textId="77777777" w:rsidR="00CA23FD" w:rsidRPr="00895305" w:rsidRDefault="00CA23FD" w:rsidP="001B49B9">
            <w:pPr>
              <w:pStyle w:val="TAC"/>
            </w:pPr>
            <w:r w:rsidRPr="00895305">
              <w:t>Sub-band i2</w:t>
            </w:r>
          </w:p>
        </w:tc>
        <w:tc>
          <w:tcPr>
            <w:tcW w:w="0" w:type="auto"/>
          </w:tcPr>
          <w:p w14:paraId="6E813AE7" w14:textId="77777777" w:rsidR="00CA23FD" w:rsidRPr="00895305" w:rsidRDefault="00CA23FD" w:rsidP="001B49B9">
            <w:pPr>
              <w:pStyle w:val="TAC"/>
            </w:pPr>
            <w:r w:rsidRPr="00895305">
              <w:t>0</w:t>
            </w:r>
          </w:p>
        </w:tc>
        <w:tc>
          <w:tcPr>
            <w:tcW w:w="0" w:type="auto"/>
          </w:tcPr>
          <w:p w14:paraId="6EBDA4F4" w14:textId="77777777" w:rsidR="00CA23FD" w:rsidRPr="00895305" w:rsidRDefault="00CA23FD" w:rsidP="001B49B9">
            <w:pPr>
              <w:pStyle w:val="TAC"/>
            </w:pPr>
            <w:r w:rsidRPr="00895305">
              <w:t>4</w:t>
            </w:r>
          </w:p>
        </w:tc>
        <w:tc>
          <w:tcPr>
            <w:tcW w:w="0" w:type="auto"/>
          </w:tcPr>
          <w:p w14:paraId="7C6E1A5A" w14:textId="77777777" w:rsidR="00CA23FD" w:rsidRPr="00895305" w:rsidRDefault="00CA23FD" w:rsidP="001B49B9">
            <w:pPr>
              <w:pStyle w:val="TAC"/>
            </w:pPr>
            <w:r w:rsidRPr="00895305">
              <w:t>0</w:t>
            </w:r>
          </w:p>
        </w:tc>
        <w:tc>
          <w:tcPr>
            <w:tcW w:w="0" w:type="auto"/>
          </w:tcPr>
          <w:p w14:paraId="26F5D653" w14:textId="77777777" w:rsidR="00CA23FD" w:rsidRPr="00895305" w:rsidRDefault="00CA23FD" w:rsidP="001B49B9">
            <w:pPr>
              <w:pStyle w:val="TAC"/>
            </w:pPr>
            <w:r w:rsidRPr="00895305">
              <w:t>2</w:t>
            </w:r>
          </w:p>
        </w:tc>
        <w:tc>
          <w:tcPr>
            <w:tcW w:w="0" w:type="auto"/>
          </w:tcPr>
          <w:p w14:paraId="402BE9B8" w14:textId="77777777" w:rsidR="00CA23FD" w:rsidRPr="00895305" w:rsidRDefault="00CA23FD" w:rsidP="001B49B9">
            <w:pPr>
              <w:pStyle w:val="TAC"/>
            </w:pPr>
            <w:r w:rsidRPr="00895305">
              <w:t>0</w:t>
            </w:r>
          </w:p>
        </w:tc>
        <w:tc>
          <w:tcPr>
            <w:tcW w:w="0" w:type="auto"/>
          </w:tcPr>
          <w:p w14:paraId="6FB22131" w14:textId="77777777" w:rsidR="00CA23FD" w:rsidRPr="00895305" w:rsidRDefault="00CA23FD" w:rsidP="001B49B9">
            <w:pPr>
              <w:pStyle w:val="TAC"/>
            </w:pPr>
            <w:r w:rsidRPr="00895305">
              <w:t>2</w:t>
            </w:r>
          </w:p>
        </w:tc>
        <w:tc>
          <w:tcPr>
            <w:tcW w:w="0" w:type="auto"/>
          </w:tcPr>
          <w:p w14:paraId="1FB03D7A" w14:textId="77777777" w:rsidR="00CA23FD" w:rsidRPr="00895305" w:rsidRDefault="00CA23FD" w:rsidP="001B49B9">
            <w:pPr>
              <w:pStyle w:val="TAC"/>
            </w:pPr>
            <w:r w:rsidRPr="00895305">
              <w:t>0</w:t>
            </w:r>
          </w:p>
        </w:tc>
        <w:tc>
          <w:tcPr>
            <w:tcW w:w="0" w:type="auto"/>
          </w:tcPr>
          <w:p w14:paraId="473341B8" w14:textId="77777777" w:rsidR="00CA23FD" w:rsidRPr="00895305" w:rsidRDefault="00CA23FD" w:rsidP="001B49B9">
            <w:pPr>
              <w:pStyle w:val="TAC"/>
            </w:pPr>
            <w:r w:rsidRPr="00895305">
              <w:t>0</w:t>
            </w:r>
          </w:p>
        </w:tc>
        <w:tc>
          <w:tcPr>
            <w:tcW w:w="0" w:type="auto"/>
          </w:tcPr>
          <w:p w14:paraId="146D05DD" w14:textId="77777777" w:rsidR="00CA23FD" w:rsidRPr="00895305" w:rsidRDefault="00CA23FD" w:rsidP="001B49B9">
            <w:pPr>
              <w:pStyle w:val="TAC"/>
            </w:pPr>
            <w:r w:rsidRPr="00895305">
              <w:t>0</w:t>
            </w:r>
          </w:p>
        </w:tc>
        <w:tc>
          <w:tcPr>
            <w:tcW w:w="0" w:type="auto"/>
          </w:tcPr>
          <w:p w14:paraId="3586B6D8" w14:textId="77777777" w:rsidR="00CA23FD" w:rsidRPr="00895305" w:rsidRDefault="00CA23FD" w:rsidP="001B49B9">
            <w:pPr>
              <w:pStyle w:val="TAC"/>
            </w:pPr>
            <w:r w:rsidRPr="00895305">
              <w:t>0</w:t>
            </w:r>
          </w:p>
        </w:tc>
      </w:tr>
      <w:tr w:rsidR="00CA23FD" w14:paraId="30B7F13B" w14:textId="77777777">
        <w:trPr>
          <w:jc w:val="center"/>
        </w:trPr>
        <w:tc>
          <w:tcPr>
            <w:tcW w:w="0" w:type="auto"/>
            <w:vAlign w:val="center"/>
          </w:tcPr>
          <w:p w14:paraId="72E829AD" w14:textId="77777777" w:rsidR="00CA23FD" w:rsidRPr="00895305" w:rsidRDefault="00CA23FD" w:rsidP="001B49B9">
            <w:pPr>
              <w:pStyle w:val="TAC"/>
            </w:pPr>
            <w:r w:rsidRPr="00895305">
              <w:t>Sub-band label</w:t>
            </w:r>
          </w:p>
        </w:tc>
        <w:tc>
          <w:tcPr>
            <w:tcW w:w="0" w:type="auto"/>
          </w:tcPr>
          <w:p w14:paraId="4F93B7C0" w14:textId="77777777" w:rsidR="00CA23FD" w:rsidRPr="00895305" w:rsidRDefault="00CA23FD" w:rsidP="001B49B9">
            <w:pPr>
              <w:pStyle w:val="TAC"/>
            </w:pPr>
            <w:r w:rsidRPr="00895305">
              <w:t>0</w:t>
            </w:r>
          </w:p>
        </w:tc>
        <w:tc>
          <w:tcPr>
            <w:tcW w:w="0" w:type="auto"/>
          </w:tcPr>
          <w:p w14:paraId="70FD1BC9" w14:textId="77777777" w:rsidR="00CA23FD" w:rsidRPr="00895305" w:rsidRDefault="00CA23FD" w:rsidP="001B49B9">
            <w:pPr>
              <w:pStyle w:val="TAC"/>
            </w:pPr>
            <w:r w:rsidRPr="00895305">
              <w:t>1 or 2</w:t>
            </w:r>
          </w:p>
        </w:tc>
        <w:tc>
          <w:tcPr>
            <w:tcW w:w="0" w:type="auto"/>
          </w:tcPr>
          <w:p w14:paraId="391FE275" w14:textId="77777777" w:rsidR="00CA23FD" w:rsidRPr="00895305" w:rsidRDefault="00CA23FD" w:rsidP="001B49B9">
            <w:pPr>
              <w:pStyle w:val="TAC"/>
            </w:pPr>
            <w:r w:rsidRPr="00895305">
              <w:t>0</w:t>
            </w:r>
          </w:p>
        </w:tc>
        <w:tc>
          <w:tcPr>
            <w:tcW w:w="0" w:type="auto"/>
          </w:tcPr>
          <w:p w14:paraId="173F86D6" w14:textId="77777777" w:rsidR="00CA23FD" w:rsidRPr="00895305" w:rsidRDefault="00CA23FD" w:rsidP="001B49B9">
            <w:pPr>
              <w:pStyle w:val="TAC"/>
            </w:pPr>
            <w:r w:rsidRPr="00895305">
              <w:t>1 or 2</w:t>
            </w:r>
          </w:p>
        </w:tc>
        <w:tc>
          <w:tcPr>
            <w:tcW w:w="0" w:type="auto"/>
          </w:tcPr>
          <w:p w14:paraId="7B247B88" w14:textId="77777777" w:rsidR="00CA23FD" w:rsidRPr="00895305" w:rsidRDefault="00CA23FD" w:rsidP="001B49B9">
            <w:pPr>
              <w:pStyle w:val="TAC"/>
            </w:pPr>
            <w:r w:rsidRPr="00895305">
              <w:t>0</w:t>
            </w:r>
          </w:p>
        </w:tc>
        <w:tc>
          <w:tcPr>
            <w:tcW w:w="0" w:type="auto"/>
          </w:tcPr>
          <w:p w14:paraId="41A40EA9" w14:textId="77777777" w:rsidR="00CA23FD" w:rsidRPr="00895305" w:rsidRDefault="00CA23FD" w:rsidP="001B49B9">
            <w:pPr>
              <w:pStyle w:val="TAC"/>
            </w:pPr>
            <w:r w:rsidRPr="00895305">
              <w:t>1 or 2</w:t>
            </w:r>
          </w:p>
        </w:tc>
        <w:tc>
          <w:tcPr>
            <w:tcW w:w="0" w:type="auto"/>
          </w:tcPr>
          <w:p w14:paraId="4DD345C8" w14:textId="77777777" w:rsidR="00CA23FD" w:rsidRPr="00895305" w:rsidRDefault="00CA23FD" w:rsidP="001B49B9">
            <w:pPr>
              <w:pStyle w:val="TAC"/>
            </w:pPr>
            <w:r w:rsidRPr="00895305">
              <w:t>0</w:t>
            </w:r>
          </w:p>
        </w:tc>
        <w:tc>
          <w:tcPr>
            <w:tcW w:w="0" w:type="auto"/>
          </w:tcPr>
          <w:p w14:paraId="3D28E212" w14:textId="77777777" w:rsidR="00CA23FD" w:rsidRPr="00895305" w:rsidRDefault="00CA23FD" w:rsidP="001B49B9">
            <w:pPr>
              <w:pStyle w:val="TAC"/>
            </w:pPr>
            <w:r w:rsidRPr="00895305">
              <w:t>1 or 2</w:t>
            </w:r>
          </w:p>
        </w:tc>
        <w:tc>
          <w:tcPr>
            <w:tcW w:w="0" w:type="auto"/>
          </w:tcPr>
          <w:p w14:paraId="6475B344" w14:textId="77777777" w:rsidR="00CA23FD" w:rsidRPr="00895305" w:rsidRDefault="00CA23FD" w:rsidP="001B49B9">
            <w:pPr>
              <w:pStyle w:val="TAC"/>
            </w:pPr>
            <w:r w:rsidRPr="00895305">
              <w:t>0</w:t>
            </w:r>
          </w:p>
        </w:tc>
        <w:tc>
          <w:tcPr>
            <w:tcW w:w="0" w:type="auto"/>
          </w:tcPr>
          <w:p w14:paraId="126B12AB" w14:textId="77777777" w:rsidR="00CA23FD" w:rsidRDefault="00CA23FD" w:rsidP="001B49B9">
            <w:pPr>
              <w:pStyle w:val="TAC"/>
            </w:pPr>
            <w:r w:rsidRPr="00895305">
              <w:t>1 or 2</w:t>
            </w:r>
          </w:p>
        </w:tc>
      </w:tr>
    </w:tbl>
    <w:p w14:paraId="1BAE265F" w14:textId="77777777" w:rsidR="00C70A30" w:rsidRDefault="00C70A30" w:rsidP="00C70A30"/>
    <w:p w14:paraId="0302DE5C" w14:textId="77777777"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0DF70825" w14:textId="77777777" w:rsidTr="00683963">
        <w:trPr>
          <w:trHeight w:val="105"/>
          <w:jc w:val="center"/>
        </w:trPr>
        <w:tc>
          <w:tcPr>
            <w:tcW w:w="0" w:type="auto"/>
            <w:vMerge w:val="restart"/>
            <w:shd w:val="clear" w:color="auto" w:fill="E0E0E0"/>
            <w:vAlign w:val="center"/>
          </w:tcPr>
          <w:p w14:paraId="20192CB7" w14:textId="77777777" w:rsidR="00045970" w:rsidRPr="00895305" w:rsidRDefault="00045970" w:rsidP="00683963">
            <w:pPr>
              <w:pStyle w:val="TAH"/>
            </w:pPr>
            <w:r w:rsidRPr="00895305">
              <w:t>Field</w:t>
            </w:r>
          </w:p>
        </w:tc>
        <w:tc>
          <w:tcPr>
            <w:tcW w:w="0" w:type="auto"/>
            <w:gridSpan w:val="10"/>
            <w:shd w:val="clear" w:color="auto" w:fill="E0E0E0"/>
          </w:tcPr>
          <w:p w14:paraId="00D5324B" w14:textId="77777777" w:rsidR="00045970" w:rsidRPr="00895305" w:rsidRDefault="00045970" w:rsidP="00683963">
            <w:pPr>
              <w:pStyle w:val="TAH"/>
            </w:pPr>
            <w:r w:rsidRPr="00895305">
              <w:t>Bit width</w:t>
            </w:r>
          </w:p>
        </w:tc>
      </w:tr>
      <w:tr w:rsidR="00045970" w:rsidRPr="00895305" w14:paraId="2B27D31D" w14:textId="77777777" w:rsidTr="00683963">
        <w:trPr>
          <w:trHeight w:val="105"/>
          <w:jc w:val="center"/>
        </w:trPr>
        <w:tc>
          <w:tcPr>
            <w:tcW w:w="0" w:type="auto"/>
            <w:vMerge/>
            <w:shd w:val="clear" w:color="auto" w:fill="E0E0E0"/>
            <w:vAlign w:val="center"/>
          </w:tcPr>
          <w:p w14:paraId="59001CF4" w14:textId="77777777" w:rsidR="00045970" w:rsidRPr="00895305" w:rsidRDefault="00045970" w:rsidP="00683963">
            <w:pPr>
              <w:pStyle w:val="TAH"/>
            </w:pPr>
          </w:p>
        </w:tc>
        <w:tc>
          <w:tcPr>
            <w:tcW w:w="0" w:type="auto"/>
            <w:gridSpan w:val="10"/>
            <w:shd w:val="clear" w:color="auto" w:fill="E0E0E0"/>
          </w:tcPr>
          <w:p w14:paraId="746393BE"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49B3227E" w14:textId="77777777" w:rsidTr="00683963">
        <w:trPr>
          <w:trHeight w:val="105"/>
          <w:jc w:val="center"/>
        </w:trPr>
        <w:tc>
          <w:tcPr>
            <w:tcW w:w="0" w:type="auto"/>
            <w:vMerge/>
            <w:shd w:val="clear" w:color="auto" w:fill="E0E0E0"/>
            <w:vAlign w:val="center"/>
          </w:tcPr>
          <w:p w14:paraId="31DAD960" w14:textId="77777777" w:rsidR="00045970" w:rsidRPr="00895305" w:rsidRDefault="00045970" w:rsidP="00683963">
            <w:pPr>
              <w:pStyle w:val="TAH"/>
            </w:pPr>
          </w:p>
        </w:tc>
        <w:tc>
          <w:tcPr>
            <w:tcW w:w="0" w:type="auto"/>
            <w:gridSpan w:val="2"/>
            <w:shd w:val="clear" w:color="auto" w:fill="E0E0E0"/>
            <w:vAlign w:val="center"/>
          </w:tcPr>
          <w:p w14:paraId="33D2098C" w14:textId="77777777" w:rsidR="00045970" w:rsidRPr="00895305" w:rsidRDefault="00045970" w:rsidP="00683963">
            <w:pPr>
              <w:pStyle w:val="TAH"/>
            </w:pPr>
            <w:r w:rsidRPr="00895305">
              <w:t>Rank = 1</w:t>
            </w:r>
          </w:p>
        </w:tc>
        <w:tc>
          <w:tcPr>
            <w:tcW w:w="0" w:type="auto"/>
            <w:gridSpan w:val="2"/>
            <w:shd w:val="clear" w:color="auto" w:fill="E0E0E0"/>
            <w:vAlign w:val="center"/>
          </w:tcPr>
          <w:p w14:paraId="1BC51940" w14:textId="77777777" w:rsidR="00045970" w:rsidRPr="00895305" w:rsidRDefault="00045970" w:rsidP="00683963">
            <w:pPr>
              <w:pStyle w:val="TAH"/>
            </w:pPr>
            <w:r w:rsidRPr="00895305">
              <w:t>Rank = 2</w:t>
            </w:r>
          </w:p>
        </w:tc>
        <w:tc>
          <w:tcPr>
            <w:tcW w:w="0" w:type="auto"/>
            <w:gridSpan w:val="2"/>
            <w:shd w:val="clear" w:color="auto" w:fill="E0E0E0"/>
          </w:tcPr>
          <w:p w14:paraId="73667A79"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3D756613" w14:textId="77777777" w:rsidR="00045970" w:rsidRPr="00895305" w:rsidRDefault="00045970" w:rsidP="00683963">
            <w:pPr>
              <w:pStyle w:val="TAH"/>
            </w:pPr>
            <w:r w:rsidRPr="00895305">
              <w:t>Rank = 5, 6, 7</w:t>
            </w:r>
          </w:p>
        </w:tc>
        <w:tc>
          <w:tcPr>
            <w:tcW w:w="0" w:type="auto"/>
            <w:gridSpan w:val="2"/>
            <w:shd w:val="clear" w:color="auto" w:fill="E0E0E0"/>
          </w:tcPr>
          <w:p w14:paraId="5BD9B2F4" w14:textId="77777777" w:rsidR="00045970" w:rsidRPr="00895305" w:rsidRDefault="00045970" w:rsidP="00683963">
            <w:pPr>
              <w:pStyle w:val="TAH"/>
            </w:pPr>
            <w:r w:rsidRPr="00895305">
              <w:t>Rank = 8</w:t>
            </w:r>
          </w:p>
        </w:tc>
      </w:tr>
      <w:tr w:rsidR="00045970" w:rsidRPr="00895305" w14:paraId="07E36BA4" w14:textId="77777777" w:rsidTr="00683963">
        <w:trPr>
          <w:trHeight w:val="105"/>
          <w:jc w:val="center"/>
        </w:trPr>
        <w:tc>
          <w:tcPr>
            <w:tcW w:w="0" w:type="auto"/>
            <w:vMerge/>
            <w:shd w:val="clear" w:color="auto" w:fill="E0E0E0"/>
            <w:vAlign w:val="center"/>
          </w:tcPr>
          <w:p w14:paraId="783F0C2B" w14:textId="77777777" w:rsidR="00045970" w:rsidRPr="00895305" w:rsidRDefault="00045970" w:rsidP="00683963">
            <w:pPr>
              <w:pStyle w:val="TAH"/>
            </w:pPr>
          </w:p>
        </w:tc>
        <w:tc>
          <w:tcPr>
            <w:tcW w:w="0" w:type="auto"/>
            <w:shd w:val="clear" w:color="auto" w:fill="E0E0E0"/>
            <w:vAlign w:val="center"/>
          </w:tcPr>
          <w:p w14:paraId="25C2CA01" w14:textId="77777777" w:rsidR="00045970" w:rsidRPr="00895305" w:rsidRDefault="00045970" w:rsidP="00683963">
            <w:pPr>
              <w:pStyle w:val="TAH"/>
            </w:pPr>
            <w:r w:rsidRPr="00895305">
              <w:t>PTI=0</w:t>
            </w:r>
          </w:p>
        </w:tc>
        <w:tc>
          <w:tcPr>
            <w:tcW w:w="0" w:type="auto"/>
            <w:shd w:val="clear" w:color="auto" w:fill="E0E0E0"/>
            <w:vAlign w:val="center"/>
          </w:tcPr>
          <w:p w14:paraId="3CCC4FEC" w14:textId="77777777" w:rsidR="00045970" w:rsidRPr="00895305" w:rsidRDefault="00045970" w:rsidP="00683963">
            <w:pPr>
              <w:pStyle w:val="TAH"/>
            </w:pPr>
            <w:r w:rsidRPr="00895305">
              <w:t>PTI=1</w:t>
            </w:r>
          </w:p>
        </w:tc>
        <w:tc>
          <w:tcPr>
            <w:tcW w:w="0" w:type="auto"/>
            <w:shd w:val="clear" w:color="auto" w:fill="E0E0E0"/>
            <w:vAlign w:val="center"/>
          </w:tcPr>
          <w:p w14:paraId="0522D61F" w14:textId="77777777" w:rsidR="00045970" w:rsidRPr="00895305" w:rsidRDefault="00045970" w:rsidP="00683963">
            <w:pPr>
              <w:pStyle w:val="TAH"/>
            </w:pPr>
            <w:r w:rsidRPr="00895305">
              <w:t>PTI=0</w:t>
            </w:r>
          </w:p>
        </w:tc>
        <w:tc>
          <w:tcPr>
            <w:tcW w:w="0" w:type="auto"/>
            <w:shd w:val="clear" w:color="auto" w:fill="E0E0E0"/>
            <w:vAlign w:val="center"/>
          </w:tcPr>
          <w:p w14:paraId="247D1E62" w14:textId="77777777" w:rsidR="00045970" w:rsidRPr="00895305" w:rsidRDefault="00045970" w:rsidP="00683963">
            <w:pPr>
              <w:pStyle w:val="TAH"/>
            </w:pPr>
            <w:r w:rsidRPr="00895305">
              <w:t>PTI=1</w:t>
            </w:r>
          </w:p>
        </w:tc>
        <w:tc>
          <w:tcPr>
            <w:tcW w:w="0" w:type="auto"/>
            <w:shd w:val="clear" w:color="auto" w:fill="E0E0E0"/>
            <w:vAlign w:val="center"/>
          </w:tcPr>
          <w:p w14:paraId="6F035523" w14:textId="77777777" w:rsidR="00045970" w:rsidRPr="00895305" w:rsidRDefault="00045970" w:rsidP="00683963">
            <w:pPr>
              <w:pStyle w:val="TAH"/>
            </w:pPr>
            <w:r w:rsidRPr="00895305">
              <w:t>PTI=0</w:t>
            </w:r>
          </w:p>
        </w:tc>
        <w:tc>
          <w:tcPr>
            <w:tcW w:w="0" w:type="auto"/>
            <w:shd w:val="clear" w:color="auto" w:fill="E0E0E0"/>
            <w:vAlign w:val="center"/>
          </w:tcPr>
          <w:p w14:paraId="6DE6211D" w14:textId="77777777" w:rsidR="00045970" w:rsidRPr="00895305" w:rsidRDefault="00045970" w:rsidP="00683963">
            <w:pPr>
              <w:pStyle w:val="TAH"/>
            </w:pPr>
            <w:r w:rsidRPr="00895305">
              <w:t>PTI=1</w:t>
            </w:r>
          </w:p>
        </w:tc>
        <w:tc>
          <w:tcPr>
            <w:tcW w:w="0" w:type="auto"/>
            <w:shd w:val="clear" w:color="auto" w:fill="E0E0E0"/>
            <w:vAlign w:val="center"/>
          </w:tcPr>
          <w:p w14:paraId="30914A0D" w14:textId="77777777" w:rsidR="00045970" w:rsidRPr="00895305" w:rsidRDefault="00045970" w:rsidP="00683963">
            <w:pPr>
              <w:pStyle w:val="TAH"/>
            </w:pPr>
            <w:r w:rsidRPr="00895305">
              <w:t>PTI=0</w:t>
            </w:r>
          </w:p>
        </w:tc>
        <w:tc>
          <w:tcPr>
            <w:tcW w:w="0" w:type="auto"/>
            <w:shd w:val="clear" w:color="auto" w:fill="E0E0E0"/>
            <w:vAlign w:val="center"/>
          </w:tcPr>
          <w:p w14:paraId="50D29995" w14:textId="77777777" w:rsidR="00045970" w:rsidRPr="00895305" w:rsidRDefault="00045970" w:rsidP="00683963">
            <w:pPr>
              <w:pStyle w:val="TAH"/>
            </w:pPr>
            <w:r w:rsidRPr="00895305">
              <w:t>PTI=1</w:t>
            </w:r>
          </w:p>
        </w:tc>
        <w:tc>
          <w:tcPr>
            <w:tcW w:w="0" w:type="auto"/>
            <w:shd w:val="clear" w:color="auto" w:fill="E0E0E0"/>
            <w:vAlign w:val="center"/>
          </w:tcPr>
          <w:p w14:paraId="3A5AC032" w14:textId="77777777" w:rsidR="00045970" w:rsidRPr="00895305" w:rsidRDefault="00045970" w:rsidP="00683963">
            <w:pPr>
              <w:pStyle w:val="TAH"/>
            </w:pPr>
            <w:r w:rsidRPr="00895305">
              <w:t>PTI=0</w:t>
            </w:r>
          </w:p>
        </w:tc>
        <w:tc>
          <w:tcPr>
            <w:tcW w:w="0" w:type="auto"/>
            <w:shd w:val="clear" w:color="auto" w:fill="E0E0E0"/>
            <w:vAlign w:val="center"/>
          </w:tcPr>
          <w:p w14:paraId="468C1A8D" w14:textId="77777777" w:rsidR="00045970" w:rsidRPr="00895305" w:rsidRDefault="00045970" w:rsidP="00683963">
            <w:pPr>
              <w:pStyle w:val="TAH"/>
            </w:pPr>
            <w:r w:rsidRPr="00895305">
              <w:t>PTI=1</w:t>
            </w:r>
          </w:p>
        </w:tc>
      </w:tr>
      <w:tr w:rsidR="00045970" w:rsidRPr="00895305" w14:paraId="68638CBD" w14:textId="77777777" w:rsidTr="00683963">
        <w:trPr>
          <w:jc w:val="center"/>
        </w:trPr>
        <w:tc>
          <w:tcPr>
            <w:tcW w:w="0" w:type="auto"/>
            <w:vAlign w:val="center"/>
          </w:tcPr>
          <w:p w14:paraId="3AA532F1" w14:textId="77777777" w:rsidR="00045970" w:rsidRPr="00895305" w:rsidRDefault="00045970" w:rsidP="00683963">
            <w:pPr>
              <w:pStyle w:val="TAC"/>
            </w:pPr>
            <w:r w:rsidRPr="00895305">
              <w:t>Wide-band CQI</w:t>
            </w:r>
          </w:p>
        </w:tc>
        <w:tc>
          <w:tcPr>
            <w:tcW w:w="0" w:type="auto"/>
          </w:tcPr>
          <w:p w14:paraId="6EA02283" w14:textId="77777777" w:rsidR="00045970" w:rsidRPr="00895305" w:rsidRDefault="00045970" w:rsidP="00683963">
            <w:pPr>
              <w:pStyle w:val="TAC"/>
            </w:pPr>
            <w:r w:rsidRPr="00895305">
              <w:t>4</w:t>
            </w:r>
          </w:p>
        </w:tc>
        <w:tc>
          <w:tcPr>
            <w:tcW w:w="0" w:type="auto"/>
          </w:tcPr>
          <w:p w14:paraId="1058E910" w14:textId="77777777" w:rsidR="00045970" w:rsidRPr="00895305" w:rsidRDefault="00045970" w:rsidP="00683963">
            <w:pPr>
              <w:pStyle w:val="TAC"/>
            </w:pPr>
            <w:r w:rsidRPr="00895305">
              <w:t>0</w:t>
            </w:r>
          </w:p>
        </w:tc>
        <w:tc>
          <w:tcPr>
            <w:tcW w:w="0" w:type="auto"/>
          </w:tcPr>
          <w:p w14:paraId="3DF1CCD3" w14:textId="77777777" w:rsidR="00045970" w:rsidRPr="00895305" w:rsidRDefault="00045970" w:rsidP="00683963">
            <w:pPr>
              <w:pStyle w:val="TAC"/>
            </w:pPr>
            <w:r w:rsidRPr="00895305">
              <w:t>4</w:t>
            </w:r>
          </w:p>
        </w:tc>
        <w:tc>
          <w:tcPr>
            <w:tcW w:w="0" w:type="auto"/>
          </w:tcPr>
          <w:p w14:paraId="004B9578" w14:textId="77777777" w:rsidR="00045970" w:rsidRPr="00895305" w:rsidRDefault="00045970" w:rsidP="00683963">
            <w:pPr>
              <w:pStyle w:val="TAC"/>
            </w:pPr>
            <w:r w:rsidRPr="00895305">
              <w:t>0</w:t>
            </w:r>
          </w:p>
        </w:tc>
        <w:tc>
          <w:tcPr>
            <w:tcW w:w="0" w:type="auto"/>
          </w:tcPr>
          <w:p w14:paraId="6EB1D5C3" w14:textId="77777777" w:rsidR="00045970" w:rsidRPr="00895305" w:rsidRDefault="00045970" w:rsidP="00683963">
            <w:pPr>
              <w:pStyle w:val="TAC"/>
            </w:pPr>
            <w:r w:rsidRPr="00895305">
              <w:t>4</w:t>
            </w:r>
          </w:p>
        </w:tc>
        <w:tc>
          <w:tcPr>
            <w:tcW w:w="0" w:type="auto"/>
          </w:tcPr>
          <w:p w14:paraId="37628A62" w14:textId="77777777" w:rsidR="00045970" w:rsidRPr="00895305" w:rsidRDefault="00045970" w:rsidP="00683963">
            <w:pPr>
              <w:pStyle w:val="TAC"/>
            </w:pPr>
            <w:r w:rsidRPr="00895305">
              <w:t>0</w:t>
            </w:r>
          </w:p>
        </w:tc>
        <w:tc>
          <w:tcPr>
            <w:tcW w:w="0" w:type="auto"/>
          </w:tcPr>
          <w:p w14:paraId="5A63B315" w14:textId="77777777" w:rsidR="00045970" w:rsidRPr="00895305" w:rsidRDefault="00045970" w:rsidP="00683963">
            <w:pPr>
              <w:pStyle w:val="TAC"/>
            </w:pPr>
            <w:r w:rsidRPr="00895305">
              <w:t>4</w:t>
            </w:r>
          </w:p>
        </w:tc>
        <w:tc>
          <w:tcPr>
            <w:tcW w:w="0" w:type="auto"/>
          </w:tcPr>
          <w:p w14:paraId="3DDA1288" w14:textId="77777777" w:rsidR="00045970" w:rsidRPr="00895305" w:rsidRDefault="00045970" w:rsidP="00683963">
            <w:pPr>
              <w:pStyle w:val="TAC"/>
            </w:pPr>
            <w:r w:rsidRPr="00895305">
              <w:t>0</w:t>
            </w:r>
          </w:p>
        </w:tc>
        <w:tc>
          <w:tcPr>
            <w:tcW w:w="0" w:type="auto"/>
          </w:tcPr>
          <w:p w14:paraId="7205C671" w14:textId="77777777" w:rsidR="00045970" w:rsidRPr="00895305" w:rsidRDefault="00045970" w:rsidP="00683963">
            <w:pPr>
              <w:pStyle w:val="TAC"/>
            </w:pPr>
            <w:r w:rsidRPr="00895305">
              <w:t>4</w:t>
            </w:r>
          </w:p>
        </w:tc>
        <w:tc>
          <w:tcPr>
            <w:tcW w:w="0" w:type="auto"/>
          </w:tcPr>
          <w:p w14:paraId="629AD17D" w14:textId="77777777" w:rsidR="00045970" w:rsidRPr="00895305" w:rsidRDefault="00045970" w:rsidP="00683963">
            <w:pPr>
              <w:pStyle w:val="TAC"/>
            </w:pPr>
            <w:r w:rsidRPr="00895305">
              <w:t>0</w:t>
            </w:r>
          </w:p>
        </w:tc>
      </w:tr>
      <w:tr w:rsidR="00045970" w:rsidRPr="00895305" w14:paraId="061E5349" w14:textId="77777777" w:rsidTr="00683963">
        <w:trPr>
          <w:jc w:val="center"/>
        </w:trPr>
        <w:tc>
          <w:tcPr>
            <w:tcW w:w="0" w:type="auto"/>
            <w:vAlign w:val="center"/>
          </w:tcPr>
          <w:p w14:paraId="4E1B10D1" w14:textId="77777777" w:rsidR="00045970" w:rsidRPr="00895305" w:rsidRDefault="00045970" w:rsidP="00683963">
            <w:pPr>
              <w:pStyle w:val="TAC"/>
            </w:pPr>
            <w:r w:rsidRPr="00895305">
              <w:t>Sub-band CQI</w:t>
            </w:r>
          </w:p>
        </w:tc>
        <w:tc>
          <w:tcPr>
            <w:tcW w:w="0" w:type="auto"/>
          </w:tcPr>
          <w:p w14:paraId="7F60F9D0" w14:textId="77777777" w:rsidR="00045970" w:rsidRPr="00895305" w:rsidRDefault="00045970" w:rsidP="00683963">
            <w:pPr>
              <w:pStyle w:val="TAC"/>
            </w:pPr>
            <w:r w:rsidRPr="00895305">
              <w:t>0</w:t>
            </w:r>
          </w:p>
        </w:tc>
        <w:tc>
          <w:tcPr>
            <w:tcW w:w="0" w:type="auto"/>
          </w:tcPr>
          <w:p w14:paraId="465CA33D" w14:textId="77777777" w:rsidR="00045970" w:rsidRPr="00895305" w:rsidRDefault="00045970" w:rsidP="00683963">
            <w:pPr>
              <w:pStyle w:val="TAC"/>
            </w:pPr>
            <w:r w:rsidRPr="00895305">
              <w:t>4</w:t>
            </w:r>
          </w:p>
        </w:tc>
        <w:tc>
          <w:tcPr>
            <w:tcW w:w="0" w:type="auto"/>
          </w:tcPr>
          <w:p w14:paraId="6AEF2C9B" w14:textId="77777777" w:rsidR="00045970" w:rsidRPr="00895305" w:rsidRDefault="00045970" w:rsidP="00683963">
            <w:pPr>
              <w:pStyle w:val="TAC"/>
            </w:pPr>
            <w:r w:rsidRPr="00895305">
              <w:t>0</w:t>
            </w:r>
          </w:p>
        </w:tc>
        <w:tc>
          <w:tcPr>
            <w:tcW w:w="0" w:type="auto"/>
          </w:tcPr>
          <w:p w14:paraId="748F2127" w14:textId="77777777" w:rsidR="00045970" w:rsidRPr="00895305" w:rsidRDefault="00045970" w:rsidP="00683963">
            <w:pPr>
              <w:pStyle w:val="TAC"/>
            </w:pPr>
            <w:r w:rsidRPr="00895305">
              <w:t>4</w:t>
            </w:r>
          </w:p>
        </w:tc>
        <w:tc>
          <w:tcPr>
            <w:tcW w:w="0" w:type="auto"/>
          </w:tcPr>
          <w:p w14:paraId="31F7D645" w14:textId="77777777" w:rsidR="00045970" w:rsidRPr="00895305" w:rsidRDefault="00045970" w:rsidP="00683963">
            <w:pPr>
              <w:pStyle w:val="TAC"/>
            </w:pPr>
            <w:r w:rsidRPr="00895305">
              <w:t>0</w:t>
            </w:r>
          </w:p>
        </w:tc>
        <w:tc>
          <w:tcPr>
            <w:tcW w:w="0" w:type="auto"/>
          </w:tcPr>
          <w:p w14:paraId="0BE3EDB6" w14:textId="77777777" w:rsidR="00045970" w:rsidRPr="00895305" w:rsidRDefault="00045970" w:rsidP="00683963">
            <w:pPr>
              <w:pStyle w:val="TAC"/>
            </w:pPr>
            <w:r w:rsidRPr="00895305">
              <w:t>4</w:t>
            </w:r>
          </w:p>
        </w:tc>
        <w:tc>
          <w:tcPr>
            <w:tcW w:w="0" w:type="auto"/>
          </w:tcPr>
          <w:p w14:paraId="42230E06" w14:textId="77777777" w:rsidR="00045970" w:rsidRPr="00895305" w:rsidRDefault="00045970" w:rsidP="00683963">
            <w:pPr>
              <w:pStyle w:val="TAC"/>
            </w:pPr>
            <w:r w:rsidRPr="00895305">
              <w:t>0</w:t>
            </w:r>
          </w:p>
        </w:tc>
        <w:tc>
          <w:tcPr>
            <w:tcW w:w="0" w:type="auto"/>
          </w:tcPr>
          <w:p w14:paraId="55DDCAC7" w14:textId="77777777" w:rsidR="00045970" w:rsidRPr="00895305" w:rsidRDefault="00045970" w:rsidP="00683963">
            <w:pPr>
              <w:pStyle w:val="TAC"/>
            </w:pPr>
            <w:r w:rsidRPr="00895305">
              <w:t>4</w:t>
            </w:r>
          </w:p>
        </w:tc>
        <w:tc>
          <w:tcPr>
            <w:tcW w:w="0" w:type="auto"/>
          </w:tcPr>
          <w:p w14:paraId="38B922E3" w14:textId="77777777" w:rsidR="00045970" w:rsidRPr="00895305" w:rsidRDefault="00045970" w:rsidP="00683963">
            <w:pPr>
              <w:pStyle w:val="TAC"/>
            </w:pPr>
            <w:r w:rsidRPr="00895305">
              <w:t>0</w:t>
            </w:r>
          </w:p>
        </w:tc>
        <w:tc>
          <w:tcPr>
            <w:tcW w:w="0" w:type="auto"/>
          </w:tcPr>
          <w:p w14:paraId="317C3C34" w14:textId="77777777" w:rsidR="00045970" w:rsidRPr="00895305" w:rsidRDefault="00045970" w:rsidP="00683963">
            <w:pPr>
              <w:pStyle w:val="TAC"/>
            </w:pPr>
            <w:r w:rsidRPr="00895305">
              <w:t>4</w:t>
            </w:r>
          </w:p>
        </w:tc>
      </w:tr>
      <w:tr w:rsidR="00045970" w:rsidRPr="00895305" w14:paraId="7653168F" w14:textId="77777777" w:rsidTr="00683963">
        <w:trPr>
          <w:jc w:val="center"/>
        </w:trPr>
        <w:tc>
          <w:tcPr>
            <w:tcW w:w="0" w:type="auto"/>
            <w:vAlign w:val="center"/>
          </w:tcPr>
          <w:p w14:paraId="546DDA6E" w14:textId="77777777" w:rsidR="00045970" w:rsidRPr="00895305" w:rsidRDefault="00045970" w:rsidP="00683963">
            <w:pPr>
              <w:pStyle w:val="TAC"/>
            </w:pPr>
            <w:r w:rsidRPr="00895305">
              <w:t>Spatial differential CQI</w:t>
            </w:r>
          </w:p>
        </w:tc>
        <w:tc>
          <w:tcPr>
            <w:tcW w:w="0" w:type="auto"/>
          </w:tcPr>
          <w:p w14:paraId="15618FAC" w14:textId="77777777" w:rsidR="00045970" w:rsidRPr="00895305" w:rsidRDefault="00045970" w:rsidP="00683963">
            <w:pPr>
              <w:pStyle w:val="TAC"/>
            </w:pPr>
            <w:r w:rsidRPr="00895305">
              <w:t>0</w:t>
            </w:r>
          </w:p>
        </w:tc>
        <w:tc>
          <w:tcPr>
            <w:tcW w:w="0" w:type="auto"/>
          </w:tcPr>
          <w:p w14:paraId="5AD16790" w14:textId="77777777" w:rsidR="00045970" w:rsidRPr="00895305" w:rsidRDefault="00045970" w:rsidP="00683963">
            <w:pPr>
              <w:pStyle w:val="TAC"/>
            </w:pPr>
            <w:r w:rsidRPr="00895305">
              <w:t>0</w:t>
            </w:r>
          </w:p>
        </w:tc>
        <w:tc>
          <w:tcPr>
            <w:tcW w:w="0" w:type="auto"/>
          </w:tcPr>
          <w:p w14:paraId="2E7EF45A" w14:textId="77777777" w:rsidR="00045970" w:rsidRPr="00895305" w:rsidRDefault="00045970" w:rsidP="00683963">
            <w:pPr>
              <w:pStyle w:val="TAC"/>
            </w:pPr>
            <w:r w:rsidRPr="00895305">
              <w:t>3</w:t>
            </w:r>
          </w:p>
        </w:tc>
        <w:tc>
          <w:tcPr>
            <w:tcW w:w="0" w:type="auto"/>
          </w:tcPr>
          <w:p w14:paraId="5770EFE5" w14:textId="77777777" w:rsidR="00045970" w:rsidRPr="00895305" w:rsidRDefault="00045970" w:rsidP="00683963">
            <w:pPr>
              <w:pStyle w:val="TAC"/>
            </w:pPr>
            <w:r w:rsidRPr="00895305">
              <w:t>3</w:t>
            </w:r>
          </w:p>
        </w:tc>
        <w:tc>
          <w:tcPr>
            <w:tcW w:w="0" w:type="auto"/>
          </w:tcPr>
          <w:p w14:paraId="22AFFDCF" w14:textId="77777777" w:rsidR="00045970" w:rsidRPr="00895305" w:rsidRDefault="00045970" w:rsidP="00683963">
            <w:pPr>
              <w:pStyle w:val="TAC"/>
            </w:pPr>
            <w:r w:rsidRPr="00895305">
              <w:t>3</w:t>
            </w:r>
          </w:p>
        </w:tc>
        <w:tc>
          <w:tcPr>
            <w:tcW w:w="0" w:type="auto"/>
          </w:tcPr>
          <w:p w14:paraId="54A8AAF7" w14:textId="77777777" w:rsidR="00045970" w:rsidRPr="00895305" w:rsidRDefault="00045970" w:rsidP="00683963">
            <w:pPr>
              <w:pStyle w:val="TAC"/>
            </w:pPr>
            <w:r w:rsidRPr="00895305">
              <w:t>3</w:t>
            </w:r>
          </w:p>
        </w:tc>
        <w:tc>
          <w:tcPr>
            <w:tcW w:w="0" w:type="auto"/>
          </w:tcPr>
          <w:p w14:paraId="65B3AB7B" w14:textId="77777777" w:rsidR="00045970" w:rsidRPr="00895305" w:rsidRDefault="00045970" w:rsidP="00683963">
            <w:pPr>
              <w:pStyle w:val="TAC"/>
            </w:pPr>
            <w:r w:rsidRPr="00895305">
              <w:t>3</w:t>
            </w:r>
          </w:p>
        </w:tc>
        <w:tc>
          <w:tcPr>
            <w:tcW w:w="0" w:type="auto"/>
          </w:tcPr>
          <w:p w14:paraId="38C68126" w14:textId="77777777" w:rsidR="00045970" w:rsidRPr="00895305" w:rsidRDefault="00045970" w:rsidP="00683963">
            <w:pPr>
              <w:pStyle w:val="TAC"/>
            </w:pPr>
            <w:r w:rsidRPr="00895305">
              <w:t>3</w:t>
            </w:r>
          </w:p>
        </w:tc>
        <w:tc>
          <w:tcPr>
            <w:tcW w:w="0" w:type="auto"/>
          </w:tcPr>
          <w:p w14:paraId="32556520" w14:textId="77777777" w:rsidR="00045970" w:rsidRPr="00895305" w:rsidRDefault="00045970" w:rsidP="00683963">
            <w:pPr>
              <w:pStyle w:val="TAC"/>
            </w:pPr>
            <w:r w:rsidRPr="00895305">
              <w:t>3</w:t>
            </w:r>
          </w:p>
        </w:tc>
        <w:tc>
          <w:tcPr>
            <w:tcW w:w="0" w:type="auto"/>
          </w:tcPr>
          <w:p w14:paraId="111539B2" w14:textId="77777777" w:rsidR="00045970" w:rsidRPr="00895305" w:rsidRDefault="00045970" w:rsidP="00683963">
            <w:pPr>
              <w:pStyle w:val="TAC"/>
            </w:pPr>
            <w:r w:rsidRPr="00895305">
              <w:t>3</w:t>
            </w:r>
          </w:p>
        </w:tc>
      </w:tr>
      <w:tr w:rsidR="00045970" w:rsidRPr="00895305" w14:paraId="3B1C5E90" w14:textId="77777777" w:rsidTr="00683963">
        <w:trPr>
          <w:jc w:val="center"/>
        </w:trPr>
        <w:tc>
          <w:tcPr>
            <w:tcW w:w="0" w:type="auto"/>
            <w:vAlign w:val="center"/>
          </w:tcPr>
          <w:p w14:paraId="6C95754A" w14:textId="77777777" w:rsidR="00045970" w:rsidRPr="00895305" w:rsidRDefault="00045970" w:rsidP="00683963">
            <w:pPr>
              <w:pStyle w:val="TAC"/>
            </w:pPr>
            <w:r w:rsidRPr="00895305">
              <w:t>Wide-band i2</w:t>
            </w:r>
          </w:p>
        </w:tc>
        <w:tc>
          <w:tcPr>
            <w:tcW w:w="0" w:type="auto"/>
          </w:tcPr>
          <w:p w14:paraId="3CC19623" w14:textId="77777777" w:rsidR="00045970" w:rsidRPr="00895305" w:rsidRDefault="00045970" w:rsidP="00683963">
            <w:pPr>
              <w:pStyle w:val="TAC"/>
            </w:pPr>
            <w:r>
              <w:t>2</w:t>
            </w:r>
          </w:p>
        </w:tc>
        <w:tc>
          <w:tcPr>
            <w:tcW w:w="0" w:type="auto"/>
          </w:tcPr>
          <w:p w14:paraId="69A99919" w14:textId="77777777" w:rsidR="00045970" w:rsidRPr="00895305" w:rsidRDefault="00045970" w:rsidP="00683963">
            <w:pPr>
              <w:pStyle w:val="TAC"/>
            </w:pPr>
            <w:r w:rsidRPr="00895305">
              <w:t>0</w:t>
            </w:r>
          </w:p>
        </w:tc>
        <w:tc>
          <w:tcPr>
            <w:tcW w:w="0" w:type="auto"/>
          </w:tcPr>
          <w:p w14:paraId="2A6352DD" w14:textId="77777777" w:rsidR="00045970" w:rsidRPr="00895305" w:rsidRDefault="00045970" w:rsidP="00683963">
            <w:pPr>
              <w:pStyle w:val="TAC"/>
            </w:pPr>
            <w:r>
              <w:t>2</w:t>
            </w:r>
          </w:p>
        </w:tc>
        <w:tc>
          <w:tcPr>
            <w:tcW w:w="0" w:type="auto"/>
          </w:tcPr>
          <w:p w14:paraId="3F6EA8A6" w14:textId="77777777" w:rsidR="00045970" w:rsidRPr="00895305" w:rsidRDefault="00045970" w:rsidP="00683963">
            <w:pPr>
              <w:pStyle w:val="TAC"/>
            </w:pPr>
            <w:r w:rsidRPr="00895305">
              <w:t>0</w:t>
            </w:r>
          </w:p>
        </w:tc>
        <w:tc>
          <w:tcPr>
            <w:tcW w:w="0" w:type="auto"/>
          </w:tcPr>
          <w:p w14:paraId="1348C345" w14:textId="77777777" w:rsidR="00045970" w:rsidRPr="00895305" w:rsidRDefault="00045970" w:rsidP="00683963">
            <w:pPr>
              <w:pStyle w:val="TAC"/>
            </w:pPr>
            <w:r>
              <w:t>1</w:t>
            </w:r>
          </w:p>
        </w:tc>
        <w:tc>
          <w:tcPr>
            <w:tcW w:w="0" w:type="auto"/>
          </w:tcPr>
          <w:p w14:paraId="6977F52C" w14:textId="77777777" w:rsidR="00045970" w:rsidRPr="00895305" w:rsidRDefault="00045970" w:rsidP="00683963">
            <w:pPr>
              <w:pStyle w:val="TAC"/>
            </w:pPr>
            <w:r w:rsidRPr="00895305">
              <w:t>0</w:t>
            </w:r>
          </w:p>
        </w:tc>
        <w:tc>
          <w:tcPr>
            <w:tcW w:w="0" w:type="auto"/>
          </w:tcPr>
          <w:p w14:paraId="3A058149" w14:textId="77777777" w:rsidR="00045970" w:rsidRPr="00895305" w:rsidRDefault="00045970" w:rsidP="00683963">
            <w:pPr>
              <w:pStyle w:val="TAC"/>
            </w:pPr>
            <w:r w:rsidRPr="00895305">
              <w:t>0</w:t>
            </w:r>
          </w:p>
        </w:tc>
        <w:tc>
          <w:tcPr>
            <w:tcW w:w="0" w:type="auto"/>
          </w:tcPr>
          <w:p w14:paraId="003DA15E" w14:textId="77777777" w:rsidR="00045970" w:rsidRPr="00895305" w:rsidRDefault="00045970" w:rsidP="00683963">
            <w:pPr>
              <w:pStyle w:val="TAC"/>
            </w:pPr>
            <w:r w:rsidRPr="00895305">
              <w:t>0</w:t>
            </w:r>
          </w:p>
        </w:tc>
        <w:tc>
          <w:tcPr>
            <w:tcW w:w="0" w:type="auto"/>
          </w:tcPr>
          <w:p w14:paraId="57645070" w14:textId="77777777" w:rsidR="00045970" w:rsidRPr="00895305" w:rsidRDefault="00045970" w:rsidP="00683963">
            <w:pPr>
              <w:pStyle w:val="TAC"/>
            </w:pPr>
            <w:r w:rsidRPr="00895305">
              <w:t>0</w:t>
            </w:r>
          </w:p>
        </w:tc>
        <w:tc>
          <w:tcPr>
            <w:tcW w:w="0" w:type="auto"/>
          </w:tcPr>
          <w:p w14:paraId="3E6EC8DB" w14:textId="77777777" w:rsidR="00045970" w:rsidRPr="00895305" w:rsidRDefault="00045970" w:rsidP="00683963">
            <w:pPr>
              <w:pStyle w:val="TAC"/>
            </w:pPr>
            <w:r w:rsidRPr="00895305">
              <w:t>0</w:t>
            </w:r>
          </w:p>
        </w:tc>
      </w:tr>
      <w:tr w:rsidR="00045970" w:rsidRPr="00895305" w14:paraId="69178DDF" w14:textId="77777777" w:rsidTr="00683963">
        <w:trPr>
          <w:jc w:val="center"/>
        </w:trPr>
        <w:tc>
          <w:tcPr>
            <w:tcW w:w="0" w:type="auto"/>
            <w:vAlign w:val="center"/>
          </w:tcPr>
          <w:p w14:paraId="4A648E75" w14:textId="77777777" w:rsidR="00045970" w:rsidRPr="00895305" w:rsidRDefault="00045970" w:rsidP="00683963">
            <w:pPr>
              <w:pStyle w:val="TAC"/>
            </w:pPr>
            <w:r w:rsidRPr="00895305">
              <w:t>Sub-band i2</w:t>
            </w:r>
          </w:p>
        </w:tc>
        <w:tc>
          <w:tcPr>
            <w:tcW w:w="0" w:type="auto"/>
          </w:tcPr>
          <w:p w14:paraId="0EB9F7AC" w14:textId="77777777" w:rsidR="00045970" w:rsidRPr="00895305" w:rsidRDefault="00045970" w:rsidP="00683963">
            <w:pPr>
              <w:pStyle w:val="TAC"/>
            </w:pPr>
            <w:r w:rsidRPr="00895305">
              <w:t>0</w:t>
            </w:r>
          </w:p>
        </w:tc>
        <w:tc>
          <w:tcPr>
            <w:tcW w:w="0" w:type="auto"/>
          </w:tcPr>
          <w:p w14:paraId="0F5F3ACF" w14:textId="77777777" w:rsidR="00045970" w:rsidRPr="00895305" w:rsidRDefault="00045970" w:rsidP="00683963">
            <w:pPr>
              <w:pStyle w:val="TAC"/>
            </w:pPr>
            <w:r>
              <w:t>2</w:t>
            </w:r>
          </w:p>
        </w:tc>
        <w:tc>
          <w:tcPr>
            <w:tcW w:w="0" w:type="auto"/>
          </w:tcPr>
          <w:p w14:paraId="535FC8F3" w14:textId="77777777" w:rsidR="00045970" w:rsidRPr="00895305" w:rsidRDefault="00045970" w:rsidP="00683963">
            <w:pPr>
              <w:pStyle w:val="TAC"/>
            </w:pPr>
            <w:r w:rsidRPr="00895305">
              <w:t>0</w:t>
            </w:r>
          </w:p>
        </w:tc>
        <w:tc>
          <w:tcPr>
            <w:tcW w:w="0" w:type="auto"/>
          </w:tcPr>
          <w:p w14:paraId="1CAD037F" w14:textId="77777777" w:rsidR="00045970" w:rsidRPr="00895305" w:rsidRDefault="00045970" w:rsidP="00683963">
            <w:pPr>
              <w:pStyle w:val="TAC"/>
            </w:pPr>
            <w:r w:rsidRPr="00895305">
              <w:t>2</w:t>
            </w:r>
          </w:p>
        </w:tc>
        <w:tc>
          <w:tcPr>
            <w:tcW w:w="0" w:type="auto"/>
          </w:tcPr>
          <w:p w14:paraId="346BE439" w14:textId="77777777" w:rsidR="00045970" w:rsidRPr="00895305" w:rsidRDefault="00045970" w:rsidP="00683963">
            <w:pPr>
              <w:pStyle w:val="TAC"/>
            </w:pPr>
            <w:r w:rsidRPr="00895305">
              <w:t>0</w:t>
            </w:r>
          </w:p>
        </w:tc>
        <w:tc>
          <w:tcPr>
            <w:tcW w:w="0" w:type="auto"/>
          </w:tcPr>
          <w:p w14:paraId="2A1F2451" w14:textId="77777777" w:rsidR="00045970" w:rsidRPr="00895305" w:rsidRDefault="00045970" w:rsidP="00683963">
            <w:pPr>
              <w:pStyle w:val="TAC"/>
            </w:pPr>
            <w:r>
              <w:t>1</w:t>
            </w:r>
          </w:p>
        </w:tc>
        <w:tc>
          <w:tcPr>
            <w:tcW w:w="0" w:type="auto"/>
          </w:tcPr>
          <w:p w14:paraId="07C10774" w14:textId="77777777" w:rsidR="00045970" w:rsidRPr="00895305" w:rsidRDefault="00045970" w:rsidP="00683963">
            <w:pPr>
              <w:pStyle w:val="TAC"/>
            </w:pPr>
            <w:r w:rsidRPr="00895305">
              <w:t>0</w:t>
            </w:r>
          </w:p>
        </w:tc>
        <w:tc>
          <w:tcPr>
            <w:tcW w:w="0" w:type="auto"/>
          </w:tcPr>
          <w:p w14:paraId="1347A052" w14:textId="77777777" w:rsidR="00045970" w:rsidRPr="00895305" w:rsidRDefault="00045970" w:rsidP="00683963">
            <w:pPr>
              <w:pStyle w:val="TAC"/>
            </w:pPr>
            <w:r w:rsidRPr="00895305">
              <w:t>0</w:t>
            </w:r>
          </w:p>
        </w:tc>
        <w:tc>
          <w:tcPr>
            <w:tcW w:w="0" w:type="auto"/>
          </w:tcPr>
          <w:p w14:paraId="3DDE1F97" w14:textId="77777777" w:rsidR="00045970" w:rsidRPr="00895305" w:rsidRDefault="00045970" w:rsidP="00683963">
            <w:pPr>
              <w:pStyle w:val="TAC"/>
            </w:pPr>
            <w:r w:rsidRPr="00895305">
              <w:t>0</w:t>
            </w:r>
          </w:p>
        </w:tc>
        <w:tc>
          <w:tcPr>
            <w:tcW w:w="0" w:type="auto"/>
          </w:tcPr>
          <w:p w14:paraId="0D6EA75F" w14:textId="77777777" w:rsidR="00045970" w:rsidRPr="00895305" w:rsidRDefault="00045970" w:rsidP="00683963">
            <w:pPr>
              <w:pStyle w:val="TAC"/>
            </w:pPr>
            <w:r w:rsidRPr="00895305">
              <w:t>0</w:t>
            </w:r>
          </w:p>
        </w:tc>
      </w:tr>
      <w:tr w:rsidR="00045970" w14:paraId="0EF86A61" w14:textId="77777777" w:rsidTr="00683963">
        <w:trPr>
          <w:jc w:val="center"/>
        </w:trPr>
        <w:tc>
          <w:tcPr>
            <w:tcW w:w="0" w:type="auto"/>
            <w:vAlign w:val="center"/>
          </w:tcPr>
          <w:p w14:paraId="47AAA437" w14:textId="77777777" w:rsidR="00045970" w:rsidRPr="00895305" w:rsidRDefault="00045970" w:rsidP="00683963">
            <w:pPr>
              <w:pStyle w:val="TAC"/>
            </w:pPr>
            <w:r w:rsidRPr="00895305">
              <w:t>Sub-band label</w:t>
            </w:r>
          </w:p>
        </w:tc>
        <w:tc>
          <w:tcPr>
            <w:tcW w:w="0" w:type="auto"/>
          </w:tcPr>
          <w:p w14:paraId="786AA3A6" w14:textId="77777777" w:rsidR="00045970" w:rsidRPr="00895305" w:rsidRDefault="00045970" w:rsidP="00683963">
            <w:pPr>
              <w:pStyle w:val="TAC"/>
            </w:pPr>
            <w:r w:rsidRPr="00895305">
              <w:t>0</w:t>
            </w:r>
          </w:p>
        </w:tc>
        <w:tc>
          <w:tcPr>
            <w:tcW w:w="0" w:type="auto"/>
          </w:tcPr>
          <w:p w14:paraId="2E15170F" w14:textId="77777777" w:rsidR="00045970" w:rsidRPr="00895305" w:rsidRDefault="00045970" w:rsidP="00683963">
            <w:pPr>
              <w:pStyle w:val="TAC"/>
            </w:pPr>
            <w:r w:rsidRPr="00895305">
              <w:t>1 or 2</w:t>
            </w:r>
          </w:p>
        </w:tc>
        <w:tc>
          <w:tcPr>
            <w:tcW w:w="0" w:type="auto"/>
          </w:tcPr>
          <w:p w14:paraId="7A2268BF" w14:textId="77777777" w:rsidR="00045970" w:rsidRPr="00895305" w:rsidRDefault="00045970" w:rsidP="00683963">
            <w:pPr>
              <w:pStyle w:val="TAC"/>
            </w:pPr>
            <w:r w:rsidRPr="00895305">
              <w:t>0</w:t>
            </w:r>
          </w:p>
        </w:tc>
        <w:tc>
          <w:tcPr>
            <w:tcW w:w="0" w:type="auto"/>
          </w:tcPr>
          <w:p w14:paraId="15196079" w14:textId="77777777" w:rsidR="00045970" w:rsidRPr="00895305" w:rsidRDefault="00045970" w:rsidP="00683963">
            <w:pPr>
              <w:pStyle w:val="TAC"/>
            </w:pPr>
            <w:r w:rsidRPr="00895305">
              <w:t>1 or 2</w:t>
            </w:r>
          </w:p>
        </w:tc>
        <w:tc>
          <w:tcPr>
            <w:tcW w:w="0" w:type="auto"/>
          </w:tcPr>
          <w:p w14:paraId="0996C9D1" w14:textId="77777777" w:rsidR="00045970" w:rsidRPr="00895305" w:rsidRDefault="00045970" w:rsidP="00683963">
            <w:pPr>
              <w:pStyle w:val="TAC"/>
            </w:pPr>
            <w:r w:rsidRPr="00895305">
              <w:t>0</w:t>
            </w:r>
          </w:p>
        </w:tc>
        <w:tc>
          <w:tcPr>
            <w:tcW w:w="0" w:type="auto"/>
          </w:tcPr>
          <w:p w14:paraId="78C911D1" w14:textId="77777777" w:rsidR="00045970" w:rsidRPr="00895305" w:rsidRDefault="00045970" w:rsidP="00683963">
            <w:pPr>
              <w:pStyle w:val="TAC"/>
            </w:pPr>
            <w:r w:rsidRPr="00895305">
              <w:t>1 or 2</w:t>
            </w:r>
          </w:p>
        </w:tc>
        <w:tc>
          <w:tcPr>
            <w:tcW w:w="0" w:type="auto"/>
          </w:tcPr>
          <w:p w14:paraId="54BD7649" w14:textId="77777777" w:rsidR="00045970" w:rsidRPr="00895305" w:rsidRDefault="00045970" w:rsidP="00683963">
            <w:pPr>
              <w:pStyle w:val="TAC"/>
            </w:pPr>
            <w:r w:rsidRPr="00895305">
              <w:t>0</w:t>
            </w:r>
          </w:p>
        </w:tc>
        <w:tc>
          <w:tcPr>
            <w:tcW w:w="0" w:type="auto"/>
          </w:tcPr>
          <w:p w14:paraId="036FB600" w14:textId="77777777" w:rsidR="00045970" w:rsidRPr="00895305" w:rsidRDefault="00045970" w:rsidP="00683963">
            <w:pPr>
              <w:pStyle w:val="TAC"/>
            </w:pPr>
            <w:r w:rsidRPr="00895305">
              <w:t>1 or 2</w:t>
            </w:r>
          </w:p>
        </w:tc>
        <w:tc>
          <w:tcPr>
            <w:tcW w:w="0" w:type="auto"/>
          </w:tcPr>
          <w:p w14:paraId="6FA5CB8E" w14:textId="77777777" w:rsidR="00045970" w:rsidRPr="00895305" w:rsidRDefault="00045970" w:rsidP="00683963">
            <w:pPr>
              <w:pStyle w:val="TAC"/>
            </w:pPr>
            <w:r w:rsidRPr="00895305">
              <w:t>0</w:t>
            </w:r>
          </w:p>
        </w:tc>
        <w:tc>
          <w:tcPr>
            <w:tcW w:w="0" w:type="auto"/>
          </w:tcPr>
          <w:p w14:paraId="467EF135" w14:textId="77777777" w:rsidR="00045970" w:rsidRDefault="00045970" w:rsidP="00683963">
            <w:pPr>
              <w:pStyle w:val="TAC"/>
            </w:pPr>
            <w:r w:rsidRPr="00895305">
              <w:t>1 or 2</w:t>
            </w:r>
          </w:p>
        </w:tc>
      </w:tr>
    </w:tbl>
    <w:p w14:paraId="6B15C2D5" w14:textId="77777777" w:rsidR="00045970" w:rsidRDefault="00045970" w:rsidP="00C70A30"/>
    <w:p w14:paraId="3CE05D0A" w14:textId="77777777"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0205524A" w14:textId="77777777" w:rsidTr="00C70A30">
        <w:trPr>
          <w:trHeight w:val="105"/>
          <w:jc w:val="center"/>
        </w:trPr>
        <w:tc>
          <w:tcPr>
            <w:tcW w:w="0" w:type="auto"/>
            <w:vMerge w:val="restart"/>
            <w:shd w:val="clear" w:color="auto" w:fill="E0E0E0"/>
            <w:vAlign w:val="center"/>
          </w:tcPr>
          <w:p w14:paraId="065E259F" w14:textId="77777777" w:rsidR="00C70A30" w:rsidRPr="000606EF" w:rsidRDefault="00C70A30" w:rsidP="00C70A30">
            <w:pPr>
              <w:pStyle w:val="TAH"/>
            </w:pPr>
            <w:r w:rsidRPr="000606EF">
              <w:t>Field</w:t>
            </w:r>
          </w:p>
        </w:tc>
        <w:tc>
          <w:tcPr>
            <w:tcW w:w="0" w:type="auto"/>
            <w:gridSpan w:val="6"/>
            <w:shd w:val="clear" w:color="auto" w:fill="E0E0E0"/>
          </w:tcPr>
          <w:p w14:paraId="64D60832" w14:textId="77777777" w:rsidR="00C70A30" w:rsidRPr="000606EF" w:rsidRDefault="00C70A30" w:rsidP="00C70A30">
            <w:pPr>
              <w:pStyle w:val="TAH"/>
            </w:pPr>
            <w:r w:rsidRPr="000606EF">
              <w:t>Bit width</w:t>
            </w:r>
          </w:p>
        </w:tc>
      </w:tr>
      <w:tr w:rsidR="00C70A30" w14:paraId="6BD7CC18" w14:textId="77777777" w:rsidTr="00C70A30">
        <w:trPr>
          <w:trHeight w:val="105"/>
          <w:jc w:val="center"/>
        </w:trPr>
        <w:tc>
          <w:tcPr>
            <w:tcW w:w="0" w:type="auto"/>
            <w:vMerge/>
            <w:shd w:val="clear" w:color="auto" w:fill="E0E0E0"/>
            <w:vAlign w:val="center"/>
          </w:tcPr>
          <w:p w14:paraId="2132987B" w14:textId="77777777" w:rsidR="00C70A30" w:rsidRPr="000606EF" w:rsidRDefault="00C70A30" w:rsidP="00C70A30">
            <w:pPr>
              <w:pStyle w:val="TAH"/>
            </w:pPr>
          </w:p>
        </w:tc>
        <w:tc>
          <w:tcPr>
            <w:tcW w:w="0" w:type="auto"/>
            <w:gridSpan w:val="6"/>
            <w:shd w:val="clear" w:color="auto" w:fill="E0E0E0"/>
          </w:tcPr>
          <w:p w14:paraId="2D1077FC" w14:textId="77777777" w:rsidR="00C70A30" w:rsidRPr="000606EF" w:rsidRDefault="00C70A30" w:rsidP="00C70A30">
            <w:pPr>
              <w:pStyle w:val="TAH"/>
            </w:pPr>
            <w:r w:rsidRPr="000606EF">
              <w:t>4 antenna ports</w:t>
            </w:r>
          </w:p>
        </w:tc>
      </w:tr>
      <w:tr w:rsidR="00C70A30" w:rsidRPr="003F2892" w14:paraId="17200F32" w14:textId="77777777" w:rsidTr="00C70A30">
        <w:trPr>
          <w:trHeight w:val="105"/>
          <w:jc w:val="center"/>
        </w:trPr>
        <w:tc>
          <w:tcPr>
            <w:tcW w:w="0" w:type="auto"/>
            <w:vMerge/>
            <w:shd w:val="clear" w:color="auto" w:fill="E0E0E0"/>
            <w:vAlign w:val="center"/>
          </w:tcPr>
          <w:p w14:paraId="50BDB4D8" w14:textId="77777777" w:rsidR="00C70A30" w:rsidRPr="000606EF" w:rsidRDefault="00C70A30" w:rsidP="00C70A30">
            <w:pPr>
              <w:pStyle w:val="TAH"/>
            </w:pPr>
          </w:p>
        </w:tc>
        <w:tc>
          <w:tcPr>
            <w:tcW w:w="0" w:type="auto"/>
            <w:gridSpan w:val="2"/>
            <w:shd w:val="clear" w:color="auto" w:fill="E0E0E0"/>
            <w:vAlign w:val="center"/>
          </w:tcPr>
          <w:p w14:paraId="18CFB3B0" w14:textId="77777777" w:rsidR="00C70A30" w:rsidRPr="000606EF" w:rsidRDefault="00C70A30" w:rsidP="00C70A30">
            <w:pPr>
              <w:pStyle w:val="TAH"/>
            </w:pPr>
            <w:r w:rsidRPr="000606EF">
              <w:t>Rank = 1</w:t>
            </w:r>
          </w:p>
        </w:tc>
        <w:tc>
          <w:tcPr>
            <w:tcW w:w="0" w:type="auto"/>
            <w:gridSpan w:val="2"/>
            <w:shd w:val="clear" w:color="auto" w:fill="E0E0E0"/>
            <w:vAlign w:val="center"/>
          </w:tcPr>
          <w:p w14:paraId="732D2C05" w14:textId="77777777" w:rsidR="00C70A30" w:rsidRPr="000606EF" w:rsidRDefault="00C70A30" w:rsidP="00C70A30">
            <w:pPr>
              <w:pStyle w:val="TAH"/>
            </w:pPr>
            <w:r w:rsidRPr="000606EF">
              <w:t>Rank = 2</w:t>
            </w:r>
          </w:p>
        </w:tc>
        <w:tc>
          <w:tcPr>
            <w:tcW w:w="0" w:type="auto"/>
            <w:shd w:val="clear" w:color="auto" w:fill="E0E0E0"/>
            <w:vAlign w:val="center"/>
          </w:tcPr>
          <w:p w14:paraId="26FEA7CA"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1277C07C" w14:textId="77777777" w:rsidR="00C70A30" w:rsidRPr="000606EF" w:rsidRDefault="00C70A30" w:rsidP="00C70A30">
            <w:pPr>
              <w:pStyle w:val="TAH"/>
            </w:pPr>
            <w:r w:rsidRPr="000606EF">
              <w:t>Rank</w:t>
            </w:r>
            <w:r>
              <w:t>=4</w:t>
            </w:r>
            <w:r w:rsidRPr="000606EF">
              <w:t xml:space="preserve"> </w:t>
            </w:r>
          </w:p>
        </w:tc>
      </w:tr>
      <w:tr w:rsidR="00C70A30" w:rsidRPr="003F2892" w14:paraId="2FE3EC13" w14:textId="77777777" w:rsidTr="00C70A30">
        <w:trPr>
          <w:jc w:val="center"/>
        </w:trPr>
        <w:tc>
          <w:tcPr>
            <w:tcW w:w="0" w:type="auto"/>
            <w:vAlign w:val="center"/>
          </w:tcPr>
          <w:p w14:paraId="43F3A2D7" w14:textId="77777777" w:rsidR="00C70A30" w:rsidRDefault="00C70A30" w:rsidP="00C70A30">
            <w:pPr>
              <w:pStyle w:val="TAC"/>
            </w:pPr>
          </w:p>
        </w:tc>
        <w:tc>
          <w:tcPr>
            <w:tcW w:w="0" w:type="auto"/>
            <w:vAlign w:val="center"/>
          </w:tcPr>
          <w:p w14:paraId="74BAFC5A" w14:textId="77777777" w:rsidR="00C70A30" w:rsidRDefault="00C70A30" w:rsidP="00C70A30">
            <w:pPr>
              <w:pStyle w:val="TAC"/>
            </w:pPr>
            <w:r w:rsidRPr="00895305">
              <w:t>PTI=0</w:t>
            </w:r>
          </w:p>
        </w:tc>
        <w:tc>
          <w:tcPr>
            <w:tcW w:w="0" w:type="auto"/>
            <w:vAlign w:val="center"/>
          </w:tcPr>
          <w:p w14:paraId="446FF843" w14:textId="77777777" w:rsidR="00C70A30" w:rsidRDefault="00C70A30" w:rsidP="00C70A30">
            <w:pPr>
              <w:pStyle w:val="TAC"/>
            </w:pPr>
            <w:r w:rsidRPr="00895305">
              <w:t>PTI=1</w:t>
            </w:r>
          </w:p>
        </w:tc>
        <w:tc>
          <w:tcPr>
            <w:tcW w:w="0" w:type="auto"/>
            <w:vAlign w:val="center"/>
          </w:tcPr>
          <w:p w14:paraId="16940E04" w14:textId="77777777" w:rsidR="00C70A30" w:rsidRDefault="00C70A30" w:rsidP="00C70A30">
            <w:pPr>
              <w:pStyle w:val="TAC"/>
            </w:pPr>
            <w:r w:rsidRPr="00895305">
              <w:t>PTI=0</w:t>
            </w:r>
          </w:p>
        </w:tc>
        <w:tc>
          <w:tcPr>
            <w:tcW w:w="0" w:type="auto"/>
            <w:vAlign w:val="center"/>
          </w:tcPr>
          <w:p w14:paraId="48EA639A" w14:textId="77777777" w:rsidR="00C70A30" w:rsidRDefault="00C70A30" w:rsidP="00C70A30">
            <w:pPr>
              <w:pStyle w:val="TAC"/>
            </w:pPr>
            <w:r w:rsidRPr="00895305">
              <w:t>PTI=1</w:t>
            </w:r>
          </w:p>
        </w:tc>
        <w:tc>
          <w:tcPr>
            <w:tcW w:w="0" w:type="auto"/>
            <w:vAlign w:val="center"/>
          </w:tcPr>
          <w:p w14:paraId="62FBF4F8" w14:textId="77777777" w:rsidR="00C70A30" w:rsidRPr="00543D8E" w:rsidRDefault="00C70A30" w:rsidP="00C70A30">
            <w:pPr>
              <w:pStyle w:val="TAC"/>
            </w:pPr>
            <w:r>
              <w:t>PTI=1</w:t>
            </w:r>
          </w:p>
        </w:tc>
        <w:tc>
          <w:tcPr>
            <w:tcW w:w="0" w:type="auto"/>
            <w:vAlign w:val="center"/>
          </w:tcPr>
          <w:p w14:paraId="76F1A8C1" w14:textId="77777777" w:rsidR="00C70A30" w:rsidRPr="00543D8E" w:rsidRDefault="00C70A30" w:rsidP="00C70A30">
            <w:pPr>
              <w:pStyle w:val="TAC"/>
            </w:pPr>
            <w:r>
              <w:t>PTI=1</w:t>
            </w:r>
          </w:p>
        </w:tc>
      </w:tr>
      <w:tr w:rsidR="00C70A30" w:rsidRPr="003F2892" w14:paraId="74D9B29A" w14:textId="77777777" w:rsidTr="00C70A30">
        <w:trPr>
          <w:jc w:val="center"/>
        </w:trPr>
        <w:tc>
          <w:tcPr>
            <w:tcW w:w="0" w:type="auto"/>
            <w:vAlign w:val="center"/>
          </w:tcPr>
          <w:p w14:paraId="55E46766" w14:textId="77777777" w:rsidR="00C70A30" w:rsidRDefault="00C70A30" w:rsidP="00C70A30">
            <w:pPr>
              <w:pStyle w:val="TAC"/>
            </w:pPr>
            <w:r>
              <w:t>Wide-band CQI</w:t>
            </w:r>
          </w:p>
        </w:tc>
        <w:tc>
          <w:tcPr>
            <w:tcW w:w="0" w:type="auto"/>
          </w:tcPr>
          <w:p w14:paraId="365F8D5F" w14:textId="77777777" w:rsidR="00C70A30" w:rsidRDefault="00C70A30" w:rsidP="00C70A30">
            <w:pPr>
              <w:pStyle w:val="TAC"/>
            </w:pPr>
            <w:r w:rsidRPr="00895305">
              <w:t>4</w:t>
            </w:r>
          </w:p>
        </w:tc>
        <w:tc>
          <w:tcPr>
            <w:tcW w:w="0" w:type="auto"/>
          </w:tcPr>
          <w:p w14:paraId="0ABF3CC6" w14:textId="77777777" w:rsidR="00C70A30" w:rsidRDefault="00C70A30" w:rsidP="00C70A30">
            <w:pPr>
              <w:pStyle w:val="TAC"/>
            </w:pPr>
            <w:r w:rsidRPr="00895305">
              <w:t>0</w:t>
            </w:r>
          </w:p>
        </w:tc>
        <w:tc>
          <w:tcPr>
            <w:tcW w:w="0" w:type="auto"/>
          </w:tcPr>
          <w:p w14:paraId="658B2170" w14:textId="77777777" w:rsidR="00C70A30" w:rsidRDefault="00C70A30" w:rsidP="00C70A30">
            <w:pPr>
              <w:pStyle w:val="TAC"/>
            </w:pPr>
            <w:r w:rsidRPr="00895305">
              <w:t>4</w:t>
            </w:r>
          </w:p>
        </w:tc>
        <w:tc>
          <w:tcPr>
            <w:tcW w:w="0" w:type="auto"/>
          </w:tcPr>
          <w:p w14:paraId="258EB7A8" w14:textId="77777777" w:rsidR="00C70A30" w:rsidRDefault="00C70A30" w:rsidP="00C70A30">
            <w:pPr>
              <w:pStyle w:val="TAC"/>
            </w:pPr>
            <w:r w:rsidRPr="00895305">
              <w:t>0</w:t>
            </w:r>
          </w:p>
        </w:tc>
        <w:tc>
          <w:tcPr>
            <w:tcW w:w="0" w:type="auto"/>
          </w:tcPr>
          <w:p w14:paraId="6F286612" w14:textId="77777777" w:rsidR="00C70A30" w:rsidRPr="00543D8E" w:rsidRDefault="00C70A30" w:rsidP="00C70A30">
            <w:pPr>
              <w:pStyle w:val="TAC"/>
            </w:pPr>
            <w:r>
              <w:t>0</w:t>
            </w:r>
          </w:p>
        </w:tc>
        <w:tc>
          <w:tcPr>
            <w:tcW w:w="0" w:type="auto"/>
          </w:tcPr>
          <w:p w14:paraId="7BE0A9A9" w14:textId="77777777" w:rsidR="00C70A30" w:rsidRPr="00543D8E" w:rsidRDefault="00C70A30" w:rsidP="00C70A30">
            <w:pPr>
              <w:pStyle w:val="TAC"/>
            </w:pPr>
            <w:r>
              <w:t>0</w:t>
            </w:r>
          </w:p>
        </w:tc>
      </w:tr>
      <w:tr w:rsidR="00C70A30" w:rsidRPr="003F2892" w14:paraId="7F52E219" w14:textId="77777777" w:rsidTr="00C70A30">
        <w:trPr>
          <w:jc w:val="center"/>
        </w:trPr>
        <w:tc>
          <w:tcPr>
            <w:tcW w:w="0" w:type="auto"/>
            <w:vAlign w:val="center"/>
          </w:tcPr>
          <w:p w14:paraId="5EA5A1AC" w14:textId="77777777" w:rsidR="00C70A30" w:rsidRDefault="00C70A30" w:rsidP="00C70A30">
            <w:pPr>
              <w:pStyle w:val="TAC"/>
            </w:pPr>
            <w:r>
              <w:t>Sub-band CQI</w:t>
            </w:r>
          </w:p>
        </w:tc>
        <w:tc>
          <w:tcPr>
            <w:tcW w:w="0" w:type="auto"/>
          </w:tcPr>
          <w:p w14:paraId="13383AB3" w14:textId="77777777" w:rsidR="00C70A30" w:rsidRDefault="00C70A30" w:rsidP="00C70A30">
            <w:pPr>
              <w:pStyle w:val="TAC"/>
            </w:pPr>
            <w:r w:rsidRPr="00895305">
              <w:t>0</w:t>
            </w:r>
          </w:p>
        </w:tc>
        <w:tc>
          <w:tcPr>
            <w:tcW w:w="0" w:type="auto"/>
          </w:tcPr>
          <w:p w14:paraId="6F309820" w14:textId="77777777" w:rsidR="00C70A30" w:rsidRDefault="00C70A30" w:rsidP="00C70A30">
            <w:pPr>
              <w:pStyle w:val="TAC"/>
            </w:pPr>
            <w:r w:rsidRPr="00895305">
              <w:t>4</w:t>
            </w:r>
          </w:p>
        </w:tc>
        <w:tc>
          <w:tcPr>
            <w:tcW w:w="0" w:type="auto"/>
          </w:tcPr>
          <w:p w14:paraId="3648FF2F" w14:textId="77777777" w:rsidR="00C70A30" w:rsidRDefault="00C70A30" w:rsidP="00C70A30">
            <w:pPr>
              <w:pStyle w:val="TAC"/>
            </w:pPr>
            <w:r w:rsidRPr="00895305">
              <w:t>0</w:t>
            </w:r>
          </w:p>
        </w:tc>
        <w:tc>
          <w:tcPr>
            <w:tcW w:w="0" w:type="auto"/>
          </w:tcPr>
          <w:p w14:paraId="297275C8" w14:textId="77777777" w:rsidR="00C70A30" w:rsidRDefault="00C70A30" w:rsidP="00C70A30">
            <w:pPr>
              <w:pStyle w:val="TAC"/>
            </w:pPr>
            <w:r w:rsidRPr="00895305">
              <w:t>4</w:t>
            </w:r>
          </w:p>
        </w:tc>
        <w:tc>
          <w:tcPr>
            <w:tcW w:w="0" w:type="auto"/>
          </w:tcPr>
          <w:p w14:paraId="271D4CFA" w14:textId="77777777" w:rsidR="00C70A30" w:rsidRDefault="00C70A30" w:rsidP="00C70A30">
            <w:pPr>
              <w:pStyle w:val="TAC"/>
            </w:pPr>
            <w:r>
              <w:t>4</w:t>
            </w:r>
          </w:p>
        </w:tc>
        <w:tc>
          <w:tcPr>
            <w:tcW w:w="0" w:type="auto"/>
          </w:tcPr>
          <w:p w14:paraId="2A1EEC10" w14:textId="77777777" w:rsidR="00C70A30" w:rsidRDefault="00C70A30" w:rsidP="00C70A30">
            <w:pPr>
              <w:pStyle w:val="TAC"/>
            </w:pPr>
            <w:r>
              <w:t>4</w:t>
            </w:r>
          </w:p>
        </w:tc>
      </w:tr>
      <w:tr w:rsidR="00C70A30" w:rsidRPr="003F2892" w14:paraId="5EBB9D94" w14:textId="77777777" w:rsidTr="00C70A30">
        <w:trPr>
          <w:jc w:val="center"/>
        </w:trPr>
        <w:tc>
          <w:tcPr>
            <w:tcW w:w="0" w:type="auto"/>
            <w:vAlign w:val="center"/>
          </w:tcPr>
          <w:p w14:paraId="29B8D371" w14:textId="77777777" w:rsidR="00C70A30" w:rsidRDefault="00C70A30" w:rsidP="00C70A30">
            <w:pPr>
              <w:pStyle w:val="TAC"/>
            </w:pPr>
            <w:r>
              <w:t>Spatial differential CQI</w:t>
            </w:r>
          </w:p>
        </w:tc>
        <w:tc>
          <w:tcPr>
            <w:tcW w:w="0" w:type="auto"/>
          </w:tcPr>
          <w:p w14:paraId="3294615B" w14:textId="77777777" w:rsidR="00C70A30" w:rsidRDefault="00C70A30" w:rsidP="00C70A30">
            <w:pPr>
              <w:pStyle w:val="TAC"/>
            </w:pPr>
            <w:r w:rsidRPr="00895305">
              <w:t>0</w:t>
            </w:r>
          </w:p>
        </w:tc>
        <w:tc>
          <w:tcPr>
            <w:tcW w:w="0" w:type="auto"/>
          </w:tcPr>
          <w:p w14:paraId="0167A898" w14:textId="77777777" w:rsidR="00C70A30" w:rsidRDefault="00C70A30" w:rsidP="00C70A30">
            <w:pPr>
              <w:pStyle w:val="TAC"/>
            </w:pPr>
            <w:r w:rsidRPr="00895305">
              <w:t>0</w:t>
            </w:r>
          </w:p>
        </w:tc>
        <w:tc>
          <w:tcPr>
            <w:tcW w:w="0" w:type="auto"/>
          </w:tcPr>
          <w:p w14:paraId="00BB7C1B" w14:textId="77777777" w:rsidR="00C70A30" w:rsidRDefault="00C70A30" w:rsidP="00C70A30">
            <w:pPr>
              <w:pStyle w:val="TAC"/>
            </w:pPr>
            <w:r w:rsidRPr="00895305">
              <w:t>3</w:t>
            </w:r>
          </w:p>
        </w:tc>
        <w:tc>
          <w:tcPr>
            <w:tcW w:w="0" w:type="auto"/>
          </w:tcPr>
          <w:p w14:paraId="3394C3B8" w14:textId="77777777" w:rsidR="00C70A30" w:rsidRDefault="00C70A30" w:rsidP="00C70A30">
            <w:pPr>
              <w:pStyle w:val="TAC"/>
            </w:pPr>
            <w:r w:rsidRPr="00895305">
              <w:t>3</w:t>
            </w:r>
          </w:p>
        </w:tc>
        <w:tc>
          <w:tcPr>
            <w:tcW w:w="0" w:type="auto"/>
          </w:tcPr>
          <w:p w14:paraId="6D2539C0" w14:textId="77777777" w:rsidR="00C70A30" w:rsidRPr="003E1096" w:rsidRDefault="00C70A30" w:rsidP="00C70A30">
            <w:pPr>
              <w:pStyle w:val="TAC"/>
            </w:pPr>
            <w:r w:rsidRPr="003E1096">
              <w:t>3</w:t>
            </w:r>
          </w:p>
        </w:tc>
        <w:tc>
          <w:tcPr>
            <w:tcW w:w="0" w:type="auto"/>
          </w:tcPr>
          <w:p w14:paraId="48256C61" w14:textId="77777777" w:rsidR="00C70A30" w:rsidRPr="003E1096" w:rsidRDefault="00C70A30" w:rsidP="00C70A30">
            <w:pPr>
              <w:pStyle w:val="TAC"/>
            </w:pPr>
            <w:r w:rsidRPr="003E1096">
              <w:t>3</w:t>
            </w:r>
          </w:p>
        </w:tc>
      </w:tr>
      <w:tr w:rsidR="00C70A30" w:rsidRPr="003F2892" w14:paraId="22F4BC0C" w14:textId="77777777" w:rsidTr="00C70A30">
        <w:trPr>
          <w:jc w:val="center"/>
        </w:trPr>
        <w:tc>
          <w:tcPr>
            <w:tcW w:w="0" w:type="auto"/>
            <w:vAlign w:val="center"/>
          </w:tcPr>
          <w:p w14:paraId="5E991686" w14:textId="77777777" w:rsidR="00C70A30" w:rsidRDefault="00C70A30" w:rsidP="00C70A30">
            <w:pPr>
              <w:pStyle w:val="TAC"/>
            </w:pPr>
            <w:r>
              <w:t>Wide-band i2</w:t>
            </w:r>
          </w:p>
        </w:tc>
        <w:tc>
          <w:tcPr>
            <w:tcW w:w="0" w:type="auto"/>
          </w:tcPr>
          <w:p w14:paraId="3201F1C4" w14:textId="77777777" w:rsidR="00C70A30" w:rsidRDefault="00C70A30" w:rsidP="00C70A30">
            <w:pPr>
              <w:pStyle w:val="TAC"/>
            </w:pPr>
            <w:r>
              <w:t>4</w:t>
            </w:r>
          </w:p>
        </w:tc>
        <w:tc>
          <w:tcPr>
            <w:tcW w:w="0" w:type="auto"/>
          </w:tcPr>
          <w:p w14:paraId="0FA4B2F0" w14:textId="77777777" w:rsidR="00C70A30" w:rsidRDefault="00C70A30" w:rsidP="00C70A30">
            <w:pPr>
              <w:pStyle w:val="TAC"/>
            </w:pPr>
            <w:r w:rsidRPr="00895305">
              <w:t>0</w:t>
            </w:r>
          </w:p>
        </w:tc>
        <w:tc>
          <w:tcPr>
            <w:tcW w:w="0" w:type="auto"/>
          </w:tcPr>
          <w:p w14:paraId="3C7166A6" w14:textId="77777777" w:rsidR="00C70A30" w:rsidRDefault="00C70A30" w:rsidP="00C70A30">
            <w:pPr>
              <w:pStyle w:val="TAC"/>
            </w:pPr>
            <w:r>
              <w:t>4</w:t>
            </w:r>
          </w:p>
        </w:tc>
        <w:tc>
          <w:tcPr>
            <w:tcW w:w="0" w:type="auto"/>
          </w:tcPr>
          <w:p w14:paraId="657BB064" w14:textId="77777777" w:rsidR="00C70A30" w:rsidRDefault="00C70A30" w:rsidP="00C70A30">
            <w:pPr>
              <w:pStyle w:val="TAC"/>
            </w:pPr>
            <w:r w:rsidRPr="00895305">
              <w:t>0</w:t>
            </w:r>
          </w:p>
        </w:tc>
        <w:tc>
          <w:tcPr>
            <w:tcW w:w="0" w:type="auto"/>
          </w:tcPr>
          <w:p w14:paraId="552ACE1C" w14:textId="77777777" w:rsidR="00C70A30" w:rsidRDefault="00C70A30" w:rsidP="00C70A30">
            <w:pPr>
              <w:pStyle w:val="TAC"/>
            </w:pPr>
            <w:r>
              <w:t>0</w:t>
            </w:r>
          </w:p>
        </w:tc>
        <w:tc>
          <w:tcPr>
            <w:tcW w:w="0" w:type="auto"/>
          </w:tcPr>
          <w:p w14:paraId="6631E395" w14:textId="77777777" w:rsidR="00C70A30" w:rsidRDefault="00C70A30" w:rsidP="00C70A30">
            <w:pPr>
              <w:pStyle w:val="TAC"/>
            </w:pPr>
            <w:r>
              <w:t>0</w:t>
            </w:r>
          </w:p>
        </w:tc>
      </w:tr>
      <w:tr w:rsidR="00C70A30" w:rsidRPr="003F2892" w14:paraId="63A111E7" w14:textId="77777777" w:rsidTr="00C70A30">
        <w:trPr>
          <w:jc w:val="center"/>
        </w:trPr>
        <w:tc>
          <w:tcPr>
            <w:tcW w:w="0" w:type="auto"/>
            <w:vAlign w:val="center"/>
          </w:tcPr>
          <w:p w14:paraId="21DEE7EF" w14:textId="77777777" w:rsidR="00C70A30" w:rsidRDefault="00C70A30" w:rsidP="00C70A30">
            <w:pPr>
              <w:pStyle w:val="TAC"/>
            </w:pPr>
            <w:r>
              <w:t>Sub-band i2</w:t>
            </w:r>
          </w:p>
        </w:tc>
        <w:tc>
          <w:tcPr>
            <w:tcW w:w="0" w:type="auto"/>
          </w:tcPr>
          <w:p w14:paraId="7F7491EA" w14:textId="77777777" w:rsidR="00C70A30" w:rsidRDefault="00C70A30" w:rsidP="00C70A30">
            <w:pPr>
              <w:pStyle w:val="TAC"/>
            </w:pPr>
            <w:r w:rsidRPr="00895305">
              <w:t>0</w:t>
            </w:r>
          </w:p>
        </w:tc>
        <w:tc>
          <w:tcPr>
            <w:tcW w:w="0" w:type="auto"/>
          </w:tcPr>
          <w:p w14:paraId="360EB2E6" w14:textId="77777777" w:rsidR="00C70A30" w:rsidRDefault="00C70A30" w:rsidP="00C70A30">
            <w:pPr>
              <w:pStyle w:val="TAC"/>
            </w:pPr>
            <w:r>
              <w:t>4</w:t>
            </w:r>
          </w:p>
        </w:tc>
        <w:tc>
          <w:tcPr>
            <w:tcW w:w="0" w:type="auto"/>
          </w:tcPr>
          <w:p w14:paraId="6CF1E2D1" w14:textId="77777777" w:rsidR="00C70A30" w:rsidRDefault="00C70A30" w:rsidP="00C70A30">
            <w:pPr>
              <w:pStyle w:val="TAC"/>
            </w:pPr>
            <w:r w:rsidRPr="00895305">
              <w:t>0</w:t>
            </w:r>
          </w:p>
        </w:tc>
        <w:tc>
          <w:tcPr>
            <w:tcW w:w="0" w:type="auto"/>
          </w:tcPr>
          <w:p w14:paraId="16974DC9" w14:textId="77777777" w:rsidR="00C70A30" w:rsidRDefault="00C70A30" w:rsidP="00C70A30">
            <w:pPr>
              <w:pStyle w:val="TAC"/>
            </w:pPr>
            <w:r>
              <w:t>2</w:t>
            </w:r>
          </w:p>
        </w:tc>
        <w:tc>
          <w:tcPr>
            <w:tcW w:w="0" w:type="auto"/>
          </w:tcPr>
          <w:p w14:paraId="458FD430" w14:textId="77777777" w:rsidR="00C70A30" w:rsidRDefault="00C70A30" w:rsidP="00C70A30">
            <w:pPr>
              <w:pStyle w:val="TAC"/>
            </w:pPr>
            <w:r>
              <w:t>2</w:t>
            </w:r>
          </w:p>
        </w:tc>
        <w:tc>
          <w:tcPr>
            <w:tcW w:w="0" w:type="auto"/>
          </w:tcPr>
          <w:p w14:paraId="39CC09CF" w14:textId="77777777" w:rsidR="00C70A30" w:rsidRDefault="00C70A30" w:rsidP="00C70A30">
            <w:pPr>
              <w:pStyle w:val="TAC"/>
            </w:pPr>
            <w:r>
              <w:t>2</w:t>
            </w:r>
          </w:p>
        </w:tc>
      </w:tr>
      <w:tr w:rsidR="00C70A30" w:rsidRPr="003F2892" w14:paraId="4273A3A4" w14:textId="77777777" w:rsidTr="00C70A30">
        <w:trPr>
          <w:jc w:val="center"/>
        </w:trPr>
        <w:tc>
          <w:tcPr>
            <w:tcW w:w="0" w:type="auto"/>
            <w:vAlign w:val="center"/>
          </w:tcPr>
          <w:p w14:paraId="3538C49A" w14:textId="77777777" w:rsidR="00C70A30" w:rsidRDefault="00C70A30" w:rsidP="00C70A30">
            <w:pPr>
              <w:pStyle w:val="TAC"/>
            </w:pPr>
            <w:r>
              <w:t>Sub-band label</w:t>
            </w:r>
          </w:p>
        </w:tc>
        <w:tc>
          <w:tcPr>
            <w:tcW w:w="0" w:type="auto"/>
          </w:tcPr>
          <w:p w14:paraId="5DDB212F" w14:textId="77777777" w:rsidR="00C70A30" w:rsidRDefault="00C70A30" w:rsidP="00C70A30">
            <w:pPr>
              <w:pStyle w:val="TAC"/>
            </w:pPr>
            <w:r w:rsidRPr="00895305">
              <w:t>0</w:t>
            </w:r>
          </w:p>
        </w:tc>
        <w:tc>
          <w:tcPr>
            <w:tcW w:w="0" w:type="auto"/>
          </w:tcPr>
          <w:p w14:paraId="3A94EEBA" w14:textId="77777777" w:rsidR="00C70A30" w:rsidRDefault="00C70A30" w:rsidP="00C70A30">
            <w:pPr>
              <w:pStyle w:val="TAC"/>
            </w:pPr>
            <w:r w:rsidRPr="00895305">
              <w:t>1 or 2</w:t>
            </w:r>
          </w:p>
        </w:tc>
        <w:tc>
          <w:tcPr>
            <w:tcW w:w="0" w:type="auto"/>
          </w:tcPr>
          <w:p w14:paraId="7E972990" w14:textId="77777777" w:rsidR="00C70A30" w:rsidRDefault="00C70A30" w:rsidP="00C70A30">
            <w:pPr>
              <w:pStyle w:val="TAC"/>
            </w:pPr>
            <w:r w:rsidRPr="00895305">
              <w:t>0</w:t>
            </w:r>
          </w:p>
        </w:tc>
        <w:tc>
          <w:tcPr>
            <w:tcW w:w="0" w:type="auto"/>
          </w:tcPr>
          <w:p w14:paraId="08226AE8" w14:textId="77777777" w:rsidR="00C70A30" w:rsidRDefault="00C70A30" w:rsidP="00C70A30">
            <w:pPr>
              <w:pStyle w:val="TAC"/>
            </w:pPr>
            <w:r w:rsidRPr="00895305">
              <w:t>1 or 2</w:t>
            </w:r>
          </w:p>
        </w:tc>
        <w:tc>
          <w:tcPr>
            <w:tcW w:w="0" w:type="auto"/>
          </w:tcPr>
          <w:p w14:paraId="2B6C07D8" w14:textId="77777777" w:rsidR="00C70A30" w:rsidRDefault="00C70A30" w:rsidP="00C70A30">
            <w:pPr>
              <w:pStyle w:val="TAC"/>
            </w:pPr>
            <w:r>
              <w:t>1 or 2</w:t>
            </w:r>
          </w:p>
        </w:tc>
        <w:tc>
          <w:tcPr>
            <w:tcW w:w="0" w:type="auto"/>
          </w:tcPr>
          <w:p w14:paraId="6A75C0D5" w14:textId="77777777" w:rsidR="00C70A30" w:rsidRDefault="00C70A30" w:rsidP="00C70A30">
            <w:pPr>
              <w:pStyle w:val="TAC"/>
            </w:pPr>
            <w:r>
              <w:t>1 or 2</w:t>
            </w:r>
          </w:p>
        </w:tc>
      </w:tr>
    </w:tbl>
    <w:p w14:paraId="69599282" w14:textId="77777777" w:rsidR="00564158" w:rsidRDefault="00564158" w:rsidP="00564158"/>
    <w:p w14:paraId="2C566D74" w14:textId="77777777"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0AB1C805" w14:textId="77777777"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0E59496D" w14:textId="77777777" w:rsidTr="00020D7C">
        <w:trPr>
          <w:trHeight w:val="105"/>
          <w:jc w:val="center"/>
        </w:trPr>
        <w:tc>
          <w:tcPr>
            <w:tcW w:w="0" w:type="auto"/>
            <w:vMerge w:val="restart"/>
            <w:shd w:val="clear" w:color="auto" w:fill="E0E0E0"/>
            <w:vAlign w:val="center"/>
          </w:tcPr>
          <w:p w14:paraId="6153293A" w14:textId="77777777" w:rsidR="00564158" w:rsidRPr="00466738" w:rsidRDefault="00564158" w:rsidP="00967D18">
            <w:pPr>
              <w:pStyle w:val="TAH"/>
            </w:pPr>
            <w:r w:rsidRPr="00466738">
              <w:t>Field</w:t>
            </w:r>
          </w:p>
        </w:tc>
        <w:tc>
          <w:tcPr>
            <w:tcW w:w="0" w:type="auto"/>
            <w:gridSpan w:val="2"/>
            <w:shd w:val="clear" w:color="auto" w:fill="E0E0E0"/>
            <w:vAlign w:val="center"/>
          </w:tcPr>
          <w:p w14:paraId="4E6185DD" w14:textId="77777777" w:rsidR="00564158" w:rsidRPr="00466738" w:rsidRDefault="00564158" w:rsidP="00967D18">
            <w:pPr>
              <w:pStyle w:val="TAH"/>
            </w:pPr>
            <w:r w:rsidRPr="00466738">
              <w:t>Bit width</w:t>
            </w:r>
          </w:p>
        </w:tc>
      </w:tr>
      <w:tr w:rsidR="00564158" w:rsidRPr="00FB6952" w14:paraId="12283F4D" w14:textId="77777777" w:rsidTr="00020D7C">
        <w:trPr>
          <w:trHeight w:val="105"/>
          <w:jc w:val="center"/>
        </w:trPr>
        <w:tc>
          <w:tcPr>
            <w:tcW w:w="0" w:type="auto"/>
            <w:vMerge/>
            <w:shd w:val="clear" w:color="auto" w:fill="E0E0E0"/>
            <w:vAlign w:val="center"/>
          </w:tcPr>
          <w:p w14:paraId="1262A1C8" w14:textId="77777777" w:rsidR="00564158" w:rsidRPr="00466738" w:rsidRDefault="00564158" w:rsidP="00967D18">
            <w:pPr>
              <w:pStyle w:val="TAH"/>
            </w:pPr>
          </w:p>
        </w:tc>
        <w:tc>
          <w:tcPr>
            <w:tcW w:w="0" w:type="auto"/>
            <w:shd w:val="clear" w:color="auto" w:fill="E0E0E0"/>
            <w:vAlign w:val="center"/>
          </w:tcPr>
          <w:p w14:paraId="6CE53E8F" w14:textId="77777777" w:rsidR="00564158" w:rsidRPr="00466738" w:rsidRDefault="00564158" w:rsidP="00967D18">
            <w:pPr>
              <w:pStyle w:val="TAH"/>
            </w:pPr>
            <w:r w:rsidRPr="00466738">
              <w:t>Rank = 1</w:t>
            </w:r>
          </w:p>
        </w:tc>
        <w:tc>
          <w:tcPr>
            <w:tcW w:w="0" w:type="auto"/>
            <w:shd w:val="clear" w:color="auto" w:fill="E0E0E0"/>
            <w:vAlign w:val="center"/>
          </w:tcPr>
          <w:p w14:paraId="319DEA0A" w14:textId="77777777" w:rsidR="00564158" w:rsidRPr="00466738" w:rsidRDefault="00564158" w:rsidP="00967D18">
            <w:pPr>
              <w:pStyle w:val="TAH"/>
            </w:pPr>
            <w:r w:rsidRPr="00466738">
              <w:t>Rank = 2</w:t>
            </w:r>
          </w:p>
        </w:tc>
      </w:tr>
      <w:tr w:rsidR="00564158" w:rsidRPr="00466738" w14:paraId="777858BD" w14:textId="77777777" w:rsidTr="00020D7C">
        <w:trPr>
          <w:jc w:val="center"/>
        </w:trPr>
        <w:tc>
          <w:tcPr>
            <w:tcW w:w="0" w:type="auto"/>
            <w:vAlign w:val="center"/>
          </w:tcPr>
          <w:p w14:paraId="2D113342" w14:textId="77777777" w:rsidR="00564158" w:rsidRPr="00466738" w:rsidRDefault="00564158" w:rsidP="00967D18">
            <w:pPr>
              <w:pStyle w:val="TAC"/>
            </w:pPr>
            <w:r w:rsidRPr="00466738">
              <w:t>Wide-band CQI</w:t>
            </w:r>
          </w:p>
        </w:tc>
        <w:tc>
          <w:tcPr>
            <w:tcW w:w="0" w:type="auto"/>
            <w:vAlign w:val="center"/>
          </w:tcPr>
          <w:p w14:paraId="07E82CFE" w14:textId="77777777" w:rsidR="00564158" w:rsidRPr="00466738" w:rsidRDefault="00564158" w:rsidP="00967D18">
            <w:pPr>
              <w:pStyle w:val="TAC"/>
            </w:pPr>
            <w:r w:rsidRPr="00466738">
              <w:t>0</w:t>
            </w:r>
          </w:p>
        </w:tc>
        <w:tc>
          <w:tcPr>
            <w:tcW w:w="0" w:type="auto"/>
            <w:vAlign w:val="center"/>
          </w:tcPr>
          <w:p w14:paraId="7112C0B8" w14:textId="77777777" w:rsidR="00564158" w:rsidRPr="00466738" w:rsidRDefault="00564158" w:rsidP="00967D18">
            <w:pPr>
              <w:pStyle w:val="TAC"/>
            </w:pPr>
            <w:r w:rsidRPr="00466738">
              <w:t>0</w:t>
            </w:r>
          </w:p>
        </w:tc>
      </w:tr>
      <w:tr w:rsidR="00564158" w:rsidRPr="00466738" w14:paraId="03CC99A3" w14:textId="77777777" w:rsidTr="00020D7C">
        <w:trPr>
          <w:jc w:val="center"/>
        </w:trPr>
        <w:tc>
          <w:tcPr>
            <w:tcW w:w="0" w:type="auto"/>
            <w:vAlign w:val="center"/>
          </w:tcPr>
          <w:p w14:paraId="5EF13B47" w14:textId="77777777" w:rsidR="00564158" w:rsidRPr="00466738" w:rsidRDefault="00564158" w:rsidP="00967D18">
            <w:pPr>
              <w:pStyle w:val="TAC"/>
            </w:pPr>
            <w:r w:rsidRPr="00466738">
              <w:t>Sub-band CQI</w:t>
            </w:r>
          </w:p>
        </w:tc>
        <w:tc>
          <w:tcPr>
            <w:tcW w:w="0" w:type="auto"/>
            <w:vAlign w:val="center"/>
          </w:tcPr>
          <w:p w14:paraId="677BECEE" w14:textId="77777777" w:rsidR="00564158" w:rsidRPr="00466738" w:rsidRDefault="00564158" w:rsidP="00967D18">
            <w:pPr>
              <w:pStyle w:val="TAC"/>
              <w:rPr>
                <w:lang w:eastAsia="zh-CN"/>
              </w:rPr>
            </w:pPr>
            <w:r w:rsidRPr="00466738">
              <w:t>4</w:t>
            </w:r>
          </w:p>
        </w:tc>
        <w:tc>
          <w:tcPr>
            <w:tcW w:w="0" w:type="auto"/>
            <w:vAlign w:val="center"/>
          </w:tcPr>
          <w:p w14:paraId="183D5402" w14:textId="77777777" w:rsidR="00564158" w:rsidRPr="00466738" w:rsidRDefault="00564158" w:rsidP="00967D18">
            <w:pPr>
              <w:pStyle w:val="TAC"/>
            </w:pPr>
            <w:r w:rsidRPr="00466738">
              <w:t>4</w:t>
            </w:r>
          </w:p>
        </w:tc>
      </w:tr>
      <w:tr w:rsidR="00564158" w:rsidRPr="00FB6952" w14:paraId="6BADC4AE" w14:textId="77777777" w:rsidTr="00020D7C">
        <w:trPr>
          <w:jc w:val="center"/>
        </w:trPr>
        <w:tc>
          <w:tcPr>
            <w:tcW w:w="0" w:type="auto"/>
            <w:vAlign w:val="center"/>
          </w:tcPr>
          <w:p w14:paraId="5B2EAB93" w14:textId="77777777" w:rsidR="00564158" w:rsidRPr="00466738" w:rsidRDefault="00564158" w:rsidP="00967D18">
            <w:pPr>
              <w:pStyle w:val="TAC"/>
            </w:pPr>
            <w:r w:rsidRPr="00466738">
              <w:t>Spatial differential CQI</w:t>
            </w:r>
          </w:p>
        </w:tc>
        <w:tc>
          <w:tcPr>
            <w:tcW w:w="0" w:type="auto"/>
            <w:vAlign w:val="center"/>
          </w:tcPr>
          <w:p w14:paraId="28790A6F" w14:textId="77777777" w:rsidR="00564158" w:rsidRPr="00466738" w:rsidRDefault="00564158" w:rsidP="00967D18">
            <w:pPr>
              <w:pStyle w:val="TAC"/>
            </w:pPr>
            <w:r w:rsidRPr="00466738">
              <w:t>0</w:t>
            </w:r>
          </w:p>
        </w:tc>
        <w:tc>
          <w:tcPr>
            <w:tcW w:w="0" w:type="auto"/>
            <w:vAlign w:val="center"/>
          </w:tcPr>
          <w:p w14:paraId="46920A9B" w14:textId="77777777" w:rsidR="00564158" w:rsidRPr="00466738" w:rsidRDefault="00564158" w:rsidP="00967D18">
            <w:pPr>
              <w:pStyle w:val="TAC"/>
              <w:rPr>
                <w:u w:val="single"/>
              </w:rPr>
            </w:pPr>
            <w:r w:rsidRPr="00466738">
              <w:t>3</w:t>
            </w:r>
          </w:p>
        </w:tc>
      </w:tr>
      <w:tr w:rsidR="00564158" w:rsidRPr="009D00CB" w14:paraId="5B12834E" w14:textId="77777777" w:rsidTr="00020D7C">
        <w:trPr>
          <w:jc w:val="center"/>
        </w:trPr>
        <w:tc>
          <w:tcPr>
            <w:tcW w:w="0" w:type="auto"/>
            <w:vAlign w:val="center"/>
          </w:tcPr>
          <w:p w14:paraId="045F4864" w14:textId="77777777" w:rsidR="00564158" w:rsidRPr="00466738" w:rsidRDefault="00564158" w:rsidP="00967D18">
            <w:pPr>
              <w:pStyle w:val="TAC"/>
            </w:pPr>
            <w:r w:rsidRPr="00466738">
              <w:t>Wide-band i2</w:t>
            </w:r>
          </w:p>
        </w:tc>
        <w:tc>
          <w:tcPr>
            <w:tcW w:w="0" w:type="auto"/>
            <w:vAlign w:val="center"/>
          </w:tcPr>
          <w:p w14:paraId="5668DD7F" w14:textId="77777777" w:rsidR="00564158" w:rsidRPr="00466738" w:rsidRDefault="00564158" w:rsidP="00967D18">
            <w:pPr>
              <w:pStyle w:val="TAC"/>
            </w:pPr>
            <w:r w:rsidRPr="00466738">
              <w:t>0</w:t>
            </w:r>
          </w:p>
        </w:tc>
        <w:tc>
          <w:tcPr>
            <w:tcW w:w="0" w:type="auto"/>
            <w:vAlign w:val="center"/>
          </w:tcPr>
          <w:p w14:paraId="100641AF" w14:textId="77777777" w:rsidR="00564158" w:rsidRPr="00466738" w:rsidRDefault="00564158" w:rsidP="00967D18">
            <w:pPr>
              <w:pStyle w:val="TAC"/>
            </w:pPr>
            <w:r w:rsidRPr="00466738">
              <w:t>0</w:t>
            </w:r>
          </w:p>
        </w:tc>
      </w:tr>
      <w:tr w:rsidR="00564158" w:rsidRPr="00466738" w14:paraId="1B9966FA" w14:textId="77777777" w:rsidTr="00020D7C">
        <w:trPr>
          <w:jc w:val="center"/>
        </w:trPr>
        <w:tc>
          <w:tcPr>
            <w:tcW w:w="0" w:type="auto"/>
            <w:vAlign w:val="center"/>
          </w:tcPr>
          <w:p w14:paraId="70443208" w14:textId="77777777" w:rsidR="00564158" w:rsidRPr="00466738" w:rsidRDefault="00564158" w:rsidP="00967D18">
            <w:pPr>
              <w:pStyle w:val="TAC"/>
            </w:pPr>
            <w:r w:rsidRPr="00466738">
              <w:t>Sub-band i2</w:t>
            </w:r>
          </w:p>
        </w:tc>
        <w:tc>
          <w:tcPr>
            <w:tcW w:w="0" w:type="auto"/>
            <w:vAlign w:val="center"/>
          </w:tcPr>
          <w:p w14:paraId="03404FED" w14:textId="77777777" w:rsidR="00564158" w:rsidRPr="00466738" w:rsidRDefault="00564158" w:rsidP="00967D18">
            <w:pPr>
              <w:pStyle w:val="TAC"/>
            </w:pPr>
            <w:r w:rsidRPr="00466738">
              <w:t>0</w:t>
            </w:r>
          </w:p>
        </w:tc>
        <w:tc>
          <w:tcPr>
            <w:tcW w:w="0" w:type="auto"/>
            <w:vAlign w:val="center"/>
          </w:tcPr>
          <w:p w14:paraId="5546E3AE" w14:textId="77777777" w:rsidR="00564158" w:rsidRPr="00466738" w:rsidRDefault="00564158" w:rsidP="00967D18">
            <w:pPr>
              <w:pStyle w:val="TAC"/>
            </w:pPr>
            <w:r w:rsidRPr="00466738">
              <w:t>0</w:t>
            </w:r>
          </w:p>
        </w:tc>
      </w:tr>
      <w:tr w:rsidR="00564158" w:rsidRPr="00466738" w14:paraId="16F5361B" w14:textId="77777777" w:rsidTr="00020D7C">
        <w:trPr>
          <w:jc w:val="center"/>
        </w:trPr>
        <w:tc>
          <w:tcPr>
            <w:tcW w:w="0" w:type="auto"/>
            <w:vAlign w:val="center"/>
          </w:tcPr>
          <w:p w14:paraId="67104A5A" w14:textId="77777777" w:rsidR="00564158" w:rsidRPr="00466738" w:rsidRDefault="00564158" w:rsidP="00967D18">
            <w:pPr>
              <w:pStyle w:val="TAC"/>
            </w:pPr>
            <w:r w:rsidRPr="00466738">
              <w:t>Sub-band label</w:t>
            </w:r>
          </w:p>
        </w:tc>
        <w:tc>
          <w:tcPr>
            <w:tcW w:w="0" w:type="auto"/>
            <w:vAlign w:val="center"/>
          </w:tcPr>
          <w:p w14:paraId="77014E1C" w14:textId="77777777" w:rsidR="00564158" w:rsidRPr="00466738" w:rsidRDefault="00564158" w:rsidP="00967D18">
            <w:pPr>
              <w:pStyle w:val="TAC"/>
            </w:pPr>
            <w:r w:rsidRPr="00466738">
              <w:t>1 or 2</w:t>
            </w:r>
          </w:p>
        </w:tc>
        <w:tc>
          <w:tcPr>
            <w:tcW w:w="0" w:type="auto"/>
            <w:vAlign w:val="center"/>
          </w:tcPr>
          <w:p w14:paraId="081E8C33" w14:textId="77777777" w:rsidR="00564158" w:rsidRPr="00466738" w:rsidRDefault="00564158" w:rsidP="00967D18">
            <w:pPr>
              <w:pStyle w:val="TAC"/>
            </w:pPr>
            <w:r w:rsidRPr="00466738">
              <w:t>1 or 2</w:t>
            </w:r>
          </w:p>
        </w:tc>
      </w:tr>
    </w:tbl>
    <w:p w14:paraId="5829586A" w14:textId="77777777" w:rsidR="00564158" w:rsidRDefault="00564158" w:rsidP="00564158">
      <w:pPr>
        <w:rPr>
          <w:lang w:val="en-US"/>
        </w:rPr>
      </w:pPr>
    </w:p>
    <w:p w14:paraId="4531B399" w14:textId="77777777"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14:paraId="1EC3CD4D" w14:textId="77777777"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6ACFF0AA" w14:textId="77777777" w:rsidTr="00020D7C">
        <w:trPr>
          <w:trHeight w:val="105"/>
          <w:jc w:val="center"/>
        </w:trPr>
        <w:tc>
          <w:tcPr>
            <w:tcW w:w="0" w:type="auto"/>
            <w:vMerge w:val="restart"/>
            <w:shd w:val="clear" w:color="auto" w:fill="E0E0E0"/>
            <w:vAlign w:val="center"/>
          </w:tcPr>
          <w:p w14:paraId="58A7B8D8" w14:textId="77777777" w:rsidR="00564158" w:rsidRPr="00466738" w:rsidRDefault="00564158" w:rsidP="00967D18">
            <w:pPr>
              <w:pStyle w:val="TAH"/>
            </w:pPr>
            <w:r w:rsidRPr="00466738">
              <w:t>Field</w:t>
            </w:r>
          </w:p>
        </w:tc>
        <w:tc>
          <w:tcPr>
            <w:tcW w:w="0" w:type="auto"/>
            <w:gridSpan w:val="4"/>
            <w:shd w:val="clear" w:color="auto" w:fill="E0E0E0"/>
            <w:vAlign w:val="center"/>
          </w:tcPr>
          <w:p w14:paraId="356B2750" w14:textId="77777777" w:rsidR="00564158" w:rsidRPr="00466738" w:rsidRDefault="00564158" w:rsidP="00967D18">
            <w:pPr>
              <w:pStyle w:val="TAH"/>
            </w:pPr>
            <w:r w:rsidRPr="00466738">
              <w:t>Bit width</w:t>
            </w:r>
          </w:p>
        </w:tc>
      </w:tr>
      <w:tr w:rsidR="00564158" w:rsidRPr="00466738" w14:paraId="68C84E6B" w14:textId="77777777" w:rsidTr="00020D7C">
        <w:trPr>
          <w:trHeight w:val="105"/>
          <w:jc w:val="center"/>
        </w:trPr>
        <w:tc>
          <w:tcPr>
            <w:tcW w:w="0" w:type="auto"/>
            <w:vMerge/>
            <w:shd w:val="clear" w:color="auto" w:fill="E0E0E0"/>
            <w:vAlign w:val="center"/>
          </w:tcPr>
          <w:p w14:paraId="4650AA56" w14:textId="77777777" w:rsidR="00564158" w:rsidRPr="00466738" w:rsidRDefault="00564158" w:rsidP="00967D18">
            <w:pPr>
              <w:pStyle w:val="TAH"/>
            </w:pPr>
          </w:p>
        </w:tc>
        <w:tc>
          <w:tcPr>
            <w:tcW w:w="0" w:type="auto"/>
            <w:gridSpan w:val="2"/>
            <w:shd w:val="clear" w:color="auto" w:fill="E0E0E0"/>
            <w:vAlign w:val="center"/>
          </w:tcPr>
          <w:p w14:paraId="1FA37365" w14:textId="77777777" w:rsidR="00564158" w:rsidRPr="00466738" w:rsidRDefault="00564158" w:rsidP="00967D18">
            <w:pPr>
              <w:pStyle w:val="TAH"/>
            </w:pPr>
            <w:r w:rsidRPr="00466738">
              <w:t>Rank = 1</w:t>
            </w:r>
          </w:p>
        </w:tc>
        <w:tc>
          <w:tcPr>
            <w:tcW w:w="0" w:type="auto"/>
            <w:gridSpan w:val="2"/>
            <w:shd w:val="clear" w:color="auto" w:fill="E0E0E0"/>
            <w:vAlign w:val="center"/>
          </w:tcPr>
          <w:p w14:paraId="5C8EAE79" w14:textId="77777777" w:rsidR="00564158" w:rsidRPr="00466738" w:rsidRDefault="00564158" w:rsidP="00967D18">
            <w:pPr>
              <w:pStyle w:val="TAH"/>
            </w:pPr>
            <w:r w:rsidRPr="00466738">
              <w:t>Rank = 2</w:t>
            </w:r>
          </w:p>
        </w:tc>
      </w:tr>
      <w:tr w:rsidR="00564158" w:rsidRPr="00466738" w14:paraId="27C8602C" w14:textId="77777777" w:rsidTr="00020D7C">
        <w:trPr>
          <w:jc w:val="center"/>
        </w:trPr>
        <w:tc>
          <w:tcPr>
            <w:tcW w:w="0" w:type="auto"/>
            <w:vAlign w:val="center"/>
          </w:tcPr>
          <w:p w14:paraId="67753F60" w14:textId="77777777" w:rsidR="00564158" w:rsidRPr="00466738" w:rsidRDefault="00564158" w:rsidP="00967D18">
            <w:pPr>
              <w:pStyle w:val="TAC"/>
            </w:pPr>
          </w:p>
        </w:tc>
        <w:tc>
          <w:tcPr>
            <w:tcW w:w="0" w:type="auto"/>
            <w:vAlign w:val="center"/>
          </w:tcPr>
          <w:p w14:paraId="180D4448" w14:textId="77777777" w:rsidR="00564158" w:rsidRPr="00466738" w:rsidRDefault="00564158" w:rsidP="00967D18">
            <w:pPr>
              <w:pStyle w:val="TAC"/>
            </w:pPr>
            <w:r w:rsidRPr="00466738">
              <w:t>PTI=0</w:t>
            </w:r>
          </w:p>
        </w:tc>
        <w:tc>
          <w:tcPr>
            <w:tcW w:w="0" w:type="auto"/>
            <w:vAlign w:val="center"/>
          </w:tcPr>
          <w:p w14:paraId="5001420A" w14:textId="77777777" w:rsidR="00564158" w:rsidRPr="00466738" w:rsidRDefault="00564158" w:rsidP="00967D18">
            <w:pPr>
              <w:pStyle w:val="TAC"/>
            </w:pPr>
            <w:r w:rsidRPr="00466738">
              <w:t>PTI=1</w:t>
            </w:r>
          </w:p>
        </w:tc>
        <w:tc>
          <w:tcPr>
            <w:tcW w:w="0" w:type="auto"/>
            <w:vAlign w:val="center"/>
          </w:tcPr>
          <w:p w14:paraId="5B4F6933" w14:textId="77777777" w:rsidR="00564158" w:rsidRPr="00466738" w:rsidRDefault="00564158" w:rsidP="00967D18">
            <w:pPr>
              <w:pStyle w:val="TAC"/>
            </w:pPr>
            <w:r w:rsidRPr="00466738">
              <w:t>PTI=0</w:t>
            </w:r>
          </w:p>
        </w:tc>
        <w:tc>
          <w:tcPr>
            <w:tcW w:w="0" w:type="auto"/>
            <w:vAlign w:val="center"/>
          </w:tcPr>
          <w:p w14:paraId="1083B521" w14:textId="77777777" w:rsidR="00564158" w:rsidRPr="00466738" w:rsidRDefault="00564158" w:rsidP="00967D18">
            <w:pPr>
              <w:pStyle w:val="TAC"/>
            </w:pPr>
            <w:r w:rsidRPr="00466738">
              <w:t>PTI=1</w:t>
            </w:r>
          </w:p>
        </w:tc>
      </w:tr>
      <w:tr w:rsidR="00564158" w:rsidRPr="00466738" w14:paraId="0EA9ACE5" w14:textId="77777777" w:rsidTr="00020D7C">
        <w:trPr>
          <w:jc w:val="center"/>
        </w:trPr>
        <w:tc>
          <w:tcPr>
            <w:tcW w:w="0" w:type="auto"/>
            <w:vAlign w:val="center"/>
          </w:tcPr>
          <w:p w14:paraId="4D1E3FC4" w14:textId="77777777" w:rsidR="00564158" w:rsidRPr="00466738" w:rsidRDefault="00564158" w:rsidP="00967D18">
            <w:pPr>
              <w:pStyle w:val="TAC"/>
            </w:pPr>
            <w:r w:rsidRPr="00466738">
              <w:t>Wide-band CQI</w:t>
            </w:r>
          </w:p>
        </w:tc>
        <w:tc>
          <w:tcPr>
            <w:tcW w:w="0" w:type="auto"/>
            <w:vAlign w:val="center"/>
          </w:tcPr>
          <w:p w14:paraId="1C811C7F" w14:textId="77777777" w:rsidR="00564158" w:rsidRPr="00466738" w:rsidRDefault="00564158" w:rsidP="00967D18">
            <w:pPr>
              <w:pStyle w:val="TAC"/>
            </w:pPr>
            <w:r w:rsidRPr="00466738">
              <w:t>4</w:t>
            </w:r>
          </w:p>
        </w:tc>
        <w:tc>
          <w:tcPr>
            <w:tcW w:w="0" w:type="auto"/>
            <w:vAlign w:val="center"/>
          </w:tcPr>
          <w:p w14:paraId="202EE2E5" w14:textId="77777777" w:rsidR="00564158" w:rsidRPr="00466738" w:rsidRDefault="00564158" w:rsidP="00967D18">
            <w:pPr>
              <w:pStyle w:val="TAC"/>
            </w:pPr>
            <w:r w:rsidRPr="00466738">
              <w:t>0</w:t>
            </w:r>
          </w:p>
        </w:tc>
        <w:tc>
          <w:tcPr>
            <w:tcW w:w="0" w:type="auto"/>
            <w:vAlign w:val="center"/>
          </w:tcPr>
          <w:p w14:paraId="41C32BDB" w14:textId="77777777" w:rsidR="00564158" w:rsidRPr="00466738" w:rsidRDefault="00564158" w:rsidP="00967D18">
            <w:pPr>
              <w:pStyle w:val="TAC"/>
            </w:pPr>
            <w:r w:rsidRPr="00466738">
              <w:t>4</w:t>
            </w:r>
          </w:p>
        </w:tc>
        <w:tc>
          <w:tcPr>
            <w:tcW w:w="0" w:type="auto"/>
            <w:vAlign w:val="center"/>
          </w:tcPr>
          <w:p w14:paraId="77764107" w14:textId="77777777" w:rsidR="00564158" w:rsidRPr="00466738" w:rsidRDefault="00564158" w:rsidP="00967D18">
            <w:pPr>
              <w:pStyle w:val="TAC"/>
            </w:pPr>
            <w:r w:rsidRPr="00466738">
              <w:t>0</w:t>
            </w:r>
          </w:p>
        </w:tc>
      </w:tr>
      <w:tr w:rsidR="00564158" w:rsidRPr="00466738" w14:paraId="5258A0E8" w14:textId="77777777" w:rsidTr="00020D7C">
        <w:trPr>
          <w:jc w:val="center"/>
        </w:trPr>
        <w:tc>
          <w:tcPr>
            <w:tcW w:w="0" w:type="auto"/>
            <w:vAlign w:val="center"/>
          </w:tcPr>
          <w:p w14:paraId="1E5A90B4" w14:textId="77777777" w:rsidR="00564158" w:rsidRPr="00466738" w:rsidRDefault="00564158" w:rsidP="00967D18">
            <w:pPr>
              <w:pStyle w:val="TAC"/>
            </w:pPr>
            <w:r w:rsidRPr="00466738">
              <w:t>Sub-band CQI</w:t>
            </w:r>
          </w:p>
        </w:tc>
        <w:tc>
          <w:tcPr>
            <w:tcW w:w="0" w:type="auto"/>
            <w:vAlign w:val="center"/>
          </w:tcPr>
          <w:p w14:paraId="136E161F" w14:textId="77777777" w:rsidR="00564158" w:rsidRPr="00466738" w:rsidRDefault="00564158" w:rsidP="00967D18">
            <w:pPr>
              <w:pStyle w:val="TAC"/>
            </w:pPr>
            <w:r w:rsidRPr="00466738">
              <w:t>0</w:t>
            </w:r>
          </w:p>
        </w:tc>
        <w:tc>
          <w:tcPr>
            <w:tcW w:w="0" w:type="auto"/>
            <w:vAlign w:val="center"/>
          </w:tcPr>
          <w:p w14:paraId="015356BE" w14:textId="77777777" w:rsidR="00564158" w:rsidRPr="00466738" w:rsidRDefault="00564158" w:rsidP="00967D18">
            <w:pPr>
              <w:pStyle w:val="TAC"/>
            </w:pPr>
            <w:r w:rsidRPr="00466738">
              <w:t>4</w:t>
            </w:r>
          </w:p>
        </w:tc>
        <w:tc>
          <w:tcPr>
            <w:tcW w:w="0" w:type="auto"/>
            <w:vAlign w:val="center"/>
          </w:tcPr>
          <w:p w14:paraId="75336254" w14:textId="77777777" w:rsidR="00564158" w:rsidRPr="00466738" w:rsidRDefault="00564158" w:rsidP="00967D18">
            <w:pPr>
              <w:pStyle w:val="TAC"/>
            </w:pPr>
            <w:r w:rsidRPr="00466738">
              <w:t>0</w:t>
            </w:r>
          </w:p>
        </w:tc>
        <w:tc>
          <w:tcPr>
            <w:tcW w:w="0" w:type="auto"/>
            <w:vAlign w:val="center"/>
          </w:tcPr>
          <w:p w14:paraId="4F503045" w14:textId="77777777" w:rsidR="00564158" w:rsidRPr="00466738" w:rsidRDefault="00564158" w:rsidP="00967D18">
            <w:pPr>
              <w:pStyle w:val="TAC"/>
            </w:pPr>
            <w:r w:rsidRPr="00466738">
              <w:t>4</w:t>
            </w:r>
          </w:p>
        </w:tc>
      </w:tr>
      <w:tr w:rsidR="00564158" w:rsidRPr="00466738" w14:paraId="33787B04" w14:textId="77777777" w:rsidTr="00020D7C">
        <w:trPr>
          <w:jc w:val="center"/>
        </w:trPr>
        <w:tc>
          <w:tcPr>
            <w:tcW w:w="0" w:type="auto"/>
            <w:vAlign w:val="center"/>
          </w:tcPr>
          <w:p w14:paraId="2D21B5F4" w14:textId="77777777" w:rsidR="00564158" w:rsidRPr="00466738" w:rsidRDefault="00564158" w:rsidP="00967D18">
            <w:pPr>
              <w:pStyle w:val="TAC"/>
            </w:pPr>
            <w:r w:rsidRPr="00466738">
              <w:t>Spatial differential CQI</w:t>
            </w:r>
          </w:p>
        </w:tc>
        <w:tc>
          <w:tcPr>
            <w:tcW w:w="0" w:type="auto"/>
            <w:vAlign w:val="center"/>
          </w:tcPr>
          <w:p w14:paraId="014E2B09" w14:textId="77777777" w:rsidR="00564158" w:rsidRPr="00466738" w:rsidRDefault="00564158" w:rsidP="00967D18">
            <w:pPr>
              <w:pStyle w:val="TAC"/>
            </w:pPr>
            <w:r w:rsidRPr="00466738">
              <w:t>0</w:t>
            </w:r>
          </w:p>
        </w:tc>
        <w:tc>
          <w:tcPr>
            <w:tcW w:w="0" w:type="auto"/>
            <w:vAlign w:val="center"/>
          </w:tcPr>
          <w:p w14:paraId="2ED5A022" w14:textId="77777777" w:rsidR="00564158" w:rsidRPr="00466738" w:rsidRDefault="00564158" w:rsidP="00967D18">
            <w:pPr>
              <w:pStyle w:val="TAC"/>
            </w:pPr>
            <w:r w:rsidRPr="00466738">
              <w:t>0</w:t>
            </w:r>
          </w:p>
        </w:tc>
        <w:tc>
          <w:tcPr>
            <w:tcW w:w="0" w:type="auto"/>
            <w:vAlign w:val="center"/>
          </w:tcPr>
          <w:p w14:paraId="546D041B" w14:textId="77777777" w:rsidR="00564158" w:rsidRPr="00466738" w:rsidRDefault="00564158" w:rsidP="00967D18">
            <w:pPr>
              <w:pStyle w:val="TAC"/>
            </w:pPr>
            <w:r w:rsidRPr="00466738">
              <w:t>3</w:t>
            </w:r>
          </w:p>
        </w:tc>
        <w:tc>
          <w:tcPr>
            <w:tcW w:w="0" w:type="auto"/>
            <w:vAlign w:val="center"/>
          </w:tcPr>
          <w:p w14:paraId="75435749" w14:textId="77777777" w:rsidR="00564158" w:rsidRPr="00466738" w:rsidRDefault="00564158" w:rsidP="00967D18">
            <w:pPr>
              <w:pStyle w:val="TAC"/>
            </w:pPr>
            <w:r w:rsidRPr="00466738">
              <w:t>3</w:t>
            </w:r>
          </w:p>
        </w:tc>
      </w:tr>
      <w:tr w:rsidR="00564158" w:rsidRPr="00466738" w14:paraId="70289ADE" w14:textId="77777777" w:rsidTr="00020D7C">
        <w:trPr>
          <w:jc w:val="center"/>
        </w:trPr>
        <w:tc>
          <w:tcPr>
            <w:tcW w:w="0" w:type="auto"/>
            <w:vAlign w:val="center"/>
          </w:tcPr>
          <w:p w14:paraId="301406B8" w14:textId="77777777" w:rsidR="00564158" w:rsidRPr="00466738" w:rsidRDefault="00564158" w:rsidP="00967D18">
            <w:pPr>
              <w:pStyle w:val="TAC"/>
            </w:pPr>
            <w:r w:rsidRPr="00466738">
              <w:t>Wide-band i2</w:t>
            </w:r>
          </w:p>
        </w:tc>
        <w:tc>
          <w:tcPr>
            <w:tcW w:w="0" w:type="auto"/>
            <w:vAlign w:val="center"/>
          </w:tcPr>
          <w:p w14:paraId="0B529883" w14:textId="77777777" w:rsidR="00564158" w:rsidRPr="00466738" w:rsidRDefault="00564158" w:rsidP="00967D18">
            <w:pPr>
              <w:pStyle w:val="TAC"/>
            </w:pPr>
            <w:r>
              <w:t>0</w:t>
            </w:r>
          </w:p>
        </w:tc>
        <w:tc>
          <w:tcPr>
            <w:tcW w:w="0" w:type="auto"/>
            <w:vAlign w:val="center"/>
          </w:tcPr>
          <w:p w14:paraId="7AB1A0FE" w14:textId="77777777" w:rsidR="00564158" w:rsidRPr="00466738" w:rsidRDefault="00564158" w:rsidP="00967D18">
            <w:pPr>
              <w:pStyle w:val="TAC"/>
            </w:pPr>
            <w:r w:rsidRPr="00466738">
              <w:t>0</w:t>
            </w:r>
          </w:p>
        </w:tc>
        <w:tc>
          <w:tcPr>
            <w:tcW w:w="0" w:type="auto"/>
            <w:vAlign w:val="center"/>
          </w:tcPr>
          <w:p w14:paraId="0B7A3473" w14:textId="77777777" w:rsidR="00564158" w:rsidRPr="00466738" w:rsidRDefault="00564158" w:rsidP="00967D18">
            <w:pPr>
              <w:pStyle w:val="TAC"/>
            </w:pPr>
            <w:r>
              <w:t>0</w:t>
            </w:r>
          </w:p>
        </w:tc>
        <w:tc>
          <w:tcPr>
            <w:tcW w:w="0" w:type="auto"/>
            <w:vAlign w:val="center"/>
          </w:tcPr>
          <w:p w14:paraId="6A3AE323" w14:textId="77777777" w:rsidR="00564158" w:rsidRPr="00466738" w:rsidRDefault="00564158" w:rsidP="00967D18">
            <w:pPr>
              <w:pStyle w:val="TAC"/>
            </w:pPr>
            <w:r w:rsidRPr="00466738">
              <w:t>0</w:t>
            </w:r>
          </w:p>
        </w:tc>
      </w:tr>
      <w:tr w:rsidR="00564158" w:rsidRPr="00466738" w14:paraId="71109BCD" w14:textId="77777777" w:rsidTr="00020D7C">
        <w:trPr>
          <w:jc w:val="center"/>
        </w:trPr>
        <w:tc>
          <w:tcPr>
            <w:tcW w:w="0" w:type="auto"/>
            <w:vAlign w:val="center"/>
          </w:tcPr>
          <w:p w14:paraId="60CA18BA" w14:textId="77777777" w:rsidR="00564158" w:rsidRPr="00466738" w:rsidRDefault="00564158" w:rsidP="00967D18">
            <w:pPr>
              <w:pStyle w:val="TAC"/>
            </w:pPr>
            <w:r w:rsidRPr="00466738">
              <w:t>Sub-band i2</w:t>
            </w:r>
          </w:p>
        </w:tc>
        <w:tc>
          <w:tcPr>
            <w:tcW w:w="0" w:type="auto"/>
            <w:vAlign w:val="center"/>
          </w:tcPr>
          <w:p w14:paraId="44238EEE" w14:textId="77777777" w:rsidR="00564158" w:rsidRPr="00466738" w:rsidRDefault="00564158" w:rsidP="00967D18">
            <w:pPr>
              <w:pStyle w:val="TAC"/>
            </w:pPr>
            <w:r w:rsidRPr="00466738">
              <w:t>0</w:t>
            </w:r>
          </w:p>
        </w:tc>
        <w:tc>
          <w:tcPr>
            <w:tcW w:w="0" w:type="auto"/>
            <w:vAlign w:val="center"/>
          </w:tcPr>
          <w:p w14:paraId="232F27DD" w14:textId="77777777" w:rsidR="00564158" w:rsidRPr="00466738" w:rsidRDefault="00564158" w:rsidP="00967D18">
            <w:pPr>
              <w:pStyle w:val="TAC"/>
            </w:pPr>
            <w:r>
              <w:t>0</w:t>
            </w:r>
          </w:p>
        </w:tc>
        <w:tc>
          <w:tcPr>
            <w:tcW w:w="0" w:type="auto"/>
            <w:vAlign w:val="center"/>
          </w:tcPr>
          <w:p w14:paraId="6319163C" w14:textId="77777777" w:rsidR="00564158" w:rsidRPr="00466738" w:rsidRDefault="00564158" w:rsidP="00967D18">
            <w:pPr>
              <w:pStyle w:val="TAC"/>
            </w:pPr>
            <w:r w:rsidRPr="00466738">
              <w:t>0</w:t>
            </w:r>
          </w:p>
        </w:tc>
        <w:tc>
          <w:tcPr>
            <w:tcW w:w="0" w:type="auto"/>
            <w:vAlign w:val="center"/>
          </w:tcPr>
          <w:p w14:paraId="5476EA8A" w14:textId="77777777" w:rsidR="00564158" w:rsidRPr="00466738" w:rsidRDefault="00564158" w:rsidP="00967D18">
            <w:pPr>
              <w:pStyle w:val="TAC"/>
            </w:pPr>
            <w:r>
              <w:t>0</w:t>
            </w:r>
          </w:p>
        </w:tc>
      </w:tr>
      <w:tr w:rsidR="00564158" w:rsidRPr="00466738" w14:paraId="2E355632" w14:textId="77777777" w:rsidTr="00020D7C">
        <w:trPr>
          <w:jc w:val="center"/>
        </w:trPr>
        <w:tc>
          <w:tcPr>
            <w:tcW w:w="0" w:type="auto"/>
            <w:vAlign w:val="center"/>
          </w:tcPr>
          <w:p w14:paraId="2536085A" w14:textId="77777777" w:rsidR="00564158" w:rsidRPr="00466738" w:rsidRDefault="00564158" w:rsidP="00967D18">
            <w:pPr>
              <w:pStyle w:val="TAC"/>
            </w:pPr>
            <w:r w:rsidRPr="00466738">
              <w:t>Sub-band label</w:t>
            </w:r>
          </w:p>
        </w:tc>
        <w:tc>
          <w:tcPr>
            <w:tcW w:w="0" w:type="auto"/>
            <w:vAlign w:val="center"/>
          </w:tcPr>
          <w:p w14:paraId="24EB285C" w14:textId="77777777" w:rsidR="00564158" w:rsidRPr="00466738" w:rsidRDefault="00564158" w:rsidP="00967D18">
            <w:pPr>
              <w:pStyle w:val="TAC"/>
            </w:pPr>
            <w:r w:rsidRPr="00466738">
              <w:t>0</w:t>
            </w:r>
          </w:p>
        </w:tc>
        <w:tc>
          <w:tcPr>
            <w:tcW w:w="0" w:type="auto"/>
            <w:vAlign w:val="center"/>
          </w:tcPr>
          <w:p w14:paraId="6C7805B8" w14:textId="77777777" w:rsidR="00564158" w:rsidRPr="00466738" w:rsidRDefault="00564158" w:rsidP="00967D18">
            <w:pPr>
              <w:pStyle w:val="TAC"/>
            </w:pPr>
            <w:r w:rsidRPr="00466738">
              <w:t>1 or 2</w:t>
            </w:r>
          </w:p>
        </w:tc>
        <w:tc>
          <w:tcPr>
            <w:tcW w:w="0" w:type="auto"/>
            <w:vAlign w:val="center"/>
          </w:tcPr>
          <w:p w14:paraId="53805BCE" w14:textId="77777777" w:rsidR="00564158" w:rsidRPr="00466738" w:rsidRDefault="00564158" w:rsidP="00967D18">
            <w:pPr>
              <w:pStyle w:val="TAC"/>
            </w:pPr>
            <w:r w:rsidRPr="00466738">
              <w:t>0</w:t>
            </w:r>
          </w:p>
        </w:tc>
        <w:tc>
          <w:tcPr>
            <w:tcW w:w="0" w:type="auto"/>
            <w:vAlign w:val="center"/>
          </w:tcPr>
          <w:p w14:paraId="7E4EC054" w14:textId="77777777" w:rsidR="00564158" w:rsidRPr="00466738" w:rsidRDefault="00564158" w:rsidP="00967D18">
            <w:pPr>
              <w:pStyle w:val="TAC"/>
            </w:pPr>
            <w:r w:rsidRPr="00466738">
              <w:t>1 or 2</w:t>
            </w:r>
          </w:p>
        </w:tc>
      </w:tr>
    </w:tbl>
    <w:p w14:paraId="4F38836C" w14:textId="77777777" w:rsidR="00673102" w:rsidRDefault="00673102" w:rsidP="00673102"/>
    <w:p w14:paraId="4616961C"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6B897BC6"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584BF22" w14:textId="77777777" w:rsidTr="00C70A30">
        <w:trPr>
          <w:cantSplit/>
          <w:trHeight w:val="105"/>
          <w:jc w:val="center"/>
        </w:trPr>
        <w:tc>
          <w:tcPr>
            <w:tcW w:w="0" w:type="auto"/>
            <w:vMerge w:val="restart"/>
            <w:shd w:val="clear" w:color="auto" w:fill="E0E0E0"/>
            <w:vAlign w:val="center"/>
          </w:tcPr>
          <w:p w14:paraId="145E3F56" w14:textId="77777777" w:rsidR="009F7A98" w:rsidRDefault="009F7A98">
            <w:pPr>
              <w:pStyle w:val="TAH"/>
            </w:pPr>
            <w:r>
              <w:t>Field</w:t>
            </w:r>
          </w:p>
        </w:tc>
        <w:tc>
          <w:tcPr>
            <w:tcW w:w="0" w:type="auto"/>
            <w:gridSpan w:val="4"/>
            <w:shd w:val="clear" w:color="auto" w:fill="E0E0E0"/>
            <w:vAlign w:val="center"/>
          </w:tcPr>
          <w:p w14:paraId="7EB08900" w14:textId="77777777" w:rsidR="009F7A98" w:rsidRDefault="009F7A98">
            <w:pPr>
              <w:pStyle w:val="TAH"/>
            </w:pPr>
            <w:r>
              <w:t>Bit width</w:t>
            </w:r>
          </w:p>
        </w:tc>
      </w:tr>
      <w:tr w:rsidR="009F7A98" w14:paraId="6B45B5AA" w14:textId="77777777" w:rsidTr="00C70A30">
        <w:trPr>
          <w:cantSplit/>
          <w:trHeight w:val="105"/>
          <w:jc w:val="center"/>
        </w:trPr>
        <w:tc>
          <w:tcPr>
            <w:tcW w:w="0" w:type="auto"/>
            <w:vMerge/>
            <w:shd w:val="clear" w:color="auto" w:fill="E0E0E0"/>
            <w:vAlign w:val="center"/>
          </w:tcPr>
          <w:p w14:paraId="60A55830" w14:textId="77777777" w:rsidR="009F7A98" w:rsidRDefault="009F7A98">
            <w:pPr>
              <w:pStyle w:val="TAH"/>
            </w:pPr>
          </w:p>
        </w:tc>
        <w:tc>
          <w:tcPr>
            <w:tcW w:w="0" w:type="auto"/>
            <w:gridSpan w:val="2"/>
            <w:shd w:val="clear" w:color="auto" w:fill="E0E0E0"/>
            <w:vAlign w:val="center"/>
          </w:tcPr>
          <w:p w14:paraId="4235054D" w14:textId="77777777" w:rsidR="009F7A98" w:rsidRDefault="009F7A98">
            <w:pPr>
              <w:pStyle w:val="TAH"/>
            </w:pPr>
            <w:r>
              <w:t>2 antenna ports</w:t>
            </w:r>
          </w:p>
        </w:tc>
        <w:tc>
          <w:tcPr>
            <w:tcW w:w="0" w:type="auto"/>
            <w:gridSpan w:val="2"/>
            <w:shd w:val="clear" w:color="auto" w:fill="E0E0E0"/>
            <w:vAlign w:val="center"/>
          </w:tcPr>
          <w:p w14:paraId="071928FA" w14:textId="77777777" w:rsidR="009F7A98" w:rsidRDefault="009F7A98">
            <w:pPr>
              <w:pStyle w:val="TAH"/>
            </w:pPr>
            <w:r>
              <w:t>4 antenna ports</w:t>
            </w:r>
          </w:p>
        </w:tc>
      </w:tr>
      <w:tr w:rsidR="009F7A98" w14:paraId="2493DFEF" w14:textId="77777777" w:rsidTr="00C70A30">
        <w:trPr>
          <w:cantSplit/>
          <w:trHeight w:val="105"/>
          <w:jc w:val="center"/>
        </w:trPr>
        <w:tc>
          <w:tcPr>
            <w:tcW w:w="0" w:type="auto"/>
            <w:vMerge/>
            <w:shd w:val="clear" w:color="auto" w:fill="E0E0E0"/>
            <w:vAlign w:val="center"/>
          </w:tcPr>
          <w:p w14:paraId="6C573976" w14:textId="77777777" w:rsidR="009F7A98" w:rsidRDefault="009F7A98">
            <w:pPr>
              <w:pStyle w:val="TAH"/>
            </w:pPr>
          </w:p>
        </w:tc>
        <w:tc>
          <w:tcPr>
            <w:tcW w:w="0" w:type="auto"/>
            <w:shd w:val="clear" w:color="auto" w:fill="E0E0E0"/>
            <w:vAlign w:val="center"/>
          </w:tcPr>
          <w:p w14:paraId="694443B3" w14:textId="77777777" w:rsidR="009F7A98" w:rsidRDefault="009F7A98">
            <w:pPr>
              <w:pStyle w:val="TAH"/>
            </w:pPr>
            <w:r>
              <w:t>Rank = 1</w:t>
            </w:r>
          </w:p>
        </w:tc>
        <w:tc>
          <w:tcPr>
            <w:tcW w:w="0" w:type="auto"/>
            <w:shd w:val="clear" w:color="auto" w:fill="E0E0E0"/>
            <w:vAlign w:val="center"/>
          </w:tcPr>
          <w:p w14:paraId="7AE61027" w14:textId="77777777" w:rsidR="009F7A98" w:rsidRDefault="009F7A98">
            <w:pPr>
              <w:pStyle w:val="TAH"/>
            </w:pPr>
            <w:r>
              <w:t>Rank = 2</w:t>
            </w:r>
          </w:p>
        </w:tc>
        <w:tc>
          <w:tcPr>
            <w:tcW w:w="0" w:type="auto"/>
            <w:shd w:val="clear" w:color="auto" w:fill="E0E0E0"/>
            <w:vAlign w:val="center"/>
          </w:tcPr>
          <w:p w14:paraId="6706981C" w14:textId="77777777" w:rsidR="009F7A98" w:rsidRDefault="009F7A98">
            <w:pPr>
              <w:pStyle w:val="TAH"/>
            </w:pPr>
            <w:r>
              <w:t>Rank = 1</w:t>
            </w:r>
          </w:p>
        </w:tc>
        <w:tc>
          <w:tcPr>
            <w:tcW w:w="0" w:type="auto"/>
            <w:shd w:val="clear" w:color="auto" w:fill="E0E0E0"/>
            <w:vAlign w:val="center"/>
          </w:tcPr>
          <w:p w14:paraId="03065267" w14:textId="77777777" w:rsidR="009F7A98" w:rsidRDefault="009F7A98">
            <w:pPr>
              <w:pStyle w:val="TAH"/>
            </w:pPr>
            <w:r>
              <w:t>Rank &gt; 1</w:t>
            </w:r>
          </w:p>
        </w:tc>
      </w:tr>
      <w:tr w:rsidR="009F7A98" w14:paraId="202179F4" w14:textId="77777777">
        <w:trPr>
          <w:jc w:val="center"/>
        </w:trPr>
        <w:tc>
          <w:tcPr>
            <w:tcW w:w="0" w:type="auto"/>
            <w:vAlign w:val="center"/>
          </w:tcPr>
          <w:p w14:paraId="5802953D" w14:textId="77777777" w:rsidR="009F7A98" w:rsidRDefault="009F7A98">
            <w:pPr>
              <w:pStyle w:val="TAC"/>
            </w:pPr>
            <w:r>
              <w:t>Wide-band CQI</w:t>
            </w:r>
          </w:p>
        </w:tc>
        <w:tc>
          <w:tcPr>
            <w:tcW w:w="0" w:type="auto"/>
            <w:vAlign w:val="center"/>
          </w:tcPr>
          <w:p w14:paraId="76242597" w14:textId="77777777" w:rsidR="009F7A98" w:rsidRDefault="009F7A98">
            <w:pPr>
              <w:pStyle w:val="TAC"/>
            </w:pPr>
            <w:r>
              <w:t>4</w:t>
            </w:r>
          </w:p>
        </w:tc>
        <w:tc>
          <w:tcPr>
            <w:tcW w:w="0" w:type="auto"/>
            <w:vAlign w:val="center"/>
          </w:tcPr>
          <w:p w14:paraId="63C3094A" w14:textId="77777777" w:rsidR="009F7A98" w:rsidRDefault="009F7A98">
            <w:pPr>
              <w:pStyle w:val="TAC"/>
            </w:pPr>
            <w:r>
              <w:t>4</w:t>
            </w:r>
          </w:p>
        </w:tc>
        <w:tc>
          <w:tcPr>
            <w:tcW w:w="0" w:type="auto"/>
            <w:vAlign w:val="center"/>
          </w:tcPr>
          <w:p w14:paraId="4C484A67" w14:textId="77777777" w:rsidR="009F7A98" w:rsidRDefault="009F7A98">
            <w:pPr>
              <w:pStyle w:val="TAC"/>
            </w:pPr>
            <w:r>
              <w:t>4</w:t>
            </w:r>
          </w:p>
        </w:tc>
        <w:tc>
          <w:tcPr>
            <w:tcW w:w="0" w:type="auto"/>
            <w:vAlign w:val="center"/>
          </w:tcPr>
          <w:p w14:paraId="0C5B2830" w14:textId="77777777" w:rsidR="009F7A98" w:rsidRDefault="009F7A98">
            <w:pPr>
              <w:pStyle w:val="TAC"/>
            </w:pPr>
            <w:r>
              <w:t>4</w:t>
            </w:r>
          </w:p>
        </w:tc>
      </w:tr>
      <w:tr w:rsidR="009F7A98" w14:paraId="2D4165F9" w14:textId="77777777">
        <w:trPr>
          <w:jc w:val="center"/>
        </w:trPr>
        <w:tc>
          <w:tcPr>
            <w:tcW w:w="0" w:type="auto"/>
            <w:vAlign w:val="center"/>
          </w:tcPr>
          <w:p w14:paraId="3F50482D" w14:textId="77777777" w:rsidR="009F7A98" w:rsidRDefault="009F7A98">
            <w:pPr>
              <w:pStyle w:val="TAC"/>
            </w:pPr>
            <w:r>
              <w:t>Spatial differential CQI</w:t>
            </w:r>
          </w:p>
        </w:tc>
        <w:tc>
          <w:tcPr>
            <w:tcW w:w="0" w:type="auto"/>
            <w:vAlign w:val="center"/>
          </w:tcPr>
          <w:p w14:paraId="05EDCB94" w14:textId="77777777" w:rsidR="009F7A98" w:rsidRDefault="009F7A98">
            <w:pPr>
              <w:pStyle w:val="TAC"/>
            </w:pPr>
            <w:r>
              <w:t>0</w:t>
            </w:r>
          </w:p>
        </w:tc>
        <w:tc>
          <w:tcPr>
            <w:tcW w:w="0" w:type="auto"/>
            <w:vAlign w:val="center"/>
          </w:tcPr>
          <w:p w14:paraId="0EA7AF75" w14:textId="77777777" w:rsidR="009F7A98" w:rsidRDefault="009F7A98">
            <w:pPr>
              <w:pStyle w:val="TAC"/>
            </w:pPr>
            <w:r>
              <w:t>3</w:t>
            </w:r>
          </w:p>
        </w:tc>
        <w:tc>
          <w:tcPr>
            <w:tcW w:w="0" w:type="auto"/>
            <w:vAlign w:val="center"/>
          </w:tcPr>
          <w:p w14:paraId="5202C1F1" w14:textId="77777777" w:rsidR="009F7A98" w:rsidRDefault="009F7A98">
            <w:pPr>
              <w:pStyle w:val="TAC"/>
            </w:pPr>
            <w:r>
              <w:t>0</w:t>
            </w:r>
          </w:p>
        </w:tc>
        <w:tc>
          <w:tcPr>
            <w:tcW w:w="0" w:type="auto"/>
            <w:vAlign w:val="center"/>
          </w:tcPr>
          <w:p w14:paraId="4ED71B5C" w14:textId="77777777" w:rsidR="009F7A98" w:rsidRDefault="009F7A98">
            <w:pPr>
              <w:pStyle w:val="TAC"/>
            </w:pPr>
            <w:r>
              <w:t>3</w:t>
            </w:r>
          </w:p>
        </w:tc>
      </w:tr>
      <w:tr w:rsidR="009F7A98" w14:paraId="2B918776" w14:textId="77777777">
        <w:trPr>
          <w:jc w:val="center"/>
        </w:trPr>
        <w:tc>
          <w:tcPr>
            <w:tcW w:w="0" w:type="auto"/>
            <w:vAlign w:val="center"/>
          </w:tcPr>
          <w:p w14:paraId="40F1DB39" w14:textId="77777777" w:rsidR="009F7A98" w:rsidRDefault="009F7A98">
            <w:pPr>
              <w:pStyle w:val="TAC"/>
            </w:pPr>
            <w:r>
              <w:t>Precoding matrix indicator</w:t>
            </w:r>
          </w:p>
        </w:tc>
        <w:tc>
          <w:tcPr>
            <w:tcW w:w="0" w:type="auto"/>
            <w:vAlign w:val="center"/>
          </w:tcPr>
          <w:p w14:paraId="1973E46A" w14:textId="77777777" w:rsidR="009F7A98" w:rsidRDefault="009F7A98">
            <w:pPr>
              <w:pStyle w:val="TAC"/>
            </w:pPr>
            <w:r>
              <w:t>2</w:t>
            </w:r>
          </w:p>
        </w:tc>
        <w:tc>
          <w:tcPr>
            <w:tcW w:w="0" w:type="auto"/>
            <w:vAlign w:val="center"/>
          </w:tcPr>
          <w:p w14:paraId="0E0E6DA9" w14:textId="77777777" w:rsidR="009F7A98" w:rsidRDefault="009F7A98">
            <w:pPr>
              <w:pStyle w:val="TAC"/>
            </w:pPr>
            <w:r>
              <w:t>1</w:t>
            </w:r>
          </w:p>
        </w:tc>
        <w:tc>
          <w:tcPr>
            <w:tcW w:w="0" w:type="auto"/>
            <w:vAlign w:val="center"/>
          </w:tcPr>
          <w:p w14:paraId="5A9193E1" w14:textId="77777777" w:rsidR="009F7A98" w:rsidRDefault="009F7A98">
            <w:pPr>
              <w:pStyle w:val="TAC"/>
            </w:pPr>
            <w:r>
              <w:t>4</w:t>
            </w:r>
          </w:p>
        </w:tc>
        <w:tc>
          <w:tcPr>
            <w:tcW w:w="0" w:type="auto"/>
            <w:vAlign w:val="center"/>
          </w:tcPr>
          <w:p w14:paraId="1DE31461" w14:textId="77777777" w:rsidR="009F7A98" w:rsidRDefault="009F7A98">
            <w:pPr>
              <w:pStyle w:val="TAC"/>
            </w:pPr>
            <w:r>
              <w:t>4</w:t>
            </w:r>
          </w:p>
        </w:tc>
      </w:tr>
    </w:tbl>
    <w:p w14:paraId="09067284" w14:textId="77777777" w:rsidR="0048781D" w:rsidRDefault="0048781D" w:rsidP="00C70A30"/>
    <w:p w14:paraId="5763F1B7" w14:textId="77777777"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lastRenderedPageBreak/>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303CE96D" w14:textId="77777777"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2BD3BC50" w14:textId="77777777"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74EC0800" w14:textId="77777777"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1DFBD805" w14:textId="77777777"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619B0092" w14:textId="77777777" w:rsidR="00BF154F" w:rsidRDefault="00BF154F" w:rsidP="00C70A30"/>
    <w:p w14:paraId="1271C931" w14:textId="77777777"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15C880BA" w14:textId="77777777" w:rsidTr="00C70A30">
        <w:trPr>
          <w:trHeight w:val="105"/>
          <w:jc w:val="center"/>
        </w:trPr>
        <w:tc>
          <w:tcPr>
            <w:tcW w:w="0" w:type="auto"/>
            <w:vMerge w:val="restart"/>
            <w:shd w:val="clear" w:color="auto" w:fill="E0E0E0"/>
            <w:vAlign w:val="center"/>
          </w:tcPr>
          <w:p w14:paraId="324022B6" w14:textId="77777777" w:rsidR="00673102" w:rsidRPr="000606EF" w:rsidRDefault="00673102" w:rsidP="00673102">
            <w:pPr>
              <w:pStyle w:val="TAH"/>
            </w:pPr>
            <w:r w:rsidRPr="000606EF">
              <w:t>Field</w:t>
            </w:r>
          </w:p>
        </w:tc>
        <w:tc>
          <w:tcPr>
            <w:tcW w:w="0" w:type="auto"/>
            <w:gridSpan w:val="4"/>
            <w:shd w:val="clear" w:color="auto" w:fill="E0E0E0"/>
            <w:vAlign w:val="center"/>
          </w:tcPr>
          <w:p w14:paraId="618065A6" w14:textId="77777777" w:rsidR="00673102" w:rsidRPr="000606EF" w:rsidRDefault="00673102" w:rsidP="00673102">
            <w:pPr>
              <w:pStyle w:val="TAH"/>
            </w:pPr>
            <w:r w:rsidRPr="000606EF">
              <w:t>Bit width</w:t>
            </w:r>
          </w:p>
        </w:tc>
      </w:tr>
      <w:tr w:rsidR="00673102" w14:paraId="7021F52C" w14:textId="77777777" w:rsidTr="00C70A30">
        <w:trPr>
          <w:trHeight w:val="105"/>
          <w:jc w:val="center"/>
        </w:trPr>
        <w:tc>
          <w:tcPr>
            <w:tcW w:w="0" w:type="auto"/>
            <w:vMerge/>
            <w:shd w:val="clear" w:color="auto" w:fill="E0E0E0"/>
            <w:vAlign w:val="center"/>
          </w:tcPr>
          <w:p w14:paraId="47FF16DE" w14:textId="77777777" w:rsidR="00673102" w:rsidRPr="000606EF" w:rsidRDefault="00673102" w:rsidP="00673102">
            <w:pPr>
              <w:pStyle w:val="TAH"/>
            </w:pPr>
          </w:p>
        </w:tc>
        <w:tc>
          <w:tcPr>
            <w:tcW w:w="0" w:type="auto"/>
            <w:gridSpan w:val="2"/>
            <w:shd w:val="clear" w:color="auto" w:fill="E0E0E0"/>
            <w:vAlign w:val="center"/>
          </w:tcPr>
          <w:p w14:paraId="201D1E70"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182575B9" w14:textId="77777777" w:rsidR="00673102" w:rsidRPr="000606EF" w:rsidRDefault="00673102" w:rsidP="00673102">
            <w:pPr>
              <w:pStyle w:val="TAH"/>
            </w:pPr>
            <w:r w:rsidRPr="000606EF">
              <w:t>4 antenna ports</w:t>
            </w:r>
          </w:p>
        </w:tc>
      </w:tr>
      <w:tr w:rsidR="00673102" w:rsidRPr="003F2892" w14:paraId="418C0C64" w14:textId="77777777" w:rsidTr="00C70A30">
        <w:trPr>
          <w:trHeight w:val="105"/>
          <w:jc w:val="center"/>
        </w:trPr>
        <w:tc>
          <w:tcPr>
            <w:tcW w:w="0" w:type="auto"/>
            <w:vMerge/>
            <w:shd w:val="clear" w:color="auto" w:fill="E0E0E0"/>
            <w:vAlign w:val="center"/>
          </w:tcPr>
          <w:p w14:paraId="61C79750" w14:textId="77777777" w:rsidR="00673102" w:rsidRPr="000606EF" w:rsidRDefault="00673102" w:rsidP="00673102">
            <w:pPr>
              <w:pStyle w:val="TAH"/>
            </w:pPr>
          </w:p>
        </w:tc>
        <w:tc>
          <w:tcPr>
            <w:tcW w:w="0" w:type="auto"/>
            <w:shd w:val="clear" w:color="auto" w:fill="E0E0E0"/>
            <w:vAlign w:val="center"/>
          </w:tcPr>
          <w:p w14:paraId="4104BB7E" w14:textId="77777777" w:rsidR="00673102" w:rsidRPr="000606EF" w:rsidRDefault="00673102" w:rsidP="00673102">
            <w:pPr>
              <w:pStyle w:val="TAH"/>
            </w:pPr>
            <w:r w:rsidRPr="000606EF">
              <w:t>Rank = 1</w:t>
            </w:r>
          </w:p>
        </w:tc>
        <w:tc>
          <w:tcPr>
            <w:tcW w:w="0" w:type="auto"/>
            <w:shd w:val="clear" w:color="auto" w:fill="E0E0E0"/>
            <w:vAlign w:val="center"/>
          </w:tcPr>
          <w:p w14:paraId="6D99AC09" w14:textId="77777777" w:rsidR="00673102" w:rsidRPr="000606EF" w:rsidRDefault="00673102" w:rsidP="00673102">
            <w:pPr>
              <w:pStyle w:val="TAH"/>
            </w:pPr>
            <w:r w:rsidRPr="000606EF">
              <w:t>Rank = 2</w:t>
            </w:r>
          </w:p>
        </w:tc>
        <w:tc>
          <w:tcPr>
            <w:tcW w:w="0" w:type="auto"/>
            <w:shd w:val="clear" w:color="auto" w:fill="E0E0E0"/>
            <w:vAlign w:val="center"/>
          </w:tcPr>
          <w:p w14:paraId="3B69B840" w14:textId="77777777" w:rsidR="00673102" w:rsidRPr="000606EF" w:rsidRDefault="00673102" w:rsidP="00673102">
            <w:pPr>
              <w:pStyle w:val="TAH"/>
            </w:pPr>
            <w:r w:rsidRPr="000606EF">
              <w:t>Rank = 1</w:t>
            </w:r>
          </w:p>
        </w:tc>
        <w:tc>
          <w:tcPr>
            <w:tcW w:w="0" w:type="auto"/>
            <w:shd w:val="clear" w:color="auto" w:fill="E0E0E0"/>
            <w:vAlign w:val="center"/>
          </w:tcPr>
          <w:p w14:paraId="61CE4724" w14:textId="77777777" w:rsidR="00673102" w:rsidRPr="000606EF" w:rsidRDefault="00673102" w:rsidP="00673102">
            <w:pPr>
              <w:pStyle w:val="TAH"/>
            </w:pPr>
            <w:r w:rsidRPr="000606EF">
              <w:t>Rank &gt; 1</w:t>
            </w:r>
          </w:p>
        </w:tc>
      </w:tr>
      <w:tr w:rsidR="00673102" w:rsidRPr="003F2892" w14:paraId="2352B54B" w14:textId="77777777">
        <w:trPr>
          <w:jc w:val="center"/>
        </w:trPr>
        <w:tc>
          <w:tcPr>
            <w:tcW w:w="0" w:type="auto"/>
            <w:vAlign w:val="center"/>
          </w:tcPr>
          <w:p w14:paraId="34C429C7" w14:textId="77777777" w:rsidR="00673102" w:rsidRDefault="00673102" w:rsidP="00673102">
            <w:pPr>
              <w:pStyle w:val="TAC"/>
            </w:pPr>
            <w:r>
              <w:t>Wide-band CQI</w:t>
            </w:r>
          </w:p>
        </w:tc>
        <w:tc>
          <w:tcPr>
            <w:tcW w:w="0" w:type="auto"/>
            <w:vAlign w:val="center"/>
          </w:tcPr>
          <w:p w14:paraId="64837BC7" w14:textId="77777777" w:rsidR="00673102" w:rsidRDefault="00673102" w:rsidP="00673102">
            <w:pPr>
              <w:pStyle w:val="TAC"/>
            </w:pPr>
            <w:r>
              <w:t>4</w:t>
            </w:r>
          </w:p>
        </w:tc>
        <w:tc>
          <w:tcPr>
            <w:tcW w:w="0" w:type="auto"/>
            <w:vAlign w:val="center"/>
          </w:tcPr>
          <w:p w14:paraId="23305BE2" w14:textId="77777777" w:rsidR="00673102" w:rsidRDefault="00673102" w:rsidP="00673102">
            <w:pPr>
              <w:pStyle w:val="TAC"/>
            </w:pPr>
            <w:r>
              <w:t>4</w:t>
            </w:r>
          </w:p>
        </w:tc>
        <w:tc>
          <w:tcPr>
            <w:tcW w:w="0" w:type="auto"/>
            <w:vAlign w:val="center"/>
          </w:tcPr>
          <w:p w14:paraId="1141B7BC" w14:textId="77777777" w:rsidR="00673102" w:rsidRDefault="00673102" w:rsidP="00673102">
            <w:pPr>
              <w:pStyle w:val="TAC"/>
            </w:pPr>
            <w:r>
              <w:t>4</w:t>
            </w:r>
          </w:p>
        </w:tc>
        <w:tc>
          <w:tcPr>
            <w:tcW w:w="0" w:type="auto"/>
            <w:vAlign w:val="center"/>
          </w:tcPr>
          <w:p w14:paraId="2132577A" w14:textId="77777777" w:rsidR="00673102" w:rsidRPr="00543D8E" w:rsidRDefault="00673102" w:rsidP="00673102">
            <w:pPr>
              <w:pStyle w:val="TAC"/>
            </w:pPr>
            <w:r>
              <w:t>4</w:t>
            </w:r>
          </w:p>
        </w:tc>
      </w:tr>
      <w:tr w:rsidR="00673102" w:rsidRPr="003F2892" w14:paraId="4F630108" w14:textId="77777777">
        <w:trPr>
          <w:jc w:val="center"/>
        </w:trPr>
        <w:tc>
          <w:tcPr>
            <w:tcW w:w="0" w:type="auto"/>
            <w:vAlign w:val="center"/>
          </w:tcPr>
          <w:p w14:paraId="3701CD25" w14:textId="77777777" w:rsidR="00673102" w:rsidRDefault="00673102" w:rsidP="00673102">
            <w:pPr>
              <w:pStyle w:val="TAC"/>
            </w:pPr>
            <w:r>
              <w:t>Spatial differential CQI</w:t>
            </w:r>
          </w:p>
        </w:tc>
        <w:tc>
          <w:tcPr>
            <w:tcW w:w="0" w:type="auto"/>
            <w:vAlign w:val="center"/>
          </w:tcPr>
          <w:p w14:paraId="5B27E88B" w14:textId="77777777" w:rsidR="00673102" w:rsidRDefault="00673102" w:rsidP="00673102">
            <w:pPr>
              <w:pStyle w:val="TAC"/>
            </w:pPr>
            <w:r>
              <w:t>0</w:t>
            </w:r>
          </w:p>
        </w:tc>
        <w:tc>
          <w:tcPr>
            <w:tcW w:w="0" w:type="auto"/>
            <w:vAlign w:val="center"/>
          </w:tcPr>
          <w:p w14:paraId="2511101D" w14:textId="77777777" w:rsidR="00673102" w:rsidRDefault="00673102" w:rsidP="00673102">
            <w:pPr>
              <w:pStyle w:val="TAC"/>
            </w:pPr>
            <w:r>
              <w:t>3</w:t>
            </w:r>
          </w:p>
        </w:tc>
        <w:tc>
          <w:tcPr>
            <w:tcW w:w="0" w:type="auto"/>
            <w:vAlign w:val="center"/>
          </w:tcPr>
          <w:p w14:paraId="1AA3E66E" w14:textId="77777777" w:rsidR="00673102" w:rsidRDefault="00673102" w:rsidP="00673102">
            <w:pPr>
              <w:pStyle w:val="TAC"/>
            </w:pPr>
            <w:r>
              <w:t>0</w:t>
            </w:r>
          </w:p>
        </w:tc>
        <w:tc>
          <w:tcPr>
            <w:tcW w:w="0" w:type="auto"/>
            <w:vAlign w:val="center"/>
          </w:tcPr>
          <w:p w14:paraId="1CCBBECA" w14:textId="77777777" w:rsidR="00673102" w:rsidRPr="00543D8E" w:rsidRDefault="00673102" w:rsidP="00673102">
            <w:pPr>
              <w:pStyle w:val="TAC"/>
              <w:rPr>
                <w:u w:val="single"/>
              </w:rPr>
            </w:pPr>
            <w:r>
              <w:t>3</w:t>
            </w:r>
          </w:p>
        </w:tc>
      </w:tr>
      <w:tr w:rsidR="00673102" w:rsidRPr="003F2892" w14:paraId="0536704A" w14:textId="77777777">
        <w:trPr>
          <w:jc w:val="center"/>
        </w:trPr>
        <w:tc>
          <w:tcPr>
            <w:tcW w:w="0" w:type="auto"/>
            <w:vAlign w:val="center"/>
          </w:tcPr>
          <w:p w14:paraId="242B6BD8" w14:textId="77777777" w:rsidR="00673102" w:rsidRDefault="00673102" w:rsidP="00673102">
            <w:pPr>
              <w:pStyle w:val="TAC"/>
            </w:pPr>
            <w:r>
              <w:t>i1</w:t>
            </w:r>
          </w:p>
        </w:tc>
        <w:tc>
          <w:tcPr>
            <w:tcW w:w="0" w:type="auto"/>
            <w:vAlign w:val="center"/>
          </w:tcPr>
          <w:p w14:paraId="30D51270" w14:textId="77777777" w:rsidR="00673102" w:rsidRDefault="00673102" w:rsidP="00673102">
            <w:pPr>
              <w:pStyle w:val="TAC"/>
            </w:pPr>
            <w:r>
              <w:t>0</w:t>
            </w:r>
          </w:p>
        </w:tc>
        <w:tc>
          <w:tcPr>
            <w:tcW w:w="0" w:type="auto"/>
            <w:vAlign w:val="center"/>
          </w:tcPr>
          <w:p w14:paraId="79312BC6" w14:textId="77777777" w:rsidR="00673102" w:rsidRDefault="00673102" w:rsidP="00673102">
            <w:pPr>
              <w:pStyle w:val="TAC"/>
            </w:pPr>
            <w:r>
              <w:t>0</w:t>
            </w:r>
          </w:p>
        </w:tc>
        <w:tc>
          <w:tcPr>
            <w:tcW w:w="0" w:type="auto"/>
            <w:vAlign w:val="center"/>
          </w:tcPr>
          <w:p w14:paraId="6E694A01" w14:textId="77777777" w:rsidR="00673102" w:rsidRDefault="00673102" w:rsidP="00673102">
            <w:pPr>
              <w:pStyle w:val="TAC"/>
            </w:pPr>
            <w:r>
              <w:t>0</w:t>
            </w:r>
          </w:p>
        </w:tc>
        <w:tc>
          <w:tcPr>
            <w:tcW w:w="0" w:type="auto"/>
            <w:vAlign w:val="center"/>
          </w:tcPr>
          <w:p w14:paraId="58490AF6" w14:textId="77777777" w:rsidR="00673102" w:rsidRDefault="00673102" w:rsidP="00673102">
            <w:pPr>
              <w:pStyle w:val="TAC"/>
            </w:pPr>
            <w:r>
              <w:t>0</w:t>
            </w:r>
          </w:p>
        </w:tc>
      </w:tr>
      <w:tr w:rsidR="00673102" w:rsidRPr="003F2892" w14:paraId="001CFE26" w14:textId="77777777">
        <w:trPr>
          <w:jc w:val="center"/>
        </w:trPr>
        <w:tc>
          <w:tcPr>
            <w:tcW w:w="0" w:type="auto"/>
            <w:vAlign w:val="center"/>
          </w:tcPr>
          <w:p w14:paraId="147E7019" w14:textId="77777777" w:rsidR="00673102" w:rsidRDefault="00673102" w:rsidP="00673102">
            <w:pPr>
              <w:pStyle w:val="TAC"/>
            </w:pPr>
            <w:r>
              <w:t>Wide-band i2</w:t>
            </w:r>
          </w:p>
        </w:tc>
        <w:tc>
          <w:tcPr>
            <w:tcW w:w="0" w:type="auto"/>
            <w:vAlign w:val="center"/>
          </w:tcPr>
          <w:p w14:paraId="519F1ED0" w14:textId="77777777" w:rsidR="00673102" w:rsidRDefault="00673102" w:rsidP="00673102">
            <w:pPr>
              <w:pStyle w:val="TAC"/>
            </w:pPr>
            <w:r>
              <w:t>2</w:t>
            </w:r>
          </w:p>
        </w:tc>
        <w:tc>
          <w:tcPr>
            <w:tcW w:w="0" w:type="auto"/>
            <w:vAlign w:val="center"/>
          </w:tcPr>
          <w:p w14:paraId="606DE016" w14:textId="77777777" w:rsidR="00673102" w:rsidRDefault="00673102" w:rsidP="00673102">
            <w:pPr>
              <w:pStyle w:val="TAC"/>
            </w:pPr>
            <w:r>
              <w:t>1</w:t>
            </w:r>
          </w:p>
        </w:tc>
        <w:tc>
          <w:tcPr>
            <w:tcW w:w="0" w:type="auto"/>
            <w:vAlign w:val="center"/>
          </w:tcPr>
          <w:p w14:paraId="723A939E" w14:textId="77777777" w:rsidR="00673102" w:rsidRDefault="00673102" w:rsidP="00673102">
            <w:pPr>
              <w:pStyle w:val="TAC"/>
            </w:pPr>
            <w:r>
              <w:t>4</w:t>
            </w:r>
          </w:p>
        </w:tc>
        <w:tc>
          <w:tcPr>
            <w:tcW w:w="0" w:type="auto"/>
            <w:vAlign w:val="center"/>
          </w:tcPr>
          <w:p w14:paraId="4C3DF641" w14:textId="77777777" w:rsidR="00673102" w:rsidRDefault="00673102" w:rsidP="00673102">
            <w:pPr>
              <w:pStyle w:val="TAC"/>
            </w:pPr>
            <w:r>
              <w:t>4</w:t>
            </w:r>
          </w:p>
        </w:tc>
      </w:tr>
    </w:tbl>
    <w:p w14:paraId="734EA5CF" w14:textId="77777777" w:rsidR="00BF154F" w:rsidRDefault="00BF154F" w:rsidP="00C85571">
      <w:pPr>
        <w:rPr>
          <w:lang w:eastAsia="zh-CN"/>
        </w:rPr>
      </w:pPr>
    </w:p>
    <w:p w14:paraId="2B3BE446" w14:textId="77777777"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6D48C99F" w14:textId="77777777" w:rsidTr="00797E92">
        <w:trPr>
          <w:jc w:val="center"/>
        </w:trPr>
        <w:tc>
          <w:tcPr>
            <w:tcW w:w="0" w:type="auto"/>
            <w:vMerge w:val="restart"/>
            <w:shd w:val="clear" w:color="auto" w:fill="E0E0E0"/>
          </w:tcPr>
          <w:p w14:paraId="33B10CD9" w14:textId="77777777" w:rsidR="00BF154F" w:rsidRPr="002B3585" w:rsidRDefault="00BF154F" w:rsidP="00797E92">
            <w:pPr>
              <w:pStyle w:val="TAH"/>
              <w:rPr>
                <w:lang w:eastAsia="zh-CN"/>
              </w:rPr>
            </w:pPr>
          </w:p>
          <w:p w14:paraId="2A46BC3F" w14:textId="77777777" w:rsidR="00BF154F" w:rsidRPr="002B3585" w:rsidRDefault="00BF154F" w:rsidP="00797E92">
            <w:pPr>
              <w:pStyle w:val="TAH"/>
            </w:pPr>
            <w:r w:rsidRPr="002B3585">
              <w:t>Field</w:t>
            </w:r>
          </w:p>
        </w:tc>
        <w:tc>
          <w:tcPr>
            <w:tcW w:w="0" w:type="auto"/>
            <w:gridSpan w:val="6"/>
            <w:shd w:val="clear" w:color="auto" w:fill="E0E0E0"/>
          </w:tcPr>
          <w:p w14:paraId="76B08770" w14:textId="77777777" w:rsidR="00BF154F" w:rsidRPr="002B3585" w:rsidRDefault="00BF154F" w:rsidP="00797E92">
            <w:pPr>
              <w:pStyle w:val="TAH"/>
            </w:pPr>
            <w:r w:rsidRPr="002B3585">
              <w:t>Bit width</w:t>
            </w:r>
          </w:p>
        </w:tc>
      </w:tr>
      <w:tr w:rsidR="00BF154F" w:rsidRPr="002B3585" w14:paraId="5D55D0BB" w14:textId="77777777" w:rsidTr="00797E92">
        <w:trPr>
          <w:jc w:val="center"/>
        </w:trPr>
        <w:tc>
          <w:tcPr>
            <w:tcW w:w="0" w:type="auto"/>
            <w:vMerge/>
            <w:shd w:val="clear" w:color="auto" w:fill="E0E0E0"/>
          </w:tcPr>
          <w:p w14:paraId="1C6BD55F" w14:textId="77777777" w:rsidR="00BF154F" w:rsidRPr="002B3585" w:rsidRDefault="00BF154F" w:rsidP="00797E92">
            <w:pPr>
              <w:pStyle w:val="TAH"/>
            </w:pPr>
          </w:p>
        </w:tc>
        <w:tc>
          <w:tcPr>
            <w:tcW w:w="0" w:type="auto"/>
            <w:gridSpan w:val="2"/>
            <w:shd w:val="clear" w:color="auto" w:fill="E0E0E0"/>
          </w:tcPr>
          <w:p w14:paraId="6FE553AF" w14:textId="77777777" w:rsidR="00BF154F" w:rsidRPr="002B3585" w:rsidRDefault="00BF154F" w:rsidP="00797E92">
            <w:pPr>
              <w:pStyle w:val="TAH"/>
            </w:pPr>
            <w:r w:rsidRPr="002B3585">
              <w:t>2 antenna ports</w:t>
            </w:r>
          </w:p>
        </w:tc>
        <w:tc>
          <w:tcPr>
            <w:tcW w:w="0" w:type="auto"/>
            <w:gridSpan w:val="4"/>
            <w:shd w:val="clear" w:color="auto" w:fill="E0E0E0"/>
          </w:tcPr>
          <w:p w14:paraId="4BC846ED" w14:textId="77777777" w:rsidR="00BF154F" w:rsidRPr="002B3585" w:rsidRDefault="00BF154F" w:rsidP="00797E92">
            <w:pPr>
              <w:pStyle w:val="TAH"/>
              <w:rPr>
                <w:lang w:eastAsia="zh-CN"/>
              </w:rPr>
            </w:pPr>
            <w:r w:rsidRPr="002B3585">
              <w:t>4 antenna ports</w:t>
            </w:r>
          </w:p>
        </w:tc>
      </w:tr>
      <w:tr w:rsidR="00BF154F" w:rsidRPr="002B3585" w14:paraId="6F4BAD26" w14:textId="77777777" w:rsidTr="00797E92">
        <w:trPr>
          <w:jc w:val="center"/>
        </w:trPr>
        <w:tc>
          <w:tcPr>
            <w:tcW w:w="0" w:type="auto"/>
            <w:vMerge/>
            <w:shd w:val="clear" w:color="auto" w:fill="E0E0E0"/>
          </w:tcPr>
          <w:p w14:paraId="40357F95" w14:textId="77777777" w:rsidR="00BF154F" w:rsidRPr="002B3585" w:rsidRDefault="00BF154F" w:rsidP="00797E92">
            <w:pPr>
              <w:pStyle w:val="TAH"/>
            </w:pPr>
          </w:p>
        </w:tc>
        <w:tc>
          <w:tcPr>
            <w:tcW w:w="0" w:type="auto"/>
            <w:shd w:val="clear" w:color="auto" w:fill="E0E0E0"/>
          </w:tcPr>
          <w:p w14:paraId="5F6C5550" w14:textId="77777777" w:rsidR="00BF154F" w:rsidRPr="002B3585" w:rsidRDefault="00BF154F" w:rsidP="00797E92">
            <w:pPr>
              <w:pStyle w:val="TAH"/>
            </w:pPr>
            <w:r w:rsidRPr="002B3585">
              <w:t>Rank = 1</w:t>
            </w:r>
          </w:p>
        </w:tc>
        <w:tc>
          <w:tcPr>
            <w:tcW w:w="0" w:type="auto"/>
            <w:shd w:val="clear" w:color="auto" w:fill="E0E0E0"/>
          </w:tcPr>
          <w:p w14:paraId="5A11C443"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76A3353F"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6E3EBC34"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77C6FCB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27D9F2FD"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223F5C1B" w14:textId="77777777" w:rsidTr="00797E92">
        <w:trPr>
          <w:jc w:val="center"/>
        </w:trPr>
        <w:tc>
          <w:tcPr>
            <w:tcW w:w="0" w:type="auto"/>
          </w:tcPr>
          <w:p w14:paraId="453E7175"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079369A7" w14:textId="77777777" w:rsidR="00BF154F" w:rsidRPr="002B3585" w:rsidRDefault="00BF154F" w:rsidP="00797E92">
            <w:pPr>
              <w:pStyle w:val="TAC"/>
              <w:rPr>
                <w:lang w:val="de-DE"/>
              </w:rPr>
            </w:pPr>
            <w:r w:rsidRPr="002B3585">
              <w:rPr>
                <w:lang w:val="de-DE"/>
              </w:rPr>
              <w:t>4</w:t>
            </w:r>
          </w:p>
        </w:tc>
        <w:tc>
          <w:tcPr>
            <w:tcW w:w="0" w:type="auto"/>
            <w:vAlign w:val="center"/>
          </w:tcPr>
          <w:p w14:paraId="3D48DE78" w14:textId="77777777" w:rsidR="00BF154F" w:rsidRPr="002B3585" w:rsidRDefault="00BF154F" w:rsidP="00797E92">
            <w:pPr>
              <w:pStyle w:val="TAC"/>
              <w:rPr>
                <w:lang w:val="de-DE"/>
              </w:rPr>
            </w:pPr>
            <w:r w:rsidRPr="002B3585">
              <w:rPr>
                <w:lang w:val="de-DE"/>
              </w:rPr>
              <w:t>4</w:t>
            </w:r>
          </w:p>
        </w:tc>
        <w:tc>
          <w:tcPr>
            <w:tcW w:w="0" w:type="auto"/>
            <w:vAlign w:val="center"/>
          </w:tcPr>
          <w:p w14:paraId="2F8B8147" w14:textId="77777777" w:rsidR="00BF154F" w:rsidRPr="002B3585" w:rsidRDefault="00BF154F" w:rsidP="00797E92">
            <w:pPr>
              <w:pStyle w:val="TAC"/>
              <w:rPr>
                <w:lang w:val="de-DE"/>
              </w:rPr>
            </w:pPr>
            <w:r w:rsidRPr="002B3585">
              <w:rPr>
                <w:lang w:val="de-DE"/>
              </w:rPr>
              <w:t>4</w:t>
            </w:r>
          </w:p>
        </w:tc>
        <w:tc>
          <w:tcPr>
            <w:tcW w:w="0" w:type="auto"/>
            <w:vAlign w:val="center"/>
          </w:tcPr>
          <w:p w14:paraId="15EB58E9" w14:textId="77777777" w:rsidR="00BF154F" w:rsidRPr="002B3585" w:rsidRDefault="00BF154F" w:rsidP="00797E92">
            <w:pPr>
              <w:pStyle w:val="TAC"/>
              <w:rPr>
                <w:lang w:val="de-DE"/>
              </w:rPr>
            </w:pPr>
            <w:r w:rsidRPr="002B3585">
              <w:rPr>
                <w:lang w:val="de-DE"/>
              </w:rPr>
              <w:t>4</w:t>
            </w:r>
          </w:p>
        </w:tc>
        <w:tc>
          <w:tcPr>
            <w:tcW w:w="0" w:type="auto"/>
            <w:vAlign w:val="center"/>
          </w:tcPr>
          <w:p w14:paraId="00BEAD81"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2E12CC96"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53CA5886" w14:textId="77777777" w:rsidTr="00797E92">
        <w:trPr>
          <w:jc w:val="center"/>
        </w:trPr>
        <w:tc>
          <w:tcPr>
            <w:tcW w:w="0" w:type="auto"/>
          </w:tcPr>
          <w:p w14:paraId="73BD2CF8" w14:textId="77777777" w:rsidR="00BF154F" w:rsidRPr="002B3585" w:rsidRDefault="00BF154F" w:rsidP="00797E92">
            <w:pPr>
              <w:pStyle w:val="TAC"/>
              <w:rPr>
                <w:lang w:val="de-DE"/>
              </w:rPr>
            </w:pPr>
            <w:r w:rsidRPr="002B3585">
              <w:t>Spatial differential CQI</w:t>
            </w:r>
          </w:p>
        </w:tc>
        <w:tc>
          <w:tcPr>
            <w:tcW w:w="0" w:type="auto"/>
            <w:vAlign w:val="center"/>
          </w:tcPr>
          <w:p w14:paraId="3B730E48" w14:textId="77777777" w:rsidR="00BF154F" w:rsidRPr="002B3585" w:rsidRDefault="00BF154F" w:rsidP="00797E92">
            <w:pPr>
              <w:pStyle w:val="TAC"/>
            </w:pPr>
            <w:r w:rsidRPr="002B3585">
              <w:rPr>
                <w:rFonts w:hint="eastAsia"/>
              </w:rPr>
              <w:t>0</w:t>
            </w:r>
          </w:p>
        </w:tc>
        <w:tc>
          <w:tcPr>
            <w:tcW w:w="0" w:type="auto"/>
            <w:vAlign w:val="center"/>
          </w:tcPr>
          <w:p w14:paraId="47F7BCD8" w14:textId="77777777" w:rsidR="00BF154F" w:rsidRPr="002B3585" w:rsidRDefault="00BF154F" w:rsidP="00797E92">
            <w:pPr>
              <w:pStyle w:val="TAC"/>
            </w:pPr>
            <w:r w:rsidRPr="002B3585">
              <w:rPr>
                <w:rFonts w:hint="eastAsia"/>
              </w:rPr>
              <w:t>3</w:t>
            </w:r>
          </w:p>
        </w:tc>
        <w:tc>
          <w:tcPr>
            <w:tcW w:w="0" w:type="auto"/>
            <w:vAlign w:val="center"/>
          </w:tcPr>
          <w:p w14:paraId="06147866" w14:textId="77777777" w:rsidR="00BF154F" w:rsidRPr="002B3585" w:rsidRDefault="00BF154F" w:rsidP="00797E92">
            <w:pPr>
              <w:pStyle w:val="TAC"/>
            </w:pPr>
            <w:r w:rsidRPr="002B3585">
              <w:rPr>
                <w:rFonts w:hint="eastAsia"/>
              </w:rPr>
              <w:t>0</w:t>
            </w:r>
          </w:p>
        </w:tc>
        <w:tc>
          <w:tcPr>
            <w:tcW w:w="0" w:type="auto"/>
            <w:vAlign w:val="center"/>
          </w:tcPr>
          <w:p w14:paraId="5A5B90EF" w14:textId="77777777" w:rsidR="00BF154F" w:rsidRPr="002B3585" w:rsidRDefault="00BF154F" w:rsidP="00797E92">
            <w:pPr>
              <w:pStyle w:val="TAC"/>
            </w:pPr>
            <w:r w:rsidRPr="002B3585">
              <w:rPr>
                <w:rFonts w:hint="eastAsia"/>
              </w:rPr>
              <w:t>3</w:t>
            </w:r>
          </w:p>
        </w:tc>
        <w:tc>
          <w:tcPr>
            <w:tcW w:w="0" w:type="auto"/>
            <w:vAlign w:val="center"/>
          </w:tcPr>
          <w:p w14:paraId="05D3FD4A" w14:textId="77777777" w:rsidR="00BF154F" w:rsidRPr="002B3585" w:rsidRDefault="00BF154F" w:rsidP="00797E92">
            <w:pPr>
              <w:pStyle w:val="TAC"/>
            </w:pPr>
            <w:r w:rsidRPr="002B3585">
              <w:rPr>
                <w:rFonts w:hint="eastAsia"/>
              </w:rPr>
              <w:t>3</w:t>
            </w:r>
          </w:p>
        </w:tc>
        <w:tc>
          <w:tcPr>
            <w:tcW w:w="0" w:type="auto"/>
            <w:vAlign w:val="center"/>
          </w:tcPr>
          <w:p w14:paraId="30A8B8E8" w14:textId="77777777" w:rsidR="00BF154F" w:rsidRPr="002B3585" w:rsidRDefault="00BF154F" w:rsidP="00797E92">
            <w:pPr>
              <w:pStyle w:val="TAC"/>
            </w:pPr>
            <w:r w:rsidRPr="002B3585">
              <w:rPr>
                <w:rFonts w:hint="eastAsia"/>
              </w:rPr>
              <w:t>3</w:t>
            </w:r>
          </w:p>
        </w:tc>
      </w:tr>
      <w:tr w:rsidR="00BF154F" w:rsidRPr="002B3585" w14:paraId="1CC00DAC" w14:textId="77777777" w:rsidTr="00797E92">
        <w:trPr>
          <w:jc w:val="center"/>
        </w:trPr>
        <w:tc>
          <w:tcPr>
            <w:tcW w:w="0" w:type="auto"/>
          </w:tcPr>
          <w:p w14:paraId="14B2E805" w14:textId="77777777" w:rsidR="00BF154F" w:rsidRPr="002B3585" w:rsidRDefault="00BF154F" w:rsidP="00797E92">
            <w:pPr>
              <w:pStyle w:val="TAC"/>
            </w:pPr>
            <w:r w:rsidRPr="002B3585">
              <w:rPr>
                <w:kern w:val="2"/>
              </w:rPr>
              <w:t>i1</w:t>
            </w:r>
          </w:p>
        </w:tc>
        <w:tc>
          <w:tcPr>
            <w:tcW w:w="0" w:type="auto"/>
            <w:vAlign w:val="center"/>
          </w:tcPr>
          <w:p w14:paraId="2E7BCB67" w14:textId="77777777" w:rsidR="00BF154F" w:rsidRPr="002B3585" w:rsidRDefault="00BF154F" w:rsidP="00797E92">
            <w:pPr>
              <w:pStyle w:val="TAC"/>
            </w:pPr>
            <w:r w:rsidRPr="002B3585">
              <w:rPr>
                <w:rFonts w:hint="eastAsia"/>
              </w:rPr>
              <w:t>0</w:t>
            </w:r>
          </w:p>
        </w:tc>
        <w:tc>
          <w:tcPr>
            <w:tcW w:w="0" w:type="auto"/>
            <w:vAlign w:val="center"/>
          </w:tcPr>
          <w:p w14:paraId="5E37021D" w14:textId="77777777" w:rsidR="00BF154F" w:rsidRPr="002B3585" w:rsidRDefault="00BF154F" w:rsidP="00797E92">
            <w:pPr>
              <w:pStyle w:val="TAC"/>
            </w:pPr>
            <w:r w:rsidRPr="002B3585">
              <w:rPr>
                <w:rFonts w:hint="eastAsia"/>
              </w:rPr>
              <w:t>0</w:t>
            </w:r>
          </w:p>
        </w:tc>
        <w:tc>
          <w:tcPr>
            <w:tcW w:w="0" w:type="auto"/>
            <w:vAlign w:val="center"/>
          </w:tcPr>
          <w:p w14:paraId="7F58E840" w14:textId="77777777" w:rsidR="00BF154F" w:rsidRPr="002B3585" w:rsidRDefault="00BF154F" w:rsidP="00797E92">
            <w:pPr>
              <w:pStyle w:val="TAC"/>
            </w:pPr>
            <w:r w:rsidRPr="002B3585">
              <w:rPr>
                <w:rFonts w:hint="eastAsia"/>
              </w:rPr>
              <w:t>0</w:t>
            </w:r>
          </w:p>
        </w:tc>
        <w:tc>
          <w:tcPr>
            <w:tcW w:w="0" w:type="auto"/>
            <w:vAlign w:val="center"/>
          </w:tcPr>
          <w:p w14:paraId="10D2D7AA" w14:textId="77777777" w:rsidR="00BF154F" w:rsidRPr="002B3585" w:rsidRDefault="00BF154F" w:rsidP="00797E92">
            <w:pPr>
              <w:pStyle w:val="TAC"/>
            </w:pPr>
            <w:r w:rsidRPr="002B3585">
              <w:rPr>
                <w:rFonts w:hint="eastAsia"/>
              </w:rPr>
              <w:t>0</w:t>
            </w:r>
          </w:p>
        </w:tc>
        <w:tc>
          <w:tcPr>
            <w:tcW w:w="0" w:type="auto"/>
            <w:vAlign w:val="center"/>
          </w:tcPr>
          <w:p w14:paraId="03A84457" w14:textId="77777777" w:rsidR="00BF154F" w:rsidRPr="002B3585" w:rsidRDefault="00BF154F" w:rsidP="00797E92">
            <w:pPr>
              <w:pStyle w:val="TAC"/>
            </w:pPr>
            <w:r w:rsidRPr="002B3585">
              <w:rPr>
                <w:rFonts w:hint="eastAsia"/>
              </w:rPr>
              <w:t>0</w:t>
            </w:r>
          </w:p>
        </w:tc>
        <w:tc>
          <w:tcPr>
            <w:tcW w:w="0" w:type="auto"/>
            <w:vAlign w:val="center"/>
          </w:tcPr>
          <w:p w14:paraId="69527E31" w14:textId="77777777" w:rsidR="00BF154F" w:rsidRPr="002B3585" w:rsidRDefault="00BF154F" w:rsidP="00797E92">
            <w:pPr>
              <w:pStyle w:val="TAC"/>
            </w:pPr>
            <w:r w:rsidRPr="002B3585">
              <w:rPr>
                <w:rFonts w:hint="eastAsia"/>
              </w:rPr>
              <w:t>0</w:t>
            </w:r>
          </w:p>
        </w:tc>
      </w:tr>
      <w:tr w:rsidR="00BF154F" w:rsidRPr="002B3585" w14:paraId="6DB81B54" w14:textId="77777777" w:rsidTr="00797E92">
        <w:trPr>
          <w:jc w:val="center"/>
        </w:trPr>
        <w:tc>
          <w:tcPr>
            <w:tcW w:w="0" w:type="auto"/>
          </w:tcPr>
          <w:p w14:paraId="0ED93A3B" w14:textId="77777777" w:rsidR="00BF154F" w:rsidRPr="002B3585" w:rsidRDefault="00BF154F" w:rsidP="00797E92">
            <w:pPr>
              <w:pStyle w:val="TAC"/>
            </w:pPr>
            <w:r w:rsidRPr="002B3585">
              <w:rPr>
                <w:kern w:val="2"/>
              </w:rPr>
              <w:t>Wide-band i2</w:t>
            </w:r>
          </w:p>
        </w:tc>
        <w:tc>
          <w:tcPr>
            <w:tcW w:w="0" w:type="auto"/>
            <w:vAlign w:val="center"/>
          </w:tcPr>
          <w:p w14:paraId="3E9BAC7F"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75354D6A"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18E7CE13"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0FD97E6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5D3048B"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2B621B2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0CCE397F" w14:textId="77777777" w:rsidTr="00797E92">
        <w:trPr>
          <w:jc w:val="center"/>
        </w:trPr>
        <w:tc>
          <w:tcPr>
            <w:tcW w:w="0" w:type="auto"/>
            <w:vMerge w:val="restart"/>
            <w:shd w:val="clear" w:color="auto" w:fill="E0E0E0"/>
          </w:tcPr>
          <w:p w14:paraId="4AFD4AE5" w14:textId="77777777" w:rsidR="00BF154F" w:rsidRPr="002B3585" w:rsidRDefault="00BF154F" w:rsidP="00797E92">
            <w:pPr>
              <w:pStyle w:val="TAH"/>
              <w:rPr>
                <w:lang w:eastAsia="zh-CN"/>
              </w:rPr>
            </w:pPr>
          </w:p>
          <w:p w14:paraId="722F03E3" w14:textId="77777777" w:rsidR="00BF154F" w:rsidRPr="002B3585" w:rsidRDefault="00BF154F" w:rsidP="00797E92">
            <w:pPr>
              <w:pStyle w:val="TAH"/>
            </w:pPr>
            <w:r w:rsidRPr="002B3585">
              <w:t>Field</w:t>
            </w:r>
          </w:p>
        </w:tc>
        <w:tc>
          <w:tcPr>
            <w:tcW w:w="0" w:type="auto"/>
            <w:gridSpan w:val="6"/>
            <w:shd w:val="clear" w:color="auto" w:fill="E0E0E0"/>
            <w:vAlign w:val="center"/>
          </w:tcPr>
          <w:p w14:paraId="10B50D5C" w14:textId="77777777" w:rsidR="00BF154F" w:rsidRPr="002B3585" w:rsidRDefault="00BF154F" w:rsidP="00797E92">
            <w:pPr>
              <w:pStyle w:val="TAH"/>
            </w:pPr>
            <w:r w:rsidRPr="002B3585">
              <w:t>Bit width</w:t>
            </w:r>
          </w:p>
        </w:tc>
      </w:tr>
      <w:tr w:rsidR="00BF154F" w:rsidRPr="002B3585" w14:paraId="033102D4" w14:textId="77777777" w:rsidTr="00797E92">
        <w:trPr>
          <w:jc w:val="center"/>
        </w:trPr>
        <w:tc>
          <w:tcPr>
            <w:tcW w:w="0" w:type="auto"/>
            <w:vMerge/>
            <w:shd w:val="clear" w:color="auto" w:fill="E0E0E0"/>
          </w:tcPr>
          <w:p w14:paraId="5E808404" w14:textId="77777777" w:rsidR="00BF154F" w:rsidRPr="002B3585" w:rsidRDefault="00BF154F" w:rsidP="00797E92">
            <w:pPr>
              <w:pStyle w:val="TAH"/>
            </w:pPr>
          </w:p>
        </w:tc>
        <w:tc>
          <w:tcPr>
            <w:tcW w:w="0" w:type="auto"/>
            <w:gridSpan w:val="6"/>
            <w:shd w:val="clear" w:color="auto" w:fill="E0E0E0"/>
            <w:vAlign w:val="center"/>
          </w:tcPr>
          <w:p w14:paraId="03558737"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F62F5C1" w14:textId="77777777" w:rsidTr="00797E92">
        <w:trPr>
          <w:jc w:val="center"/>
        </w:trPr>
        <w:tc>
          <w:tcPr>
            <w:tcW w:w="0" w:type="auto"/>
            <w:vMerge/>
            <w:shd w:val="clear" w:color="auto" w:fill="E0E0E0"/>
          </w:tcPr>
          <w:p w14:paraId="0A463B30" w14:textId="77777777" w:rsidR="00BF154F" w:rsidRPr="002B3585" w:rsidRDefault="00BF154F" w:rsidP="00797E92">
            <w:pPr>
              <w:pStyle w:val="TAH"/>
            </w:pPr>
          </w:p>
        </w:tc>
        <w:tc>
          <w:tcPr>
            <w:tcW w:w="0" w:type="auto"/>
            <w:shd w:val="clear" w:color="auto" w:fill="E0E0E0"/>
            <w:vAlign w:val="center"/>
          </w:tcPr>
          <w:p w14:paraId="43594E72" w14:textId="77777777" w:rsidR="00BF154F" w:rsidRPr="002B3585" w:rsidRDefault="00BF154F" w:rsidP="00797E92">
            <w:pPr>
              <w:pStyle w:val="TAH"/>
            </w:pPr>
            <w:r w:rsidRPr="002B3585">
              <w:t>Rank = 1</w:t>
            </w:r>
          </w:p>
        </w:tc>
        <w:tc>
          <w:tcPr>
            <w:tcW w:w="0" w:type="auto"/>
            <w:shd w:val="clear" w:color="auto" w:fill="E0E0E0"/>
            <w:vAlign w:val="center"/>
          </w:tcPr>
          <w:p w14:paraId="54234A1D"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68DF1BDD"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523CEB9D"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0627C95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29888AD4" w14:textId="77777777" w:rsidTr="00797E92">
        <w:trPr>
          <w:jc w:val="center"/>
        </w:trPr>
        <w:tc>
          <w:tcPr>
            <w:tcW w:w="0" w:type="auto"/>
          </w:tcPr>
          <w:p w14:paraId="527AB1F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80A7486" w14:textId="77777777" w:rsidR="00BF154F" w:rsidRPr="002B3585" w:rsidRDefault="00BF154F" w:rsidP="00797E92">
            <w:pPr>
              <w:pStyle w:val="TAC"/>
            </w:pPr>
            <w:r w:rsidRPr="002B3585">
              <w:t>4</w:t>
            </w:r>
          </w:p>
        </w:tc>
        <w:tc>
          <w:tcPr>
            <w:tcW w:w="0" w:type="auto"/>
            <w:vAlign w:val="center"/>
          </w:tcPr>
          <w:p w14:paraId="54251511" w14:textId="77777777" w:rsidR="00BF154F" w:rsidRPr="002B3585" w:rsidRDefault="00BF154F" w:rsidP="00797E92">
            <w:pPr>
              <w:pStyle w:val="TAC"/>
            </w:pPr>
            <w:r w:rsidRPr="002B3585">
              <w:t>4</w:t>
            </w:r>
          </w:p>
        </w:tc>
        <w:tc>
          <w:tcPr>
            <w:tcW w:w="0" w:type="auto"/>
            <w:vAlign w:val="center"/>
          </w:tcPr>
          <w:p w14:paraId="2DA60598" w14:textId="77777777" w:rsidR="00BF154F" w:rsidRPr="002B3585" w:rsidRDefault="00BF154F" w:rsidP="00797E92">
            <w:pPr>
              <w:pStyle w:val="TAC"/>
            </w:pPr>
            <w:r w:rsidRPr="002B3585">
              <w:t>4</w:t>
            </w:r>
          </w:p>
        </w:tc>
        <w:tc>
          <w:tcPr>
            <w:tcW w:w="0" w:type="auto"/>
            <w:vAlign w:val="center"/>
          </w:tcPr>
          <w:p w14:paraId="55315895" w14:textId="77777777" w:rsidR="00BF154F" w:rsidRPr="002B3585" w:rsidRDefault="00BF154F" w:rsidP="00797E92">
            <w:pPr>
              <w:pStyle w:val="TAC"/>
            </w:pPr>
            <w:r w:rsidRPr="002B3585">
              <w:t>4</w:t>
            </w:r>
          </w:p>
        </w:tc>
        <w:tc>
          <w:tcPr>
            <w:tcW w:w="0" w:type="auto"/>
            <w:gridSpan w:val="2"/>
            <w:vAlign w:val="center"/>
          </w:tcPr>
          <w:p w14:paraId="61202717" w14:textId="77777777" w:rsidR="00BF154F" w:rsidRPr="002B3585" w:rsidRDefault="00BF154F" w:rsidP="00797E92">
            <w:pPr>
              <w:pStyle w:val="TAC"/>
            </w:pPr>
            <w:r w:rsidRPr="002B3585">
              <w:rPr>
                <w:rFonts w:hint="eastAsia"/>
              </w:rPr>
              <w:t>4</w:t>
            </w:r>
          </w:p>
        </w:tc>
      </w:tr>
      <w:tr w:rsidR="00BF154F" w:rsidRPr="002B3585" w14:paraId="55E283EE" w14:textId="77777777" w:rsidTr="00797E92">
        <w:trPr>
          <w:jc w:val="center"/>
        </w:trPr>
        <w:tc>
          <w:tcPr>
            <w:tcW w:w="0" w:type="auto"/>
          </w:tcPr>
          <w:p w14:paraId="7642A8F3" w14:textId="77777777" w:rsidR="00BF154F" w:rsidRPr="002B3585" w:rsidRDefault="00BF154F" w:rsidP="00797E92">
            <w:pPr>
              <w:pStyle w:val="TAC"/>
              <w:rPr>
                <w:lang w:val="de-DE"/>
              </w:rPr>
            </w:pPr>
            <w:r w:rsidRPr="002B3585">
              <w:t>Spatial differential CQI</w:t>
            </w:r>
          </w:p>
        </w:tc>
        <w:tc>
          <w:tcPr>
            <w:tcW w:w="0" w:type="auto"/>
            <w:vAlign w:val="center"/>
          </w:tcPr>
          <w:p w14:paraId="76586C7B" w14:textId="77777777" w:rsidR="00BF154F" w:rsidRPr="002B3585" w:rsidRDefault="00BF154F" w:rsidP="00797E92">
            <w:pPr>
              <w:pStyle w:val="TAC"/>
            </w:pPr>
            <w:r w:rsidRPr="002B3585">
              <w:rPr>
                <w:rFonts w:hint="eastAsia"/>
              </w:rPr>
              <w:t>0</w:t>
            </w:r>
          </w:p>
        </w:tc>
        <w:tc>
          <w:tcPr>
            <w:tcW w:w="0" w:type="auto"/>
            <w:vAlign w:val="center"/>
          </w:tcPr>
          <w:p w14:paraId="3946B4C7" w14:textId="77777777" w:rsidR="00BF154F" w:rsidRPr="002B3585" w:rsidRDefault="00BF154F" w:rsidP="00797E92">
            <w:pPr>
              <w:pStyle w:val="TAC"/>
            </w:pPr>
            <w:r w:rsidRPr="002B3585">
              <w:rPr>
                <w:rFonts w:hint="eastAsia"/>
              </w:rPr>
              <w:t>3</w:t>
            </w:r>
          </w:p>
        </w:tc>
        <w:tc>
          <w:tcPr>
            <w:tcW w:w="0" w:type="auto"/>
            <w:vAlign w:val="center"/>
          </w:tcPr>
          <w:p w14:paraId="68920723" w14:textId="77777777" w:rsidR="00BF154F" w:rsidRPr="002B3585" w:rsidRDefault="00BF154F" w:rsidP="00797E92">
            <w:pPr>
              <w:pStyle w:val="TAC"/>
            </w:pPr>
            <w:r w:rsidRPr="002B3585">
              <w:rPr>
                <w:rFonts w:hint="eastAsia"/>
              </w:rPr>
              <w:t>3</w:t>
            </w:r>
          </w:p>
        </w:tc>
        <w:tc>
          <w:tcPr>
            <w:tcW w:w="0" w:type="auto"/>
            <w:vAlign w:val="center"/>
          </w:tcPr>
          <w:p w14:paraId="4528C98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48C8AEB0" w14:textId="77777777" w:rsidR="00BF154F" w:rsidRPr="002B3585" w:rsidRDefault="00BF154F" w:rsidP="00797E92">
            <w:pPr>
              <w:pStyle w:val="TAC"/>
            </w:pPr>
            <w:r w:rsidRPr="002B3585">
              <w:rPr>
                <w:rFonts w:hint="eastAsia"/>
              </w:rPr>
              <w:t>3</w:t>
            </w:r>
          </w:p>
        </w:tc>
      </w:tr>
      <w:tr w:rsidR="00BF154F" w:rsidRPr="002B3585" w14:paraId="753C24C8" w14:textId="77777777" w:rsidTr="00797E92">
        <w:trPr>
          <w:jc w:val="center"/>
        </w:trPr>
        <w:tc>
          <w:tcPr>
            <w:tcW w:w="0" w:type="auto"/>
          </w:tcPr>
          <w:p w14:paraId="6DEC342C" w14:textId="77777777" w:rsidR="00BF154F" w:rsidRPr="002B3585" w:rsidRDefault="00BF154F" w:rsidP="00797E92">
            <w:pPr>
              <w:pStyle w:val="TAC"/>
            </w:pPr>
            <w:r w:rsidRPr="002B3585">
              <w:rPr>
                <w:kern w:val="2"/>
              </w:rPr>
              <w:t>i1</w:t>
            </w:r>
          </w:p>
        </w:tc>
        <w:tc>
          <w:tcPr>
            <w:tcW w:w="0" w:type="auto"/>
            <w:vAlign w:val="center"/>
          </w:tcPr>
          <w:p w14:paraId="199A7FB6" w14:textId="77777777" w:rsidR="00BF154F" w:rsidRPr="002B3585" w:rsidRDefault="00BF154F" w:rsidP="00797E92">
            <w:pPr>
              <w:pStyle w:val="TAC"/>
            </w:pPr>
            <w:r w:rsidRPr="002B3585">
              <w:rPr>
                <w:rFonts w:hint="eastAsia"/>
              </w:rPr>
              <w:t>0</w:t>
            </w:r>
          </w:p>
        </w:tc>
        <w:tc>
          <w:tcPr>
            <w:tcW w:w="0" w:type="auto"/>
            <w:vAlign w:val="center"/>
          </w:tcPr>
          <w:p w14:paraId="5722292E" w14:textId="77777777" w:rsidR="00BF154F" w:rsidRPr="002B3585" w:rsidRDefault="00BF154F" w:rsidP="00797E92">
            <w:pPr>
              <w:pStyle w:val="TAC"/>
            </w:pPr>
            <w:r w:rsidRPr="002B3585">
              <w:rPr>
                <w:rFonts w:hint="eastAsia"/>
              </w:rPr>
              <w:t>0</w:t>
            </w:r>
          </w:p>
        </w:tc>
        <w:tc>
          <w:tcPr>
            <w:tcW w:w="0" w:type="auto"/>
            <w:vAlign w:val="center"/>
          </w:tcPr>
          <w:p w14:paraId="5492AF2A" w14:textId="77777777" w:rsidR="00BF154F" w:rsidRPr="002B3585" w:rsidRDefault="00BF154F" w:rsidP="00797E92">
            <w:pPr>
              <w:pStyle w:val="TAC"/>
            </w:pPr>
            <w:r w:rsidRPr="002B3585">
              <w:rPr>
                <w:rFonts w:hint="eastAsia"/>
              </w:rPr>
              <w:t>0</w:t>
            </w:r>
          </w:p>
        </w:tc>
        <w:tc>
          <w:tcPr>
            <w:tcW w:w="0" w:type="auto"/>
            <w:vAlign w:val="center"/>
          </w:tcPr>
          <w:p w14:paraId="1A56B5DA" w14:textId="77777777" w:rsidR="00BF154F" w:rsidRPr="002B3585" w:rsidRDefault="00BF154F" w:rsidP="00797E92">
            <w:pPr>
              <w:pStyle w:val="TAC"/>
            </w:pPr>
            <w:r w:rsidRPr="002B3585">
              <w:rPr>
                <w:rFonts w:hint="eastAsia"/>
              </w:rPr>
              <w:t>0</w:t>
            </w:r>
          </w:p>
        </w:tc>
        <w:tc>
          <w:tcPr>
            <w:tcW w:w="0" w:type="auto"/>
            <w:gridSpan w:val="2"/>
            <w:vAlign w:val="center"/>
          </w:tcPr>
          <w:p w14:paraId="0B8B2CA3" w14:textId="77777777" w:rsidR="00BF154F" w:rsidRPr="002B3585" w:rsidRDefault="00BF154F" w:rsidP="00797E92">
            <w:pPr>
              <w:pStyle w:val="TAC"/>
            </w:pPr>
            <w:r w:rsidRPr="002B3585">
              <w:rPr>
                <w:rFonts w:hint="eastAsia"/>
              </w:rPr>
              <w:t>0</w:t>
            </w:r>
          </w:p>
        </w:tc>
      </w:tr>
      <w:tr w:rsidR="00BF154F" w:rsidRPr="002B3585" w14:paraId="5FE90A53" w14:textId="77777777" w:rsidTr="00797E92">
        <w:trPr>
          <w:jc w:val="center"/>
        </w:trPr>
        <w:tc>
          <w:tcPr>
            <w:tcW w:w="0" w:type="auto"/>
          </w:tcPr>
          <w:p w14:paraId="1F5BF602" w14:textId="77777777" w:rsidR="00BF154F" w:rsidRPr="002B3585" w:rsidRDefault="00BF154F" w:rsidP="00797E92">
            <w:pPr>
              <w:pStyle w:val="TAC"/>
            </w:pPr>
            <w:r w:rsidRPr="002B3585">
              <w:rPr>
                <w:kern w:val="2"/>
              </w:rPr>
              <w:t>Wide-band i2</w:t>
            </w:r>
          </w:p>
        </w:tc>
        <w:tc>
          <w:tcPr>
            <w:tcW w:w="0" w:type="auto"/>
            <w:vAlign w:val="center"/>
          </w:tcPr>
          <w:p w14:paraId="25F96D31" w14:textId="77777777" w:rsidR="00BF154F" w:rsidRPr="002B3585" w:rsidRDefault="00BF154F" w:rsidP="00797E92">
            <w:pPr>
              <w:pStyle w:val="TAC"/>
            </w:pPr>
            <w:r w:rsidRPr="002B3585">
              <w:rPr>
                <w:rFonts w:hint="eastAsia"/>
              </w:rPr>
              <w:t>4</w:t>
            </w:r>
          </w:p>
        </w:tc>
        <w:tc>
          <w:tcPr>
            <w:tcW w:w="0" w:type="auto"/>
            <w:vAlign w:val="center"/>
          </w:tcPr>
          <w:p w14:paraId="6CDEA8B2" w14:textId="77777777" w:rsidR="00BF154F" w:rsidRPr="002B3585" w:rsidRDefault="00BF154F" w:rsidP="00797E92">
            <w:pPr>
              <w:pStyle w:val="TAC"/>
            </w:pPr>
            <w:r w:rsidRPr="002B3585">
              <w:rPr>
                <w:rFonts w:hint="eastAsia"/>
              </w:rPr>
              <w:t>4</w:t>
            </w:r>
          </w:p>
        </w:tc>
        <w:tc>
          <w:tcPr>
            <w:tcW w:w="0" w:type="auto"/>
            <w:vAlign w:val="center"/>
          </w:tcPr>
          <w:p w14:paraId="34FAA1D6" w14:textId="77777777" w:rsidR="00BF154F" w:rsidRPr="002B3585" w:rsidRDefault="00BF154F" w:rsidP="00797E92">
            <w:pPr>
              <w:pStyle w:val="TAC"/>
            </w:pPr>
            <w:r w:rsidRPr="002B3585">
              <w:rPr>
                <w:rFonts w:hint="eastAsia"/>
              </w:rPr>
              <w:t>4</w:t>
            </w:r>
          </w:p>
        </w:tc>
        <w:tc>
          <w:tcPr>
            <w:tcW w:w="0" w:type="auto"/>
            <w:vAlign w:val="center"/>
          </w:tcPr>
          <w:p w14:paraId="0E1F5B3F" w14:textId="77777777" w:rsidR="00BF154F" w:rsidRPr="002B3585" w:rsidRDefault="00BF154F" w:rsidP="00797E92">
            <w:pPr>
              <w:pStyle w:val="TAC"/>
            </w:pPr>
            <w:r w:rsidRPr="002B3585">
              <w:rPr>
                <w:rFonts w:hint="eastAsia"/>
              </w:rPr>
              <w:t>3</w:t>
            </w:r>
          </w:p>
        </w:tc>
        <w:tc>
          <w:tcPr>
            <w:tcW w:w="0" w:type="auto"/>
            <w:gridSpan w:val="2"/>
            <w:vAlign w:val="center"/>
          </w:tcPr>
          <w:p w14:paraId="63FC44D2" w14:textId="77777777" w:rsidR="00BF154F" w:rsidRPr="002B3585" w:rsidRDefault="00BF154F" w:rsidP="00797E92">
            <w:pPr>
              <w:pStyle w:val="TAC"/>
            </w:pPr>
            <w:r w:rsidRPr="002B3585">
              <w:rPr>
                <w:rFonts w:hint="eastAsia"/>
              </w:rPr>
              <w:t>0</w:t>
            </w:r>
          </w:p>
        </w:tc>
      </w:tr>
    </w:tbl>
    <w:p w14:paraId="0A3DEA6C" w14:textId="77777777" w:rsidR="00564158" w:rsidRDefault="00564158" w:rsidP="00564158">
      <w:pPr>
        <w:rPr>
          <w:lang w:val="en-US"/>
        </w:rPr>
      </w:pPr>
    </w:p>
    <w:p w14:paraId="0456E3AA" w14:textId="77777777"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463E7A1E" w14:textId="77777777" w:rsidTr="00020D7C">
        <w:trPr>
          <w:gridAfter w:val="1"/>
          <w:wAfter w:w="7" w:type="dxa"/>
          <w:jc w:val="center"/>
        </w:trPr>
        <w:tc>
          <w:tcPr>
            <w:tcW w:w="0" w:type="auto"/>
            <w:vMerge w:val="restart"/>
            <w:shd w:val="clear" w:color="auto" w:fill="E0E0E0"/>
            <w:vAlign w:val="center"/>
          </w:tcPr>
          <w:p w14:paraId="1468AD9A" w14:textId="77777777" w:rsidR="00564158" w:rsidRPr="00466738" w:rsidRDefault="00564158" w:rsidP="00967D18">
            <w:pPr>
              <w:pStyle w:val="TAH"/>
              <w:rPr>
                <w:lang w:eastAsia="zh-CN"/>
              </w:rPr>
            </w:pPr>
          </w:p>
          <w:p w14:paraId="0ED8B34E" w14:textId="77777777" w:rsidR="00564158" w:rsidRPr="00466738" w:rsidRDefault="00564158" w:rsidP="00967D18">
            <w:pPr>
              <w:pStyle w:val="TAH"/>
            </w:pPr>
            <w:r w:rsidRPr="00466738">
              <w:t>Field</w:t>
            </w:r>
          </w:p>
        </w:tc>
        <w:tc>
          <w:tcPr>
            <w:tcW w:w="2181" w:type="dxa"/>
            <w:gridSpan w:val="2"/>
            <w:shd w:val="clear" w:color="auto" w:fill="E0E0E0"/>
            <w:vAlign w:val="center"/>
          </w:tcPr>
          <w:p w14:paraId="2A638051" w14:textId="77777777" w:rsidR="00564158" w:rsidRPr="00466738" w:rsidRDefault="00564158" w:rsidP="00967D18">
            <w:pPr>
              <w:pStyle w:val="TAH"/>
            </w:pPr>
            <w:r w:rsidRPr="00466738">
              <w:t>Bit width</w:t>
            </w:r>
          </w:p>
        </w:tc>
      </w:tr>
      <w:tr w:rsidR="00564158" w:rsidRPr="008462B9" w14:paraId="31DB99B8" w14:textId="77777777" w:rsidTr="00020D7C">
        <w:trPr>
          <w:jc w:val="center"/>
        </w:trPr>
        <w:tc>
          <w:tcPr>
            <w:tcW w:w="0" w:type="auto"/>
            <w:vMerge/>
            <w:shd w:val="clear" w:color="auto" w:fill="E0E0E0"/>
            <w:vAlign w:val="center"/>
          </w:tcPr>
          <w:p w14:paraId="65DFB0CE" w14:textId="77777777" w:rsidR="00564158" w:rsidRPr="00466738" w:rsidRDefault="00564158" w:rsidP="00967D18">
            <w:pPr>
              <w:pStyle w:val="TAH"/>
            </w:pPr>
          </w:p>
        </w:tc>
        <w:tc>
          <w:tcPr>
            <w:tcW w:w="0" w:type="auto"/>
            <w:shd w:val="clear" w:color="auto" w:fill="E0E0E0"/>
            <w:vAlign w:val="center"/>
          </w:tcPr>
          <w:p w14:paraId="518EBBDB" w14:textId="77777777" w:rsidR="00564158" w:rsidRPr="00466738" w:rsidRDefault="00564158" w:rsidP="00967D18">
            <w:pPr>
              <w:pStyle w:val="TAH"/>
            </w:pPr>
            <w:r w:rsidRPr="00466738">
              <w:t>Rank = 1</w:t>
            </w:r>
          </w:p>
        </w:tc>
        <w:tc>
          <w:tcPr>
            <w:tcW w:w="1226" w:type="dxa"/>
            <w:gridSpan w:val="2"/>
            <w:shd w:val="clear" w:color="auto" w:fill="E0E0E0"/>
            <w:vAlign w:val="center"/>
          </w:tcPr>
          <w:p w14:paraId="6BC9A569" w14:textId="77777777" w:rsidR="00564158" w:rsidRPr="00466738" w:rsidRDefault="00564158" w:rsidP="00967D18">
            <w:pPr>
              <w:pStyle w:val="TAH"/>
              <w:rPr>
                <w:lang w:val="de-DE"/>
              </w:rPr>
            </w:pPr>
            <w:r w:rsidRPr="00466738">
              <w:rPr>
                <w:lang w:val="de-DE"/>
              </w:rPr>
              <w:t>Rank = 2</w:t>
            </w:r>
          </w:p>
        </w:tc>
      </w:tr>
      <w:tr w:rsidR="00564158" w:rsidRPr="00466738" w14:paraId="21BB88E3" w14:textId="77777777" w:rsidTr="00020D7C">
        <w:trPr>
          <w:gridAfter w:val="1"/>
          <w:wAfter w:w="7" w:type="dxa"/>
          <w:jc w:val="center"/>
        </w:trPr>
        <w:tc>
          <w:tcPr>
            <w:tcW w:w="0" w:type="auto"/>
            <w:vAlign w:val="center"/>
          </w:tcPr>
          <w:p w14:paraId="50A4E2F6"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60A3DD45" w14:textId="77777777" w:rsidR="00564158" w:rsidRPr="00466738" w:rsidRDefault="00564158" w:rsidP="00967D18">
            <w:pPr>
              <w:pStyle w:val="TAC"/>
              <w:rPr>
                <w:lang w:val="de-DE"/>
              </w:rPr>
            </w:pPr>
            <w:r w:rsidRPr="00466738">
              <w:rPr>
                <w:lang w:val="de-DE"/>
              </w:rPr>
              <w:t>4</w:t>
            </w:r>
          </w:p>
        </w:tc>
        <w:tc>
          <w:tcPr>
            <w:tcW w:w="1219" w:type="dxa"/>
            <w:vAlign w:val="center"/>
          </w:tcPr>
          <w:p w14:paraId="096C7B1C" w14:textId="77777777" w:rsidR="00564158" w:rsidRPr="00466738" w:rsidRDefault="00564158" w:rsidP="00967D18">
            <w:pPr>
              <w:pStyle w:val="TAC"/>
              <w:rPr>
                <w:lang w:val="de-DE" w:eastAsia="zh-CN"/>
              </w:rPr>
            </w:pPr>
            <w:r w:rsidRPr="00466738">
              <w:rPr>
                <w:lang w:val="de-DE"/>
              </w:rPr>
              <w:t>4</w:t>
            </w:r>
          </w:p>
        </w:tc>
      </w:tr>
      <w:tr w:rsidR="00564158" w:rsidRPr="00466738" w14:paraId="0A635F4B" w14:textId="77777777" w:rsidTr="00020D7C">
        <w:trPr>
          <w:gridAfter w:val="1"/>
          <w:wAfter w:w="7" w:type="dxa"/>
          <w:jc w:val="center"/>
        </w:trPr>
        <w:tc>
          <w:tcPr>
            <w:tcW w:w="0" w:type="auto"/>
            <w:vAlign w:val="center"/>
          </w:tcPr>
          <w:p w14:paraId="327F2A48" w14:textId="77777777" w:rsidR="00564158" w:rsidRPr="00466738" w:rsidRDefault="00564158" w:rsidP="00967D18">
            <w:pPr>
              <w:pStyle w:val="TAC"/>
              <w:rPr>
                <w:lang w:val="de-DE"/>
              </w:rPr>
            </w:pPr>
            <w:r w:rsidRPr="00466738">
              <w:t>Spatial differential CQI</w:t>
            </w:r>
          </w:p>
        </w:tc>
        <w:tc>
          <w:tcPr>
            <w:tcW w:w="0" w:type="auto"/>
            <w:vAlign w:val="center"/>
          </w:tcPr>
          <w:p w14:paraId="5385E060" w14:textId="77777777" w:rsidR="00564158" w:rsidRPr="00466738" w:rsidRDefault="00564158" w:rsidP="00967D18">
            <w:pPr>
              <w:pStyle w:val="TAC"/>
            </w:pPr>
            <w:r w:rsidRPr="00466738">
              <w:rPr>
                <w:rFonts w:hint="eastAsia"/>
              </w:rPr>
              <w:t>0</w:t>
            </w:r>
          </w:p>
        </w:tc>
        <w:tc>
          <w:tcPr>
            <w:tcW w:w="1219" w:type="dxa"/>
            <w:vAlign w:val="center"/>
          </w:tcPr>
          <w:p w14:paraId="51FDA302" w14:textId="77777777" w:rsidR="00564158" w:rsidRPr="00466738" w:rsidRDefault="00564158" w:rsidP="00967D18">
            <w:pPr>
              <w:pStyle w:val="TAC"/>
            </w:pPr>
            <w:r w:rsidRPr="00466738">
              <w:rPr>
                <w:rFonts w:hint="eastAsia"/>
              </w:rPr>
              <w:t>3</w:t>
            </w:r>
          </w:p>
        </w:tc>
      </w:tr>
      <w:tr w:rsidR="00564158" w:rsidRPr="00466738" w14:paraId="412C6290" w14:textId="77777777" w:rsidTr="00020D7C">
        <w:trPr>
          <w:gridAfter w:val="1"/>
          <w:wAfter w:w="7" w:type="dxa"/>
          <w:jc w:val="center"/>
        </w:trPr>
        <w:tc>
          <w:tcPr>
            <w:tcW w:w="0" w:type="auto"/>
            <w:vAlign w:val="center"/>
          </w:tcPr>
          <w:p w14:paraId="214B7260" w14:textId="77777777" w:rsidR="00564158" w:rsidRPr="00466738" w:rsidRDefault="00564158" w:rsidP="00967D18">
            <w:pPr>
              <w:pStyle w:val="TAC"/>
            </w:pPr>
            <w:r w:rsidRPr="00466738">
              <w:t>Precoding matrix indicator</w:t>
            </w:r>
          </w:p>
        </w:tc>
        <w:tc>
          <w:tcPr>
            <w:tcW w:w="0" w:type="auto"/>
            <w:vAlign w:val="center"/>
          </w:tcPr>
          <w:p w14:paraId="666F9434" w14:textId="77777777" w:rsidR="00564158" w:rsidRPr="00466738" w:rsidRDefault="00564158" w:rsidP="00967D18">
            <w:pPr>
              <w:pStyle w:val="TAC"/>
            </w:pPr>
            <w:r>
              <w:t>0</w:t>
            </w:r>
          </w:p>
        </w:tc>
        <w:tc>
          <w:tcPr>
            <w:tcW w:w="1219" w:type="dxa"/>
            <w:vAlign w:val="center"/>
          </w:tcPr>
          <w:p w14:paraId="61958C18" w14:textId="77777777" w:rsidR="00564158" w:rsidRPr="00466738" w:rsidRDefault="00564158" w:rsidP="00967D18">
            <w:pPr>
              <w:pStyle w:val="TAC"/>
            </w:pPr>
            <w:r>
              <w:t>0</w:t>
            </w:r>
          </w:p>
        </w:tc>
      </w:tr>
    </w:tbl>
    <w:p w14:paraId="5ECE1317" w14:textId="77777777" w:rsidR="00673102" w:rsidRDefault="00673102" w:rsidP="00C85571">
      <w:pPr>
        <w:rPr>
          <w:lang w:eastAsia="zh-CN"/>
        </w:rPr>
      </w:pPr>
    </w:p>
    <w:p w14:paraId="22BF3EF6" w14:textId="77777777"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73EB7B68" w14:textId="77777777" w:rsidTr="00020D7C">
        <w:trPr>
          <w:trHeight w:val="105"/>
          <w:jc w:val="center"/>
        </w:trPr>
        <w:tc>
          <w:tcPr>
            <w:tcW w:w="0" w:type="auto"/>
            <w:vMerge w:val="restart"/>
            <w:shd w:val="clear" w:color="auto" w:fill="E0E0E0"/>
            <w:vAlign w:val="center"/>
          </w:tcPr>
          <w:p w14:paraId="1DDF2289" w14:textId="77777777" w:rsidR="00673102" w:rsidRPr="000606EF" w:rsidRDefault="00673102" w:rsidP="00673102">
            <w:pPr>
              <w:pStyle w:val="TAH"/>
            </w:pPr>
            <w:r w:rsidRPr="000606EF">
              <w:t>Field</w:t>
            </w:r>
          </w:p>
        </w:tc>
        <w:tc>
          <w:tcPr>
            <w:tcW w:w="0" w:type="auto"/>
            <w:gridSpan w:val="6"/>
            <w:shd w:val="clear" w:color="auto" w:fill="E0E0E0"/>
            <w:vAlign w:val="center"/>
          </w:tcPr>
          <w:p w14:paraId="143C99F8" w14:textId="77777777" w:rsidR="00673102" w:rsidRPr="000606EF" w:rsidRDefault="00673102" w:rsidP="00673102">
            <w:pPr>
              <w:pStyle w:val="TAH"/>
            </w:pPr>
            <w:r w:rsidRPr="000606EF">
              <w:t>Bit width</w:t>
            </w:r>
          </w:p>
        </w:tc>
      </w:tr>
      <w:tr w:rsidR="00673102" w:rsidRPr="000606EF" w14:paraId="56CB8061" w14:textId="77777777" w:rsidTr="00020D7C">
        <w:trPr>
          <w:trHeight w:val="105"/>
          <w:jc w:val="center"/>
        </w:trPr>
        <w:tc>
          <w:tcPr>
            <w:tcW w:w="0" w:type="auto"/>
            <w:vMerge/>
            <w:shd w:val="clear" w:color="auto" w:fill="E0E0E0"/>
            <w:vAlign w:val="center"/>
          </w:tcPr>
          <w:p w14:paraId="2BEA4D74" w14:textId="77777777" w:rsidR="00673102" w:rsidRPr="000606EF" w:rsidRDefault="00673102" w:rsidP="00673102">
            <w:pPr>
              <w:pStyle w:val="TAH"/>
            </w:pPr>
          </w:p>
        </w:tc>
        <w:tc>
          <w:tcPr>
            <w:tcW w:w="0" w:type="auto"/>
            <w:gridSpan w:val="6"/>
            <w:shd w:val="clear" w:color="auto" w:fill="E0E0E0"/>
            <w:vAlign w:val="center"/>
          </w:tcPr>
          <w:p w14:paraId="56AA1A9B" w14:textId="77777777" w:rsidR="00673102" w:rsidRPr="000606EF" w:rsidRDefault="00673102" w:rsidP="00673102">
            <w:pPr>
              <w:pStyle w:val="TAH"/>
            </w:pPr>
            <w:r w:rsidRPr="000606EF">
              <w:t>8 antenna ports</w:t>
            </w:r>
          </w:p>
        </w:tc>
      </w:tr>
      <w:tr w:rsidR="00673102" w:rsidRPr="000606EF" w14:paraId="3B5CEE64" w14:textId="77777777" w:rsidTr="00020D7C">
        <w:trPr>
          <w:trHeight w:val="105"/>
          <w:jc w:val="center"/>
        </w:trPr>
        <w:tc>
          <w:tcPr>
            <w:tcW w:w="0" w:type="auto"/>
            <w:vMerge/>
            <w:shd w:val="clear" w:color="auto" w:fill="E0E0E0"/>
            <w:vAlign w:val="center"/>
          </w:tcPr>
          <w:p w14:paraId="5808DB6F" w14:textId="77777777" w:rsidR="00673102" w:rsidRPr="000606EF" w:rsidRDefault="00673102" w:rsidP="00673102">
            <w:pPr>
              <w:pStyle w:val="TAH"/>
            </w:pPr>
          </w:p>
        </w:tc>
        <w:tc>
          <w:tcPr>
            <w:tcW w:w="0" w:type="auto"/>
            <w:gridSpan w:val="2"/>
            <w:shd w:val="clear" w:color="auto" w:fill="E0E0E0"/>
            <w:vAlign w:val="center"/>
          </w:tcPr>
          <w:p w14:paraId="66D71520"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64526ABA"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48D5564F" w14:textId="77777777" w:rsidR="00673102" w:rsidRPr="000606EF" w:rsidRDefault="00673102" w:rsidP="00673102">
            <w:pPr>
              <w:pStyle w:val="TAH"/>
            </w:pPr>
            <w:r>
              <w:t>Rank = 3</w:t>
            </w:r>
          </w:p>
        </w:tc>
      </w:tr>
      <w:tr w:rsidR="00673102" w:rsidRPr="000606EF" w14:paraId="56AE1A6A" w14:textId="77777777" w:rsidTr="00020D7C">
        <w:trPr>
          <w:trHeight w:val="105"/>
          <w:jc w:val="center"/>
        </w:trPr>
        <w:tc>
          <w:tcPr>
            <w:tcW w:w="0" w:type="auto"/>
            <w:vMerge/>
            <w:shd w:val="clear" w:color="auto" w:fill="E0E0E0"/>
            <w:vAlign w:val="center"/>
          </w:tcPr>
          <w:p w14:paraId="7732360F" w14:textId="77777777" w:rsidR="00673102" w:rsidRPr="000606EF" w:rsidRDefault="00673102" w:rsidP="00673102">
            <w:pPr>
              <w:pStyle w:val="TAH"/>
            </w:pPr>
          </w:p>
        </w:tc>
        <w:tc>
          <w:tcPr>
            <w:tcW w:w="0" w:type="auto"/>
            <w:shd w:val="clear" w:color="auto" w:fill="E0E0E0"/>
            <w:vAlign w:val="center"/>
          </w:tcPr>
          <w:p w14:paraId="5C50E571" w14:textId="77777777" w:rsidR="00673102" w:rsidRPr="000606EF" w:rsidRDefault="00673102" w:rsidP="00673102">
            <w:pPr>
              <w:pStyle w:val="TAH"/>
            </w:pPr>
            <w:r w:rsidRPr="000606EF">
              <w:t>PTI=0</w:t>
            </w:r>
          </w:p>
        </w:tc>
        <w:tc>
          <w:tcPr>
            <w:tcW w:w="0" w:type="auto"/>
            <w:shd w:val="clear" w:color="auto" w:fill="E0E0E0"/>
            <w:vAlign w:val="center"/>
          </w:tcPr>
          <w:p w14:paraId="267F13F7" w14:textId="77777777" w:rsidR="00673102" w:rsidRPr="000606EF" w:rsidRDefault="00673102" w:rsidP="00673102">
            <w:pPr>
              <w:pStyle w:val="TAH"/>
            </w:pPr>
            <w:r w:rsidRPr="000606EF">
              <w:t>PTI=1</w:t>
            </w:r>
          </w:p>
        </w:tc>
        <w:tc>
          <w:tcPr>
            <w:tcW w:w="0" w:type="auto"/>
            <w:shd w:val="clear" w:color="auto" w:fill="E0E0E0"/>
            <w:vAlign w:val="center"/>
          </w:tcPr>
          <w:p w14:paraId="742DC47E" w14:textId="77777777" w:rsidR="00673102" w:rsidRPr="000606EF" w:rsidRDefault="00673102" w:rsidP="00673102">
            <w:pPr>
              <w:pStyle w:val="TAH"/>
            </w:pPr>
            <w:r w:rsidRPr="000606EF">
              <w:t>PTI=0</w:t>
            </w:r>
          </w:p>
        </w:tc>
        <w:tc>
          <w:tcPr>
            <w:tcW w:w="0" w:type="auto"/>
            <w:shd w:val="clear" w:color="auto" w:fill="E0E0E0"/>
            <w:vAlign w:val="center"/>
          </w:tcPr>
          <w:p w14:paraId="1AD806D8" w14:textId="77777777" w:rsidR="00673102" w:rsidRPr="000606EF" w:rsidRDefault="00673102" w:rsidP="00673102">
            <w:pPr>
              <w:pStyle w:val="TAH"/>
            </w:pPr>
            <w:r w:rsidRPr="000606EF">
              <w:t>PTI=1</w:t>
            </w:r>
          </w:p>
        </w:tc>
        <w:tc>
          <w:tcPr>
            <w:tcW w:w="0" w:type="auto"/>
            <w:shd w:val="clear" w:color="auto" w:fill="E0E0E0"/>
            <w:vAlign w:val="center"/>
          </w:tcPr>
          <w:p w14:paraId="6C8B43B0" w14:textId="77777777" w:rsidR="00673102" w:rsidRPr="000606EF" w:rsidRDefault="00673102" w:rsidP="00673102">
            <w:pPr>
              <w:pStyle w:val="TAH"/>
            </w:pPr>
            <w:r w:rsidRPr="000606EF">
              <w:t>PTI=0</w:t>
            </w:r>
          </w:p>
        </w:tc>
        <w:tc>
          <w:tcPr>
            <w:tcW w:w="0" w:type="auto"/>
            <w:shd w:val="clear" w:color="auto" w:fill="E0E0E0"/>
            <w:vAlign w:val="center"/>
          </w:tcPr>
          <w:p w14:paraId="35B0B21F" w14:textId="77777777" w:rsidR="00673102" w:rsidRPr="000606EF" w:rsidRDefault="00673102" w:rsidP="00673102">
            <w:pPr>
              <w:pStyle w:val="TAH"/>
            </w:pPr>
            <w:r w:rsidRPr="000606EF">
              <w:t>PTI=1</w:t>
            </w:r>
          </w:p>
        </w:tc>
      </w:tr>
      <w:tr w:rsidR="00673102" w14:paraId="7590E061" w14:textId="77777777" w:rsidTr="00020D7C">
        <w:trPr>
          <w:jc w:val="center"/>
        </w:trPr>
        <w:tc>
          <w:tcPr>
            <w:tcW w:w="0" w:type="auto"/>
            <w:vAlign w:val="center"/>
          </w:tcPr>
          <w:p w14:paraId="70383576" w14:textId="77777777" w:rsidR="00673102" w:rsidRDefault="00673102" w:rsidP="00673102">
            <w:pPr>
              <w:pStyle w:val="TAC"/>
            </w:pPr>
            <w:r>
              <w:t>Wide-band CQI</w:t>
            </w:r>
          </w:p>
        </w:tc>
        <w:tc>
          <w:tcPr>
            <w:tcW w:w="0" w:type="auto"/>
            <w:vAlign w:val="center"/>
          </w:tcPr>
          <w:p w14:paraId="3767F1B8" w14:textId="77777777" w:rsidR="00673102" w:rsidRDefault="00673102" w:rsidP="00673102">
            <w:pPr>
              <w:pStyle w:val="TAC"/>
            </w:pPr>
            <w:r>
              <w:t>0</w:t>
            </w:r>
          </w:p>
        </w:tc>
        <w:tc>
          <w:tcPr>
            <w:tcW w:w="0" w:type="auto"/>
            <w:vAlign w:val="center"/>
          </w:tcPr>
          <w:p w14:paraId="29B0F171" w14:textId="77777777" w:rsidR="00673102" w:rsidRDefault="00673102" w:rsidP="00673102">
            <w:pPr>
              <w:pStyle w:val="TAC"/>
            </w:pPr>
            <w:r>
              <w:t>4</w:t>
            </w:r>
          </w:p>
        </w:tc>
        <w:tc>
          <w:tcPr>
            <w:tcW w:w="0" w:type="auto"/>
            <w:vAlign w:val="center"/>
          </w:tcPr>
          <w:p w14:paraId="042B4E7A" w14:textId="77777777" w:rsidR="00673102" w:rsidRDefault="00673102" w:rsidP="00673102">
            <w:pPr>
              <w:pStyle w:val="TAC"/>
            </w:pPr>
            <w:r>
              <w:t>0</w:t>
            </w:r>
          </w:p>
        </w:tc>
        <w:tc>
          <w:tcPr>
            <w:tcW w:w="0" w:type="auto"/>
            <w:vAlign w:val="center"/>
          </w:tcPr>
          <w:p w14:paraId="0C6E4A4F" w14:textId="77777777" w:rsidR="00673102" w:rsidRDefault="00673102" w:rsidP="00673102">
            <w:pPr>
              <w:pStyle w:val="TAC"/>
            </w:pPr>
            <w:r>
              <w:t>4</w:t>
            </w:r>
          </w:p>
        </w:tc>
        <w:tc>
          <w:tcPr>
            <w:tcW w:w="0" w:type="auto"/>
            <w:vAlign w:val="center"/>
          </w:tcPr>
          <w:p w14:paraId="7E255DB6" w14:textId="77777777" w:rsidR="00673102" w:rsidRDefault="00673102" w:rsidP="00673102">
            <w:pPr>
              <w:pStyle w:val="TAC"/>
            </w:pPr>
            <w:r>
              <w:t>0</w:t>
            </w:r>
          </w:p>
        </w:tc>
        <w:tc>
          <w:tcPr>
            <w:tcW w:w="0" w:type="auto"/>
            <w:vAlign w:val="center"/>
          </w:tcPr>
          <w:p w14:paraId="7A8904FA" w14:textId="77777777" w:rsidR="00673102" w:rsidRDefault="00673102" w:rsidP="00673102">
            <w:pPr>
              <w:pStyle w:val="TAC"/>
            </w:pPr>
            <w:r>
              <w:t>4</w:t>
            </w:r>
          </w:p>
        </w:tc>
      </w:tr>
      <w:tr w:rsidR="00673102" w14:paraId="597AE92F" w14:textId="77777777" w:rsidTr="00020D7C">
        <w:trPr>
          <w:jc w:val="center"/>
        </w:trPr>
        <w:tc>
          <w:tcPr>
            <w:tcW w:w="0" w:type="auto"/>
            <w:vAlign w:val="center"/>
          </w:tcPr>
          <w:p w14:paraId="51FCE94A" w14:textId="77777777" w:rsidR="00673102" w:rsidRDefault="00673102" w:rsidP="00673102">
            <w:pPr>
              <w:pStyle w:val="TAC"/>
            </w:pPr>
            <w:r>
              <w:t>Spatial differential CQI</w:t>
            </w:r>
          </w:p>
        </w:tc>
        <w:tc>
          <w:tcPr>
            <w:tcW w:w="0" w:type="auto"/>
            <w:vAlign w:val="center"/>
          </w:tcPr>
          <w:p w14:paraId="6E8EA60E" w14:textId="77777777" w:rsidR="00673102" w:rsidRDefault="00673102" w:rsidP="00673102">
            <w:pPr>
              <w:pStyle w:val="TAC"/>
            </w:pPr>
            <w:r>
              <w:t>0</w:t>
            </w:r>
          </w:p>
        </w:tc>
        <w:tc>
          <w:tcPr>
            <w:tcW w:w="0" w:type="auto"/>
            <w:vAlign w:val="center"/>
          </w:tcPr>
          <w:p w14:paraId="71854FAF" w14:textId="77777777" w:rsidR="00673102" w:rsidRDefault="00673102" w:rsidP="00673102">
            <w:pPr>
              <w:pStyle w:val="TAC"/>
            </w:pPr>
            <w:r>
              <w:t>0</w:t>
            </w:r>
          </w:p>
        </w:tc>
        <w:tc>
          <w:tcPr>
            <w:tcW w:w="0" w:type="auto"/>
            <w:vAlign w:val="center"/>
          </w:tcPr>
          <w:p w14:paraId="224EDC4B" w14:textId="77777777" w:rsidR="00673102" w:rsidRDefault="00673102" w:rsidP="00673102">
            <w:pPr>
              <w:pStyle w:val="TAC"/>
            </w:pPr>
            <w:r>
              <w:t>0</w:t>
            </w:r>
          </w:p>
        </w:tc>
        <w:tc>
          <w:tcPr>
            <w:tcW w:w="0" w:type="auto"/>
            <w:vAlign w:val="center"/>
          </w:tcPr>
          <w:p w14:paraId="4665FC7E" w14:textId="77777777" w:rsidR="00673102" w:rsidRDefault="00673102" w:rsidP="00673102">
            <w:pPr>
              <w:pStyle w:val="TAC"/>
            </w:pPr>
            <w:r>
              <w:t>3</w:t>
            </w:r>
          </w:p>
        </w:tc>
        <w:tc>
          <w:tcPr>
            <w:tcW w:w="0" w:type="auto"/>
            <w:vAlign w:val="center"/>
          </w:tcPr>
          <w:p w14:paraId="5194400B" w14:textId="77777777" w:rsidR="00673102" w:rsidRDefault="00673102" w:rsidP="00673102">
            <w:pPr>
              <w:pStyle w:val="TAC"/>
            </w:pPr>
            <w:r>
              <w:t>0</w:t>
            </w:r>
          </w:p>
        </w:tc>
        <w:tc>
          <w:tcPr>
            <w:tcW w:w="0" w:type="auto"/>
            <w:vAlign w:val="center"/>
          </w:tcPr>
          <w:p w14:paraId="3F69D0C5" w14:textId="77777777" w:rsidR="00673102" w:rsidRDefault="00673102" w:rsidP="00673102">
            <w:pPr>
              <w:pStyle w:val="TAC"/>
            </w:pPr>
            <w:r>
              <w:t>3</w:t>
            </w:r>
          </w:p>
        </w:tc>
      </w:tr>
      <w:tr w:rsidR="00673102" w14:paraId="5B64939C" w14:textId="77777777" w:rsidTr="00020D7C">
        <w:trPr>
          <w:jc w:val="center"/>
        </w:trPr>
        <w:tc>
          <w:tcPr>
            <w:tcW w:w="0" w:type="auto"/>
            <w:vAlign w:val="center"/>
          </w:tcPr>
          <w:p w14:paraId="5B50A530" w14:textId="77777777" w:rsidR="00673102" w:rsidRDefault="00673102" w:rsidP="00673102">
            <w:pPr>
              <w:pStyle w:val="TAC"/>
            </w:pPr>
            <w:r>
              <w:t>i1</w:t>
            </w:r>
          </w:p>
        </w:tc>
        <w:tc>
          <w:tcPr>
            <w:tcW w:w="0" w:type="auto"/>
            <w:vAlign w:val="center"/>
          </w:tcPr>
          <w:p w14:paraId="3FDDF89B" w14:textId="77777777" w:rsidR="00673102" w:rsidRDefault="00673102" w:rsidP="00673102">
            <w:pPr>
              <w:pStyle w:val="TAC"/>
            </w:pPr>
            <w:r>
              <w:t>4</w:t>
            </w:r>
          </w:p>
        </w:tc>
        <w:tc>
          <w:tcPr>
            <w:tcW w:w="0" w:type="auto"/>
            <w:vAlign w:val="center"/>
          </w:tcPr>
          <w:p w14:paraId="419727CD" w14:textId="77777777" w:rsidR="00673102" w:rsidRDefault="00673102" w:rsidP="00673102">
            <w:pPr>
              <w:pStyle w:val="TAC"/>
            </w:pPr>
            <w:r>
              <w:t>0</w:t>
            </w:r>
          </w:p>
        </w:tc>
        <w:tc>
          <w:tcPr>
            <w:tcW w:w="0" w:type="auto"/>
            <w:vAlign w:val="center"/>
          </w:tcPr>
          <w:p w14:paraId="5EDEC6FA" w14:textId="77777777" w:rsidR="00673102" w:rsidRDefault="00673102" w:rsidP="00673102">
            <w:pPr>
              <w:pStyle w:val="TAC"/>
            </w:pPr>
            <w:r>
              <w:t>4</w:t>
            </w:r>
          </w:p>
        </w:tc>
        <w:tc>
          <w:tcPr>
            <w:tcW w:w="0" w:type="auto"/>
            <w:vAlign w:val="center"/>
          </w:tcPr>
          <w:p w14:paraId="2384470E" w14:textId="77777777" w:rsidR="00673102" w:rsidRDefault="00673102" w:rsidP="00673102">
            <w:pPr>
              <w:pStyle w:val="TAC"/>
            </w:pPr>
            <w:r>
              <w:t>0</w:t>
            </w:r>
          </w:p>
        </w:tc>
        <w:tc>
          <w:tcPr>
            <w:tcW w:w="0" w:type="auto"/>
            <w:vAlign w:val="center"/>
          </w:tcPr>
          <w:p w14:paraId="24A69C95" w14:textId="77777777" w:rsidR="00673102" w:rsidRDefault="00673102" w:rsidP="00673102">
            <w:pPr>
              <w:pStyle w:val="TAC"/>
            </w:pPr>
            <w:r>
              <w:t>2</w:t>
            </w:r>
          </w:p>
        </w:tc>
        <w:tc>
          <w:tcPr>
            <w:tcW w:w="0" w:type="auto"/>
            <w:vAlign w:val="center"/>
          </w:tcPr>
          <w:p w14:paraId="26D1D852" w14:textId="77777777" w:rsidR="00673102" w:rsidRDefault="00673102" w:rsidP="00673102">
            <w:pPr>
              <w:pStyle w:val="TAC"/>
            </w:pPr>
            <w:r>
              <w:t>0</w:t>
            </w:r>
          </w:p>
        </w:tc>
      </w:tr>
      <w:tr w:rsidR="00673102" w14:paraId="36C57050" w14:textId="77777777" w:rsidTr="00020D7C">
        <w:trPr>
          <w:jc w:val="center"/>
        </w:trPr>
        <w:tc>
          <w:tcPr>
            <w:tcW w:w="0" w:type="auto"/>
            <w:vAlign w:val="center"/>
          </w:tcPr>
          <w:p w14:paraId="3C7FAF00" w14:textId="77777777" w:rsidR="00673102" w:rsidRDefault="00673102" w:rsidP="00673102">
            <w:pPr>
              <w:pStyle w:val="TAC"/>
            </w:pPr>
            <w:r>
              <w:t>Wide-band i2</w:t>
            </w:r>
          </w:p>
        </w:tc>
        <w:tc>
          <w:tcPr>
            <w:tcW w:w="0" w:type="auto"/>
            <w:vAlign w:val="center"/>
          </w:tcPr>
          <w:p w14:paraId="096958FD" w14:textId="77777777" w:rsidR="00673102" w:rsidRDefault="00673102" w:rsidP="00673102">
            <w:pPr>
              <w:pStyle w:val="TAC"/>
            </w:pPr>
            <w:r>
              <w:t>0</w:t>
            </w:r>
          </w:p>
        </w:tc>
        <w:tc>
          <w:tcPr>
            <w:tcW w:w="0" w:type="auto"/>
            <w:vAlign w:val="center"/>
          </w:tcPr>
          <w:p w14:paraId="2987880D" w14:textId="77777777" w:rsidR="00673102" w:rsidRDefault="00673102" w:rsidP="00673102">
            <w:pPr>
              <w:pStyle w:val="TAC"/>
            </w:pPr>
            <w:r>
              <w:t>4</w:t>
            </w:r>
          </w:p>
        </w:tc>
        <w:tc>
          <w:tcPr>
            <w:tcW w:w="0" w:type="auto"/>
            <w:vAlign w:val="center"/>
          </w:tcPr>
          <w:p w14:paraId="4F7B1FA8" w14:textId="77777777" w:rsidR="00673102" w:rsidRDefault="00673102" w:rsidP="00673102">
            <w:pPr>
              <w:pStyle w:val="TAC"/>
            </w:pPr>
            <w:r>
              <w:t>0</w:t>
            </w:r>
          </w:p>
        </w:tc>
        <w:tc>
          <w:tcPr>
            <w:tcW w:w="0" w:type="auto"/>
            <w:vAlign w:val="center"/>
          </w:tcPr>
          <w:p w14:paraId="417A4E11" w14:textId="77777777" w:rsidR="00673102" w:rsidRDefault="00673102" w:rsidP="00673102">
            <w:pPr>
              <w:pStyle w:val="TAC"/>
            </w:pPr>
            <w:r>
              <w:t>4</w:t>
            </w:r>
          </w:p>
        </w:tc>
        <w:tc>
          <w:tcPr>
            <w:tcW w:w="0" w:type="auto"/>
            <w:vAlign w:val="center"/>
          </w:tcPr>
          <w:p w14:paraId="0C11BA72" w14:textId="77777777" w:rsidR="00673102" w:rsidRDefault="00673102" w:rsidP="00673102">
            <w:pPr>
              <w:pStyle w:val="TAC"/>
            </w:pPr>
            <w:r>
              <w:t>0</w:t>
            </w:r>
          </w:p>
        </w:tc>
        <w:tc>
          <w:tcPr>
            <w:tcW w:w="0" w:type="auto"/>
            <w:vAlign w:val="center"/>
          </w:tcPr>
          <w:p w14:paraId="1F2A59D8" w14:textId="77777777" w:rsidR="00673102" w:rsidRDefault="00673102" w:rsidP="00673102">
            <w:pPr>
              <w:pStyle w:val="TAC"/>
            </w:pPr>
            <w:r>
              <w:t>4</w:t>
            </w:r>
          </w:p>
        </w:tc>
      </w:tr>
      <w:tr w:rsidR="00673102" w:rsidRPr="000606EF" w14:paraId="6E2E77AC" w14:textId="77777777" w:rsidTr="00020D7C">
        <w:trPr>
          <w:trHeight w:val="105"/>
          <w:jc w:val="center"/>
        </w:trPr>
        <w:tc>
          <w:tcPr>
            <w:tcW w:w="0" w:type="auto"/>
            <w:vMerge w:val="restart"/>
            <w:shd w:val="clear" w:color="auto" w:fill="E0E0E0"/>
            <w:vAlign w:val="center"/>
          </w:tcPr>
          <w:p w14:paraId="4F72736B" w14:textId="77777777" w:rsidR="00673102" w:rsidRPr="000606EF" w:rsidRDefault="00673102" w:rsidP="00673102">
            <w:pPr>
              <w:pStyle w:val="TAH"/>
            </w:pPr>
            <w:r w:rsidRPr="000606EF">
              <w:t>Field</w:t>
            </w:r>
          </w:p>
        </w:tc>
        <w:tc>
          <w:tcPr>
            <w:tcW w:w="0" w:type="auto"/>
            <w:gridSpan w:val="6"/>
            <w:shd w:val="clear" w:color="auto" w:fill="E0E0E0"/>
            <w:vAlign w:val="center"/>
          </w:tcPr>
          <w:p w14:paraId="74C2BF36" w14:textId="77777777" w:rsidR="00673102" w:rsidRPr="000606EF" w:rsidRDefault="00673102" w:rsidP="00673102">
            <w:pPr>
              <w:pStyle w:val="TAH"/>
            </w:pPr>
            <w:r w:rsidRPr="000606EF">
              <w:t>Bit width</w:t>
            </w:r>
          </w:p>
        </w:tc>
      </w:tr>
      <w:tr w:rsidR="00673102" w:rsidRPr="000606EF" w14:paraId="43E3D2F2" w14:textId="77777777" w:rsidTr="00020D7C">
        <w:trPr>
          <w:trHeight w:val="105"/>
          <w:jc w:val="center"/>
        </w:trPr>
        <w:tc>
          <w:tcPr>
            <w:tcW w:w="0" w:type="auto"/>
            <w:vMerge/>
            <w:shd w:val="clear" w:color="auto" w:fill="E0E0E0"/>
            <w:vAlign w:val="center"/>
          </w:tcPr>
          <w:p w14:paraId="07B1E179" w14:textId="77777777" w:rsidR="00673102" w:rsidRPr="000606EF" w:rsidRDefault="00673102" w:rsidP="00673102">
            <w:pPr>
              <w:pStyle w:val="TAH"/>
            </w:pPr>
          </w:p>
        </w:tc>
        <w:tc>
          <w:tcPr>
            <w:tcW w:w="0" w:type="auto"/>
            <w:gridSpan w:val="6"/>
            <w:shd w:val="clear" w:color="auto" w:fill="E0E0E0"/>
            <w:vAlign w:val="center"/>
          </w:tcPr>
          <w:p w14:paraId="4E23864B" w14:textId="77777777" w:rsidR="00673102" w:rsidRPr="000606EF" w:rsidRDefault="00673102" w:rsidP="00673102">
            <w:pPr>
              <w:pStyle w:val="TAH"/>
            </w:pPr>
            <w:r w:rsidRPr="000606EF">
              <w:t>8 antenna ports</w:t>
            </w:r>
          </w:p>
        </w:tc>
      </w:tr>
      <w:tr w:rsidR="00673102" w:rsidRPr="000606EF" w14:paraId="58D2CC02" w14:textId="77777777" w:rsidTr="00020D7C">
        <w:trPr>
          <w:trHeight w:val="105"/>
          <w:jc w:val="center"/>
        </w:trPr>
        <w:tc>
          <w:tcPr>
            <w:tcW w:w="0" w:type="auto"/>
            <w:vMerge/>
            <w:shd w:val="clear" w:color="auto" w:fill="E0E0E0"/>
            <w:vAlign w:val="center"/>
          </w:tcPr>
          <w:p w14:paraId="162076BE" w14:textId="77777777" w:rsidR="00673102" w:rsidRPr="000606EF" w:rsidRDefault="00673102" w:rsidP="00673102">
            <w:pPr>
              <w:pStyle w:val="TAH"/>
            </w:pPr>
          </w:p>
        </w:tc>
        <w:tc>
          <w:tcPr>
            <w:tcW w:w="0" w:type="auto"/>
            <w:gridSpan w:val="2"/>
            <w:shd w:val="clear" w:color="auto" w:fill="E0E0E0"/>
            <w:vAlign w:val="center"/>
          </w:tcPr>
          <w:p w14:paraId="76780EEB"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76E13A8A"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398FB300" w14:textId="77777777" w:rsidR="00673102" w:rsidRPr="000606EF" w:rsidRDefault="00673102" w:rsidP="00673102">
            <w:pPr>
              <w:pStyle w:val="TAH"/>
            </w:pPr>
            <w:r>
              <w:t>Rank = 8</w:t>
            </w:r>
          </w:p>
        </w:tc>
      </w:tr>
      <w:tr w:rsidR="00673102" w:rsidRPr="000606EF" w14:paraId="610B8A5C" w14:textId="77777777" w:rsidTr="00020D7C">
        <w:trPr>
          <w:trHeight w:val="105"/>
          <w:jc w:val="center"/>
        </w:trPr>
        <w:tc>
          <w:tcPr>
            <w:tcW w:w="0" w:type="auto"/>
            <w:vMerge/>
            <w:shd w:val="clear" w:color="auto" w:fill="E0E0E0"/>
            <w:vAlign w:val="center"/>
          </w:tcPr>
          <w:p w14:paraId="29E94DBB" w14:textId="77777777" w:rsidR="00673102" w:rsidRPr="000606EF" w:rsidRDefault="00673102" w:rsidP="00673102">
            <w:pPr>
              <w:pStyle w:val="TAH"/>
            </w:pPr>
          </w:p>
        </w:tc>
        <w:tc>
          <w:tcPr>
            <w:tcW w:w="0" w:type="auto"/>
            <w:shd w:val="clear" w:color="auto" w:fill="E0E0E0"/>
            <w:vAlign w:val="center"/>
          </w:tcPr>
          <w:p w14:paraId="7657D313" w14:textId="77777777" w:rsidR="00673102" w:rsidRPr="000606EF" w:rsidRDefault="00673102" w:rsidP="00673102">
            <w:pPr>
              <w:pStyle w:val="TAH"/>
            </w:pPr>
            <w:r w:rsidRPr="000606EF">
              <w:t>PTI=0</w:t>
            </w:r>
          </w:p>
        </w:tc>
        <w:tc>
          <w:tcPr>
            <w:tcW w:w="0" w:type="auto"/>
            <w:shd w:val="clear" w:color="auto" w:fill="E0E0E0"/>
            <w:vAlign w:val="center"/>
          </w:tcPr>
          <w:p w14:paraId="22497F6F" w14:textId="77777777" w:rsidR="00673102" w:rsidRPr="000606EF" w:rsidRDefault="00673102" w:rsidP="00673102">
            <w:pPr>
              <w:pStyle w:val="TAH"/>
            </w:pPr>
            <w:r w:rsidRPr="000606EF">
              <w:t>PTI=1</w:t>
            </w:r>
          </w:p>
        </w:tc>
        <w:tc>
          <w:tcPr>
            <w:tcW w:w="0" w:type="auto"/>
            <w:shd w:val="clear" w:color="auto" w:fill="E0E0E0"/>
            <w:vAlign w:val="center"/>
          </w:tcPr>
          <w:p w14:paraId="78AA7ECB" w14:textId="77777777" w:rsidR="00673102" w:rsidRPr="000606EF" w:rsidRDefault="00673102" w:rsidP="00673102">
            <w:pPr>
              <w:pStyle w:val="TAH"/>
            </w:pPr>
            <w:r w:rsidRPr="000606EF">
              <w:t>PTI=0</w:t>
            </w:r>
          </w:p>
        </w:tc>
        <w:tc>
          <w:tcPr>
            <w:tcW w:w="0" w:type="auto"/>
            <w:shd w:val="clear" w:color="auto" w:fill="E0E0E0"/>
            <w:vAlign w:val="center"/>
          </w:tcPr>
          <w:p w14:paraId="3FCF17CC" w14:textId="77777777" w:rsidR="00673102" w:rsidRPr="000606EF" w:rsidRDefault="00673102" w:rsidP="00673102">
            <w:pPr>
              <w:pStyle w:val="TAH"/>
            </w:pPr>
            <w:r w:rsidRPr="000606EF">
              <w:t>PTI=1</w:t>
            </w:r>
          </w:p>
        </w:tc>
        <w:tc>
          <w:tcPr>
            <w:tcW w:w="0" w:type="auto"/>
            <w:shd w:val="clear" w:color="auto" w:fill="E0E0E0"/>
            <w:vAlign w:val="center"/>
          </w:tcPr>
          <w:p w14:paraId="06D0D63D" w14:textId="77777777" w:rsidR="00673102" w:rsidRPr="000606EF" w:rsidRDefault="00673102" w:rsidP="00673102">
            <w:pPr>
              <w:pStyle w:val="TAH"/>
            </w:pPr>
            <w:r w:rsidRPr="000606EF">
              <w:t>PTI=0</w:t>
            </w:r>
          </w:p>
        </w:tc>
        <w:tc>
          <w:tcPr>
            <w:tcW w:w="0" w:type="auto"/>
            <w:shd w:val="clear" w:color="auto" w:fill="E0E0E0"/>
            <w:vAlign w:val="center"/>
          </w:tcPr>
          <w:p w14:paraId="14B78F92" w14:textId="77777777" w:rsidR="00673102" w:rsidRPr="000606EF" w:rsidRDefault="00673102" w:rsidP="00673102">
            <w:pPr>
              <w:pStyle w:val="TAH"/>
            </w:pPr>
            <w:r w:rsidRPr="000606EF">
              <w:t>PTI=1</w:t>
            </w:r>
          </w:p>
        </w:tc>
      </w:tr>
      <w:tr w:rsidR="00673102" w14:paraId="67507AC1" w14:textId="77777777" w:rsidTr="00020D7C">
        <w:trPr>
          <w:jc w:val="center"/>
        </w:trPr>
        <w:tc>
          <w:tcPr>
            <w:tcW w:w="0" w:type="auto"/>
            <w:vAlign w:val="center"/>
          </w:tcPr>
          <w:p w14:paraId="12C7DFB7" w14:textId="77777777" w:rsidR="00673102" w:rsidRDefault="00673102" w:rsidP="00673102">
            <w:pPr>
              <w:pStyle w:val="TAC"/>
            </w:pPr>
            <w:r>
              <w:t>Wide-band CQI</w:t>
            </w:r>
          </w:p>
        </w:tc>
        <w:tc>
          <w:tcPr>
            <w:tcW w:w="0" w:type="auto"/>
            <w:vAlign w:val="center"/>
          </w:tcPr>
          <w:p w14:paraId="18DE1F5D" w14:textId="77777777" w:rsidR="00673102" w:rsidRDefault="00673102" w:rsidP="00673102">
            <w:pPr>
              <w:pStyle w:val="TAC"/>
            </w:pPr>
            <w:r>
              <w:t>0</w:t>
            </w:r>
          </w:p>
        </w:tc>
        <w:tc>
          <w:tcPr>
            <w:tcW w:w="0" w:type="auto"/>
            <w:vAlign w:val="center"/>
          </w:tcPr>
          <w:p w14:paraId="1C65E8E3" w14:textId="77777777" w:rsidR="00673102" w:rsidRDefault="00673102" w:rsidP="00673102">
            <w:pPr>
              <w:pStyle w:val="TAC"/>
            </w:pPr>
            <w:r>
              <w:t>4</w:t>
            </w:r>
          </w:p>
        </w:tc>
        <w:tc>
          <w:tcPr>
            <w:tcW w:w="0" w:type="auto"/>
            <w:vAlign w:val="center"/>
          </w:tcPr>
          <w:p w14:paraId="0CA4057D" w14:textId="77777777" w:rsidR="00673102" w:rsidRDefault="00673102" w:rsidP="00673102">
            <w:pPr>
              <w:pStyle w:val="TAC"/>
            </w:pPr>
            <w:r>
              <w:t>0</w:t>
            </w:r>
          </w:p>
        </w:tc>
        <w:tc>
          <w:tcPr>
            <w:tcW w:w="0" w:type="auto"/>
            <w:vAlign w:val="center"/>
          </w:tcPr>
          <w:p w14:paraId="0B7348A8" w14:textId="77777777" w:rsidR="00673102" w:rsidRDefault="00673102" w:rsidP="00673102">
            <w:pPr>
              <w:pStyle w:val="TAC"/>
            </w:pPr>
            <w:r>
              <w:t>4</w:t>
            </w:r>
          </w:p>
        </w:tc>
        <w:tc>
          <w:tcPr>
            <w:tcW w:w="0" w:type="auto"/>
            <w:vAlign w:val="center"/>
          </w:tcPr>
          <w:p w14:paraId="60B70A01" w14:textId="77777777" w:rsidR="00673102" w:rsidRDefault="00673102" w:rsidP="00673102">
            <w:pPr>
              <w:pStyle w:val="TAC"/>
            </w:pPr>
            <w:r>
              <w:t>0</w:t>
            </w:r>
          </w:p>
        </w:tc>
        <w:tc>
          <w:tcPr>
            <w:tcW w:w="0" w:type="auto"/>
            <w:vAlign w:val="center"/>
          </w:tcPr>
          <w:p w14:paraId="6907B24F" w14:textId="77777777" w:rsidR="00673102" w:rsidRDefault="00673102" w:rsidP="00673102">
            <w:pPr>
              <w:pStyle w:val="TAC"/>
            </w:pPr>
            <w:r>
              <w:t>4</w:t>
            </w:r>
          </w:p>
        </w:tc>
      </w:tr>
      <w:tr w:rsidR="00673102" w14:paraId="4FFC2247" w14:textId="77777777" w:rsidTr="00020D7C">
        <w:trPr>
          <w:jc w:val="center"/>
        </w:trPr>
        <w:tc>
          <w:tcPr>
            <w:tcW w:w="0" w:type="auto"/>
            <w:vAlign w:val="center"/>
          </w:tcPr>
          <w:p w14:paraId="15823A33" w14:textId="77777777" w:rsidR="00673102" w:rsidRDefault="00673102" w:rsidP="00673102">
            <w:pPr>
              <w:pStyle w:val="TAC"/>
            </w:pPr>
            <w:r>
              <w:t>Spatial differential CQI</w:t>
            </w:r>
          </w:p>
        </w:tc>
        <w:tc>
          <w:tcPr>
            <w:tcW w:w="0" w:type="auto"/>
            <w:vAlign w:val="center"/>
          </w:tcPr>
          <w:p w14:paraId="3FFF6236" w14:textId="77777777" w:rsidR="00673102" w:rsidRDefault="00673102" w:rsidP="00673102">
            <w:pPr>
              <w:pStyle w:val="TAC"/>
            </w:pPr>
            <w:r>
              <w:t>0</w:t>
            </w:r>
          </w:p>
        </w:tc>
        <w:tc>
          <w:tcPr>
            <w:tcW w:w="0" w:type="auto"/>
            <w:vAlign w:val="center"/>
          </w:tcPr>
          <w:p w14:paraId="4367877C" w14:textId="77777777" w:rsidR="00673102" w:rsidRDefault="00673102" w:rsidP="00673102">
            <w:pPr>
              <w:pStyle w:val="TAC"/>
            </w:pPr>
            <w:r>
              <w:t>3</w:t>
            </w:r>
          </w:p>
        </w:tc>
        <w:tc>
          <w:tcPr>
            <w:tcW w:w="0" w:type="auto"/>
            <w:vAlign w:val="center"/>
          </w:tcPr>
          <w:p w14:paraId="75C58007" w14:textId="77777777" w:rsidR="00673102" w:rsidRDefault="00673102" w:rsidP="00673102">
            <w:pPr>
              <w:pStyle w:val="TAC"/>
            </w:pPr>
            <w:r>
              <w:t>0</w:t>
            </w:r>
          </w:p>
        </w:tc>
        <w:tc>
          <w:tcPr>
            <w:tcW w:w="0" w:type="auto"/>
            <w:vAlign w:val="center"/>
          </w:tcPr>
          <w:p w14:paraId="34CD8088" w14:textId="77777777" w:rsidR="00673102" w:rsidRDefault="00673102" w:rsidP="00673102">
            <w:pPr>
              <w:pStyle w:val="TAC"/>
            </w:pPr>
            <w:r>
              <w:t>3</w:t>
            </w:r>
          </w:p>
        </w:tc>
        <w:tc>
          <w:tcPr>
            <w:tcW w:w="0" w:type="auto"/>
            <w:vAlign w:val="center"/>
          </w:tcPr>
          <w:p w14:paraId="4AC8C223" w14:textId="77777777" w:rsidR="00673102" w:rsidRDefault="00673102" w:rsidP="00673102">
            <w:pPr>
              <w:pStyle w:val="TAC"/>
            </w:pPr>
            <w:r>
              <w:t>0</w:t>
            </w:r>
          </w:p>
        </w:tc>
        <w:tc>
          <w:tcPr>
            <w:tcW w:w="0" w:type="auto"/>
            <w:vAlign w:val="center"/>
          </w:tcPr>
          <w:p w14:paraId="12CCA5AA" w14:textId="77777777" w:rsidR="00673102" w:rsidRDefault="00673102" w:rsidP="00673102">
            <w:pPr>
              <w:pStyle w:val="TAC"/>
            </w:pPr>
            <w:r>
              <w:t>3</w:t>
            </w:r>
          </w:p>
        </w:tc>
      </w:tr>
      <w:tr w:rsidR="00673102" w14:paraId="5F90E13D" w14:textId="77777777" w:rsidTr="00020D7C">
        <w:trPr>
          <w:jc w:val="center"/>
        </w:trPr>
        <w:tc>
          <w:tcPr>
            <w:tcW w:w="0" w:type="auto"/>
            <w:vAlign w:val="center"/>
          </w:tcPr>
          <w:p w14:paraId="16BBEE7D" w14:textId="77777777" w:rsidR="00673102" w:rsidRDefault="00673102" w:rsidP="00673102">
            <w:pPr>
              <w:pStyle w:val="TAC"/>
            </w:pPr>
            <w:r>
              <w:t>i1</w:t>
            </w:r>
          </w:p>
        </w:tc>
        <w:tc>
          <w:tcPr>
            <w:tcW w:w="0" w:type="auto"/>
            <w:vAlign w:val="center"/>
          </w:tcPr>
          <w:p w14:paraId="42B8EC14" w14:textId="77777777" w:rsidR="00673102" w:rsidRDefault="00673102" w:rsidP="00673102">
            <w:pPr>
              <w:pStyle w:val="TAC"/>
            </w:pPr>
            <w:r>
              <w:t>2</w:t>
            </w:r>
          </w:p>
        </w:tc>
        <w:tc>
          <w:tcPr>
            <w:tcW w:w="0" w:type="auto"/>
            <w:vAlign w:val="center"/>
          </w:tcPr>
          <w:p w14:paraId="4B459DB9" w14:textId="77777777" w:rsidR="00673102" w:rsidRDefault="00673102" w:rsidP="00673102">
            <w:pPr>
              <w:pStyle w:val="TAC"/>
            </w:pPr>
            <w:r>
              <w:t>0</w:t>
            </w:r>
          </w:p>
        </w:tc>
        <w:tc>
          <w:tcPr>
            <w:tcW w:w="0" w:type="auto"/>
            <w:vAlign w:val="center"/>
          </w:tcPr>
          <w:p w14:paraId="48C08F9C" w14:textId="77777777" w:rsidR="00673102" w:rsidRDefault="00673102" w:rsidP="00673102">
            <w:pPr>
              <w:pStyle w:val="TAC"/>
            </w:pPr>
            <w:r>
              <w:t>2</w:t>
            </w:r>
          </w:p>
        </w:tc>
        <w:tc>
          <w:tcPr>
            <w:tcW w:w="0" w:type="auto"/>
            <w:vAlign w:val="center"/>
          </w:tcPr>
          <w:p w14:paraId="1E521F80" w14:textId="77777777" w:rsidR="00673102" w:rsidRDefault="00673102" w:rsidP="00673102">
            <w:pPr>
              <w:pStyle w:val="TAC"/>
            </w:pPr>
            <w:r>
              <w:t>0</w:t>
            </w:r>
          </w:p>
        </w:tc>
        <w:tc>
          <w:tcPr>
            <w:tcW w:w="0" w:type="auto"/>
            <w:vAlign w:val="center"/>
          </w:tcPr>
          <w:p w14:paraId="4F8F4472" w14:textId="77777777" w:rsidR="00673102" w:rsidRDefault="00673102" w:rsidP="00673102">
            <w:pPr>
              <w:pStyle w:val="TAC"/>
            </w:pPr>
            <w:r>
              <w:t>0</w:t>
            </w:r>
          </w:p>
        </w:tc>
        <w:tc>
          <w:tcPr>
            <w:tcW w:w="0" w:type="auto"/>
            <w:vAlign w:val="center"/>
          </w:tcPr>
          <w:p w14:paraId="4641A62D" w14:textId="77777777" w:rsidR="00673102" w:rsidRDefault="00673102" w:rsidP="00673102">
            <w:pPr>
              <w:pStyle w:val="TAC"/>
            </w:pPr>
            <w:r>
              <w:t>0</w:t>
            </w:r>
          </w:p>
        </w:tc>
      </w:tr>
      <w:tr w:rsidR="00673102" w14:paraId="5920C9F4" w14:textId="77777777" w:rsidTr="00020D7C">
        <w:trPr>
          <w:jc w:val="center"/>
        </w:trPr>
        <w:tc>
          <w:tcPr>
            <w:tcW w:w="0" w:type="auto"/>
            <w:vAlign w:val="center"/>
          </w:tcPr>
          <w:p w14:paraId="541DD9A5" w14:textId="77777777" w:rsidR="00673102" w:rsidRDefault="00673102" w:rsidP="00673102">
            <w:pPr>
              <w:pStyle w:val="TAC"/>
            </w:pPr>
            <w:r>
              <w:t>Wide-band i2</w:t>
            </w:r>
          </w:p>
        </w:tc>
        <w:tc>
          <w:tcPr>
            <w:tcW w:w="0" w:type="auto"/>
            <w:vAlign w:val="center"/>
          </w:tcPr>
          <w:p w14:paraId="18336BC8" w14:textId="77777777" w:rsidR="00673102" w:rsidRDefault="00673102" w:rsidP="00673102">
            <w:pPr>
              <w:pStyle w:val="TAC"/>
            </w:pPr>
            <w:r>
              <w:t>0</w:t>
            </w:r>
          </w:p>
        </w:tc>
        <w:tc>
          <w:tcPr>
            <w:tcW w:w="0" w:type="auto"/>
            <w:vAlign w:val="center"/>
          </w:tcPr>
          <w:p w14:paraId="07BA8D29" w14:textId="77777777" w:rsidR="00673102" w:rsidRDefault="00673102" w:rsidP="00673102">
            <w:pPr>
              <w:pStyle w:val="TAC"/>
            </w:pPr>
            <w:r>
              <w:t>3</w:t>
            </w:r>
          </w:p>
        </w:tc>
        <w:tc>
          <w:tcPr>
            <w:tcW w:w="0" w:type="auto"/>
            <w:vAlign w:val="center"/>
          </w:tcPr>
          <w:p w14:paraId="1AC60589" w14:textId="77777777" w:rsidR="00673102" w:rsidRDefault="00673102" w:rsidP="00673102">
            <w:pPr>
              <w:pStyle w:val="TAC"/>
            </w:pPr>
            <w:r>
              <w:t>0</w:t>
            </w:r>
          </w:p>
        </w:tc>
        <w:tc>
          <w:tcPr>
            <w:tcW w:w="0" w:type="auto"/>
            <w:vAlign w:val="center"/>
          </w:tcPr>
          <w:p w14:paraId="39CF0F9E" w14:textId="77777777" w:rsidR="00673102" w:rsidRDefault="00673102" w:rsidP="00673102">
            <w:pPr>
              <w:pStyle w:val="TAC"/>
            </w:pPr>
            <w:r>
              <w:t>0</w:t>
            </w:r>
          </w:p>
        </w:tc>
        <w:tc>
          <w:tcPr>
            <w:tcW w:w="0" w:type="auto"/>
            <w:vAlign w:val="center"/>
          </w:tcPr>
          <w:p w14:paraId="5796F8BD" w14:textId="77777777" w:rsidR="00673102" w:rsidRDefault="00673102" w:rsidP="00673102">
            <w:pPr>
              <w:pStyle w:val="TAC"/>
            </w:pPr>
            <w:r>
              <w:t>0</w:t>
            </w:r>
          </w:p>
        </w:tc>
        <w:tc>
          <w:tcPr>
            <w:tcW w:w="0" w:type="auto"/>
            <w:vAlign w:val="center"/>
          </w:tcPr>
          <w:p w14:paraId="55D14A6B" w14:textId="77777777" w:rsidR="00673102" w:rsidRDefault="00673102" w:rsidP="00673102">
            <w:pPr>
              <w:pStyle w:val="TAC"/>
            </w:pPr>
            <w:r>
              <w:t>0</w:t>
            </w:r>
          </w:p>
        </w:tc>
      </w:tr>
    </w:tbl>
    <w:p w14:paraId="59F082BC" w14:textId="77777777" w:rsidR="00951CDC" w:rsidRDefault="00951CDC" w:rsidP="00951CDC">
      <w:pPr>
        <w:rPr>
          <w:lang w:eastAsia="zh-CN"/>
        </w:rPr>
      </w:pPr>
    </w:p>
    <w:p w14:paraId="7AD4521E" w14:textId="77777777"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0429A3">
        <w:rPr>
          <w:position w:val="-10"/>
          <w:lang w:eastAsia="zh-CN"/>
        </w:rPr>
        <w:pict w14:anchorId="72504444">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0429A3">
        <w:rPr>
          <w:position w:val="-10"/>
          <w:lang w:eastAsia="zh-CN"/>
        </w:rPr>
        <w:pict w14:anchorId="0C57CAE9">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14:paraId="3E5F3159" w14:textId="77777777"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0429A3">
        <w:rPr>
          <w:position w:val="-10"/>
          <w:lang w:eastAsia="zh-CN"/>
        </w:rPr>
        <w:pict w14:anchorId="1F0FF6D5">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0429A3">
        <w:rPr>
          <w:position w:val="-10"/>
          <w:lang w:eastAsia="zh-CN"/>
        </w:rPr>
        <w:pict w14:anchorId="427D06F8">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0429A3">
        <w:rPr>
          <w:position w:val="-10"/>
          <w:lang w:eastAsia="zh-CN"/>
        </w:rPr>
        <w:pict w14:anchorId="51813DC5">
          <v:shape id="_x0000_i2960" type="#_x0000_t75" style="width:37.65pt;height:16.75pt">
            <v:imagedata r:id="rId466" o:title=""/>
          </v:shape>
        </w:pict>
      </w:r>
      <w:r w:rsidR="0092468F">
        <w:rPr>
          <w:rFonts w:hint="eastAsia"/>
          <w:lang w:eastAsia="zh-CN"/>
        </w:rPr>
        <w:t xml:space="preserve"> in rank 3 and 4 are defined as </w:t>
      </w:r>
      <w:r w:rsidR="000429A3">
        <w:rPr>
          <w:position w:val="-30"/>
          <w:lang w:eastAsia="zh-CN"/>
        </w:rPr>
        <w:pict w14:anchorId="662B9B10">
          <v:shape id="_x0000_i2961" type="#_x0000_t75" style="width:98.8pt;height:36.8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0429A3">
        <w:rPr>
          <w:position w:val="-30"/>
          <w:lang w:eastAsia="zh-CN"/>
        </w:rPr>
        <w:pict w14:anchorId="31E88F41">
          <v:shape id="_x0000_i2962" type="#_x0000_t75" style="width:94.6pt;height:36.8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0429A3">
        <w:rPr>
          <w:position w:val="-30"/>
          <w:lang w:eastAsia="zh-CN"/>
        </w:rPr>
        <w:pict w14:anchorId="41CC6D4E">
          <v:shape id="_x0000_i2963" type="#_x0000_t75" style="width:94.6pt;height:36.8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0429A3">
        <w:rPr>
          <w:position w:val="-10"/>
          <w:lang w:eastAsia="zh-CN"/>
        </w:rPr>
        <w:pict w14:anchorId="5A8A281E">
          <v:shape id="_x0000_i2964" type="#_x0000_t75" style="width:37.65pt;height:16.75pt">
            <v:imagedata r:id="rId466" o:title=""/>
          </v:shape>
        </w:pict>
      </w:r>
      <w:r w:rsidR="0092468F">
        <w:rPr>
          <w:rFonts w:hint="eastAsia"/>
          <w:lang w:eastAsia="zh-CN"/>
        </w:rPr>
        <w:t xml:space="preserve"> in rank 5 to 8 are defined as </w:t>
      </w:r>
      <w:r w:rsidR="000429A3">
        <w:rPr>
          <w:position w:val="-30"/>
          <w:lang w:eastAsia="zh-CN"/>
        </w:rPr>
        <w:pict w14:anchorId="0131FE7D">
          <v:shape id="_x0000_i2965" type="#_x0000_t75" style="width:98.8pt;height:36.8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64F50543" w14:textId="77777777"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0429A3">
        <w:rPr>
          <w:position w:val="-10"/>
          <w:lang w:eastAsia="zh-CN"/>
        </w:rPr>
        <w:pict w14:anchorId="75FCB0FD">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0429A3">
        <w:rPr>
          <w:position w:val="-10"/>
          <w:lang w:eastAsia="zh-CN"/>
        </w:rPr>
        <w:pict w14:anchorId="7A1EC0DC">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0429A3">
        <w:rPr>
          <w:position w:val="-10"/>
          <w:lang w:eastAsia="zh-CN"/>
        </w:rPr>
        <w:pict w14:anchorId="08D9B355">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26D7C4B1" w14:textId="77777777" w:rsidR="00564158" w:rsidRPr="008A700A" w:rsidRDefault="00564158" w:rsidP="00951CDC">
      <w:pPr>
        <w:rPr>
          <w:lang w:eastAsia="zh-CN"/>
        </w:rPr>
      </w:pPr>
    </w:p>
    <w:p w14:paraId="3EA17C9D" w14:textId="77777777"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0429A3">
        <w:rPr>
          <w:position w:val="-10"/>
          <w:lang w:eastAsia="zh-CN"/>
        </w:rPr>
        <w:pict w14:anchorId="22C17DA7">
          <v:shape id="_x0000_i2969" type="#_x0000_t75" style="width:52.75pt;height:14.25pt">
            <v:imagedata r:id="rId900"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14:paraId="0922E0A3" w14:textId="77777777" w:rsidTr="00020D7C">
        <w:trPr>
          <w:trHeight w:val="105"/>
          <w:jc w:val="center"/>
        </w:trPr>
        <w:tc>
          <w:tcPr>
            <w:tcW w:w="1047" w:type="dxa"/>
            <w:vMerge w:val="restart"/>
            <w:shd w:val="clear" w:color="auto" w:fill="E0E0E0"/>
            <w:vAlign w:val="center"/>
          </w:tcPr>
          <w:p w14:paraId="5436635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58E8F79" w14:textId="77777777" w:rsidR="00951CDC" w:rsidRPr="00255015" w:rsidRDefault="00951CDC" w:rsidP="00797E92">
            <w:pPr>
              <w:pStyle w:val="TAH"/>
            </w:pPr>
            <w:r w:rsidRPr="00255015">
              <w:t>Bit width</w:t>
            </w:r>
          </w:p>
        </w:tc>
      </w:tr>
      <w:tr w:rsidR="00951CDC" w:rsidRPr="00DE3AA8" w14:paraId="41380F43" w14:textId="77777777" w:rsidTr="00020D7C">
        <w:trPr>
          <w:trHeight w:val="105"/>
          <w:jc w:val="center"/>
        </w:trPr>
        <w:tc>
          <w:tcPr>
            <w:tcW w:w="1047" w:type="dxa"/>
            <w:vMerge/>
            <w:shd w:val="clear" w:color="auto" w:fill="E0E0E0"/>
            <w:vAlign w:val="center"/>
          </w:tcPr>
          <w:p w14:paraId="1A10923A" w14:textId="77777777" w:rsidR="00951CDC" w:rsidRPr="00255015" w:rsidRDefault="00951CDC" w:rsidP="00797E92">
            <w:pPr>
              <w:pStyle w:val="TH"/>
              <w:rPr>
                <w:lang w:eastAsia="zh-CN"/>
              </w:rPr>
            </w:pPr>
          </w:p>
        </w:tc>
        <w:tc>
          <w:tcPr>
            <w:tcW w:w="6933" w:type="dxa"/>
            <w:gridSpan w:val="6"/>
            <w:shd w:val="clear" w:color="auto" w:fill="E0E0E0"/>
            <w:vAlign w:val="center"/>
          </w:tcPr>
          <w:p w14:paraId="08C679B7"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62D56AEE" w14:textId="77777777" w:rsidTr="00020D7C">
        <w:trPr>
          <w:trHeight w:val="105"/>
          <w:jc w:val="center"/>
        </w:trPr>
        <w:tc>
          <w:tcPr>
            <w:tcW w:w="1047" w:type="dxa"/>
            <w:vMerge/>
            <w:shd w:val="clear" w:color="auto" w:fill="E0E0E0"/>
            <w:vAlign w:val="center"/>
          </w:tcPr>
          <w:p w14:paraId="1EAE5682" w14:textId="77777777" w:rsidR="00951CDC" w:rsidRPr="00255015" w:rsidRDefault="00951CDC" w:rsidP="00797E92">
            <w:pPr>
              <w:pStyle w:val="TH"/>
              <w:rPr>
                <w:lang w:eastAsia="zh-CN"/>
              </w:rPr>
            </w:pPr>
          </w:p>
        </w:tc>
        <w:tc>
          <w:tcPr>
            <w:tcW w:w="2519" w:type="dxa"/>
            <w:gridSpan w:val="2"/>
            <w:shd w:val="clear" w:color="auto" w:fill="E0E0E0"/>
            <w:vAlign w:val="center"/>
          </w:tcPr>
          <w:p w14:paraId="2139728D"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33EC3CFA"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8EC0DAD" w14:textId="77777777" w:rsidR="00951CDC" w:rsidRPr="00255015" w:rsidRDefault="00951CDC" w:rsidP="00797E92">
            <w:pPr>
              <w:pStyle w:val="TH"/>
              <w:rPr>
                <w:lang w:eastAsia="zh-CN"/>
              </w:rPr>
            </w:pPr>
            <w:r w:rsidRPr="00255015">
              <w:rPr>
                <w:lang w:eastAsia="zh-CN"/>
              </w:rPr>
              <w:t>Rank = 3</w:t>
            </w:r>
          </w:p>
        </w:tc>
      </w:tr>
      <w:tr w:rsidR="00951CDC" w:rsidRPr="00DE3AA8" w14:paraId="1BA513B0" w14:textId="77777777" w:rsidTr="00020D7C">
        <w:trPr>
          <w:trHeight w:val="105"/>
          <w:jc w:val="center"/>
        </w:trPr>
        <w:tc>
          <w:tcPr>
            <w:tcW w:w="1047" w:type="dxa"/>
            <w:vMerge/>
            <w:shd w:val="clear" w:color="auto" w:fill="E0E0E0"/>
            <w:vAlign w:val="center"/>
          </w:tcPr>
          <w:p w14:paraId="3074186F" w14:textId="77777777" w:rsidR="00951CDC" w:rsidRPr="00255015" w:rsidRDefault="00951CDC" w:rsidP="00797E92">
            <w:pPr>
              <w:pStyle w:val="TH"/>
              <w:rPr>
                <w:lang w:eastAsia="zh-CN"/>
              </w:rPr>
            </w:pPr>
          </w:p>
        </w:tc>
        <w:tc>
          <w:tcPr>
            <w:tcW w:w="0" w:type="auto"/>
            <w:shd w:val="clear" w:color="auto" w:fill="E0E0E0"/>
            <w:vAlign w:val="center"/>
          </w:tcPr>
          <w:p w14:paraId="70DA2A5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9771DE"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58F8543F"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49C4E5CE"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21B0DF69"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1977953D" w14:textId="77777777" w:rsidR="00951CDC" w:rsidRPr="00255015" w:rsidRDefault="00951CDC" w:rsidP="00797E92">
            <w:pPr>
              <w:pStyle w:val="TH"/>
              <w:rPr>
                <w:lang w:eastAsia="zh-CN"/>
              </w:rPr>
            </w:pPr>
            <w:r w:rsidRPr="00255015">
              <w:rPr>
                <w:lang w:eastAsia="zh-CN"/>
              </w:rPr>
              <w:t>PTI=1</w:t>
            </w:r>
          </w:p>
        </w:tc>
      </w:tr>
      <w:tr w:rsidR="00951CDC" w:rsidRPr="000B0C86" w14:paraId="0B3FB7F5" w14:textId="77777777" w:rsidTr="00020D7C">
        <w:trPr>
          <w:jc w:val="center"/>
        </w:trPr>
        <w:tc>
          <w:tcPr>
            <w:tcW w:w="1047" w:type="dxa"/>
            <w:vAlign w:val="center"/>
          </w:tcPr>
          <w:p w14:paraId="26F10834" w14:textId="77777777" w:rsidR="00951CDC" w:rsidRPr="00255015" w:rsidRDefault="00951CDC" w:rsidP="00797E92">
            <w:pPr>
              <w:pStyle w:val="TAC"/>
            </w:pPr>
            <w:r w:rsidRPr="00255015">
              <w:t>Wide-band CQI</w:t>
            </w:r>
          </w:p>
        </w:tc>
        <w:tc>
          <w:tcPr>
            <w:tcW w:w="0" w:type="auto"/>
            <w:vAlign w:val="center"/>
          </w:tcPr>
          <w:p w14:paraId="07D46E63" w14:textId="77777777" w:rsidR="00951CDC" w:rsidRPr="00255015" w:rsidRDefault="00951CDC" w:rsidP="00797E92">
            <w:pPr>
              <w:pStyle w:val="TAC"/>
            </w:pPr>
            <w:r w:rsidRPr="00255015">
              <w:t>0</w:t>
            </w:r>
          </w:p>
        </w:tc>
        <w:tc>
          <w:tcPr>
            <w:tcW w:w="691" w:type="dxa"/>
            <w:vAlign w:val="center"/>
          </w:tcPr>
          <w:p w14:paraId="7B9B87FB" w14:textId="77777777" w:rsidR="00951CDC" w:rsidRPr="00255015" w:rsidRDefault="00951CDC" w:rsidP="00797E92">
            <w:pPr>
              <w:pStyle w:val="TAC"/>
            </w:pPr>
            <w:r w:rsidRPr="00255015">
              <w:t>4</w:t>
            </w:r>
          </w:p>
        </w:tc>
        <w:tc>
          <w:tcPr>
            <w:tcW w:w="1074" w:type="dxa"/>
            <w:vAlign w:val="center"/>
          </w:tcPr>
          <w:p w14:paraId="18BC94FB" w14:textId="77777777" w:rsidR="00951CDC" w:rsidRPr="00255015" w:rsidRDefault="00951CDC" w:rsidP="00797E92">
            <w:pPr>
              <w:pStyle w:val="TAC"/>
            </w:pPr>
            <w:r w:rsidRPr="00255015">
              <w:t>0</w:t>
            </w:r>
          </w:p>
        </w:tc>
        <w:tc>
          <w:tcPr>
            <w:tcW w:w="756" w:type="dxa"/>
            <w:vAlign w:val="center"/>
          </w:tcPr>
          <w:p w14:paraId="15AC3123" w14:textId="77777777" w:rsidR="00951CDC" w:rsidRPr="00255015" w:rsidRDefault="00951CDC" w:rsidP="00797E92">
            <w:pPr>
              <w:pStyle w:val="TAC"/>
            </w:pPr>
            <w:r w:rsidRPr="00255015">
              <w:t>4</w:t>
            </w:r>
          </w:p>
        </w:tc>
        <w:tc>
          <w:tcPr>
            <w:tcW w:w="1828" w:type="dxa"/>
            <w:vAlign w:val="center"/>
          </w:tcPr>
          <w:p w14:paraId="09E5B7ED" w14:textId="77777777" w:rsidR="00951CDC" w:rsidRPr="00255015" w:rsidRDefault="00951CDC" w:rsidP="00797E92">
            <w:pPr>
              <w:pStyle w:val="TAC"/>
            </w:pPr>
            <w:r w:rsidRPr="00255015">
              <w:t>0</w:t>
            </w:r>
          </w:p>
        </w:tc>
        <w:tc>
          <w:tcPr>
            <w:tcW w:w="756" w:type="dxa"/>
            <w:vAlign w:val="center"/>
          </w:tcPr>
          <w:p w14:paraId="4CCDB904" w14:textId="77777777" w:rsidR="00951CDC" w:rsidRPr="00255015" w:rsidRDefault="00951CDC" w:rsidP="00797E92">
            <w:pPr>
              <w:pStyle w:val="TAC"/>
            </w:pPr>
            <w:r w:rsidRPr="00255015">
              <w:t>4</w:t>
            </w:r>
          </w:p>
        </w:tc>
      </w:tr>
      <w:tr w:rsidR="00951CDC" w:rsidRPr="000B0C86" w14:paraId="31FD7F57" w14:textId="77777777" w:rsidTr="00020D7C">
        <w:trPr>
          <w:jc w:val="center"/>
        </w:trPr>
        <w:tc>
          <w:tcPr>
            <w:tcW w:w="1047" w:type="dxa"/>
            <w:vAlign w:val="center"/>
          </w:tcPr>
          <w:p w14:paraId="2680DBE4" w14:textId="77777777" w:rsidR="00951CDC" w:rsidRPr="00255015" w:rsidRDefault="00951CDC" w:rsidP="00797E92">
            <w:pPr>
              <w:pStyle w:val="TAC"/>
            </w:pPr>
            <w:r w:rsidRPr="00255015">
              <w:t>Spatial differential CQI</w:t>
            </w:r>
          </w:p>
        </w:tc>
        <w:tc>
          <w:tcPr>
            <w:tcW w:w="0" w:type="auto"/>
            <w:vAlign w:val="center"/>
          </w:tcPr>
          <w:p w14:paraId="388081E9" w14:textId="77777777" w:rsidR="00951CDC" w:rsidRPr="00255015" w:rsidRDefault="00951CDC" w:rsidP="00797E92">
            <w:pPr>
              <w:pStyle w:val="TAC"/>
            </w:pPr>
            <w:r w:rsidRPr="00255015">
              <w:t>0</w:t>
            </w:r>
          </w:p>
        </w:tc>
        <w:tc>
          <w:tcPr>
            <w:tcW w:w="691" w:type="dxa"/>
            <w:vAlign w:val="center"/>
          </w:tcPr>
          <w:p w14:paraId="35049772" w14:textId="77777777" w:rsidR="00951CDC" w:rsidRPr="00255015" w:rsidRDefault="00951CDC" w:rsidP="00797E92">
            <w:pPr>
              <w:pStyle w:val="TAC"/>
            </w:pPr>
            <w:r w:rsidRPr="00255015">
              <w:t>0</w:t>
            </w:r>
          </w:p>
        </w:tc>
        <w:tc>
          <w:tcPr>
            <w:tcW w:w="1074" w:type="dxa"/>
            <w:vAlign w:val="center"/>
          </w:tcPr>
          <w:p w14:paraId="0C32B50D" w14:textId="77777777" w:rsidR="00951CDC" w:rsidRPr="00255015" w:rsidRDefault="00951CDC" w:rsidP="00797E92">
            <w:pPr>
              <w:pStyle w:val="TAC"/>
            </w:pPr>
            <w:r w:rsidRPr="00255015">
              <w:t>0</w:t>
            </w:r>
          </w:p>
        </w:tc>
        <w:tc>
          <w:tcPr>
            <w:tcW w:w="756" w:type="dxa"/>
            <w:vAlign w:val="center"/>
          </w:tcPr>
          <w:p w14:paraId="105875E3" w14:textId="77777777" w:rsidR="00951CDC" w:rsidRPr="00255015" w:rsidRDefault="00951CDC" w:rsidP="00797E92">
            <w:pPr>
              <w:pStyle w:val="TAC"/>
            </w:pPr>
            <w:r w:rsidRPr="00255015">
              <w:t>3</w:t>
            </w:r>
          </w:p>
        </w:tc>
        <w:tc>
          <w:tcPr>
            <w:tcW w:w="1828" w:type="dxa"/>
            <w:vAlign w:val="center"/>
          </w:tcPr>
          <w:p w14:paraId="2CAF47DA" w14:textId="77777777" w:rsidR="00951CDC" w:rsidRPr="00255015" w:rsidRDefault="00951CDC" w:rsidP="00797E92">
            <w:pPr>
              <w:pStyle w:val="TAC"/>
            </w:pPr>
            <w:r w:rsidRPr="00255015">
              <w:t>0</w:t>
            </w:r>
          </w:p>
        </w:tc>
        <w:tc>
          <w:tcPr>
            <w:tcW w:w="756" w:type="dxa"/>
            <w:vAlign w:val="center"/>
          </w:tcPr>
          <w:p w14:paraId="5B644D7C" w14:textId="77777777" w:rsidR="00951CDC" w:rsidRPr="00255015" w:rsidRDefault="00951CDC" w:rsidP="00797E92">
            <w:pPr>
              <w:pStyle w:val="TAC"/>
            </w:pPr>
            <w:r w:rsidRPr="00255015">
              <w:t>3</w:t>
            </w:r>
          </w:p>
        </w:tc>
      </w:tr>
      <w:tr w:rsidR="00951CDC" w:rsidRPr="000B0C86" w14:paraId="19317BBE" w14:textId="77777777" w:rsidTr="00020D7C">
        <w:trPr>
          <w:jc w:val="center"/>
        </w:trPr>
        <w:tc>
          <w:tcPr>
            <w:tcW w:w="1047" w:type="dxa"/>
            <w:vAlign w:val="center"/>
          </w:tcPr>
          <w:p w14:paraId="650AF8A8"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70F22CE1" w14:textId="77777777" w:rsidR="00951CDC" w:rsidRPr="00255015" w:rsidRDefault="000429A3" w:rsidP="00797E92">
            <w:pPr>
              <w:pStyle w:val="TAC"/>
            </w:pPr>
            <w:bookmarkStart w:id="421" w:name="OLE_LINK97"/>
            <w:bookmarkStart w:id="422" w:name="OLE_LINK100"/>
            <w:r>
              <w:rPr>
                <w:position w:val="-34"/>
                <w:lang w:eastAsia="zh-CN"/>
              </w:rPr>
              <w:pict w14:anchorId="73FE24DD">
                <v:shape id="_x0000_i2970" type="#_x0000_t75" style="width:46.9pt;height:33.5pt">
                  <v:imagedata r:id="rId901" o:title=""/>
                </v:shape>
              </w:pict>
            </w:r>
            <w:bookmarkEnd w:id="421"/>
            <w:bookmarkEnd w:id="422"/>
          </w:p>
        </w:tc>
        <w:tc>
          <w:tcPr>
            <w:tcW w:w="691" w:type="dxa"/>
            <w:vAlign w:val="center"/>
          </w:tcPr>
          <w:p w14:paraId="15B0AA81" w14:textId="77777777" w:rsidR="00951CDC" w:rsidRPr="00255015" w:rsidRDefault="00951CDC" w:rsidP="00797E92">
            <w:pPr>
              <w:pStyle w:val="TAC"/>
            </w:pPr>
            <w:r w:rsidRPr="00255015">
              <w:t>0</w:t>
            </w:r>
          </w:p>
        </w:tc>
        <w:tc>
          <w:tcPr>
            <w:tcW w:w="1074" w:type="dxa"/>
            <w:vAlign w:val="center"/>
          </w:tcPr>
          <w:p w14:paraId="3589C698" w14:textId="77777777" w:rsidR="00951CDC" w:rsidRPr="00255015" w:rsidRDefault="000429A3" w:rsidP="00797E92">
            <w:pPr>
              <w:pStyle w:val="TAC"/>
            </w:pPr>
            <w:r>
              <w:rPr>
                <w:position w:val="-34"/>
                <w:lang w:eastAsia="zh-CN"/>
              </w:rPr>
              <w:pict w14:anchorId="77D93123">
                <v:shape id="_x0000_i2971" type="#_x0000_t75" style="width:55.25pt;height:31pt">
                  <v:imagedata r:id="rId902" o:title=""/>
                </v:shape>
              </w:pict>
            </w:r>
          </w:p>
        </w:tc>
        <w:tc>
          <w:tcPr>
            <w:tcW w:w="756" w:type="dxa"/>
            <w:vAlign w:val="center"/>
          </w:tcPr>
          <w:p w14:paraId="019483BF" w14:textId="77777777" w:rsidR="00951CDC" w:rsidRPr="00255015" w:rsidRDefault="00951CDC" w:rsidP="00797E92">
            <w:pPr>
              <w:pStyle w:val="TAC"/>
            </w:pPr>
            <w:r w:rsidRPr="00255015">
              <w:t>0</w:t>
            </w:r>
          </w:p>
        </w:tc>
        <w:tc>
          <w:tcPr>
            <w:tcW w:w="1828" w:type="dxa"/>
            <w:vAlign w:val="center"/>
          </w:tcPr>
          <w:p w14:paraId="398EF7A6" w14:textId="77777777" w:rsidR="00951CDC" w:rsidRPr="00255015" w:rsidRDefault="000429A3" w:rsidP="00797E92">
            <w:pPr>
              <w:pStyle w:val="TAC"/>
            </w:pPr>
            <w:r>
              <w:rPr>
                <w:position w:val="-32"/>
                <w:lang w:eastAsia="zh-CN"/>
              </w:rPr>
              <w:pict w14:anchorId="623EF97C">
                <v:shape id="_x0000_i2972" type="#_x0000_t75" style="width:105.5pt;height:28.45pt">
                  <v:imagedata r:id="rId509" o:title=""/>
                </v:shape>
              </w:pict>
            </w:r>
          </w:p>
        </w:tc>
        <w:tc>
          <w:tcPr>
            <w:tcW w:w="756" w:type="dxa"/>
            <w:vAlign w:val="center"/>
          </w:tcPr>
          <w:p w14:paraId="3CBF7D2A" w14:textId="77777777" w:rsidR="00951CDC" w:rsidRPr="00255015" w:rsidRDefault="00951CDC" w:rsidP="00797E92">
            <w:pPr>
              <w:pStyle w:val="TAC"/>
            </w:pPr>
            <w:r w:rsidRPr="00255015">
              <w:t>0</w:t>
            </w:r>
          </w:p>
        </w:tc>
      </w:tr>
      <w:tr w:rsidR="00951CDC" w:rsidRPr="000B0C86" w14:paraId="2129B792" w14:textId="77777777" w:rsidTr="00020D7C">
        <w:trPr>
          <w:jc w:val="center"/>
        </w:trPr>
        <w:tc>
          <w:tcPr>
            <w:tcW w:w="1047" w:type="dxa"/>
            <w:vAlign w:val="center"/>
          </w:tcPr>
          <w:p w14:paraId="1A64E671"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2BE93C4B" w14:textId="77777777" w:rsidR="00951CDC" w:rsidRPr="00255015" w:rsidRDefault="000429A3" w:rsidP="00797E92">
            <w:pPr>
              <w:pStyle w:val="TAC"/>
            </w:pPr>
            <w:r>
              <w:rPr>
                <w:position w:val="-34"/>
                <w:lang w:eastAsia="zh-CN"/>
              </w:rPr>
              <w:pict w14:anchorId="24F5E7EF">
                <v:shape id="_x0000_i2973" type="#_x0000_t75" style="width:49.4pt;height:33.5pt">
                  <v:imagedata r:id="rId903" o:title=""/>
                </v:shape>
              </w:pict>
            </w:r>
          </w:p>
        </w:tc>
        <w:tc>
          <w:tcPr>
            <w:tcW w:w="691" w:type="dxa"/>
            <w:vAlign w:val="center"/>
          </w:tcPr>
          <w:p w14:paraId="2DBAC869"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71A742B4" w14:textId="77777777" w:rsidR="00951CDC" w:rsidRPr="00255015" w:rsidRDefault="000429A3" w:rsidP="00797E92">
            <w:pPr>
              <w:pStyle w:val="TAC"/>
            </w:pPr>
            <w:bookmarkStart w:id="423" w:name="OLE_LINK95"/>
            <w:bookmarkStart w:id="424" w:name="OLE_LINK96"/>
            <w:r>
              <w:rPr>
                <w:position w:val="-34"/>
                <w:lang w:eastAsia="zh-CN"/>
              </w:rPr>
              <w:pict w14:anchorId="08CF8628">
                <v:shape id="_x0000_i2974" type="#_x0000_t75" style="width:52.75pt;height:28.45pt">
                  <v:imagedata r:id="rId904" o:title=""/>
                </v:shape>
              </w:pict>
            </w:r>
            <w:bookmarkEnd w:id="423"/>
            <w:bookmarkEnd w:id="424"/>
          </w:p>
        </w:tc>
        <w:tc>
          <w:tcPr>
            <w:tcW w:w="756" w:type="dxa"/>
            <w:vAlign w:val="center"/>
          </w:tcPr>
          <w:p w14:paraId="38B6D612"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593F52EB" w14:textId="77777777" w:rsidR="00951CDC" w:rsidRPr="00255015" w:rsidRDefault="000429A3" w:rsidP="00797E92">
            <w:pPr>
              <w:pStyle w:val="TAC"/>
            </w:pPr>
            <w:r>
              <w:rPr>
                <w:position w:val="-34"/>
                <w:lang w:eastAsia="zh-CN"/>
              </w:rPr>
              <w:pict w14:anchorId="1C5A6734">
                <v:shape id="_x0000_i2975" type="#_x0000_t75" style="width:49.4pt;height:33.5pt">
                  <v:imagedata r:id="rId904" o:title=""/>
                </v:shape>
              </w:pict>
            </w:r>
          </w:p>
        </w:tc>
        <w:tc>
          <w:tcPr>
            <w:tcW w:w="756" w:type="dxa"/>
            <w:vAlign w:val="center"/>
          </w:tcPr>
          <w:p w14:paraId="6D5CEE2A" w14:textId="77777777" w:rsidR="00951CDC" w:rsidRPr="00255015" w:rsidRDefault="00951CDC" w:rsidP="00797E92">
            <w:pPr>
              <w:pStyle w:val="TAC"/>
              <w:rPr>
                <w:lang w:eastAsia="zh-CN"/>
              </w:rPr>
            </w:pPr>
            <w:r>
              <w:rPr>
                <w:rFonts w:hint="eastAsia"/>
                <w:lang w:eastAsia="zh-CN"/>
              </w:rPr>
              <w:t>0</w:t>
            </w:r>
          </w:p>
        </w:tc>
      </w:tr>
      <w:tr w:rsidR="00951CDC" w:rsidRPr="000B0C86" w14:paraId="5259069D" w14:textId="77777777" w:rsidTr="00020D7C">
        <w:trPr>
          <w:jc w:val="center"/>
        </w:trPr>
        <w:tc>
          <w:tcPr>
            <w:tcW w:w="1047" w:type="dxa"/>
            <w:vAlign w:val="center"/>
          </w:tcPr>
          <w:p w14:paraId="58742EAF" w14:textId="77777777" w:rsidR="00951CDC" w:rsidRPr="00255015" w:rsidRDefault="00951CDC" w:rsidP="00797E92">
            <w:pPr>
              <w:pStyle w:val="TAC"/>
            </w:pPr>
            <w:r w:rsidRPr="00255015">
              <w:t>Wide-band i2</w:t>
            </w:r>
          </w:p>
        </w:tc>
        <w:tc>
          <w:tcPr>
            <w:tcW w:w="0" w:type="auto"/>
            <w:vAlign w:val="center"/>
          </w:tcPr>
          <w:p w14:paraId="7C2FD6D2" w14:textId="77777777" w:rsidR="00951CDC" w:rsidRPr="00255015" w:rsidRDefault="00951CDC" w:rsidP="00797E92">
            <w:pPr>
              <w:pStyle w:val="TAC"/>
            </w:pPr>
            <w:r w:rsidRPr="00255015">
              <w:t>0</w:t>
            </w:r>
          </w:p>
        </w:tc>
        <w:tc>
          <w:tcPr>
            <w:tcW w:w="691" w:type="dxa"/>
            <w:vAlign w:val="center"/>
          </w:tcPr>
          <w:p w14:paraId="52514208"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5EFD9B" w14:textId="77777777" w:rsidR="00951CDC" w:rsidRPr="00255015" w:rsidRDefault="00951CDC" w:rsidP="00797E92">
            <w:pPr>
              <w:pStyle w:val="TAC"/>
            </w:pPr>
            <w:r w:rsidRPr="00255015">
              <w:t>0</w:t>
            </w:r>
          </w:p>
        </w:tc>
        <w:tc>
          <w:tcPr>
            <w:tcW w:w="756" w:type="dxa"/>
            <w:vAlign w:val="center"/>
          </w:tcPr>
          <w:p w14:paraId="6133EED6"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205E652E" w14:textId="77777777" w:rsidR="00951CDC" w:rsidRPr="00255015" w:rsidRDefault="00951CDC" w:rsidP="00797E92">
            <w:pPr>
              <w:pStyle w:val="TAC"/>
            </w:pPr>
            <w:r w:rsidRPr="00255015">
              <w:t>0</w:t>
            </w:r>
          </w:p>
        </w:tc>
        <w:tc>
          <w:tcPr>
            <w:tcW w:w="756" w:type="dxa"/>
            <w:vAlign w:val="center"/>
          </w:tcPr>
          <w:p w14:paraId="605C5C97" w14:textId="77777777" w:rsidR="00951CDC" w:rsidRPr="00255015" w:rsidRDefault="00951CDC" w:rsidP="00797E92">
            <w:pPr>
              <w:pStyle w:val="TAC"/>
              <w:rPr>
                <w:lang w:eastAsia="zh-CN"/>
              </w:rPr>
            </w:pPr>
            <w:r>
              <w:rPr>
                <w:rFonts w:hint="eastAsia"/>
                <w:lang w:eastAsia="zh-CN"/>
              </w:rPr>
              <w:t>1</w:t>
            </w:r>
          </w:p>
        </w:tc>
      </w:tr>
      <w:tr w:rsidR="00951CDC" w:rsidRPr="00DE3AA8" w14:paraId="5FD84374" w14:textId="77777777" w:rsidTr="00020D7C">
        <w:trPr>
          <w:trHeight w:val="105"/>
          <w:jc w:val="center"/>
        </w:trPr>
        <w:tc>
          <w:tcPr>
            <w:tcW w:w="1047" w:type="dxa"/>
            <w:vMerge w:val="restart"/>
            <w:shd w:val="clear" w:color="auto" w:fill="E0E0E0"/>
            <w:vAlign w:val="center"/>
          </w:tcPr>
          <w:p w14:paraId="3C5F953E"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39ED4E0E" w14:textId="77777777" w:rsidR="00951CDC" w:rsidRPr="00255015" w:rsidRDefault="00951CDC" w:rsidP="00797E92">
            <w:pPr>
              <w:pStyle w:val="TAH"/>
            </w:pPr>
            <w:r w:rsidRPr="00255015">
              <w:t>Bit width</w:t>
            </w:r>
          </w:p>
        </w:tc>
      </w:tr>
      <w:tr w:rsidR="00951CDC" w:rsidRPr="00DE3AA8" w14:paraId="74F3F16D" w14:textId="77777777" w:rsidTr="00020D7C">
        <w:trPr>
          <w:trHeight w:val="105"/>
          <w:jc w:val="center"/>
        </w:trPr>
        <w:tc>
          <w:tcPr>
            <w:tcW w:w="1047" w:type="dxa"/>
            <w:vMerge/>
            <w:shd w:val="clear" w:color="auto" w:fill="E0E0E0"/>
            <w:vAlign w:val="center"/>
          </w:tcPr>
          <w:p w14:paraId="06A0A737" w14:textId="77777777" w:rsidR="00951CDC" w:rsidRPr="00255015" w:rsidRDefault="00951CDC" w:rsidP="00797E92">
            <w:pPr>
              <w:pStyle w:val="TH"/>
              <w:rPr>
                <w:lang w:eastAsia="zh-CN"/>
              </w:rPr>
            </w:pPr>
          </w:p>
        </w:tc>
        <w:tc>
          <w:tcPr>
            <w:tcW w:w="6933" w:type="dxa"/>
            <w:gridSpan w:val="6"/>
            <w:shd w:val="clear" w:color="auto" w:fill="E0E0E0"/>
            <w:vAlign w:val="center"/>
          </w:tcPr>
          <w:p w14:paraId="5C3B95F0"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55C3D03E" w14:textId="77777777" w:rsidTr="00020D7C">
        <w:trPr>
          <w:trHeight w:val="105"/>
          <w:jc w:val="center"/>
        </w:trPr>
        <w:tc>
          <w:tcPr>
            <w:tcW w:w="1047" w:type="dxa"/>
            <w:vMerge/>
            <w:shd w:val="clear" w:color="auto" w:fill="E0E0E0"/>
            <w:vAlign w:val="center"/>
          </w:tcPr>
          <w:p w14:paraId="4D81C940" w14:textId="77777777" w:rsidR="00951CDC" w:rsidRPr="00255015" w:rsidRDefault="00951CDC" w:rsidP="00797E92">
            <w:pPr>
              <w:pStyle w:val="TH"/>
              <w:rPr>
                <w:lang w:eastAsia="zh-CN"/>
              </w:rPr>
            </w:pPr>
          </w:p>
        </w:tc>
        <w:tc>
          <w:tcPr>
            <w:tcW w:w="2519" w:type="dxa"/>
            <w:gridSpan w:val="2"/>
            <w:shd w:val="clear" w:color="auto" w:fill="E0E0E0"/>
            <w:vAlign w:val="center"/>
          </w:tcPr>
          <w:p w14:paraId="07127066"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696EABDB"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0FB53842" w14:textId="77777777" w:rsidTr="00020D7C">
        <w:trPr>
          <w:trHeight w:val="105"/>
          <w:jc w:val="center"/>
        </w:trPr>
        <w:tc>
          <w:tcPr>
            <w:tcW w:w="1047" w:type="dxa"/>
            <w:vMerge/>
            <w:shd w:val="clear" w:color="auto" w:fill="E0E0E0"/>
            <w:vAlign w:val="center"/>
          </w:tcPr>
          <w:p w14:paraId="5418B2A3" w14:textId="77777777" w:rsidR="00951CDC" w:rsidRPr="00255015" w:rsidRDefault="00951CDC" w:rsidP="00797E92">
            <w:pPr>
              <w:pStyle w:val="TH"/>
              <w:rPr>
                <w:lang w:eastAsia="zh-CN"/>
              </w:rPr>
            </w:pPr>
          </w:p>
        </w:tc>
        <w:tc>
          <w:tcPr>
            <w:tcW w:w="0" w:type="auto"/>
            <w:shd w:val="clear" w:color="auto" w:fill="E0E0E0"/>
            <w:vAlign w:val="center"/>
          </w:tcPr>
          <w:p w14:paraId="528A086E"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14724F69"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005D34C2"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12BDA024" w14:textId="77777777" w:rsidR="00951CDC" w:rsidRPr="00255015" w:rsidRDefault="00951CDC" w:rsidP="00797E92">
            <w:pPr>
              <w:pStyle w:val="TH"/>
              <w:rPr>
                <w:lang w:eastAsia="zh-CN"/>
              </w:rPr>
            </w:pPr>
            <w:r w:rsidRPr="00255015">
              <w:rPr>
                <w:lang w:eastAsia="zh-CN"/>
              </w:rPr>
              <w:t>PTI=1</w:t>
            </w:r>
          </w:p>
        </w:tc>
      </w:tr>
      <w:tr w:rsidR="00951CDC" w:rsidRPr="000B0C86" w14:paraId="2B579EDB" w14:textId="77777777" w:rsidTr="00020D7C">
        <w:trPr>
          <w:jc w:val="center"/>
        </w:trPr>
        <w:tc>
          <w:tcPr>
            <w:tcW w:w="1047" w:type="dxa"/>
            <w:vAlign w:val="center"/>
          </w:tcPr>
          <w:p w14:paraId="363C0025" w14:textId="77777777" w:rsidR="00951CDC" w:rsidRPr="00255015" w:rsidRDefault="00951CDC" w:rsidP="00797E92">
            <w:pPr>
              <w:pStyle w:val="TAC"/>
            </w:pPr>
            <w:r w:rsidRPr="00255015">
              <w:t>Wide-band CQI</w:t>
            </w:r>
          </w:p>
        </w:tc>
        <w:tc>
          <w:tcPr>
            <w:tcW w:w="0" w:type="auto"/>
            <w:vAlign w:val="center"/>
          </w:tcPr>
          <w:p w14:paraId="36DE5202" w14:textId="77777777" w:rsidR="00951CDC" w:rsidRPr="00255015" w:rsidRDefault="00951CDC" w:rsidP="00797E92">
            <w:pPr>
              <w:pStyle w:val="TAC"/>
            </w:pPr>
            <w:r w:rsidRPr="00255015">
              <w:t>0</w:t>
            </w:r>
          </w:p>
        </w:tc>
        <w:tc>
          <w:tcPr>
            <w:tcW w:w="691" w:type="dxa"/>
            <w:vAlign w:val="center"/>
          </w:tcPr>
          <w:p w14:paraId="09FCD61F" w14:textId="77777777" w:rsidR="00951CDC" w:rsidRPr="00255015" w:rsidRDefault="00951CDC" w:rsidP="00797E92">
            <w:pPr>
              <w:pStyle w:val="TAC"/>
            </w:pPr>
            <w:r w:rsidRPr="00255015">
              <w:t>4</w:t>
            </w:r>
          </w:p>
        </w:tc>
        <w:tc>
          <w:tcPr>
            <w:tcW w:w="1830" w:type="dxa"/>
            <w:gridSpan w:val="2"/>
            <w:vAlign w:val="center"/>
          </w:tcPr>
          <w:p w14:paraId="43AF0A00" w14:textId="77777777" w:rsidR="00951CDC" w:rsidRPr="00255015" w:rsidRDefault="00951CDC" w:rsidP="00797E92">
            <w:pPr>
              <w:pStyle w:val="TAC"/>
            </w:pPr>
            <w:r w:rsidRPr="00255015">
              <w:t>0</w:t>
            </w:r>
          </w:p>
        </w:tc>
        <w:tc>
          <w:tcPr>
            <w:tcW w:w="2584" w:type="dxa"/>
            <w:gridSpan w:val="2"/>
            <w:vAlign w:val="center"/>
          </w:tcPr>
          <w:p w14:paraId="2D1F7852" w14:textId="77777777" w:rsidR="00951CDC" w:rsidRPr="00255015" w:rsidRDefault="00951CDC" w:rsidP="00797E92">
            <w:pPr>
              <w:pStyle w:val="TAC"/>
            </w:pPr>
            <w:r w:rsidRPr="00255015">
              <w:t>4</w:t>
            </w:r>
          </w:p>
        </w:tc>
      </w:tr>
      <w:tr w:rsidR="00951CDC" w:rsidRPr="000B0C86" w14:paraId="575ECF87" w14:textId="77777777" w:rsidTr="00020D7C">
        <w:trPr>
          <w:jc w:val="center"/>
        </w:trPr>
        <w:tc>
          <w:tcPr>
            <w:tcW w:w="1047" w:type="dxa"/>
            <w:vAlign w:val="center"/>
          </w:tcPr>
          <w:p w14:paraId="5B7612D2" w14:textId="77777777" w:rsidR="00951CDC" w:rsidRPr="00255015" w:rsidRDefault="00951CDC" w:rsidP="00797E92">
            <w:pPr>
              <w:pStyle w:val="TAC"/>
            </w:pPr>
            <w:r w:rsidRPr="00255015">
              <w:t>Spatial differential CQI</w:t>
            </w:r>
          </w:p>
        </w:tc>
        <w:tc>
          <w:tcPr>
            <w:tcW w:w="0" w:type="auto"/>
            <w:vAlign w:val="center"/>
          </w:tcPr>
          <w:p w14:paraId="5BBCE545" w14:textId="77777777" w:rsidR="00951CDC" w:rsidRPr="00255015" w:rsidRDefault="00951CDC" w:rsidP="00797E92">
            <w:pPr>
              <w:pStyle w:val="TAC"/>
            </w:pPr>
            <w:r w:rsidRPr="00255015">
              <w:t>0</w:t>
            </w:r>
          </w:p>
        </w:tc>
        <w:tc>
          <w:tcPr>
            <w:tcW w:w="691" w:type="dxa"/>
            <w:vAlign w:val="center"/>
          </w:tcPr>
          <w:p w14:paraId="78B45FE1"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3ACF3672" w14:textId="77777777" w:rsidR="00951CDC" w:rsidRPr="00255015" w:rsidRDefault="00951CDC" w:rsidP="00797E92">
            <w:pPr>
              <w:pStyle w:val="TAC"/>
            </w:pPr>
            <w:r w:rsidRPr="00255015">
              <w:t>0</w:t>
            </w:r>
          </w:p>
        </w:tc>
        <w:tc>
          <w:tcPr>
            <w:tcW w:w="2584" w:type="dxa"/>
            <w:gridSpan w:val="2"/>
            <w:vAlign w:val="center"/>
          </w:tcPr>
          <w:p w14:paraId="3A68890F" w14:textId="77777777" w:rsidR="00951CDC" w:rsidRPr="00255015" w:rsidRDefault="00951CDC" w:rsidP="00797E92">
            <w:pPr>
              <w:pStyle w:val="TAC"/>
            </w:pPr>
            <w:r w:rsidRPr="00255015">
              <w:t>3</w:t>
            </w:r>
          </w:p>
        </w:tc>
      </w:tr>
      <w:tr w:rsidR="00951CDC" w:rsidRPr="000B0C86" w14:paraId="062CFF0C" w14:textId="77777777" w:rsidTr="00020D7C">
        <w:trPr>
          <w:jc w:val="center"/>
        </w:trPr>
        <w:tc>
          <w:tcPr>
            <w:tcW w:w="1047" w:type="dxa"/>
            <w:vAlign w:val="center"/>
          </w:tcPr>
          <w:p w14:paraId="6B4C4808"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68743A83" w14:textId="77777777" w:rsidR="00951CDC" w:rsidRPr="00255015" w:rsidRDefault="000429A3" w:rsidP="00797E92">
            <w:pPr>
              <w:pStyle w:val="TAC"/>
            </w:pPr>
            <w:r>
              <w:rPr>
                <w:position w:val="-32"/>
                <w:lang w:eastAsia="zh-CN"/>
              </w:rPr>
              <w:pict w14:anchorId="5335F1FB">
                <v:shape id="_x0000_i2976" type="#_x0000_t75" style="width:105.5pt;height:28.45pt">
                  <v:imagedata r:id="rId509" o:title=""/>
                </v:shape>
              </w:pict>
            </w:r>
          </w:p>
        </w:tc>
        <w:tc>
          <w:tcPr>
            <w:tcW w:w="691" w:type="dxa"/>
            <w:vAlign w:val="center"/>
          </w:tcPr>
          <w:p w14:paraId="4DF5AB1A" w14:textId="77777777" w:rsidR="00951CDC" w:rsidRPr="00255015" w:rsidRDefault="00951CDC" w:rsidP="00797E92">
            <w:pPr>
              <w:pStyle w:val="TAC"/>
            </w:pPr>
            <w:r w:rsidRPr="00255015">
              <w:t>0</w:t>
            </w:r>
          </w:p>
        </w:tc>
        <w:tc>
          <w:tcPr>
            <w:tcW w:w="1830" w:type="dxa"/>
            <w:gridSpan w:val="2"/>
            <w:vAlign w:val="center"/>
          </w:tcPr>
          <w:p w14:paraId="64B1D36B" w14:textId="77777777" w:rsidR="00951CDC" w:rsidRPr="00255015" w:rsidRDefault="000429A3" w:rsidP="00797E92">
            <w:pPr>
              <w:pStyle w:val="TAC"/>
            </w:pPr>
            <w:r>
              <w:rPr>
                <w:position w:val="-34"/>
                <w:lang w:eastAsia="zh-CN"/>
              </w:rPr>
              <w:pict w14:anchorId="57911DF2">
                <v:shape id="_x0000_i2977" type="#_x0000_t75" style="width:35.15pt;height:31pt">
                  <v:imagedata r:id="rId902" o:title=""/>
                </v:shape>
              </w:pict>
            </w:r>
          </w:p>
        </w:tc>
        <w:tc>
          <w:tcPr>
            <w:tcW w:w="2584" w:type="dxa"/>
            <w:gridSpan w:val="2"/>
            <w:vAlign w:val="center"/>
          </w:tcPr>
          <w:p w14:paraId="15089AF2" w14:textId="77777777" w:rsidR="00951CDC" w:rsidRPr="00255015" w:rsidRDefault="00951CDC" w:rsidP="00797E92">
            <w:pPr>
              <w:pStyle w:val="TAC"/>
            </w:pPr>
            <w:r w:rsidRPr="00255015">
              <w:t>0</w:t>
            </w:r>
          </w:p>
        </w:tc>
      </w:tr>
      <w:tr w:rsidR="00951CDC" w:rsidRPr="000B0C86" w14:paraId="2737FFBA" w14:textId="77777777" w:rsidTr="00020D7C">
        <w:trPr>
          <w:jc w:val="center"/>
        </w:trPr>
        <w:tc>
          <w:tcPr>
            <w:tcW w:w="1047" w:type="dxa"/>
            <w:vAlign w:val="center"/>
          </w:tcPr>
          <w:p w14:paraId="07412DA1"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6A802ACA" w14:textId="77777777" w:rsidR="00951CDC" w:rsidRPr="00255015" w:rsidRDefault="000429A3" w:rsidP="00797E92">
            <w:pPr>
              <w:pStyle w:val="TAC"/>
            </w:pPr>
            <w:r>
              <w:rPr>
                <w:position w:val="-34"/>
                <w:lang w:eastAsia="zh-CN"/>
              </w:rPr>
              <w:pict w14:anchorId="7536BF1A">
                <v:shape id="_x0000_i2978" type="#_x0000_t75" style="width:49.4pt;height:33.5pt">
                  <v:imagedata r:id="rId903" o:title=""/>
                </v:shape>
              </w:pict>
            </w:r>
          </w:p>
        </w:tc>
        <w:tc>
          <w:tcPr>
            <w:tcW w:w="691" w:type="dxa"/>
            <w:vAlign w:val="center"/>
          </w:tcPr>
          <w:p w14:paraId="51F67527"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6F936FA" w14:textId="77777777" w:rsidR="00951CDC" w:rsidRPr="00255015" w:rsidRDefault="000429A3" w:rsidP="00797E92">
            <w:pPr>
              <w:pStyle w:val="TAC"/>
              <w:rPr>
                <w:lang w:eastAsia="zh-CN"/>
              </w:rPr>
            </w:pPr>
            <w:r>
              <w:rPr>
                <w:position w:val="-34"/>
                <w:lang w:eastAsia="zh-CN"/>
              </w:rPr>
              <w:pict w14:anchorId="504E41C1">
                <v:shape id="_x0000_i2979" type="#_x0000_t75" style="width:37.65pt;height:28.45pt">
                  <v:imagedata r:id="rId904" o:title=""/>
                </v:shape>
              </w:pict>
            </w:r>
          </w:p>
        </w:tc>
        <w:tc>
          <w:tcPr>
            <w:tcW w:w="2584" w:type="dxa"/>
            <w:gridSpan w:val="2"/>
            <w:vAlign w:val="center"/>
          </w:tcPr>
          <w:p w14:paraId="51BEFE8B" w14:textId="77777777" w:rsidR="00951CDC" w:rsidRPr="00255015" w:rsidRDefault="00951CDC" w:rsidP="00797E92">
            <w:pPr>
              <w:pStyle w:val="TAC"/>
              <w:rPr>
                <w:lang w:eastAsia="zh-CN"/>
              </w:rPr>
            </w:pPr>
            <w:r>
              <w:rPr>
                <w:rFonts w:hint="eastAsia"/>
                <w:lang w:eastAsia="zh-CN"/>
              </w:rPr>
              <w:t>0</w:t>
            </w:r>
          </w:p>
        </w:tc>
      </w:tr>
      <w:tr w:rsidR="00951CDC" w:rsidRPr="000B0C86" w14:paraId="03CFDC20" w14:textId="77777777" w:rsidTr="00020D7C">
        <w:trPr>
          <w:jc w:val="center"/>
        </w:trPr>
        <w:tc>
          <w:tcPr>
            <w:tcW w:w="1047" w:type="dxa"/>
            <w:vAlign w:val="center"/>
          </w:tcPr>
          <w:p w14:paraId="2A5A4542" w14:textId="77777777" w:rsidR="00951CDC" w:rsidRPr="00255015" w:rsidRDefault="00951CDC" w:rsidP="00797E92">
            <w:pPr>
              <w:pStyle w:val="TAC"/>
            </w:pPr>
            <w:r w:rsidRPr="00255015">
              <w:t>Wide-band i2</w:t>
            </w:r>
          </w:p>
        </w:tc>
        <w:tc>
          <w:tcPr>
            <w:tcW w:w="0" w:type="auto"/>
            <w:vAlign w:val="center"/>
          </w:tcPr>
          <w:p w14:paraId="641FC1C7" w14:textId="77777777" w:rsidR="00951CDC" w:rsidRPr="00255015" w:rsidRDefault="00951CDC" w:rsidP="00797E92">
            <w:pPr>
              <w:pStyle w:val="TAC"/>
            </w:pPr>
            <w:r w:rsidRPr="00255015">
              <w:t>0</w:t>
            </w:r>
          </w:p>
        </w:tc>
        <w:tc>
          <w:tcPr>
            <w:tcW w:w="691" w:type="dxa"/>
            <w:vAlign w:val="center"/>
          </w:tcPr>
          <w:p w14:paraId="3159D01A"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9142FF" w14:textId="77777777" w:rsidR="00951CDC" w:rsidRPr="00255015" w:rsidRDefault="00951CDC" w:rsidP="00797E92">
            <w:pPr>
              <w:pStyle w:val="TAC"/>
              <w:rPr>
                <w:lang w:eastAsia="zh-CN"/>
              </w:rPr>
            </w:pPr>
            <w:r w:rsidRPr="00255015">
              <w:t>0</w:t>
            </w:r>
          </w:p>
        </w:tc>
        <w:tc>
          <w:tcPr>
            <w:tcW w:w="2584" w:type="dxa"/>
            <w:gridSpan w:val="2"/>
            <w:vAlign w:val="center"/>
          </w:tcPr>
          <w:p w14:paraId="28C40A67" w14:textId="77777777" w:rsidR="00951CDC" w:rsidRPr="00255015" w:rsidRDefault="00951CDC" w:rsidP="00797E92">
            <w:pPr>
              <w:pStyle w:val="TAC"/>
              <w:rPr>
                <w:lang w:eastAsia="zh-CN"/>
              </w:rPr>
            </w:pPr>
            <w:r>
              <w:rPr>
                <w:rFonts w:hint="eastAsia"/>
                <w:lang w:eastAsia="zh-CN"/>
              </w:rPr>
              <w:t>0</w:t>
            </w:r>
          </w:p>
        </w:tc>
      </w:tr>
    </w:tbl>
    <w:p w14:paraId="583C6EC5" w14:textId="77777777" w:rsidR="00951CDC" w:rsidRDefault="00951CDC" w:rsidP="00951CDC"/>
    <w:p w14:paraId="21726FC8" w14:textId="77777777"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0429A3">
        <w:rPr>
          <w:position w:val="-10"/>
          <w:lang w:eastAsia="zh-CN"/>
        </w:rPr>
        <w:pict w14:anchorId="653D65F3">
          <v:shape id="_x0000_i2980" type="#_x0000_t75" style="width:52.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DC86E02" w14:textId="77777777" w:rsidTr="00020D7C">
        <w:trPr>
          <w:trHeight w:val="105"/>
          <w:jc w:val="center"/>
        </w:trPr>
        <w:tc>
          <w:tcPr>
            <w:tcW w:w="558" w:type="pct"/>
            <w:vMerge w:val="restart"/>
            <w:shd w:val="clear" w:color="auto" w:fill="E0E0E0"/>
            <w:vAlign w:val="center"/>
          </w:tcPr>
          <w:p w14:paraId="3E371AEE"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6310FD0B" w14:textId="77777777" w:rsidR="00020D7C" w:rsidRPr="00A569D4" w:rsidRDefault="00020D7C" w:rsidP="00650345">
            <w:pPr>
              <w:pStyle w:val="TAH"/>
            </w:pPr>
            <w:r w:rsidRPr="00A569D4">
              <w:t>Bit width</w:t>
            </w:r>
          </w:p>
        </w:tc>
      </w:tr>
      <w:tr w:rsidR="00020D7C" w:rsidRPr="00A569D4" w14:paraId="50F215C5" w14:textId="77777777" w:rsidTr="00020D7C">
        <w:trPr>
          <w:trHeight w:val="105"/>
          <w:jc w:val="center"/>
        </w:trPr>
        <w:tc>
          <w:tcPr>
            <w:tcW w:w="558" w:type="pct"/>
            <w:vMerge/>
            <w:shd w:val="clear" w:color="auto" w:fill="E0E0E0"/>
            <w:vAlign w:val="center"/>
          </w:tcPr>
          <w:p w14:paraId="2D31027E" w14:textId="77777777" w:rsidR="00020D7C" w:rsidRPr="00A569D4" w:rsidRDefault="00020D7C" w:rsidP="00020D7C">
            <w:pPr>
              <w:pStyle w:val="TH"/>
              <w:rPr>
                <w:lang w:eastAsia="zh-CN"/>
              </w:rPr>
            </w:pPr>
          </w:p>
        </w:tc>
        <w:tc>
          <w:tcPr>
            <w:tcW w:w="4442" w:type="pct"/>
            <w:gridSpan w:val="7"/>
            <w:shd w:val="clear" w:color="auto" w:fill="E0E0E0"/>
            <w:vAlign w:val="center"/>
          </w:tcPr>
          <w:p w14:paraId="4C39655A"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1D3F9CF4" w14:textId="77777777" w:rsidTr="00020D7C">
        <w:trPr>
          <w:trHeight w:val="105"/>
          <w:jc w:val="center"/>
        </w:trPr>
        <w:tc>
          <w:tcPr>
            <w:tcW w:w="558" w:type="pct"/>
            <w:vMerge/>
            <w:shd w:val="clear" w:color="auto" w:fill="E0E0E0"/>
            <w:vAlign w:val="center"/>
          </w:tcPr>
          <w:p w14:paraId="723A0BDE" w14:textId="77777777" w:rsidR="00020D7C" w:rsidRPr="00A569D4" w:rsidRDefault="00020D7C" w:rsidP="00020D7C">
            <w:pPr>
              <w:pStyle w:val="TH"/>
              <w:rPr>
                <w:lang w:eastAsia="zh-CN"/>
              </w:rPr>
            </w:pPr>
          </w:p>
        </w:tc>
        <w:tc>
          <w:tcPr>
            <w:tcW w:w="1645" w:type="pct"/>
            <w:gridSpan w:val="3"/>
            <w:shd w:val="clear" w:color="auto" w:fill="E0E0E0"/>
            <w:vAlign w:val="center"/>
          </w:tcPr>
          <w:p w14:paraId="37E633AB"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558EFE1"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0FF74C87" w14:textId="77777777" w:rsidR="00020D7C" w:rsidRPr="00A569D4" w:rsidRDefault="00020D7C" w:rsidP="00020D7C">
            <w:pPr>
              <w:pStyle w:val="TH"/>
              <w:rPr>
                <w:lang w:eastAsia="zh-CN"/>
              </w:rPr>
            </w:pPr>
            <w:r w:rsidRPr="00A569D4">
              <w:rPr>
                <w:lang w:eastAsia="zh-CN"/>
              </w:rPr>
              <w:t>Rank = 3</w:t>
            </w:r>
          </w:p>
        </w:tc>
      </w:tr>
      <w:tr w:rsidR="00020D7C" w:rsidRPr="00A569D4" w14:paraId="1C62EC56" w14:textId="77777777" w:rsidTr="00650345">
        <w:trPr>
          <w:trHeight w:val="105"/>
          <w:jc w:val="center"/>
        </w:trPr>
        <w:tc>
          <w:tcPr>
            <w:tcW w:w="558" w:type="pct"/>
            <w:vMerge/>
            <w:shd w:val="clear" w:color="auto" w:fill="E0E0E0"/>
            <w:vAlign w:val="center"/>
          </w:tcPr>
          <w:p w14:paraId="2C75022D" w14:textId="77777777" w:rsidR="00020D7C" w:rsidRPr="00A569D4" w:rsidRDefault="00020D7C" w:rsidP="00020D7C">
            <w:pPr>
              <w:pStyle w:val="TH"/>
              <w:rPr>
                <w:lang w:eastAsia="zh-CN"/>
              </w:rPr>
            </w:pPr>
          </w:p>
        </w:tc>
        <w:tc>
          <w:tcPr>
            <w:tcW w:w="1237" w:type="pct"/>
            <w:shd w:val="clear" w:color="auto" w:fill="E0E0E0"/>
            <w:vAlign w:val="center"/>
          </w:tcPr>
          <w:p w14:paraId="1FE1416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1F96EA15"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7B9EDD0D"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1893291F"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09D453B"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0C75C067" w14:textId="77777777" w:rsidR="00020D7C" w:rsidRPr="00A569D4" w:rsidRDefault="00020D7C" w:rsidP="00020D7C">
            <w:pPr>
              <w:pStyle w:val="TH"/>
              <w:rPr>
                <w:lang w:eastAsia="zh-CN"/>
              </w:rPr>
            </w:pPr>
            <w:r w:rsidRPr="00A569D4">
              <w:rPr>
                <w:lang w:eastAsia="zh-CN"/>
              </w:rPr>
              <w:t>PTI=1</w:t>
            </w:r>
          </w:p>
        </w:tc>
      </w:tr>
      <w:tr w:rsidR="00020D7C" w:rsidRPr="00A569D4" w14:paraId="5202C8F8" w14:textId="77777777" w:rsidTr="00650345">
        <w:trPr>
          <w:jc w:val="center"/>
        </w:trPr>
        <w:tc>
          <w:tcPr>
            <w:tcW w:w="558" w:type="pct"/>
            <w:vAlign w:val="center"/>
          </w:tcPr>
          <w:p w14:paraId="1A116C92" w14:textId="77777777" w:rsidR="00020D7C" w:rsidRPr="00A569D4" w:rsidRDefault="00020D7C" w:rsidP="00650345">
            <w:pPr>
              <w:pStyle w:val="TAC"/>
            </w:pPr>
            <w:r w:rsidRPr="00A569D4">
              <w:t>Wide-band CQI</w:t>
            </w:r>
          </w:p>
        </w:tc>
        <w:tc>
          <w:tcPr>
            <w:tcW w:w="1237" w:type="pct"/>
            <w:vAlign w:val="center"/>
          </w:tcPr>
          <w:p w14:paraId="297EE1E6" w14:textId="77777777" w:rsidR="00020D7C" w:rsidRPr="00A569D4" w:rsidRDefault="00020D7C" w:rsidP="00650345">
            <w:pPr>
              <w:pStyle w:val="TAC"/>
            </w:pPr>
            <w:r w:rsidRPr="00A569D4">
              <w:t>0</w:t>
            </w:r>
          </w:p>
        </w:tc>
        <w:tc>
          <w:tcPr>
            <w:tcW w:w="408" w:type="pct"/>
            <w:gridSpan w:val="2"/>
            <w:vAlign w:val="center"/>
          </w:tcPr>
          <w:p w14:paraId="03AD0BA0" w14:textId="77777777" w:rsidR="00020D7C" w:rsidRPr="00A569D4" w:rsidRDefault="00020D7C" w:rsidP="00650345">
            <w:pPr>
              <w:pStyle w:val="TAC"/>
            </w:pPr>
            <w:r w:rsidRPr="00A569D4">
              <w:t>4</w:t>
            </w:r>
          </w:p>
        </w:tc>
        <w:tc>
          <w:tcPr>
            <w:tcW w:w="675" w:type="pct"/>
            <w:vAlign w:val="center"/>
          </w:tcPr>
          <w:p w14:paraId="20A3AF27" w14:textId="77777777" w:rsidR="00020D7C" w:rsidRPr="00A569D4" w:rsidRDefault="00020D7C" w:rsidP="00650345">
            <w:pPr>
              <w:pStyle w:val="TAC"/>
            </w:pPr>
            <w:r w:rsidRPr="00A569D4">
              <w:t>0</w:t>
            </w:r>
          </w:p>
        </w:tc>
        <w:tc>
          <w:tcPr>
            <w:tcW w:w="453" w:type="pct"/>
            <w:vAlign w:val="center"/>
          </w:tcPr>
          <w:p w14:paraId="42831D38" w14:textId="77777777" w:rsidR="00020D7C" w:rsidRPr="00A569D4" w:rsidRDefault="00020D7C" w:rsidP="00650345">
            <w:pPr>
              <w:pStyle w:val="TAC"/>
            </w:pPr>
            <w:r w:rsidRPr="00A569D4">
              <w:t>4</w:t>
            </w:r>
          </w:p>
        </w:tc>
        <w:tc>
          <w:tcPr>
            <w:tcW w:w="1257" w:type="pct"/>
            <w:vAlign w:val="center"/>
          </w:tcPr>
          <w:p w14:paraId="3B04D412" w14:textId="77777777" w:rsidR="00020D7C" w:rsidRPr="00A569D4" w:rsidRDefault="00020D7C" w:rsidP="00650345">
            <w:pPr>
              <w:pStyle w:val="TAC"/>
            </w:pPr>
            <w:r w:rsidRPr="00A569D4">
              <w:t>0</w:t>
            </w:r>
          </w:p>
        </w:tc>
        <w:tc>
          <w:tcPr>
            <w:tcW w:w="412" w:type="pct"/>
            <w:vAlign w:val="center"/>
          </w:tcPr>
          <w:p w14:paraId="43489181" w14:textId="77777777" w:rsidR="00020D7C" w:rsidRPr="00A569D4" w:rsidRDefault="00020D7C" w:rsidP="00650345">
            <w:pPr>
              <w:pStyle w:val="TAC"/>
            </w:pPr>
            <w:r w:rsidRPr="00A569D4">
              <w:t>4</w:t>
            </w:r>
          </w:p>
        </w:tc>
      </w:tr>
      <w:tr w:rsidR="00020D7C" w:rsidRPr="00A569D4" w14:paraId="3FA52144" w14:textId="77777777" w:rsidTr="00650345">
        <w:trPr>
          <w:jc w:val="center"/>
        </w:trPr>
        <w:tc>
          <w:tcPr>
            <w:tcW w:w="558" w:type="pct"/>
            <w:vAlign w:val="center"/>
          </w:tcPr>
          <w:p w14:paraId="4FE4BA65" w14:textId="77777777" w:rsidR="00020D7C" w:rsidRPr="00A569D4" w:rsidRDefault="00020D7C" w:rsidP="00650345">
            <w:pPr>
              <w:pStyle w:val="TAC"/>
            </w:pPr>
            <w:r w:rsidRPr="00A569D4">
              <w:t>Spatial differential CQI</w:t>
            </w:r>
          </w:p>
        </w:tc>
        <w:tc>
          <w:tcPr>
            <w:tcW w:w="1237" w:type="pct"/>
            <w:vAlign w:val="center"/>
          </w:tcPr>
          <w:p w14:paraId="14CF888A" w14:textId="77777777" w:rsidR="00020D7C" w:rsidRPr="00A569D4" w:rsidRDefault="00020D7C" w:rsidP="00650345">
            <w:pPr>
              <w:pStyle w:val="TAC"/>
            </w:pPr>
            <w:r w:rsidRPr="00A569D4">
              <w:t>0</w:t>
            </w:r>
          </w:p>
        </w:tc>
        <w:tc>
          <w:tcPr>
            <w:tcW w:w="408" w:type="pct"/>
            <w:gridSpan w:val="2"/>
            <w:vAlign w:val="center"/>
          </w:tcPr>
          <w:p w14:paraId="78B5D36C" w14:textId="77777777" w:rsidR="00020D7C" w:rsidRPr="00A569D4" w:rsidRDefault="00020D7C" w:rsidP="00650345">
            <w:pPr>
              <w:pStyle w:val="TAC"/>
            </w:pPr>
            <w:r w:rsidRPr="00A569D4">
              <w:t>0</w:t>
            </w:r>
          </w:p>
        </w:tc>
        <w:tc>
          <w:tcPr>
            <w:tcW w:w="675" w:type="pct"/>
            <w:vAlign w:val="center"/>
          </w:tcPr>
          <w:p w14:paraId="727CC666" w14:textId="77777777" w:rsidR="00020D7C" w:rsidRPr="00A569D4" w:rsidRDefault="00020D7C" w:rsidP="00650345">
            <w:pPr>
              <w:pStyle w:val="TAC"/>
            </w:pPr>
            <w:r w:rsidRPr="00A569D4">
              <w:t>0</w:t>
            </w:r>
          </w:p>
        </w:tc>
        <w:tc>
          <w:tcPr>
            <w:tcW w:w="453" w:type="pct"/>
            <w:vAlign w:val="center"/>
          </w:tcPr>
          <w:p w14:paraId="37D4341C" w14:textId="77777777" w:rsidR="00020D7C" w:rsidRPr="00A569D4" w:rsidRDefault="00020D7C" w:rsidP="00650345">
            <w:pPr>
              <w:pStyle w:val="TAC"/>
            </w:pPr>
            <w:r w:rsidRPr="00A569D4">
              <w:t>3</w:t>
            </w:r>
          </w:p>
        </w:tc>
        <w:tc>
          <w:tcPr>
            <w:tcW w:w="1257" w:type="pct"/>
            <w:vAlign w:val="center"/>
          </w:tcPr>
          <w:p w14:paraId="62DFF627" w14:textId="77777777" w:rsidR="00020D7C" w:rsidRPr="00A569D4" w:rsidRDefault="00020D7C" w:rsidP="00650345">
            <w:pPr>
              <w:pStyle w:val="TAC"/>
            </w:pPr>
            <w:r w:rsidRPr="00A569D4">
              <w:t>0</w:t>
            </w:r>
          </w:p>
        </w:tc>
        <w:tc>
          <w:tcPr>
            <w:tcW w:w="412" w:type="pct"/>
            <w:vAlign w:val="center"/>
          </w:tcPr>
          <w:p w14:paraId="44F32A28" w14:textId="77777777" w:rsidR="00020D7C" w:rsidRPr="00A569D4" w:rsidRDefault="00020D7C" w:rsidP="00650345">
            <w:pPr>
              <w:pStyle w:val="TAC"/>
            </w:pPr>
            <w:r w:rsidRPr="00A569D4">
              <w:t>3</w:t>
            </w:r>
          </w:p>
        </w:tc>
      </w:tr>
      <w:tr w:rsidR="00020D7C" w:rsidRPr="00A569D4" w14:paraId="33D667C6" w14:textId="77777777" w:rsidTr="00650345">
        <w:trPr>
          <w:jc w:val="center"/>
        </w:trPr>
        <w:tc>
          <w:tcPr>
            <w:tcW w:w="558" w:type="pct"/>
            <w:vAlign w:val="center"/>
          </w:tcPr>
          <w:p w14:paraId="3CF9F449"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5C1D7267" w14:textId="77777777" w:rsidR="00020D7C" w:rsidRPr="00A569D4" w:rsidRDefault="000429A3" w:rsidP="00650345">
            <w:pPr>
              <w:pStyle w:val="TAC"/>
            </w:pPr>
            <w:r>
              <w:rPr>
                <w:position w:val="-34"/>
                <w:lang w:eastAsia="zh-CN"/>
              </w:rPr>
              <w:pict w14:anchorId="7F7CF723">
                <v:shape id="_x0000_i2981" type="#_x0000_t75" style="width:54.4pt;height:31pt">
                  <v:imagedata r:id="rId901" o:title=""/>
                </v:shape>
              </w:pict>
            </w:r>
          </w:p>
        </w:tc>
        <w:tc>
          <w:tcPr>
            <w:tcW w:w="408" w:type="pct"/>
            <w:gridSpan w:val="2"/>
            <w:vAlign w:val="center"/>
          </w:tcPr>
          <w:p w14:paraId="70BACA1C" w14:textId="77777777" w:rsidR="00020D7C" w:rsidRPr="00A569D4" w:rsidRDefault="00020D7C" w:rsidP="00650345">
            <w:pPr>
              <w:pStyle w:val="TAC"/>
            </w:pPr>
            <w:r w:rsidRPr="00A569D4">
              <w:t>0</w:t>
            </w:r>
          </w:p>
        </w:tc>
        <w:tc>
          <w:tcPr>
            <w:tcW w:w="675" w:type="pct"/>
            <w:vAlign w:val="center"/>
          </w:tcPr>
          <w:p w14:paraId="48E87534" w14:textId="77777777" w:rsidR="00020D7C" w:rsidRPr="00A569D4" w:rsidRDefault="000429A3" w:rsidP="00650345">
            <w:pPr>
              <w:pStyle w:val="TAC"/>
            </w:pPr>
            <w:r>
              <w:rPr>
                <w:position w:val="-34"/>
                <w:lang w:eastAsia="zh-CN"/>
              </w:rPr>
              <w:pict w14:anchorId="7821EE13">
                <v:shape id="_x0000_i2982" type="#_x0000_t75" style="width:40.2pt;height:28.45pt">
                  <v:imagedata r:id="rId902" o:title=""/>
                </v:shape>
              </w:pict>
            </w:r>
          </w:p>
        </w:tc>
        <w:tc>
          <w:tcPr>
            <w:tcW w:w="453" w:type="pct"/>
            <w:vAlign w:val="center"/>
          </w:tcPr>
          <w:p w14:paraId="18E52E6D" w14:textId="77777777" w:rsidR="00020D7C" w:rsidRPr="00A569D4" w:rsidRDefault="00020D7C" w:rsidP="00650345">
            <w:pPr>
              <w:pStyle w:val="TAC"/>
            </w:pPr>
            <w:r w:rsidRPr="00A569D4">
              <w:t>0</w:t>
            </w:r>
          </w:p>
        </w:tc>
        <w:tc>
          <w:tcPr>
            <w:tcW w:w="1257" w:type="pct"/>
            <w:vAlign w:val="center"/>
          </w:tcPr>
          <w:p w14:paraId="2B32B99B" w14:textId="77777777" w:rsidR="00020D7C" w:rsidRPr="00A569D4" w:rsidRDefault="000429A3" w:rsidP="00650345">
            <w:pPr>
              <w:pStyle w:val="TAC"/>
            </w:pPr>
            <w:r>
              <w:rPr>
                <w:position w:val="-32"/>
                <w:lang w:eastAsia="zh-CN"/>
              </w:rPr>
              <w:pict w14:anchorId="48B7528D">
                <v:shape id="_x0000_i2983" type="#_x0000_t75" style="width:105.5pt;height:28.45pt">
                  <v:imagedata r:id="rId509" o:title=""/>
                </v:shape>
              </w:pict>
            </w:r>
          </w:p>
        </w:tc>
        <w:tc>
          <w:tcPr>
            <w:tcW w:w="412" w:type="pct"/>
            <w:vAlign w:val="center"/>
          </w:tcPr>
          <w:p w14:paraId="54073704" w14:textId="77777777" w:rsidR="00020D7C" w:rsidRPr="00A569D4" w:rsidRDefault="00020D7C" w:rsidP="00650345">
            <w:pPr>
              <w:pStyle w:val="TAC"/>
            </w:pPr>
            <w:r w:rsidRPr="00A569D4">
              <w:t>0</w:t>
            </w:r>
          </w:p>
        </w:tc>
      </w:tr>
      <w:tr w:rsidR="00020D7C" w:rsidRPr="00A569D4" w14:paraId="08BCBB13" w14:textId="77777777" w:rsidTr="00650345">
        <w:trPr>
          <w:jc w:val="center"/>
        </w:trPr>
        <w:tc>
          <w:tcPr>
            <w:tcW w:w="558" w:type="pct"/>
            <w:vAlign w:val="center"/>
          </w:tcPr>
          <w:p w14:paraId="4357F02B"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A58846" w14:textId="77777777" w:rsidR="00020D7C" w:rsidRPr="00A569D4" w:rsidRDefault="000429A3" w:rsidP="00650345">
            <w:pPr>
              <w:pStyle w:val="TAC"/>
            </w:pPr>
            <w:r>
              <w:rPr>
                <w:position w:val="-34"/>
                <w:lang w:eastAsia="zh-CN"/>
              </w:rPr>
              <w:pict w14:anchorId="3BE6CA9B">
                <v:shape id="_x0000_i2984" type="#_x0000_t75" style="width:56.1pt;height:29.3pt">
                  <v:imagedata r:id="rId903" o:title=""/>
                </v:shape>
              </w:pict>
            </w:r>
          </w:p>
        </w:tc>
        <w:tc>
          <w:tcPr>
            <w:tcW w:w="408" w:type="pct"/>
            <w:gridSpan w:val="2"/>
            <w:vAlign w:val="center"/>
          </w:tcPr>
          <w:p w14:paraId="2C69B96D"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EFB55D3" w14:textId="77777777" w:rsidR="00020D7C" w:rsidRPr="00A569D4" w:rsidRDefault="000429A3" w:rsidP="00650345">
            <w:pPr>
              <w:pStyle w:val="TAC"/>
            </w:pPr>
            <w:r>
              <w:rPr>
                <w:position w:val="-34"/>
                <w:lang w:eastAsia="zh-CN"/>
              </w:rPr>
              <w:pict w14:anchorId="1FF77EEB">
                <v:shape id="_x0000_i2985" type="#_x0000_t75" style="width:41pt;height:25.1pt">
                  <v:imagedata r:id="rId904" o:title=""/>
                </v:shape>
              </w:pict>
            </w:r>
          </w:p>
        </w:tc>
        <w:tc>
          <w:tcPr>
            <w:tcW w:w="453" w:type="pct"/>
            <w:vAlign w:val="center"/>
          </w:tcPr>
          <w:p w14:paraId="3B1867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24A7035" w14:textId="77777777" w:rsidR="00020D7C" w:rsidRPr="00A569D4" w:rsidRDefault="000429A3" w:rsidP="00650345">
            <w:pPr>
              <w:pStyle w:val="TAC"/>
            </w:pPr>
            <w:r>
              <w:rPr>
                <w:position w:val="-34"/>
                <w:lang w:eastAsia="zh-CN"/>
              </w:rPr>
              <w:pict w14:anchorId="74CCB258">
                <v:shape id="_x0000_i2986" type="#_x0000_t75" style="width:53.6pt;height:31pt">
                  <v:imagedata r:id="rId904" o:title=""/>
                </v:shape>
              </w:pict>
            </w:r>
          </w:p>
        </w:tc>
        <w:tc>
          <w:tcPr>
            <w:tcW w:w="412" w:type="pct"/>
            <w:vAlign w:val="center"/>
          </w:tcPr>
          <w:p w14:paraId="6CBF7A1E"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6C42D181" w14:textId="77777777" w:rsidTr="00650345">
        <w:trPr>
          <w:jc w:val="center"/>
        </w:trPr>
        <w:tc>
          <w:tcPr>
            <w:tcW w:w="558" w:type="pct"/>
            <w:vAlign w:val="center"/>
          </w:tcPr>
          <w:p w14:paraId="4B618A37" w14:textId="77777777" w:rsidR="00020D7C" w:rsidRPr="00A569D4" w:rsidRDefault="00020D7C" w:rsidP="00650345">
            <w:pPr>
              <w:pStyle w:val="TAC"/>
            </w:pPr>
            <w:r w:rsidRPr="00A569D4">
              <w:t>Wide-band i2</w:t>
            </w:r>
          </w:p>
        </w:tc>
        <w:tc>
          <w:tcPr>
            <w:tcW w:w="1237" w:type="pct"/>
            <w:vAlign w:val="center"/>
          </w:tcPr>
          <w:p w14:paraId="7800304D" w14:textId="77777777" w:rsidR="00020D7C" w:rsidRPr="00A569D4" w:rsidRDefault="00020D7C" w:rsidP="00650345">
            <w:pPr>
              <w:pStyle w:val="TAC"/>
            </w:pPr>
            <w:r w:rsidRPr="00A569D4">
              <w:t>0</w:t>
            </w:r>
          </w:p>
        </w:tc>
        <w:tc>
          <w:tcPr>
            <w:tcW w:w="408" w:type="pct"/>
            <w:gridSpan w:val="2"/>
            <w:vAlign w:val="center"/>
          </w:tcPr>
          <w:p w14:paraId="3A49EF63"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417174B8" w14:textId="77777777" w:rsidR="00020D7C" w:rsidRPr="00A569D4" w:rsidRDefault="00020D7C" w:rsidP="00650345">
            <w:pPr>
              <w:pStyle w:val="TAC"/>
            </w:pPr>
            <w:r w:rsidRPr="00A569D4">
              <w:t>0</w:t>
            </w:r>
          </w:p>
        </w:tc>
        <w:tc>
          <w:tcPr>
            <w:tcW w:w="453" w:type="pct"/>
            <w:vAlign w:val="center"/>
          </w:tcPr>
          <w:p w14:paraId="389782D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2782932C" w14:textId="77777777" w:rsidR="00020D7C" w:rsidRPr="00A569D4" w:rsidRDefault="00020D7C" w:rsidP="00650345">
            <w:pPr>
              <w:pStyle w:val="TAC"/>
            </w:pPr>
            <w:r w:rsidRPr="00A569D4">
              <w:t>0</w:t>
            </w:r>
          </w:p>
        </w:tc>
        <w:tc>
          <w:tcPr>
            <w:tcW w:w="412" w:type="pct"/>
            <w:vAlign w:val="center"/>
          </w:tcPr>
          <w:p w14:paraId="5754D381"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05203C82" w14:textId="77777777" w:rsidTr="00020D7C">
        <w:trPr>
          <w:trHeight w:val="105"/>
          <w:jc w:val="center"/>
        </w:trPr>
        <w:tc>
          <w:tcPr>
            <w:tcW w:w="558" w:type="pct"/>
            <w:vMerge w:val="restart"/>
            <w:shd w:val="clear" w:color="auto" w:fill="E0E0E0"/>
            <w:vAlign w:val="center"/>
          </w:tcPr>
          <w:p w14:paraId="5A6C334E"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03F9117B" w14:textId="77777777" w:rsidR="00020D7C" w:rsidRPr="00A569D4" w:rsidRDefault="00020D7C" w:rsidP="00650345">
            <w:pPr>
              <w:pStyle w:val="TAH"/>
            </w:pPr>
            <w:r w:rsidRPr="00A569D4">
              <w:t>Bit width</w:t>
            </w:r>
          </w:p>
        </w:tc>
      </w:tr>
      <w:tr w:rsidR="00020D7C" w:rsidRPr="00A569D4" w14:paraId="2337CCEA" w14:textId="77777777" w:rsidTr="00020D7C">
        <w:trPr>
          <w:trHeight w:val="105"/>
          <w:jc w:val="center"/>
        </w:trPr>
        <w:tc>
          <w:tcPr>
            <w:tcW w:w="558" w:type="pct"/>
            <w:vMerge/>
            <w:shd w:val="clear" w:color="auto" w:fill="E0E0E0"/>
            <w:vAlign w:val="center"/>
          </w:tcPr>
          <w:p w14:paraId="40BDE9C5" w14:textId="77777777" w:rsidR="00020D7C" w:rsidRPr="00A569D4" w:rsidRDefault="00020D7C" w:rsidP="00020D7C">
            <w:pPr>
              <w:pStyle w:val="TH"/>
              <w:rPr>
                <w:lang w:eastAsia="zh-CN"/>
              </w:rPr>
            </w:pPr>
          </w:p>
        </w:tc>
        <w:tc>
          <w:tcPr>
            <w:tcW w:w="4442" w:type="pct"/>
            <w:gridSpan w:val="7"/>
            <w:shd w:val="clear" w:color="auto" w:fill="E0E0E0"/>
            <w:vAlign w:val="center"/>
          </w:tcPr>
          <w:p w14:paraId="50BDFA4A"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614520EA" w14:textId="77777777" w:rsidTr="00020D7C">
        <w:trPr>
          <w:trHeight w:val="105"/>
          <w:jc w:val="center"/>
        </w:trPr>
        <w:tc>
          <w:tcPr>
            <w:tcW w:w="558" w:type="pct"/>
            <w:vMerge/>
            <w:shd w:val="clear" w:color="auto" w:fill="E0E0E0"/>
            <w:vAlign w:val="center"/>
          </w:tcPr>
          <w:p w14:paraId="2EBCF34B" w14:textId="77777777" w:rsidR="00020D7C" w:rsidRPr="00A569D4" w:rsidRDefault="00020D7C" w:rsidP="00020D7C">
            <w:pPr>
              <w:pStyle w:val="TH"/>
              <w:rPr>
                <w:lang w:eastAsia="zh-CN"/>
              </w:rPr>
            </w:pPr>
          </w:p>
        </w:tc>
        <w:tc>
          <w:tcPr>
            <w:tcW w:w="1645" w:type="pct"/>
            <w:gridSpan w:val="3"/>
            <w:shd w:val="clear" w:color="auto" w:fill="E0E0E0"/>
            <w:vAlign w:val="center"/>
          </w:tcPr>
          <w:p w14:paraId="21CE4643"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016A2CCB"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6297C401" w14:textId="77777777" w:rsidTr="00020D7C">
        <w:trPr>
          <w:trHeight w:val="105"/>
          <w:jc w:val="center"/>
        </w:trPr>
        <w:tc>
          <w:tcPr>
            <w:tcW w:w="558" w:type="pct"/>
            <w:vMerge/>
            <w:shd w:val="clear" w:color="auto" w:fill="E0E0E0"/>
            <w:vAlign w:val="center"/>
          </w:tcPr>
          <w:p w14:paraId="340CA18D" w14:textId="77777777" w:rsidR="00020D7C" w:rsidRPr="00A569D4" w:rsidRDefault="00020D7C" w:rsidP="00020D7C">
            <w:pPr>
              <w:pStyle w:val="TH"/>
              <w:rPr>
                <w:lang w:eastAsia="zh-CN"/>
              </w:rPr>
            </w:pPr>
          </w:p>
        </w:tc>
        <w:tc>
          <w:tcPr>
            <w:tcW w:w="1242" w:type="pct"/>
            <w:gridSpan w:val="2"/>
            <w:shd w:val="clear" w:color="auto" w:fill="E0E0E0"/>
            <w:vAlign w:val="center"/>
          </w:tcPr>
          <w:p w14:paraId="639E7CC8"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5225E756"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1328B08D"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1B09D0B1" w14:textId="77777777" w:rsidR="00020D7C" w:rsidRPr="00A569D4" w:rsidRDefault="00020D7C" w:rsidP="00020D7C">
            <w:pPr>
              <w:pStyle w:val="TH"/>
              <w:rPr>
                <w:lang w:eastAsia="zh-CN"/>
              </w:rPr>
            </w:pPr>
            <w:r w:rsidRPr="00A569D4">
              <w:rPr>
                <w:lang w:eastAsia="zh-CN"/>
              </w:rPr>
              <w:t>PTI=1</w:t>
            </w:r>
          </w:p>
        </w:tc>
      </w:tr>
      <w:tr w:rsidR="00020D7C" w:rsidRPr="00A569D4" w14:paraId="03C2609B" w14:textId="77777777" w:rsidTr="00020D7C">
        <w:trPr>
          <w:jc w:val="center"/>
        </w:trPr>
        <w:tc>
          <w:tcPr>
            <w:tcW w:w="558" w:type="pct"/>
            <w:vAlign w:val="center"/>
          </w:tcPr>
          <w:p w14:paraId="734752EC" w14:textId="77777777" w:rsidR="00020D7C" w:rsidRPr="00A569D4" w:rsidRDefault="00020D7C" w:rsidP="00650345">
            <w:pPr>
              <w:pStyle w:val="TAC"/>
            </w:pPr>
            <w:r w:rsidRPr="00A569D4">
              <w:t>Wide-band CQI</w:t>
            </w:r>
          </w:p>
        </w:tc>
        <w:tc>
          <w:tcPr>
            <w:tcW w:w="1242" w:type="pct"/>
            <w:gridSpan w:val="2"/>
            <w:vAlign w:val="center"/>
          </w:tcPr>
          <w:p w14:paraId="12450B8B" w14:textId="77777777" w:rsidR="00020D7C" w:rsidRPr="00A569D4" w:rsidRDefault="00020D7C" w:rsidP="00650345">
            <w:pPr>
              <w:pStyle w:val="TAC"/>
            </w:pPr>
            <w:r w:rsidRPr="00A569D4">
              <w:t>0</w:t>
            </w:r>
          </w:p>
        </w:tc>
        <w:tc>
          <w:tcPr>
            <w:tcW w:w="403" w:type="pct"/>
            <w:vAlign w:val="center"/>
          </w:tcPr>
          <w:p w14:paraId="7DD884DF" w14:textId="77777777" w:rsidR="00020D7C" w:rsidRPr="00A569D4" w:rsidRDefault="00020D7C" w:rsidP="00650345">
            <w:pPr>
              <w:pStyle w:val="TAC"/>
            </w:pPr>
            <w:r w:rsidRPr="00A569D4">
              <w:t>4</w:t>
            </w:r>
          </w:p>
        </w:tc>
        <w:tc>
          <w:tcPr>
            <w:tcW w:w="1128" w:type="pct"/>
            <w:gridSpan w:val="2"/>
            <w:vAlign w:val="center"/>
          </w:tcPr>
          <w:p w14:paraId="766E53BF" w14:textId="77777777" w:rsidR="00020D7C" w:rsidRPr="00A569D4" w:rsidRDefault="00020D7C" w:rsidP="00650345">
            <w:pPr>
              <w:pStyle w:val="TAC"/>
            </w:pPr>
            <w:r w:rsidRPr="00A569D4">
              <w:t>0</w:t>
            </w:r>
          </w:p>
        </w:tc>
        <w:tc>
          <w:tcPr>
            <w:tcW w:w="1669" w:type="pct"/>
            <w:gridSpan w:val="2"/>
            <w:vAlign w:val="center"/>
          </w:tcPr>
          <w:p w14:paraId="018FC698" w14:textId="77777777" w:rsidR="00020D7C" w:rsidRPr="00A569D4" w:rsidRDefault="00020D7C" w:rsidP="00650345">
            <w:pPr>
              <w:pStyle w:val="TAC"/>
            </w:pPr>
            <w:r w:rsidRPr="00A569D4">
              <w:t>4</w:t>
            </w:r>
          </w:p>
        </w:tc>
      </w:tr>
      <w:tr w:rsidR="00020D7C" w:rsidRPr="00A569D4" w14:paraId="20A7BFB1" w14:textId="77777777" w:rsidTr="00020D7C">
        <w:trPr>
          <w:jc w:val="center"/>
        </w:trPr>
        <w:tc>
          <w:tcPr>
            <w:tcW w:w="558" w:type="pct"/>
            <w:vAlign w:val="center"/>
          </w:tcPr>
          <w:p w14:paraId="5300D44E" w14:textId="77777777" w:rsidR="00020D7C" w:rsidRPr="00A569D4" w:rsidRDefault="00020D7C" w:rsidP="00650345">
            <w:pPr>
              <w:pStyle w:val="TAC"/>
            </w:pPr>
            <w:r w:rsidRPr="00A569D4">
              <w:t>Spatial differential CQI</w:t>
            </w:r>
          </w:p>
        </w:tc>
        <w:tc>
          <w:tcPr>
            <w:tcW w:w="1242" w:type="pct"/>
            <w:gridSpan w:val="2"/>
            <w:vAlign w:val="center"/>
          </w:tcPr>
          <w:p w14:paraId="61DD89EF" w14:textId="77777777" w:rsidR="00020D7C" w:rsidRPr="00A569D4" w:rsidRDefault="00020D7C" w:rsidP="00650345">
            <w:pPr>
              <w:pStyle w:val="TAC"/>
            </w:pPr>
            <w:r w:rsidRPr="00A569D4">
              <w:t>0</w:t>
            </w:r>
          </w:p>
        </w:tc>
        <w:tc>
          <w:tcPr>
            <w:tcW w:w="403" w:type="pct"/>
            <w:vAlign w:val="center"/>
          </w:tcPr>
          <w:p w14:paraId="0B018F5D"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5E587B9" w14:textId="77777777" w:rsidR="00020D7C" w:rsidRPr="00A569D4" w:rsidRDefault="00020D7C" w:rsidP="00650345">
            <w:pPr>
              <w:pStyle w:val="TAC"/>
            </w:pPr>
            <w:r w:rsidRPr="00A569D4">
              <w:t>0</w:t>
            </w:r>
          </w:p>
        </w:tc>
        <w:tc>
          <w:tcPr>
            <w:tcW w:w="1669" w:type="pct"/>
            <w:gridSpan w:val="2"/>
            <w:vAlign w:val="center"/>
          </w:tcPr>
          <w:p w14:paraId="6194B319" w14:textId="77777777" w:rsidR="00020D7C" w:rsidRPr="00A569D4" w:rsidRDefault="00020D7C" w:rsidP="00650345">
            <w:pPr>
              <w:pStyle w:val="TAC"/>
            </w:pPr>
            <w:r w:rsidRPr="00A569D4">
              <w:t>3</w:t>
            </w:r>
          </w:p>
        </w:tc>
      </w:tr>
      <w:tr w:rsidR="00020D7C" w:rsidRPr="00A569D4" w14:paraId="0E1BA7C9" w14:textId="77777777" w:rsidTr="00020D7C">
        <w:trPr>
          <w:jc w:val="center"/>
        </w:trPr>
        <w:tc>
          <w:tcPr>
            <w:tcW w:w="558" w:type="pct"/>
            <w:vAlign w:val="center"/>
          </w:tcPr>
          <w:p w14:paraId="5E71BB92"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4C35BAD0" w14:textId="77777777" w:rsidR="00020D7C" w:rsidRPr="00A569D4" w:rsidRDefault="000429A3" w:rsidP="00650345">
            <w:pPr>
              <w:pStyle w:val="TAC"/>
            </w:pPr>
            <w:r>
              <w:rPr>
                <w:position w:val="-32"/>
                <w:lang w:eastAsia="zh-CN"/>
              </w:rPr>
              <w:pict w14:anchorId="6BE2C3EA">
                <v:shape id="_x0000_i2987" type="#_x0000_t75" style="width:105.5pt;height:28.45pt">
                  <v:imagedata r:id="rId509" o:title=""/>
                </v:shape>
              </w:pict>
            </w:r>
          </w:p>
        </w:tc>
        <w:tc>
          <w:tcPr>
            <w:tcW w:w="403" w:type="pct"/>
            <w:vAlign w:val="center"/>
          </w:tcPr>
          <w:p w14:paraId="444C912F" w14:textId="77777777" w:rsidR="00020D7C" w:rsidRPr="00A569D4" w:rsidRDefault="00020D7C" w:rsidP="00650345">
            <w:pPr>
              <w:pStyle w:val="TAC"/>
            </w:pPr>
            <w:r w:rsidRPr="00A569D4">
              <w:t>0</w:t>
            </w:r>
          </w:p>
        </w:tc>
        <w:tc>
          <w:tcPr>
            <w:tcW w:w="1128" w:type="pct"/>
            <w:gridSpan w:val="2"/>
            <w:vAlign w:val="center"/>
          </w:tcPr>
          <w:p w14:paraId="486A86D3" w14:textId="77777777" w:rsidR="00020D7C" w:rsidRPr="00A569D4" w:rsidRDefault="000429A3" w:rsidP="00650345">
            <w:pPr>
              <w:pStyle w:val="TAC"/>
            </w:pPr>
            <w:r>
              <w:rPr>
                <w:position w:val="-34"/>
                <w:lang w:eastAsia="zh-CN"/>
              </w:rPr>
              <w:pict w14:anchorId="7582E237">
                <v:shape id="_x0000_i2988" type="#_x0000_t75" style="width:46.9pt;height:28.45pt">
                  <v:imagedata r:id="rId902" o:title=""/>
                </v:shape>
              </w:pict>
            </w:r>
          </w:p>
        </w:tc>
        <w:tc>
          <w:tcPr>
            <w:tcW w:w="1669" w:type="pct"/>
            <w:gridSpan w:val="2"/>
            <w:vAlign w:val="center"/>
          </w:tcPr>
          <w:p w14:paraId="39C322D2" w14:textId="77777777" w:rsidR="00020D7C" w:rsidRPr="00A569D4" w:rsidRDefault="00020D7C" w:rsidP="00650345">
            <w:pPr>
              <w:pStyle w:val="TAC"/>
            </w:pPr>
            <w:r w:rsidRPr="00A569D4">
              <w:t>0</w:t>
            </w:r>
          </w:p>
        </w:tc>
      </w:tr>
      <w:tr w:rsidR="00020D7C" w:rsidRPr="00A569D4" w14:paraId="3B5FF271" w14:textId="77777777" w:rsidTr="00020D7C">
        <w:trPr>
          <w:jc w:val="center"/>
        </w:trPr>
        <w:tc>
          <w:tcPr>
            <w:tcW w:w="558" w:type="pct"/>
            <w:vAlign w:val="center"/>
          </w:tcPr>
          <w:p w14:paraId="56008729"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6D4E1220" w14:textId="77777777" w:rsidR="00020D7C" w:rsidRPr="00A569D4" w:rsidRDefault="000429A3" w:rsidP="00650345">
            <w:pPr>
              <w:pStyle w:val="TAC"/>
            </w:pPr>
            <w:r>
              <w:rPr>
                <w:position w:val="-34"/>
                <w:lang w:eastAsia="zh-CN"/>
              </w:rPr>
              <w:pict w14:anchorId="392D3BB6">
                <v:shape id="_x0000_i2989" type="#_x0000_t75" style="width:55.25pt;height:29.3pt">
                  <v:imagedata r:id="rId903" o:title=""/>
                </v:shape>
              </w:pict>
            </w:r>
          </w:p>
        </w:tc>
        <w:tc>
          <w:tcPr>
            <w:tcW w:w="403" w:type="pct"/>
            <w:vAlign w:val="center"/>
          </w:tcPr>
          <w:p w14:paraId="671A347B"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735C5162" w14:textId="77777777" w:rsidR="00020D7C" w:rsidRPr="00A569D4" w:rsidRDefault="000429A3" w:rsidP="00650345">
            <w:pPr>
              <w:pStyle w:val="TAC"/>
              <w:rPr>
                <w:lang w:eastAsia="zh-CN"/>
              </w:rPr>
            </w:pPr>
            <w:r>
              <w:rPr>
                <w:position w:val="-34"/>
                <w:lang w:eastAsia="zh-CN"/>
              </w:rPr>
              <w:pict w14:anchorId="175885F8">
                <v:shape id="_x0000_i2990" type="#_x0000_t75" style="width:45.2pt;height:25.95pt">
                  <v:imagedata r:id="rId904" o:title=""/>
                </v:shape>
              </w:pict>
            </w:r>
          </w:p>
        </w:tc>
        <w:tc>
          <w:tcPr>
            <w:tcW w:w="1669" w:type="pct"/>
            <w:gridSpan w:val="2"/>
            <w:vAlign w:val="center"/>
          </w:tcPr>
          <w:p w14:paraId="37AB22B9"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412949BE" w14:textId="77777777" w:rsidTr="00020D7C">
        <w:trPr>
          <w:jc w:val="center"/>
        </w:trPr>
        <w:tc>
          <w:tcPr>
            <w:tcW w:w="558" w:type="pct"/>
            <w:vAlign w:val="center"/>
          </w:tcPr>
          <w:p w14:paraId="6AE4ADB8" w14:textId="77777777" w:rsidR="00020D7C" w:rsidRPr="00A569D4" w:rsidRDefault="00020D7C" w:rsidP="00650345">
            <w:pPr>
              <w:pStyle w:val="TAC"/>
            </w:pPr>
            <w:r w:rsidRPr="00A569D4">
              <w:t>Wide-band i2</w:t>
            </w:r>
          </w:p>
        </w:tc>
        <w:tc>
          <w:tcPr>
            <w:tcW w:w="1242" w:type="pct"/>
            <w:gridSpan w:val="2"/>
            <w:vAlign w:val="center"/>
          </w:tcPr>
          <w:p w14:paraId="61E94F6C" w14:textId="77777777" w:rsidR="00020D7C" w:rsidRPr="00A569D4" w:rsidRDefault="00020D7C" w:rsidP="00650345">
            <w:pPr>
              <w:pStyle w:val="TAC"/>
            </w:pPr>
            <w:r w:rsidRPr="00A569D4">
              <w:t>0</w:t>
            </w:r>
          </w:p>
        </w:tc>
        <w:tc>
          <w:tcPr>
            <w:tcW w:w="403" w:type="pct"/>
            <w:vAlign w:val="center"/>
          </w:tcPr>
          <w:p w14:paraId="4E98CB8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6C41BEF" w14:textId="77777777" w:rsidR="00020D7C" w:rsidRPr="00A569D4" w:rsidRDefault="00020D7C" w:rsidP="00650345">
            <w:pPr>
              <w:pStyle w:val="TAC"/>
              <w:rPr>
                <w:lang w:eastAsia="zh-CN"/>
              </w:rPr>
            </w:pPr>
            <w:r w:rsidRPr="00A569D4">
              <w:t>0</w:t>
            </w:r>
          </w:p>
        </w:tc>
        <w:tc>
          <w:tcPr>
            <w:tcW w:w="1669" w:type="pct"/>
            <w:gridSpan w:val="2"/>
            <w:vAlign w:val="center"/>
          </w:tcPr>
          <w:p w14:paraId="3C707445" w14:textId="77777777" w:rsidR="00020D7C" w:rsidRPr="00A569D4" w:rsidRDefault="00020D7C" w:rsidP="00650345">
            <w:pPr>
              <w:pStyle w:val="TAC"/>
              <w:rPr>
                <w:lang w:eastAsia="zh-CN"/>
              </w:rPr>
            </w:pPr>
            <w:r w:rsidRPr="00A569D4">
              <w:rPr>
                <w:rFonts w:hint="eastAsia"/>
                <w:lang w:eastAsia="zh-CN"/>
              </w:rPr>
              <w:t>0</w:t>
            </w:r>
          </w:p>
        </w:tc>
      </w:tr>
    </w:tbl>
    <w:p w14:paraId="67FECD38" w14:textId="77777777" w:rsidR="00020D7C" w:rsidRDefault="00020D7C" w:rsidP="00544502"/>
    <w:p w14:paraId="3513DD52" w14:textId="77777777"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0429A3">
        <w:rPr>
          <w:position w:val="-10"/>
          <w:lang w:eastAsia="zh-CN"/>
        </w:rPr>
        <w:pict w14:anchorId="3A182E32">
          <v:shape id="_x0000_i2991" type="#_x0000_t75" style="width:52.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14:paraId="0524FEBB" w14:textId="77777777" w:rsidTr="003D028C">
        <w:trPr>
          <w:trHeight w:val="105"/>
          <w:jc w:val="center"/>
        </w:trPr>
        <w:tc>
          <w:tcPr>
            <w:tcW w:w="0" w:type="auto"/>
            <w:vMerge w:val="restart"/>
            <w:shd w:val="clear" w:color="auto" w:fill="E0E0E0"/>
            <w:vAlign w:val="center"/>
          </w:tcPr>
          <w:p w14:paraId="561E75EB"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699E9E1F" w14:textId="77777777" w:rsidR="00544502" w:rsidRPr="00466738" w:rsidRDefault="00544502" w:rsidP="00967D18">
            <w:pPr>
              <w:pStyle w:val="TAH"/>
            </w:pPr>
            <w:r w:rsidRPr="00466738">
              <w:t>Bit width</w:t>
            </w:r>
          </w:p>
        </w:tc>
      </w:tr>
      <w:tr w:rsidR="00544502" w:rsidRPr="00466738" w14:paraId="37432A88" w14:textId="77777777" w:rsidTr="003D028C">
        <w:trPr>
          <w:trHeight w:val="105"/>
          <w:jc w:val="center"/>
        </w:trPr>
        <w:tc>
          <w:tcPr>
            <w:tcW w:w="0" w:type="auto"/>
            <w:vMerge/>
            <w:shd w:val="clear" w:color="auto" w:fill="E0E0E0"/>
            <w:vAlign w:val="center"/>
          </w:tcPr>
          <w:p w14:paraId="774CFBE2" w14:textId="77777777" w:rsidR="00544502" w:rsidRPr="00466738" w:rsidRDefault="00544502" w:rsidP="00967D18">
            <w:pPr>
              <w:pStyle w:val="TH"/>
              <w:rPr>
                <w:lang w:eastAsia="zh-CN"/>
              </w:rPr>
            </w:pPr>
          </w:p>
        </w:tc>
        <w:tc>
          <w:tcPr>
            <w:tcW w:w="0" w:type="auto"/>
            <w:gridSpan w:val="4"/>
            <w:shd w:val="clear" w:color="auto" w:fill="E0E0E0"/>
            <w:vAlign w:val="center"/>
          </w:tcPr>
          <w:p w14:paraId="5F6816E5"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D3BD99C" w14:textId="77777777" w:rsidTr="003D028C">
        <w:trPr>
          <w:trHeight w:val="105"/>
          <w:jc w:val="center"/>
        </w:trPr>
        <w:tc>
          <w:tcPr>
            <w:tcW w:w="0" w:type="auto"/>
            <w:vMerge/>
            <w:shd w:val="clear" w:color="auto" w:fill="E0E0E0"/>
            <w:vAlign w:val="center"/>
          </w:tcPr>
          <w:p w14:paraId="26C366FE" w14:textId="77777777" w:rsidR="00544502" w:rsidRPr="00466738" w:rsidRDefault="00544502" w:rsidP="00967D18">
            <w:pPr>
              <w:pStyle w:val="TH"/>
              <w:rPr>
                <w:lang w:eastAsia="zh-CN"/>
              </w:rPr>
            </w:pPr>
          </w:p>
        </w:tc>
        <w:tc>
          <w:tcPr>
            <w:tcW w:w="0" w:type="auto"/>
            <w:gridSpan w:val="2"/>
            <w:shd w:val="clear" w:color="auto" w:fill="E0E0E0"/>
            <w:vAlign w:val="center"/>
          </w:tcPr>
          <w:p w14:paraId="3152F1F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56198CD0" w14:textId="77777777" w:rsidR="00544502" w:rsidRPr="00466738" w:rsidRDefault="00544502" w:rsidP="00967D18">
            <w:pPr>
              <w:pStyle w:val="TH"/>
              <w:rPr>
                <w:lang w:eastAsia="zh-CN"/>
              </w:rPr>
            </w:pPr>
            <w:r w:rsidRPr="00466738">
              <w:rPr>
                <w:lang w:eastAsia="zh-CN"/>
              </w:rPr>
              <w:t>Rank = 2</w:t>
            </w:r>
          </w:p>
        </w:tc>
      </w:tr>
      <w:tr w:rsidR="00544502" w:rsidRPr="00466738" w14:paraId="5D776555" w14:textId="77777777" w:rsidTr="003D028C">
        <w:trPr>
          <w:trHeight w:val="105"/>
          <w:jc w:val="center"/>
        </w:trPr>
        <w:tc>
          <w:tcPr>
            <w:tcW w:w="0" w:type="auto"/>
            <w:vMerge/>
            <w:shd w:val="clear" w:color="auto" w:fill="E0E0E0"/>
            <w:vAlign w:val="center"/>
          </w:tcPr>
          <w:p w14:paraId="6C180B8A" w14:textId="77777777" w:rsidR="00544502" w:rsidRPr="00466738" w:rsidRDefault="00544502" w:rsidP="00967D18">
            <w:pPr>
              <w:pStyle w:val="TH"/>
              <w:rPr>
                <w:lang w:eastAsia="zh-CN"/>
              </w:rPr>
            </w:pPr>
          </w:p>
        </w:tc>
        <w:tc>
          <w:tcPr>
            <w:tcW w:w="0" w:type="auto"/>
            <w:shd w:val="clear" w:color="auto" w:fill="E0E0E0"/>
            <w:vAlign w:val="center"/>
          </w:tcPr>
          <w:p w14:paraId="717F8D1D"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45558599"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CF3265B"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171360DB" w14:textId="77777777" w:rsidR="00544502" w:rsidRPr="00466738" w:rsidRDefault="00544502" w:rsidP="00967D18">
            <w:pPr>
              <w:pStyle w:val="TH"/>
              <w:rPr>
                <w:lang w:eastAsia="zh-CN"/>
              </w:rPr>
            </w:pPr>
            <w:r w:rsidRPr="00466738">
              <w:rPr>
                <w:lang w:eastAsia="zh-CN"/>
              </w:rPr>
              <w:t>PTI=1</w:t>
            </w:r>
          </w:p>
        </w:tc>
      </w:tr>
      <w:tr w:rsidR="00544502" w:rsidRPr="00466738" w14:paraId="649336BE" w14:textId="77777777" w:rsidTr="003D028C">
        <w:trPr>
          <w:jc w:val="center"/>
        </w:trPr>
        <w:tc>
          <w:tcPr>
            <w:tcW w:w="0" w:type="auto"/>
            <w:vAlign w:val="center"/>
          </w:tcPr>
          <w:p w14:paraId="48775B6D" w14:textId="77777777" w:rsidR="00544502" w:rsidRPr="00466738" w:rsidRDefault="00544502" w:rsidP="00967D18">
            <w:pPr>
              <w:pStyle w:val="TAC"/>
            </w:pPr>
            <w:r w:rsidRPr="00466738">
              <w:t>Wide-band CQI</w:t>
            </w:r>
          </w:p>
        </w:tc>
        <w:tc>
          <w:tcPr>
            <w:tcW w:w="0" w:type="auto"/>
            <w:vAlign w:val="center"/>
          </w:tcPr>
          <w:p w14:paraId="25FB2D81" w14:textId="77777777" w:rsidR="00544502" w:rsidRPr="00466738" w:rsidRDefault="00544502" w:rsidP="00967D18">
            <w:pPr>
              <w:pStyle w:val="TAC"/>
            </w:pPr>
            <w:r w:rsidRPr="00466738">
              <w:t>0</w:t>
            </w:r>
          </w:p>
        </w:tc>
        <w:tc>
          <w:tcPr>
            <w:tcW w:w="0" w:type="auto"/>
            <w:vAlign w:val="center"/>
          </w:tcPr>
          <w:p w14:paraId="300D7D97" w14:textId="77777777" w:rsidR="00544502" w:rsidRPr="00466738" w:rsidRDefault="00544502" w:rsidP="00967D18">
            <w:pPr>
              <w:pStyle w:val="TAC"/>
            </w:pPr>
            <w:r w:rsidRPr="00466738">
              <w:t>4</w:t>
            </w:r>
          </w:p>
        </w:tc>
        <w:tc>
          <w:tcPr>
            <w:tcW w:w="0" w:type="auto"/>
            <w:vAlign w:val="center"/>
          </w:tcPr>
          <w:p w14:paraId="1097C786" w14:textId="77777777" w:rsidR="00544502" w:rsidRPr="00466738" w:rsidRDefault="00544502" w:rsidP="00967D18">
            <w:pPr>
              <w:pStyle w:val="TAC"/>
            </w:pPr>
            <w:r w:rsidRPr="00466738">
              <w:t>0</w:t>
            </w:r>
          </w:p>
        </w:tc>
        <w:tc>
          <w:tcPr>
            <w:tcW w:w="0" w:type="auto"/>
            <w:vAlign w:val="center"/>
          </w:tcPr>
          <w:p w14:paraId="29CE25F7" w14:textId="77777777" w:rsidR="00544502" w:rsidRPr="00466738" w:rsidRDefault="00544502" w:rsidP="00967D18">
            <w:pPr>
              <w:pStyle w:val="TAC"/>
            </w:pPr>
            <w:r w:rsidRPr="00466738">
              <w:t>4</w:t>
            </w:r>
          </w:p>
        </w:tc>
      </w:tr>
      <w:tr w:rsidR="00544502" w:rsidRPr="00466738" w14:paraId="776BF396" w14:textId="77777777" w:rsidTr="003D028C">
        <w:trPr>
          <w:jc w:val="center"/>
        </w:trPr>
        <w:tc>
          <w:tcPr>
            <w:tcW w:w="0" w:type="auto"/>
            <w:vAlign w:val="center"/>
          </w:tcPr>
          <w:p w14:paraId="7EA7F1D5" w14:textId="77777777" w:rsidR="00544502" w:rsidRPr="00466738" w:rsidRDefault="00544502" w:rsidP="00967D18">
            <w:pPr>
              <w:pStyle w:val="TAC"/>
            </w:pPr>
            <w:r w:rsidRPr="00466738">
              <w:t>Spatial differential CQI</w:t>
            </w:r>
          </w:p>
        </w:tc>
        <w:tc>
          <w:tcPr>
            <w:tcW w:w="0" w:type="auto"/>
            <w:vAlign w:val="center"/>
          </w:tcPr>
          <w:p w14:paraId="0BF57E47" w14:textId="77777777" w:rsidR="00544502" w:rsidRPr="00466738" w:rsidRDefault="00544502" w:rsidP="00967D18">
            <w:pPr>
              <w:pStyle w:val="TAC"/>
            </w:pPr>
            <w:r w:rsidRPr="00466738">
              <w:t>0</w:t>
            </w:r>
          </w:p>
        </w:tc>
        <w:tc>
          <w:tcPr>
            <w:tcW w:w="0" w:type="auto"/>
            <w:vAlign w:val="center"/>
          </w:tcPr>
          <w:p w14:paraId="63FA340C" w14:textId="77777777" w:rsidR="00544502" w:rsidRPr="00466738" w:rsidRDefault="00544502" w:rsidP="00967D18">
            <w:pPr>
              <w:pStyle w:val="TAC"/>
            </w:pPr>
            <w:r w:rsidRPr="00466738">
              <w:t>0</w:t>
            </w:r>
          </w:p>
        </w:tc>
        <w:tc>
          <w:tcPr>
            <w:tcW w:w="0" w:type="auto"/>
            <w:vAlign w:val="center"/>
          </w:tcPr>
          <w:p w14:paraId="10AB8A6D" w14:textId="77777777" w:rsidR="00544502" w:rsidRPr="00466738" w:rsidRDefault="00544502" w:rsidP="00967D18">
            <w:pPr>
              <w:pStyle w:val="TAC"/>
            </w:pPr>
            <w:r w:rsidRPr="00466738">
              <w:t>0</w:t>
            </w:r>
          </w:p>
        </w:tc>
        <w:tc>
          <w:tcPr>
            <w:tcW w:w="0" w:type="auto"/>
            <w:vAlign w:val="center"/>
          </w:tcPr>
          <w:p w14:paraId="1FEA37D0" w14:textId="77777777" w:rsidR="00544502" w:rsidRPr="00466738" w:rsidRDefault="00544502" w:rsidP="00967D18">
            <w:pPr>
              <w:pStyle w:val="TAC"/>
            </w:pPr>
            <w:r w:rsidRPr="00466738">
              <w:t>3</w:t>
            </w:r>
          </w:p>
        </w:tc>
      </w:tr>
      <w:tr w:rsidR="00544502" w:rsidRPr="00466738" w14:paraId="0B871E96" w14:textId="77777777" w:rsidTr="003D028C">
        <w:trPr>
          <w:jc w:val="center"/>
        </w:trPr>
        <w:tc>
          <w:tcPr>
            <w:tcW w:w="0" w:type="auto"/>
            <w:vAlign w:val="center"/>
          </w:tcPr>
          <w:p w14:paraId="036CB735"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7CBD2D83" w14:textId="77777777" w:rsidR="00544502" w:rsidRPr="00466738" w:rsidRDefault="000429A3" w:rsidP="00967D18">
            <w:pPr>
              <w:pStyle w:val="TAC"/>
            </w:pPr>
            <w:r>
              <w:rPr>
                <w:position w:val="-34"/>
                <w:lang w:eastAsia="zh-CN"/>
              </w:rPr>
              <w:pict w14:anchorId="4CB1095B">
                <v:shape id="_x0000_i2992" type="#_x0000_t75" style="width:46.9pt;height:33.5pt">
                  <v:imagedata r:id="rId901" o:title=""/>
                </v:shape>
              </w:pict>
            </w:r>
          </w:p>
        </w:tc>
        <w:tc>
          <w:tcPr>
            <w:tcW w:w="0" w:type="auto"/>
            <w:vAlign w:val="center"/>
          </w:tcPr>
          <w:p w14:paraId="008802D0" w14:textId="77777777" w:rsidR="00544502" w:rsidRPr="00466738" w:rsidRDefault="00544502" w:rsidP="00967D18">
            <w:pPr>
              <w:pStyle w:val="TAC"/>
            </w:pPr>
            <w:r w:rsidRPr="00466738">
              <w:t>0</w:t>
            </w:r>
          </w:p>
        </w:tc>
        <w:tc>
          <w:tcPr>
            <w:tcW w:w="0" w:type="auto"/>
            <w:vAlign w:val="center"/>
          </w:tcPr>
          <w:p w14:paraId="7CE0A1BA" w14:textId="77777777" w:rsidR="00544502" w:rsidRPr="00466738" w:rsidRDefault="000429A3" w:rsidP="00967D18">
            <w:pPr>
              <w:pStyle w:val="TAC"/>
            </w:pPr>
            <w:r>
              <w:rPr>
                <w:position w:val="-34"/>
                <w:lang w:eastAsia="zh-CN"/>
              </w:rPr>
              <w:pict w14:anchorId="3EC0D60E">
                <v:shape id="_x0000_i2993" type="#_x0000_t75" style="width:35.15pt;height:31pt">
                  <v:imagedata r:id="rId902" o:title=""/>
                </v:shape>
              </w:pict>
            </w:r>
          </w:p>
        </w:tc>
        <w:tc>
          <w:tcPr>
            <w:tcW w:w="0" w:type="auto"/>
            <w:vAlign w:val="center"/>
          </w:tcPr>
          <w:p w14:paraId="50A9574E" w14:textId="77777777" w:rsidR="00544502" w:rsidRPr="00466738" w:rsidRDefault="00544502" w:rsidP="00967D18">
            <w:pPr>
              <w:pStyle w:val="TAC"/>
            </w:pPr>
            <w:r w:rsidRPr="00466738">
              <w:t>0</w:t>
            </w:r>
          </w:p>
        </w:tc>
      </w:tr>
      <w:tr w:rsidR="00544502" w:rsidRPr="008462B9" w14:paraId="77792C0B" w14:textId="77777777" w:rsidTr="003D028C">
        <w:trPr>
          <w:jc w:val="center"/>
        </w:trPr>
        <w:tc>
          <w:tcPr>
            <w:tcW w:w="0" w:type="auto"/>
            <w:vAlign w:val="center"/>
          </w:tcPr>
          <w:p w14:paraId="59AD0C66"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5EC18FD3" w14:textId="77777777" w:rsidR="00544502" w:rsidRPr="00466738" w:rsidRDefault="000429A3" w:rsidP="00967D18">
            <w:pPr>
              <w:pStyle w:val="TAC"/>
            </w:pPr>
            <w:r>
              <w:rPr>
                <w:position w:val="-34"/>
                <w:lang w:eastAsia="zh-CN"/>
              </w:rPr>
              <w:pict w14:anchorId="06E0A371">
                <v:shape id="_x0000_i2994" type="#_x0000_t75" style="width:49.4pt;height:33.5pt">
                  <v:imagedata r:id="rId903" o:title=""/>
                </v:shape>
              </w:pict>
            </w:r>
          </w:p>
        </w:tc>
        <w:tc>
          <w:tcPr>
            <w:tcW w:w="0" w:type="auto"/>
            <w:vAlign w:val="center"/>
          </w:tcPr>
          <w:p w14:paraId="42B78BA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74BAF8" w14:textId="77777777" w:rsidR="00544502" w:rsidRPr="00466738" w:rsidRDefault="000429A3" w:rsidP="00967D18">
            <w:pPr>
              <w:pStyle w:val="TAC"/>
            </w:pPr>
            <w:r>
              <w:rPr>
                <w:position w:val="-34"/>
                <w:lang w:eastAsia="zh-CN"/>
              </w:rPr>
              <w:pict w14:anchorId="72EADD0C">
                <v:shape id="_x0000_i2995" type="#_x0000_t75" style="width:37.65pt;height:28.45pt">
                  <v:imagedata r:id="rId904" o:title=""/>
                </v:shape>
              </w:pict>
            </w:r>
          </w:p>
        </w:tc>
        <w:tc>
          <w:tcPr>
            <w:tcW w:w="0" w:type="auto"/>
            <w:vAlign w:val="center"/>
          </w:tcPr>
          <w:p w14:paraId="17356BE7"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0F0C995B" w14:textId="77777777" w:rsidTr="003D028C">
        <w:trPr>
          <w:jc w:val="center"/>
        </w:trPr>
        <w:tc>
          <w:tcPr>
            <w:tcW w:w="0" w:type="auto"/>
            <w:vAlign w:val="center"/>
          </w:tcPr>
          <w:p w14:paraId="7E9BABDC" w14:textId="77777777" w:rsidR="00544502" w:rsidRPr="00466738" w:rsidRDefault="00544502" w:rsidP="00967D18">
            <w:pPr>
              <w:pStyle w:val="TAC"/>
            </w:pPr>
            <w:r w:rsidRPr="00466738">
              <w:t>Wide-band i2</w:t>
            </w:r>
          </w:p>
        </w:tc>
        <w:tc>
          <w:tcPr>
            <w:tcW w:w="0" w:type="auto"/>
            <w:vAlign w:val="center"/>
          </w:tcPr>
          <w:p w14:paraId="351D1F84" w14:textId="77777777" w:rsidR="00544502" w:rsidRPr="00466738" w:rsidRDefault="00544502" w:rsidP="00967D18">
            <w:pPr>
              <w:pStyle w:val="TAC"/>
            </w:pPr>
            <w:r w:rsidRPr="00466738">
              <w:t>0</w:t>
            </w:r>
          </w:p>
        </w:tc>
        <w:tc>
          <w:tcPr>
            <w:tcW w:w="0" w:type="auto"/>
            <w:vAlign w:val="center"/>
          </w:tcPr>
          <w:p w14:paraId="394EE9E3"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236F88A0" w14:textId="77777777" w:rsidR="00544502" w:rsidRPr="00466738" w:rsidRDefault="00544502" w:rsidP="00967D18">
            <w:pPr>
              <w:pStyle w:val="TAC"/>
            </w:pPr>
            <w:r w:rsidRPr="00466738">
              <w:t>0</w:t>
            </w:r>
          </w:p>
        </w:tc>
        <w:tc>
          <w:tcPr>
            <w:tcW w:w="0" w:type="auto"/>
            <w:vAlign w:val="center"/>
          </w:tcPr>
          <w:p w14:paraId="08D92FD4" w14:textId="77777777" w:rsidR="00544502" w:rsidRPr="00466738" w:rsidRDefault="00544502" w:rsidP="00967D18">
            <w:pPr>
              <w:pStyle w:val="TAC"/>
              <w:rPr>
                <w:lang w:eastAsia="zh-CN"/>
              </w:rPr>
            </w:pPr>
            <w:r>
              <w:rPr>
                <w:lang w:eastAsia="zh-CN"/>
              </w:rPr>
              <w:t>0</w:t>
            </w:r>
          </w:p>
        </w:tc>
      </w:tr>
    </w:tbl>
    <w:p w14:paraId="7163FA84" w14:textId="77777777" w:rsidR="00C70A30" w:rsidRDefault="00C70A30" w:rsidP="00C70A30"/>
    <w:p w14:paraId="238E9E94" w14:textId="77777777"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7E80CE1F" w14:textId="77777777" w:rsidTr="00C70A30">
        <w:trPr>
          <w:trHeight w:val="105"/>
          <w:jc w:val="center"/>
        </w:trPr>
        <w:tc>
          <w:tcPr>
            <w:tcW w:w="0" w:type="auto"/>
            <w:vMerge w:val="restart"/>
            <w:shd w:val="clear" w:color="auto" w:fill="E0E0E0"/>
            <w:vAlign w:val="center"/>
          </w:tcPr>
          <w:p w14:paraId="31665AB9" w14:textId="77777777" w:rsidR="00C70A30" w:rsidRPr="000606EF" w:rsidRDefault="00C70A30" w:rsidP="00C70A30">
            <w:pPr>
              <w:pStyle w:val="TAH"/>
            </w:pPr>
            <w:r w:rsidRPr="000606EF">
              <w:t>Field</w:t>
            </w:r>
          </w:p>
        </w:tc>
        <w:tc>
          <w:tcPr>
            <w:tcW w:w="0" w:type="auto"/>
            <w:gridSpan w:val="6"/>
            <w:shd w:val="clear" w:color="auto" w:fill="E0E0E0"/>
          </w:tcPr>
          <w:p w14:paraId="3EB34592" w14:textId="77777777" w:rsidR="00C70A30" w:rsidRPr="000606EF" w:rsidRDefault="00C70A30" w:rsidP="00C70A30">
            <w:pPr>
              <w:pStyle w:val="TAH"/>
            </w:pPr>
            <w:r w:rsidRPr="000606EF">
              <w:t>Bit width</w:t>
            </w:r>
          </w:p>
        </w:tc>
      </w:tr>
      <w:tr w:rsidR="00C70A30" w14:paraId="675D6513" w14:textId="77777777" w:rsidTr="00C70A30">
        <w:trPr>
          <w:trHeight w:val="105"/>
          <w:jc w:val="center"/>
        </w:trPr>
        <w:tc>
          <w:tcPr>
            <w:tcW w:w="0" w:type="auto"/>
            <w:vMerge/>
            <w:shd w:val="clear" w:color="auto" w:fill="E0E0E0"/>
            <w:vAlign w:val="center"/>
          </w:tcPr>
          <w:p w14:paraId="2E708488" w14:textId="77777777" w:rsidR="00C70A30" w:rsidRPr="000606EF" w:rsidRDefault="00C70A30" w:rsidP="00C70A30">
            <w:pPr>
              <w:pStyle w:val="TAH"/>
            </w:pPr>
          </w:p>
        </w:tc>
        <w:tc>
          <w:tcPr>
            <w:tcW w:w="0" w:type="auto"/>
            <w:gridSpan w:val="6"/>
            <w:shd w:val="clear" w:color="auto" w:fill="E0E0E0"/>
          </w:tcPr>
          <w:p w14:paraId="2D992641" w14:textId="77777777" w:rsidR="00C70A30" w:rsidRPr="000606EF" w:rsidRDefault="00C70A30" w:rsidP="00C70A30">
            <w:pPr>
              <w:pStyle w:val="TAH"/>
            </w:pPr>
            <w:r w:rsidRPr="000606EF">
              <w:t>4 antenna ports</w:t>
            </w:r>
          </w:p>
        </w:tc>
      </w:tr>
      <w:tr w:rsidR="00C70A30" w:rsidRPr="003F2892" w14:paraId="643C6FCD" w14:textId="77777777" w:rsidTr="00C70A30">
        <w:trPr>
          <w:trHeight w:val="105"/>
          <w:jc w:val="center"/>
        </w:trPr>
        <w:tc>
          <w:tcPr>
            <w:tcW w:w="0" w:type="auto"/>
            <w:vMerge/>
            <w:shd w:val="clear" w:color="auto" w:fill="E0E0E0"/>
            <w:vAlign w:val="center"/>
          </w:tcPr>
          <w:p w14:paraId="04FB8577" w14:textId="77777777" w:rsidR="00C70A30" w:rsidRPr="000606EF" w:rsidRDefault="00C70A30" w:rsidP="00C70A30">
            <w:pPr>
              <w:pStyle w:val="TAH"/>
            </w:pPr>
          </w:p>
        </w:tc>
        <w:tc>
          <w:tcPr>
            <w:tcW w:w="0" w:type="auto"/>
            <w:gridSpan w:val="2"/>
            <w:shd w:val="clear" w:color="auto" w:fill="E0E0E0"/>
            <w:vAlign w:val="center"/>
          </w:tcPr>
          <w:p w14:paraId="403BC780" w14:textId="77777777" w:rsidR="00C70A30" w:rsidRPr="000606EF" w:rsidRDefault="00C70A30" w:rsidP="00C70A30">
            <w:pPr>
              <w:pStyle w:val="TAH"/>
            </w:pPr>
            <w:r w:rsidRPr="000606EF">
              <w:t>Rank = 1</w:t>
            </w:r>
          </w:p>
        </w:tc>
        <w:tc>
          <w:tcPr>
            <w:tcW w:w="0" w:type="auto"/>
            <w:gridSpan w:val="2"/>
            <w:shd w:val="clear" w:color="auto" w:fill="E0E0E0"/>
            <w:vAlign w:val="center"/>
          </w:tcPr>
          <w:p w14:paraId="506145DA" w14:textId="77777777" w:rsidR="00C70A30" w:rsidRPr="000606EF" w:rsidRDefault="00C70A30" w:rsidP="00C70A30">
            <w:pPr>
              <w:pStyle w:val="TAH"/>
            </w:pPr>
            <w:r w:rsidRPr="000606EF">
              <w:t>Rank = 2</w:t>
            </w:r>
          </w:p>
        </w:tc>
        <w:tc>
          <w:tcPr>
            <w:tcW w:w="0" w:type="auto"/>
            <w:shd w:val="clear" w:color="auto" w:fill="E0E0E0"/>
            <w:vAlign w:val="center"/>
          </w:tcPr>
          <w:p w14:paraId="3EC1998E"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242CC2DD" w14:textId="77777777" w:rsidR="00C70A30" w:rsidRPr="000606EF" w:rsidRDefault="00C70A30" w:rsidP="00C70A30">
            <w:pPr>
              <w:pStyle w:val="TAH"/>
            </w:pPr>
            <w:r w:rsidRPr="000606EF">
              <w:t>Rank</w:t>
            </w:r>
            <w:r>
              <w:t>=4</w:t>
            </w:r>
            <w:r w:rsidRPr="000606EF">
              <w:t xml:space="preserve"> </w:t>
            </w:r>
          </w:p>
        </w:tc>
      </w:tr>
      <w:tr w:rsidR="00C70A30" w:rsidRPr="003F2892" w14:paraId="23063CB5" w14:textId="77777777" w:rsidTr="00C70A30">
        <w:trPr>
          <w:jc w:val="center"/>
        </w:trPr>
        <w:tc>
          <w:tcPr>
            <w:tcW w:w="0" w:type="auto"/>
            <w:vAlign w:val="center"/>
          </w:tcPr>
          <w:p w14:paraId="7D99EB4D" w14:textId="77777777" w:rsidR="00C70A30" w:rsidRDefault="00C70A30" w:rsidP="00C70A30">
            <w:pPr>
              <w:pStyle w:val="TAC"/>
            </w:pPr>
          </w:p>
        </w:tc>
        <w:tc>
          <w:tcPr>
            <w:tcW w:w="0" w:type="auto"/>
            <w:vAlign w:val="center"/>
          </w:tcPr>
          <w:p w14:paraId="14E4F564" w14:textId="77777777" w:rsidR="00C70A30" w:rsidRDefault="00C70A30" w:rsidP="00C70A30">
            <w:pPr>
              <w:pStyle w:val="TAC"/>
            </w:pPr>
            <w:r w:rsidRPr="00895305">
              <w:t>PTI=0</w:t>
            </w:r>
          </w:p>
        </w:tc>
        <w:tc>
          <w:tcPr>
            <w:tcW w:w="0" w:type="auto"/>
            <w:vAlign w:val="center"/>
          </w:tcPr>
          <w:p w14:paraId="2EA6C017" w14:textId="77777777" w:rsidR="00C70A30" w:rsidRDefault="00C70A30" w:rsidP="00C70A30">
            <w:pPr>
              <w:pStyle w:val="TAC"/>
            </w:pPr>
            <w:r w:rsidRPr="00895305">
              <w:t>PTI=1</w:t>
            </w:r>
          </w:p>
        </w:tc>
        <w:tc>
          <w:tcPr>
            <w:tcW w:w="0" w:type="auto"/>
            <w:vAlign w:val="center"/>
          </w:tcPr>
          <w:p w14:paraId="4E240620" w14:textId="77777777" w:rsidR="00C70A30" w:rsidRDefault="00C70A30" w:rsidP="00C70A30">
            <w:pPr>
              <w:pStyle w:val="TAC"/>
            </w:pPr>
            <w:r w:rsidRPr="00895305">
              <w:t>PTI=0</w:t>
            </w:r>
          </w:p>
        </w:tc>
        <w:tc>
          <w:tcPr>
            <w:tcW w:w="0" w:type="auto"/>
            <w:vAlign w:val="center"/>
          </w:tcPr>
          <w:p w14:paraId="570BD64F" w14:textId="77777777" w:rsidR="00C70A30" w:rsidRDefault="00C70A30" w:rsidP="00C70A30">
            <w:pPr>
              <w:pStyle w:val="TAC"/>
            </w:pPr>
            <w:r w:rsidRPr="00895305">
              <w:t>PTI=1</w:t>
            </w:r>
          </w:p>
        </w:tc>
        <w:tc>
          <w:tcPr>
            <w:tcW w:w="0" w:type="auto"/>
            <w:vAlign w:val="center"/>
          </w:tcPr>
          <w:p w14:paraId="7C2988FC" w14:textId="77777777" w:rsidR="00C70A30" w:rsidRPr="00543D8E" w:rsidRDefault="00C70A30" w:rsidP="00C70A30">
            <w:pPr>
              <w:pStyle w:val="TAC"/>
            </w:pPr>
            <w:r>
              <w:t>PTI=1</w:t>
            </w:r>
          </w:p>
        </w:tc>
        <w:tc>
          <w:tcPr>
            <w:tcW w:w="0" w:type="auto"/>
            <w:vAlign w:val="center"/>
          </w:tcPr>
          <w:p w14:paraId="60792827" w14:textId="77777777" w:rsidR="00C70A30" w:rsidRPr="00543D8E" w:rsidRDefault="00C70A30" w:rsidP="00C70A30">
            <w:pPr>
              <w:pStyle w:val="TAC"/>
            </w:pPr>
            <w:r>
              <w:t>PTI=1</w:t>
            </w:r>
          </w:p>
        </w:tc>
      </w:tr>
      <w:tr w:rsidR="00C70A30" w:rsidRPr="003F2892" w14:paraId="0BAC2047" w14:textId="77777777" w:rsidTr="00C70A30">
        <w:trPr>
          <w:jc w:val="center"/>
        </w:trPr>
        <w:tc>
          <w:tcPr>
            <w:tcW w:w="0" w:type="auto"/>
            <w:vAlign w:val="center"/>
          </w:tcPr>
          <w:p w14:paraId="4153ABBE" w14:textId="77777777" w:rsidR="00C70A30" w:rsidRDefault="00C70A30" w:rsidP="00C70A30">
            <w:pPr>
              <w:pStyle w:val="TAC"/>
            </w:pPr>
            <w:r>
              <w:t>Wide-band CQI</w:t>
            </w:r>
          </w:p>
        </w:tc>
        <w:tc>
          <w:tcPr>
            <w:tcW w:w="0" w:type="auto"/>
          </w:tcPr>
          <w:p w14:paraId="41F07682" w14:textId="77777777" w:rsidR="00C70A30" w:rsidRDefault="00C70A30" w:rsidP="00C70A30">
            <w:pPr>
              <w:pStyle w:val="TAC"/>
            </w:pPr>
            <w:r>
              <w:t>0</w:t>
            </w:r>
          </w:p>
        </w:tc>
        <w:tc>
          <w:tcPr>
            <w:tcW w:w="0" w:type="auto"/>
          </w:tcPr>
          <w:p w14:paraId="40FF34F0" w14:textId="77777777" w:rsidR="00C70A30" w:rsidRDefault="00C70A30" w:rsidP="00C70A30">
            <w:pPr>
              <w:pStyle w:val="TAC"/>
            </w:pPr>
            <w:r>
              <w:t>4</w:t>
            </w:r>
          </w:p>
        </w:tc>
        <w:tc>
          <w:tcPr>
            <w:tcW w:w="0" w:type="auto"/>
          </w:tcPr>
          <w:p w14:paraId="199EC19E" w14:textId="77777777" w:rsidR="00C70A30" w:rsidRDefault="00C70A30" w:rsidP="00C70A30">
            <w:pPr>
              <w:pStyle w:val="TAC"/>
            </w:pPr>
            <w:r>
              <w:t>0</w:t>
            </w:r>
          </w:p>
        </w:tc>
        <w:tc>
          <w:tcPr>
            <w:tcW w:w="0" w:type="auto"/>
          </w:tcPr>
          <w:p w14:paraId="7A76897C" w14:textId="77777777" w:rsidR="00C70A30" w:rsidRDefault="00C70A30" w:rsidP="00C70A30">
            <w:pPr>
              <w:pStyle w:val="TAC"/>
            </w:pPr>
            <w:r>
              <w:t>4</w:t>
            </w:r>
          </w:p>
        </w:tc>
        <w:tc>
          <w:tcPr>
            <w:tcW w:w="0" w:type="auto"/>
          </w:tcPr>
          <w:p w14:paraId="30855801" w14:textId="77777777" w:rsidR="00C70A30" w:rsidRPr="00543D8E" w:rsidRDefault="00C70A30" w:rsidP="00C70A30">
            <w:pPr>
              <w:pStyle w:val="TAC"/>
            </w:pPr>
            <w:r>
              <w:t>4</w:t>
            </w:r>
          </w:p>
        </w:tc>
        <w:tc>
          <w:tcPr>
            <w:tcW w:w="0" w:type="auto"/>
          </w:tcPr>
          <w:p w14:paraId="068DDEE1" w14:textId="77777777" w:rsidR="00C70A30" w:rsidRPr="00543D8E" w:rsidRDefault="00C70A30" w:rsidP="00C70A30">
            <w:pPr>
              <w:pStyle w:val="TAC"/>
            </w:pPr>
            <w:r>
              <w:t>4</w:t>
            </w:r>
          </w:p>
        </w:tc>
      </w:tr>
      <w:tr w:rsidR="00C70A30" w:rsidRPr="003F2892" w14:paraId="3B90A987" w14:textId="77777777" w:rsidTr="00C70A30">
        <w:trPr>
          <w:jc w:val="center"/>
        </w:trPr>
        <w:tc>
          <w:tcPr>
            <w:tcW w:w="0" w:type="auto"/>
            <w:vAlign w:val="center"/>
          </w:tcPr>
          <w:p w14:paraId="655F02A8" w14:textId="77777777" w:rsidR="00C70A30" w:rsidRDefault="00C70A30" w:rsidP="00C70A30">
            <w:pPr>
              <w:pStyle w:val="TAC"/>
            </w:pPr>
            <w:r>
              <w:t>Spatial differential CQI</w:t>
            </w:r>
          </w:p>
        </w:tc>
        <w:tc>
          <w:tcPr>
            <w:tcW w:w="0" w:type="auto"/>
          </w:tcPr>
          <w:p w14:paraId="08F5D016" w14:textId="77777777" w:rsidR="00C70A30" w:rsidRDefault="00C70A30" w:rsidP="00C70A30">
            <w:pPr>
              <w:pStyle w:val="TAC"/>
            </w:pPr>
            <w:r>
              <w:t>0</w:t>
            </w:r>
          </w:p>
        </w:tc>
        <w:tc>
          <w:tcPr>
            <w:tcW w:w="0" w:type="auto"/>
          </w:tcPr>
          <w:p w14:paraId="593C826E" w14:textId="77777777" w:rsidR="00C70A30" w:rsidRDefault="00C70A30" w:rsidP="00C70A30">
            <w:pPr>
              <w:pStyle w:val="TAC"/>
            </w:pPr>
            <w:r>
              <w:t>0</w:t>
            </w:r>
          </w:p>
        </w:tc>
        <w:tc>
          <w:tcPr>
            <w:tcW w:w="0" w:type="auto"/>
          </w:tcPr>
          <w:p w14:paraId="016496C6" w14:textId="77777777" w:rsidR="00C70A30" w:rsidRDefault="00C70A30" w:rsidP="00C70A30">
            <w:pPr>
              <w:pStyle w:val="TAC"/>
            </w:pPr>
            <w:r>
              <w:t>0</w:t>
            </w:r>
          </w:p>
        </w:tc>
        <w:tc>
          <w:tcPr>
            <w:tcW w:w="0" w:type="auto"/>
          </w:tcPr>
          <w:p w14:paraId="0AF8D11F" w14:textId="77777777" w:rsidR="00C70A30" w:rsidRDefault="00C70A30" w:rsidP="00C70A30">
            <w:pPr>
              <w:pStyle w:val="TAC"/>
            </w:pPr>
            <w:r>
              <w:t>3</w:t>
            </w:r>
          </w:p>
        </w:tc>
        <w:tc>
          <w:tcPr>
            <w:tcW w:w="0" w:type="auto"/>
          </w:tcPr>
          <w:p w14:paraId="067B45AB" w14:textId="77777777" w:rsidR="00C70A30" w:rsidRDefault="00C70A30" w:rsidP="00C70A30">
            <w:pPr>
              <w:pStyle w:val="TAC"/>
            </w:pPr>
            <w:r>
              <w:t>3</w:t>
            </w:r>
          </w:p>
        </w:tc>
        <w:tc>
          <w:tcPr>
            <w:tcW w:w="0" w:type="auto"/>
          </w:tcPr>
          <w:p w14:paraId="422C60F7" w14:textId="77777777" w:rsidR="00C70A30" w:rsidRDefault="00C70A30" w:rsidP="00C70A30">
            <w:pPr>
              <w:pStyle w:val="TAC"/>
            </w:pPr>
            <w:r>
              <w:t>3</w:t>
            </w:r>
          </w:p>
        </w:tc>
      </w:tr>
      <w:tr w:rsidR="00C70A30" w:rsidRPr="003F2892" w14:paraId="3F2D37DD" w14:textId="77777777" w:rsidTr="00C70A30">
        <w:trPr>
          <w:jc w:val="center"/>
        </w:trPr>
        <w:tc>
          <w:tcPr>
            <w:tcW w:w="0" w:type="auto"/>
            <w:vAlign w:val="center"/>
          </w:tcPr>
          <w:p w14:paraId="37C46E45" w14:textId="77777777" w:rsidR="00C70A30" w:rsidRDefault="00C70A30" w:rsidP="00C70A30">
            <w:pPr>
              <w:pStyle w:val="TAC"/>
            </w:pPr>
            <w:r>
              <w:t>i1</w:t>
            </w:r>
          </w:p>
        </w:tc>
        <w:tc>
          <w:tcPr>
            <w:tcW w:w="0" w:type="auto"/>
          </w:tcPr>
          <w:p w14:paraId="05C718D3" w14:textId="77777777" w:rsidR="00C70A30" w:rsidRDefault="00C70A30" w:rsidP="00C70A30">
            <w:pPr>
              <w:pStyle w:val="TAC"/>
            </w:pPr>
            <w:r>
              <w:t>4</w:t>
            </w:r>
          </w:p>
        </w:tc>
        <w:tc>
          <w:tcPr>
            <w:tcW w:w="0" w:type="auto"/>
          </w:tcPr>
          <w:p w14:paraId="420FFC44" w14:textId="77777777" w:rsidR="00C70A30" w:rsidRDefault="00C70A30" w:rsidP="00C70A30">
            <w:pPr>
              <w:pStyle w:val="TAC"/>
            </w:pPr>
            <w:r>
              <w:t>0</w:t>
            </w:r>
          </w:p>
        </w:tc>
        <w:tc>
          <w:tcPr>
            <w:tcW w:w="0" w:type="auto"/>
          </w:tcPr>
          <w:p w14:paraId="7A4D9D95" w14:textId="77777777" w:rsidR="00C70A30" w:rsidRDefault="00C70A30" w:rsidP="00C70A30">
            <w:pPr>
              <w:pStyle w:val="TAC"/>
            </w:pPr>
            <w:r>
              <w:t>4</w:t>
            </w:r>
          </w:p>
        </w:tc>
        <w:tc>
          <w:tcPr>
            <w:tcW w:w="0" w:type="auto"/>
          </w:tcPr>
          <w:p w14:paraId="0EA35804" w14:textId="77777777" w:rsidR="00C70A30" w:rsidRDefault="00C70A30" w:rsidP="00C70A30">
            <w:pPr>
              <w:pStyle w:val="TAC"/>
            </w:pPr>
            <w:r>
              <w:t>0</w:t>
            </w:r>
          </w:p>
        </w:tc>
        <w:tc>
          <w:tcPr>
            <w:tcW w:w="0" w:type="auto"/>
          </w:tcPr>
          <w:p w14:paraId="2B7440BC" w14:textId="77777777" w:rsidR="00C70A30" w:rsidRPr="00AF449F" w:rsidRDefault="00C70A30" w:rsidP="00C70A30">
            <w:pPr>
              <w:pStyle w:val="TAC"/>
            </w:pPr>
            <w:r w:rsidRPr="00AF449F">
              <w:t>0</w:t>
            </w:r>
          </w:p>
        </w:tc>
        <w:tc>
          <w:tcPr>
            <w:tcW w:w="0" w:type="auto"/>
          </w:tcPr>
          <w:p w14:paraId="25E43760" w14:textId="77777777" w:rsidR="00C70A30" w:rsidRPr="00AF449F" w:rsidRDefault="00C70A30" w:rsidP="00C70A30">
            <w:pPr>
              <w:pStyle w:val="TAC"/>
            </w:pPr>
            <w:r w:rsidRPr="00AF449F">
              <w:t>0</w:t>
            </w:r>
          </w:p>
        </w:tc>
      </w:tr>
      <w:tr w:rsidR="00C70A30" w:rsidRPr="003F2892" w14:paraId="7A6B9C12" w14:textId="77777777" w:rsidTr="00C70A30">
        <w:trPr>
          <w:jc w:val="center"/>
        </w:trPr>
        <w:tc>
          <w:tcPr>
            <w:tcW w:w="0" w:type="auto"/>
            <w:vAlign w:val="center"/>
          </w:tcPr>
          <w:p w14:paraId="44C4F8E5" w14:textId="77777777" w:rsidR="00C70A30" w:rsidRDefault="00C70A30" w:rsidP="00C70A30">
            <w:pPr>
              <w:pStyle w:val="TAC"/>
            </w:pPr>
            <w:r>
              <w:t>Wide-band i2</w:t>
            </w:r>
          </w:p>
        </w:tc>
        <w:tc>
          <w:tcPr>
            <w:tcW w:w="0" w:type="auto"/>
          </w:tcPr>
          <w:p w14:paraId="538D3A56" w14:textId="77777777" w:rsidR="00C70A30" w:rsidRDefault="00C70A30" w:rsidP="00C70A30">
            <w:pPr>
              <w:pStyle w:val="TAC"/>
            </w:pPr>
            <w:r>
              <w:t>0</w:t>
            </w:r>
          </w:p>
        </w:tc>
        <w:tc>
          <w:tcPr>
            <w:tcW w:w="0" w:type="auto"/>
          </w:tcPr>
          <w:p w14:paraId="6C03EA94" w14:textId="77777777" w:rsidR="00C70A30" w:rsidRDefault="00C70A30" w:rsidP="00C70A30">
            <w:pPr>
              <w:pStyle w:val="TAC"/>
            </w:pPr>
            <w:r>
              <w:t>4</w:t>
            </w:r>
          </w:p>
        </w:tc>
        <w:tc>
          <w:tcPr>
            <w:tcW w:w="0" w:type="auto"/>
          </w:tcPr>
          <w:p w14:paraId="6D4B1AD6" w14:textId="77777777" w:rsidR="00C70A30" w:rsidRDefault="00C70A30" w:rsidP="00C70A30">
            <w:pPr>
              <w:pStyle w:val="TAC"/>
            </w:pPr>
            <w:r>
              <w:t>0</w:t>
            </w:r>
          </w:p>
        </w:tc>
        <w:tc>
          <w:tcPr>
            <w:tcW w:w="0" w:type="auto"/>
          </w:tcPr>
          <w:p w14:paraId="7551734F" w14:textId="77777777" w:rsidR="00C70A30" w:rsidRDefault="00C70A30" w:rsidP="00C70A30">
            <w:pPr>
              <w:pStyle w:val="TAC"/>
            </w:pPr>
            <w:r>
              <w:t>4</w:t>
            </w:r>
          </w:p>
        </w:tc>
        <w:tc>
          <w:tcPr>
            <w:tcW w:w="0" w:type="auto"/>
          </w:tcPr>
          <w:p w14:paraId="50C1895F" w14:textId="77777777" w:rsidR="00C70A30" w:rsidRDefault="00C70A30" w:rsidP="00C70A30">
            <w:pPr>
              <w:pStyle w:val="TAC"/>
            </w:pPr>
            <w:r>
              <w:t>4</w:t>
            </w:r>
          </w:p>
        </w:tc>
        <w:tc>
          <w:tcPr>
            <w:tcW w:w="0" w:type="auto"/>
          </w:tcPr>
          <w:p w14:paraId="2BBFDC1A" w14:textId="77777777" w:rsidR="00C70A30" w:rsidRDefault="00C70A30" w:rsidP="00C70A30">
            <w:pPr>
              <w:pStyle w:val="TAC"/>
            </w:pPr>
            <w:r>
              <w:t>4</w:t>
            </w:r>
          </w:p>
        </w:tc>
      </w:tr>
    </w:tbl>
    <w:p w14:paraId="0D4F5B73" w14:textId="77777777" w:rsidR="00544502" w:rsidRDefault="00544502" w:rsidP="00544502"/>
    <w:p w14:paraId="3873F676" w14:textId="77777777"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53A665C8" w14:textId="77777777" w:rsidTr="00967D18">
        <w:trPr>
          <w:trHeight w:val="105"/>
          <w:jc w:val="center"/>
        </w:trPr>
        <w:tc>
          <w:tcPr>
            <w:tcW w:w="0" w:type="auto"/>
            <w:vMerge w:val="restart"/>
            <w:shd w:val="clear" w:color="auto" w:fill="E0E0E0"/>
            <w:vAlign w:val="center"/>
          </w:tcPr>
          <w:p w14:paraId="53C2E2BC" w14:textId="77777777" w:rsidR="00544502" w:rsidRPr="00466738" w:rsidRDefault="00544502" w:rsidP="00967D18">
            <w:pPr>
              <w:pStyle w:val="TAH"/>
            </w:pPr>
            <w:r w:rsidRPr="00466738">
              <w:t>Field</w:t>
            </w:r>
          </w:p>
        </w:tc>
        <w:tc>
          <w:tcPr>
            <w:tcW w:w="0" w:type="auto"/>
            <w:gridSpan w:val="4"/>
            <w:shd w:val="clear" w:color="auto" w:fill="E0E0E0"/>
          </w:tcPr>
          <w:p w14:paraId="76812647" w14:textId="77777777" w:rsidR="00544502" w:rsidRPr="00466738" w:rsidRDefault="00544502" w:rsidP="00967D18">
            <w:pPr>
              <w:pStyle w:val="TAH"/>
            </w:pPr>
            <w:r w:rsidRPr="00466738">
              <w:t>Bit width</w:t>
            </w:r>
          </w:p>
        </w:tc>
      </w:tr>
      <w:tr w:rsidR="00544502" w:rsidRPr="00466738" w14:paraId="520BD7BC" w14:textId="77777777" w:rsidTr="00967D18">
        <w:trPr>
          <w:trHeight w:val="105"/>
          <w:jc w:val="center"/>
        </w:trPr>
        <w:tc>
          <w:tcPr>
            <w:tcW w:w="0" w:type="auto"/>
            <w:vMerge/>
            <w:shd w:val="clear" w:color="auto" w:fill="E0E0E0"/>
            <w:vAlign w:val="center"/>
          </w:tcPr>
          <w:p w14:paraId="319B8A64" w14:textId="77777777" w:rsidR="00544502" w:rsidRPr="00466738" w:rsidRDefault="00544502" w:rsidP="00967D18">
            <w:pPr>
              <w:pStyle w:val="TAH"/>
            </w:pPr>
          </w:p>
        </w:tc>
        <w:tc>
          <w:tcPr>
            <w:tcW w:w="0" w:type="auto"/>
            <w:gridSpan w:val="2"/>
            <w:shd w:val="clear" w:color="auto" w:fill="E0E0E0"/>
            <w:vAlign w:val="center"/>
          </w:tcPr>
          <w:p w14:paraId="3718E4E9" w14:textId="77777777" w:rsidR="00544502" w:rsidRPr="00466738" w:rsidRDefault="00544502" w:rsidP="00967D18">
            <w:pPr>
              <w:pStyle w:val="TAH"/>
            </w:pPr>
            <w:r w:rsidRPr="00466738">
              <w:t>Rank = 1</w:t>
            </w:r>
          </w:p>
        </w:tc>
        <w:tc>
          <w:tcPr>
            <w:tcW w:w="0" w:type="auto"/>
            <w:gridSpan w:val="2"/>
            <w:shd w:val="clear" w:color="auto" w:fill="E0E0E0"/>
            <w:vAlign w:val="center"/>
          </w:tcPr>
          <w:p w14:paraId="51129C87" w14:textId="77777777" w:rsidR="00544502" w:rsidRPr="00466738" w:rsidRDefault="00544502" w:rsidP="00967D18">
            <w:pPr>
              <w:pStyle w:val="TAH"/>
            </w:pPr>
            <w:r w:rsidRPr="00466738">
              <w:t>Rank = 2</w:t>
            </w:r>
          </w:p>
        </w:tc>
      </w:tr>
      <w:tr w:rsidR="00544502" w:rsidRPr="00466738" w14:paraId="2CD36D80" w14:textId="77777777" w:rsidTr="00967D18">
        <w:trPr>
          <w:jc w:val="center"/>
        </w:trPr>
        <w:tc>
          <w:tcPr>
            <w:tcW w:w="0" w:type="auto"/>
            <w:vAlign w:val="center"/>
          </w:tcPr>
          <w:p w14:paraId="2B602855" w14:textId="77777777" w:rsidR="00544502" w:rsidRPr="00466738" w:rsidRDefault="00544502" w:rsidP="00967D18">
            <w:pPr>
              <w:pStyle w:val="TAC"/>
            </w:pPr>
          </w:p>
        </w:tc>
        <w:tc>
          <w:tcPr>
            <w:tcW w:w="0" w:type="auto"/>
            <w:vAlign w:val="center"/>
          </w:tcPr>
          <w:p w14:paraId="22F800F9" w14:textId="77777777" w:rsidR="00544502" w:rsidRPr="00466738" w:rsidRDefault="00544502" w:rsidP="00967D18">
            <w:pPr>
              <w:pStyle w:val="TAC"/>
            </w:pPr>
            <w:r w:rsidRPr="00466738">
              <w:t>PTI=0</w:t>
            </w:r>
          </w:p>
        </w:tc>
        <w:tc>
          <w:tcPr>
            <w:tcW w:w="0" w:type="auto"/>
            <w:vAlign w:val="center"/>
          </w:tcPr>
          <w:p w14:paraId="1F4A1DDC" w14:textId="77777777" w:rsidR="00544502" w:rsidRPr="00466738" w:rsidRDefault="00544502" w:rsidP="00967D18">
            <w:pPr>
              <w:pStyle w:val="TAC"/>
            </w:pPr>
            <w:r w:rsidRPr="00466738">
              <w:t>PTI=1</w:t>
            </w:r>
          </w:p>
        </w:tc>
        <w:tc>
          <w:tcPr>
            <w:tcW w:w="0" w:type="auto"/>
            <w:vAlign w:val="center"/>
          </w:tcPr>
          <w:p w14:paraId="79684CBF" w14:textId="77777777" w:rsidR="00544502" w:rsidRPr="00466738" w:rsidRDefault="00544502" w:rsidP="00967D18">
            <w:pPr>
              <w:pStyle w:val="TAC"/>
            </w:pPr>
            <w:r w:rsidRPr="00466738">
              <w:t>PTI=0</w:t>
            </w:r>
          </w:p>
        </w:tc>
        <w:tc>
          <w:tcPr>
            <w:tcW w:w="0" w:type="auto"/>
            <w:vAlign w:val="center"/>
          </w:tcPr>
          <w:p w14:paraId="315534B2" w14:textId="77777777" w:rsidR="00544502" w:rsidRPr="00466738" w:rsidRDefault="00544502" w:rsidP="00967D18">
            <w:pPr>
              <w:pStyle w:val="TAC"/>
            </w:pPr>
            <w:r w:rsidRPr="00466738">
              <w:t>PTI=1</w:t>
            </w:r>
          </w:p>
        </w:tc>
      </w:tr>
      <w:tr w:rsidR="00544502" w:rsidRPr="00466738" w14:paraId="2F44452C" w14:textId="77777777" w:rsidTr="00967D18">
        <w:trPr>
          <w:jc w:val="center"/>
        </w:trPr>
        <w:tc>
          <w:tcPr>
            <w:tcW w:w="0" w:type="auto"/>
            <w:vAlign w:val="center"/>
          </w:tcPr>
          <w:p w14:paraId="461CA35D" w14:textId="77777777" w:rsidR="00544502" w:rsidRPr="00466738" w:rsidRDefault="00544502" w:rsidP="00967D18">
            <w:pPr>
              <w:pStyle w:val="TAC"/>
            </w:pPr>
            <w:r w:rsidRPr="00466738">
              <w:t>Wide-band CQI</w:t>
            </w:r>
          </w:p>
        </w:tc>
        <w:tc>
          <w:tcPr>
            <w:tcW w:w="0" w:type="auto"/>
          </w:tcPr>
          <w:p w14:paraId="53B3F4C9" w14:textId="77777777" w:rsidR="00544502" w:rsidRPr="00466738" w:rsidRDefault="00544502" w:rsidP="00967D18">
            <w:pPr>
              <w:pStyle w:val="TAC"/>
            </w:pPr>
            <w:r w:rsidRPr="00466738">
              <w:t>0</w:t>
            </w:r>
          </w:p>
        </w:tc>
        <w:tc>
          <w:tcPr>
            <w:tcW w:w="0" w:type="auto"/>
          </w:tcPr>
          <w:p w14:paraId="39C2A03B" w14:textId="77777777" w:rsidR="00544502" w:rsidRPr="00466738" w:rsidRDefault="00544502" w:rsidP="00967D18">
            <w:pPr>
              <w:pStyle w:val="TAC"/>
            </w:pPr>
            <w:r w:rsidRPr="00466738">
              <w:t>4</w:t>
            </w:r>
          </w:p>
        </w:tc>
        <w:tc>
          <w:tcPr>
            <w:tcW w:w="0" w:type="auto"/>
          </w:tcPr>
          <w:p w14:paraId="7A89CFC5" w14:textId="77777777" w:rsidR="00544502" w:rsidRPr="00466738" w:rsidRDefault="00544502" w:rsidP="00967D18">
            <w:pPr>
              <w:pStyle w:val="TAC"/>
            </w:pPr>
            <w:r w:rsidRPr="00466738">
              <w:t>0</w:t>
            </w:r>
          </w:p>
        </w:tc>
        <w:tc>
          <w:tcPr>
            <w:tcW w:w="0" w:type="auto"/>
          </w:tcPr>
          <w:p w14:paraId="13F4BEB1" w14:textId="77777777" w:rsidR="00544502" w:rsidRPr="00466738" w:rsidRDefault="00544502" w:rsidP="00967D18">
            <w:pPr>
              <w:pStyle w:val="TAC"/>
            </w:pPr>
            <w:r w:rsidRPr="00466738">
              <w:t>4</w:t>
            </w:r>
          </w:p>
        </w:tc>
      </w:tr>
      <w:tr w:rsidR="00544502" w:rsidRPr="00466738" w14:paraId="1187FDCE" w14:textId="77777777" w:rsidTr="00967D18">
        <w:trPr>
          <w:jc w:val="center"/>
        </w:trPr>
        <w:tc>
          <w:tcPr>
            <w:tcW w:w="0" w:type="auto"/>
            <w:vAlign w:val="center"/>
          </w:tcPr>
          <w:p w14:paraId="691E7DA7" w14:textId="77777777" w:rsidR="00544502" w:rsidRPr="00466738" w:rsidRDefault="00544502" w:rsidP="00967D18">
            <w:pPr>
              <w:pStyle w:val="TAC"/>
            </w:pPr>
            <w:r w:rsidRPr="00466738">
              <w:t>Spatial differential CQI</w:t>
            </w:r>
          </w:p>
        </w:tc>
        <w:tc>
          <w:tcPr>
            <w:tcW w:w="0" w:type="auto"/>
          </w:tcPr>
          <w:p w14:paraId="51C7533F" w14:textId="77777777" w:rsidR="00544502" w:rsidRPr="00466738" w:rsidRDefault="00544502" w:rsidP="00967D18">
            <w:pPr>
              <w:pStyle w:val="TAC"/>
            </w:pPr>
            <w:r w:rsidRPr="00466738">
              <w:t>0</w:t>
            </w:r>
          </w:p>
        </w:tc>
        <w:tc>
          <w:tcPr>
            <w:tcW w:w="0" w:type="auto"/>
          </w:tcPr>
          <w:p w14:paraId="66D18116" w14:textId="77777777" w:rsidR="00544502" w:rsidRPr="00466738" w:rsidRDefault="00544502" w:rsidP="00967D18">
            <w:pPr>
              <w:pStyle w:val="TAC"/>
            </w:pPr>
            <w:r w:rsidRPr="00466738">
              <w:t>0</w:t>
            </w:r>
          </w:p>
        </w:tc>
        <w:tc>
          <w:tcPr>
            <w:tcW w:w="0" w:type="auto"/>
          </w:tcPr>
          <w:p w14:paraId="0E5203BC" w14:textId="77777777" w:rsidR="00544502" w:rsidRPr="00466738" w:rsidRDefault="00544502" w:rsidP="00967D18">
            <w:pPr>
              <w:pStyle w:val="TAC"/>
            </w:pPr>
            <w:r w:rsidRPr="00466738">
              <w:t>0</w:t>
            </w:r>
          </w:p>
        </w:tc>
        <w:tc>
          <w:tcPr>
            <w:tcW w:w="0" w:type="auto"/>
          </w:tcPr>
          <w:p w14:paraId="7B65F57F" w14:textId="77777777" w:rsidR="00544502" w:rsidRPr="00466738" w:rsidRDefault="00544502" w:rsidP="00967D18">
            <w:pPr>
              <w:pStyle w:val="TAC"/>
            </w:pPr>
            <w:r w:rsidRPr="00466738">
              <w:t>3</w:t>
            </w:r>
          </w:p>
        </w:tc>
      </w:tr>
      <w:tr w:rsidR="00544502" w:rsidRPr="00466738" w14:paraId="55D04CDC" w14:textId="77777777" w:rsidTr="00967D18">
        <w:trPr>
          <w:jc w:val="center"/>
        </w:trPr>
        <w:tc>
          <w:tcPr>
            <w:tcW w:w="0" w:type="auto"/>
            <w:vAlign w:val="center"/>
          </w:tcPr>
          <w:p w14:paraId="29207445" w14:textId="77777777" w:rsidR="00544502" w:rsidRPr="00466738" w:rsidRDefault="00544502" w:rsidP="00967D18">
            <w:pPr>
              <w:pStyle w:val="TAC"/>
            </w:pPr>
            <w:r w:rsidRPr="00466738">
              <w:t>i1</w:t>
            </w:r>
          </w:p>
        </w:tc>
        <w:tc>
          <w:tcPr>
            <w:tcW w:w="0" w:type="auto"/>
          </w:tcPr>
          <w:p w14:paraId="5D1949E4" w14:textId="77777777" w:rsidR="00544502" w:rsidRPr="00466738" w:rsidRDefault="00544502" w:rsidP="00967D18">
            <w:pPr>
              <w:pStyle w:val="TAC"/>
            </w:pPr>
            <w:r w:rsidRPr="00466738">
              <w:t>4</w:t>
            </w:r>
          </w:p>
        </w:tc>
        <w:tc>
          <w:tcPr>
            <w:tcW w:w="0" w:type="auto"/>
          </w:tcPr>
          <w:p w14:paraId="2E348CF7" w14:textId="77777777" w:rsidR="00544502" w:rsidRPr="00466738" w:rsidRDefault="00544502" w:rsidP="00967D18">
            <w:pPr>
              <w:pStyle w:val="TAC"/>
            </w:pPr>
            <w:r w:rsidRPr="00466738">
              <w:t>0</w:t>
            </w:r>
          </w:p>
        </w:tc>
        <w:tc>
          <w:tcPr>
            <w:tcW w:w="0" w:type="auto"/>
          </w:tcPr>
          <w:p w14:paraId="3110B11B" w14:textId="77777777" w:rsidR="00544502" w:rsidRPr="00466738" w:rsidRDefault="00544502" w:rsidP="00967D18">
            <w:pPr>
              <w:pStyle w:val="TAC"/>
            </w:pPr>
            <w:r w:rsidRPr="00466738">
              <w:t>4</w:t>
            </w:r>
          </w:p>
        </w:tc>
        <w:tc>
          <w:tcPr>
            <w:tcW w:w="0" w:type="auto"/>
          </w:tcPr>
          <w:p w14:paraId="68671653" w14:textId="77777777" w:rsidR="00544502" w:rsidRPr="00466738" w:rsidRDefault="00544502" w:rsidP="00967D18">
            <w:pPr>
              <w:pStyle w:val="TAC"/>
            </w:pPr>
            <w:r w:rsidRPr="00466738">
              <w:t>0</w:t>
            </w:r>
          </w:p>
        </w:tc>
      </w:tr>
      <w:tr w:rsidR="00544502" w:rsidRPr="00466738" w14:paraId="56E33A2A" w14:textId="77777777" w:rsidTr="00967D18">
        <w:trPr>
          <w:jc w:val="center"/>
        </w:trPr>
        <w:tc>
          <w:tcPr>
            <w:tcW w:w="0" w:type="auto"/>
            <w:vAlign w:val="center"/>
          </w:tcPr>
          <w:p w14:paraId="3321848A" w14:textId="77777777" w:rsidR="00544502" w:rsidRPr="00466738" w:rsidRDefault="00544502" w:rsidP="00967D18">
            <w:pPr>
              <w:pStyle w:val="TAC"/>
            </w:pPr>
            <w:r w:rsidRPr="00466738">
              <w:t>Wide-band i2</w:t>
            </w:r>
          </w:p>
        </w:tc>
        <w:tc>
          <w:tcPr>
            <w:tcW w:w="0" w:type="auto"/>
          </w:tcPr>
          <w:p w14:paraId="27E67C33" w14:textId="77777777" w:rsidR="00544502" w:rsidRPr="00466738" w:rsidRDefault="00544502" w:rsidP="00967D18">
            <w:pPr>
              <w:pStyle w:val="TAC"/>
            </w:pPr>
            <w:r w:rsidRPr="00466738">
              <w:t>0</w:t>
            </w:r>
          </w:p>
        </w:tc>
        <w:tc>
          <w:tcPr>
            <w:tcW w:w="0" w:type="auto"/>
          </w:tcPr>
          <w:p w14:paraId="503770BD" w14:textId="77777777" w:rsidR="00544502" w:rsidRPr="00466738" w:rsidRDefault="00544502" w:rsidP="00967D18">
            <w:pPr>
              <w:pStyle w:val="TAC"/>
            </w:pPr>
            <w:r>
              <w:t>0</w:t>
            </w:r>
          </w:p>
        </w:tc>
        <w:tc>
          <w:tcPr>
            <w:tcW w:w="0" w:type="auto"/>
          </w:tcPr>
          <w:p w14:paraId="79ECF60C" w14:textId="77777777" w:rsidR="00544502" w:rsidRPr="00466738" w:rsidRDefault="00544502" w:rsidP="00967D18">
            <w:pPr>
              <w:pStyle w:val="TAC"/>
            </w:pPr>
            <w:r w:rsidRPr="00466738">
              <w:t>0</w:t>
            </w:r>
          </w:p>
        </w:tc>
        <w:tc>
          <w:tcPr>
            <w:tcW w:w="0" w:type="auto"/>
          </w:tcPr>
          <w:p w14:paraId="12A82013" w14:textId="77777777" w:rsidR="00544502" w:rsidRPr="00466738" w:rsidRDefault="00544502" w:rsidP="00967D18">
            <w:pPr>
              <w:pStyle w:val="TAC"/>
            </w:pPr>
            <w:r>
              <w:t>0</w:t>
            </w:r>
          </w:p>
        </w:tc>
      </w:tr>
    </w:tbl>
    <w:p w14:paraId="663B3F1D" w14:textId="77777777" w:rsidR="00673102" w:rsidRDefault="00673102" w:rsidP="00673102"/>
    <w:p w14:paraId="09F11DEB" w14:textId="77777777"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021586CF" w14:textId="77777777" w:rsidR="007B56F4" w:rsidRDefault="007B56F4"/>
    <w:p w14:paraId="0EE15CCA" w14:textId="7777777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457B8283" w14:textId="77777777" w:rsidTr="003D028C">
        <w:trPr>
          <w:trHeight w:val="105"/>
          <w:jc w:val="center"/>
        </w:trPr>
        <w:tc>
          <w:tcPr>
            <w:tcW w:w="0" w:type="auto"/>
            <w:vMerge w:val="restart"/>
            <w:shd w:val="clear" w:color="auto" w:fill="E0E0E0"/>
            <w:vAlign w:val="center"/>
          </w:tcPr>
          <w:p w14:paraId="76B15D97" w14:textId="77777777" w:rsidR="007B56F4" w:rsidRPr="00ED590A" w:rsidRDefault="007B56F4" w:rsidP="001A1692">
            <w:pPr>
              <w:pStyle w:val="TAH"/>
            </w:pPr>
            <w:r w:rsidRPr="00ED590A">
              <w:t>Field</w:t>
            </w:r>
          </w:p>
        </w:tc>
        <w:tc>
          <w:tcPr>
            <w:tcW w:w="0" w:type="auto"/>
            <w:gridSpan w:val="6"/>
            <w:shd w:val="clear" w:color="auto" w:fill="E0E0E0"/>
            <w:vAlign w:val="center"/>
          </w:tcPr>
          <w:p w14:paraId="0D606125" w14:textId="77777777" w:rsidR="007B56F4" w:rsidRPr="00ED590A" w:rsidRDefault="007B56F4" w:rsidP="001A1692">
            <w:pPr>
              <w:pStyle w:val="TAH"/>
            </w:pPr>
            <w:r w:rsidRPr="00ED590A">
              <w:t>Bit width</w:t>
            </w:r>
          </w:p>
        </w:tc>
      </w:tr>
      <w:tr w:rsidR="007B56F4" w:rsidRPr="00ED590A" w14:paraId="278F5856" w14:textId="77777777" w:rsidTr="003D028C">
        <w:trPr>
          <w:trHeight w:val="105"/>
          <w:jc w:val="center"/>
        </w:trPr>
        <w:tc>
          <w:tcPr>
            <w:tcW w:w="0" w:type="auto"/>
            <w:vMerge/>
            <w:shd w:val="clear" w:color="auto" w:fill="E0E0E0"/>
            <w:vAlign w:val="center"/>
          </w:tcPr>
          <w:p w14:paraId="2E4AACAA" w14:textId="77777777" w:rsidR="007B56F4" w:rsidRPr="00ED590A" w:rsidRDefault="007B56F4" w:rsidP="001A1692">
            <w:pPr>
              <w:pStyle w:val="TAH"/>
            </w:pPr>
          </w:p>
        </w:tc>
        <w:tc>
          <w:tcPr>
            <w:tcW w:w="0" w:type="auto"/>
            <w:vMerge w:val="restart"/>
            <w:shd w:val="clear" w:color="auto" w:fill="E0E0E0"/>
            <w:vAlign w:val="center"/>
          </w:tcPr>
          <w:p w14:paraId="01CEBDC5"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7352D108"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4B2A0F07" w14:textId="77777777" w:rsidR="007B56F4" w:rsidRPr="00ED590A" w:rsidRDefault="007B56F4" w:rsidP="001A1692">
            <w:pPr>
              <w:pStyle w:val="TAH"/>
            </w:pPr>
            <w:r w:rsidRPr="00ED590A">
              <w:t>8 antenna ports</w:t>
            </w:r>
          </w:p>
        </w:tc>
      </w:tr>
      <w:tr w:rsidR="007B56F4" w:rsidRPr="00ED590A" w14:paraId="5E9CF9C2" w14:textId="77777777" w:rsidTr="003D028C">
        <w:trPr>
          <w:trHeight w:val="105"/>
          <w:jc w:val="center"/>
        </w:trPr>
        <w:tc>
          <w:tcPr>
            <w:tcW w:w="0" w:type="auto"/>
            <w:vMerge/>
            <w:shd w:val="clear" w:color="auto" w:fill="E0E0E0"/>
            <w:vAlign w:val="center"/>
          </w:tcPr>
          <w:p w14:paraId="413C9816" w14:textId="77777777" w:rsidR="007B56F4" w:rsidRPr="00ED590A" w:rsidRDefault="007B56F4" w:rsidP="001A1692">
            <w:pPr>
              <w:pStyle w:val="TAH"/>
            </w:pPr>
          </w:p>
        </w:tc>
        <w:tc>
          <w:tcPr>
            <w:tcW w:w="0" w:type="auto"/>
            <w:vMerge/>
            <w:shd w:val="clear" w:color="auto" w:fill="E0E0E0"/>
            <w:vAlign w:val="center"/>
          </w:tcPr>
          <w:p w14:paraId="4CA34A59" w14:textId="77777777" w:rsidR="007B56F4" w:rsidRPr="00ED590A" w:rsidRDefault="007B56F4" w:rsidP="001A1692">
            <w:pPr>
              <w:pStyle w:val="TAH"/>
            </w:pPr>
          </w:p>
        </w:tc>
        <w:tc>
          <w:tcPr>
            <w:tcW w:w="0" w:type="auto"/>
            <w:shd w:val="clear" w:color="auto" w:fill="E0E0E0"/>
            <w:vAlign w:val="center"/>
          </w:tcPr>
          <w:p w14:paraId="2F6827AD"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49C6EE8A"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FBA040A"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4E39E0A7"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1D6C4B99"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266F3A84" w14:textId="77777777" w:rsidTr="003D028C">
        <w:trPr>
          <w:jc w:val="center"/>
        </w:trPr>
        <w:tc>
          <w:tcPr>
            <w:tcW w:w="0" w:type="auto"/>
            <w:vAlign w:val="center"/>
          </w:tcPr>
          <w:p w14:paraId="472664C3" w14:textId="77777777" w:rsidR="007B56F4" w:rsidRPr="00ED590A" w:rsidRDefault="007B56F4" w:rsidP="001A1692">
            <w:pPr>
              <w:pStyle w:val="TAC"/>
            </w:pPr>
            <w:r w:rsidRPr="00ED590A">
              <w:t>Rank indication</w:t>
            </w:r>
          </w:p>
        </w:tc>
        <w:tc>
          <w:tcPr>
            <w:tcW w:w="0" w:type="auto"/>
            <w:vAlign w:val="center"/>
          </w:tcPr>
          <w:p w14:paraId="26F46C27" w14:textId="77777777" w:rsidR="007B56F4" w:rsidRPr="00ED590A" w:rsidRDefault="007B56F4" w:rsidP="001A1692">
            <w:pPr>
              <w:pStyle w:val="TAC"/>
            </w:pPr>
            <w:r w:rsidRPr="00ED590A">
              <w:t>1</w:t>
            </w:r>
          </w:p>
        </w:tc>
        <w:tc>
          <w:tcPr>
            <w:tcW w:w="0" w:type="auto"/>
            <w:vAlign w:val="center"/>
          </w:tcPr>
          <w:p w14:paraId="09E5C972" w14:textId="77777777" w:rsidR="007B56F4" w:rsidRPr="00ED590A" w:rsidRDefault="007B56F4" w:rsidP="001A1692">
            <w:pPr>
              <w:pStyle w:val="TAC"/>
            </w:pPr>
            <w:r w:rsidRPr="00ED590A">
              <w:t>1</w:t>
            </w:r>
          </w:p>
        </w:tc>
        <w:tc>
          <w:tcPr>
            <w:tcW w:w="0" w:type="auto"/>
            <w:vAlign w:val="center"/>
          </w:tcPr>
          <w:p w14:paraId="4F6DD382" w14:textId="77777777" w:rsidR="007B56F4" w:rsidRPr="00ED590A" w:rsidRDefault="007B56F4" w:rsidP="001A1692">
            <w:pPr>
              <w:pStyle w:val="TAC"/>
            </w:pPr>
            <w:r w:rsidRPr="00ED590A">
              <w:t>2</w:t>
            </w:r>
          </w:p>
        </w:tc>
        <w:tc>
          <w:tcPr>
            <w:tcW w:w="0" w:type="auto"/>
            <w:vAlign w:val="center"/>
          </w:tcPr>
          <w:p w14:paraId="43580BCD" w14:textId="77777777" w:rsidR="007B56F4" w:rsidRPr="00ED590A" w:rsidRDefault="007B56F4" w:rsidP="001A1692">
            <w:pPr>
              <w:pStyle w:val="TAC"/>
            </w:pPr>
            <w:r w:rsidRPr="00ED590A">
              <w:t>1</w:t>
            </w:r>
          </w:p>
        </w:tc>
        <w:tc>
          <w:tcPr>
            <w:tcW w:w="0" w:type="auto"/>
            <w:vAlign w:val="center"/>
          </w:tcPr>
          <w:p w14:paraId="23C98EB1" w14:textId="77777777" w:rsidR="007B56F4" w:rsidRPr="00ED590A" w:rsidRDefault="007B56F4" w:rsidP="001A1692">
            <w:pPr>
              <w:pStyle w:val="TAC"/>
            </w:pPr>
            <w:r w:rsidRPr="00ED590A">
              <w:t>2</w:t>
            </w:r>
          </w:p>
        </w:tc>
        <w:tc>
          <w:tcPr>
            <w:tcW w:w="0" w:type="auto"/>
            <w:vAlign w:val="center"/>
          </w:tcPr>
          <w:p w14:paraId="0673E044" w14:textId="77777777" w:rsidR="007B56F4" w:rsidRPr="00ED590A" w:rsidRDefault="007B56F4" w:rsidP="001A1692">
            <w:pPr>
              <w:pStyle w:val="TAC"/>
            </w:pPr>
            <w:r w:rsidRPr="00ED590A">
              <w:t>3</w:t>
            </w:r>
          </w:p>
        </w:tc>
      </w:tr>
    </w:tbl>
    <w:p w14:paraId="14249B12" w14:textId="77777777" w:rsidR="007B56F4" w:rsidRDefault="007B56F4" w:rsidP="007B56F4">
      <w:pPr>
        <w:rPr>
          <w:lang w:eastAsia="zh-CN"/>
        </w:rPr>
      </w:pPr>
    </w:p>
    <w:p w14:paraId="5B5DAF18" w14:textId="77777777"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34131658" w14:textId="77777777"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B4CF3A7" w14:textId="77777777" w:rsidR="007B56F4" w:rsidRDefault="007B56F4" w:rsidP="007B56F4"/>
    <w:p w14:paraId="322C24A9" w14:textId="77777777"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7AB9A96E" w14:textId="77777777" w:rsidTr="003D028C">
        <w:trPr>
          <w:trHeight w:val="105"/>
          <w:jc w:val="center"/>
        </w:trPr>
        <w:tc>
          <w:tcPr>
            <w:tcW w:w="0" w:type="auto"/>
            <w:vMerge w:val="restart"/>
            <w:shd w:val="clear" w:color="auto" w:fill="E0E0E0"/>
            <w:vAlign w:val="center"/>
          </w:tcPr>
          <w:p w14:paraId="62873CD0" w14:textId="77777777" w:rsidR="00673102" w:rsidRDefault="00673102" w:rsidP="00673102">
            <w:pPr>
              <w:pStyle w:val="TAH"/>
            </w:pPr>
            <w:r>
              <w:t>Field</w:t>
            </w:r>
          </w:p>
        </w:tc>
        <w:tc>
          <w:tcPr>
            <w:tcW w:w="0" w:type="auto"/>
            <w:gridSpan w:val="6"/>
            <w:shd w:val="clear" w:color="auto" w:fill="E0E0E0"/>
            <w:vAlign w:val="center"/>
          </w:tcPr>
          <w:p w14:paraId="7934D419" w14:textId="77777777" w:rsidR="00673102" w:rsidRDefault="00673102" w:rsidP="00673102">
            <w:pPr>
              <w:pStyle w:val="TAH"/>
            </w:pPr>
            <w:r>
              <w:t>Bit width</w:t>
            </w:r>
          </w:p>
        </w:tc>
      </w:tr>
      <w:tr w:rsidR="00673102" w14:paraId="2A1B2FCF" w14:textId="77777777" w:rsidTr="003D028C">
        <w:trPr>
          <w:trHeight w:val="105"/>
          <w:jc w:val="center"/>
        </w:trPr>
        <w:tc>
          <w:tcPr>
            <w:tcW w:w="0" w:type="auto"/>
            <w:vMerge/>
            <w:shd w:val="clear" w:color="auto" w:fill="E0E0E0"/>
            <w:vAlign w:val="center"/>
          </w:tcPr>
          <w:p w14:paraId="3FA5E5F6" w14:textId="77777777" w:rsidR="00673102" w:rsidRDefault="00673102" w:rsidP="00673102">
            <w:pPr>
              <w:pStyle w:val="TAH"/>
            </w:pPr>
          </w:p>
        </w:tc>
        <w:tc>
          <w:tcPr>
            <w:tcW w:w="0" w:type="auto"/>
            <w:vMerge w:val="restart"/>
            <w:shd w:val="clear" w:color="auto" w:fill="E0E0E0"/>
            <w:vAlign w:val="center"/>
          </w:tcPr>
          <w:p w14:paraId="5A73D1BA" w14:textId="77777777" w:rsidR="00673102" w:rsidRDefault="00673102" w:rsidP="00673102">
            <w:pPr>
              <w:pStyle w:val="TAH"/>
            </w:pPr>
            <w:r>
              <w:t>2 antenna ports</w:t>
            </w:r>
          </w:p>
        </w:tc>
        <w:tc>
          <w:tcPr>
            <w:tcW w:w="0" w:type="auto"/>
            <w:gridSpan w:val="2"/>
            <w:shd w:val="clear" w:color="auto" w:fill="E0E0E0"/>
            <w:vAlign w:val="center"/>
          </w:tcPr>
          <w:p w14:paraId="2841B1BA" w14:textId="77777777" w:rsidR="00673102" w:rsidRDefault="00673102" w:rsidP="00673102">
            <w:pPr>
              <w:pStyle w:val="TAH"/>
            </w:pPr>
            <w:r>
              <w:t>4 antenna ports</w:t>
            </w:r>
          </w:p>
        </w:tc>
        <w:tc>
          <w:tcPr>
            <w:tcW w:w="0" w:type="auto"/>
            <w:gridSpan w:val="3"/>
            <w:shd w:val="clear" w:color="auto" w:fill="E0E0E0"/>
            <w:vAlign w:val="center"/>
          </w:tcPr>
          <w:p w14:paraId="7B4BE849"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DF43CA5" w14:textId="77777777" w:rsidTr="003D028C">
        <w:trPr>
          <w:trHeight w:val="105"/>
          <w:jc w:val="center"/>
        </w:trPr>
        <w:tc>
          <w:tcPr>
            <w:tcW w:w="0" w:type="auto"/>
            <w:vMerge/>
            <w:shd w:val="clear" w:color="auto" w:fill="E0E0E0"/>
            <w:vAlign w:val="center"/>
          </w:tcPr>
          <w:p w14:paraId="7005D244" w14:textId="77777777" w:rsidR="00673102" w:rsidRDefault="00673102" w:rsidP="00673102">
            <w:pPr>
              <w:pStyle w:val="TAH"/>
            </w:pPr>
          </w:p>
        </w:tc>
        <w:tc>
          <w:tcPr>
            <w:tcW w:w="0" w:type="auto"/>
            <w:vMerge/>
            <w:shd w:val="clear" w:color="auto" w:fill="E0E0E0"/>
            <w:vAlign w:val="center"/>
          </w:tcPr>
          <w:p w14:paraId="2A607224" w14:textId="77777777" w:rsidR="00673102" w:rsidRDefault="00673102" w:rsidP="00673102">
            <w:pPr>
              <w:pStyle w:val="TAH"/>
            </w:pPr>
          </w:p>
        </w:tc>
        <w:tc>
          <w:tcPr>
            <w:tcW w:w="0" w:type="auto"/>
            <w:shd w:val="clear" w:color="auto" w:fill="E0E0E0"/>
            <w:vAlign w:val="center"/>
          </w:tcPr>
          <w:p w14:paraId="5107973C"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B41AF91"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1F90E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1AA23057"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5B253878" w14:textId="77777777" w:rsidR="00673102" w:rsidRDefault="00673102" w:rsidP="00673102">
            <w:pPr>
              <w:pStyle w:val="TAH"/>
            </w:pPr>
            <w:smartTag w:uri="urn:schemas:contacts" w:element="GivenName">
              <w:r>
                <w:t>Max</w:t>
              </w:r>
            </w:smartTag>
            <w:r>
              <w:t xml:space="preserve"> 8 layers</w:t>
            </w:r>
          </w:p>
        </w:tc>
      </w:tr>
      <w:tr w:rsidR="00673102" w:rsidRPr="003F2892" w14:paraId="7CA4827B" w14:textId="77777777" w:rsidTr="003D028C">
        <w:trPr>
          <w:jc w:val="center"/>
        </w:trPr>
        <w:tc>
          <w:tcPr>
            <w:tcW w:w="0" w:type="auto"/>
            <w:vAlign w:val="center"/>
          </w:tcPr>
          <w:p w14:paraId="5DC752BE" w14:textId="77777777" w:rsidR="00673102" w:rsidRDefault="00673102" w:rsidP="00673102">
            <w:pPr>
              <w:pStyle w:val="TAC"/>
            </w:pPr>
            <w:r>
              <w:t>Rank indication</w:t>
            </w:r>
          </w:p>
        </w:tc>
        <w:tc>
          <w:tcPr>
            <w:tcW w:w="0" w:type="auto"/>
            <w:vAlign w:val="center"/>
          </w:tcPr>
          <w:p w14:paraId="42BE23D5" w14:textId="77777777" w:rsidR="00673102" w:rsidRDefault="00673102" w:rsidP="00673102">
            <w:pPr>
              <w:pStyle w:val="TAC"/>
            </w:pPr>
            <w:r>
              <w:t>1</w:t>
            </w:r>
          </w:p>
        </w:tc>
        <w:tc>
          <w:tcPr>
            <w:tcW w:w="0" w:type="auto"/>
            <w:vAlign w:val="center"/>
          </w:tcPr>
          <w:p w14:paraId="13716FEF" w14:textId="77777777" w:rsidR="00673102" w:rsidRDefault="00673102" w:rsidP="00673102">
            <w:pPr>
              <w:pStyle w:val="TAC"/>
            </w:pPr>
            <w:r>
              <w:t>1</w:t>
            </w:r>
          </w:p>
        </w:tc>
        <w:tc>
          <w:tcPr>
            <w:tcW w:w="0" w:type="auto"/>
            <w:vAlign w:val="center"/>
          </w:tcPr>
          <w:p w14:paraId="01DFD73B" w14:textId="77777777" w:rsidR="00673102" w:rsidRDefault="00673102" w:rsidP="00673102">
            <w:pPr>
              <w:pStyle w:val="TAC"/>
            </w:pPr>
            <w:r>
              <w:t>2</w:t>
            </w:r>
          </w:p>
        </w:tc>
        <w:tc>
          <w:tcPr>
            <w:tcW w:w="0" w:type="auto"/>
            <w:vAlign w:val="center"/>
          </w:tcPr>
          <w:p w14:paraId="035096C7" w14:textId="77777777" w:rsidR="00673102" w:rsidRDefault="00673102" w:rsidP="00673102">
            <w:pPr>
              <w:pStyle w:val="TAC"/>
            </w:pPr>
            <w:r>
              <w:t>1</w:t>
            </w:r>
          </w:p>
        </w:tc>
        <w:tc>
          <w:tcPr>
            <w:tcW w:w="0" w:type="auto"/>
            <w:vAlign w:val="center"/>
          </w:tcPr>
          <w:p w14:paraId="45B50771" w14:textId="77777777" w:rsidR="00673102" w:rsidRDefault="00673102" w:rsidP="00673102">
            <w:pPr>
              <w:pStyle w:val="TAC"/>
            </w:pPr>
            <w:r>
              <w:t>2</w:t>
            </w:r>
          </w:p>
        </w:tc>
        <w:tc>
          <w:tcPr>
            <w:tcW w:w="0" w:type="auto"/>
            <w:vAlign w:val="center"/>
          </w:tcPr>
          <w:p w14:paraId="4CEB5EE6" w14:textId="77777777" w:rsidR="00673102" w:rsidRDefault="00673102" w:rsidP="00673102">
            <w:pPr>
              <w:pStyle w:val="TAC"/>
            </w:pPr>
            <w:r>
              <w:t>3</w:t>
            </w:r>
          </w:p>
        </w:tc>
      </w:tr>
      <w:tr w:rsidR="00673102" w:rsidRPr="003F2892" w14:paraId="6C741C11" w14:textId="77777777" w:rsidTr="003D028C">
        <w:trPr>
          <w:jc w:val="center"/>
        </w:trPr>
        <w:tc>
          <w:tcPr>
            <w:tcW w:w="0" w:type="auto"/>
            <w:vAlign w:val="center"/>
          </w:tcPr>
          <w:p w14:paraId="4E2E9C39" w14:textId="77777777" w:rsidR="00673102" w:rsidRDefault="00673102" w:rsidP="00673102">
            <w:pPr>
              <w:pStyle w:val="TAC"/>
            </w:pPr>
            <w:r>
              <w:t>Precoder type indication</w:t>
            </w:r>
          </w:p>
        </w:tc>
        <w:tc>
          <w:tcPr>
            <w:tcW w:w="0" w:type="auto"/>
            <w:vAlign w:val="center"/>
          </w:tcPr>
          <w:p w14:paraId="6D2C1424" w14:textId="77777777" w:rsidR="00673102" w:rsidRDefault="00673102" w:rsidP="00673102">
            <w:pPr>
              <w:pStyle w:val="TAC"/>
            </w:pPr>
            <w:r>
              <w:t>-</w:t>
            </w:r>
          </w:p>
        </w:tc>
        <w:tc>
          <w:tcPr>
            <w:tcW w:w="0" w:type="auto"/>
            <w:vAlign w:val="center"/>
          </w:tcPr>
          <w:p w14:paraId="4F0D9653" w14:textId="77777777" w:rsidR="00673102" w:rsidRDefault="00673102" w:rsidP="00673102">
            <w:pPr>
              <w:pStyle w:val="TAC"/>
            </w:pPr>
            <w:r>
              <w:t>-</w:t>
            </w:r>
          </w:p>
        </w:tc>
        <w:tc>
          <w:tcPr>
            <w:tcW w:w="0" w:type="auto"/>
            <w:vAlign w:val="center"/>
          </w:tcPr>
          <w:p w14:paraId="574CC1B2" w14:textId="77777777" w:rsidR="00673102" w:rsidRDefault="00673102" w:rsidP="00673102">
            <w:pPr>
              <w:pStyle w:val="TAC"/>
            </w:pPr>
            <w:r>
              <w:t>-</w:t>
            </w:r>
          </w:p>
        </w:tc>
        <w:tc>
          <w:tcPr>
            <w:tcW w:w="0" w:type="auto"/>
            <w:vAlign w:val="center"/>
          </w:tcPr>
          <w:p w14:paraId="36AFB7CF" w14:textId="77777777" w:rsidR="00673102" w:rsidRDefault="00673102" w:rsidP="00673102">
            <w:pPr>
              <w:pStyle w:val="TAC"/>
            </w:pPr>
            <w:r>
              <w:t>1</w:t>
            </w:r>
          </w:p>
        </w:tc>
        <w:tc>
          <w:tcPr>
            <w:tcW w:w="0" w:type="auto"/>
            <w:vAlign w:val="center"/>
          </w:tcPr>
          <w:p w14:paraId="0E2B5A7E" w14:textId="77777777" w:rsidR="00673102" w:rsidRDefault="00673102" w:rsidP="00673102">
            <w:pPr>
              <w:pStyle w:val="TAC"/>
            </w:pPr>
            <w:r>
              <w:t>1</w:t>
            </w:r>
          </w:p>
        </w:tc>
        <w:tc>
          <w:tcPr>
            <w:tcW w:w="0" w:type="auto"/>
            <w:vAlign w:val="center"/>
          </w:tcPr>
          <w:p w14:paraId="303B4288" w14:textId="77777777" w:rsidR="00673102" w:rsidRDefault="00673102" w:rsidP="00673102">
            <w:pPr>
              <w:pStyle w:val="TAC"/>
            </w:pPr>
            <w:r>
              <w:t>1</w:t>
            </w:r>
          </w:p>
        </w:tc>
      </w:tr>
    </w:tbl>
    <w:p w14:paraId="3D65AF03" w14:textId="77777777" w:rsidR="00FB7582" w:rsidRDefault="00FB7582" w:rsidP="00FB7582"/>
    <w:p w14:paraId="00F7E33B" w14:textId="77777777"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4C3E5FA2" w14:textId="77777777" w:rsidTr="003D028C">
        <w:trPr>
          <w:trHeight w:val="105"/>
          <w:jc w:val="center"/>
        </w:trPr>
        <w:tc>
          <w:tcPr>
            <w:tcW w:w="0" w:type="auto"/>
            <w:vMerge w:val="restart"/>
            <w:shd w:val="clear" w:color="auto" w:fill="E0E0E0"/>
            <w:vAlign w:val="center"/>
          </w:tcPr>
          <w:p w14:paraId="40D4F971" w14:textId="77777777" w:rsidR="00FB7582" w:rsidRPr="0073454B" w:rsidRDefault="00FB7582" w:rsidP="00785282">
            <w:pPr>
              <w:pStyle w:val="TAH"/>
            </w:pPr>
            <w:r w:rsidRPr="0073454B">
              <w:t>Field</w:t>
            </w:r>
          </w:p>
        </w:tc>
        <w:tc>
          <w:tcPr>
            <w:tcW w:w="0" w:type="auto"/>
            <w:gridSpan w:val="2"/>
            <w:shd w:val="clear" w:color="auto" w:fill="E0E0E0"/>
            <w:vAlign w:val="center"/>
          </w:tcPr>
          <w:p w14:paraId="457247EE" w14:textId="77777777" w:rsidR="00FB7582" w:rsidRPr="0073454B" w:rsidRDefault="00FB7582" w:rsidP="00785282">
            <w:pPr>
              <w:pStyle w:val="TAH"/>
            </w:pPr>
            <w:r w:rsidRPr="0073454B">
              <w:t>Bit width</w:t>
            </w:r>
          </w:p>
        </w:tc>
      </w:tr>
      <w:tr w:rsidR="00FB7582" w14:paraId="48CC3C4F" w14:textId="77777777" w:rsidTr="003D028C">
        <w:trPr>
          <w:trHeight w:val="105"/>
          <w:jc w:val="center"/>
        </w:trPr>
        <w:tc>
          <w:tcPr>
            <w:tcW w:w="0" w:type="auto"/>
            <w:vMerge/>
            <w:shd w:val="clear" w:color="auto" w:fill="E0E0E0"/>
            <w:vAlign w:val="center"/>
          </w:tcPr>
          <w:p w14:paraId="0FE7B274" w14:textId="77777777" w:rsidR="00FB7582" w:rsidRPr="0073454B" w:rsidRDefault="00FB7582" w:rsidP="00785282">
            <w:pPr>
              <w:pStyle w:val="TAH"/>
            </w:pPr>
          </w:p>
        </w:tc>
        <w:tc>
          <w:tcPr>
            <w:tcW w:w="0" w:type="auto"/>
            <w:gridSpan w:val="2"/>
            <w:shd w:val="clear" w:color="auto" w:fill="E0E0E0"/>
            <w:vAlign w:val="center"/>
          </w:tcPr>
          <w:p w14:paraId="46B5D57F" w14:textId="77777777" w:rsidR="00FB7582" w:rsidRPr="0073454B" w:rsidRDefault="00FB7582" w:rsidP="00785282">
            <w:pPr>
              <w:pStyle w:val="TAH"/>
            </w:pPr>
            <w:r w:rsidRPr="0073454B">
              <w:t>4 antenna ports</w:t>
            </w:r>
          </w:p>
        </w:tc>
      </w:tr>
      <w:tr w:rsidR="00FB7582" w:rsidRPr="003F2892" w14:paraId="3C5EB2F6" w14:textId="77777777" w:rsidTr="003D028C">
        <w:trPr>
          <w:trHeight w:val="105"/>
          <w:jc w:val="center"/>
        </w:trPr>
        <w:tc>
          <w:tcPr>
            <w:tcW w:w="0" w:type="auto"/>
            <w:vMerge/>
            <w:shd w:val="clear" w:color="auto" w:fill="E0E0E0"/>
            <w:vAlign w:val="center"/>
          </w:tcPr>
          <w:p w14:paraId="5E326E00" w14:textId="77777777" w:rsidR="00FB7582" w:rsidRPr="0073454B" w:rsidRDefault="00FB7582" w:rsidP="00785282">
            <w:pPr>
              <w:pStyle w:val="TAH"/>
            </w:pPr>
          </w:p>
        </w:tc>
        <w:tc>
          <w:tcPr>
            <w:tcW w:w="0" w:type="auto"/>
            <w:shd w:val="clear" w:color="auto" w:fill="E0E0E0"/>
            <w:vAlign w:val="center"/>
          </w:tcPr>
          <w:p w14:paraId="4FB2E4E5"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1D03F870"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25A1EFB9" w14:textId="77777777" w:rsidTr="003D028C">
        <w:trPr>
          <w:jc w:val="center"/>
        </w:trPr>
        <w:tc>
          <w:tcPr>
            <w:tcW w:w="0" w:type="auto"/>
            <w:vAlign w:val="center"/>
          </w:tcPr>
          <w:p w14:paraId="18044BC8" w14:textId="77777777" w:rsidR="00FB7582" w:rsidRPr="0073454B" w:rsidRDefault="00FB7582" w:rsidP="00785282">
            <w:pPr>
              <w:pStyle w:val="TAC"/>
            </w:pPr>
            <w:r w:rsidRPr="0073454B">
              <w:t>Rank indication</w:t>
            </w:r>
          </w:p>
        </w:tc>
        <w:tc>
          <w:tcPr>
            <w:tcW w:w="0" w:type="auto"/>
            <w:vAlign w:val="center"/>
          </w:tcPr>
          <w:p w14:paraId="77DBE4E9" w14:textId="77777777" w:rsidR="00FB7582" w:rsidRPr="0073454B" w:rsidRDefault="00FB7582" w:rsidP="00785282">
            <w:pPr>
              <w:pStyle w:val="TAC"/>
            </w:pPr>
            <w:r w:rsidRPr="0073454B">
              <w:t>1</w:t>
            </w:r>
          </w:p>
        </w:tc>
        <w:tc>
          <w:tcPr>
            <w:tcW w:w="0" w:type="auto"/>
            <w:vAlign w:val="center"/>
          </w:tcPr>
          <w:p w14:paraId="49E9B3C2" w14:textId="77777777" w:rsidR="00FB7582" w:rsidRPr="0073454B" w:rsidRDefault="00FB7582" w:rsidP="00785282">
            <w:pPr>
              <w:pStyle w:val="TAC"/>
            </w:pPr>
            <w:r w:rsidRPr="0073454B">
              <w:t>2</w:t>
            </w:r>
          </w:p>
        </w:tc>
      </w:tr>
      <w:tr w:rsidR="00FB7582" w:rsidRPr="003F2892" w14:paraId="6EE9291D" w14:textId="77777777" w:rsidTr="003D028C">
        <w:trPr>
          <w:jc w:val="center"/>
        </w:trPr>
        <w:tc>
          <w:tcPr>
            <w:tcW w:w="0" w:type="auto"/>
            <w:vAlign w:val="center"/>
          </w:tcPr>
          <w:p w14:paraId="5076424E" w14:textId="77777777" w:rsidR="00FB7582" w:rsidRPr="0073454B" w:rsidRDefault="00FB7582" w:rsidP="00785282">
            <w:pPr>
              <w:pStyle w:val="TAC"/>
            </w:pPr>
            <w:r w:rsidRPr="0073454B">
              <w:t>Precoder type indication</w:t>
            </w:r>
          </w:p>
        </w:tc>
        <w:tc>
          <w:tcPr>
            <w:tcW w:w="0" w:type="auto"/>
            <w:vAlign w:val="center"/>
          </w:tcPr>
          <w:p w14:paraId="63DA89B8" w14:textId="77777777" w:rsidR="00FB7582" w:rsidRPr="0073454B" w:rsidRDefault="00FB7582" w:rsidP="00785282">
            <w:pPr>
              <w:pStyle w:val="TAC"/>
            </w:pPr>
            <w:r w:rsidRPr="0073454B">
              <w:t>1</w:t>
            </w:r>
          </w:p>
        </w:tc>
        <w:tc>
          <w:tcPr>
            <w:tcW w:w="0" w:type="auto"/>
            <w:vAlign w:val="center"/>
          </w:tcPr>
          <w:p w14:paraId="51E23A73" w14:textId="77777777" w:rsidR="00FB7582" w:rsidRPr="0073454B" w:rsidRDefault="00FB7582" w:rsidP="00785282">
            <w:pPr>
              <w:pStyle w:val="TAC"/>
            </w:pPr>
            <w:r w:rsidRPr="0073454B">
              <w:t>1</w:t>
            </w:r>
          </w:p>
        </w:tc>
      </w:tr>
    </w:tbl>
    <w:p w14:paraId="01DB277D" w14:textId="77777777" w:rsidR="007B56F4" w:rsidRDefault="007B56F4" w:rsidP="007B56F4">
      <w:pPr>
        <w:rPr>
          <w:lang w:eastAsia="zh-CN"/>
        </w:rPr>
      </w:pPr>
    </w:p>
    <w:p w14:paraId="4F8693E4" w14:textId="77777777"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78E4757B" w14:textId="77777777"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6F7BF6DA" w14:textId="77777777" w:rsidR="007B56F4" w:rsidRPr="008F6CD0" w:rsidRDefault="007B56F4" w:rsidP="007B56F4">
      <w:pPr>
        <w:rPr>
          <w:lang w:eastAsia="zh-CN"/>
        </w:rPr>
      </w:pPr>
    </w:p>
    <w:p w14:paraId="01B9FD1D" w14:textId="77777777"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1A72D4F5" w14:textId="77777777" w:rsidTr="003D028C">
        <w:trPr>
          <w:trHeight w:val="449"/>
          <w:jc w:val="center"/>
        </w:trPr>
        <w:tc>
          <w:tcPr>
            <w:tcW w:w="2013" w:type="dxa"/>
            <w:vMerge w:val="restart"/>
            <w:shd w:val="clear" w:color="auto" w:fill="E0E0E0"/>
            <w:vAlign w:val="center"/>
          </w:tcPr>
          <w:p w14:paraId="572FF503" w14:textId="77777777" w:rsidR="00BF2B9C" w:rsidRPr="00255015" w:rsidRDefault="00BF2B9C" w:rsidP="006D2BB3">
            <w:pPr>
              <w:pStyle w:val="TAH"/>
            </w:pPr>
            <w:r w:rsidRPr="00255015">
              <w:t>Field</w:t>
            </w:r>
          </w:p>
        </w:tc>
        <w:tc>
          <w:tcPr>
            <w:tcW w:w="3440" w:type="dxa"/>
            <w:gridSpan w:val="2"/>
            <w:shd w:val="clear" w:color="auto" w:fill="E0E0E0"/>
            <w:vAlign w:val="center"/>
          </w:tcPr>
          <w:p w14:paraId="65D745C3"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E9C3A3C" w14:textId="77777777" w:rsidR="00BF2B9C" w:rsidRPr="00255015" w:rsidRDefault="00BF2B9C" w:rsidP="006D2BB3">
            <w:pPr>
              <w:pStyle w:val="TAH"/>
            </w:pPr>
            <w:r w:rsidRPr="00255015">
              <w:t>Bit width</w:t>
            </w:r>
          </w:p>
        </w:tc>
      </w:tr>
      <w:tr w:rsidR="00BF2B9C" w:rsidRPr="000B0C86" w14:paraId="1C9D6FEF" w14:textId="77777777" w:rsidTr="003D028C">
        <w:trPr>
          <w:trHeight w:val="111"/>
          <w:jc w:val="center"/>
        </w:trPr>
        <w:tc>
          <w:tcPr>
            <w:tcW w:w="2013" w:type="dxa"/>
            <w:vMerge/>
            <w:shd w:val="clear" w:color="auto" w:fill="E0E0E0"/>
            <w:vAlign w:val="center"/>
          </w:tcPr>
          <w:p w14:paraId="42608795" w14:textId="77777777" w:rsidR="00BF2B9C" w:rsidRPr="00255015" w:rsidRDefault="00BF2B9C" w:rsidP="006D2BB3">
            <w:pPr>
              <w:pStyle w:val="TAH"/>
            </w:pPr>
          </w:p>
        </w:tc>
        <w:tc>
          <w:tcPr>
            <w:tcW w:w="0" w:type="auto"/>
            <w:gridSpan w:val="2"/>
            <w:shd w:val="clear" w:color="auto" w:fill="E0E0E0"/>
            <w:vAlign w:val="center"/>
          </w:tcPr>
          <w:p w14:paraId="0C3E2B09" w14:textId="77777777" w:rsidR="00BF2B9C" w:rsidRPr="00255015" w:rsidRDefault="00BF2B9C" w:rsidP="006D2BB3">
            <w:pPr>
              <w:pStyle w:val="TAH"/>
            </w:pPr>
            <w:r>
              <w:t>2 antenna ports</w:t>
            </w:r>
          </w:p>
        </w:tc>
        <w:tc>
          <w:tcPr>
            <w:tcW w:w="0" w:type="auto"/>
            <w:gridSpan w:val="2"/>
            <w:shd w:val="clear" w:color="auto" w:fill="E0E0E0"/>
            <w:vAlign w:val="center"/>
          </w:tcPr>
          <w:p w14:paraId="4805ABD2" w14:textId="77777777" w:rsidR="00BF2B9C" w:rsidRPr="00255015" w:rsidRDefault="00BF2B9C" w:rsidP="006D2BB3">
            <w:pPr>
              <w:pStyle w:val="TAH"/>
            </w:pPr>
            <w:r>
              <w:t>4 antenna ports</w:t>
            </w:r>
          </w:p>
        </w:tc>
      </w:tr>
      <w:tr w:rsidR="00BF2B9C" w:rsidRPr="000B0C86" w14:paraId="43F9C1DE" w14:textId="77777777" w:rsidTr="003D028C">
        <w:trPr>
          <w:trHeight w:val="111"/>
          <w:jc w:val="center"/>
        </w:trPr>
        <w:tc>
          <w:tcPr>
            <w:tcW w:w="2013" w:type="dxa"/>
            <w:vMerge w:val="restart"/>
            <w:shd w:val="clear" w:color="auto" w:fill="E0E0E0"/>
            <w:vAlign w:val="center"/>
          </w:tcPr>
          <w:p w14:paraId="5EDBD2BA"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32301E89"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7B1035FF" w14:textId="77777777" w:rsidR="00BF2B9C" w:rsidRPr="00255015" w:rsidRDefault="00BF2B9C" w:rsidP="006D2BB3">
            <w:pPr>
              <w:pStyle w:val="TAH"/>
            </w:pPr>
            <w:r>
              <w:t>Max 4 layers</w:t>
            </w:r>
          </w:p>
        </w:tc>
        <w:tc>
          <w:tcPr>
            <w:tcW w:w="0" w:type="auto"/>
            <w:shd w:val="clear" w:color="auto" w:fill="E0E0E0"/>
            <w:vAlign w:val="center"/>
          </w:tcPr>
          <w:p w14:paraId="37F47BBC"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393BBE21" w14:textId="77777777" w:rsidR="00BF2B9C" w:rsidRPr="00255015" w:rsidRDefault="00BF2B9C" w:rsidP="006D2BB3">
            <w:pPr>
              <w:pStyle w:val="TAH"/>
            </w:pPr>
            <w:r w:rsidRPr="00255015">
              <w:t>Max 4 layers</w:t>
            </w:r>
          </w:p>
        </w:tc>
      </w:tr>
      <w:tr w:rsidR="00BF2B9C" w:rsidRPr="000B0C86" w14:paraId="549AA4CA" w14:textId="77777777" w:rsidTr="003D028C">
        <w:trPr>
          <w:trHeight w:val="428"/>
          <w:jc w:val="center"/>
        </w:trPr>
        <w:tc>
          <w:tcPr>
            <w:tcW w:w="2013" w:type="dxa"/>
            <w:vMerge/>
            <w:vAlign w:val="center"/>
          </w:tcPr>
          <w:p w14:paraId="5F8F3F3B" w14:textId="77777777" w:rsidR="00BF2B9C" w:rsidRPr="00255015" w:rsidRDefault="00BF2B9C" w:rsidP="006D2BB3">
            <w:pPr>
              <w:pStyle w:val="TAC"/>
            </w:pPr>
          </w:p>
        </w:tc>
        <w:tc>
          <w:tcPr>
            <w:tcW w:w="0" w:type="auto"/>
            <w:vAlign w:val="center"/>
          </w:tcPr>
          <w:p w14:paraId="1579B59E" w14:textId="77777777" w:rsidR="00BF2B9C" w:rsidRPr="00255015" w:rsidRDefault="00535058" w:rsidP="006D2BB3">
            <w:pPr>
              <w:pStyle w:val="TAC"/>
            </w:pPr>
            <w:r w:rsidRPr="006E3F65">
              <w:rPr>
                <w:noProof/>
                <w:position w:val="-12"/>
                <w:lang w:eastAsia="en-GB"/>
              </w:rPr>
              <w:drawing>
                <wp:inline distT="0" distB="0" distL="0" distR="0" wp14:anchorId="372EFBA3" wp14:editId="207873CF">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939398C"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FF8CA3" wp14:editId="31C32B26">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2361B72F"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275B13CB" wp14:editId="6C13150E">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6BD3B58" w14:textId="77777777" w:rsidR="00BF2B9C" w:rsidRPr="00255015" w:rsidRDefault="00535058" w:rsidP="006D2BB3">
            <w:pPr>
              <w:pStyle w:val="TAC"/>
            </w:pPr>
            <w:r w:rsidRPr="006E3F65">
              <w:rPr>
                <w:noProof/>
                <w:position w:val="-12"/>
                <w:lang w:eastAsia="en-GB"/>
              </w:rPr>
              <w:drawing>
                <wp:inline distT="0" distB="0" distL="0" distR="0" wp14:anchorId="331BB0C6" wp14:editId="48596AFB">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1FD2503" w14:textId="77777777" w:rsidTr="003D028C">
        <w:trPr>
          <w:trHeight w:val="231"/>
          <w:jc w:val="center"/>
        </w:trPr>
        <w:tc>
          <w:tcPr>
            <w:tcW w:w="2013" w:type="dxa"/>
            <w:vAlign w:val="center"/>
          </w:tcPr>
          <w:p w14:paraId="4BB0C31B" w14:textId="77777777" w:rsidR="00BF2B9C" w:rsidRPr="00255015" w:rsidRDefault="00BF2B9C" w:rsidP="006D2BB3">
            <w:pPr>
              <w:pStyle w:val="TAC"/>
            </w:pPr>
            <w:r w:rsidRPr="00255015">
              <w:t>Rank indication</w:t>
            </w:r>
          </w:p>
        </w:tc>
        <w:tc>
          <w:tcPr>
            <w:tcW w:w="0" w:type="auto"/>
            <w:vAlign w:val="center"/>
          </w:tcPr>
          <w:p w14:paraId="5739C7F6" w14:textId="77777777" w:rsidR="00BF2B9C" w:rsidRPr="00255015" w:rsidRDefault="00BF2B9C" w:rsidP="006D2BB3">
            <w:pPr>
              <w:pStyle w:val="TAC"/>
            </w:pPr>
            <w:r w:rsidRPr="00255015">
              <w:t>1</w:t>
            </w:r>
          </w:p>
        </w:tc>
        <w:tc>
          <w:tcPr>
            <w:tcW w:w="0" w:type="auto"/>
            <w:vAlign w:val="center"/>
          </w:tcPr>
          <w:p w14:paraId="5EB90A72" w14:textId="77777777" w:rsidR="00BF2B9C" w:rsidRPr="00255015" w:rsidRDefault="00BF2B9C" w:rsidP="006D2BB3">
            <w:pPr>
              <w:pStyle w:val="TAC"/>
            </w:pPr>
            <w:r w:rsidRPr="00255015">
              <w:t>1</w:t>
            </w:r>
          </w:p>
        </w:tc>
        <w:tc>
          <w:tcPr>
            <w:tcW w:w="0" w:type="auto"/>
            <w:vAlign w:val="center"/>
          </w:tcPr>
          <w:p w14:paraId="7BD2AEB2" w14:textId="77777777" w:rsidR="00BF2B9C" w:rsidRPr="00255015" w:rsidRDefault="00BF2B9C" w:rsidP="006D2BB3">
            <w:pPr>
              <w:pStyle w:val="TAC"/>
            </w:pPr>
            <w:r>
              <w:t>2</w:t>
            </w:r>
          </w:p>
        </w:tc>
        <w:tc>
          <w:tcPr>
            <w:tcW w:w="0" w:type="auto"/>
            <w:vAlign w:val="center"/>
          </w:tcPr>
          <w:p w14:paraId="5C84E975" w14:textId="77777777" w:rsidR="00BF2B9C" w:rsidRPr="00255015" w:rsidRDefault="00BF2B9C" w:rsidP="006D2BB3">
            <w:pPr>
              <w:pStyle w:val="TAC"/>
            </w:pPr>
            <w:r w:rsidRPr="00255015">
              <w:t>2</w:t>
            </w:r>
          </w:p>
        </w:tc>
      </w:tr>
    </w:tbl>
    <w:p w14:paraId="1781D96E" w14:textId="77777777" w:rsidR="007B56F4" w:rsidRDefault="007B56F4" w:rsidP="007B56F4">
      <w:pPr>
        <w:rPr>
          <w:lang w:eastAsia="zh-CN"/>
        </w:rPr>
      </w:pPr>
    </w:p>
    <w:p w14:paraId="6B7F15D1" w14:textId="77777777"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109E4093" w14:textId="77777777" w:rsidTr="003D028C">
        <w:trPr>
          <w:trHeight w:val="105"/>
          <w:jc w:val="center"/>
        </w:trPr>
        <w:tc>
          <w:tcPr>
            <w:tcW w:w="2094" w:type="dxa"/>
            <w:vMerge w:val="restart"/>
            <w:shd w:val="clear" w:color="auto" w:fill="E0E0E0"/>
            <w:vAlign w:val="center"/>
          </w:tcPr>
          <w:p w14:paraId="0574F05C" w14:textId="77777777" w:rsidR="007B56F4" w:rsidRPr="00255015" w:rsidRDefault="007B56F4" w:rsidP="001A1692">
            <w:pPr>
              <w:pStyle w:val="TAH"/>
            </w:pPr>
            <w:r w:rsidRPr="00255015">
              <w:t>Field</w:t>
            </w:r>
          </w:p>
        </w:tc>
        <w:tc>
          <w:tcPr>
            <w:tcW w:w="7761" w:type="dxa"/>
            <w:gridSpan w:val="5"/>
            <w:shd w:val="clear" w:color="auto" w:fill="E0E0E0"/>
            <w:vAlign w:val="center"/>
          </w:tcPr>
          <w:p w14:paraId="7235AF98" w14:textId="77777777" w:rsidR="007B56F4" w:rsidRPr="00255015" w:rsidRDefault="007B56F4" w:rsidP="001A1692">
            <w:pPr>
              <w:pStyle w:val="TAH"/>
            </w:pPr>
            <w:r w:rsidRPr="00255015">
              <w:t>Bit width</w:t>
            </w:r>
          </w:p>
        </w:tc>
      </w:tr>
      <w:tr w:rsidR="007B56F4" w:rsidRPr="000B0C86" w14:paraId="2353F6F9" w14:textId="77777777" w:rsidTr="003D028C">
        <w:trPr>
          <w:trHeight w:val="105"/>
          <w:jc w:val="center"/>
        </w:trPr>
        <w:tc>
          <w:tcPr>
            <w:tcW w:w="2094" w:type="dxa"/>
            <w:vMerge/>
            <w:shd w:val="clear" w:color="auto" w:fill="E0E0E0"/>
            <w:vAlign w:val="center"/>
          </w:tcPr>
          <w:p w14:paraId="221FFFAD" w14:textId="77777777" w:rsidR="007B56F4" w:rsidRPr="00255015" w:rsidRDefault="007B56F4" w:rsidP="001A1692">
            <w:pPr>
              <w:pStyle w:val="TAH"/>
            </w:pPr>
          </w:p>
        </w:tc>
        <w:tc>
          <w:tcPr>
            <w:tcW w:w="3401" w:type="dxa"/>
            <w:gridSpan w:val="2"/>
            <w:shd w:val="clear" w:color="auto" w:fill="E0E0E0"/>
            <w:vAlign w:val="center"/>
          </w:tcPr>
          <w:p w14:paraId="40A05322"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61A21D89"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505304AA" w14:textId="77777777" w:rsidTr="003D028C">
        <w:trPr>
          <w:trHeight w:val="105"/>
          <w:jc w:val="center"/>
        </w:trPr>
        <w:tc>
          <w:tcPr>
            <w:tcW w:w="2094" w:type="dxa"/>
            <w:vMerge/>
            <w:shd w:val="clear" w:color="auto" w:fill="E0E0E0"/>
            <w:vAlign w:val="center"/>
          </w:tcPr>
          <w:p w14:paraId="67367F01" w14:textId="77777777" w:rsidR="007B56F4" w:rsidRPr="00255015" w:rsidRDefault="007B56F4" w:rsidP="001A1692">
            <w:pPr>
              <w:pStyle w:val="TAH"/>
            </w:pPr>
          </w:p>
        </w:tc>
        <w:tc>
          <w:tcPr>
            <w:tcW w:w="1849" w:type="dxa"/>
            <w:shd w:val="clear" w:color="auto" w:fill="E0E0E0"/>
            <w:vAlign w:val="center"/>
          </w:tcPr>
          <w:p w14:paraId="30B32D52"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64DE621A"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2666BF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6E47D6F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550F8AF7"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5D968C29" w14:textId="77777777" w:rsidTr="003D028C">
        <w:trPr>
          <w:jc w:val="center"/>
        </w:trPr>
        <w:tc>
          <w:tcPr>
            <w:tcW w:w="2094" w:type="dxa"/>
            <w:vAlign w:val="center"/>
          </w:tcPr>
          <w:p w14:paraId="1BE6CCEB" w14:textId="77777777" w:rsidR="007B56F4" w:rsidRPr="00255015" w:rsidRDefault="007B56F4" w:rsidP="001A1692">
            <w:pPr>
              <w:pStyle w:val="TAC"/>
            </w:pPr>
            <w:r>
              <w:rPr>
                <w:rFonts w:hint="eastAsia"/>
                <w:lang w:eastAsia="zh-CN"/>
              </w:rPr>
              <w:t>CRI</w:t>
            </w:r>
          </w:p>
        </w:tc>
        <w:tc>
          <w:tcPr>
            <w:tcW w:w="1849" w:type="dxa"/>
            <w:vAlign w:val="center"/>
          </w:tcPr>
          <w:p w14:paraId="00502113" w14:textId="77777777" w:rsidR="007B56F4" w:rsidRPr="00255015" w:rsidRDefault="00535058" w:rsidP="001A1692">
            <w:pPr>
              <w:pStyle w:val="TAC"/>
            </w:pPr>
            <w:r w:rsidRPr="00D81EC5">
              <w:rPr>
                <w:noProof/>
                <w:position w:val="-12"/>
                <w:lang w:eastAsia="en-GB"/>
              </w:rPr>
              <w:drawing>
                <wp:inline distT="0" distB="0" distL="0" distR="0" wp14:anchorId="2969EADD" wp14:editId="5F63E54B">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1D11973E" w14:textId="77777777" w:rsidR="007B56F4" w:rsidRPr="00255015" w:rsidRDefault="00535058" w:rsidP="001A1692">
            <w:pPr>
              <w:pStyle w:val="TAC"/>
            </w:pPr>
            <w:r w:rsidRPr="00D81EC5">
              <w:rPr>
                <w:noProof/>
                <w:position w:val="-12"/>
                <w:lang w:eastAsia="en-GB"/>
              </w:rPr>
              <w:drawing>
                <wp:inline distT="0" distB="0" distL="0" distR="0" wp14:anchorId="16605341" wp14:editId="08669266">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46E3E7FC" w14:textId="77777777" w:rsidR="007B56F4" w:rsidRPr="00255015" w:rsidRDefault="00535058" w:rsidP="001A1692">
            <w:pPr>
              <w:pStyle w:val="TAC"/>
            </w:pPr>
            <w:r w:rsidRPr="00D81EC5">
              <w:rPr>
                <w:noProof/>
                <w:position w:val="-12"/>
                <w:lang w:eastAsia="en-GB"/>
              </w:rPr>
              <w:drawing>
                <wp:inline distT="0" distB="0" distL="0" distR="0" wp14:anchorId="620B05DB" wp14:editId="5BEC823E">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30479B32" w14:textId="77777777" w:rsidR="007B56F4" w:rsidRPr="00255015" w:rsidRDefault="00535058" w:rsidP="001A1692">
            <w:pPr>
              <w:pStyle w:val="TAC"/>
            </w:pPr>
            <w:r w:rsidRPr="00D81EC5">
              <w:rPr>
                <w:noProof/>
                <w:position w:val="-12"/>
                <w:lang w:eastAsia="en-GB"/>
              </w:rPr>
              <w:drawing>
                <wp:inline distT="0" distB="0" distL="0" distR="0" wp14:anchorId="1B4D5CA4" wp14:editId="01E7CA70">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46198F2D" w14:textId="77777777" w:rsidR="007B56F4" w:rsidRPr="00255015" w:rsidRDefault="00535058" w:rsidP="001A1692">
            <w:pPr>
              <w:pStyle w:val="TAC"/>
            </w:pPr>
            <w:r w:rsidRPr="00D81EC5">
              <w:rPr>
                <w:noProof/>
                <w:position w:val="-12"/>
                <w:lang w:eastAsia="en-GB"/>
              </w:rPr>
              <w:drawing>
                <wp:inline distT="0" distB="0" distL="0" distR="0" wp14:anchorId="344DC969" wp14:editId="273486C2">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214DBEF4" w14:textId="77777777" w:rsidTr="003D028C">
        <w:trPr>
          <w:trHeight w:val="424"/>
          <w:jc w:val="center"/>
        </w:trPr>
        <w:tc>
          <w:tcPr>
            <w:tcW w:w="2094" w:type="dxa"/>
            <w:vAlign w:val="center"/>
          </w:tcPr>
          <w:p w14:paraId="738BE06D" w14:textId="77777777" w:rsidR="007B56F4" w:rsidRPr="00255015" w:rsidRDefault="007B56F4" w:rsidP="001A1692">
            <w:pPr>
              <w:pStyle w:val="TAC"/>
            </w:pPr>
            <w:r w:rsidRPr="00255015">
              <w:t>Rank indication</w:t>
            </w:r>
          </w:p>
        </w:tc>
        <w:tc>
          <w:tcPr>
            <w:tcW w:w="1849" w:type="dxa"/>
            <w:vAlign w:val="center"/>
          </w:tcPr>
          <w:p w14:paraId="582DA624" w14:textId="77777777" w:rsidR="007B56F4" w:rsidRPr="00255015" w:rsidRDefault="007B56F4" w:rsidP="001A1692">
            <w:pPr>
              <w:pStyle w:val="TAC"/>
            </w:pPr>
            <w:r>
              <w:rPr>
                <w:rFonts w:hint="eastAsia"/>
                <w:lang w:eastAsia="zh-CN"/>
              </w:rPr>
              <w:t>1</w:t>
            </w:r>
          </w:p>
        </w:tc>
        <w:tc>
          <w:tcPr>
            <w:tcW w:w="1552" w:type="dxa"/>
            <w:vAlign w:val="center"/>
          </w:tcPr>
          <w:p w14:paraId="6A4B8652" w14:textId="77777777" w:rsidR="007B56F4" w:rsidRPr="00255015" w:rsidRDefault="007B56F4" w:rsidP="001A1692">
            <w:pPr>
              <w:pStyle w:val="TAC"/>
            </w:pPr>
            <w:r>
              <w:rPr>
                <w:rFonts w:hint="eastAsia"/>
                <w:lang w:eastAsia="zh-CN"/>
              </w:rPr>
              <w:t>2</w:t>
            </w:r>
          </w:p>
        </w:tc>
        <w:tc>
          <w:tcPr>
            <w:tcW w:w="1559" w:type="dxa"/>
            <w:vAlign w:val="center"/>
          </w:tcPr>
          <w:p w14:paraId="6E6CF06C" w14:textId="77777777" w:rsidR="007B56F4" w:rsidRPr="00255015" w:rsidRDefault="007B56F4" w:rsidP="001A1692">
            <w:pPr>
              <w:pStyle w:val="TAC"/>
            </w:pPr>
            <w:r>
              <w:rPr>
                <w:rFonts w:hint="eastAsia"/>
                <w:lang w:eastAsia="zh-CN"/>
              </w:rPr>
              <w:t>1</w:t>
            </w:r>
          </w:p>
        </w:tc>
        <w:tc>
          <w:tcPr>
            <w:tcW w:w="1512" w:type="dxa"/>
            <w:vAlign w:val="center"/>
          </w:tcPr>
          <w:p w14:paraId="64504A01" w14:textId="77777777" w:rsidR="007B56F4" w:rsidRPr="00255015" w:rsidRDefault="007B56F4" w:rsidP="001A1692">
            <w:pPr>
              <w:pStyle w:val="TAC"/>
            </w:pPr>
            <w:r>
              <w:rPr>
                <w:rFonts w:hint="eastAsia"/>
                <w:lang w:eastAsia="zh-CN"/>
              </w:rPr>
              <w:t>2</w:t>
            </w:r>
          </w:p>
        </w:tc>
        <w:tc>
          <w:tcPr>
            <w:tcW w:w="0" w:type="auto"/>
            <w:vAlign w:val="center"/>
          </w:tcPr>
          <w:p w14:paraId="7734026B" w14:textId="77777777" w:rsidR="007B56F4" w:rsidRPr="00255015" w:rsidRDefault="007B56F4" w:rsidP="001A1692">
            <w:pPr>
              <w:pStyle w:val="TAC"/>
              <w:rPr>
                <w:lang w:eastAsia="zh-CN"/>
              </w:rPr>
            </w:pPr>
            <w:r>
              <w:rPr>
                <w:rFonts w:hint="eastAsia"/>
                <w:lang w:eastAsia="zh-CN"/>
              </w:rPr>
              <w:t>3</w:t>
            </w:r>
          </w:p>
        </w:tc>
      </w:tr>
      <w:tr w:rsidR="007B56F4" w:rsidRPr="000B0C86" w14:paraId="08A5E433" w14:textId="77777777" w:rsidTr="003D028C">
        <w:trPr>
          <w:trHeight w:val="424"/>
          <w:jc w:val="center"/>
        </w:trPr>
        <w:tc>
          <w:tcPr>
            <w:tcW w:w="2094" w:type="dxa"/>
            <w:vAlign w:val="center"/>
          </w:tcPr>
          <w:p w14:paraId="3EA368B0" w14:textId="77777777" w:rsidR="007B56F4" w:rsidRPr="00255015" w:rsidRDefault="007B56F4" w:rsidP="001A1692">
            <w:pPr>
              <w:pStyle w:val="TAC"/>
            </w:pPr>
            <w:r w:rsidRPr="00ED590A">
              <w:t>Precoder type indication</w:t>
            </w:r>
          </w:p>
        </w:tc>
        <w:tc>
          <w:tcPr>
            <w:tcW w:w="1849" w:type="dxa"/>
            <w:vAlign w:val="center"/>
          </w:tcPr>
          <w:p w14:paraId="1DF3FDCF" w14:textId="77777777" w:rsidR="007B56F4" w:rsidRDefault="007B56F4" w:rsidP="001A1692">
            <w:pPr>
              <w:pStyle w:val="TAC"/>
              <w:rPr>
                <w:lang w:eastAsia="zh-CN"/>
              </w:rPr>
            </w:pPr>
            <w:r>
              <w:rPr>
                <w:rFonts w:hint="eastAsia"/>
                <w:lang w:eastAsia="zh-CN"/>
              </w:rPr>
              <w:t>1</w:t>
            </w:r>
          </w:p>
        </w:tc>
        <w:tc>
          <w:tcPr>
            <w:tcW w:w="1552" w:type="dxa"/>
            <w:vAlign w:val="center"/>
          </w:tcPr>
          <w:p w14:paraId="345CA7D2" w14:textId="77777777" w:rsidR="007B56F4" w:rsidRDefault="007B56F4" w:rsidP="001A1692">
            <w:pPr>
              <w:pStyle w:val="TAC"/>
              <w:rPr>
                <w:lang w:eastAsia="zh-CN"/>
              </w:rPr>
            </w:pPr>
            <w:r>
              <w:rPr>
                <w:rFonts w:hint="eastAsia"/>
                <w:lang w:eastAsia="zh-CN"/>
              </w:rPr>
              <w:t>1</w:t>
            </w:r>
          </w:p>
        </w:tc>
        <w:tc>
          <w:tcPr>
            <w:tcW w:w="1559" w:type="dxa"/>
            <w:vAlign w:val="center"/>
          </w:tcPr>
          <w:p w14:paraId="619EF0EA"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298D21BE"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26543C9C" w14:textId="77777777" w:rsidR="007B56F4" w:rsidRPr="00255015" w:rsidRDefault="007B56F4" w:rsidP="001A1692">
            <w:pPr>
              <w:pStyle w:val="TAC"/>
              <w:rPr>
                <w:lang w:eastAsia="zh-CN"/>
              </w:rPr>
            </w:pPr>
            <w:r>
              <w:rPr>
                <w:rFonts w:hint="eastAsia"/>
                <w:lang w:eastAsia="zh-CN"/>
              </w:rPr>
              <w:t>1</w:t>
            </w:r>
          </w:p>
        </w:tc>
      </w:tr>
    </w:tbl>
    <w:p w14:paraId="5F301C7E" w14:textId="77777777" w:rsidR="00A023CB" w:rsidRDefault="00A023CB" w:rsidP="00A023CB"/>
    <w:p w14:paraId="53C1EECE" w14:textId="77777777"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1F3374A" w14:textId="77777777"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7C43544B" w14:textId="77777777" w:rsidTr="003D028C">
        <w:trPr>
          <w:trHeight w:val="106"/>
          <w:jc w:val="center"/>
        </w:trPr>
        <w:tc>
          <w:tcPr>
            <w:tcW w:w="3407" w:type="dxa"/>
            <w:vMerge w:val="restart"/>
            <w:shd w:val="clear" w:color="auto" w:fill="E0E0E0"/>
            <w:vAlign w:val="center"/>
          </w:tcPr>
          <w:p w14:paraId="7A9D05A5" w14:textId="77777777" w:rsidR="00A023CB" w:rsidRPr="00290CB4" w:rsidRDefault="00A023CB" w:rsidP="0074564D">
            <w:pPr>
              <w:pStyle w:val="TAH"/>
            </w:pPr>
            <w:r w:rsidRPr="00290CB4">
              <w:t>Field</w:t>
            </w:r>
          </w:p>
        </w:tc>
        <w:tc>
          <w:tcPr>
            <w:tcW w:w="4683" w:type="dxa"/>
            <w:gridSpan w:val="3"/>
            <w:shd w:val="clear" w:color="auto" w:fill="E0E0E0"/>
            <w:vAlign w:val="center"/>
          </w:tcPr>
          <w:p w14:paraId="74EE7D21" w14:textId="77777777" w:rsidR="00A023CB" w:rsidRPr="00290CB4" w:rsidRDefault="00A023CB" w:rsidP="0074564D">
            <w:pPr>
              <w:pStyle w:val="TAH"/>
            </w:pPr>
            <w:r w:rsidRPr="00290CB4">
              <w:t>Bit width</w:t>
            </w:r>
          </w:p>
        </w:tc>
      </w:tr>
      <w:tr w:rsidR="00A023CB" w:rsidRPr="00290CB4" w14:paraId="5030394A" w14:textId="77777777" w:rsidTr="003D028C">
        <w:trPr>
          <w:trHeight w:val="106"/>
          <w:jc w:val="center"/>
        </w:trPr>
        <w:tc>
          <w:tcPr>
            <w:tcW w:w="3407" w:type="dxa"/>
            <w:vMerge/>
            <w:shd w:val="clear" w:color="auto" w:fill="E0E0E0"/>
            <w:vAlign w:val="center"/>
          </w:tcPr>
          <w:p w14:paraId="3E05C472" w14:textId="77777777" w:rsidR="00A023CB" w:rsidRPr="00290CB4" w:rsidRDefault="00A023CB" w:rsidP="0074564D">
            <w:pPr>
              <w:pStyle w:val="TAH"/>
            </w:pPr>
          </w:p>
        </w:tc>
        <w:tc>
          <w:tcPr>
            <w:tcW w:w="1598" w:type="dxa"/>
            <w:shd w:val="clear" w:color="auto" w:fill="E0E0E0"/>
            <w:vAlign w:val="center"/>
          </w:tcPr>
          <w:p w14:paraId="7E4E2559"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16FBC2AB"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5367CCFF" w14:textId="77777777" w:rsidR="00A023CB" w:rsidRPr="00290CB4" w:rsidRDefault="00A023CB" w:rsidP="0074564D">
            <w:pPr>
              <w:pStyle w:val="TAH"/>
              <w:rPr>
                <w:lang w:eastAsia="zh-CN"/>
              </w:rPr>
            </w:pPr>
            <w:r>
              <w:rPr>
                <w:rFonts w:hint="eastAsia"/>
                <w:lang w:eastAsia="zh-CN"/>
              </w:rPr>
              <w:t>K = 5 to K = 8</w:t>
            </w:r>
          </w:p>
        </w:tc>
      </w:tr>
      <w:tr w:rsidR="00A023CB" w:rsidRPr="00290CB4" w14:paraId="0BD96AF4" w14:textId="77777777" w:rsidTr="003D028C">
        <w:trPr>
          <w:trHeight w:val="224"/>
          <w:jc w:val="center"/>
        </w:trPr>
        <w:tc>
          <w:tcPr>
            <w:tcW w:w="3407" w:type="dxa"/>
            <w:shd w:val="clear" w:color="auto" w:fill="auto"/>
            <w:vAlign w:val="center"/>
          </w:tcPr>
          <w:p w14:paraId="65129FE0"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168C45F8"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1E64FCA9"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233D9066" w14:textId="77777777" w:rsidR="00A023CB" w:rsidRPr="00290CB4" w:rsidRDefault="00A023CB" w:rsidP="0074564D">
            <w:pPr>
              <w:pStyle w:val="TAC"/>
              <w:rPr>
                <w:lang w:eastAsia="zh-CN"/>
              </w:rPr>
            </w:pPr>
            <w:r>
              <w:rPr>
                <w:rFonts w:hint="eastAsia"/>
                <w:lang w:eastAsia="zh-CN"/>
              </w:rPr>
              <w:t>3</w:t>
            </w:r>
          </w:p>
        </w:tc>
      </w:tr>
    </w:tbl>
    <w:p w14:paraId="2EE8DA93" w14:textId="77777777" w:rsidR="00544502" w:rsidRDefault="00544502" w:rsidP="00544502">
      <w:pPr>
        <w:rPr>
          <w:lang w:eastAsia="zh-CN"/>
        </w:rPr>
      </w:pPr>
    </w:p>
    <w:p w14:paraId="3615FB44" w14:textId="77777777"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4552C95" w14:textId="77777777"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529C118A" w14:textId="77777777"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70E317DF" w14:textId="77777777" w:rsidTr="003D028C">
        <w:trPr>
          <w:trHeight w:val="449"/>
          <w:jc w:val="center"/>
        </w:trPr>
        <w:tc>
          <w:tcPr>
            <w:tcW w:w="2013" w:type="dxa"/>
            <w:vMerge w:val="restart"/>
            <w:shd w:val="clear" w:color="auto" w:fill="E0E0E0"/>
            <w:vAlign w:val="center"/>
          </w:tcPr>
          <w:p w14:paraId="4859CAED" w14:textId="77777777" w:rsidR="00544502" w:rsidRPr="00466738" w:rsidRDefault="00544502" w:rsidP="00967D18">
            <w:pPr>
              <w:pStyle w:val="TAH"/>
            </w:pPr>
            <w:r w:rsidRPr="00466738">
              <w:t>Field</w:t>
            </w:r>
          </w:p>
        </w:tc>
        <w:tc>
          <w:tcPr>
            <w:tcW w:w="3440" w:type="dxa"/>
            <w:gridSpan w:val="2"/>
            <w:shd w:val="clear" w:color="auto" w:fill="E0E0E0"/>
            <w:vAlign w:val="center"/>
          </w:tcPr>
          <w:p w14:paraId="37CAC03D"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DAB57" w14:textId="77777777" w:rsidR="00544502" w:rsidRPr="00466738" w:rsidRDefault="00544502" w:rsidP="00967D18">
            <w:pPr>
              <w:pStyle w:val="TAH"/>
            </w:pPr>
            <w:r w:rsidRPr="00466738">
              <w:t>Bit width</w:t>
            </w:r>
          </w:p>
        </w:tc>
      </w:tr>
      <w:tr w:rsidR="00544502" w:rsidRPr="00466738" w14:paraId="30288165" w14:textId="77777777" w:rsidTr="003D028C">
        <w:trPr>
          <w:trHeight w:val="111"/>
          <w:jc w:val="center"/>
        </w:trPr>
        <w:tc>
          <w:tcPr>
            <w:tcW w:w="2013" w:type="dxa"/>
            <w:vMerge/>
            <w:shd w:val="clear" w:color="auto" w:fill="E0E0E0"/>
            <w:vAlign w:val="center"/>
          </w:tcPr>
          <w:p w14:paraId="5317BC2C" w14:textId="77777777" w:rsidR="00544502" w:rsidRPr="00466738" w:rsidRDefault="00544502" w:rsidP="00967D18">
            <w:pPr>
              <w:pStyle w:val="TAH"/>
            </w:pPr>
          </w:p>
        </w:tc>
        <w:tc>
          <w:tcPr>
            <w:tcW w:w="0" w:type="auto"/>
            <w:gridSpan w:val="2"/>
            <w:shd w:val="clear" w:color="auto" w:fill="E0E0E0"/>
            <w:vAlign w:val="center"/>
          </w:tcPr>
          <w:p w14:paraId="509ACF0E"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5E063B94" w14:textId="77777777" w:rsidR="00544502" w:rsidRPr="00466738" w:rsidRDefault="00544502" w:rsidP="00967D18">
            <w:pPr>
              <w:pStyle w:val="TAH"/>
            </w:pPr>
            <w:r w:rsidRPr="00466738">
              <w:t>4 antenna ports</w:t>
            </w:r>
          </w:p>
        </w:tc>
      </w:tr>
      <w:tr w:rsidR="00544502" w:rsidRPr="00466738" w14:paraId="1E57A3A0" w14:textId="77777777" w:rsidTr="003D028C">
        <w:trPr>
          <w:trHeight w:val="111"/>
          <w:jc w:val="center"/>
        </w:trPr>
        <w:tc>
          <w:tcPr>
            <w:tcW w:w="2013" w:type="dxa"/>
            <w:vMerge w:val="restart"/>
            <w:shd w:val="clear" w:color="auto" w:fill="E0E0E0"/>
            <w:vAlign w:val="center"/>
          </w:tcPr>
          <w:p w14:paraId="1CF8D75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116AABD5" w14:textId="77777777" w:rsidR="00544502" w:rsidRPr="00466738" w:rsidRDefault="00544502" w:rsidP="00967D18">
            <w:pPr>
              <w:pStyle w:val="TAH"/>
            </w:pPr>
            <w:r w:rsidRPr="00466738">
              <w:t>Max 1 or 2 layers</w:t>
            </w:r>
          </w:p>
        </w:tc>
        <w:tc>
          <w:tcPr>
            <w:tcW w:w="0" w:type="auto"/>
            <w:shd w:val="clear" w:color="auto" w:fill="E0E0E0"/>
            <w:vAlign w:val="center"/>
          </w:tcPr>
          <w:p w14:paraId="444EC1D3" w14:textId="77777777" w:rsidR="00544502" w:rsidRPr="00466738" w:rsidRDefault="00544502" w:rsidP="00967D18">
            <w:pPr>
              <w:pStyle w:val="TAH"/>
            </w:pPr>
            <w:r w:rsidRPr="00466738">
              <w:t>Max 4 layers</w:t>
            </w:r>
          </w:p>
        </w:tc>
        <w:tc>
          <w:tcPr>
            <w:tcW w:w="0" w:type="auto"/>
            <w:shd w:val="clear" w:color="auto" w:fill="E0E0E0"/>
            <w:vAlign w:val="center"/>
          </w:tcPr>
          <w:p w14:paraId="1C6EA561" w14:textId="77777777" w:rsidR="00544502" w:rsidRPr="00466738" w:rsidRDefault="00544502" w:rsidP="00967D18">
            <w:pPr>
              <w:pStyle w:val="TAH"/>
            </w:pPr>
            <w:r w:rsidRPr="00466738">
              <w:t>Max 1 or 2 layers</w:t>
            </w:r>
          </w:p>
        </w:tc>
        <w:tc>
          <w:tcPr>
            <w:tcW w:w="0" w:type="auto"/>
            <w:shd w:val="clear" w:color="auto" w:fill="E0E0E0"/>
            <w:vAlign w:val="center"/>
          </w:tcPr>
          <w:p w14:paraId="5BCB3907" w14:textId="77777777" w:rsidR="00544502" w:rsidRPr="00466738" w:rsidRDefault="00544502" w:rsidP="00967D18">
            <w:pPr>
              <w:pStyle w:val="TAH"/>
            </w:pPr>
            <w:r w:rsidRPr="00466738">
              <w:t>Max 4 layers</w:t>
            </w:r>
          </w:p>
        </w:tc>
      </w:tr>
      <w:tr w:rsidR="00544502" w:rsidRPr="00466738" w14:paraId="057845AE" w14:textId="77777777" w:rsidTr="003D028C">
        <w:trPr>
          <w:trHeight w:val="428"/>
          <w:jc w:val="center"/>
        </w:trPr>
        <w:tc>
          <w:tcPr>
            <w:tcW w:w="2013" w:type="dxa"/>
            <w:vMerge/>
            <w:vAlign w:val="center"/>
          </w:tcPr>
          <w:p w14:paraId="232D020D" w14:textId="77777777" w:rsidR="00544502" w:rsidRPr="00466738" w:rsidRDefault="00544502" w:rsidP="00967D18">
            <w:pPr>
              <w:pStyle w:val="TAC"/>
            </w:pPr>
          </w:p>
        </w:tc>
        <w:tc>
          <w:tcPr>
            <w:tcW w:w="0" w:type="auto"/>
            <w:vAlign w:val="center"/>
          </w:tcPr>
          <w:p w14:paraId="10B466CC" w14:textId="77777777" w:rsidR="00544502" w:rsidRPr="00466738" w:rsidRDefault="000429A3" w:rsidP="00967D18">
            <w:pPr>
              <w:pStyle w:val="TAC"/>
            </w:pPr>
            <w:r>
              <w:rPr>
                <w:position w:val="-12"/>
              </w:rPr>
              <w:pict w14:anchorId="25228124">
                <v:shape id="_x0000_i2996" type="#_x0000_t75" style="width:46.9pt;height:16.75pt">
                  <v:imagedata r:id="rId551" o:title=""/>
                </v:shape>
              </w:pict>
            </w:r>
          </w:p>
        </w:tc>
        <w:tc>
          <w:tcPr>
            <w:tcW w:w="0" w:type="auto"/>
            <w:vAlign w:val="center"/>
          </w:tcPr>
          <w:p w14:paraId="73D84AD1" w14:textId="77777777" w:rsidR="00544502" w:rsidRPr="00466738" w:rsidRDefault="000429A3" w:rsidP="00967D18">
            <w:pPr>
              <w:pStyle w:val="TAC"/>
              <w:rPr>
                <w:noProof/>
                <w:position w:val="-12"/>
                <w:lang w:val="en-US" w:eastAsia="zh-CN"/>
              </w:rPr>
            </w:pPr>
            <w:r>
              <w:rPr>
                <w:position w:val="-12"/>
              </w:rPr>
              <w:pict w14:anchorId="37C1128D">
                <v:shape id="_x0000_i2997" type="#_x0000_t75" style="width:46.9pt;height:16.75pt">
                  <v:imagedata r:id="rId551" o:title=""/>
                </v:shape>
              </w:pict>
            </w:r>
          </w:p>
        </w:tc>
        <w:tc>
          <w:tcPr>
            <w:tcW w:w="0" w:type="auto"/>
            <w:vAlign w:val="center"/>
          </w:tcPr>
          <w:p w14:paraId="4BBB224B" w14:textId="77777777" w:rsidR="00544502" w:rsidRPr="00466738" w:rsidRDefault="000429A3" w:rsidP="00967D18">
            <w:pPr>
              <w:pStyle w:val="TAC"/>
              <w:rPr>
                <w:noProof/>
                <w:position w:val="-12"/>
                <w:lang w:val="en-US" w:eastAsia="zh-CN"/>
              </w:rPr>
            </w:pPr>
            <w:r>
              <w:rPr>
                <w:position w:val="-12"/>
              </w:rPr>
              <w:pict w14:anchorId="04F18836">
                <v:shape id="_x0000_i2998" type="#_x0000_t75" style="width:46.9pt;height:16.75pt">
                  <v:imagedata r:id="rId551" o:title=""/>
                </v:shape>
              </w:pict>
            </w:r>
          </w:p>
        </w:tc>
        <w:tc>
          <w:tcPr>
            <w:tcW w:w="0" w:type="auto"/>
            <w:vAlign w:val="center"/>
          </w:tcPr>
          <w:p w14:paraId="651F8683" w14:textId="77777777" w:rsidR="00544502" w:rsidRPr="00466738" w:rsidRDefault="000429A3" w:rsidP="00967D18">
            <w:pPr>
              <w:pStyle w:val="TAC"/>
            </w:pPr>
            <w:r>
              <w:rPr>
                <w:position w:val="-12"/>
              </w:rPr>
              <w:pict w14:anchorId="4103430E">
                <v:shape id="_x0000_i2999" type="#_x0000_t75" style="width:46.9pt;height:16.75pt">
                  <v:imagedata r:id="rId551" o:title=""/>
                </v:shape>
              </w:pict>
            </w:r>
          </w:p>
        </w:tc>
      </w:tr>
      <w:tr w:rsidR="00544502" w:rsidRPr="00466738" w14:paraId="4C8BCE5D" w14:textId="77777777" w:rsidTr="003D028C">
        <w:trPr>
          <w:trHeight w:val="231"/>
          <w:jc w:val="center"/>
        </w:trPr>
        <w:tc>
          <w:tcPr>
            <w:tcW w:w="2013" w:type="dxa"/>
            <w:vAlign w:val="center"/>
          </w:tcPr>
          <w:p w14:paraId="7215E1E0" w14:textId="77777777" w:rsidR="00544502" w:rsidRPr="00466738" w:rsidRDefault="00544502" w:rsidP="00967D18">
            <w:pPr>
              <w:pStyle w:val="TAC"/>
            </w:pPr>
            <w:r w:rsidRPr="00466738">
              <w:t>Rank indication</w:t>
            </w:r>
          </w:p>
        </w:tc>
        <w:tc>
          <w:tcPr>
            <w:tcW w:w="0" w:type="auto"/>
            <w:vAlign w:val="center"/>
          </w:tcPr>
          <w:p w14:paraId="4C873B05" w14:textId="77777777" w:rsidR="00544502" w:rsidRPr="00466738" w:rsidRDefault="00544502" w:rsidP="00967D18">
            <w:pPr>
              <w:pStyle w:val="TAC"/>
            </w:pPr>
            <w:r w:rsidRPr="00466738">
              <w:t>1</w:t>
            </w:r>
          </w:p>
        </w:tc>
        <w:tc>
          <w:tcPr>
            <w:tcW w:w="0" w:type="auto"/>
            <w:vAlign w:val="center"/>
          </w:tcPr>
          <w:p w14:paraId="7AF01757" w14:textId="77777777" w:rsidR="00544502" w:rsidRPr="00466738" w:rsidRDefault="00544502" w:rsidP="00967D18">
            <w:pPr>
              <w:pStyle w:val="TAC"/>
            </w:pPr>
            <w:r w:rsidRPr="00466738">
              <w:t>1</w:t>
            </w:r>
          </w:p>
        </w:tc>
        <w:tc>
          <w:tcPr>
            <w:tcW w:w="0" w:type="auto"/>
            <w:vAlign w:val="center"/>
          </w:tcPr>
          <w:p w14:paraId="67BC4D5A" w14:textId="77777777" w:rsidR="00544502" w:rsidRPr="00466738" w:rsidRDefault="00544502" w:rsidP="00967D18">
            <w:pPr>
              <w:pStyle w:val="TAC"/>
            </w:pPr>
            <w:r w:rsidRPr="00466738">
              <w:t>2</w:t>
            </w:r>
          </w:p>
        </w:tc>
        <w:tc>
          <w:tcPr>
            <w:tcW w:w="0" w:type="auto"/>
            <w:vAlign w:val="center"/>
          </w:tcPr>
          <w:p w14:paraId="3DF07380" w14:textId="77777777" w:rsidR="00544502" w:rsidRPr="00466738" w:rsidRDefault="00544502" w:rsidP="00967D18">
            <w:pPr>
              <w:pStyle w:val="TAC"/>
            </w:pPr>
            <w:r w:rsidRPr="00466738">
              <w:t>2</w:t>
            </w:r>
          </w:p>
        </w:tc>
      </w:tr>
    </w:tbl>
    <w:p w14:paraId="2A78AFF6" w14:textId="77777777" w:rsidR="00544502" w:rsidRDefault="00544502" w:rsidP="00544502">
      <w:pPr>
        <w:rPr>
          <w:lang w:eastAsia="zh-CN"/>
        </w:rPr>
      </w:pPr>
    </w:p>
    <w:p w14:paraId="7303329A" w14:textId="77777777"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3E0246A3" w14:textId="77777777" w:rsidTr="003D028C">
        <w:trPr>
          <w:trHeight w:val="105"/>
          <w:jc w:val="center"/>
        </w:trPr>
        <w:tc>
          <w:tcPr>
            <w:tcW w:w="2094" w:type="dxa"/>
            <w:vMerge w:val="restart"/>
            <w:shd w:val="clear" w:color="auto" w:fill="E0E0E0"/>
            <w:vAlign w:val="center"/>
          </w:tcPr>
          <w:p w14:paraId="5CB92DA9" w14:textId="77777777" w:rsidR="00544502" w:rsidRPr="00466738" w:rsidRDefault="00544502" w:rsidP="00967D18">
            <w:pPr>
              <w:pStyle w:val="TAH"/>
            </w:pPr>
            <w:r w:rsidRPr="00466738">
              <w:t>Field</w:t>
            </w:r>
          </w:p>
        </w:tc>
        <w:tc>
          <w:tcPr>
            <w:tcW w:w="7761" w:type="dxa"/>
            <w:gridSpan w:val="5"/>
            <w:shd w:val="clear" w:color="auto" w:fill="E0E0E0"/>
            <w:vAlign w:val="center"/>
          </w:tcPr>
          <w:p w14:paraId="4719A601" w14:textId="77777777" w:rsidR="00544502" w:rsidRPr="00466738" w:rsidRDefault="00544502" w:rsidP="00967D18">
            <w:pPr>
              <w:pStyle w:val="TAH"/>
            </w:pPr>
            <w:r w:rsidRPr="00466738">
              <w:t>Bit width</w:t>
            </w:r>
          </w:p>
        </w:tc>
      </w:tr>
      <w:tr w:rsidR="00544502" w:rsidRPr="00466738" w14:paraId="50B81AE2" w14:textId="77777777" w:rsidTr="003D028C">
        <w:trPr>
          <w:trHeight w:val="105"/>
          <w:jc w:val="center"/>
        </w:trPr>
        <w:tc>
          <w:tcPr>
            <w:tcW w:w="2094" w:type="dxa"/>
            <w:vMerge/>
            <w:shd w:val="clear" w:color="auto" w:fill="E0E0E0"/>
            <w:vAlign w:val="center"/>
          </w:tcPr>
          <w:p w14:paraId="785C9F9F" w14:textId="77777777" w:rsidR="00544502" w:rsidRPr="00466738" w:rsidRDefault="00544502" w:rsidP="00967D18">
            <w:pPr>
              <w:pStyle w:val="TAH"/>
            </w:pPr>
          </w:p>
        </w:tc>
        <w:tc>
          <w:tcPr>
            <w:tcW w:w="3401" w:type="dxa"/>
            <w:gridSpan w:val="2"/>
            <w:shd w:val="clear" w:color="auto" w:fill="E0E0E0"/>
            <w:vAlign w:val="center"/>
          </w:tcPr>
          <w:p w14:paraId="146490BF"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7111BE22"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67A1E821" w14:textId="77777777" w:rsidTr="003D028C">
        <w:trPr>
          <w:trHeight w:val="105"/>
          <w:jc w:val="center"/>
        </w:trPr>
        <w:tc>
          <w:tcPr>
            <w:tcW w:w="2094" w:type="dxa"/>
            <w:vMerge/>
            <w:shd w:val="clear" w:color="auto" w:fill="E0E0E0"/>
            <w:vAlign w:val="center"/>
          </w:tcPr>
          <w:p w14:paraId="41EC25BF" w14:textId="77777777" w:rsidR="00544502" w:rsidRPr="00466738" w:rsidRDefault="00544502" w:rsidP="00967D18">
            <w:pPr>
              <w:pStyle w:val="TAH"/>
            </w:pPr>
          </w:p>
        </w:tc>
        <w:tc>
          <w:tcPr>
            <w:tcW w:w="1849" w:type="dxa"/>
            <w:shd w:val="clear" w:color="auto" w:fill="E0E0E0"/>
            <w:vAlign w:val="center"/>
          </w:tcPr>
          <w:p w14:paraId="1B70DB78" w14:textId="77777777" w:rsidR="00544502" w:rsidRPr="00466738" w:rsidRDefault="00544502" w:rsidP="00967D18">
            <w:pPr>
              <w:pStyle w:val="TAH"/>
            </w:pPr>
            <w:r w:rsidRPr="00466738">
              <w:t>Max 1 or 2 layers</w:t>
            </w:r>
          </w:p>
        </w:tc>
        <w:tc>
          <w:tcPr>
            <w:tcW w:w="1552" w:type="dxa"/>
            <w:shd w:val="clear" w:color="auto" w:fill="E0E0E0"/>
            <w:vAlign w:val="center"/>
          </w:tcPr>
          <w:p w14:paraId="53A03E38"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57FC9F4"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27366CA"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03B225C"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049D2497" w14:textId="77777777" w:rsidTr="003D028C">
        <w:trPr>
          <w:jc w:val="center"/>
        </w:trPr>
        <w:tc>
          <w:tcPr>
            <w:tcW w:w="2094" w:type="dxa"/>
            <w:vAlign w:val="center"/>
          </w:tcPr>
          <w:p w14:paraId="4953297B" w14:textId="77777777" w:rsidR="00544502" w:rsidRPr="00466738" w:rsidRDefault="00544502" w:rsidP="00967D18">
            <w:pPr>
              <w:pStyle w:val="TAC"/>
            </w:pPr>
            <w:r w:rsidRPr="00466738">
              <w:rPr>
                <w:rFonts w:hint="eastAsia"/>
                <w:lang w:eastAsia="zh-CN"/>
              </w:rPr>
              <w:t>CRI</w:t>
            </w:r>
          </w:p>
        </w:tc>
        <w:tc>
          <w:tcPr>
            <w:tcW w:w="1849" w:type="dxa"/>
            <w:vAlign w:val="center"/>
          </w:tcPr>
          <w:p w14:paraId="166B3851" w14:textId="77777777" w:rsidR="00544502" w:rsidRPr="00466738" w:rsidRDefault="000429A3" w:rsidP="00967D18">
            <w:pPr>
              <w:pStyle w:val="TAC"/>
            </w:pPr>
            <w:r>
              <w:rPr>
                <w:position w:val="-12"/>
              </w:rPr>
              <w:pict w14:anchorId="353035D8">
                <v:shape id="_x0000_i3000" type="#_x0000_t75" style="width:46.9pt;height:16.75pt">
                  <v:imagedata r:id="rId551" o:title=""/>
                </v:shape>
              </w:pict>
            </w:r>
          </w:p>
        </w:tc>
        <w:tc>
          <w:tcPr>
            <w:tcW w:w="1552" w:type="dxa"/>
            <w:vAlign w:val="center"/>
          </w:tcPr>
          <w:p w14:paraId="2A5C2CBB" w14:textId="77777777" w:rsidR="00544502" w:rsidRPr="00466738" w:rsidRDefault="000429A3" w:rsidP="00967D18">
            <w:pPr>
              <w:pStyle w:val="TAC"/>
            </w:pPr>
            <w:r>
              <w:rPr>
                <w:position w:val="-12"/>
              </w:rPr>
              <w:pict w14:anchorId="158E7D6F">
                <v:shape id="_x0000_i3001" type="#_x0000_t75" style="width:46.9pt;height:16.75pt">
                  <v:imagedata r:id="rId551" o:title=""/>
                </v:shape>
              </w:pict>
            </w:r>
          </w:p>
        </w:tc>
        <w:tc>
          <w:tcPr>
            <w:tcW w:w="1559" w:type="dxa"/>
            <w:vAlign w:val="center"/>
          </w:tcPr>
          <w:p w14:paraId="2D2CC957" w14:textId="77777777" w:rsidR="00544502" w:rsidRPr="00466738" w:rsidRDefault="000429A3" w:rsidP="00967D18">
            <w:pPr>
              <w:pStyle w:val="TAC"/>
            </w:pPr>
            <w:r>
              <w:rPr>
                <w:position w:val="-12"/>
              </w:rPr>
              <w:pict w14:anchorId="166EB643">
                <v:shape id="_x0000_i3002" type="#_x0000_t75" style="width:46.9pt;height:16.75pt">
                  <v:imagedata r:id="rId551" o:title=""/>
                </v:shape>
              </w:pict>
            </w:r>
          </w:p>
        </w:tc>
        <w:tc>
          <w:tcPr>
            <w:tcW w:w="1512" w:type="dxa"/>
            <w:vAlign w:val="center"/>
          </w:tcPr>
          <w:p w14:paraId="2A34EC6B" w14:textId="77777777" w:rsidR="00544502" w:rsidRPr="00466738" w:rsidRDefault="000429A3" w:rsidP="00967D18">
            <w:pPr>
              <w:pStyle w:val="TAC"/>
            </w:pPr>
            <w:r>
              <w:rPr>
                <w:position w:val="-12"/>
              </w:rPr>
              <w:pict w14:anchorId="3052DEE4">
                <v:shape id="_x0000_i3003" type="#_x0000_t75" style="width:46.9pt;height:16.75pt">
                  <v:imagedata r:id="rId551" o:title=""/>
                </v:shape>
              </w:pict>
            </w:r>
          </w:p>
        </w:tc>
        <w:tc>
          <w:tcPr>
            <w:tcW w:w="0" w:type="auto"/>
            <w:vAlign w:val="center"/>
          </w:tcPr>
          <w:p w14:paraId="4B5E883B" w14:textId="77777777" w:rsidR="00544502" w:rsidRPr="00466738" w:rsidRDefault="000429A3" w:rsidP="00967D18">
            <w:pPr>
              <w:pStyle w:val="TAC"/>
            </w:pPr>
            <w:r>
              <w:rPr>
                <w:position w:val="-12"/>
              </w:rPr>
              <w:pict w14:anchorId="763D8D4B">
                <v:shape id="_x0000_i3004" type="#_x0000_t75" style="width:46.9pt;height:16.75pt">
                  <v:imagedata r:id="rId551" o:title=""/>
                </v:shape>
              </w:pict>
            </w:r>
          </w:p>
        </w:tc>
      </w:tr>
      <w:tr w:rsidR="00544502" w:rsidRPr="00466738" w14:paraId="54DED989" w14:textId="77777777" w:rsidTr="003D028C">
        <w:trPr>
          <w:trHeight w:val="424"/>
          <w:jc w:val="center"/>
        </w:trPr>
        <w:tc>
          <w:tcPr>
            <w:tcW w:w="2094" w:type="dxa"/>
            <w:vAlign w:val="center"/>
          </w:tcPr>
          <w:p w14:paraId="1B917093" w14:textId="77777777" w:rsidR="00544502" w:rsidRPr="00466738" w:rsidRDefault="00544502" w:rsidP="00967D18">
            <w:pPr>
              <w:pStyle w:val="TAC"/>
            </w:pPr>
            <w:r w:rsidRPr="00466738">
              <w:t>Rank indication</w:t>
            </w:r>
          </w:p>
        </w:tc>
        <w:tc>
          <w:tcPr>
            <w:tcW w:w="1849" w:type="dxa"/>
            <w:vAlign w:val="center"/>
          </w:tcPr>
          <w:p w14:paraId="35988853" w14:textId="77777777" w:rsidR="00544502" w:rsidRPr="00466738" w:rsidRDefault="00544502" w:rsidP="00967D18">
            <w:pPr>
              <w:pStyle w:val="TAC"/>
            </w:pPr>
            <w:r w:rsidRPr="00466738">
              <w:rPr>
                <w:rFonts w:hint="eastAsia"/>
                <w:lang w:eastAsia="zh-CN"/>
              </w:rPr>
              <w:t>1</w:t>
            </w:r>
          </w:p>
        </w:tc>
        <w:tc>
          <w:tcPr>
            <w:tcW w:w="1552" w:type="dxa"/>
            <w:vAlign w:val="center"/>
          </w:tcPr>
          <w:p w14:paraId="37B2B896" w14:textId="77777777" w:rsidR="00544502" w:rsidRPr="00466738" w:rsidRDefault="00544502" w:rsidP="00967D18">
            <w:pPr>
              <w:pStyle w:val="TAC"/>
            </w:pPr>
            <w:r w:rsidRPr="00466738">
              <w:rPr>
                <w:rFonts w:hint="eastAsia"/>
                <w:lang w:eastAsia="zh-CN"/>
              </w:rPr>
              <w:t>2</w:t>
            </w:r>
          </w:p>
        </w:tc>
        <w:tc>
          <w:tcPr>
            <w:tcW w:w="1559" w:type="dxa"/>
            <w:vAlign w:val="center"/>
          </w:tcPr>
          <w:p w14:paraId="5E602390" w14:textId="77777777" w:rsidR="00544502" w:rsidRPr="00466738" w:rsidRDefault="00544502" w:rsidP="00967D18">
            <w:pPr>
              <w:pStyle w:val="TAC"/>
            </w:pPr>
            <w:r w:rsidRPr="00466738">
              <w:rPr>
                <w:rFonts w:hint="eastAsia"/>
                <w:lang w:eastAsia="zh-CN"/>
              </w:rPr>
              <w:t>1</w:t>
            </w:r>
          </w:p>
        </w:tc>
        <w:tc>
          <w:tcPr>
            <w:tcW w:w="1512" w:type="dxa"/>
            <w:vAlign w:val="center"/>
          </w:tcPr>
          <w:p w14:paraId="294139AF" w14:textId="77777777" w:rsidR="00544502" w:rsidRPr="00466738" w:rsidRDefault="00544502" w:rsidP="00967D18">
            <w:pPr>
              <w:pStyle w:val="TAC"/>
            </w:pPr>
            <w:r w:rsidRPr="00466738">
              <w:rPr>
                <w:rFonts w:hint="eastAsia"/>
                <w:lang w:eastAsia="zh-CN"/>
              </w:rPr>
              <w:t>2</w:t>
            </w:r>
          </w:p>
        </w:tc>
        <w:tc>
          <w:tcPr>
            <w:tcW w:w="0" w:type="auto"/>
            <w:vAlign w:val="center"/>
          </w:tcPr>
          <w:p w14:paraId="464EB768"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072A7AFD" w14:textId="77777777" w:rsidTr="003D028C">
        <w:trPr>
          <w:trHeight w:val="424"/>
          <w:jc w:val="center"/>
        </w:trPr>
        <w:tc>
          <w:tcPr>
            <w:tcW w:w="2094" w:type="dxa"/>
            <w:vAlign w:val="center"/>
          </w:tcPr>
          <w:p w14:paraId="044C44EC" w14:textId="77777777" w:rsidR="00544502" w:rsidRPr="00466738" w:rsidRDefault="00544502" w:rsidP="00967D18">
            <w:pPr>
              <w:pStyle w:val="TAC"/>
            </w:pPr>
            <w:r w:rsidRPr="00466738">
              <w:t>Precoder type indication</w:t>
            </w:r>
          </w:p>
        </w:tc>
        <w:tc>
          <w:tcPr>
            <w:tcW w:w="1849" w:type="dxa"/>
            <w:vAlign w:val="center"/>
          </w:tcPr>
          <w:p w14:paraId="7CFCD7A4"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0AE99A7A"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ED80360"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0006578A"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0E58FE8F" w14:textId="77777777" w:rsidR="00544502" w:rsidRPr="00466738" w:rsidRDefault="00544502" w:rsidP="00967D18">
            <w:pPr>
              <w:pStyle w:val="TAC"/>
              <w:rPr>
                <w:lang w:eastAsia="zh-CN"/>
              </w:rPr>
            </w:pPr>
            <w:r w:rsidRPr="00466738">
              <w:rPr>
                <w:rFonts w:hint="eastAsia"/>
                <w:lang w:eastAsia="zh-CN"/>
              </w:rPr>
              <w:t>1</w:t>
            </w:r>
          </w:p>
        </w:tc>
      </w:tr>
    </w:tbl>
    <w:p w14:paraId="03BCDE2D" w14:textId="77777777" w:rsidR="00544502" w:rsidRDefault="00544502" w:rsidP="00544502"/>
    <w:p w14:paraId="7FA41059"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54141039"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7290F535" w14:textId="77777777" w:rsidTr="00967D18">
        <w:trPr>
          <w:trHeight w:val="106"/>
          <w:jc w:val="center"/>
        </w:trPr>
        <w:tc>
          <w:tcPr>
            <w:tcW w:w="3407" w:type="dxa"/>
            <w:vMerge w:val="restart"/>
            <w:shd w:val="clear" w:color="auto" w:fill="E0E0E0"/>
            <w:vAlign w:val="center"/>
          </w:tcPr>
          <w:p w14:paraId="20BF4615" w14:textId="77777777" w:rsidR="00544502" w:rsidRPr="00D3085C" w:rsidRDefault="00544502" w:rsidP="00967D18">
            <w:pPr>
              <w:pStyle w:val="TAH"/>
            </w:pPr>
            <w:r w:rsidRPr="00D3085C">
              <w:t>Field</w:t>
            </w:r>
          </w:p>
        </w:tc>
        <w:tc>
          <w:tcPr>
            <w:tcW w:w="4683" w:type="dxa"/>
            <w:gridSpan w:val="2"/>
            <w:shd w:val="clear" w:color="auto" w:fill="E0E0E0"/>
            <w:vAlign w:val="center"/>
          </w:tcPr>
          <w:p w14:paraId="64F05244" w14:textId="77777777" w:rsidR="00544502" w:rsidRPr="00D3085C" w:rsidRDefault="00544502" w:rsidP="00967D18">
            <w:pPr>
              <w:pStyle w:val="TAH"/>
            </w:pPr>
            <w:r w:rsidRPr="00D3085C">
              <w:t>Bit width</w:t>
            </w:r>
          </w:p>
        </w:tc>
      </w:tr>
      <w:tr w:rsidR="00544502" w:rsidRPr="00D3085C" w14:paraId="737161D7" w14:textId="77777777" w:rsidTr="00967D18">
        <w:trPr>
          <w:trHeight w:val="106"/>
          <w:jc w:val="center"/>
        </w:trPr>
        <w:tc>
          <w:tcPr>
            <w:tcW w:w="3407" w:type="dxa"/>
            <w:vMerge/>
            <w:shd w:val="clear" w:color="auto" w:fill="E0E0E0"/>
            <w:vAlign w:val="center"/>
          </w:tcPr>
          <w:p w14:paraId="3E1BF1C8" w14:textId="77777777" w:rsidR="00544502" w:rsidRPr="00D3085C" w:rsidRDefault="00544502" w:rsidP="00967D18">
            <w:pPr>
              <w:pStyle w:val="TAH"/>
            </w:pPr>
          </w:p>
        </w:tc>
        <w:tc>
          <w:tcPr>
            <w:tcW w:w="1598" w:type="dxa"/>
            <w:shd w:val="clear" w:color="auto" w:fill="E0E0E0"/>
            <w:vAlign w:val="center"/>
          </w:tcPr>
          <w:p w14:paraId="5117657D"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99D527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5C299801" w14:textId="77777777" w:rsidTr="00967D18">
        <w:trPr>
          <w:trHeight w:val="224"/>
          <w:jc w:val="center"/>
        </w:trPr>
        <w:tc>
          <w:tcPr>
            <w:tcW w:w="3407" w:type="dxa"/>
            <w:shd w:val="clear" w:color="auto" w:fill="auto"/>
            <w:vAlign w:val="center"/>
          </w:tcPr>
          <w:p w14:paraId="5FC3614D"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578ABE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61678A18" w14:textId="77777777" w:rsidR="00544502" w:rsidRPr="00D3085C" w:rsidRDefault="00544502" w:rsidP="00967D18">
            <w:pPr>
              <w:pStyle w:val="TAC"/>
              <w:rPr>
                <w:lang w:eastAsia="zh-CN"/>
              </w:rPr>
            </w:pPr>
            <w:r>
              <w:rPr>
                <w:rFonts w:hint="eastAsia"/>
                <w:lang w:eastAsia="zh-CN"/>
              </w:rPr>
              <w:t>2</w:t>
            </w:r>
          </w:p>
        </w:tc>
      </w:tr>
    </w:tbl>
    <w:p w14:paraId="42B93DAC" w14:textId="77777777" w:rsidR="00544502" w:rsidRDefault="00544502" w:rsidP="00544502">
      <w:pPr>
        <w:rPr>
          <w:lang w:eastAsia="zh-CN"/>
        </w:rPr>
      </w:pPr>
    </w:p>
    <w:p w14:paraId="577FCB1F" w14:textId="77777777"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0429A3">
        <w:rPr>
          <w:position w:val="-10"/>
          <w:lang w:eastAsia="zh-CN"/>
        </w:rPr>
        <w:pict w14:anchorId="3262667D">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0429A3">
        <w:rPr>
          <w:position w:val="-10"/>
          <w:lang w:eastAsia="zh-CN"/>
        </w:rPr>
        <w:pict w14:anchorId="0402A726">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0429A3">
        <w:rPr>
          <w:position w:val="-10"/>
          <w:lang w:eastAsia="zh-CN"/>
        </w:rPr>
        <w:pict w14:anchorId="74D31932">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0429A3">
        <w:rPr>
          <w:position w:val="-10"/>
          <w:lang w:eastAsia="zh-CN"/>
        </w:rPr>
        <w:pict w14:anchorId="617A7C70">
          <v:shape id="_x0000_i3008" type="#_x0000_t75" style="width:37.65pt;height:16.75pt">
            <v:imagedata r:id="rId466" o:title=""/>
          </v:shape>
        </w:pict>
      </w:r>
      <w:r>
        <w:rPr>
          <w:rFonts w:hint="eastAsia"/>
          <w:lang w:eastAsia="zh-CN"/>
        </w:rPr>
        <w:t xml:space="preserve"> in rank 3 and 4 are defined as </w:t>
      </w:r>
      <w:r w:rsidR="000429A3">
        <w:rPr>
          <w:position w:val="-10"/>
          <w:lang w:eastAsia="zh-CN"/>
        </w:rPr>
        <w:pict w14:anchorId="3304B678">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429A3">
        <w:rPr>
          <w:position w:val="-30"/>
          <w:lang w:eastAsia="zh-CN"/>
        </w:rPr>
        <w:pict w14:anchorId="56D8F501">
          <v:shape id="_x0000_i3010" type="#_x0000_t75" style="width:98.8pt;height:36.85pt">
            <v:imagedata r:id="rId468" o:title=""/>
          </v:shape>
        </w:pict>
      </w:r>
      <w:r>
        <w:rPr>
          <w:rFonts w:hint="eastAsia"/>
          <w:lang w:eastAsia="zh-CN"/>
        </w:rPr>
        <w:t xml:space="preserve"> for </w:t>
      </w:r>
      <w:r>
        <w:rPr>
          <w:i/>
        </w:rPr>
        <w:t>CodebookConfig</w:t>
      </w:r>
      <w:r>
        <w:rPr>
          <w:rFonts w:hint="eastAsia"/>
          <w:lang w:eastAsia="zh-CN"/>
        </w:rPr>
        <w:t xml:space="preserve">=2, </w:t>
      </w:r>
      <w:r w:rsidR="000429A3">
        <w:rPr>
          <w:position w:val="-30"/>
          <w:lang w:eastAsia="zh-CN"/>
        </w:rPr>
        <w:pict w14:anchorId="5C3C1847">
          <v:shape id="_x0000_i3011" type="#_x0000_t75" style="width:94.6pt;height:36.85pt">
            <v:imagedata r:id="rId469" o:title=""/>
          </v:shape>
        </w:pict>
      </w:r>
      <w:r>
        <w:rPr>
          <w:rFonts w:hint="eastAsia"/>
          <w:lang w:eastAsia="zh-CN"/>
        </w:rPr>
        <w:t xml:space="preserve"> for </w:t>
      </w:r>
      <w:r>
        <w:rPr>
          <w:i/>
        </w:rPr>
        <w:t>CodebookConfig</w:t>
      </w:r>
      <w:r>
        <w:rPr>
          <w:rFonts w:hint="eastAsia"/>
          <w:lang w:eastAsia="zh-CN"/>
        </w:rPr>
        <w:t xml:space="preserve">=3, </w:t>
      </w:r>
      <w:r w:rsidR="000429A3">
        <w:rPr>
          <w:position w:val="-30"/>
          <w:lang w:eastAsia="zh-CN"/>
        </w:rPr>
        <w:pict w14:anchorId="087C51BC">
          <v:shape id="_x0000_i3012" type="#_x0000_t75" style="width:94.6pt;height:36.8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14:paraId="5CA043B8" w14:textId="77777777"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0429A3">
        <w:rPr>
          <w:position w:val="-10"/>
          <w:lang w:eastAsia="zh-CN"/>
        </w:rPr>
        <w:pict w14:anchorId="24584907">
          <v:shape id="_x0000_i3013" type="#_x0000_t75" style="width:52.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349C4151"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B52D36C" w14:textId="77777777"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03858717" w14:textId="77777777" w:rsidR="00544502" w:rsidRPr="00064EEE" w:rsidRDefault="00544502" w:rsidP="00967D18">
            <w:pPr>
              <w:pStyle w:val="tah0"/>
              <w:rPr>
                <w:lang w:val="en-GB"/>
              </w:rPr>
            </w:pPr>
            <w:r w:rsidRPr="00064EEE">
              <w:rPr>
                <w:lang w:val="en-GB"/>
              </w:rPr>
              <w:t>Bit width</w:t>
            </w:r>
          </w:p>
        </w:tc>
      </w:tr>
      <w:tr w:rsidR="00544502" w:rsidRPr="00290CB4" w14:paraId="1AD6F4C6"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9829099" w14:textId="77777777"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50F2250F" w14:textId="77777777"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7484845E" w14:textId="77777777"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18CC34A4"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437915B0"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741DEE6" w14:textId="77777777"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10EEDA" w14:textId="77777777"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05A7FE1C"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71780C58"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0C4174"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380318" w14:textId="77777777" w:rsidR="00544502" w:rsidRDefault="000429A3" w:rsidP="00967D18">
            <w:pPr>
              <w:pStyle w:val="tac0"/>
              <w:rPr>
                <w:rFonts w:eastAsia="SimSun"/>
                <w:lang w:val="de-DE" w:eastAsia="zh-CN"/>
              </w:rPr>
            </w:pPr>
            <w:r>
              <w:rPr>
                <w:position w:val="-12"/>
                <w:lang w:eastAsia="zh-CN"/>
              </w:rPr>
              <w:pict w14:anchorId="69F66011">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B5E40" w14:textId="77777777" w:rsidR="00544502" w:rsidRDefault="000429A3" w:rsidP="00967D18">
            <w:pPr>
              <w:pStyle w:val="tac0"/>
              <w:rPr>
                <w:rFonts w:eastAsia="SimSun"/>
                <w:lang w:val="de-DE" w:eastAsia="zh-CN"/>
              </w:rPr>
            </w:pPr>
            <w:r>
              <w:rPr>
                <w:position w:val="-12"/>
                <w:lang w:eastAsia="zh-CN"/>
              </w:rPr>
              <w:pict w14:anchorId="2BD053CE">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7BB8F5E" w14:textId="77777777" w:rsidR="00544502" w:rsidRPr="003B0BFF" w:rsidRDefault="000429A3" w:rsidP="00967D18">
            <w:pPr>
              <w:pStyle w:val="tac0"/>
              <w:rPr>
                <w:rFonts w:eastAsia="SimSun"/>
                <w:lang w:eastAsia="zh-CN"/>
              </w:rPr>
            </w:pPr>
            <w:r>
              <w:rPr>
                <w:position w:val="-32"/>
                <w:lang w:eastAsia="zh-CN"/>
              </w:rPr>
              <w:pict w14:anchorId="722BC154">
                <v:shape id="_x0000_i3016" type="#_x0000_t75" style="width:105.5pt;height:28.45pt">
                  <v:imagedata r:id="rId509" o:title=""/>
                </v:shape>
              </w:pict>
            </w:r>
          </w:p>
        </w:tc>
      </w:tr>
      <w:tr w:rsidR="00544502" w:rsidRPr="00290CB4" w14:paraId="1F6E6829"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57E8E45" w14:textId="77777777"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4C21D" w14:textId="77777777" w:rsidR="00544502" w:rsidRDefault="000429A3" w:rsidP="00967D18">
            <w:pPr>
              <w:pStyle w:val="tac0"/>
              <w:rPr>
                <w:rFonts w:eastAsia="SimSun"/>
                <w:lang w:val="de-DE" w:eastAsia="zh-CN"/>
              </w:rPr>
            </w:pPr>
            <w:r>
              <w:rPr>
                <w:position w:val="-12"/>
                <w:lang w:eastAsia="zh-CN"/>
              </w:rPr>
              <w:pict w14:anchorId="13A495E6">
                <v:shape id="_x0000_i3017" type="#_x0000_t75" style="width:75.3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4378C3B" w14:textId="77777777" w:rsidR="00544502" w:rsidRDefault="000429A3" w:rsidP="00967D18">
            <w:pPr>
              <w:pStyle w:val="tac0"/>
              <w:rPr>
                <w:rFonts w:eastAsia="SimSun"/>
                <w:lang w:val="de-DE" w:eastAsia="zh-CN"/>
              </w:rPr>
            </w:pPr>
            <w:r>
              <w:rPr>
                <w:position w:val="-12"/>
                <w:lang w:eastAsia="zh-CN"/>
              </w:rPr>
              <w:pict w14:anchorId="2C175F10">
                <v:shape id="_x0000_i3018" type="#_x0000_t75" style="width:75.3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520B8807" w14:textId="77777777" w:rsidR="00544502" w:rsidRDefault="000429A3" w:rsidP="00967D18">
            <w:pPr>
              <w:pStyle w:val="tac0"/>
              <w:rPr>
                <w:lang w:eastAsia="zh-CN"/>
              </w:rPr>
            </w:pPr>
            <w:r>
              <w:rPr>
                <w:position w:val="-12"/>
                <w:lang w:eastAsia="zh-CN"/>
              </w:rPr>
              <w:pict w14:anchorId="17A6BFBB">
                <v:shape id="_x0000_i3019" type="#_x0000_t75" style="width:75.35pt;height:15.9pt">
                  <v:imagedata r:id="rId549" o:title=""/>
                </v:shape>
              </w:pict>
            </w:r>
          </w:p>
        </w:tc>
      </w:tr>
      <w:tr w:rsidR="00544502" w:rsidRPr="00290CB4" w14:paraId="404D21A4"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99EAAC8" w14:textId="77777777"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70ABC36"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E31944" w14:textId="77777777" w:rsidR="00544502" w:rsidRDefault="00544502" w:rsidP="00967D18">
            <w:pPr>
              <w:pStyle w:val="tac0"/>
              <w:rPr>
                <w:lang w:eastAsia="zh-CN"/>
              </w:rPr>
            </w:pPr>
            <w:r>
              <w:rPr>
                <w:rFonts w:eastAsia="SimSun" w:hint="eastAsia"/>
                <w:lang w:eastAsia="zh-CN"/>
              </w:rPr>
              <w:t>1</w:t>
            </w:r>
          </w:p>
        </w:tc>
      </w:tr>
    </w:tbl>
    <w:p w14:paraId="6A10658B" w14:textId="77777777" w:rsidR="007B56F4" w:rsidRDefault="007B56F4" w:rsidP="007B56F4">
      <w:pPr>
        <w:rPr>
          <w:lang w:eastAsia="zh-CN"/>
        </w:rPr>
      </w:pPr>
    </w:p>
    <w:p w14:paraId="121484F4"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0429A3">
        <w:rPr>
          <w:position w:val="-10"/>
        </w:rPr>
        <w:pict w14:anchorId="73163761">
          <v:shape id="_x0000_i3020" type="#_x0000_t75" style="width:88.75pt;height:15.05pt">
            <v:imagedata r:id="rId876" o:title=""/>
          </v:shape>
        </w:pict>
      </w:r>
      <w:r>
        <w:t xml:space="preserve"> with </w:t>
      </w:r>
      <w:r w:rsidR="000429A3">
        <w:rPr>
          <w:position w:val="-10"/>
        </w:rPr>
        <w:pict w14:anchorId="36578B43">
          <v:shape id="_x0000_i3021" type="#_x0000_t75" style="width:13.4pt;height:15.05pt">
            <v:imagedata r:id="rId892" o:title=""/>
          </v:shape>
        </w:pict>
      </w:r>
      <w:r>
        <w:t xml:space="preserve"> corresponding to the first bit of the first field in each of the tables, </w:t>
      </w:r>
      <w:r w:rsidR="000429A3">
        <w:rPr>
          <w:position w:val="-10"/>
        </w:rPr>
        <w:pict w14:anchorId="5786491A">
          <v:shape id="_x0000_i3022" type="#_x0000_t75" style="width:12.55pt;height:15.05pt">
            <v:imagedata r:id="rId893" o:title=""/>
          </v:shape>
        </w:pict>
      </w:r>
      <w:r>
        <w:t xml:space="preserve"> corresponding to the second bit of the first field in each of the tables, and </w:t>
      </w:r>
      <w:r w:rsidR="000429A3">
        <w:rPr>
          <w:position w:val="-10"/>
        </w:rPr>
        <w:pict w14:anchorId="55AF5A63">
          <v:shape id="_x0000_i3023" type="#_x0000_t75" style="width:20.95pt;height:15.05pt">
            <v:imagedata r:id="rId894" o:title=""/>
          </v:shape>
        </w:pict>
      </w:r>
      <w:r>
        <w:t xml:space="preserve"> corresponding to the last bit in the last field in each of the tables. The first bit of each field corresponds to MSB and the last bit LSB. The RI feedback for one bit is mapped according to Table 5.2.2.6-5 with </w:t>
      </w:r>
      <w:r w:rsidR="000429A3">
        <w:rPr>
          <w:position w:val="-10"/>
        </w:rPr>
        <w:pict w14:anchorId="432B700A">
          <v:shape id="_x0000_i3024" type="#_x0000_t75" style="width:16.75pt;height:16.75pt">
            <v:imagedata r:id="rId895" o:title=""/>
          </v:shape>
        </w:pict>
      </w:r>
      <w:r>
        <w:t xml:space="preserve"> replaced by </w:t>
      </w:r>
      <w:r w:rsidR="000429A3">
        <w:rPr>
          <w:position w:val="-10"/>
        </w:rPr>
        <w:pict w14:anchorId="747614EF">
          <v:shape id="_x0000_i3025" type="#_x0000_t75" style="width:13.4pt;height:15.05pt">
            <v:imagedata r:id="rId896" o:title=""/>
          </v:shape>
        </w:pict>
      </w:r>
      <w:r>
        <w:t xml:space="preserve">. The RI feedback for two bits is mapped according to Table 5.2.2.6-6 with </w:t>
      </w:r>
      <w:r w:rsidR="000429A3">
        <w:rPr>
          <w:position w:val="-10"/>
        </w:rPr>
        <w:pict w14:anchorId="710E04D7">
          <v:shape id="_x0000_i3026" type="#_x0000_t75" style="width:16.75pt;height:16.75pt">
            <v:imagedata r:id="rId895" o:title=""/>
          </v:shape>
        </w:pict>
      </w:r>
      <w:r>
        <w:t xml:space="preserve">, </w:t>
      </w:r>
      <w:r w:rsidR="000429A3">
        <w:rPr>
          <w:position w:val="-10"/>
        </w:rPr>
        <w:pict w14:anchorId="41DC9B39">
          <v:shape id="_x0000_i3027" type="#_x0000_t75" style="width:16.75pt;height:16.75pt">
            <v:imagedata r:id="rId897" o:title=""/>
          </v:shape>
        </w:pict>
      </w:r>
      <w:r>
        <w:t xml:space="preserve"> replaced by </w:t>
      </w:r>
      <w:r w:rsidR="000429A3">
        <w:rPr>
          <w:position w:val="-10"/>
        </w:rPr>
        <w:pict w14:anchorId="473BC1EF">
          <v:shape id="_x0000_i3028" type="#_x0000_t75" style="width:25.1pt;height:15.05pt">
            <v:imagedata r:id="rId898"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429A3">
        <w:rPr>
          <w:position w:val="-10"/>
        </w:rPr>
        <w:pict w14:anchorId="5A8BBAB3">
          <v:shape id="_x0000_i3029" type="#_x0000_t75" style="width:16.75pt;height:16.75pt">
            <v:imagedata r:id="rId895" o:title=""/>
          </v:shape>
        </w:pict>
      </w:r>
      <w:r w:rsidR="00B45842">
        <w:t xml:space="preserve">, </w:t>
      </w:r>
      <w:r w:rsidR="000429A3">
        <w:rPr>
          <w:position w:val="-10"/>
        </w:rPr>
        <w:pict w14:anchorId="3D864CCE">
          <v:shape id="_x0000_i3030" type="#_x0000_t75" style="width:16.75pt;height:16.75pt">
            <v:imagedata r:id="rId897" o:title=""/>
          </v:shape>
        </w:pict>
      </w:r>
      <w:r w:rsidR="00B45842">
        <w:rPr>
          <w:rFonts w:hint="eastAsia"/>
          <w:lang w:eastAsia="zh-CN"/>
        </w:rPr>
        <w:t xml:space="preserve">, </w:t>
      </w:r>
      <w:r w:rsidR="000429A3">
        <w:rPr>
          <w:position w:val="-10"/>
        </w:rPr>
        <w:pict w14:anchorId="643D4444">
          <v:shape id="_x0000_i3031" type="#_x0000_t75" style="width:16.75pt;height:16.75pt">
            <v:imagedata r:id="rId407" o:title=""/>
          </v:shape>
        </w:pict>
      </w:r>
      <w:r w:rsidR="00B45842">
        <w:rPr>
          <w:rFonts w:hint="eastAsia"/>
          <w:lang w:eastAsia="zh-CN"/>
        </w:rPr>
        <w:t xml:space="preserve"> </w:t>
      </w:r>
      <w:r w:rsidR="00B45842">
        <w:t xml:space="preserve">replaced by </w:t>
      </w:r>
      <w:r w:rsidR="000429A3">
        <w:rPr>
          <w:position w:val="-12"/>
        </w:rPr>
        <w:pict w14:anchorId="1D70BED8">
          <v:shape id="_x0000_i3032" type="#_x0000_t75" style="width:42.7pt;height:18.4pt">
            <v:imagedata r:id="rId899" o:title=""/>
          </v:shape>
        </w:pict>
      </w:r>
      <w:r w:rsidR="00B45842">
        <w:t>.</w:t>
      </w:r>
      <w:r w:rsidR="00A023CB">
        <w:t xml:space="preserve"> The same procedures for RI mapping are applied to CRI, replacing RI with CRI.</w:t>
      </w:r>
    </w:p>
    <w:p w14:paraId="383D36FE"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14:paraId="1F738A83"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2E958E12"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3A781125" w14:textId="77777777" w:rsidR="009F7A98" w:rsidRDefault="009F7A98">
      <w:pPr>
        <w:pStyle w:val="Heading4"/>
      </w:pPr>
      <w:bookmarkStart w:id="425" w:name="_Toc10818753"/>
      <w:bookmarkStart w:id="426" w:name="_Toc20409163"/>
      <w:bookmarkStart w:id="427" w:name="_Toc74564323"/>
      <w:r>
        <w:t>5.2.3.4</w:t>
      </w:r>
      <w:r>
        <w:tab/>
        <w:t>Channel coding for UCI channel quality information and HARQ-ACK</w:t>
      </w:r>
      <w:bookmarkEnd w:id="425"/>
      <w:bookmarkEnd w:id="426"/>
      <w:bookmarkEnd w:id="427"/>
    </w:p>
    <w:p w14:paraId="2B3692A8" w14:textId="77777777" w:rsidR="009F7A98" w:rsidRDefault="009F7A98">
      <w:r>
        <w:t xml:space="preserve">This </w:t>
      </w:r>
      <w:r w:rsidR="00DF4FBD">
        <w:t>clause</w:t>
      </w:r>
      <w:r>
        <w:t xml:space="preserve"> defines the channel coding scheme for the simultaneous transmission of channel quality information and HARQ-ACK information in a subframe. </w:t>
      </w:r>
    </w:p>
    <w:p w14:paraId="67A5052E" w14:textId="77777777" w:rsidR="009F7A98" w:rsidRDefault="009F7A98">
      <w:r>
        <w:t xml:space="preserve">When normal CP is used for uplink transmission, the channel quality information is coded according to </w:t>
      </w:r>
      <w:r w:rsidR="00DF4FBD">
        <w:t>clause</w:t>
      </w:r>
      <w:r>
        <w:t xml:space="preserve"> 5.2.3.3 with input bit sequence </w:t>
      </w:r>
      <w:r w:rsidR="000429A3">
        <w:rPr>
          <w:position w:val="-10"/>
        </w:rPr>
        <w:pict w14:anchorId="09562BA7">
          <v:shape id="_x0000_i3033" type="#_x0000_t75" style="width:84.55pt;height:15.05pt">
            <v:imagedata r:id="rId905" o:title=""/>
          </v:shape>
        </w:pict>
      </w:r>
      <w:r>
        <w:t xml:space="preserve"> and output bit sequence </w:t>
      </w:r>
      <w:r w:rsidR="000429A3">
        <w:rPr>
          <w:position w:val="-10"/>
        </w:rPr>
        <w:pict w14:anchorId="49D56E93">
          <v:shape id="_x0000_i3034" type="#_x0000_t75" style="width:85.4pt;height:15.05pt">
            <v:imagedata r:id="rId906" o:title=""/>
          </v:shape>
        </w:pict>
      </w:r>
      <w:r>
        <w:t xml:space="preserve">, where </w:t>
      </w:r>
      <w:r w:rsidR="000429A3">
        <w:rPr>
          <w:position w:val="-6"/>
        </w:rPr>
        <w:pict w14:anchorId="1BFFCD21">
          <v:shape id="_x0000_i3035" type="#_x0000_t75" style="width:34.35pt;height:13.4pt">
            <v:imagedata r:id="rId907" o:title=""/>
          </v:shape>
        </w:pict>
      </w:r>
      <w:r>
        <w:t xml:space="preserve">. The HARQ-ACK bits are denoted by </w:t>
      </w:r>
      <w:r w:rsidR="000429A3">
        <w:rPr>
          <w:position w:val="-10"/>
        </w:rPr>
        <w:pict w14:anchorId="3F6D28A8">
          <v:shape id="_x0000_i3036" type="#_x0000_t75" style="width:13.4pt;height:15.05pt">
            <v:imagedata r:id="rId908" o:title=""/>
          </v:shape>
        </w:pict>
      </w:r>
      <w:r>
        <w:t xml:space="preserve"> in case one HARQ-ACK bit or </w:t>
      </w:r>
      <w:r w:rsidR="000429A3">
        <w:rPr>
          <w:position w:val="-10"/>
        </w:rPr>
        <w:pict w14:anchorId="59BD7B50">
          <v:shape id="_x0000_i3037" type="#_x0000_t75" style="width:25.1pt;height:15.05pt">
            <v:imagedata r:id="rId909"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14:paraId="40C4A0DC" w14:textId="77777777" w:rsidR="009F7A98" w:rsidRDefault="009F7A98">
      <w:r>
        <w:t xml:space="preserve">The output of this channel coding block for normal CP is denoted by </w:t>
      </w:r>
      <w:r w:rsidR="000429A3">
        <w:rPr>
          <w:position w:val="-10"/>
        </w:rPr>
        <w:pict w14:anchorId="55309470">
          <v:shape id="_x0000_i3038" type="#_x0000_t75" style="width:84.55pt;height:15.05pt">
            <v:imagedata r:id="rId617" o:title=""/>
          </v:shape>
        </w:pict>
      </w:r>
      <w:r>
        <w:t xml:space="preserve">, where </w:t>
      </w:r>
    </w:p>
    <w:p w14:paraId="525BE805" w14:textId="77777777" w:rsidR="009F7A98" w:rsidRDefault="000429A3" w:rsidP="007A4888">
      <w:pPr>
        <w:pStyle w:val="B1"/>
      </w:pPr>
      <w:r>
        <w:rPr>
          <w:position w:val="-10"/>
        </w:rPr>
        <w:pict w14:anchorId="43BB6780">
          <v:shape id="_x0000_i3039" type="#_x0000_t75" style="width:88.75pt;height:15.05pt">
            <v:imagedata r:id="rId910" o:title=""/>
          </v:shape>
        </w:pict>
      </w:r>
    </w:p>
    <w:p w14:paraId="2AE0E853" w14:textId="77777777" w:rsidR="009F7A98" w:rsidRDefault="009F7A98">
      <w:r>
        <w:t>In case one HARQ-ACK bit is reported per subframe:</w:t>
      </w:r>
    </w:p>
    <w:p w14:paraId="113D9032" w14:textId="77777777" w:rsidR="009F7A98" w:rsidRDefault="000429A3" w:rsidP="007A4888">
      <w:pPr>
        <w:pStyle w:val="B1"/>
      </w:pPr>
      <w:r>
        <w:rPr>
          <w:position w:val="-10"/>
        </w:rPr>
        <w:pict w14:anchorId="077E790A">
          <v:shape id="_x0000_i3040" type="#_x0000_t75" style="width:34.35pt;height:15.05pt">
            <v:imagedata r:id="rId911" o:title=""/>
          </v:shape>
        </w:pict>
      </w:r>
      <w:r w:rsidR="009F7A98">
        <w:t xml:space="preserve"> and </w:t>
      </w:r>
      <w:r>
        <w:rPr>
          <w:position w:val="-10"/>
        </w:rPr>
        <w:pict w14:anchorId="19F61874">
          <v:shape id="_x0000_i3041" type="#_x0000_t75" style="width:46.9pt;height:15.05pt">
            <v:imagedata r:id="rId912" o:title=""/>
          </v:shape>
        </w:pict>
      </w:r>
    </w:p>
    <w:p w14:paraId="01D1920E" w14:textId="77777777" w:rsidR="009F7A98" w:rsidRDefault="009F7A98">
      <w:r>
        <w:t>In case two HARQ-ACK bits are reported per subframe:</w:t>
      </w:r>
    </w:p>
    <w:p w14:paraId="5FDCC5ED" w14:textId="77777777" w:rsidR="009F7A98" w:rsidRDefault="000429A3" w:rsidP="007A4888">
      <w:pPr>
        <w:pStyle w:val="B1"/>
      </w:pPr>
      <w:r>
        <w:rPr>
          <w:position w:val="-10"/>
        </w:rPr>
        <w:pict w14:anchorId="1114C6E0">
          <v:shape id="_x0000_i3042" type="#_x0000_t75" style="width:75.35pt;height:15.05pt">
            <v:imagedata r:id="rId913" o:title=""/>
          </v:shape>
        </w:pict>
      </w:r>
      <w:r w:rsidR="009F7A98">
        <w:t xml:space="preserve"> and </w:t>
      </w:r>
      <w:r>
        <w:rPr>
          <w:position w:val="-10"/>
        </w:rPr>
        <w:pict w14:anchorId="651E43B5">
          <v:shape id="_x0000_i3043" type="#_x0000_t75" style="width:49.4pt;height:15.05pt">
            <v:imagedata r:id="rId914" o:title=""/>
          </v:shape>
        </w:pict>
      </w:r>
    </w:p>
    <w:p w14:paraId="33A200B3" w14:textId="77777777" w:rsidR="009F7A98" w:rsidRDefault="009F7A98">
      <w:r>
        <w:lastRenderedPageBreak/>
        <w:t xml:space="preserve">When extended CP is used for uplink transmission, the channel quality information and the HARQ-ACK bits are jointly coded. The HARQ-ACK bits are denoted by </w:t>
      </w:r>
      <w:r w:rsidR="000429A3">
        <w:rPr>
          <w:position w:val="-10"/>
        </w:rPr>
        <w:pict w14:anchorId="551869C5">
          <v:shape id="_x0000_i3044" type="#_x0000_t75" style="width:13.4pt;height:15.05pt">
            <v:imagedata r:id="rId908" o:title=""/>
          </v:shape>
        </w:pict>
      </w:r>
      <w:r>
        <w:t xml:space="preserve"> in case one HARQ-ACK bit or </w:t>
      </w:r>
      <w:r w:rsidR="000429A3">
        <w:rPr>
          <w:position w:val="-10"/>
        </w:rPr>
        <w:pict w14:anchorId="249E7D70">
          <v:shape id="_x0000_i3045" type="#_x0000_t75" style="width:31.8pt;height:15.05pt">
            <v:imagedata r:id="rId915" o:title=""/>
          </v:shape>
        </w:pict>
      </w:r>
      <w:r>
        <w:t xml:space="preserve"> in case two HARQ-ACK bits are reported per subframe. </w:t>
      </w:r>
    </w:p>
    <w:p w14:paraId="69019736" w14:textId="77777777" w:rsidR="009F7A98" w:rsidRDefault="009F7A98">
      <w:r>
        <w:t xml:space="preserve">The channel quality information denoted by </w:t>
      </w:r>
      <w:r w:rsidR="000429A3">
        <w:rPr>
          <w:position w:val="-10"/>
        </w:rPr>
        <w:pict w14:anchorId="6F3F077A">
          <v:shape id="_x0000_i3046" type="#_x0000_t75" style="width:84.55pt;height:15.05pt">
            <v:imagedata r:id="rId916" o:title=""/>
          </v:shape>
        </w:pict>
      </w:r>
      <w:r>
        <w:t xml:space="preserve"> is multiplexed with the HARQ-ACK bits to yield the sequence </w:t>
      </w:r>
      <w:r w:rsidR="000429A3">
        <w:rPr>
          <w:position w:val="-10"/>
        </w:rPr>
        <w:pict w14:anchorId="600ED2B2">
          <v:shape id="_x0000_i3047" type="#_x0000_t75" style="width:88.75pt;height:15.05pt">
            <v:imagedata r:id="rId876" o:title=""/>
          </v:shape>
        </w:pict>
      </w:r>
      <w:r>
        <w:t xml:space="preserve"> as follows</w:t>
      </w:r>
    </w:p>
    <w:p w14:paraId="7D12D7B1" w14:textId="77777777" w:rsidR="009F7A98" w:rsidRDefault="000429A3" w:rsidP="007A4888">
      <w:pPr>
        <w:pStyle w:val="B1"/>
      </w:pPr>
      <w:r>
        <w:rPr>
          <w:position w:val="-10"/>
        </w:rPr>
        <w:pict w14:anchorId="33B5EEC6">
          <v:shape id="_x0000_i3048" type="#_x0000_t75" style="width:91.25pt;height:15.05pt">
            <v:imagedata r:id="rId917" o:title=""/>
          </v:shape>
        </w:pict>
      </w:r>
    </w:p>
    <w:p w14:paraId="56E9A2C7" w14:textId="77777777" w:rsidR="009F7A98" w:rsidRDefault="009F7A98">
      <w:r>
        <w:t xml:space="preserve">and </w:t>
      </w:r>
    </w:p>
    <w:p w14:paraId="5C168156" w14:textId="77777777" w:rsidR="009F7A98" w:rsidRDefault="000429A3" w:rsidP="007A4888">
      <w:pPr>
        <w:pStyle w:val="B1"/>
      </w:pPr>
      <w:r>
        <w:rPr>
          <w:position w:val="-10"/>
        </w:rPr>
        <w:pict w14:anchorId="65960249">
          <v:shape id="_x0000_i3049" type="#_x0000_t75" style="width:37.65pt;height:15.05pt">
            <v:imagedata r:id="rId918" o:title=""/>
          </v:shape>
        </w:pict>
      </w:r>
      <w:r w:rsidR="009F7A98">
        <w:t xml:space="preserve"> and </w:t>
      </w:r>
      <w:r>
        <w:rPr>
          <w:position w:val="-10"/>
        </w:rPr>
        <w:pict w14:anchorId="46E29AFD">
          <v:shape id="_x0000_i3050" type="#_x0000_t75" style="width:47.7pt;height:15.05pt">
            <v:imagedata r:id="rId919" o:title=""/>
          </v:shape>
        </w:pict>
      </w:r>
      <w:r w:rsidR="009F7A98">
        <w:t xml:space="preserve"> in case one HARQ-ACK bit is reported per subframe, or</w:t>
      </w:r>
    </w:p>
    <w:p w14:paraId="666CA04C" w14:textId="77777777" w:rsidR="009F7A98" w:rsidRDefault="000429A3" w:rsidP="007A4888">
      <w:pPr>
        <w:pStyle w:val="B1"/>
      </w:pPr>
      <w:r>
        <w:rPr>
          <w:position w:val="-10"/>
        </w:rPr>
        <w:pict w14:anchorId="7E60A809">
          <v:shape id="_x0000_i3051" type="#_x0000_t75" style="width:37.65pt;height:15.05pt">
            <v:imagedata r:id="rId920" o:title=""/>
          </v:shape>
        </w:pict>
      </w:r>
      <w:r w:rsidR="009F7A98">
        <w:t xml:space="preserve">, </w:t>
      </w:r>
      <w:r>
        <w:rPr>
          <w:position w:val="-14"/>
        </w:rPr>
        <w:pict w14:anchorId="5D1B5016">
          <v:shape id="_x0000_i3052" type="#_x0000_t75" style="width:49.4pt;height:16.75pt">
            <v:imagedata r:id="rId921" o:title=""/>
          </v:shape>
        </w:pict>
      </w:r>
      <w:r w:rsidR="009F7A98">
        <w:t xml:space="preserve"> and </w:t>
      </w:r>
      <w:r>
        <w:rPr>
          <w:position w:val="-10"/>
        </w:rPr>
        <w:pict w14:anchorId="7BDC4EB4">
          <v:shape id="_x0000_i3053" type="#_x0000_t75" style="width:49.4pt;height:15.05pt">
            <v:imagedata r:id="rId922" o:title=""/>
          </v:shape>
        </w:pict>
      </w:r>
      <w:r w:rsidR="009F7A98">
        <w:t xml:space="preserve"> in case two HARQ-ACK bits are reported per subframe.</w:t>
      </w:r>
    </w:p>
    <w:p w14:paraId="704E7E90" w14:textId="77777777" w:rsidR="009F7A98" w:rsidRDefault="009F7A98">
      <w:r>
        <w:t xml:space="preserve">The sequence </w:t>
      </w:r>
      <w:r w:rsidR="000429A3">
        <w:rPr>
          <w:position w:val="-10"/>
        </w:rPr>
        <w:pict w14:anchorId="4DC4531D">
          <v:shape id="_x0000_i3054" type="#_x0000_t75" style="width:88.75pt;height:15.05pt">
            <v:imagedata r:id="rId876" o:title=""/>
          </v:shape>
        </w:pict>
      </w:r>
      <w:r>
        <w:t xml:space="preserve"> is encoded according to </w:t>
      </w:r>
      <w:r w:rsidR="00DF4FBD">
        <w:t>clause</w:t>
      </w:r>
      <w:r>
        <w:t xml:space="preserve"> 5.2.3.3 to yield the output bit sequence </w:t>
      </w:r>
      <w:r w:rsidR="000429A3">
        <w:rPr>
          <w:position w:val="-10"/>
        </w:rPr>
        <w:pict w14:anchorId="7FB565F5">
          <v:shape id="_x0000_i3055" type="#_x0000_t75" style="width:84.55pt;height:15.05pt">
            <v:imagedata r:id="rId617" o:title=""/>
          </v:shape>
        </w:pict>
      </w:r>
      <w:r>
        <w:t xml:space="preserve"> where </w:t>
      </w:r>
      <w:r w:rsidR="000429A3">
        <w:rPr>
          <w:position w:val="-6"/>
        </w:rPr>
        <w:pict w14:anchorId="6D1573D1">
          <v:shape id="_x0000_i3056" type="#_x0000_t75" style="width:31.8pt;height:12.55pt">
            <v:imagedata r:id="rId877" o:title=""/>
          </v:shape>
        </w:pict>
      </w:r>
      <w:r>
        <w:t>.</w:t>
      </w:r>
    </w:p>
    <w:p w14:paraId="0E5A5D4A" w14:textId="77777777" w:rsidR="009F7A98" w:rsidRDefault="009F7A98">
      <w:pPr>
        <w:pStyle w:val="Heading3"/>
      </w:pPr>
      <w:bookmarkStart w:id="428" w:name="_Toc10818754"/>
      <w:bookmarkStart w:id="429" w:name="_Toc20409164"/>
      <w:bookmarkStart w:id="430" w:name="_Toc74564324"/>
      <w:r>
        <w:t>5.2.4</w:t>
      </w:r>
      <w:r>
        <w:tab/>
        <w:t>Uplink control information on PUSCH without UL-SCH data</w:t>
      </w:r>
      <w:bookmarkEnd w:id="428"/>
      <w:bookmarkEnd w:id="429"/>
      <w:bookmarkEnd w:id="430"/>
    </w:p>
    <w:p w14:paraId="3BB9A6D7"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5C426078" w14:textId="77777777" w:rsidR="009F7A98" w:rsidRDefault="001B1658" w:rsidP="001B1658">
      <w:pPr>
        <w:pStyle w:val="B1"/>
      </w:pPr>
      <w:r>
        <w:t>-</w:t>
      </w:r>
      <w:r>
        <w:tab/>
      </w:r>
      <w:r w:rsidR="009F7A98">
        <w:t>Channel coding of control information</w:t>
      </w:r>
    </w:p>
    <w:p w14:paraId="797BB7AD" w14:textId="77777777" w:rsidR="009F7A98" w:rsidRDefault="001B1658" w:rsidP="001B1658">
      <w:pPr>
        <w:pStyle w:val="B1"/>
      </w:pPr>
      <w:r>
        <w:t>-</w:t>
      </w:r>
      <w:r>
        <w:tab/>
      </w:r>
      <w:r w:rsidR="009F7A98">
        <w:t>Control information mapping</w:t>
      </w:r>
    </w:p>
    <w:p w14:paraId="1A42711E" w14:textId="77777777" w:rsidR="009F7A98" w:rsidRDefault="001B1658" w:rsidP="001B1658">
      <w:pPr>
        <w:pStyle w:val="B1"/>
      </w:pPr>
      <w:r>
        <w:t>-</w:t>
      </w:r>
      <w:r>
        <w:tab/>
      </w:r>
      <w:r w:rsidR="009F7A98">
        <w:t>Channel interleaver</w:t>
      </w:r>
    </w:p>
    <w:p w14:paraId="01FA5CC0" w14:textId="77777777" w:rsidR="009F7A98" w:rsidRDefault="00944C62">
      <w:pPr>
        <w:pStyle w:val="Heading4"/>
      </w:pPr>
      <w:bookmarkStart w:id="431" w:name="_Toc10818755"/>
      <w:bookmarkStart w:id="432" w:name="_Toc20409165"/>
      <w:bookmarkStart w:id="433" w:name="_Toc74564325"/>
      <w:r>
        <w:t>5.2.4.1</w:t>
      </w:r>
      <w:r w:rsidR="009F7A98">
        <w:tab/>
        <w:t>Channel coding of control information</w:t>
      </w:r>
      <w:bookmarkEnd w:id="431"/>
      <w:bookmarkEnd w:id="432"/>
      <w:bookmarkEnd w:id="433"/>
    </w:p>
    <w:p w14:paraId="7CC4E4D9"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0429A3">
        <w:rPr>
          <w:position w:val="-10"/>
        </w:rPr>
        <w:pict w14:anchorId="6B091707">
          <v:shape id="_x0000_i3057" type="#_x0000_t75" style="width:15.05pt;height:16.75pt">
            <v:imagedata r:id="rId232" o:title=""/>
          </v:shape>
        </w:pict>
      </w:r>
      <w:r>
        <w:t xml:space="preserve"> for HARQ-ACK or rank indicator as</w:t>
      </w:r>
    </w:p>
    <w:p w14:paraId="288C5465" w14:textId="77777777" w:rsidR="009F7A98" w:rsidRDefault="000429A3" w:rsidP="00422414">
      <w:pPr>
        <w:pStyle w:val="EQ"/>
        <w:jc w:val="center"/>
      </w:pPr>
      <w:r>
        <w:rPr>
          <w:position w:val="-36"/>
        </w:rPr>
        <w:pict w14:anchorId="56C55C5B">
          <v:shape id="_x0000_i3058" type="#_x0000_t75" style="width:280.45pt;height:42.7pt">
            <v:imagedata r:id="rId923" o:title=""/>
          </v:shape>
        </w:pict>
      </w:r>
    </w:p>
    <w:p w14:paraId="2A8E5EF7" w14:textId="77777777" w:rsidR="005F1EAB" w:rsidRDefault="009F7A98">
      <w:r>
        <w:t xml:space="preserve">where </w:t>
      </w:r>
    </w:p>
    <w:p w14:paraId="32DDED04" w14:textId="77777777" w:rsidR="005F1EAB" w:rsidRDefault="005F1EAB" w:rsidP="00761093">
      <w:pPr>
        <w:pStyle w:val="B1"/>
      </w:pPr>
      <w:r>
        <w:t>-</w:t>
      </w:r>
      <w:r>
        <w:tab/>
      </w:r>
      <w:r w:rsidR="000429A3">
        <w:rPr>
          <w:position w:val="-6"/>
        </w:rPr>
        <w:pict w14:anchorId="6C74EFCA">
          <v:shape id="_x0000_i3059" type="#_x0000_t75" style="width:12.55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14:paraId="06DA90A4" w14:textId="77777777" w:rsidR="005F1EAB" w:rsidRDefault="005F1EAB" w:rsidP="00761093">
      <w:pPr>
        <w:pStyle w:val="B1"/>
      </w:pPr>
      <w:r>
        <w:t>-</w:t>
      </w:r>
      <w:r>
        <w:tab/>
      </w:r>
      <w:r w:rsidR="000429A3">
        <w:rPr>
          <w:position w:val="-14"/>
        </w:rPr>
        <w:pict w14:anchorId="5D200554">
          <v:shape id="_x0000_i3060" type="#_x0000_t75" style="width:43.55pt;height:19.25pt">
            <v:imagedata r:id="rId924"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09EBA36C" w14:textId="77777777" w:rsidR="005F1EAB" w:rsidRDefault="005F1EAB" w:rsidP="00761093">
      <w:pPr>
        <w:pStyle w:val="B1"/>
        <w:rPr>
          <w:lang w:eastAsia="zh-CN"/>
        </w:rPr>
      </w:pPr>
      <w:r>
        <w:t>-</w:t>
      </w:r>
      <w:r>
        <w:tab/>
      </w:r>
      <w:r w:rsidR="000429A3">
        <w:rPr>
          <w:position w:val="-14"/>
        </w:rPr>
        <w:pict w14:anchorId="3079458D">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376E0A7D" wp14:editId="13953634">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5E4D25BB" wp14:editId="50AD63A7">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2FE9106C" w14:textId="77777777" w:rsidR="005F1EAB" w:rsidRDefault="005F1EAB" w:rsidP="00761093">
      <w:pPr>
        <w:pStyle w:val="B1"/>
        <w:rPr>
          <w:rFonts w:eastAsia="Malgun Gothic"/>
          <w:lang w:eastAsia="ko-KR"/>
        </w:rPr>
      </w:pPr>
      <w:r>
        <w:t>-</w:t>
      </w:r>
      <w:r>
        <w:tab/>
      </w:r>
      <w:r w:rsidR="000429A3">
        <w:rPr>
          <w:position w:val="-10"/>
        </w:rPr>
        <w:pict w14:anchorId="26D4ED03">
          <v:shape id="_x0000_i3062" type="#_x0000_t75" style="width:37.65pt;height:16.75pt">
            <v:imagedata r:id="rId925"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1B27BCD4" w14:textId="77777777" w:rsidR="005F1EAB" w:rsidRDefault="005F1EAB" w:rsidP="00761093">
      <w:pPr>
        <w:pStyle w:val="B1"/>
        <w:rPr>
          <w:rFonts w:eastAsia="Malgun Gothic"/>
          <w:lang w:eastAsia="ko-KR"/>
        </w:rPr>
      </w:pPr>
      <w:r>
        <w:rPr>
          <w:rFonts w:eastAsia="Malgun Gothic"/>
        </w:rPr>
        <w:t>-</w:t>
      </w:r>
      <w:r>
        <w:rPr>
          <w:rFonts w:eastAsia="Malgun Gothic"/>
        </w:rPr>
        <w:tab/>
      </w:r>
      <w:r w:rsidR="000429A3">
        <w:rPr>
          <w:rFonts w:eastAsia="Malgun Gothic"/>
          <w:position w:val="-14"/>
        </w:rPr>
        <w:pict w14:anchorId="519562C8">
          <v:shape id="_x0000_i3063" type="#_x0000_t75" style="width:37.65pt;height:19.25pt">
            <v:imagedata r:id="rId926"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0429A3">
        <w:rPr>
          <w:rFonts w:eastAsia="Malgun Gothic"/>
          <w:position w:val="-14"/>
        </w:rPr>
        <w:pict w14:anchorId="6AFB7290">
          <v:shape id="_x0000_i3064" type="#_x0000_t75" style="width:208.45pt;height:20.95pt">
            <v:imagedata r:id="rId927" o:title=""/>
          </v:shape>
        </w:pict>
      </w:r>
      <w:r w:rsidR="009F7A98">
        <w:rPr>
          <w:rFonts w:eastAsia="Malgun Gothic" w:hint="eastAsia"/>
          <w:lang w:eastAsia="ko-KR"/>
        </w:rPr>
        <w:t xml:space="preserve">, where </w:t>
      </w:r>
    </w:p>
    <w:p w14:paraId="5E83D054" w14:textId="77777777" w:rsidR="005F1EAB" w:rsidRDefault="005F1EAB" w:rsidP="005F1EAB">
      <w:pPr>
        <w:pStyle w:val="B2"/>
        <w:rPr>
          <w:lang w:eastAsia="zh-CN"/>
        </w:rPr>
      </w:pPr>
      <w:r>
        <w:t>-</w:t>
      </w:r>
      <w:r>
        <w:rPr>
          <w:rFonts w:eastAsia="Malgun Gothic"/>
          <w:lang w:eastAsia="ko-KR"/>
        </w:rPr>
        <w:tab/>
      </w:r>
      <w:r w:rsidR="000429A3">
        <w:rPr>
          <w:position w:val="-14"/>
        </w:rPr>
        <w:pict w14:anchorId="4B66EB55">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01DC1304"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0429A3">
        <w:rPr>
          <w:position w:val="-14"/>
        </w:rPr>
        <w:pict w14:anchorId="465F00CF">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14:paraId="72D23487" w14:textId="77777777" w:rsidR="005F1EAB" w:rsidRDefault="005F1EAB" w:rsidP="00761093">
      <w:pPr>
        <w:pStyle w:val="B3"/>
      </w:pPr>
      <w:r>
        <w:rPr>
          <w:lang w:eastAsia="zh-CN"/>
        </w:rPr>
        <w:t>-</w:t>
      </w:r>
      <w:r>
        <w:rPr>
          <w:lang w:eastAsia="zh-CN"/>
        </w:rPr>
        <w:tab/>
      </w:r>
      <w:r w:rsidR="000429A3">
        <w:rPr>
          <w:position w:val="-14"/>
        </w:rPr>
        <w:pict w14:anchorId="45AED260">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14:paraId="0536021B" w14:textId="77777777" w:rsidR="005F1EAB" w:rsidRDefault="005F1EAB" w:rsidP="00761093">
      <w:pPr>
        <w:pStyle w:val="B3"/>
      </w:pPr>
      <w:r>
        <w:rPr>
          <w:lang w:eastAsia="zh-CN"/>
        </w:rPr>
        <w:t>-</w:t>
      </w:r>
      <w:r>
        <w:rPr>
          <w:lang w:eastAsia="zh-CN"/>
        </w:rPr>
        <w:tab/>
      </w:r>
      <w:r w:rsidR="000429A3">
        <w:rPr>
          <w:position w:val="-12"/>
        </w:rPr>
        <w:pict w14:anchorId="5EC98A29">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14:paraId="03FB6EF3" w14:textId="77777777" w:rsidR="005F1EAB" w:rsidRPr="00D962D3" w:rsidRDefault="005F1EAB" w:rsidP="005F1EAB">
      <w:pPr>
        <w:pStyle w:val="B2"/>
        <w:rPr>
          <w:lang w:eastAsia="zh-CN"/>
        </w:rPr>
      </w:pPr>
      <w:r>
        <w:t>-</w:t>
      </w:r>
      <w:r>
        <w:tab/>
      </w:r>
      <w:r>
        <w:rPr>
          <w:rFonts w:hint="eastAsia"/>
          <w:lang w:eastAsia="zh-CN"/>
        </w:rPr>
        <w:t>otherwise</w:t>
      </w:r>
      <w:r>
        <w:t xml:space="preserve"> </w:t>
      </w:r>
      <w:r w:rsidR="000429A3">
        <w:rPr>
          <w:position w:val="-14"/>
        </w:rPr>
        <w:pict w14:anchorId="74C62633">
          <v:shape id="_x0000_i3069" type="#_x0000_t75" style="width:92.95pt;height:20.95pt">
            <v:imagedata r:id="rId245" o:title=""/>
          </v:shape>
        </w:pict>
      </w:r>
      <w:r>
        <w:t>.</w:t>
      </w:r>
    </w:p>
    <w:p w14:paraId="5FDC0909" w14:textId="77777777" w:rsidR="005F1EAB" w:rsidRDefault="00AE37C2" w:rsidP="00761093">
      <w:pPr>
        <w:pStyle w:val="B2"/>
        <w:rPr>
          <w:lang w:eastAsia="ko-KR"/>
        </w:rPr>
      </w:pPr>
      <w:r>
        <w:t>-</w:t>
      </w:r>
      <w:r>
        <w:tab/>
      </w:r>
      <w:r w:rsidR="000429A3">
        <w:rPr>
          <w:position w:val="-12"/>
        </w:rPr>
        <w:pict w14:anchorId="70B47486">
          <v:shape id="_x0000_i3070" type="#_x0000_t75" style="width:23.45pt;height:16.75pt">
            <v:imagedata r:id="rId246" o:title=""/>
          </v:shape>
        </w:pict>
      </w:r>
      <w:r w:rsidR="009F7A98">
        <w:rPr>
          <w:rFonts w:hint="eastAsia"/>
          <w:lang w:eastAsia="ko-KR"/>
        </w:rPr>
        <w:t xml:space="preserve">is equal to 1 </w:t>
      </w:r>
    </w:p>
    <w:p w14:paraId="17539748"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7CDF660A"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15A9960"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2BBAC893"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37AD7AEE"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0429A3">
        <w:rPr>
          <w:position w:val="-12"/>
        </w:rPr>
        <w:pict w14:anchorId="55E73E93">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1551D9E6" w14:textId="77777777" w:rsidR="00AE37C2" w:rsidRDefault="00AE37C2" w:rsidP="00761093">
      <w:pPr>
        <w:pStyle w:val="B1"/>
        <w:rPr>
          <w:lang w:eastAsia="zh-CN"/>
        </w:rPr>
      </w:pPr>
      <w:r>
        <w:t>-</w:t>
      </w:r>
      <w:r>
        <w:tab/>
      </w:r>
      <w:r w:rsidR="000429A3">
        <w:rPr>
          <w:position w:val="-12"/>
        </w:rPr>
        <w:pict w14:anchorId="23587E06">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00211371" w14:textId="77777777" w:rsidR="009F7A98" w:rsidRDefault="00AE37C2" w:rsidP="00761093">
      <w:pPr>
        <w:pStyle w:val="B1"/>
        <w:rPr>
          <w:rFonts w:eastAsia="Malgun Gothic"/>
        </w:rPr>
      </w:pPr>
      <w:r>
        <w:t>-</w:t>
      </w:r>
      <w:r>
        <w:tab/>
      </w:r>
      <w:r w:rsidR="000429A3">
        <w:rPr>
          <w:position w:val="-12"/>
        </w:rPr>
        <w:pict w14:anchorId="14E75FE2">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0429A3">
        <w:rPr>
          <w:position w:val="-12"/>
        </w:rPr>
        <w:pict w14:anchorId="0B562152">
          <v:shape id="_x0000_i3074" type="#_x0000_t75" style="width:25.1pt;height:18.4pt">
            <v:imagedata r:id="rId246" o:title=""/>
          </v:shape>
        </w:pict>
      </w:r>
      <w:r w:rsidR="006A07DB">
        <w:rPr>
          <w:rFonts w:hint="eastAsia"/>
          <w:lang w:eastAsia="zh-CN"/>
        </w:rPr>
        <w:t xml:space="preserve"> is equal to 0, otherwise is equal to 0.</w:t>
      </w:r>
    </w:p>
    <w:p w14:paraId="0FF38316" w14:textId="77777777" w:rsidR="009F7A98" w:rsidRDefault="009F7A98"/>
    <w:p w14:paraId="0BF89CD7" w14:textId="77777777" w:rsidR="009F7A98" w:rsidRDefault="009F7A98">
      <w:r>
        <w:t xml:space="preserve">For HARQ-ACK information </w:t>
      </w:r>
      <w:r w:rsidR="000429A3">
        <w:rPr>
          <w:position w:val="-12"/>
        </w:rPr>
        <w:pict w14:anchorId="0248ED75">
          <v:shape id="_x0000_i3075" type="#_x0000_t75" style="width:75.35pt;height:18.4pt">
            <v:imagedata r:id="rId279" o:title=""/>
          </v:shape>
        </w:pict>
      </w:r>
      <w:r>
        <w:t xml:space="preserve"> and [</w:t>
      </w:r>
      <w:r w:rsidR="000429A3">
        <w:rPr>
          <w:position w:val="-14"/>
        </w:rPr>
        <w:pict w14:anchorId="42CA4A7D">
          <v:shape id="_x0000_i3076" type="#_x0000_t75" style="width:131.45pt;height:19.25pt">
            <v:imagedata r:id="rId928" o:title=""/>
          </v:shape>
        </w:pict>
      </w:r>
      <w:r>
        <w:t>]</w:t>
      </w:r>
      <w:r w:rsidR="004811DE">
        <w:rPr>
          <w:rFonts w:hint="eastAsia"/>
          <w:lang w:eastAsia="zh-CN"/>
        </w:rPr>
        <w:t>. For UEs configured with no more than five DL cells,</w:t>
      </w:r>
      <w:r>
        <w:t xml:space="preserve"> </w:t>
      </w:r>
      <w:r w:rsidR="000429A3">
        <w:rPr>
          <w:position w:val="-14"/>
        </w:rPr>
        <w:pict w14:anchorId="659884F6">
          <v:shape id="_x0000_i3077" type="#_x0000_t75" style="width:52.75pt;height:19.25pt">
            <v:imagedata r:id="rId929"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0429A3">
        <w:rPr>
          <w:position w:val="-14"/>
        </w:rPr>
        <w:pict w14:anchorId="2731C343">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5BA5AEA4"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0429A3">
        <w:rPr>
          <w:position w:val="-12"/>
        </w:rPr>
        <w:pict w14:anchorId="3B1C986A">
          <v:shape id="_x0000_i3079" type="#_x0000_t75" style="width:68.65pt;height:18.4pt">
            <v:imagedata r:id="rId284" o:title=""/>
          </v:shape>
        </w:pict>
      </w:r>
      <w:r w:rsidR="007B56F4">
        <w:rPr>
          <w:rFonts w:hint="eastAsia"/>
          <w:lang w:eastAsia="zh-CN"/>
        </w:rPr>
        <w:t xml:space="preserve">, </w:t>
      </w:r>
      <w:r w:rsidR="000429A3">
        <w:rPr>
          <w:position w:val="-12"/>
        </w:rPr>
        <w:pict w14:anchorId="530FE164">
          <v:shape id="_x0000_i3080" type="#_x0000_t75" style="width:73.65pt;height:18.4pt">
            <v:imagedata r:id="rId285" o:title=""/>
          </v:shape>
        </w:pict>
      </w:r>
      <w:r>
        <w:t xml:space="preserve"> and [</w:t>
      </w:r>
      <w:r w:rsidR="000429A3">
        <w:rPr>
          <w:position w:val="-14"/>
        </w:rPr>
        <w:pict w14:anchorId="23468CBA">
          <v:shape id="_x0000_i3081" type="#_x0000_t75" style="width:108.85pt;height:19.25pt">
            <v:imagedata r:id="rId930" o:title=""/>
          </v:shape>
        </w:pict>
      </w:r>
      <w:r>
        <w:t xml:space="preserve">], where </w:t>
      </w:r>
      <w:r w:rsidR="000429A3">
        <w:rPr>
          <w:position w:val="-14"/>
        </w:rPr>
        <w:pict w14:anchorId="6491756A">
          <v:shape id="_x0000_i3082" type="#_x0000_t75" style="width:26.8pt;height:19.25pt">
            <v:imagedata r:id="rId931"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7E29A0FF" w14:textId="77777777" w:rsidR="009F7A98" w:rsidRDefault="009F7A98">
      <w:pPr>
        <w:rPr>
          <w:rFonts w:eastAsia="Malgun Gothic"/>
          <w:lang w:eastAsia="ko-KR"/>
        </w:rPr>
      </w:pPr>
      <w:r>
        <w:rPr>
          <w:rFonts w:eastAsia="Malgun Gothic" w:hint="eastAsia"/>
          <w:lang w:eastAsia="ko-KR"/>
        </w:rPr>
        <w:t xml:space="preserve">For CQI and/or PMI information </w:t>
      </w:r>
      <w:r w:rsidR="000429A3">
        <w:rPr>
          <w:rFonts w:eastAsia="Malgun Gothic"/>
          <w:position w:val="-14"/>
        </w:rPr>
        <w:pict w14:anchorId="3B52460A">
          <v:shape id="_x0000_i3083" type="#_x0000_t75" style="width:153.2pt;height:18.4pt">
            <v:imagedata r:id="rId932" o:title=""/>
          </v:shape>
        </w:pict>
      </w:r>
      <w:r>
        <w:rPr>
          <w:rFonts w:eastAsia="Malgun Gothic" w:hint="eastAsia"/>
          <w:lang w:eastAsia="ko-KR"/>
        </w:rPr>
        <w:t>.</w:t>
      </w:r>
    </w:p>
    <w:p w14:paraId="1E125DBC" w14:textId="77777777"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0429A3">
        <w:rPr>
          <w:rFonts w:eastAsia="Malgun Gothic"/>
          <w:position w:val="-16"/>
        </w:rPr>
        <w:pict w14:anchorId="5E55C200">
          <v:shape id="_x0000_i3084" type="#_x0000_t75" style="width:103.8pt;height:19.25pt">
            <v:imagedata r:id="rId933" o:title=""/>
          </v:shape>
        </w:pict>
      </w:r>
      <w:r>
        <w:t xml:space="preserve">, the coded vector sequence output for </w:t>
      </w:r>
      <w:r>
        <w:lastRenderedPageBreak/>
        <w:t xml:space="preserve">HARQ-ACK is denoted by </w:t>
      </w:r>
      <w:r w:rsidR="000429A3">
        <w:rPr>
          <w:position w:val="-20"/>
        </w:rPr>
        <w:pict w14:anchorId="1B006812">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0429A3">
        <w:rPr>
          <w:position w:val="-18"/>
        </w:rPr>
        <w:pict w14:anchorId="79A54DDB">
          <v:shape id="_x0000_i3086" type="#_x0000_t75" style="width:88.75pt;height:20.95pt">
            <v:imagedata r:id="rId934" o:title=""/>
          </v:shape>
        </w:pict>
      </w:r>
      <w:r>
        <w:t>.</w:t>
      </w:r>
    </w:p>
    <w:p w14:paraId="41A2BBF4" w14:textId="77777777" w:rsidR="009F7A98" w:rsidRDefault="00944C62">
      <w:pPr>
        <w:pStyle w:val="Heading4"/>
      </w:pPr>
      <w:bookmarkStart w:id="434" w:name="_Toc10818756"/>
      <w:bookmarkStart w:id="435" w:name="_Toc20409166"/>
      <w:bookmarkStart w:id="436" w:name="_Toc74564326"/>
      <w:r>
        <w:t>5.2.4.2</w:t>
      </w:r>
      <w:r w:rsidR="009F7A98">
        <w:tab/>
        <w:t>Control information mapping</w:t>
      </w:r>
      <w:bookmarkEnd w:id="434"/>
      <w:bookmarkEnd w:id="435"/>
      <w:bookmarkEnd w:id="436"/>
    </w:p>
    <w:p w14:paraId="1B11647F"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0429A3">
        <w:rPr>
          <w:rFonts w:eastAsia="Malgun Gothic"/>
          <w:position w:val="-16"/>
        </w:rPr>
        <w:pict w14:anchorId="55A8CA29">
          <v:shape id="_x0000_i3087" type="#_x0000_t75" style="width:103.8pt;height:19.25pt">
            <v:imagedata r:id="rId935" o:title=""/>
          </v:shape>
        </w:pict>
      </w:r>
      <w:r>
        <w:t xml:space="preserve">. The output is denoted by </w:t>
      </w:r>
      <w:r w:rsidR="000429A3">
        <w:rPr>
          <w:position w:val="-16"/>
        </w:rPr>
        <w:pict w14:anchorId="47606D9F">
          <v:shape id="_x0000_i3088" type="#_x0000_t75" style="width:98.8pt;height:18.4pt">
            <v:imagedata r:id="rId659" o:title=""/>
          </v:shape>
        </w:pict>
      </w:r>
      <w:r>
        <w:t xml:space="preserve">, where </w:t>
      </w:r>
      <w:r w:rsidR="000429A3">
        <w:rPr>
          <w:rFonts w:eastAsia="Malgun Gothic"/>
          <w:position w:val="-14"/>
        </w:rPr>
        <w:pict w14:anchorId="595A47B9">
          <v:shape id="_x0000_i3089" type="#_x0000_t75" style="width:43.55pt;height:16.75pt">
            <v:imagedata r:id="rId936" o:title=""/>
          </v:shape>
        </w:pict>
      </w:r>
      <w:r>
        <w:t xml:space="preserve"> and </w:t>
      </w:r>
      <w:r w:rsidR="000429A3">
        <w:rPr>
          <w:position w:val="-10"/>
        </w:rPr>
        <w:pict w14:anchorId="777E71AD">
          <v:shape id="_x0000_i3090" type="#_x0000_t75" style="width:54.4pt;height:15.05pt">
            <v:imagedata r:id="rId937" o:title=""/>
          </v:shape>
        </w:pict>
      </w:r>
      <w:r>
        <w:t>, and where</w:t>
      </w:r>
      <w:r w:rsidR="000429A3">
        <w:rPr>
          <w:position w:val="-16"/>
        </w:rPr>
        <w:pict w14:anchorId="48DBE226">
          <v:shape id="_x0000_i3091" type="#_x0000_t75" style="width:13.4pt;height:18.4pt">
            <v:imagedata r:id="rId662" o:title=""/>
          </v:shape>
        </w:pict>
      </w:r>
      <w:r>
        <w:t xml:space="preserve">, </w:t>
      </w:r>
      <w:r w:rsidR="000429A3">
        <w:rPr>
          <w:position w:val="-8"/>
        </w:rPr>
        <w:pict w14:anchorId="367F9FA6">
          <v:shape id="_x0000_i3092" type="#_x0000_t75" style="width:59.45pt;height:13.4pt">
            <v:imagedata r:id="rId663" o:title=""/>
          </v:shape>
        </w:pict>
      </w:r>
      <w:r>
        <w:t xml:space="preserve"> are column vectors of length </w:t>
      </w:r>
      <w:r w:rsidR="000429A3">
        <w:rPr>
          <w:position w:val="-10"/>
        </w:rPr>
        <w:pict w14:anchorId="591C86F5">
          <v:shape id="_x0000_i3093" type="#_x0000_t75" style="width:16.75pt;height:15.05pt">
            <v:imagedata r:id="rId938"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05492259" w14:textId="77777777" w:rsidR="009F7A98" w:rsidRDefault="009F7A98">
      <w:r>
        <w:t xml:space="preserve">The control information shall be </w:t>
      </w:r>
      <w:r>
        <w:rPr>
          <w:rFonts w:eastAsia="MS Mincho" w:hint="eastAsia"/>
          <w:lang w:eastAsia="ja-JP"/>
        </w:rPr>
        <w:t>mapped</w:t>
      </w:r>
      <w:r>
        <w:t xml:space="preserve"> as follows:</w:t>
      </w:r>
    </w:p>
    <w:p w14:paraId="61B76B60" w14:textId="77777777" w:rsidR="009F7A98" w:rsidRDefault="009F7A98">
      <w:r>
        <w:t xml:space="preserve">Set </w:t>
      </w:r>
      <w:r>
        <w:rPr>
          <w:i/>
        </w:rPr>
        <w:t>j</w:t>
      </w:r>
      <w:r>
        <w:t xml:space="preserve">, </w:t>
      </w:r>
      <w:r>
        <w:rPr>
          <w:i/>
        </w:rPr>
        <w:t>k</w:t>
      </w:r>
      <w:r>
        <w:t xml:space="preserve"> to 0</w:t>
      </w:r>
    </w:p>
    <w:p w14:paraId="549F20CF" w14:textId="77777777" w:rsidR="009F7A98" w:rsidRDefault="009F7A98">
      <w:r>
        <w:t xml:space="preserve">while </w:t>
      </w:r>
      <w:r w:rsidR="000429A3">
        <w:rPr>
          <w:rFonts w:eastAsia="Malgun Gothic"/>
          <w:position w:val="-14"/>
        </w:rPr>
        <w:pict w14:anchorId="3672552C">
          <v:shape id="_x0000_i3094" type="#_x0000_t75" style="width:41pt;height:18.4pt">
            <v:imagedata r:id="rId939" o:title=""/>
          </v:shape>
        </w:pict>
      </w:r>
    </w:p>
    <w:p w14:paraId="77BA845B" w14:textId="77777777" w:rsidR="009F7A98" w:rsidRDefault="000429A3" w:rsidP="00A304CD">
      <w:pPr>
        <w:pStyle w:val="B1"/>
      </w:pPr>
      <w:r>
        <w:rPr>
          <w:position w:val="-16"/>
        </w:rPr>
        <w:pict w14:anchorId="5B3A4F9A">
          <v:shape id="_x0000_i3095" type="#_x0000_t75" style="width:91.25pt;height:19.25pt">
            <v:imagedata r:id="rId940" o:title=""/>
          </v:shape>
        </w:pict>
      </w:r>
    </w:p>
    <w:p w14:paraId="49748B1F" w14:textId="77777777" w:rsidR="009F7A98" w:rsidRDefault="000429A3" w:rsidP="00A304CD">
      <w:pPr>
        <w:pStyle w:val="B1"/>
      </w:pPr>
      <w:r>
        <w:rPr>
          <w:position w:val="-10"/>
        </w:rPr>
        <w:pict w14:anchorId="670C9FE2">
          <v:shape id="_x0000_i3096" type="#_x0000_t75" style="width:46.9pt;height:15.05pt">
            <v:imagedata r:id="rId941" o:title=""/>
          </v:shape>
        </w:pict>
      </w:r>
    </w:p>
    <w:p w14:paraId="170A0C0A" w14:textId="77777777" w:rsidR="009F7A98" w:rsidRDefault="000429A3" w:rsidP="00A304CD">
      <w:pPr>
        <w:pStyle w:val="B1"/>
      </w:pPr>
      <w:r>
        <w:rPr>
          <w:position w:val="-6"/>
        </w:rPr>
        <w:pict w14:anchorId="6A5E923E">
          <v:shape id="_x0000_i3097" type="#_x0000_t75" style="width:37.65pt;height:13.4pt">
            <v:imagedata r:id="rId385" o:title=""/>
          </v:shape>
        </w:pict>
      </w:r>
    </w:p>
    <w:p w14:paraId="777CA50F" w14:textId="77777777" w:rsidR="009F7A98" w:rsidRDefault="009F7A98">
      <w:r>
        <w:t>end while</w:t>
      </w:r>
    </w:p>
    <w:p w14:paraId="03D530F5" w14:textId="77777777" w:rsidR="009F7A98" w:rsidRDefault="009F7A98">
      <w:pPr>
        <w:pStyle w:val="Heading4"/>
      </w:pPr>
      <w:bookmarkStart w:id="437" w:name="_Toc10818757"/>
      <w:bookmarkStart w:id="438" w:name="_Toc20409167"/>
      <w:bookmarkStart w:id="439" w:name="_Toc74564327"/>
      <w:r>
        <w:t>5.2</w:t>
      </w:r>
      <w:r w:rsidR="00944C62">
        <w:t>.4.3</w:t>
      </w:r>
      <w:r>
        <w:tab/>
        <w:t>Channel interleaver</w:t>
      </w:r>
      <w:bookmarkEnd w:id="437"/>
      <w:bookmarkEnd w:id="438"/>
      <w:bookmarkEnd w:id="439"/>
    </w:p>
    <w:p w14:paraId="24C3C7E6" w14:textId="77777777" w:rsidR="009F7A98" w:rsidRDefault="009F7A98">
      <w:pPr>
        <w:rPr>
          <w:rFonts w:eastAsia="MS PMincho"/>
        </w:rPr>
      </w:pPr>
      <w:r>
        <w:t xml:space="preserve">The vector sequences </w:t>
      </w:r>
      <w:r w:rsidR="000429A3">
        <w:rPr>
          <w:position w:val="-16"/>
        </w:rPr>
        <w:pict w14:anchorId="491D3901">
          <v:shape id="_x0000_i3098" type="#_x0000_t75" style="width:84.55pt;height:20.95pt">
            <v:imagedata r:id="rId701" o:title=""/>
          </v:shape>
        </w:pict>
      </w:r>
      <w:r>
        <w:t xml:space="preserve">, </w:t>
      </w:r>
      <w:r w:rsidR="000429A3">
        <w:rPr>
          <w:position w:val="-20"/>
        </w:rPr>
        <w:pict w14:anchorId="0120A519">
          <v:shape id="_x0000_i3099" type="#_x0000_t75" style="width:100.45pt;height:22.6pt">
            <v:imagedata r:id="rId702" o:title=""/>
          </v:shape>
        </w:pict>
      </w:r>
      <w:r>
        <w:t xml:space="preserve"> and </w:t>
      </w:r>
      <w:r w:rsidR="000429A3">
        <w:rPr>
          <w:position w:val="-20"/>
        </w:rPr>
        <w:pict w14:anchorId="5C6A595E">
          <v:shape id="_x0000_i3100" type="#_x0000_t75" style="width:126.4pt;height:22.6pt">
            <v:imagedata r:id="rId703" o:title=""/>
          </v:shape>
        </w:pict>
      </w:r>
      <w:r>
        <w:t xml:space="preserve"> are channel interleaved according </w:t>
      </w:r>
      <w:r w:rsidR="00DF4FBD">
        <w:t>clause</w:t>
      </w:r>
      <w:r>
        <w:t xml:space="preserve"> 5.2.2.8. The bits after channel interleaving are denoted by </w:t>
      </w:r>
      <w:r w:rsidR="000429A3">
        <w:rPr>
          <w:position w:val="-12"/>
        </w:rPr>
        <w:pict w14:anchorId="76F34835">
          <v:shape id="_x0000_i3101" type="#_x0000_t75" style="width:82.9pt;height:18.4pt">
            <v:imagedata r:id="rId942" o:title=""/>
          </v:shape>
        </w:pict>
      </w:r>
      <w:r>
        <w:rPr>
          <w:rFonts w:eastAsia="MS PMincho"/>
        </w:rPr>
        <w:t>.</w:t>
      </w:r>
    </w:p>
    <w:p w14:paraId="05D8926F" w14:textId="77777777" w:rsidR="00963BBA" w:rsidRDefault="009F7A98" w:rsidP="00963BBA">
      <w:pPr>
        <w:pStyle w:val="Heading2"/>
        <w:rPr>
          <w:lang w:eastAsia="zh-CN"/>
        </w:rPr>
      </w:pPr>
      <w:bookmarkStart w:id="440" w:name="_Toc10818758"/>
      <w:bookmarkStart w:id="441" w:name="_Toc20409168"/>
      <w:bookmarkStart w:id="442" w:name="_Toc74564328"/>
      <w:r>
        <w:t>5.3</w:t>
      </w:r>
      <w:r>
        <w:tab/>
        <w:t>Downlink transport channels and control information</w:t>
      </w:r>
      <w:bookmarkEnd w:id="440"/>
      <w:bookmarkEnd w:id="441"/>
      <w:bookmarkEnd w:id="442"/>
      <w:r w:rsidR="00963BBA" w:rsidRPr="00963BBA">
        <w:rPr>
          <w:rFonts w:hint="eastAsia"/>
          <w:lang w:eastAsia="zh-CN"/>
        </w:rPr>
        <w:t xml:space="preserve"> </w:t>
      </w:r>
    </w:p>
    <w:p w14:paraId="6076519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3623E5B8"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1A30869C"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52A8BC14" w14:textId="77777777" w:rsidR="009F7A98" w:rsidRDefault="009F7A98">
      <w:pPr>
        <w:pStyle w:val="Heading3"/>
      </w:pPr>
      <w:bookmarkStart w:id="443" w:name="_Toc10818759"/>
      <w:bookmarkStart w:id="444" w:name="_Toc20409169"/>
      <w:bookmarkStart w:id="445" w:name="_Toc74564329"/>
      <w:r>
        <w:t>5.3.1</w:t>
      </w:r>
      <w:r>
        <w:tab/>
        <w:t>Broadcast channel</w:t>
      </w:r>
      <w:bookmarkEnd w:id="443"/>
      <w:bookmarkEnd w:id="444"/>
      <w:bookmarkEnd w:id="445"/>
    </w:p>
    <w:p w14:paraId="2E4427F4"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07BD8992" w14:textId="77777777" w:rsidR="009F7A98" w:rsidRDefault="001B1658" w:rsidP="001B1658">
      <w:pPr>
        <w:pStyle w:val="B1"/>
      </w:pPr>
      <w:r>
        <w:t>-</w:t>
      </w:r>
      <w:r>
        <w:tab/>
      </w:r>
      <w:r w:rsidR="009F7A98">
        <w:t>Add CRC to the transport block</w:t>
      </w:r>
    </w:p>
    <w:p w14:paraId="0D5355EC" w14:textId="77777777" w:rsidR="009F7A98" w:rsidRDefault="001B1658" w:rsidP="001B1658">
      <w:pPr>
        <w:pStyle w:val="B1"/>
      </w:pPr>
      <w:r>
        <w:t>-</w:t>
      </w:r>
      <w:r>
        <w:tab/>
      </w:r>
      <w:r w:rsidR="009F7A98">
        <w:t>Channel coding</w:t>
      </w:r>
    </w:p>
    <w:p w14:paraId="5113F4D5" w14:textId="77777777" w:rsidR="009F7A98" w:rsidRDefault="001B1658" w:rsidP="001B1658">
      <w:pPr>
        <w:pStyle w:val="B1"/>
      </w:pPr>
      <w:r>
        <w:t>-</w:t>
      </w:r>
      <w:r>
        <w:tab/>
      </w:r>
      <w:r w:rsidR="009F7A98">
        <w:t>Rate matching</w:t>
      </w:r>
    </w:p>
    <w:p w14:paraId="05A46EC4" w14:textId="77777777" w:rsidR="009F7A98" w:rsidRDefault="009F7A98">
      <w:r>
        <w:t xml:space="preserve">The coding steps for BCH transport channel are shown in the figure below. </w:t>
      </w:r>
    </w:p>
    <w:p w14:paraId="103A1173" w14:textId="77777777" w:rsidR="009F7A98" w:rsidRDefault="000429A3" w:rsidP="00A304CD">
      <w:pPr>
        <w:pStyle w:val="TH"/>
      </w:pPr>
      <w:r>
        <w:lastRenderedPageBreak/>
        <w:pict w14:anchorId="6E26157C">
          <v:shape id="_x0000_i3102" type="#_x0000_t75" style="width:130.6pt;height:232.75pt">
            <v:imagedata r:id="rId943" o:title=""/>
          </v:shape>
        </w:pict>
      </w:r>
    </w:p>
    <w:p w14:paraId="1EBC1DC1" w14:textId="77777777" w:rsidR="009F7A98" w:rsidRDefault="009F7A98">
      <w:pPr>
        <w:pStyle w:val="TF"/>
      </w:pPr>
      <w:r>
        <w:t>Figure 5.3.1-1: Trans</w:t>
      </w:r>
      <w:r w:rsidR="00422414">
        <w:t>port channel processing for BCH</w:t>
      </w:r>
    </w:p>
    <w:p w14:paraId="31CE38B3" w14:textId="77777777" w:rsidR="009F7A98" w:rsidRDefault="009F7A98">
      <w:pPr>
        <w:pStyle w:val="Heading4"/>
      </w:pPr>
      <w:bookmarkStart w:id="446" w:name="_Toc10818760"/>
      <w:bookmarkStart w:id="447" w:name="_Toc20409170"/>
      <w:bookmarkStart w:id="448" w:name="_Toc74564330"/>
      <w:r>
        <w:t>5.3.1.1</w:t>
      </w:r>
      <w:r>
        <w:tab/>
        <w:t>Transport block CRC attachment</w:t>
      </w:r>
      <w:bookmarkEnd w:id="446"/>
      <w:bookmarkEnd w:id="447"/>
      <w:bookmarkEnd w:id="448"/>
    </w:p>
    <w:p w14:paraId="4F61FEB9" w14:textId="77777777" w:rsidR="009F7A98" w:rsidRDefault="009F7A98">
      <w:r>
        <w:t xml:space="preserve">Error detection is provided on BCH transport blocks through a Cyclic Redundancy Check (CRC). </w:t>
      </w:r>
    </w:p>
    <w:p w14:paraId="7D75D4EC" w14:textId="77777777" w:rsidR="009F7A98" w:rsidRDefault="009F7A98">
      <w:r>
        <w:t>The entire transport block is used to calculate the CRC parity bits. Denote the bits in a transport block delivered to layer 1 by</w:t>
      </w:r>
      <w:r w:rsidR="000429A3">
        <w:rPr>
          <w:position w:val="-10"/>
        </w:rPr>
        <w:pict w14:anchorId="4613162E">
          <v:shape id="_x0000_i3103" type="#_x0000_t75" style="width:88.75pt;height:15.05pt">
            <v:imagedata r:id="rId20" o:title=""/>
          </v:shape>
        </w:pict>
      </w:r>
      <w:r>
        <w:t>, and the parity bits by</w:t>
      </w:r>
      <w:r w:rsidR="000429A3">
        <w:rPr>
          <w:position w:val="-10"/>
        </w:rPr>
        <w:pict w14:anchorId="6546BE59">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2C765A25" w14:textId="77777777"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0429A3">
        <w:rPr>
          <w:position w:val="-12"/>
        </w:rPr>
        <w:pict w14:anchorId="66013BCA">
          <v:shape id="_x0000_i3105" type="#_x0000_t75" style="width:87.05pt;height:16.75pt">
            <v:imagedata r:id="rId944" o:title=""/>
          </v:shape>
        </w:pict>
      </w:r>
      <w:r>
        <w:t xml:space="preserve"> as indicated in Table 5.3.1.1-1 to form the sequence of bits</w:t>
      </w:r>
      <w:r w:rsidR="000429A3">
        <w:rPr>
          <w:position w:val="-10"/>
        </w:rPr>
        <w:pict w14:anchorId="585F9DF5">
          <v:shape id="_x0000_i3106" type="#_x0000_t75" style="width:82.9pt;height:15.05pt">
            <v:imagedata r:id="rId945" o:title=""/>
          </v:shape>
        </w:pict>
      </w:r>
      <w:r>
        <w:t xml:space="preserve"> where</w:t>
      </w:r>
    </w:p>
    <w:p w14:paraId="536D1362" w14:textId="77777777" w:rsidR="009F7A98" w:rsidRDefault="000429A3" w:rsidP="00A304CD">
      <w:pPr>
        <w:pStyle w:val="B1"/>
      </w:pPr>
      <w:r>
        <w:rPr>
          <w:position w:val="-10"/>
        </w:rPr>
        <w:pict w14:anchorId="673B9738">
          <v:shape id="_x0000_i3107" type="#_x0000_t75" style="width:32.65pt;height:15.05pt">
            <v:imagedata r:id="rId946" o:title=""/>
          </v:shape>
        </w:pict>
      </w:r>
      <w:r w:rsidR="00D054B0">
        <w:tab/>
      </w:r>
      <w:r w:rsidR="009F7A98">
        <w:t xml:space="preserve">for </w:t>
      </w:r>
      <w:r w:rsidR="009F7A98">
        <w:rPr>
          <w:i/>
        </w:rPr>
        <w:t>k</w:t>
      </w:r>
      <w:r w:rsidR="009F7A98">
        <w:t xml:space="preserve"> = 0, 1, 2, …, </w:t>
      </w:r>
      <w:r w:rsidR="009F7A98">
        <w:rPr>
          <w:i/>
        </w:rPr>
        <w:t>A</w:t>
      </w:r>
      <w:r w:rsidR="009F7A98">
        <w:t>-1</w:t>
      </w:r>
    </w:p>
    <w:p w14:paraId="1A8D7D8E" w14:textId="77777777" w:rsidR="009F7A98" w:rsidRDefault="000429A3" w:rsidP="00A304CD">
      <w:pPr>
        <w:pStyle w:val="B1"/>
      </w:pPr>
      <w:r>
        <w:rPr>
          <w:position w:val="-12"/>
        </w:rPr>
        <w:pict w14:anchorId="742529AA">
          <v:shape id="_x0000_i3108" type="#_x0000_t75" style="width:117.2pt;height:16.75pt">
            <v:imagedata r:id="rId947"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41167A17"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1C9DCB87" w14:textId="77777777" w:rsidTr="003D028C">
        <w:trPr>
          <w:jc w:val="center"/>
        </w:trPr>
        <w:tc>
          <w:tcPr>
            <w:tcW w:w="0" w:type="auto"/>
            <w:vAlign w:val="center"/>
          </w:tcPr>
          <w:p w14:paraId="1656A577" w14:textId="77777777" w:rsidR="009F7A98" w:rsidRDefault="009F7A98">
            <w:pPr>
              <w:pStyle w:val="TAH"/>
            </w:pPr>
            <w:r>
              <w:t>Number of transmit antenna ports at eNodeB</w:t>
            </w:r>
          </w:p>
        </w:tc>
        <w:tc>
          <w:tcPr>
            <w:tcW w:w="0" w:type="auto"/>
            <w:vAlign w:val="center"/>
          </w:tcPr>
          <w:p w14:paraId="1516894B" w14:textId="77777777" w:rsidR="009F7A98" w:rsidRDefault="009F7A98">
            <w:pPr>
              <w:pStyle w:val="TAH"/>
            </w:pPr>
            <w:r>
              <w:t>PBCH CRC mask</w:t>
            </w:r>
            <w:r>
              <w:br/>
            </w:r>
            <w:r w:rsidR="000429A3">
              <w:rPr>
                <w:position w:val="-12"/>
              </w:rPr>
              <w:pict w14:anchorId="50BC554B">
                <v:shape id="_x0000_i3109" type="#_x0000_t75" style="width:106.35pt;height:16.75pt">
                  <v:imagedata r:id="rId948" o:title=""/>
                </v:shape>
              </w:pict>
            </w:r>
          </w:p>
        </w:tc>
      </w:tr>
      <w:tr w:rsidR="009F7A98" w14:paraId="4E747B38" w14:textId="77777777" w:rsidTr="003D028C">
        <w:trPr>
          <w:jc w:val="center"/>
        </w:trPr>
        <w:tc>
          <w:tcPr>
            <w:tcW w:w="0" w:type="auto"/>
            <w:vAlign w:val="center"/>
          </w:tcPr>
          <w:p w14:paraId="6C95C63E" w14:textId="77777777" w:rsidR="009F7A98" w:rsidRDefault="009F7A98">
            <w:pPr>
              <w:pStyle w:val="TAC"/>
            </w:pPr>
            <w:r>
              <w:t>1</w:t>
            </w:r>
          </w:p>
        </w:tc>
        <w:tc>
          <w:tcPr>
            <w:tcW w:w="0" w:type="auto"/>
            <w:vAlign w:val="center"/>
          </w:tcPr>
          <w:p w14:paraId="48E32E4F" w14:textId="77777777" w:rsidR="009F7A98" w:rsidRDefault="009F7A98">
            <w:pPr>
              <w:pStyle w:val="TAC"/>
            </w:pPr>
            <w:r>
              <w:t>&lt;0, 0, 0, 0, 0, 0, 0, 0, 0, 0, 0, 0, 0, 0, 0, 0&gt;</w:t>
            </w:r>
          </w:p>
        </w:tc>
      </w:tr>
      <w:tr w:rsidR="009F7A98" w14:paraId="58938442" w14:textId="77777777" w:rsidTr="003D028C">
        <w:trPr>
          <w:jc w:val="center"/>
        </w:trPr>
        <w:tc>
          <w:tcPr>
            <w:tcW w:w="0" w:type="auto"/>
            <w:vAlign w:val="center"/>
          </w:tcPr>
          <w:p w14:paraId="65A7EA1C" w14:textId="77777777" w:rsidR="009F7A98" w:rsidRDefault="009F7A98">
            <w:pPr>
              <w:pStyle w:val="TAC"/>
            </w:pPr>
            <w:r>
              <w:t>2</w:t>
            </w:r>
          </w:p>
        </w:tc>
        <w:tc>
          <w:tcPr>
            <w:tcW w:w="0" w:type="auto"/>
            <w:vAlign w:val="center"/>
          </w:tcPr>
          <w:p w14:paraId="75CD1B0C" w14:textId="77777777" w:rsidR="009F7A98" w:rsidRDefault="009F7A98">
            <w:pPr>
              <w:pStyle w:val="TAC"/>
            </w:pPr>
            <w:r>
              <w:t>&lt;1, 1, 1, 1, 1, 1, 1, 1, 1, 1, 1, 1, 1, 1, 1, 1&gt;</w:t>
            </w:r>
          </w:p>
        </w:tc>
      </w:tr>
      <w:tr w:rsidR="009F7A98" w14:paraId="5892565A" w14:textId="77777777" w:rsidTr="003D028C">
        <w:trPr>
          <w:jc w:val="center"/>
        </w:trPr>
        <w:tc>
          <w:tcPr>
            <w:tcW w:w="0" w:type="auto"/>
            <w:vAlign w:val="center"/>
          </w:tcPr>
          <w:p w14:paraId="2E45BD35" w14:textId="77777777" w:rsidR="009F7A98" w:rsidRDefault="009F7A98">
            <w:pPr>
              <w:pStyle w:val="TAC"/>
            </w:pPr>
            <w:r>
              <w:t>4</w:t>
            </w:r>
          </w:p>
        </w:tc>
        <w:tc>
          <w:tcPr>
            <w:tcW w:w="0" w:type="auto"/>
            <w:vAlign w:val="center"/>
          </w:tcPr>
          <w:p w14:paraId="44785CF1" w14:textId="77777777" w:rsidR="009F7A98" w:rsidRDefault="009F7A98">
            <w:pPr>
              <w:pStyle w:val="TAC"/>
            </w:pPr>
            <w:r>
              <w:t>&lt;0, 1, 0, 1, 0, 1, 0, 1, 0, 1, 0, 1, 0, 1, 0, 1&gt;</w:t>
            </w:r>
          </w:p>
        </w:tc>
      </w:tr>
    </w:tbl>
    <w:p w14:paraId="01079B82" w14:textId="77777777" w:rsidR="009F7A98" w:rsidRDefault="009F7A98"/>
    <w:p w14:paraId="1BE5716B" w14:textId="77777777" w:rsidR="009F7A98" w:rsidRDefault="009F7A98">
      <w:pPr>
        <w:pStyle w:val="Heading4"/>
      </w:pPr>
      <w:bookmarkStart w:id="449" w:name="_Toc10818761"/>
      <w:bookmarkStart w:id="450" w:name="_Toc20409171"/>
      <w:bookmarkStart w:id="451" w:name="_Toc74564331"/>
      <w:r>
        <w:t>5.3.1.2</w:t>
      </w:r>
      <w:r>
        <w:tab/>
        <w:t>Channel coding</w:t>
      </w:r>
      <w:bookmarkEnd w:id="449"/>
      <w:bookmarkEnd w:id="450"/>
      <w:bookmarkEnd w:id="451"/>
    </w:p>
    <w:p w14:paraId="4C3CC946" w14:textId="77777777" w:rsidR="009F7A98" w:rsidRDefault="009F7A98">
      <w:r>
        <w:t>Information bits are delivered to the channel coding block. They are denoted by</w:t>
      </w:r>
      <w:r w:rsidR="000429A3">
        <w:rPr>
          <w:position w:val="-10"/>
        </w:rPr>
        <w:pict w14:anchorId="642105DF">
          <v:shape id="_x0000_i3110"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530258A2" w14:textId="77777777" w:rsidR="009F7A98" w:rsidRDefault="009F7A98">
      <w:r>
        <w:t>After encoding the bits are denoted by</w:t>
      </w:r>
      <w:r w:rsidR="000429A3">
        <w:rPr>
          <w:position w:val="-10"/>
        </w:rPr>
        <w:pict w14:anchorId="61EB1DDE">
          <v:shape id="_x0000_i3111" type="#_x0000_t75" style="width:106.35pt;height:16.75pt">
            <v:imagedata r:id="rId950" o:title=""/>
          </v:shape>
        </w:pict>
      </w:r>
      <w:r>
        <w:t>, with</w:t>
      </w:r>
      <w:r w:rsidR="000429A3">
        <w:rPr>
          <w:position w:val="-8"/>
        </w:rPr>
        <w:pict w14:anchorId="13E5B008">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429A3">
        <w:rPr>
          <w:position w:val="-4"/>
        </w:rPr>
        <w:pict w14:anchorId="6D9EE956">
          <v:shape id="_x0000_i3113" type="#_x0000_t75" style="width:31pt;height:10.9pt">
            <v:imagedata r:id="rId951" o:title=""/>
          </v:shape>
        </w:pict>
      </w:r>
      <w:r>
        <w:t>.</w:t>
      </w:r>
    </w:p>
    <w:p w14:paraId="1C0F2B0D" w14:textId="77777777" w:rsidR="009F7A98" w:rsidRDefault="009F7A98">
      <w:pPr>
        <w:pStyle w:val="Heading4"/>
      </w:pPr>
      <w:bookmarkStart w:id="452" w:name="_Toc10818762"/>
      <w:bookmarkStart w:id="453" w:name="_Toc20409172"/>
      <w:bookmarkStart w:id="454" w:name="_Toc74564332"/>
      <w:r>
        <w:lastRenderedPageBreak/>
        <w:t>5.3.1.3</w:t>
      </w:r>
      <w:r w:rsidR="00D054B0">
        <w:tab/>
      </w:r>
      <w:r>
        <w:t>Rate matching</w:t>
      </w:r>
      <w:bookmarkEnd w:id="452"/>
      <w:bookmarkEnd w:id="453"/>
      <w:bookmarkEnd w:id="454"/>
    </w:p>
    <w:p w14:paraId="0CF3504B" w14:textId="77777777" w:rsidR="009F7A98" w:rsidRDefault="009F7A98">
      <w:r>
        <w:t>A tail biting convolutionally coded block is delivered to the rate matching block. This block of coded bits is denoted by</w:t>
      </w:r>
      <w:r w:rsidR="000429A3">
        <w:rPr>
          <w:position w:val="-10"/>
        </w:rPr>
        <w:pict w14:anchorId="046A7E8F">
          <v:shape id="_x0000_i3114" type="#_x0000_t75" style="width:106.35pt;height:16.75pt">
            <v:imagedata r:id="rId950" o:title=""/>
          </v:shape>
        </w:pict>
      </w:r>
      <w:r>
        <w:t>, with</w:t>
      </w:r>
      <w:r w:rsidR="000429A3">
        <w:rPr>
          <w:position w:val="-8"/>
        </w:rPr>
        <w:pict w14:anchorId="0485E03C">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6D5BF40E" w14:textId="77777777" w:rsidR="009F7A98" w:rsidRDefault="009F7A98">
      <w:r>
        <w:t>After rate matching, the bits are denoted by</w:t>
      </w:r>
      <w:r w:rsidR="000429A3">
        <w:rPr>
          <w:position w:val="-10"/>
        </w:rPr>
        <w:pict w14:anchorId="1EF81EB0">
          <v:shape id="_x0000_i3116" type="#_x0000_t75" style="width:79.55pt;height:15.05pt">
            <v:imagedata r:id="rId952" o:title=""/>
          </v:shape>
        </w:pict>
      </w:r>
      <w:r>
        <w:t xml:space="preserve">, where </w:t>
      </w:r>
      <w:r>
        <w:rPr>
          <w:i/>
        </w:rPr>
        <w:t>E</w:t>
      </w:r>
      <w:r>
        <w:t xml:space="preserve"> is the number of rate matched bits as defined in </w:t>
      </w:r>
      <w:r w:rsidR="00DF4FBD">
        <w:t>clause</w:t>
      </w:r>
      <w:r>
        <w:t xml:space="preserve"> 6.6.1 of [2].</w:t>
      </w:r>
    </w:p>
    <w:p w14:paraId="7BAEC0BB" w14:textId="77777777" w:rsidR="009F7A98" w:rsidRDefault="009F7A98">
      <w:pPr>
        <w:pStyle w:val="Heading3"/>
      </w:pPr>
      <w:bookmarkStart w:id="455" w:name="_Toc10818763"/>
      <w:bookmarkStart w:id="456" w:name="_Toc20409173"/>
      <w:bookmarkStart w:id="457" w:name="_Toc74564333"/>
      <w:r>
        <w:t>5.3.2</w:t>
      </w:r>
      <w:r>
        <w:tab/>
        <w:t>Downlink shared channel, Paging channel and Multicast channel</w:t>
      </w:r>
      <w:bookmarkEnd w:id="455"/>
      <w:bookmarkEnd w:id="456"/>
      <w:bookmarkEnd w:id="457"/>
    </w:p>
    <w:p w14:paraId="7A24CBAD"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70A6B4E4" w14:textId="77777777" w:rsidR="009F7A98" w:rsidRDefault="001B1658" w:rsidP="001B1658">
      <w:pPr>
        <w:pStyle w:val="B1"/>
      </w:pPr>
      <w:r>
        <w:t>-</w:t>
      </w:r>
      <w:r>
        <w:tab/>
      </w:r>
      <w:r w:rsidR="009F7A98">
        <w:t>Add CRC to the transport block</w:t>
      </w:r>
    </w:p>
    <w:p w14:paraId="46767135" w14:textId="77777777" w:rsidR="009F7A98" w:rsidRDefault="001B1658" w:rsidP="001B1658">
      <w:pPr>
        <w:pStyle w:val="B1"/>
      </w:pPr>
      <w:r>
        <w:t>-</w:t>
      </w:r>
      <w:r>
        <w:tab/>
      </w:r>
      <w:r w:rsidR="009F7A98">
        <w:t>Code block segmentation and code block CRC attachment</w:t>
      </w:r>
    </w:p>
    <w:p w14:paraId="48E1EB20" w14:textId="77777777" w:rsidR="009F7A98" w:rsidRDefault="001B1658" w:rsidP="001B1658">
      <w:pPr>
        <w:pStyle w:val="B1"/>
      </w:pPr>
      <w:r>
        <w:t>-</w:t>
      </w:r>
      <w:r>
        <w:tab/>
      </w:r>
      <w:r w:rsidR="009F7A98">
        <w:t>Channel coding</w:t>
      </w:r>
    </w:p>
    <w:p w14:paraId="1E06018B" w14:textId="77777777" w:rsidR="009F7A98" w:rsidRDefault="001B1658" w:rsidP="001B1658">
      <w:pPr>
        <w:pStyle w:val="B1"/>
      </w:pPr>
      <w:r>
        <w:t>-</w:t>
      </w:r>
      <w:r>
        <w:tab/>
      </w:r>
      <w:r w:rsidR="009F7A98">
        <w:t>Rate matching</w:t>
      </w:r>
    </w:p>
    <w:p w14:paraId="6775FFF2" w14:textId="77777777" w:rsidR="009F7A98" w:rsidRDefault="001B1658" w:rsidP="001B1658">
      <w:pPr>
        <w:pStyle w:val="B1"/>
      </w:pPr>
      <w:r>
        <w:t>-</w:t>
      </w:r>
      <w:r>
        <w:tab/>
      </w:r>
      <w:r w:rsidR="009F7A98">
        <w:t>Code block concatenation</w:t>
      </w:r>
    </w:p>
    <w:p w14:paraId="34E8C793"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613D1204" w14:textId="77777777" w:rsidR="009F7A98" w:rsidRDefault="000429A3" w:rsidP="00473E5A">
      <w:pPr>
        <w:pStyle w:val="TH"/>
      </w:pPr>
      <w:r>
        <w:pict w14:anchorId="2FBE04F4">
          <v:shape id="_x0000_i3117" type="#_x0000_t75" style="width:157.4pt;height:358.35pt">
            <v:imagedata r:id="rId953" o:title=""/>
          </v:shape>
        </w:pict>
      </w:r>
    </w:p>
    <w:p w14:paraId="7EE90575" w14:textId="77777777" w:rsidR="009F7A98" w:rsidRDefault="009F7A98">
      <w:pPr>
        <w:pStyle w:val="TF"/>
      </w:pPr>
      <w:r>
        <w:t xml:space="preserve">Figure 5.3.2-1: Transport </w:t>
      </w:r>
      <w:r w:rsidR="00167289">
        <w:t xml:space="preserve">block </w:t>
      </w:r>
      <w:r>
        <w:t>pro</w:t>
      </w:r>
      <w:r w:rsidR="00422414">
        <w:t>cessing for DL-SCH, PCH and MCH</w:t>
      </w:r>
    </w:p>
    <w:p w14:paraId="4C8349D2" w14:textId="77777777" w:rsidR="009F7A98" w:rsidRDefault="009F7A98">
      <w:pPr>
        <w:pStyle w:val="Heading4"/>
      </w:pPr>
      <w:bookmarkStart w:id="458" w:name="_Toc10818764"/>
      <w:bookmarkStart w:id="459" w:name="_Toc20409174"/>
      <w:bookmarkStart w:id="460" w:name="historyclause"/>
      <w:bookmarkStart w:id="461" w:name="_Toc74564334"/>
      <w:r>
        <w:lastRenderedPageBreak/>
        <w:t>5.3.2.1</w:t>
      </w:r>
      <w:r>
        <w:tab/>
        <w:t>Transport block CRC attachment</w:t>
      </w:r>
      <w:bookmarkEnd w:id="458"/>
      <w:bookmarkEnd w:id="459"/>
      <w:bookmarkEnd w:id="461"/>
    </w:p>
    <w:p w14:paraId="63B3E1EA" w14:textId="77777777" w:rsidR="009F7A98" w:rsidRDefault="009F7A98">
      <w:r>
        <w:t xml:space="preserve">Error detection is provided on transport blocks through a Cyclic Redundancy Check (CRC). </w:t>
      </w:r>
    </w:p>
    <w:p w14:paraId="06EECC0A" w14:textId="77777777" w:rsidR="009F7A98" w:rsidRDefault="009F7A98">
      <w:r>
        <w:t>The entire transport block is used to calculate the CRC parity bits. Denote the bits in a transport block delivered to layer 1 by</w:t>
      </w:r>
      <w:r w:rsidR="000429A3">
        <w:rPr>
          <w:position w:val="-10"/>
        </w:rPr>
        <w:pict w14:anchorId="27D0D544">
          <v:shape id="_x0000_i3118" type="#_x0000_t75" style="width:88.75pt;height:15.05pt">
            <v:imagedata r:id="rId20" o:title=""/>
          </v:shape>
        </w:pict>
      </w:r>
      <w:r>
        <w:t>, and the parity bits by</w:t>
      </w:r>
      <w:r w:rsidR="000429A3">
        <w:rPr>
          <w:position w:val="-10"/>
        </w:rPr>
        <w:pict w14:anchorId="11925644">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1216630B" w14:textId="77777777"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14:paraId="7FE25471" w14:textId="77777777" w:rsidR="009F7A98" w:rsidRDefault="009F7A98">
      <w:pPr>
        <w:pStyle w:val="Heading4"/>
      </w:pPr>
      <w:bookmarkStart w:id="462" w:name="_Toc10818765"/>
      <w:bookmarkStart w:id="463" w:name="_Toc20409175"/>
      <w:bookmarkStart w:id="464" w:name="_Toc74564335"/>
      <w:r>
        <w:t>5.3.2.2</w:t>
      </w:r>
      <w:r>
        <w:tab/>
        <w:t>Code block segmentation and code block CRC attachment</w:t>
      </w:r>
      <w:bookmarkEnd w:id="462"/>
      <w:bookmarkEnd w:id="463"/>
      <w:bookmarkEnd w:id="464"/>
    </w:p>
    <w:p w14:paraId="28CE5CC7" w14:textId="77777777" w:rsidR="009F7A98" w:rsidRDefault="009F7A98">
      <w:r>
        <w:t xml:space="preserve">The bits input to the code block segmentation are denoted by </w:t>
      </w:r>
      <w:r w:rsidR="000429A3">
        <w:rPr>
          <w:position w:val="-10"/>
        </w:rPr>
        <w:pict w14:anchorId="360429E6">
          <v:shape id="_x0000_i3120" type="#_x0000_t75" style="width:84.55pt;height:15.05pt">
            <v:imagedata r:id="rId25" o:title=""/>
          </v:shape>
        </w:pict>
      </w:r>
      <w:r>
        <w:t xml:space="preserve"> where </w:t>
      </w:r>
      <w:r>
        <w:rPr>
          <w:i/>
        </w:rPr>
        <w:t>B</w:t>
      </w:r>
      <w:r>
        <w:t xml:space="preserve"> is the number of bits in the transport block (including CRC). </w:t>
      </w:r>
    </w:p>
    <w:p w14:paraId="0FC9FD29" w14:textId="77777777" w:rsidR="009F7A98" w:rsidRDefault="009F7A98">
      <w:r>
        <w:t xml:space="preserve">Code block segmentation and code block CRC attachment are performed according to </w:t>
      </w:r>
      <w:r w:rsidR="00DF4FBD">
        <w:t>clause</w:t>
      </w:r>
      <w:r>
        <w:t xml:space="preserve"> 5.1.2. </w:t>
      </w:r>
    </w:p>
    <w:p w14:paraId="5301D094" w14:textId="77777777" w:rsidR="009F7A98" w:rsidRDefault="009F7A98">
      <w:r>
        <w:t>The bits after code block segmentation are denoted by</w:t>
      </w:r>
      <w:r w:rsidR="000429A3">
        <w:rPr>
          <w:position w:val="-14"/>
        </w:rPr>
        <w:pict w14:anchorId="58C82310">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07ABB0EF" w14:textId="77777777" w:rsidR="009F7A98" w:rsidRDefault="009F7A98">
      <w:pPr>
        <w:pStyle w:val="Heading4"/>
      </w:pPr>
      <w:bookmarkStart w:id="465" w:name="_Toc10818766"/>
      <w:bookmarkStart w:id="466" w:name="_Toc20409176"/>
      <w:bookmarkStart w:id="467" w:name="_Toc74564336"/>
      <w:r>
        <w:t>5.3.2.3</w:t>
      </w:r>
      <w:r>
        <w:tab/>
        <w:t>Channel coding</w:t>
      </w:r>
      <w:bookmarkEnd w:id="465"/>
      <w:bookmarkEnd w:id="466"/>
      <w:bookmarkEnd w:id="467"/>
    </w:p>
    <w:p w14:paraId="60AF7B44" w14:textId="77777777" w:rsidR="009F7A98" w:rsidRDefault="009F7A98">
      <w:r>
        <w:t>Code blocks are delivered to the channel coding block. They are denoted by</w:t>
      </w:r>
      <w:r w:rsidR="000429A3">
        <w:rPr>
          <w:position w:val="-14"/>
        </w:rPr>
        <w:pict w14:anchorId="10F5F3BC">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14:paraId="4718D39E" w14:textId="77777777" w:rsidR="009F7A98" w:rsidRDefault="009F7A98">
      <w:r>
        <w:t>After encoding the bits are denoted by</w:t>
      </w:r>
      <w:r w:rsidR="000429A3">
        <w:rPr>
          <w:position w:val="-16"/>
        </w:rPr>
        <w:pict w14:anchorId="46941B62">
          <v:shape id="_x0000_i3123" type="#_x0000_t75" style="width:117.2pt;height:19.25pt">
            <v:imagedata r:id="rId214" o:title=""/>
          </v:shape>
        </w:pict>
      </w:r>
      <w:r>
        <w:t>, with</w:t>
      </w:r>
      <w:r w:rsidR="000429A3">
        <w:rPr>
          <w:position w:val="-8"/>
        </w:rPr>
        <w:pict w14:anchorId="3AEB5F42">
          <v:shape id="_x0000_i3124" type="#_x0000_t75" style="width:52.75pt;height:13.4pt">
            <v:imagedata r:id="rId215" o:title=""/>
          </v:shape>
        </w:pict>
      </w:r>
      <w:r>
        <w:t xml:space="preserve">, and where </w:t>
      </w:r>
      <w:r w:rsidR="000429A3">
        <w:rPr>
          <w:position w:val="-10"/>
        </w:rPr>
        <w:pict w14:anchorId="72B24CF4">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0429A3">
        <w:rPr>
          <w:position w:val="-10"/>
        </w:rPr>
        <w:pict w14:anchorId="3D3F0EA6">
          <v:shape id="_x0000_i3126" type="#_x0000_t75" style="width:52.75pt;height:15.05pt">
            <v:imagedata r:id="rId217" o:title=""/>
          </v:shape>
        </w:pict>
      </w:r>
      <w:r>
        <w:t xml:space="preserve">. </w:t>
      </w:r>
    </w:p>
    <w:p w14:paraId="1E7B2E2A" w14:textId="77777777" w:rsidR="009F7A98" w:rsidRDefault="009F7A98">
      <w:pPr>
        <w:pStyle w:val="Heading4"/>
      </w:pPr>
      <w:bookmarkStart w:id="468" w:name="_Toc10818767"/>
      <w:bookmarkStart w:id="469" w:name="_Toc20409177"/>
      <w:bookmarkStart w:id="470" w:name="_Toc74564337"/>
      <w:r>
        <w:t>5.3.2.4</w:t>
      </w:r>
      <w:r>
        <w:tab/>
        <w:t>Rate matching</w:t>
      </w:r>
      <w:bookmarkEnd w:id="468"/>
      <w:bookmarkEnd w:id="469"/>
      <w:bookmarkEnd w:id="470"/>
    </w:p>
    <w:p w14:paraId="76A6CBF5" w14:textId="77777777" w:rsidR="009F7A98" w:rsidRDefault="009F7A98">
      <w:r>
        <w:t>Turbo coded blocks are delivered to the rate matching block. They are denoted by</w:t>
      </w:r>
      <w:r w:rsidR="000429A3">
        <w:rPr>
          <w:position w:val="-16"/>
        </w:rPr>
        <w:pict w14:anchorId="3721C043">
          <v:shape id="_x0000_i3127" type="#_x0000_t75" style="width:117.2pt;height:19.25pt">
            <v:imagedata r:id="rId218" o:title=""/>
          </v:shape>
        </w:pict>
      </w:r>
      <w:r>
        <w:t>, with</w:t>
      </w:r>
      <w:r w:rsidR="000429A3">
        <w:rPr>
          <w:position w:val="-8"/>
        </w:rPr>
        <w:pict w14:anchorId="24D98888">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0429A3">
        <w:rPr>
          <w:position w:val="-10"/>
        </w:rPr>
        <w:pict w14:anchorId="48579A1B">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14:paraId="77EB79E0" w14:textId="77777777" w:rsidR="009F7A98" w:rsidRDefault="009F7A98">
      <w:r>
        <w:t>After rate matching, the bits are denoted by</w:t>
      </w:r>
      <w:r w:rsidR="000429A3">
        <w:rPr>
          <w:position w:val="-14"/>
        </w:rPr>
        <w:pict w14:anchorId="63BFC956">
          <v:shape id="_x0000_i3130" type="#_x0000_t75" style="width:103.8pt;height:16.75pt">
            <v:imagedata r:id="rId220" o:title=""/>
          </v:shape>
        </w:pict>
      </w:r>
      <w:r>
        <w:t xml:space="preserve">, where </w:t>
      </w:r>
      <w:r>
        <w:rPr>
          <w:i/>
        </w:rPr>
        <w:t>r</w:t>
      </w:r>
      <w:r>
        <w:t xml:space="preserve"> is the coded block number, and where </w:t>
      </w:r>
      <w:r w:rsidR="000429A3">
        <w:rPr>
          <w:position w:val="-10"/>
        </w:rPr>
        <w:pict w14:anchorId="4F9BC5AD">
          <v:shape id="_x0000_i3131" type="#_x0000_t75" style="width:13.4pt;height:15.05pt">
            <v:imagedata r:id="rId221" o:title=""/>
          </v:shape>
        </w:pict>
      </w:r>
      <w:r>
        <w:t xml:space="preserve"> is the number of rate matched bits for code block number </w:t>
      </w:r>
      <w:r>
        <w:rPr>
          <w:i/>
        </w:rPr>
        <w:t>r</w:t>
      </w:r>
      <w:r>
        <w:t xml:space="preserve">. </w:t>
      </w:r>
    </w:p>
    <w:p w14:paraId="1FAF7A97" w14:textId="77777777" w:rsidR="009F7A98" w:rsidRPr="00422414" w:rsidRDefault="009F7A98">
      <w:pPr>
        <w:pStyle w:val="Heading4"/>
        <w:rPr>
          <w:rStyle w:val="GuidanceChar"/>
          <w:color w:val="auto"/>
        </w:rPr>
      </w:pPr>
      <w:bookmarkStart w:id="471" w:name="_Toc10818768"/>
      <w:bookmarkStart w:id="472" w:name="_Toc20409178"/>
      <w:bookmarkStart w:id="473" w:name="_Toc74564338"/>
      <w:r>
        <w:t>5.3.2.5</w:t>
      </w:r>
      <w:r>
        <w:tab/>
        <w:t>Code block concatenation</w:t>
      </w:r>
      <w:bookmarkEnd w:id="471"/>
      <w:bookmarkEnd w:id="472"/>
      <w:bookmarkEnd w:id="473"/>
    </w:p>
    <w:p w14:paraId="29FEC235" w14:textId="77777777" w:rsidR="009F7A98" w:rsidRDefault="009F7A98">
      <w:r>
        <w:t xml:space="preserve">The bits input to the code block concatenation block are denoted by </w:t>
      </w:r>
      <w:r w:rsidR="000429A3">
        <w:rPr>
          <w:position w:val="-14"/>
        </w:rPr>
        <w:pict w14:anchorId="25FB6B18">
          <v:shape id="_x0000_i3132" type="#_x0000_t75" style="width:103.8pt;height:16.75pt">
            <v:imagedata r:id="rId220" o:title=""/>
          </v:shape>
        </w:pict>
      </w:r>
      <w:r>
        <w:t xml:space="preserve"> for </w:t>
      </w:r>
      <w:r w:rsidR="000429A3">
        <w:rPr>
          <w:position w:val="-8"/>
        </w:rPr>
        <w:pict w14:anchorId="39484B1D">
          <v:shape id="_x0000_i3133" type="#_x0000_t75" style="width:56.95pt;height:13.4pt">
            <v:imagedata r:id="rId222" o:title=""/>
          </v:shape>
        </w:pict>
      </w:r>
      <w:r>
        <w:t xml:space="preserve"> and where </w:t>
      </w:r>
      <w:r w:rsidR="000429A3">
        <w:rPr>
          <w:position w:val="-10"/>
        </w:rPr>
        <w:pict w14:anchorId="257677BF">
          <v:shape id="_x0000_i3134" type="#_x0000_t75" style="width:13.4pt;height:15.05pt">
            <v:imagedata r:id="rId223" o:title=""/>
          </v:shape>
        </w:pict>
      </w:r>
      <w:r>
        <w:t xml:space="preserve"> is the number of rate matched bits for the </w:t>
      </w:r>
      <w:r>
        <w:rPr>
          <w:i/>
        </w:rPr>
        <w:t>r</w:t>
      </w:r>
      <w:r>
        <w:t xml:space="preserve">-th code block. </w:t>
      </w:r>
    </w:p>
    <w:p w14:paraId="2D6D2C71" w14:textId="77777777" w:rsidR="009F7A98" w:rsidRDefault="009F7A98">
      <w:r>
        <w:t xml:space="preserve">Code block concatenation is performed according to </w:t>
      </w:r>
      <w:r w:rsidR="00DF4FBD">
        <w:t>clause</w:t>
      </w:r>
      <w:r>
        <w:t xml:space="preserve"> 5.1.5. </w:t>
      </w:r>
    </w:p>
    <w:p w14:paraId="504EC5F0" w14:textId="77777777" w:rsidR="009F7A98" w:rsidRDefault="009F7A98">
      <w:r>
        <w:t>The bits after code block concatenation are denoted by</w:t>
      </w:r>
      <w:r w:rsidR="000429A3">
        <w:rPr>
          <w:position w:val="-10"/>
        </w:rPr>
        <w:pict w14:anchorId="4CDC968E">
          <v:shape id="_x0000_i3135" type="#_x0000_t75" style="width:84.55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14:paraId="790C6EB0" w14:textId="77777777" w:rsidR="009F7A98" w:rsidRDefault="009F7A98"/>
    <w:p w14:paraId="6CFF425B" w14:textId="77777777" w:rsidR="009F7A98" w:rsidRDefault="009F7A98">
      <w:pPr>
        <w:pStyle w:val="Heading3"/>
      </w:pPr>
      <w:bookmarkStart w:id="474" w:name="_Toc10818769"/>
      <w:bookmarkStart w:id="475" w:name="_Toc20409179"/>
      <w:bookmarkStart w:id="476" w:name="_Toc74564339"/>
      <w:r>
        <w:lastRenderedPageBreak/>
        <w:t>5.3.3</w:t>
      </w:r>
      <w:r>
        <w:tab/>
        <w:t>Downlink control information</w:t>
      </w:r>
      <w:bookmarkEnd w:id="474"/>
      <w:bookmarkEnd w:id="475"/>
      <w:bookmarkEnd w:id="476"/>
    </w:p>
    <w:p w14:paraId="17A196F8"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2D296FF4" w14:textId="77777777" w:rsidR="009F7A98" w:rsidRDefault="009F7A98">
      <w:r>
        <w:t xml:space="preserve">Figure 5.3.3-1 shows the processing structure for </w:t>
      </w:r>
      <w:r w:rsidR="00167289">
        <w:t xml:space="preserve">one </w:t>
      </w:r>
      <w:r>
        <w:t>DCI. The following coding steps can be identified:</w:t>
      </w:r>
    </w:p>
    <w:p w14:paraId="29B89E89" w14:textId="77777777" w:rsidR="009F7A98" w:rsidRDefault="001B1658" w:rsidP="001B1658">
      <w:pPr>
        <w:pStyle w:val="B1"/>
      </w:pPr>
      <w:r>
        <w:t>-</w:t>
      </w:r>
      <w:r>
        <w:tab/>
      </w:r>
      <w:r w:rsidR="009F7A98">
        <w:t>Information element multiplexing</w:t>
      </w:r>
    </w:p>
    <w:p w14:paraId="2AA6BEC5" w14:textId="77777777" w:rsidR="009F7A98" w:rsidRDefault="001B1658" w:rsidP="001B1658">
      <w:pPr>
        <w:pStyle w:val="B1"/>
      </w:pPr>
      <w:r>
        <w:t>-</w:t>
      </w:r>
      <w:r>
        <w:tab/>
      </w:r>
      <w:r w:rsidR="009F7A98">
        <w:t>CRC attachment</w:t>
      </w:r>
    </w:p>
    <w:p w14:paraId="59F14C9A" w14:textId="77777777" w:rsidR="009F7A98" w:rsidRDefault="001B1658" w:rsidP="001B1658">
      <w:pPr>
        <w:pStyle w:val="B1"/>
      </w:pPr>
      <w:r>
        <w:t>-</w:t>
      </w:r>
      <w:r>
        <w:tab/>
      </w:r>
      <w:r w:rsidR="009F7A98">
        <w:t>Channel coding</w:t>
      </w:r>
    </w:p>
    <w:p w14:paraId="1914A343" w14:textId="77777777" w:rsidR="009F7A98" w:rsidRDefault="001B1658" w:rsidP="001B1658">
      <w:pPr>
        <w:pStyle w:val="B1"/>
      </w:pPr>
      <w:r>
        <w:t>-</w:t>
      </w:r>
      <w:r>
        <w:tab/>
      </w:r>
      <w:r w:rsidR="009F7A98">
        <w:t>Rate matching</w:t>
      </w:r>
    </w:p>
    <w:p w14:paraId="47C809B8" w14:textId="77777777" w:rsidR="009F7A98" w:rsidRDefault="009F7A98">
      <w:r>
        <w:t xml:space="preserve">The coding steps for DCI are shown in the figure below. </w:t>
      </w:r>
    </w:p>
    <w:p w14:paraId="6029C384" w14:textId="77777777" w:rsidR="009F7A98" w:rsidRDefault="000429A3" w:rsidP="00473E5A">
      <w:pPr>
        <w:pStyle w:val="TH"/>
      </w:pPr>
      <w:r>
        <w:pict w14:anchorId="458899F5">
          <v:shape id="_x0000_i3136" type="#_x0000_t75" style="width:129.75pt;height:232.75pt">
            <v:imagedata r:id="rId771" o:title=""/>
          </v:shape>
        </w:pict>
      </w:r>
    </w:p>
    <w:p w14:paraId="3D3E7978" w14:textId="77777777" w:rsidR="009F7A98" w:rsidRDefault="009F7A98">
      <w:pPr>
        <w:pStyle w:val="TF"/>
      </w:pPr>
      <w:r>
        <w:t xml:space="preserve">Figure 5.3.3-1: Processing for </w:t>
      </w:r>
      <w:r w:rsidR="00167289">
        <w:t xml:space="preserve">one </w:t>
      </w:r>
      <w:r w:rsidR="00422414">
        <w:t>DCI</w:t>
      </w:r>
    </w:p>
    <w:p w14:paraId="20C6B442" w14:textId="77777777" w:rsidR="009F7A98" w:rsidRDefault="009F7A98">
      <w:pPr>
        <w:pStyle w:val="Heading4"/>
      </w:pPr>
      <w:bookmarkStart w:id="477" w:name="_Toc10818770"/>
      <w:bookmarkStart w:id="478" w:name="_Toc20409180"/>
      <w:bookmarkStart w:id="479" w:name="_Toc74564340"/>
      <w:r>
        <w:t>5.3.3.1</w:t>
      </w:r>
      <w:r>
        <w:tab/>
        <w:t>DCI formats</w:t>
      </w:r>
      <w:bookmarkEnd w:id="477"/>
      <w:bookmarkEnd w:id="478"/>
      <w:bookmarkEnd w:id="479"/>
    </w:p>
    <w:p w14:paraId="01FDFC48"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07C40165"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05762BC1" w14:textId="77777777" w:rsidR="009F7A98" w:rsidRDefault="009F7A98">
      <w:pPr>
        <w:pStyle w:val="Heading5"/>
      </w:pPr>
      <w:bookmarkStart w:id="480" w:name="_Toc10818771"/>
      <w:bookmarkStart w:id="481" w:name="_Toc20409181"/>
      <w:bookmarkStart w:id="482" w:name="_Toc74564341"/>
      <w:r>
        <w:t>5.3.3.1.1</w:t>
      </w:r>
      <w:r>
        <w:tab/>
        <w:t>Format 0</w:t>
      </w:r>
      <w:bookmarkEnd w:id="480"/>
      <w:bookmarkEnd w:id="481"/>
      <w:bookmarkEnd w:id="482"/>
    </w:p>
    <w:p w14:paraId="21794E18" w14:textId="77777777" w:rsidR="009F7A98" w:rsidRDefault="009F7A98">
      <w:r>
        <w:t>DCI format 0 is used for the scheduling of PUSCH</w:t>
      </w:r>
      <w:r w:rsidR="00167289">
        <w:t xml:space="preserve"> in one UL cell</w:t>
      </w:r>
      <w:r>
        <w:t xml:space="preserve">. </w:t>
      </w:r>
    </w:p>
    <w:p w14:paraId="45B5A1C6" w14:textId="77777777" w:rsidR="009F7A98" w:rsidRDefault="009F7A98">
      <w:r>
        <w:t>The following information is transmitted by means of the DCI format 0:</w:t>
      </w:r>
    </w:p>
    <w:p w14:paraId="640BFE92" w14:textId="77777777" w:rsidR="00167289" w:rsidRDefault="00167289" w:rsidP="00167289">
      <w:pPr>
        <w:pStyle w:val="B1"/>
      </w:pPr>
      <w:r>
        <w:t>- Carrier indicator – 0 or 3 bits. This field is present according to the definitions in [3].</w:t>
      </w:r>
    </w:p>
    <w:p w14:paraId="3B32187B" w14:textId="77777777" w:rsidR="009F7A98" w:rsidRDefault="009F7A98">
      <w:pPr>
        <w:pStyle w:val="B1"/>
      </w:pPr>
      <w:r>
        <w:t>- Flag for format0/format1A differentiation – 1 bit, where value 0 indicates format 0 and value 1 indicates format 1A</w:t>
      </w:r>
    </w:p>
    <w:p w14:paraId="0BE200AD" w14:textId="77777777"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14:paraId="7840A617" w14:textId="77777777" w:rsidR="009F7A98" w:rsidRDefault="009F7A98">
      <w:pPr>
        <w:pStyle w:val="B1"/>
      </w:pPr>
      <w:r>
        <w:t xml:space="preserve">- Resource block assignment and hopping resource allocation – </w:t>
      </w:r>
      <w:r w:rsidR="000429A3">
        <w:rPr>
          <w:position w:val="-10"/>
        </w:rPr>
        <w:pict w14:anchorId="248713B6">
          <v:shape id="_x0000_i3137" type="#_x0000_t75" style="width:111.35pt;height:19.25pt">
            <v:imagedata r:id="rId954" o:title=""/>
          </v:shape>
        </w:pict>
      </w:r>
      <w:r>
        <w:t xml:space="preserve"> bits</w:t>
      </w:r>
    </w:p>
    <w:p w14:paraId="6330B7DD"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F0A8EB2"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0429A3">
        <w:rPr>
          <w:position w:val="-10"/>
        </w:rPr>
        <w:pict w14:anchorId="6D0C006F">
          <v:shape id="_x0000_i3138" type="#_x0000_t75" style="width:32.65pt;height:15.05pt">
            <v:imagedata r:id="rId955" o:title=""/>
          </v:shape>
        </w:pict>
      </w:r>
      <w:r>
        <w:t xml:space="preserve"> as indicated in </w:t>
      </w:r>
      <w:r w:rsidR="00DF4FBD">
        <w:t>clause</w:t>
      </w:r>
      <w:r>
        <w:t xml:space="preserve"> 8.4 of [3] </w:t>
      </w:r>
    </w:p>
    <w:p w14:paraId="331134B5" w14:textId="77777777" w:rsidR="009F7A98" w:rsidRDefault="009F7A98" w:rsidP="00761093">
      <w:pPr>
        <w:pStyle w:val="B3"/>
      </w:pPr>
      <w:r>
        <w:t xml:space="preserve">- </w:t>
      </w:r>
      <w:r w:rsidR="000429A3">
        <w:rPr>
          <w:position w:val="-22"/>
        </w:rPr>
        <w:pict w14:anchorId="0079A1EE">
          <v:shape id="_x0000_i3139" type="#_x0000_t75" style="width:160.75pt;height:26.8pt">
            <v:imagedata r:id="rId956" o:title=""/>
          </v:shape>
        </w:pict>
      </w:r>
      <w:r>
        <w:t xml:space="preserve"> bits provide the resource allocation of the first slot in the UL subframe</w:t>
      </w:r>
    </w:p>
    <w:p w14:paraId="361FC8C4"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7C65C5D7" w14:textId="77777777" w:rsidR="009F7A98" w:rsidRDefault="009F7A98" w:rsidP="00761093">
      <w:pPr>
        <w:pStyle w:val="B3"/>
      </w:pPr>
      <w:r>
        <w:t xml:space="preserve">- </w:t>
      </w:r>
      <w:r w:rsidR="000429A3">
        <w:rPr>
          <w:position w:val="-22"/>
        </w:rPr>
        <w:pict w14:anchorId="5545E7D3">
          <v:shape id="_x0000_i3140" type="#_x0000_t75" style="width:118.9pt;height:26.8pt">
            <v:imagedata r:id="rId957" o:title=""/>
          </v:shape>
        </w:pict>
      </w:r>
      <w:r>
        <w:t xml:space="preserve"> bits provide the resource allocation in the UL subframe as defined in </w:t>
      </w:r>
      <w:r w:rsidR="00DF4FBD">
        <w:t>clause</w:t>
      </w:r>
      <w:r>
        <w:t xml:space="preserve"> 8.1</w:t>
      </w:r>
      <w:r w:rsidR="0029599A">
        <w:t>.1</w:t>
      </w:r>
      <w:r>
        <w:t xml:space="preserve"> of [3]</w:t>
      </w:r>
    </w:p>
    <w:p w14:paraId="6763C39C"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79543746"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14:paraId="2ED95F15" w14:textId="77777777" w:rsidR="009F7A98" w:rsidRDefault="009F7A98">
      <w:pPr>
        <w:pStyle w:val="B1"/>
      </w:pPr>
      <w:r>
        <w:t xml:space="preserve">- Modulation and coding scheme and redundancy version – 5 bits as defined in </w:t>
      </w:r>
      <w:r w:rsidR="00DF4FBD">
        <w:t>clause</w:t>
      </w:r>
      <w:r>
        <w:t xml:space="preserve"> 8.6 of [3]</w:t>
      </w:r>
    </w:p>
    <w:p w14:paraId="64217CC6" w14:textId="77777777" w:rsidR="003D5FAD" w:rsidRDefault="009F7A98" w:rsidP="003D5FAD">
      <w:pPr>
        <w:pStyle w:val="B1"/>
      </w:pPr>
      <w:r>
        <w:t>- New data indicator – 1 bit</w:t>
      </w:r>
    </w:p>
    <w:p w14:paraId="73BC9117"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24172567"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2702B89C" w14:textId="77777777" w:rsidR="009F7A98" w:rsidRDefault="009F7A98">
      <w:pPr>
        <w:pStyle w:val="B1"/>
      </w:pPr>
      <w:r>
        <w:t xml:space="preserve">- TPC command for scheduled PUSCH – 2 bits as defined in </w:t>
      </w:r>
      <w:r w:rsidR="00DF4FBD">
        <w:t>clause</w:t>
      </w:r>
      <w:r>
        <w:t xml:space="preserve"> 5.1.1.1 of [3]</w:t>
      </w:r>
    </w:p>
    <w:p w14:paraId="2E710A7F"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41AC6B1A"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E958A6F" w14:textId="77777777"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9EC6A77" w14:textId="22C92C8D"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123A48">
        <w:rPr>
          <w:rFonts w:hint="eastAsia"/>
          <w:i/>
          <w:lang w:eastAsia="zh-CN"/>
        </w:rPr>
        <w:t>tdm-PatternConfig/tdm-PatternConfigNE-DC</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1DBD1C2B"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14:paraId="7AEE554A"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244AF683"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6ADFD887"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882A430"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36E183B4"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4866810"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3352CEDB"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0AD6855F"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62C750DF"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1376602B"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3F540D57"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16909388"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378827A"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01325366"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02B611B4"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14:paraId="1DD1C8DC" w14:textId="77777777" w:rsidR="00497AA5" w:rsidRDefault="00AC6E10" w:rsidP="00497AA5">
      <w:pPr>
        <w:pStyle w:val="B1"/>
        <w:rPr>
          <w:lang w:val="en-US" w:eastAsia="zh-CN"/>
        </w:rPr>
      </w:pPr>
      <w:r>
        <w:t xml:space="preserve">- Resource allocation type – 1 bit. This field is only present if </w:t>
      </w:r>
      <w:r w:rsidR="000429A3">
        <w:rPr>
          <w:position w:val="-10"/>
        </w:rPr>
        <w:pict w14:anchorId="75DB649D">
          <v:shape id="_x0000_i3141" type="#_x0000_t75" style="width:52.75pt;height:16.75pt">
            <v:imagedata r:id="rId958" o:title=""/>
          </v:shape>
        </w:pict>
      </w:r>
      <w:r>
        <w:t xml:space="preserve">. The interpretation of this field is provided in </w:t>
      </w:r>
      <w:r w:rsidR="00DF4FBD">
        <w:t>clause</w:t>
      </w:r>
      <w:r>
        <w:t xml:space="preserve"> 8.1 of [3]</w:t>
      </w:r>
      <w:r w:rsidR="00497AA5" w:rsidRPr="00497AA5">
        <w:rPr>
          <w:lang w:val="en-US" w:eastAsia="zh-CN"/>
        </w:rPr>
        <w:t xml:space="preserve"> </w:t>
      </w:r>
    </w:p>
    <w:p w14:paraId="1413742E"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495CC225"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0690D4D5" w14:textId="77777777" w:rsidR="006A07DB" w:rsidRDefault="006A07DB" w:rsidP="006A07DB">
      <w:pPr>
        <w:pStyle w:val="Heading5"/>
        <w:rPr>
          <w:lang w:eastAsia="zh-CN"/>
        </w:rPr>
      </w:pPr>
      <w:bookmarkStart w:id="483" w:name="_Toc10818772"/>
      <w:bookmarkStart w:id="484" w:name="_Toc20409182"/>
      <w:bookmarkStart w:id="485" w:name="_Toc74564342"/>
      <w:r>
        <w:t>5.3.3.1.1</w:t>
      </w:r>
      <w:r>
        <w:rPr>
          <w:rFonts w:hint="eastAsia"/>
          <w:lang w:eastAsia="zh-CN"/>
        </w:rPr>
        <w:t>A</w:t>
      </w:r>
      <w:r>
        <w:tab/>
        <w:t>Format 0</w:t>
      </w:r>
      <w:r>
        <w:rPr>
          <w:rFonts w:hint="eastAsia"/>
          <w:lang w:eastAsia="zh-CN"/>
        </w:rPr>
        <w:t>A</w:t>
      </w:r>
      <w:bookmarkEnd w:id="483"/>
      <w:bookmarkEnd w:id="484"/>
      <w:bookmarkEnd w:id="485"/>
    </w:p>
    <w:p w14:paraId="7D41A0D4"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59C3E0B9" w14:textId="77777777" w:rsidR="006A07DB" w:rsidRDefault="006A07DB" w:rsidP="006A07DB">
      <w:r>
        <w:t>The following information is transmitted by means of the DCI format 0</w:t>
      </w:r>
      <w:r>
        <w:rPr>
          <w:rFonts w:hint="eastAsia"/>
          <w:lang w:eastAsia="zh-CN"/>
        </w:rPr>
        <w:t>A</w:t>
      </w:r>
      <w:r>
        <w:t>:</w:t>
      </w:r>
    </w:p>
    <w:p w14:paraId="4A90EEDA" w14:textId="77777777" w:rsidR="006A07DB" w:rsidRDefault="006A07DB" w:rsidP="006A07DB">
      <w:pPr>
        <w:pStyle w:val="B1"/>
      </w:pPr>
      <w:r>
        <w:t>-</w:t>
      </w:r>
      <w:r>
        <w:tab/>
        <w:t>Carrier indicator – 0 or 3 bits. This field is present according to the definitions in [3].</w:t>
      </w:r>
    </w:p>
    <w:p w14:paraId="3527EC46" w14:textId="77777777" w:rsidR="006C4413" w:rsidRPr="00357752" w:rsidRDefault="006C4413" w:rsidP="00357752">
      <w:pPr>
        <w:rPr>
          <w:rFonts w:eastAsiaTheme="minorEastAsia"/>
        </w:rPr>
      </w:pPr>
      <w:r w:rsidRPr="006C4413">
        <w:rPr>
          <w:rFonts w:eastAsiaTheme="minorEastAsia"/>
        </w:rPr>
        <w:t>If the format 0A DCI is scrambled by C-RNTI</w:t>
      </w:r>
    </w:p>
    <w:p w14:paraId="57A0136B"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3315CF7B" w14:textId="77777777" w:rsidR="006C4413" w:rsidRPr="006C4413" w:rsidRDefault="006C4413" w:rsidP="006C4413">
      <w:pPr>
        <w:rPr>
          <w:rFonts w:eastAsiaTheme="minorEastAsia"/>
        </w:rPr>
      </w:pPr>
      <w:r w:rsidRPr="006C4413">
        <w:rPr>
          <w:rFonts w:eastAsiaTheme="minorEastAsia"/>
        </w:rPr>
        <w:t>Else</w:t>
      </w:r>
    </w:p>
    <w:p w14:paraId="66C572D4"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FD3245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22267BC5"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14:paraId="3966FDB2"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14:paraId="3F1F7A4B"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35A366EA"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58AFE66A"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6F274E51"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51F46326"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278C8E09"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14:paraId="5631B1F4" w14:textId="77777777"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14:paraId="4B84D0CE" w14:textId="77777777" w:rsidR="006A07DB" w:rsidRDefault="006A07DB" w:rsidP="001F1578">
      <w:pPr>
        <w:pStyle w:val="B1"/>
        <w:rPr>
          <w:lang w:eastAsia="zh-CN"/>
        </w:rPr>
      </w:pPr>
      <w:r>
        <w:t>-</w:t>
      </w:r>
      <w:r>
        <w:tab/>
        <w:t>HARQ process number – 4 bits</w:t>
      </w:r>
      <w:r>
        <w:rPr>
          <w:rFonts w:hint="eastAsia"/>
          <w:lang w:eastAsia="zh-CN"/>
        </w:rPr>
        <w:t>.</w:t>
      </w:r>
    </w:p>
    <w:p w14:paraId="414B4FA5" w14:textId="77777777" w:rsidR="006A07DB" w:rsidRDefault="006A07DB" w:rsidP="001F1578">
      <w:pPr>
        <w:pStyle w:val="B1"/>
        <w:rPr>
          <w:lang w:eastAsia="zh-CN"/>
        </w:rPr>
      </w:pPr>
      <w:r>
        <w:t>-</w:t>
      </w:r>
      <w:r>
        <w:tab/>
        <w:t>New data indicator – 1 bit</w:t>
      </w:r>
    </w:p>
    <w:p w14:paraId="013B3A7F" w14:textId="77777777"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14:paraId="583FCD89" w14:textId="77777777" w:rsidR="006A07DB" w:rsidRDefault="006A07DB" w:rsidP="001F1578">
      <w:pPr>
        <w:pStyle w:val="B1"/>
      </w:pPr>
      <w:r>
        <w:t>-</w:t>
      </w:r>
      <w:r>
        <w:tab/>
        <w:t xml:space="preserve">TPC command for scheduled PUSCH – 2 bits as defined in </w:t>
      </w:r>
      <w:r w:rsidR="00DF4FBD">
        <w:t>clause</w:t>
      </w:r>
      <w:r>
        <w:t xml:space="preserve"> 5.1.1.1 of [3]</w:t>
      </w:r>
    </w:p>
    <w:p w14:paraId="22BCF1D7" w14:textId="77777777" w:rsidR="006A07DB" w:rsidRDefault="006A07DB" w:rsidP="001F1578">
      <w:pPr>
        <w:pStyle w:val="B1"/>
      </w:pPr>
      <w:r>
        <w:t>-</w:t>
      </w:r>
      <w:r>
        <w:tab/>
        <w:t xml:space="preserve">Cyclic shift for DM RS and OCC index – 3 bits as defined in </w:t>
      </w:r>
      <w:r w:rsidR="00DF4FBD">
        <w:t>clause</w:t>
      </w:r>
      <w:r>
        <w:t xml:space="preserve"> 5.5.2.1.1 of [2]</w:t>
      </w:r>
    </w:p>
    <w:p w14:paraId="459687B7" w14:textId="77777777"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14:paraId="3AE163AD"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73B9C8C6"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9584778"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ABAA408"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35338DCA" w14:textId="77777777" w:rsidR="006A07DB" w:rsidRDefault="006A07DB" w:rsidP="001F1578">
      <w:pPr>
        <w:pStyle w:val="B1"/>
      </w:pPr>
      <w:r>
        <w:tab/>
        <w:t>otherwise the 1-bit field applies</w:t>
      </w:r>
    </w:p>
    <w:p w14:paraId="15D351C8"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14:paraId="66F51F80"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64C65407"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27928B47" w14:textId="77777777"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3BF5EA80"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643203D2"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6DC96887" w14:textId="77777777"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62BBE9B1"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5E0125CF"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D144F5D"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3F358278"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02DB0DCA"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28ACA9D8"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14:paraId="02FC8470"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2C717350"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17618781"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6C2618EA" w14:textId="77777777" w:rsidTr="001363A9">
        <w:trPr>
          <w:jc w:val="center"/>
        </w:trPr>
        <w:tc>
          <w:tcPr>
            <w:tcW w:w="0" w:type="auto"/>
            <w:vAlign w:val="center"/>
          </w:tcPr>
          <w:p w14:paraId="13981644"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4C9ADD3C"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7312D1C4" w14:textId="77777777" w:rsidTr="001363A9">
        <w:trPr>
          <w:jc w:val="center"/>
        </w:trPr>
        <w:tc>
          <w:tcPr>
            <w:tcW w:w="0" w:type="auto"/>
          </w:tcPr>
          <w:p w14:paraId="0C96CC36" w14:textId="77777777" w:rsidR="006A07DB" w:rsidRDefault="006A07DB" w:rsidP="001F1578">
            <w:pPr>
              <w:pStyle w:val="TAC"/>
              <w:rPr>
                <w:lang w:eastAsia="zh-CN"/>
              </w:rPr>
            </w:pPr>
            <w:r>
              <w:rPr>
                <w:rFonts w:hint="eastAsia"/>
                <w:lang w:eastAsia="zh-CN"/>
              </w:rPr>
              <w:t>00</w:t>
            </w:r>
          </w:p>
        </w:tc>
        <w:tc>
          <w:tcPr>
            <w:tcW w:w="0" w:type="auto"/>
          </w:tcPr>
          <w:p w14:paraId="1024E932" w14:textId="77777777" w:rsidR="006A07DB" w:rsidRDefault="006A07DB" w:rsidP="001F1578">
            <w:pPr>
              <w:pStyle w:val="TAC"/>
              <w:rPr>
                <w:lang w:eastAsia="zh-CN"/>
              </w:rPr>
            </w:pPr>
            <w:r>
              <w:rPr>
                <w:lang w:eastAsia="zh-CN"/>
              </w:rPr>
              <w:t>s</w:t>
            </w:r>
            <w:r>
              <w:rPr>
                <w:rFonts w:hint="eastAsia"/>
                <w:lang w:eastAsia="zh-CN"/>
              </w:rPr>
              <w:t>ymbol 0</w:t>
            </w:r>
          </w:p>
        </w:tc>
      </w:tr>
      <w:tr w:rsidR="006A07DB" w14:paraId="100A0F7F" w14:textId="77777777" w:rsidTr="001363A9">
        <w:trPr>
          <w:jc w:val="center"/>
        </w:trPr>
        <w:tc>
          <w:tcPr>
            <w:tcW w:w="0" w:type="auto"/>
          </w:tcPr>
          <w:p w14:paraId="34064BA8" w14:textId="77777777" w:rsidR="006A07DB" w:rsidRDefault="006A07DB" w:rsidP="001F1578">
            <w:pPr>
              <w:pStyle w:val="TAC"/>
              <w:rPr>
                <w:lang w:eastAsia="zh-CN"/>
              </w:rPr>
            </w:pPr>
            <w:r>
              <w:rPr>
                <w:rFonts w:hint="eastAsia"/>
                <w:lang w:eastAsia="zh-CN"/>
              </w:rPr>
              <w:t>01</w:t>
            </w:r>
          </w:p>
        </w:tc>
        <w:tc>
          <w:tcPr>
            <w:tcW w:w="0" w:type="auto"/>
          </w:tcPr>
          <w:p w14:paraId="709144D2"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309F4BBE" w14:textId="77777777" w:rsidTr="001363A9">
        <w:trPr>
          <w:jc w:val="center"/>
        </w:trPr>
        <w:tc>
          <w:tcPr>
            <w:tcW w:w="0" w:type="auto"/>
          </w:tcPr>
          <w:p w14:paraId="6D01417E" w14:textId="77777777" w:rsidR="006A07DB" w:rsidRDefault="006A07DB" w:rsidP="001F1578">
            <w:pPr>
              <w:pStyle w:val="TAC"/>
              <w:rPr>
                <w:lang w:eastAsia="zh-CN"/>
              </w:rPr>
            </w:pPr>
            <w:r>
              <w:rPr>
                <w:rFonts w:hint="eastAsia"/>
                <w:lang w:eastAsia="zh-CN"/>
              </w:rPr>
              <w:t>10</w:t>
            </w:r>
          </w:p>
        </w:tc>
        <w:tc>
          <w:tcPr>
            <w:tcW w:w="0" w:type="auto"/>
          </w:tcPr>
          <w:p w14:paraId="643A6E1D"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CA7E52D" w14:textId="77777777" w:rsidTr="001363A9">
        <w:trPr>
          <w:jc w:val="center"/>
        </w:trPr>
        <w:tc>
          <w:tcPr>
            <w:tcW w:w="0" w:type="auto"/>
          </w:tcPr>
          <w:p w14:paraId="6A297F81" w14:textId="77777777" w:rsidR="006A07DB" w:rsidRDefault="006A07DB" w:rsidP="001F1578">
            <w:pPr>
              <w:pStyle w:val="TAC"/>
              <w:rPr>
                <w:lang w:eastAsia="zh-CN"/>
              </w:rPr>
            </w:pPr>
            <w:r>
              <w:rPr>
                <w:rFonts w:hint="eastAsia"/>
                <w:lang w:eastAsia="zh-CN"/>
              </w:rPr>
              <w:t>11</w:t>
            </w:r>
          </w:p>
        </w:tc>
        <w:tc>
          <w:tcPr>
            <w:tcW w:w="0" w:type="auto"/>
          </w:tcPr>
          <w:p w14:paraId="550D5CA4"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00FFB3D" w14:textId="77777777" w:rsidR="001363A9" w:rsidRPr="001363A9" w:rsidRDefault="001363A9" w:rsidP="00357752">
      <w:pPr>
        <w:rPr>
          <w:rFonts w:eastAsiaTheme="minorEastAsia"/>
        </w:rPr>
      </w:pPr>
    </w:p>
    <w:p w14:paraId="102631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6428299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51226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57A15AE0"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6A4D774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3CFE35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950580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68060C81"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38E5D93A"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64CB5844"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637E8B4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B1AAEF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59B72E7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3E790C5D"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8B23342"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765263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44DC1E95" w14:textId="77777777" w:rsidR="001363A9" w:rsidRPr="001363A9" w:rsidRDefault="001363A9" w:rsidP="001363A9">
      <w:pPr>
        <w:rPr>
          <w:rFonts w:eastAsiaTheme="minorEastAsia"/>
          <w:lang w:eastAsia="zh-CN"/>
        </w:rPr>
      </w:pPr>
    </w:p>
    <w:p w14:paraId="4B8E08F4"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1E69063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FA55C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78B984A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002351A4"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5FFB8FF"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B580EA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3E209D09"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43544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0A8EE17E"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266D54B9"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5840D59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C37078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6282D8B"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3E67F82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35A6BA2B"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7E4E323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A4EF71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526B1E0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726AD99D"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082B404B"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7CDAC6E1"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8E9784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4FB8A91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7A3BBB02"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0822BE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700CAC02" w14:textId="77777777" w:rsidR="006A07DB" w:rsidRDefault="006A07DB" w:rsidP="006A07DB">
      <w:pPr>
        <w:rPr>
          <w:lang w:eastAsia="zh-CN"/>
        </w:rPr>
      </w:pPr>
    </w:p>
    <w:p w14:paraId="312FB5C0" w14:textId="77777777" w:rsidR="006A07DB" w:rsidRDefault="006A07DB" w:rsidP="006A07DB">
      <w:pPr>
        <w:pStyle w:val="Heading5"/>
        <w:rPr>
          <w:lang w:eastAsia="zh-CN"/>
        </w:rPr>
      </w:pPr>
      <w:bookmarkStart w:id="486" w:name="_Toc10818773"/>
      <w:bookmarkStart w:id="487" w:name="_Toc20409183"/>
      <w:bookmarkStart w:id="488" w:name="_Toc74564343"/>
      <w:r>
        <w:t>5.3.3.1.1</w:t>
      </w:r>
      <w:r>
        <w:rPr>
          <w:rFonts w:hint="eastAsia"/>
          <w:lang w:eastAsia="zh-CN"/>
        </w:rPr>
        <w:t>B</w:t>
      </w:r>
      <w:r>
        <w:tab/>
        <w:t>Format 0</w:t>
      </w:r>
      <w:r>
        <w:rPr>
          <w:rFonts w:hint="eastAsia"/>
          <w:lang w:eastAsia="zh-CN"/>
        </w:rPr>
        <w:t>B</w:t>
      </w:r>
      <w:bookmarkEnd w:id="486"/>
      <w:bookmarkEnd w:id="487"/>
      <w:bookmarkEnd w:id="488"/>
    </w:p>
    <w:p w14:paraId="0E5C4552"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04DC019B" w14:textId="77777777" w:rsidR="006A07DB" w:rsidRDefault="006A07DB" w:rsidP="006A07DB">
      <w:r>
        <w:t>The following information is transmitted by means of the DCI format 0</w:t>
      </w:r>
      <w:r>
        <w:rPr>
          <w:rFonts w:hint="eastAsia"/>
          <w:lang w:eastAsia="zh-CN"/>
        </w:rPr>
        <w:t>B</w:t>
      </w:r>
      <w:r>
        <w:t>:</w:t>
      </w:r>
    </w:p>
    <w:p w14:paraId="07364E3C" w14:textId="77777777" w:rsidR="006A07DB" w:rsidRDefault="008D22DB" w:rsidP="008D22DB">
      <w:pPr>
        <w:pStyle w:val="B1"/>
        <w:rPr>
          <w:lang w:eastAsia="zh-CN"/>
        </w:rPr>
      </w:pPr>
      <w:r>
        <w:t>-</w:t>
      </w:r>
      <w:r>
        <w:tab/>
      </w:r>
      <w:r w:rsidR="006A07DB">
        <w:t>Carrier indicator – 0 or 3 bits. This field is present according to the definitions in [3].</w:t>
      </w:r>
    </w:p>
    <w:p w14:paraId="49640CBE"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14:paraId="1E49B0AA"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14:paraId="0C0B22DB"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2244EEC5"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4988D2C8"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210B2CFB"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44C9695B"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7DDBAF88"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6FE9EEB0"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14:paraId="7C76C08F" w14:textId="77777777"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72C61A11"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34E30293"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03E699BF"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14:paraId="40A4EDC8" w14:textId="77777777"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14:paraId="1242F0BE" w14:textId="77777777"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14:paraId="2D1A6FC2" w14:textId="77777777"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6A3E2AEF"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E01FB46"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5D118E36"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0589891C"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085DA256" w14:textId="77777777" w:rsidR="006A07DB" w:rsidRDefault="008D22DB" w:rsidP="001F1578">
      <w:pPr>
        <w:pStyle w:val="B1"/>
      </w:pPr>
      <w:r>
        <w:tab/>
      </w:r>
      <w:r w:rsidR="006A07DB">
        <w:t>otherwise the 1-bit field applies</w:t>
      </w:r>
      <w:r w:rsidR="004D60D7">
        <w:t>.</w:t>
      </w:r>
    </w:p>
    <w:p w14:paraId="0B296256"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4DAE2D58"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2E0E7A56"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7C78084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23E1D612"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29DE4163"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4E7F4C6E"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04A3ED29"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14:paraId="1FCDDF2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37F71A9C"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1DC4B009" w14:textId="77777777"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1DA20930"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6C472797"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00C6ABB1"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60B56510"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29F306C2" w14:textId="77777777" w:rsidR="00911F76" w:rsidRDefault="00911F76" w:rsidP="00911F76">
      <w:pPr>
        <w:pStyle w:val="Heading5"/>
        <w:rPr>
          <w:lang w:eastAsia="zh-CN"/>
        </w:rPr>
      </w:pPr>
      <w:bookmarkStart w:id="489" w:name="_Toc10818774"/>
      <w:bookmarkStart w:id="490" w:name="_Toc20409184"/>
      <w:bookmarkStart w:id="491" w:name="_Toc74564344"/>
      <w:r>
        <w:t>5.3.3.1.1C</w:t>
      </w:r>
      <w:r>
        <w:tab/>
        <w:t>Format 0C</w:t>
      </w:r>
      <w:bookmarkEnd w:id="489"/>
      <w:bookmarkEnd w:id="490"/>
      <w:bookmarkEnd w:id="491"/>
    </w:p>
    <w:p w14:paraId="6B570DA6" w14:textId="77777777" w:rsidR="00911F76" w:rsidRDefault="00911F76" w:rsidP="00911F76">
      <w:r>
        <w:t xml:space="preserve">DCI format </w:t>
      </w:r>
      <w:r>
        <w:rPr>
          <w:lang w:eastAsia="zh-CN"/>
        </w:rPr>
        <w:t>0C</w:t>
      </w:r>
      <w:r>
        <w:t xml:space="preserve"> is used for the scheduling of PUSCH in one UL cell. </w:t>
      </w:r>
    </w:p>
    <w:p w14:paraId="05B39CF5" w14:textId="77777777" w:rsidR="00911F76" w:rsidRPr="004D2E76" w:rsidRDefault="00911F76" w:rsidP="00911F76">
      <w:pPr>
        <w:rPr>
          <w:lang w:eastAsia="zh-CN"/>
        </w:rPr>
      </w:pPr>
      <w:r>
        <w:t>The following information is transmitted by means of the DCI format 0C:</w:t>
      </w:r>
    </w:p>
    <w:p w14:paraId="56991C06" w14:textId="77777777" w:rsidR="00911F76" w:rsidRPr="00251945" w:rsidRDefault="00911F76" w:rsidP="00911F76">
      <w:pPr>
        <w:pStyle w:val="B1"/>
      </w:pPr>
      <w:r>
        <w:t>-</w:t>
      </w:r>
      <w:r>
        <w:tab/>
        <w:t>Flag for format 0C/format1A differentiation – 1 bit, where value 0 indicates format 0C and value 1 indicates format 1A</w:t>
      </w:r>
    </w:p>
    <w:p w14:paraId="4AD4F4C9" w14:textId="77777777" w:rsidR="00911F76" w:rsidRDefault="00911F76" w:rsidP="00911F76">
      <w:pPr>
        <w:pStyle w:val="B1"/>
      </w:pPr>
      <w:r>
        <w:t>-</w:t>
      </w:r>
      <w:r>
        <w:tab/>
        <w:t xml:space="preserve">Resource allocation type – 1 bit. This field is only present if </w:t>
      </w:r>
      <w:r w:rsidR="000429A3">
        <w:rPr>
          <w:position w:val="-10"/>
        </w:rPr>
        <w:pict w14:anchorId="7CAFD3F7">
          <v:shape id="_x0000_i3142" type="#_x0000_t75" style="width:52.75pt;height:16.75pt">
            <v:imagedata r:id="rId958" o:title=""/>
          </v:shape>
        </w:pict>
      </w:r>
      <w:r>
        <w:t xml:space="preserve">. The interpretation of this field is provided in </w:t>
      </w:r>
      <w:r w:rsidR="00DF4FBD">
        <w:t>clause</w:t>
      </w:r>
      <w:r>
        <w:t xml:space="preserve"> 8.1 of [3]</w:t>
      </w:r>
    </w:p>
    <w:p w14:paraId="66BF9E5B" w14:textId="77777777"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14:paraId="602AF301" w14:textId="77777777" w:rsidR="00911F76" w:rsidRDefault="00911F76" w:rsidP="00911F76">
      <w:pPr>
        <w:pStyle w:val="B1"/>
      </w:pPr>
      <w:r>
        <w:t>-</w:t>
      </w:r>
      <w:r>
        <w:tab/>
        <w:t xml:space="preserve">Resource block assignment – </w:t>
      </w:r>
      <w:r w:rsidR="000429A3">
        <w:rPr>
          <w:position w:val="-10"/>
        </w:rPr>
        <w:pict w14:anchorId="0063B188">
          <v:shape id="_x0000_i3143" type="#_x0000_t75" style="width:111.35pt;height:19.25pt">
            <v:imagedata r:id="rId954" o:title=""/>
          </v:shape>
        </w:pict>
      </w:r>
      <w:r>
        <w:t xml:space="preserve"> bits</w:t>
      </w:r>
    </w:p>
    <w:p w14:paraId="6AB9676B" w14:textId="77777777" w:rsidR="00911F76" w:rsidRDefault="00911F76" w:rsidP="008462B9">
      <w:pPr>
        <w:pStyle w:val="B2"/>
      </w:pPr>
      <w:r>
        <w:t>-</w:t>
      </w:r>
      <w:r>
        <w:tab/>
        <w:t>For PUSCH with resource allocation type 0:</w:t>
      </w:r>
    </w:p>
    <w:p w14:paraId="65C16FF3" w14:textId="77777777" w:rsidR="00911F76" w:rsidRDefault="00911F76" w:rsidP="008462B9">
      <w:pPr>
        <w:pStyle w:val="B3"/>
      </w:pPr>
      <w:r>
        <w:t>-</w:t>
      </w:r>
      <w:r>
        <w:tab/>
      </w:r>
      <w:r w:rsidR="000429A3">
        <w:rPr>
          <w:position w:val="-10"/>
        </w:rPr>
        <w:pict w14:anchorId="0B9E5932">
          <v:shape id="_x0000_i3144" type="#_x0000_t75" style="width:111.35pt;height:19.25pt">
            <v:imagedata r:id="rId954" o:title=""/>
          </v:shape>
        </w:pict>
      </w:r>
      <w:r>
        <w:t xml:space="preserve">bits provide the resource allocation in the UL subframe as defined in </w:t>
      </w:r>
      <w:r w:rsidR="00DF4FBD">
        <w:t>clause</w:t>
      </w:r>
      <w:r>
        <w:t xml:space="preserve"> 8.1.1 of [3]</w:t>
      </w:r>
    </w:p>
    <w:p w14:paraId="48F0B5B0" w14:textId="77777777" w:rsidR="00911F76" w:rsidRDefault="00911F76" w:rsidP="008462B9">
      <w:pPr>
        <w:pStyle w:val="B2"/>
      </w:pPr>
      <w:r>
        <w:t>-</w:t>
      </w:r>
      <w:r>
        <w:tab/>
        <w:t>For non-hopping PUSCH with resource allocation type 1:</w:t>
      </w:r>
      <w:r w:rsidR="00952F85">
        <w:t xml:space="preserve"> </w:t>
      </w:r>
    </w:p>
    <w:p w14:paraId="5576F6C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14:paraId="4FE71CD2"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14:paraId="704971EA"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4CA3FEBD" w14:textId="77777777" w:rsidR="00911F76" w:rsidRDefault="00911F76" w:rsidP="00911F76">
      <w:pPr>
        <w:pStyle w:val="B1"/>
        <w:rPr>
          <w:lang w:eastAsia="zh-CN"/>
        </w:rPr>
      </w:pPr>
      <w:r>
        <w:t>-</w:t>
      </w:r>
      <w:r>
        <w:tab/>
        <w:t>HARQ process number – 3 bits</w:t>
      </w:r>
      <w:r>
        <w:rPr>
          <w:rFonts w:hint="eastAsia"/>
          <w:lang w:eastAsia="zh-CN"/>
        </w:rPr>
        <w:t xml:space="preserve"> </w:t>
      </w:r>
    </w:p>
    <w:p w14:paraId="4A7085AE" w14:textId="77777777" w:rsidR="00911F76" w:rsidRDefault="00911F76" w:rsidP="00911F76">
      <w:pPr>
        <w:pStyle w:val="B1"/>
      </w:pPr>
      <w:r>
        <w:t>-</w:t>
      </w:r>
      <w:r>
        <w:tab/>
        <w:t>New data indicator – 1 bit</w:t>
      </w:r>
    </w:p>
    <w:p w14:paraId="59C54910" w14:textId="77777777" w:rsidR="00911F76" w:rsidRDefault="00911F76" w:rsidP="00911F76">
      <w:pPr>
        <w:pStyle w:val="B1"/>
      </w:pPr>
      <w:r>
        <w:t>-</w:t>
      </w:r>
      <w:r>
        <w:tab/>
        <w:t>Redundancy version – 2 bits</w:t>
      </w:r>
    </w:p>
    <w:p w14:paraId="0090D763" w14:textId="77777777" w:rsidR="00911F76" w:rsidRDefault="00911F76" w:rsidP="00911F76">
      <w:pPr>
        <w:pStyle w:val="B1"/>
      </w:pPr>
      <w:r>
        <w:lastRenderedPageBreak/>
        <w:t>-</w:t>
      </w:r>
      <w:r>
        <w:tab/>
        <w:t xml:space="preserve">TPC command for scheduled PUSCH – 2 bits as defined in </w:t>
      </w:r>
      <w:r w:rsidR="00DF4FBD">
        <w:t>clause</w:t>
      </w:r>
      <w:r>
        <w:t xml:space="preserve"> 5.1.1.1 of [3]</w:t>
      </w:r>
    </w:p>
    <w:p w14:paraId="4FA3AC02" w14:textId="77777777"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14:paraId="550AA7A9" w14:textId="77777777"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14CEE905" w14:textId="54602A95"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w:t>
      </w:r>
      <w:r>
        <w:rPr>
          <w:rFonts w:hint="eastAsia"/>
          <w:lang w:eastAsia="ko-KR"/>
        </w:rPr>
        <w:t>)</w:t>
      </w:r>
    </w:p>
    <w:p w14:paraId="60CE2A7F" w14:textId="77777777"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14:paraId="6041477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3608231"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686F6E56"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15E8BF99"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1D0B08B5" w14:textId="77777777" w:rsidR="00911F76" w:rsidRDefault="00911F76" w:rsidP="00911F76">
      <w:pPr>
        <w:pStyle w:val="B1"/>
      </w:pPr>
      <w:r>
        <w:t>otherwise the 1-bit field applies</w:t>
      </w:r>
    </w:p>
    <w:p w14:paraId="4B59BD1A"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14:paraId="4CB874DF" w14:textId="77777777"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14:paraId="5B6874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14:paraId="5148D0D2"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717FEF17" w14:textId="77777777" w:rsidR="009F7A98" w:rsidRDefault="009F7A98">
      <w:pPr>
        <w:pStyle w:val="Heading5"/>
      </w:pPr>
      <w:bookmarkStart w:id="492" w:name="_Toc10818775"/>
      <w:bookmarkStart w:id="493" w:name="_Toc20409185"/>
      <w:bookmarkStart w:id="494" w:name="_Toc74564345"/>
      <w:r>
        <w:t>5.3.3.1.2</w:t>
      </w:r>
      <w:r>
        <w:tab/>
        <w:t>Format 1</w:t>
      </w:r>
      <w:bookmarkEnd w:id="492"/>
      <w:bookmarkEnd w:id="493"/>
      <w:bookmarkEnd w:id="494"/>
    </w:p>
    <w:p w14:paraId="54042749" w14:textId="77777777" w:rsidR="009F7A98" w:rsidRDefault="009F7A98">
      <w:r>
        <w:t>DCI format 1 is used for the scheduling of one PDSCH codeword</w:t>
      </w:r>
      <w:r w:rsidR="00167289">
        <w:t xml:space="preserve"> in one cell</w:t>
      </w:r>
      <w:r>
        <w:t xml:space="preserve">. </w:t>
      </w:r>
    </w:p>
    <w:p w14:paraId="3E6404F2" w14:textId="77777777" w:rsidR="009F7A98" w:rsidRDefault="009F7A98">
      <w:r>
        <w:t>The following information is transmitted by means of the DCI format 1:</w:t>
      </w:r>
    </w:p>
    <w:p w14:paraId="1E1E8132" w14:textId="77777777" w:rsidR="00167289" w:rsidRDefault="00167289" w:rsidP="00167289">
      <w:pPr>
        <w:pStyle w:val="B1"/>
      </w:pPr>
      <w:r>
        <w:t>- Carrier indicator – 0 or 3 bits. This field is present according to the definitions in [3].</w:t>
      </w:r>
    </w:p>
    <w:p w14:paraId="134F275F" w14:textId="77777777" w:rsidR="009F7A98" w:rsidRDefault="009F7A98">
      <w:pPr>
        <w:pStyle w:val="B1"/>
      </w:pPr>
      <w:r>
        <w:t xml:space="preserve">- Resource allocation header (resource allocation type 0 / type 1) – 1 bit as defined in </w:t>
      </w:r>
      <w:r w:rsidR="00DF4FBD">
        <w:t>clause</w:t>
      </w:r>
      <w:r>
        <w:t xml:space="preserve"> 7.1.6 of [3]</w:t>
      </w:r>
    </w:p>
    <w:p w14:paraId="5EA61092"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23D69F8F" w14:textId="77777777" w:rsidR="009F7A98" w:rsidRDefault="009F7A98">
      <w:pPr>
        <w:pStyle w:val="B1"/>
      </w:pPr>
      <w:r>
        <w:t>- Resource block assignment:</w:t>
      </w:r>
    </w:p>
    <w:p w14:paraId="7BB407B6" w14:textId="77777777" w:rsidR="009F7A98" w:rsidRDefault="009F7A98" w:rsidP="00761093">
      <w:pPr>
        <w:pStyle w:val="B2"/>
      </w:pPr>
      <w:r>
        <w:t xml:space="preserve">- For resource allocation type 0 as defined in </w:t>
      </w:r>
      <w:r w:rsidR="00DF4FBD">
        <w:t>clause</w:t>
      </w:r>
      <w:r>
        <w:t xml:space="preserve"> 7.1.6.1 of [3]: </w:t>
      </w:r>
    </w:p>
    <w:p w14:paraId="4498DE5B" w14:textId="77777777" w:rsidR="009F7A98" w:rsidRDefault="009F7A98" w:rsidP="00761093">
      <w:pPr>
        <w:pStyle w:val="B3"/>
      </w:pPr>
      <w:r>
        <w:t xml:space="preserve">- </w:t>
      </w:r>
      <w:r w:rsidR="000429A3">
        <w:rPr>
          <w:position w:val="-10"/>
        </w:rPr>
        <w:pict w14:anchorId="54D07BC7">
          <v:shape id="_x0000_i3145" type="#_x0000_t75" style="width:46.9pt;height:19.25pt">
            <v:imagedata r:id="rId959" o:title=""/>
          </v:shape>
        </w:pict>
      </w:r>
      <w:r>
        <w:t xml:space="preserve">bits provide the resource allocation </w:t>
      </w:r>
    </w:p>
    <w:p w14:paraId="37973209" w14:textId="77777777" w:rsidR="009F7A98" w:rsidRDefault="009F7A98" w:rsidP="00761093">
      <w:pPr>
        <w:pStyle w:val="B2"/>
      </w:pPr>
      <w:r>
        <w:t xml:space="preserve">- For resource allocation type 1 as defined in </w:t>
      </w:r>
      <w:r w:rsidR="00DF4FBD">
        <w:t>clause</w:t>
      </w:r>
      <w:r>
        <w:t xml:space="preserve"> 7.1.6.2 of [3]: </w:t>
      </w:r>
    </w:p>
    <w:p w14:paraId="3E67491A" w14:textId="77777777" w:rsidR="009F7A98" w:rsidRDefault="009F7A98" w:rsidP="00761093">
      <w:pPr>
        <w:pStyle w:val="B3"/>
      </w:pPr>
      <w:r>
        <w:lastRenderedPageBreak/>
        <w:t xml:space="preserve">- </w:t>
      </w:r>
      <w:r w:rsidR="000429A3">
        <w:rPr>
          <w:position w:val="-10"/>
        </w:rPr>
        <w:pict w14:anchorId="5D295461">
          <v:shape id="_x0000_i3146" type="#_x0000_t75" style="width:42.7pt;height:15.05pt">
            <v:imagedata r:id="rId960" o:title=""/>
          </v:shape>
        </w:pict>
      </w:r>
      <w:r>
        <w:t xml:space="preserve"> bits of this field are used as a header specific to this resource allocation type to indicate the selected resource blocks subset</w:t>
      </w:r>
    </w:p>
    <w:p w14:paraId="1B6C4F60" w14:textId="77777777" w:rsidR="009F7A98" w:rsidRDefault="009F7A98" w:rsidP="00761093">
      <w:pPr>
        <w:pStyle w:val="B3"/>
      </w:pPr>
      <w:r>
        <w:t>- 1 bit indicates a shift of the resource allocation span</w:t>
      </w:r>
    </w:p>
    <w:p w14:paraId="252DE30E" w14:textId="77777777" w:rsidR="009F7A98" w:rsidRDefault="009F7A98" w:rsidP="00761093">
      <w:pPr>
        <w:pStyle w:val="B3"/>
      </w:pPr>
      <w:r>
        <w:t xml:space="preserve">- </w:t>
      </w:r>
      <w:r w:rsidR="000429A3">
        <w:rPr>
          <w:position w:val="-10"/>
        </w:rPr>
        <w:pict w14:anchorId="1596E8A7">
          <v:shape id="_x0000_i3147" type="#_x0000_t75" style="width:111.35pt;height:19.25pt">
            <v:imagedata r:id="rId961" o:title=""/>
          </v:shape>
        </w:pict>
      </w:r>
      <w:r>
        <w:t xml:space="preserve"> bits provide the resource allocation</w:t>
      </w:r>
    </w:p>
    <w:p w14:paraId="6C6C4702" w14:textId="77777777"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14:paraId="10ECF70A"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6DCDEFE8" w14:textId="5E3E7CAA"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123A48">
        <w:rPr>
          <w:rFonts w:hint="eastAsia"/>
          <w:i/>
          <w:lang w:eastAsia="zh-CN"/>
        </w:rPr>
        <w:t>tdm-PatternConfig/tdm-PatternConfigNE-DC</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w:t>
      </w:r>
      <w:r>
        <w:t>)</w:t>
      </w:r>
    </w:p>
    <w:p w14:paraId="107976BE" w14:textId="77777777" w:rsidR="009F7A98" w:rsidRDefault="009F7A98">
      <w:pPr>
        <w:pStyle w:val="B1"/>
      </w:pPr>
      <w:r>
        <w:t>- New data indicator – 1 bit</w:t>
      </w:r>
    </w:p>
    <w:p w14:paraId="1ECD1A63" w14:textId="77777777" w:rsidR="009F7A98" w:rsidRDefault="009F7A98">
      <w:pPr>
        <w:pStyle w:val="B1"/>
      </w:pPr>
      <w:r>
        <w:t>- Redundancy version – 2 bits</w:t>
      </w:r>
    </w:p>
    <w:p w14:paraId="3D7A06C1" w14:textId="77777777" w:rsidR="009F7A98" w:rsidRDefault="009F7A98">
      <w:pPr>
        <w:pStyle w:val="B1"/>
      </w:pPr>
      <w:r>
        <w:t xml:space="preserve">- TPC command for PUCCH – 2 bits as defined in </w:t>
      </w:r>
      <w:r w:rsidR="00DF4FBD">
        <w:t>clause</w:t>
      </w:r>
      <w:r>
        <w:t xml:space="preserve"> 5.1.2.1 of [3]</w:t>
      </w:r>
    </w:p>
    <w:p w14:paraId="0D61FC33"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0314DB17"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225BB6D"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0C9415AD"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2810467F"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136D35E7"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5FB9A87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7081F836"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615B6B63" w14:textId="77777777">
        <w:trPr>
          <w:jc w:val="center"/>
        </w:trPr>
        <w:tc>
          <w:tcPr>
            <w:tcW w:w="4219" w:type="dxa"/>
          </w:tcPr>
          <w:p w14:paraId="451C14EC" w14:textId="77777777" w:rsidR="009F7A98" w:rsidRDefault="009F7A98">
            <w:pPr>
              <w:pStyle w:val="TAC"/>
            </w:pPr>
            <w:r>
              <w:t>{</w:t>
            </w:r>
            <w:r>
              <w:rPr>
                <w:lang w:val="en-US"/>
              </w:rPr>
              <w:t>12, 14, 16 ,20, 24, 26, 32, 40, 44, 56}</w:t>
            </w:r>
          </w:p>
        </w:tc>
      </w:tr>
    </w:tbl>
    <w:p w14:paraId="0B33A403" w14:textId="77777777" w:rsidR="000F1DDC" w:rsidRDefault="000F1DDC" w:rsidP="00AA53C3"/>
    <w:p w14:paraId="5727C1E8"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686EDC4D" w14:textId="77777777" w:rsidTr="00AA53C3">
        <w:trPr>
          <w:jc w:val="center"/>
        </w:trPr>
        <w:tc>
          <w:tcPr>
            <w:tcW w:w="1134" w:type="dxa"/>
          </w:tcPr>
          <w:p w14:paraId="2B46D1AD" w14:textId="77777777" w:rsidR="000F1DDC" w:rsidRPr="00155DBE" w:rsidRDefault="000F1DDC" w:rsidP="00FD4BD5">
            <w:pPr>
              <w:pStyle w:val="TAH"/>
            </w:pPr>
            <w:r w:rsidRPr="00155DBE">
              <w:t xml:space="preserve">Number </w:t>
            </w:r>
            <w:r w:rsidRPr="00155DBE">
              <w:br/>
              <w:t>of bits</w:t>
            </w:r>
          </w:p>
        </w:tc>
        <w:tc>
          <w:tcPr>
            <w:tcW w:w="8000" w:type="dxa"/>
          </w:tcPr>
          <w:p w14:paraId="56E69F01" w14:textId="77777777" w:rsidR="000F1DDC" w:rsidRPr="00155DBE" w:rsidRDefault="000F1DDC" w:rsidP="00FD4BD5">
            <w:pPr>
              <w:pStyle w:val="TAH"/>
            </w:pPr>
          </w:p>
        </w:tc>
      </w:tr>
      <w:tr w:rsidR="00531A4D" w:rsidRPr="0043714B" w14:paraId="04764A3D" w14:textId="77777777" w:rsidTr="00D4059F">
        <w:trPr>
          <w:jc w:val="center"/>
        </w:trPr>
        <w:tc>
          <w:tcPr>
            <w:tcW w:w="1134" w:type="dxa"/>
          </w:tcPr>
          <w:p w14:paraId="0006683E"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10D9C614"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0D909F8C"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00457A6D"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BCA57E4" w14:textId="77777777" w:rsidTr="00AA53C3">
        <w:trPr>
          <w:jc w:val="center"/>
        </w:trPr>
        <w:tc>
          <w:tcPr>
            <w:tcW w:w="1134" w:type="dxa"/>
          </w:tcPr>
          <w:p w14:paraId="490AAEA4" w14:textId="77777777" w:rsidR="000F1DDC" w:rsidRPr="00155DBE" w:rsidRDefault="000F1DDC" w:rsidP="00357752">
            <w:pPr>
              <w:pStyle w:val="TAL"/>
            </w:pPr>
            <w:r w:rsidRPr="00155DBE">
              <w:rPr>
                <w:lang w:eastAsia="zh-CN"/>
              </w:rPr>
              <w:t>2</w:t>
            </w:r>
          </w:p>
        </w:tc>
        <w:tc>
          <w:tcPr>
            <w:tcW w:w="8000" w:type="dxa"/>
          </w:tcPr>
          <w:p w14:paraId="39DAAD3D"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1534CE9C"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25E6FB29"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293E081F" w14:textId="3F0F59B6"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123A48">
              <w:rPr>
                <w:rFonts w:eastAsia="SimSun" w:cs="Arial"/>
                <w:i/>
                <w:szCs w:val="18"/>
                <w:lang w:eastAsia="zh-CN"/>
              </w:rPr>
              <w:t>tdm-PatternConfig/tdm-PatternConfigNE-DC</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0EC32906" w14:textId="77777777" w:rsidTr="00AA53C3">
        <w:trPr>
          <w:jc w:val="center"/>
        </w:trPr>
        <w:tc>
          <w:tcPr>
            <w:tcW w:w="1134" w:type="dxa"/>
          </w:tcPr>
          <w:p w14:paraId="2C9A9C5F" w14:textId="77777777" w:rsidR="000F1DDC" w:rsidRPr="00155DBE" w:rsidRDefault="000F1DDC" w:rsidP="00357752">
            <w:pPr>
              <w:pStyle w:val="TAL"/>
              <w:rPr>
                <w:lang w:eastAsia="zh-CN"/>
              </w:rPr>
            </w:pPr>
            <w:r w:rsidRPr="00155DBE">
              <w:t>0</w:t>
            </w:r>
          </w:p>
        </w:tc>
        <w:tc>
          <w:tcPr>
            <w:tcW w:w="8000" w:type="dxa"/>
          </w:tcPr>
          <w:p w14:paraId="426DBA7C" w14:textId="4C93D8F8"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123A48">
              <w:rPr>
                <w:rFonts w:cs="Arial"/>
                <w:i/>
                <w:szCs w:val="18"/>
                <w:lang w:eastAsia="zh-CN"/>
              </w:rPr>
              <w:t>tdm-PatternConfig/tdm-PatternConfigNE-DC</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0697F5F3" w14:textId="7BA7FF06"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123A48">
              <w:rPr>
                <w:rFonts w:cs="Arial"/>
                <w:i/>
                <w:szCs w:val="18"/>
                <w:lang w:eastAsia="zh-CN"/>
              </w:rPr>
              <w:t>tdm-PatternConfig/tdm-PatternConfigNE-DC</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70097211" w14:textId="77777777" w:rsidR="009F7A98" w:rsidRDefault="009F7A98"/>
    <w:p w14:paraId="3569DA6E" w14:textId="77777777" w:rsidR="009F7A98" w:rsidRDefault="009F7A98">
      <w:pPr>
        <w:pStyle w:val="Heading5"/>
      </w:pPr>
      <w:bookmarkStart w:id="495" w:name="_Toc10818776"/>
      <w:bookmarkStart w:id="496" w:name="_Toc20409186"/>
      <w:bookmarkStart w:id="497" w:name="_Toc74564346"/>
      <w:r>
        <w:t>5.3.3.1.3</w:t>
      </w:r>
      <w:r>
        <w:tab/>
        <w:t>Format 1A</w:t>
      </w:r>
      <w:bookmarkEnd w:id="495"/>
      <w:bookmarkEnd w:id="496"/>
      <w:bookmarkEnd w:id="497"/>
    </w:p>
    <w:p w14:paraId="38ED894D"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BB91290" w14:textId="77777777" w:rsidR="009F7A98" w:rsidRDefault="009F7A98">
      <w:r>
        <w:t>The following information is transmitted by means of the DCI format 1A:</w:t>
      </w:r>
    </w:p>
    <w:p w14:paraId="5609CBA5" w14:textId="77777777" w:rsidR="00385ACB" w:rsidRDefault="00FF7477" w:rsidP="00FF7477">
      <w:pPr>
        <w:pStyle w:val="B1"/>
      </w:pPr>
      <w:r>
        <w:t>-</w:t>
      </w:r>
      <w:r>
        <w:tab/>
      </w:r>
      <w:r w:rsidR="00385ACB">
        <w:t>Carrier indicator – 0 or 3 bits. This field is present according to the definitions in [3].</w:t>
      </w:r>
    </w:p>
    <w:p w14:paraId="50D64EA9"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48947B71"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035073EC" w14:textId="77777777" w:rsidR="009F7A98" w:rsidRDefault="009F7A98">
      <w:pPr>
        <w:pStyle w:val="B1"/>
        <w:ind w:left="852"/>
      </w:pPr>
      <w:r>
        <w:t xml:space="preserve">- Localized/Distributed VRB assignment flag – 1 bit is set to </w:t>
      </w:r>
      <w:r w:rsidR="00D054B0">
        <w:t>'</w:t>
      </w:r>
      <w:r>
        <w:t>0</w:t>
      </w:r>
      <w:r w:rsidR="00D054B0">
        <w:t>'</w:t>
      </w:r>
    </w:p>
    <w:p w14:paraId="407BDE5B" w14:textId="77777777" w:rsidR="009F7A98" w:rsidRDefault="009F7A98">
      <w:pPr>
        <w:pStyle w:val="B1"/>
        <w:ind w:left="852"/>
      </w:pPr>
      <w:r>
        <w:t xml:space="preserve">- Resource block assignment – </w:t>
      </w:r>
      <w:r w:rsidR="000429A3">
        <w:rPr>
          <w:position w:val="-10"/>
        </w:rPr>
        <w:pict w14:anchorId="59681938">
          <v:shape id="_x0000_i3148" type="#_x0000_t75" style="width:108.85pt;height:19.25pt">
            <v:imagedata r:id="rId962" o:title=""/>
          </v:shape>
        </w:pict>
      </w:r>
      <w:r>
        <w:t>bits, where all bits shall be set to 1</w:t>
      </w:r>
    </w:p>
    <w:p w14:paraId="6B0E16AF"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6892F50"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7E8CDBB" w14:textId="77777777" w:rsidR="009F7A98" w:rsidRDefault="009F7A98">
      <w:pPr>
        <w:ind w:left="568"/>
        <w:rPr>
          <w:lang w:eastAsia="ko-KR"/>
        </w:rPr>
      </w:pPr>
      <w:r>
        <w:rPr>
          <w:lang w:eastAsia="ko-KR"/>
        </w:rPr>
        <w:t>- All the remaining bits in format 1A for compact scheduling assignment of one PDSCH codeword are set to zero</w:t>
      </w:r>
    </w:p>
    <w:p w14:paraId="29294538" w14:textId="77777777" w:rsidR="009F7A98" w:rsidRDefault="009F7A98">
      <w:pPr>
        <w:pStyle w:val="B1"/>
        <w:rPr>
          <w:lang w:eastAsia="ja-JP"/>
        </w:rPr>
      </w:pPr>
      <w:r>
        <w:rPr>
          <w:rFonts w:hint="eastAsia"/>
          <w:lang w:eastAsia="ja-JP"/>
        </w:rPr>
        <w:t xml:space="preserve">Otherwise, </w:t>
      </w:r>
    </w:p>
    <w:p w14:paraId="2F51375B" w14:textId="77777777" w:rsidR="009F7A98" w:rsidRDefault="00FF7477" w:rsidP="00FF7477">
      <w:pPr>
        <w:pStyle w:val="B1"/>
      </w:pPr>
      <w:r>
        <w:t>-</w:t>
      </w:r>
      <w:r>
        <w:tab/>
      </w:r>
      <w:r w:rsidR="009F7A98">
        <w:t>Localized/Distributed VRB assignment flag – 1 bit as defined in 7.1.6.3 of [3]</w:t>
      </w:r>
    </w:p>
    <w:p w14:paraId="59C578DF" w14:textId="77777777" w:rsidR="009F7A98" w:rsidRDefault="00FF7477" w:rsidP="00FF7477">
      <w:pPr>
        <w:pStyle w:val="B1"/>
      </w:pPr>
      <w:r>
        <w:lastRenderedPageBreak/>
        <w:t>-</w:t>
      </w:r>
      <w:r>
        <w:tab/>
      </w:r>
      <w:r w:rsidR="009F7A98">
        <w:t xml:space="preserve">Resource block assignment – </w:t>
      </w:r>
      <w:r w:rsidR="000429A3">
        <w:rPr>
          <w:position w:val="-10"/>
        </w:rPr>
        <w:pict w14:anchorId="099C6F49">
          <v:shape id="_x0000_i3149" type="#_x0000_t75" style="width:108.85pt;height:19.25pt">
            <v:imagedata r:id="rId962" o:title=""/>
          </v:shape>
        </w:pict>
      </w:r>
      <w:r w:rsidR="009F7A98">
        <w:t xml:space="preserve">bits as defined in </w:t>
      </w:r>
      <w:r w:rsidR="00DF4FBD">
        <w:t>clause</w:t>
      </w:r>
      <w:r w:rsidR="009F7A98">
        <w:t xml:space="preserve"> 7.1.6.3 of [3]:</w:t>
      </w:r>
    </w:p>
    <w:p w14:paraId="07BAE28D"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791DF0A" w14:textId="77777777" w:rsidR="009F7A98" w:rsidRDefault="000429A3">
      <w:pPr>
        <w:pStyle w:val="B1"/>
        <w:ind w:leftChars="284" w:firstLineChars="141" w:firstLine="282"/>
        <w:rPr>
          <w:lang w:eastAsia="ja-JP"/>
        </w:rPr>
      </w:pPr>
      <w:r>
        <w:rPr>
          <w:position w:val="-12"/>
        </w:rPr>
        <w:pict w14:anchorId="5165F340">
          <v:shape id="_x0000_i3150" type="#_x0000_t75" style="width:121.4pt;height:20.95pt">
            <v:imagedata r:id="rId963" o:title=""/>
          </v:shape>
        </w:pict>
      </w:r>
      <w:r w:rsidR="009F7A98">
        <w:t>bits</w:t>
      </w:r>
      <w:r w:rsidR="009F7A98">
        <w:rPr>
          <w:rFonts w:hint="eastAsia"/>
          <w:lang w:eastAsia="ja-JP"/>
        </w:rPr>
        <w:t xml:space="preserve"> provide the resource allocation</w:t>
      </w:r>
    </w:p>
    <w:p w14:paraId="222655BB"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33B3AB45"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0429A3">
        <w:rPr>
          <w:position w:val="-10"/>
        </w:rPr>
        <w:pict w14:anchorId="4F31ACC6">
          <v:shape id="_x0000_i3151" type="#_x0000_t75" style="width:43.55pt;height:16.75pt">
            <v:imagedata r:id="rId964" o:title=""/>
          </v:shape>
        </w:pict>
      </w:r>
      <w:r>
        <w:t xml:space="preserve"> or</w:t>
      </w:r>
      <w:r>
        <w:rPr>
          <w:rFonts w:eastAsia="MS Mincho" w:hint="eastAsia"/>
        </w:rPr>
        <w:t xml:space="preserve"> if</w:t>
      </w:r>
      <w:r>
        <w:t xml:space="preserve"> the format 1A CRC is scrambled by RA-RNTI, P-RNTI, SI-RNTI</w:t>
      </w:r>
      <w:r w:rsidR="00CA6E79">
        <w:t>, SC-RNTI or G-RNTI:</w:t>
      </w:r>
    </w:p>
    <w:p w14:paraId="0EBE42B9" w14:textId="77777777" w:rsidR="009F7A98" w:rsidRDefault="009F7A98">
      <w:pPr>
        <w:pStyle w:val="B1"/>
        <w:ind w:leftChars="284" w:firstLineChars="425" w:firstLine="850"/>
        <w:rPr>
          <w:lang w:eastAsia="ja-JP"/>
        </w:rPr>
      </w:pPr>
      <w:r>
        <w:rPr>
          <w:rFonts w:hint="eastAsia"/>
          <w:lang w:eastAsia="ja-JP"/>
        </w:rPr>
        <w:t xml:space="preserve">- </w:t>
      </w:r>
      <w:r w:rsidR="000429A3">
        <w:rPr>
          <w:position w:val="-12"/>
        </w:rPr>
        <w:pict w14:anchorId="3FBE0F8E">
          <v:shape id="_x0000_i3152" type="#_x0000_t75" style="width:114.7pt;height:19.25pt">
            <v:imagedata r:id="rId963" o:title=""/>
          </v:shape>
        </w:pict>
      </w:r>
      <w:r>
        <w:t>bits</w:t>
      </w:r>
      <w:r>
        <w:rPr>
          <w:rFonts w:hint="eastAsia"/>
          <w:lang w:eastAsia="ja-JP"/>
        </w:rPr>
        <w:t xml:space="preserve"> provide the resource allocation </w:t>
      </w:r>
    </w:p>
    <w:p w14:paraId="34125FB7"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3FEEC546"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429A3">
        <w:rPr>
          <w:b/>
          <w:position w:val="-14"/>
          <w:lang w:val="en-US"/>
        </w:rPr>
        <w:pict w14:anchorId="79679C70">
          <v:shape id="_x0000_i3153"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0429A3">
        <w:rPr>
          <w:b/>
          <w:position w:val="-14"/>
          <w:lang w:val="en-US"/>
        </w:rPr>
        <w:pict w14:anchorId="16E97D6F">
          <v:shape id="_x0000_i3154" type="#_x0000_t75" style="width:58.6pt;height:16.75pt">
            <v:imagedata r:id="rId966" o:title=""/>
          </v:shape>
        </w:pict>
      </w:r>
    </w:p>
    <w:p w14:paraId="4612E772"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429A3">
        <w:rPr>
          <w:position w:val="-12"/>
        </w:rPr>
        <w:pict w14:anchorId="167DD1D6">
          <v:shape id="_x0000_i3155" type="#_x0000_t75" style="width:140.65pt;height:20.95pt">
            <v:imagedata r:id="rId967"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5E45D229" w14:textId="77777777" w:rsidR="009F7A98" w:rsidRDefault="009F7A98">
      <w:pPr>
        <w:pStyle w:val="B1"/>
        <w:ind w:leftChars="284" w:left="852"/>
        <w:rPr>
          <w:rFonts w:eastAsia="MS Mincho"/>
          <w:lang w:eastAsia="ja-JP"/>
        </w:rPr>
      </w:pPr>
      <w:r>
        <w:rPr>
          <w:lang w:eastAsia="ja-JP"/>
        </w:rPr>
        <w:t xml:space="preserve">where </w:t>
      </w:r>
      <w:r w:rsidR="000429A3">
        <w:rPr>
          <w:position w:val="-14"/>
          <w:lang w:val="en-US"/>
        </w:rPr>
        <w:pict w14:anchorId="73E7AF4B">
          <v:shape id="_x0000_i3156" type="#_x0000_t75" style="width:22.6pt;height:16.75pt">
            <v:imagedata r:id="rId968" o:title=""/>
          </v:shape>
        </w:pict>
      </w:r>
      <w:r>
        <w:rPr>
          <w:lang w:val="en-US"/>
        </w:rPr>
        <w:t xml:space="preserve"> is defined in [2].</w:t>
      </w:r>
    </w:p>
    <w:p w14:paraId="379C4F41" w14:textId="77777777"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02993AB9" w14:textId="23A2A968"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123A48">
        <w:rPr>
          <w:rFonts w:hint="eastAsia"/>
          <w:i/>
          <w:lang w:eastAsia="zh-CN"/>
        </w:rPr>
        <w:t>tdm-PatternConfig/tdm-PatternConfigNE-DC</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4B6E70F8" w14:textId="77777777" w:rsidR="009F7A98" w:rsidRDefault="009F7A98">
      <w:pPr>
        <w:pStyle w:val="B1"/>
      </w:pPr>
      <w:r>
        <w:t>-</w:t>
      </w:r>
      <w:r w:rsidR="00B43A0C">
        <w:tab/>
      </w:r>
      <w:r>
        <w:t>New data indicator – 1 bit</w:t>
      </w:r>
    </w:p>
    <w:p w14:paraId="66F0C8EA"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3E589C4A" w14:textId="77777777" w:rsidR="009F7A98" w:rsidRDefault="009F7A98" w:rsidP="00B43A0C">
      <w:pPr>
        <w:pStyle w:val="B3"/>
      </w:pPr>
      <w:r>
        <w:t>-</w:t>
      </w:r>
      <w:r w:rsidR="00B43A0C">
        <w:tab/>
      </w:r>
      <w:r>
        <w:t xml:space="preserve">If </w:t>
      </w:r>
      <w:r w:rsidR="000429A3">
        <w:rPr>
          <w:position w:val="-10"/>
        </w:rPr>
        <w:pict w14:anchorId="1A3CC510">
          <v:shape id="_x0000_i3157" type="#_x0000_t75" style="width:43.55pt;height:16.75pt">
            <v:imagedata r:id="rId969" o:title=""/>
          </v:shape>
        </w:pict>
      </w:r>
      <w:r>
        <w:t xml:space="preserve"> and Localized/Distributed VRB assignment flag is set to 1</w:t>
      </w:r>
    </w:p>
    <w:p w14:paraId="6870903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0429A3">
        <w:rPr>
          <w:b/>
          <w:position w:val="-14"/>
          <w:lang w:val="en-US"/>
        </w:rPr>
        <w:pict w14:anchorId="2860B12F">
          <v:shape id="_x0000_i3158" type="#_x0000_t75" style="width:61.1pt;height:16.75pt">
            <v:imagedata r:id="rId965" o:title=""/>
          </v:shape>
        </w:pict>
      </w:r>
      <w:r>
        <w:rPr>
          <w:b/>
          <w:lang w:val="en-US"/>
        </w:rPr>
        <w:t xml:space="preserve"> </w:t>
      </w:r>
      <w:r>
        <w:rPr>
          <w:bCs/>
          <w:lang w:val="en-US"/>
        </w:rPr>
        <w:t>and value 1 indicates</w:t>
      </w:r>
      <w:r>
        <w:rPr>
          <w:b/>
          <w:lang w:val="en-US"/>
        </w:rPr>
        <w:t xml:space="preserve"> </w:t>
      </w:r>
      <w:r w:rsidR="000429A3">
        <w:rPr>
          <w:b/>
          <w:position w:val="-14"/>
          <w:lang w:val="en-US"/>
        </w:rPr>
        <w:pict w14:anchorId="207A1EA9">
          <v:shape id="_x0000_i3159" type="#_x0000_t75" style="width:58.6pt;height:16.75pt">
            <v:imagedata r:id="rId966" o:title=""/>
          </v:shape>
        </w:pict>
      </w:r>
      <w:r>
        <w:rPr>
          <w:rFonts w:eastAsia="Batang" w:hint="eastAsia"/>
          <w:lang w:eastAsia="ko-KR"/>
        </w:rPr>
        <w:t>.</w:t>
      </w:r>
    </w:p>
    <w:p w14:paraId="41592C7A" w14:textId="77777777" w:rsidR="009F7A98" w:rsidRDefault="00B43A0C" w:rsidP="00B43A0C">
      <w:pPr>
        <w:pStyle w:val="B1"/>
      </w:pPr>
      <w:r>
        <w:t>-</w:t>
      </w:r>
      <w:r>
        <w:tab/>
      </w:r>
      <w:r w:rsidR="009F7A98">
        <w:t>Else the new data indicator bit is reserved.</w:t>
      </w:r>
    </w:p>
    <w:p w14:paraId="150C1B64" w14:textId="77777777" w:rsidR="009F7A98" w:rsidRDefault="00B43A0C" w:rsidP="00B43A0C">
      <w:pPr>
        <w:pStyle w:val="B1"/>
      </w:pPr>
      <w:r>
        <w:t>-</w:t>
      </w:r>
      <w:r>
        <w:tab/>
      </w:r>
      <w:r w:rsidR="009F7A98">
        <w:t>Else</w:t>
      </w:r>
    </w:p>
    <w:p w14:paraId="0C83815B" w14:textId="77777777" w:rsidR="009F7A98" w:rsidRDefault="00B43A0C" w:rsidP="00B43A0C">
      <w:pPr>
        <w:pStyle w:val="B1"/>
      </w:pPr>
      <w:r>
        <w:t>-</w:t>
      </w:r>
      <w:r>
        <w:tab/>
      </w:r>
      <w:r w:rsidR="009F7A98">
        <w:t>The new data indicator bit as defined in [5]</w:t>
      </w:r>
    </w:p>
    <w:p w14:paraId="2C06321D" w14:textId="77777777" w:rsidR="009F7A98" w:rsidRDefault="00B43A0C" w:rsidP="00B43A0C">
      <w:pPr>
        <w:pStyle w:val="B1"/>
      </w:pPr>
      <w:r>
        <w:t>-</w:t>
      </w:r>
      <w:r>
        <w:tab/>
      </w:r>
      <w:r w:rsidR="009F7A98">
        <w:t>Redundancy version – 2 bits</w:t>
      </w:r>
    </w:p>
    <w:p w14:paraId="04BD42E7" w14:textId="77777777" w:rsidR="009F7A98" w:rsidRDefault="00B43A0C" w:rsidP="00B43A0C">
      <w:pPr>
        <w:pStyle w:val="B1"/>
      </w:pPr>
      <w:r>
        <w:t>-</w:t>
      </w:r>
      <w:r>
        <w:tab/>
      </w:r>
      <w:r w:rsidR="009F7A98">
        <w:t xml:space="preserve">TPC command for PUCCH – 2 bits as defined in </w:t>
      </w:r>
      <w:r w:rsidR="00DF4FBD">
        <w:t>clause</w:t>
      </w:r>
      <w:r w:rsidR="009F7A98">
        <w:t xml:space="preserve"> 5.1.2.1 of [3]</w:t>
      </w:r>
    </w:p>
    <w:p w14:paraId="6BBC4C84" w14:textId="77777777" w:rsidR="009F7A98" w:rsidRDefault="00FF7477" w:rsidP="00FF7477">
      <w:pPr>
        <w:pStyle w:val="B2"/>
      </w:pPr>
      <w:r>
        <w:t>-</w:t>
      </w:r>
      <w:r>
        <w:tab/>
      </w:r>
      <w:r w:rsidR="009F7A98">
        <w:t>If the format 1A CRC is scrambled by RA-RNTI, P-RNTI, or SI-RNTI:</w:t>
      </w:r>
    </w:p>
    <w:p w14:paraId="31D0516D" w14:textId="77777777" w:rsidR="009F7A98" w:rsidRDefault="00FF7477" w:rsidP="00FF7477">
      <w:pPr>
        <w:pStyle w:val="B2"/>
      </w:pPr>
      <w:r>
        <w:t>-</w:t>
      </w:r>
      <w:r>
        <w:tab/>
      </w:r>
      <w:r w:rsidR="009F7A98">
        <w:t>The most significant bit of the TPC command is reserved.</w:t>
      </w:r>
    </w:p>
    <w:p w14:paraId="1FD0849D" w14:textId="77777777" w:rsidR="009F7A98" w:rsidRDefault="00FF7477" w:rsidP="00FF7477">
      <w:pPr>
        <w:pStyle w:val="B2"/>
      </w:pPr>
      <w:r>
        <w:t>-</w:t>
      </w:r>
      <w:r>
        <w:tab/>
      </w:r>
      <w:r w:rsidR="009F7A98">
        <w:t xml:space="preserve">The least significant bit of the TPC command indicates column </w:t>
      </w:r>
      <w:r w:rsidR="000429A3">
        <w:rPr>
          <w:position w:val="-10"/>
        </w:rPr>
        <w:pict w14:anchorId="07F6F0EC">
          <v:shape id="_x0000_i3160" type="#_x0000_t75" style="width:25.1pt;height:16.75pt">
            <v:imagedata r:id="rId970" o:title=""/>
          </v:shape>
        </w:pict>
      </w:r>
      <w:r w:rsidR="009F7A98">
        <w:t>of the TBS table defined of [3].</w:t>
      </w:r>
    </w:p>
    <w:p w14:paraId="2F4E0741" w14:textId="77777777" w:rsidR="006965FE" w:rsidRDefault="00FF7477" w:rsidP="006965FE">
      <w:pPr>
        <w:pStyle w:val="B2"/>
      </w:pPr>
      <w:r>
        <w:lastRenderedPageBreak/>
        <w:t>-</w:t>
      </w:r>
      <w:r>
        <w:tab/>
      </w:r>
      <w:r w:rsidR="009F7A98">
        <w:t xml:space="preserve">If least significant bit is 0 then </w:t>
      </w:r>
      <w:r w:rsidR="000429A3">
        <w:rPr>
          <w:position w:val="-10"/>
        </w:rPr>
        <w:pict w14:anchorId="278531B4">
          <v:shape id="_x0000_i3161" type="#_x0000_t75" style="width:25.1pt;height:16.75pt">
            <v:imagedata r:id="rId970" o:title=""/>
          </v:shape>
        </w:pict>
      </w:r>
      <w:r w:rsidR="009F7A98">
        <w:t>=</w:t>
      </w:r>
      <w:r w:rsidR="00D054B0">
        <w:t xml:space="preserve"> </w:t>
      </w:r>
      <w:r w:rsidR="009F7A98">
        <w:t>2</w:t>
      </w:r>
      <w:r w:rsidR="00D054B0">
        <w:t xml:space="preserve"> </w:t>
      </w:r>
      <w:r w:rsidR="009F7A98">
        <w:t>else</w:t>
      </w:r>
      <w:r w:rsidR="000429A3">
        <w:rPr>
          <w:position w:val="-10"/>
        </w:rPr>
        <w:pict w14:anchorId="3BD0810F">
          <v:shape id="_x0000_i3162" type="#_x0000_t75" style="width:25.1pt;height:16.75pt">
            <v:imagedata r:id="rId970" o:title=""/>
          </v:shape>
        </w:pict>
      </w:r>
      <w:r w:rsidR="009F7A98">
        <w:t>= 3.</w:t>
      </w:r>
    </w:p>
    <w:p w14:paraId="5F790DEC" w14:textId="77777777" w:rsidR="006965FE" w:rsidRDefault="006965FE" w:rsidP="006965FE">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1D7C2F7D" w14:textId="4217F13F" w:rsidR="009F7A98" w:rsidRDefault="006965FE" w:rsidP="006965FE">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40368795" w14:textId="77777777" w:rsidR="009F7A98" w:rsidRDefault="00FF7477" w:rsidP="00FF7477">
      <w:pPr>
        <w:pStyle w:val="B2"/>
      </w:pPr>
      <w:r>
        <w:t>-</w:t>
      </w:r>
      <w:r>
        <w:tab/>
      </w:r>
      <w:r w:rsidR="009F7A98">
        <w:t>Else</w:t>
      </w:r>
    </w:p>
    <w:p w14:paraId="06FC2950" w14:textId="77777777" w:rsidR="009F7A98" w:rsidRDefault="00FF7477" w:rsidP="00FF7477">
      <w:pPr>
        <w:pStyle w:val="B2"/>
      </w:pPr>
      <w:r>
        <w:t>-</w:t>
      </w:r>
      <w:r>
        <w:tab/>
      </w:r>
      <w:r w:rsidR="009F7A98">
        <w:t>The two bits including the most significant bit indicates the TPC command</w:t>
      </w:r>
    </w:p>
    <w:p w14:paraId="12C98ECC"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5977EC71"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68B69E10"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0DAC50C"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23C63328" w14:textId="77777777"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05A53830"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E6934D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151C3CA6"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74F7668"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E7E6646"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122653E3"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636CF7BD" w14:textId="77777777" w:rsidR="009F7A98" w:rsidRDefault="009F7A98">
      <w:pPr>
        <w:pStyle w:val="B1"/>
        <w:ind w:leftChars="189" w:left="662"/>
      </w:pPr>
      <w:r>
        <w:t>- HARQ process number</w:t>
      </w:r>
    </w:p>
    <w:p w14:paraId="66690A6A"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66C16EE7" w14:textId="77777777" w:rsidR="009F7A98" w:rsidRDefault="009F7A98">
      <w:pPr>
        <w:pStyle w:val="Heading5"/>
      </w:pPr>
      <w:bookmarkStart w:id="498" w:name="_Toc10818777"/>
      <w:bookmarkStart w:id="499" w:name="_Toc20409187"/>
      <w:bookmarkStart w:id="500" w:name="_Toc74564347"/>
      <w:r>
        <w:lastRenderedPageBreak/>
        <w:t>5.3.3.1.3A</w:t>
      </w:r>
      <w:r>
        <w:tab/>
        <w:t>Format 1B</w:t>
      </w:r>
      <w:bookmarkEnd w:id="498"/>
      <w:bookmarkEnd w:id="499"/>
      <w:bookmarkEnd w:id="500"/>
    </w:p>
    <w:p w14:paraId="25C8916D"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A7FBF98" w14:textId="77777777" w:rsidR="009F7A98" w:rsidRDefault="009F7A98">
      <w:r>
        <w:t>The following information is transmitted by means of the DCI format 1B:</w:t>
      </w:r>
    </w:p>
    <w:p w14:paraId="31E5D827" w14:textId="77777777" w:rsidR="00385ACB" w:rsidRDefault="00385ACB" w:rsidP="00385ACB">
      <w:pPr>
        <w:pStyle w:val="B1"/>
      </w:pPr>
      <w:r>
        <w:t>- Carrier indicator – 0 or 3 bits. The field is present according to the definitions in [3].</w:t>
      </w:r>
    </w:p>
    <w:p w14:paraId="59A210E8" w14:textId="77777777" w:rsidR="009F7A98" w:rsidRDefault="009F7A98">
      <w:pPr>
        <w:pStyle w:val="B1"/>
      </w:pPr>
      <w:r>
        <w:t xml:space="preserve">- Localized/Distributed VRB assignment flag – 1 bit as defined in </w:t>
      </w:r>
      <w:r w:rsidR="00DF4FBD">
        <w:t>clause</w:t>
      </w:r>
      <w:r>
        <w:t xml:space="preserve"> 7.1.6.3 of [3]</w:t>
      </w:r>
    </w:p>
    <w:p w14:paraId="396F6BB9" w14:textId="77777777" w:rsidR="009F7A98" w:rsidRDefault="009F7A98">
      <w:pPr>
        <w:pStyle w:val="B1"/>
      </w:pPr>
      <w:r>
        <w:t xml:space="preserve">- Resource block assignment – </w:t>
      </w:r>
      <w:r w:rsidR="000429A3">
        <w:rPr>
          <w:position w:val="-10"/>
        </w:rPr>
        <w:pict w14:anchorId="48F3FEE8">
          <v:shape id="_x0000_i3163" type="#_x0000_t75" style="width:108.85pt;height:19.25pt">
            <v:imagedata r:id="rId962" o:title=""/>
          </v:shape>
        </w:pict>
      </w:r>
      <w:r>
        <w:t xml:space="preserve">bits as defined in </w:t>
      </w:r>
      <w:r w:rsidR="00DF4FBD">
        <w:t>clause</w:t>
      </w:r>
      <w:r>
        <w:t xml:space="preserve"> 7.1.6.3 of [3]</w:t>
      </w:r>
    </w:p>
    <w:p w14:paraId="02847113"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DF2A9B7" w14:textId="77777777" w:rsidR="009F7A98" w:rsidRDefault="000429A3">
      <w:pPr>
        <w:pStyle w:val="B1"/>
        <w:ind w:leftChars="284" w:firstLineChars="141" w:firstLine="282"/>
        <w:rPr>
          <w:lang w:eastAsia="ja-JP"/>
        </w:rPr>
      </w:pPr>
      <w:r>
        <w:rPr>
          <w:position w:val="-12"/>
        </w:rPr>
        <w:pict w14:anchorId="5386D7AE">
          <v:shape id="_x0000_i3164" type="#_x0000_t75" style="width:121.4pt;height:20.95pt">
            <v:imagedata r:id="rId963" o:title=""/>
          </v:shape>
        </w:pict>
      </w:r>
      <w:r w:rsidR="009F7A98">
        <w:t>bits</w:t>
      </w:r>
      <w:r w:rsidR="009F7A98">
        <w:rPr>
          <w:rFonts w:hint="eastAsia"/>
          <w:lang w:eastAsia="ja-JP"/>
        </w:rPr>
        <w:t xml:space="preserve"> provide the resource allocation</w:t>
      </w:r>
    </w:p>
    <w:p w14:paraId="516593B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40E0DA34" w14:textId="77777777" w:rsidR="009F7A98" w:rsidRDefault="009F7A98">
      <w:pPr>
        <w:pStyle w:val="B1"/>
        <w:ind w:leftChars="284" w:firstLineChars="141" w:firstLine="282"/>
        <w:rPr>
          <w:lang w:eastAsia="ja-JP"/>
        </w:rPr>
      </w:pPr>
      <w:r>
        <w:rPr>
          <w:rFonts w:hint="eastAsia"/>
          <w:lang w:eastAsia="ja-JP"/>
        </w:rPr>
        <w:t xml:space="preserve">- For </w:t>
      </w:r>
      <w:r w:rsidR="000429A3">
        <w:rPr>
          <w:position w:val="-10"/>
        </w:rPr>
        <w:pict w14:anchorId="770D2066">
          <v:shape id="_x0000_i3165" type="#_x0000_t75" style="width:43.55pt;height:16.75pt">
            <v:imagedata r:id="rId964" o:title=""/>
          </v:shape>
        </w:pict>
      </w:r>
    </w:p>
    <w:p w14:paraId="0D1FC700" w14:textId="77777777" w:rsidR="009F7A98" w:rsidRDefault="009F7A98">
      <w:pPr>
        <w:pStyle w:val="B1"/>
        <w:ind w:leftChars="284" w:firstLineChars="425" w:firstLine="850"/>
        <w:rPr>
          <w:lang w:eastAsia="ja-JP"/>
        </w:rPr>
      </w:pPr>
      <w:r>
        <w:rPr>
          <w:rFonts w:hint="eastAsia"/>
          <w:lang w:eastAsia="ja-JP"/>
        </w:rPr>
        <w:t xml:space="preserve">- </w:t>
      </w:r>
      <w:r w:rsidR="000429A3">
        <w:rPr>
          <w:position w:val="-12"/>
        </w:rPr>
        <w:pict w14:anchorId="4DA0E25D">
          <v:shape id="_x0000_i3166" type="#_x0000_t75" style="width:114.7pt;height:19.25pt">
            <v:imagedata r:id="rId963" o:title=""/>
          </v:shape>
        </w:pict>
      </w:r>
      <w:r>
        <w:t>bits</w:t>
      </w:r>
      <w:r>
        <w:rPr>
          <w:rFonts w:hint="eastAsia"/>
          <w:lang w:eastAsia="ja-JP"/>
        </w:rPr>
        <w:t xml:space="preserve"> provide the resource allocation </w:t>
      </w:r>
    </w:p>
    <w:p w14:paraId="1721F0C4"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429A3">
        <w:rPr>
          <w:position w:val="-10"/>
        </w:rPr>
        <w:pict w14:anchorId="3018E69F">
          <v:shape id="_x0000_i3167" type="#_x0000_t75" style="width:43.55pt;height:16.75pt">
            <v:imagedata r:id="rId969" o:title=""/>
          </v:shape>
        </w:pict>
      </w:r>
      <w:r>
        <w:rPr>
          <w:rFonts w:hint="eastAsia"/>
          <w:lang w:eastAsia="ja-JP"/>
        </w:rPr>
        <w:t xml:space="preserve"> </w:t>
      </w:r>
    </w:p>
    <w:p w14:paraId="0C1E57AA"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0429A3">
        <w:rPr>
          <w:b/>
          <w:position w:val="-14"/>
          <w:lang w:val="en-US"/>
        </w:rPr>
        <w:pict w14:anchorId="46543DA0">
          <v:shape id="_x0000_i3168"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0429A3">
        <w:rPr>
          <w:b/>
          <w:position w:val="-14"/>
          <w:lang w:val="en-US"/>
        </w:rPr>
        <w:pict w14:anchorId="28CCF121">
          <v:shape id="_x0000_i3169" type="#_x0000_t75" style="width:58.6pt;height:16.75pt">
            <v:imagedata r:id="rId966" o:title=""/>
          </v:shape>
        </w:pict>
      </w:r>
    </w:p>
    <w:p w14:paraId="0315BAAD"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429A3">
        <w:rPr>
          <w:position w:val="-12"/>
        </w:rPr>
        <w:pict w14:anchorId="594B35D6">
          <v:shape id="_x0000_i3170" type="#_x0000_t75" style="width:140.65pt;height:20.95pt">
            <v:imagedata r:id="rId967" o:title=""/>
          </v:shape>
        </w:pict>
      </w:r>
      <w:r>
        <w:t xml:space="preserve"> bits</w:t>
      </w:r>
      <w:r>
        <w:rPr>
          <w:rFonts w:hint="eastAsia"/>
          <w:lang w:eastAsia="ja-JP"/>
        </w:rPr>
        <w:t xml:space="preserve"> provide the resource allocation </w:t>
      </w:r>
    </w:p>
    <w:p w14:paraId="73A72EE0"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6FBE31C6" w14:textId="70D245E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123A48">
        <w:rPr>
          <w:rFonts w:hint="eastAsia"/>
          <w:i/>
          <w:lang w:eastAsia="zh-CN"/>
        </w:rPr>
        <w:t>tdm-PatternConfig/tdm-PatternConfigNE-DC</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w:t>
      </w:r>
      <w:r>
        <w:t>)</w:t>
      </w:r>
    </w:p>
    <w:p w14:paraId="6E886726" w14:textId="77777777" w:rsidR="009F7A98" w:rsidRDefault="009F7A98">
      <w:pPr>
        <w:pStyle w:val="B1"/>
      </w:pPr>
      <w:r>
        <w:t>- New data indicator – 1 bit</w:t>
      </w:r>
    </w:p>
    <w:p w14:paraId="01E9FE24" w14:textId="77777777" w:rsidR="009F7A98" w:rsidRDefault="009F7A98">
      <w:pPr>
        <w:pStyle w:val="B1"/>
      </w:pPr>
      <w:r>
        <w:t>- Redundancy version – 2 bits</w:t>
      </w:r>
    </w:p>
    <w:p w14:paraId="08C75CC2" w14:textId="77777777" w:rsidR="009F7A98" w:rsidRDefault="009F7A98">
      <w:pPr>
        <w:pStyle w:val="B1"/>
      </w:pPr>
      <w:r>
        <w:t xml:space="preserve">- TPC command for PUCCH – 2 bits as defined in </w:t>
      </w:r>
      <w:r w:rsidR="00DF4FBD">
        <w:t>clause</w:t>
      </w:r>
      <w:r>
        <w:t xml:space="preserve"> 5.1.2.1 of [3]</w:t>
      </w:r>
    </w:p>
    <w:p w14:paraId="633E425D"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6684C9FB" w14:textId="77777777" w:rsidR="009F7A98" w:rsidRDefault="009F7A98">
      <w:pPr>
        <w:pStyle w:val="B1"/>
      </w:pPr>
      <w:r>
        <w:t>- TPMI information for precoding – number of bits as specified in Table 5.3.3.1.3A-1</w:t>
      </w:r>
    </w:p>
    <w:p w14:paraId="0F459BCC" w14:textId="77777777" w:rsidR="009F7A98" w:rsidRDefault="009F7A98">
      <w:pPr>
        <w:pStyle w:val="B1"/>
        <w:ind w:left="720" w:firstLine="0"/>
      </w:pPr>
      <w:r>
        <w:t>TPMI information indicates which codebook index is used in Table 6.3.4.2.3-1 or Table 6.3.4.2.3-2 of [2] corresponding to the single-layer transmission.</w:t>
      </w:r>
    </w:p>
    <w:p w14:paraId="7C768D04"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B0CBD39"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62C42DC3"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1B1C8E00" w14:textId="77777777"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18048A7"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2A5C88C1" w14:textId="77777777">
        <w:trPr>
          <w:jc w:val="center"/>
        </w:trPr>
        <w:tc>
          <w:tcPr>
            <w:tcW w:w="0" w:type="auto"/>
          </w:tcPr>
          <w:p w14:paraId="2170006B" w14:textId="77777777" w:rsidR="009F7A98" w:rsidRDefault="009F7A98">
            <w:pPr>
              <w:pStyle w:val="TAH"/>
            </w:pPr>
            <w:r>
              <w:t xml:space="preserve">Number of antenna ports </w:t>
            </w:r>
            <w:r>
              <w:br/>
              <w:t>at eNodeB</w:t>
            </w:r>
          </w:p>
        </w:tc>
        <w:tc>
          <w:tcPr>
            <w:tcW w:w="0" w:type="auto"/>
          </w:tcPr>
          <w:p w14:paraId="60CCC2DD" w14:textId="77777777" w:rsidR="009F7A98" w:rsidRDefault="009F7A98">
            <w:pPr>
              <w:pStyle w:val="TAH"/>
            </w:pPr>
            <w:r>
              <w:t xml:space="preserve">Number </w:t>
            </w:r>
            <w:r>
              <w:br/>
              <w:t>of bits</w:t>
            </w:r>
          </w:p>
        </w:tc>
      </w:tr>
      <w:tr w:rsidR="009F7A98" w14:paraId="578B1376" w14:textId="77777777">
        <w:trPr>
          <w:jc w:val="center"/>
        </w:trPr>
        <w:tc>
          <w:tcPr>
            <w:tcW w:w="0" w:type="auto"/>
          </w:tcPr>
          <w:p w14:paraId="3AF7203E" w14:textId="77777777" w:rsidR="009F7A98" w:rsidRDefault="009F7A98">
            <w:pPr>
              <w:pStyle w:val="TAC"/>
            </w:pPr>
            <w:r>
              <w:t>2</w:t>
            </w:r>
          </w:p>
        </w:tc>
        <w:tc>
          <w:tcPr>
            <w:tcW w:w="0" w:type="auto"/>
          </w:tcPr>
          <w:p w14:paraId="359CB2FB" w14:textId="77777777" w:rsidR="009F7A98" w:rsidRDefault="009F7A98">
            <w:pPr>
              <w:pStyle w:val="TAC"/>
            </w:pPr>
            <w:r>
              <w:t>2</w:t>
            </w:r>
          </w:p>
        </w:tc>
      </w:tr>
      <w:tr w:rsidR="009F7A98" w14:paraId="68AEDC04" w14:textId="77777777">
        <w:trPr>
          <w:jc w:val="center"/>
        </w:trPr>
        <w:tc>
          <w:tcPr>
            <w:tcW w:w="0" w:type="auto"/>
          </w:tcPr>
          <w:p w14:paraId="0D766C43" w14:textId="77777777" w:rsidR="009F7A98" w:rsidRDefault="009F7A98">
            <w:pPr>
              <w:pStyle w:val="TAC"/>
            </w:pPr>
            <w:r>
              <w:t>4</w:t>
            </w:r>
          </w:p>
        </w:tc>
        <w:tc>
          <w:tcPr>
            <w:tcW w:w="0" w:type="auto"/>
          </w:tcPr>
          <w:p w14:paraId="13240A61" w14:textId="77777777" w:rsidR="009F7A98" w:rsidRDefault="009F7A98">
            <w:pPr>
              <w:pStyle w:val="TAC"/>
            </w:pPr>
            <w:r>
              <w:t>4</w:t>
            </w:r>
          </w:p>
        </w:tc>
      </w:tr>
    </w:tbl>
    <w:p w14:paraId="173B68D0" w14:textId="77777777" w:rsidR="009F7A98" w:rsidRDefault="009F7A98"/>
    <w:p w14:paraId="5D30A17E"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5BCF1FCA" w14:textId="77777777">
        <w:trPr>
          <w:jc w:val="center"/>
        </w:trPr>
        <w:tc>
          <w:tcPr>
            <w:tcW w:w="1652" w:type="dxa"/>
          </w:tcPr>
          <w:p w14:paraId="2DB045E0" w14:textId="77777777" w:rsidR="009F7A98" w:rsidRDefault="009F7A98">
            <w:pPr>
              <w:pStyle w:val="TAH"/>
            </w:pPr>
            <w:r>
              <w:t>Bit field mapped to index</w:t>
            </w:r>
          </w:p>
        </w:tc>
        <w:tc>
          <w:tcPr>
            <w:tcW w:w="3987" w:type="dxa"/>
            <w:vAlign w:val="center"/>
          </w:tcPr>
          <w:p w14:paraId="5E7579D1" w14:textId="77777777" w:rsidR="009F7A98" w:rsidRDefault="009F7A98">
            <w:pPr>
              <w:pStyle w:val="TAH"/>
            </w:pPr>
            <w:r>
              <w:t>Message</w:t>
            </w:r>
          </w:p>
        </w:tc>
      </w:tr>
      <w:tr w:rsidR="009F7A98" w14:paraId="797DECCA" w14:textId="77777777">
        <w:trPr>
          <w:jc w:val="center"/>
        </w:trPr>
        <w:tc>
          <w:tcPr>
            <w:tcW w:w="1652" w:type="dxa"/>
          </w:tcPr>
          <w:p w14:paraId="3403728F" w14:textId="77777777" w:rsidR="009F7A98" w:rsidRDefault="009F7A98">
            <w:pPr>
              <w:pStyle w:val="TAC"/>
            </w:pPr>
            <w:r>
              <w:t>0</w:t>
            </w:r>
          </w:p>
        </w:tc>
        <w:tc>
          <w:tcPr>
            <w:tcW w:w="3987" w:type="dxa"/>
          </w:tcPr>
          <w:p w14:paraId="034E9A31" w14:textId="77777777" w:rsidR="009F7A98" w:rsidRDefault="009F7A98">
            <w:pPr>
              <w:pStyle w:val="TAC"/>
            </w:pPr>
            <w:r>
              <w:t>Precoding according to the indicated TPMI in the TPMI information field</w:t>
            </w:r>
          </w:p>
        </w:tc>
      </w:tr>
      <w:tr w:rsidR="009F7A98" w14:paraId="47C7C020" w14:textId="77777777">
        <w:trPr>
          <w:jc w:val="center"/>
        </w:trPr>
        <w:tc>
          <w:tcPr>
            <w:tcW w:w="1652" w:type="dxa"/>
          </w:tcPr>
          <w:p w14:paraId="6EF1FAEB" w14:textId="77777777" w:rsidR="009F7A98" w:rsidRDefault="009F7A98">
            <w:pPr>
              <w:pStyle w:val="TAC"/>
            </w:pPr>
            <w:r>
              <w:t>1</w:t>
            </w:r>
          </w:p>
        </w:tc>
        <w:tc>
          <w:tcPr>
            <w:tcW w:w="3987" w:type="dxa"/>
          </w:tcPr>
          <w:p w14:paraId="5433EBC0"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66E8119E"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6FF8D7AD"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3876FCA9"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55227892" w14:textId="77777777" w:rsidR="009F7A98" w:rsidRDefault="009F7A98" w:rsidP="00C41BEF"/>
    <w:p w14:paraId="267856ED"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71AB8C6C"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14:paraId="5D3712A1" w14:textId="77777777" w:rsidR="009F7A98" w:rsidRDefault="009F7A98">
      <w:pPr>
        <w:pStyle w:val="Heading5"/>
      </w:pPr>
      <w:bookmarkStart w:id="501" w:name="_Toc10818778"/>
      <w:bookmarkStart w:id="502" w:name="_Toc20409188"/>
      <w:bookmarkStart w:id="503" w:name="_Toc74564348"/>
      <w:r>
        <w:t>5.3.3.1.4</w:t>
      </w:r>
      <w:r>
        <w:tab/>
        <w:t>Format 1C</w:t>
      </w:r>
      <w:bookmarkEnd w:id="501"/>
      <w:bookmarkEnd w:id="502"/>
      <w:bookmarkEnd w:id="503"/>
    </w:p>
    <w:p w14:paraId="24D28D05"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3C78CD30" w14:textId="77777777" w:rsidR="009F7A98" w:rsidRDefault="009F7A98">
      <w:r>
        <w:t>The following information is transmitted by means of the DCI format 1C:</w:t>
      </w:r>
    </w:p>
    <w:p w14:paraId="01647226" w14:textId="77777777" w:rsidR="009F7A98" w:rsidRDefault="009F7A98" w:rsidP="00AA53C3">
      <w:pPr>
        <w:pStyle w:val="B1"/>
      </w:pPr>
      <w:r>
        <w:rPr>
          <w:lang w:eastAsia="ko-KR"/>
        </w:rPr>
        <w:tab/>
        <w:t>If the format 1C is used for very compact scheduling of one PDSCH codeword</w:t>
      </w:r>
    </w:p>
    <w:p w14:paraId="057BC8C4"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0429A3">
        <w:rPr>
          <w:position w:val="-14"/>
          <w:lang w:val="en-US"/>
        </w:rPr>
        <w:pict w14:anchorId="355D2B15">
          <v:shape id="_x0000_i3171" type="#_x0000_t75" style="width:61.1pt;height:16.75pt">
            <v:imagedata r:id="rId965"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0429A3">
        <w:rPr>
          <w:position w:val="-14"/>
          <w:lang w:val="en-US"/>
        </w:rPr>
        <w:pict w14:anchorId="524AA463">
          <v:shape id="_x0000_i3172" type="#_x0000_t75" style="width:58.6pt;height:16.75pt">
            <v:imagedata r:id="rId966" o:title=""/>
          </v:shape>
        </w:pict>
      </w:r>
    </w:p>
    <w:p w14:paraId="78D1BA14"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0429A3">
        <w:rPr>
          <w:position w:val="-10"/>
        </w:rPr>
        <w:pict w14:anchorId="1491490D">
          <v:shape id="_x0000_i3173" type="#_x0000_t75" style="width:43.55pt;height:16.75pt">
            <v:imagedata r:id="rId971"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20DC836B"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24AC3E75" wp14:editId="7EE4D3F5">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0429A3">
        <w:rPr>
          <w:position w:val="-14"/>
        </w:rPr>
        <w:pict w14:anchorId="2BA46CD2">
          <v:shape id="_x0000_i3174" type="#_x0000_t75" style="width:43.55pt;height:19.25pt">
            <v:imagedata r:id="rId973" o:title=""/>
          </v:shape>
        </w:pict>
      </w:r>
      <w:r w:rsidR="009F7A98">
        <w:t xml:space="preserve"> is defined in [2] </w:t>
      </w:r>
      <w:r w:rsidR="009F7A98">
        <w:rPr>
          <w:rFonts w:hint="eastAsia"/>
          <w:lang w:eastAsia="ko-KR"/>
        </w:rPr>
        <w:t xml:space="preserve">and </w:t>
      </w:r>
      <w:r w:rsidR="000429A3">
        <w:rPr>
          <w:position w:val="-10"/>
        </w:rPr>
        <w:pict w14:anchorId="5DEF6FDB">
          <v:shape id="_x0000_i3175" type="#_x0000_t75" style="width:25.1pt;height:18.4pt">
            <v:imagedata r:id="rId974" o:title=""/>
          </v:shape>
        </w:pict>
      </w:r>
      <w:r w:rsidR="009F7A98">
        <w:rPr>
          <w:rFonts w:hint="eastAsia"/>
          <w:lang w:eastAsia="ko-KR"/>
        </w:rPr>
        <w:t xml:space="preserve"> is defined in [3]</w:t>
      </w:r>
    </w:p>
    <w:p w14:paraId="46AA548C"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14:paraId="0F7A4CF0"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61E65100"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14:paraId="5BBE6795" w14:textId="77777777"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0429A3">
        <w:rPr>
          <w:position w:val="-10"/>
        </w:rPr>
        <w:pict w14:anchorId="45A30DE8">
          <v:shape id="_x0000_i3176" type="#_x0000_t75" style="width:42.7pt;height:16.75pt">
            <v:imagedata r:id="rId975" o:title=""/>
          </v:shape>
        </w:pict>
      </w:r>
      <w:r>
        <w:rPr>
          <w:rFonts w:hint="eastAsia"/>
          <w:lang w:eastAsia="zh-CN"/>
        </w:rPr>
        <w:t xml:space="preserve"> </w:t>
      </w:r>
      <w:r>
        <w:rPr>
          <w:lang w:eastAsia="zh-CN"/>
        </w:rPr>
        <w:t>.</w:t>
      </w:r>
    </w:p>
    <w:p w14:paraId="32989F43"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2422A8E7"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60B67E68"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541C497A"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5C3BA429"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7715A6BD"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14AA8571"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6CCDFF5D"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0429A3">
        <w:rPr>
          <w:position w:val="-26"/>
        </w:rPr>
        <w:pict w14:anchorId="1B5965F5">
          <v:shape id="_x0000_i3177" type="#_x0000_t75" style="width:58.6pt;height:31.8pt">
            <v:imagedata r:id="rId976" o:title=""/>
          </v:shape>
        </w:pict>
      </w:r>
      <w:r>
        <w:t>,</w:t>
      </w:r>
      <w:r>
        <w:rPr>
          <w:rFonts w:hint="eastAsia"/>
          <w:lang w:eastAsia="zh-CN"/>
        </w:rPr>
        <w:t xml:space="preserve"> </w:t>
      </w:r>
      <w:r w:rsidR="000429A3">
        <w:rPr>
          <w:position w:val="-10"/>
        </w:rPr>
        <w:pict w14:anchorId="4FA93854">
          <v:shape id="_x0000_i3178" type="#_x0000_t75" style="width:34.35pt;height:15.05pt">
            <v:imagedata r:id="rId977"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35CA7F4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3481C799" w14:textId="77777777" w:rsidR="009318C6" w:rsidRDefault="009318C6" w:rsidP="00C85571">
      <w:pPr>
        <w:pStyle w:val="B1"/>
        <w:rPr>
          <w:lang w:eastAsia="zh-CN"/>
        </w:rPr>
      </w:pPr>
      <w:r>
        <w:rPr>
          <w:lang w:eastAsia="zh-CN"/>
        </w:rPr>
        <w:t>Else</w:t>
      </w:r>
    </w:p>
    <w:p w14:paraId="71D2F545"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45185D37"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52BCD847"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31C1F8B5"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796EF438"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309BF896" w14:textId="77777777" w:rsidR="009F7A98" w:rsidRDefault="009F7A98">
      <w:pPr>
        <w:pStyle w:val="Heading5"/>
      </w:pPr>
      <w:bookmarkStart w:id="504" w:name="_Toc10818779"/>
      <w:bookmarkStart w:id="505" w:name="_Toc20409189"/>
      <w:bookmarkStart w:id="506" w:name="_Toc74564349"/>
      <w:r>
        <w:t>5.3.3.1.4A</w:t>
      </w:r>
      <w:r>
        <w:tab/>
        <w:t>Format 1D</w:t>
      </w:r>
      <w:bookmarkEnd w:id="504"/>
      <w:bookmarkEnd w:id="505"/>
      <w:bookmarkEnd w:id="506"/>
    </w:p>
    <w:p w14:paraId="6A9C703A"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0E8A43D4" w14:textId="77777777" w:rsidR="009F7A98" w:rsidRDefault="009F7A98">
      <w:r>
        <w:t>The following information is transmitted by means of the DCI format 1D:</w:t>
      </w:r>
    </w:p>
    <w:p w14:paraId="6958DEED" w14:textId="77777777" w:rsidR="00385ACB" w:rsidRDefault="00385ACB" w:rsidP="00385ACB">
      <w:pPr>
        <w:pStyle w:val="B1"/>
      </w:pPr>
      <w:r>
        <w:t>- Carrier indicator – 0 or 3 bits. The field is present according to the definitions in [3].</w:t>
      </w:r>
    </w:p>
    <w:p w14:paraId="116D0BCF" w14:textId="77777777"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14:paraId="1F6AB248" w14:textId="77777777" w:rsidR="009F7A98" w:rsidRDefault="009F7A98">
      <w:pPr>
        <w:pStyle w:val="B1"/>
        <w:rPr>
          <w:lang w:eastAsia="ko-KR"/>
        </w:rPr>
      </w:pPr>
      <w:r>
        <w:t xml:space="preserve">- Resource block assignment – </w:t>
      </w:r>
      <w:r w:rsidR="000429A3">
        <w:rPr>
          <w:position w:val="-10"/>
        </w:rPr>
        <w:pict w14:anchorId="29E2BD91">
          <v:shape id="_x0000_i3179" type="#_x0000_t75" style="width:108.85pt;height:19.25pt">
            <v:imagedata r:id="rId962" o:title=""/>
          </v:shape>
        </w:pict>
      </w:r>
      <w:r>
        <w:t xml:space="preserve">bits as defined in </w:t>
      </w:r>
      <w:r w:rsidR="00DF4FBD">
        <w:t>clause</w:t>
      </w:r>
      <w:r>
        <w:t xml:space="preserve"> 7.1.6.3 of [3]:</w:t>
      </w:r>
    </w:p>
    <w:p w14:paraId="5B4642D4"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317EB494" w14:textId="77777777" w:rsidR="009F7A98" w:rsidRDefault="000429A3">
      <w:pPr>
        <w:pStyle w:val="B1"/>
        <w:ind w:leftChars="284" w:firstLineChars="141" w:firstLine="282"/>
        <w:rPr>
          <w:lang w:eastAsia="ja-JP"/>
        </w:rPr>
      </w:pPr>
      <w:r>
        <w:rPr>
          <w:position w:val="-12"/>
        </w:rPr>
        <w:pict w14:anchorId="7A8F2F5A">
          <v:shape id="_x0000_i3180" type="#_x0000_t75" style="width:121.4pt;height:20.95pt">
            <v:imagedata r:id="rId963" o:title=""/>
          </v:shape>
        </w:pict>
      </w:r>
      <w:r w:rsidR="009F7A98">
        <w:t>bits</w:t>
      </w:r>
      <w:r w:rsidR="009F7A98">
        <w:rPr>
          <w:rFonts w:hint="eastAsia"/>
          <w:lang w:eastAsia="ja-JP"/>
        </w:rPr>
        <w:t xml:space="preserve"> provide the resource allocation</w:t>
      </w:r>
    </w:p>
    <w:p w14:paraId="64E26B61"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5D3E4B5E" w14:textId="77777777" w:rsidR="009F7A98" w:rsidRDefault="009F7A98">
      <w:pPr>
        <w:pStyle w:val="B1"/>
        <w:ind w:leftChars="284" w:firstLineChars="141" w:firstLine="282"/>
        <w:rPr>
          <w:lang w:eastAsia="ja-JP"/>
        </w:rPr>
      </w:pPr>
      <w:r>
        <w:rPr>
          <w:rFonts w:hint="eastAsia"/>
          <w:lang w:eastAsia="ja-JP"/>
        </w:rPr>
        <w:t xml:space="preserve">- For </w:t>
      </w:r>
      <w:r w:rsidR="000429A3">
        <w:rPr>
          <w:position w:val="-10"/>
        </w:rPr>
        <w:pict w14:anchorId="62187B11">
          <v:shape id="_x0000_i3181" type="#_x0000_t75" style="width:43.55pt;height:16.75pt">
            <v:imagedata r:id="rId964" o:title=""/>
          </v:shape>
        </w:pict>
      </w:r>
    </w:p>
    <w:p w14:paraId="39DE3AE7" w14:textId="77777777" w:rsidR="009F7A98" w:rsidRDefault="009F7A98">
      <w:pPr>
        <w:pStyle w:val="B1"/>
        <w:ind w:leftChars="284" w:firstLineChars="425" w:firstLine="850"/>
        <w:rPr>
          <w:lang w:eastAsia="ja-JP"/>
        </w:rPr>
      </w:pPr>
      <w:r>
        <w:rPr>
          <w:rFonts w:hint="eastAsia"/>
          <w:lang w:eastAsia="ja-JP"/>
        </w:rPr>
        <w:lastRenderedPageBreak/>
        <w:t xml:space="preserve">- </w:t>
      </w:r>
      <w:r w:rsidR="000429A3">
        <w:rPr>
          <w:position w:val="-12"/>
        </w:rPr>
        <w:pict w14:anchorId="60362041">
          <v:shape id="_x0000_i3182" type="#_x0000_t75" style="width:114.7pt;height:19.25pt">
            <v:imagedata r:id="rId963" o:title=""/>
          </v:shape>
        </w:pict>
      </w:r>
      <w:r>
        <w:t>bits</w:t>
      </w:r>
      <w:r>
        <w:rPr>
          <w:rFonts w:hint="eastAsia"/>
          <w:lang w:eastAsia="ja-JP"/>
        </w:rPr>
        <w:t xml:space="preserve"> provide the resource allocation </w:t>
      </w:r>
    </w:p>
    <w:p w14:paraId="1D867D06"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429A3">
        <w:rPr>
          <w:position w:val="-10"/>
        </w:rPr>
        <w:pict w14:anchorId="178038BB">
          <v:shape id="_x0000_i3183" type="#_x0000_t75" style="width:43.55pt;height:16.75pt">
            <v:imagedata r:id="rId969" o:title=""/>
          </v:shape>
        </w:pict>
      </w:r>
      <w:r>
        <w:rPr>
          <w:rFonts w:hint="eastAsia"/>
          <w:lang w:eastAsia="ja-JP"/>
        </w:rPr>
        <w:t xml:space="preserve"> </w:t>
      </w:r>
    </w:p>
    <w:p w14:paraId="4B76FF22"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429A3">
        <w:rPr>
          <w:b/>
          <w:position w:val="-14"/>
          <w:lang w:val="en-US"/>
        </w:rPr>
        <w:pict w14:anchorId="2D0D0C9E">
          <v:shape id="_x0000_i3184" type="#_x0000_t75" style="width:61.1pt;height:16.75pt">
            <v:imagedata r:id="rId965" o:title=""/>
          </v:shape>
        </w:pict>
      </w:r>
      <w:r>
        <w:rPr>
          <w:b/>
          <w:lang w:val="en-US"/>
        </w:rPr>
        <w:t xml:space="preserve"> </w:t>
      </w:r>
      <w:r>
        <w:rPr>
          <w:lang w:val="en-US"/>
        </w:rPr>
        <w:t>and</w:t>
      </w:r>
      <w:r>
        <w:rPr>
          <w:bCs/>
          <w:lang w:val="en-US"/>
        </w:rPr>
        <w:t xml:space="preserve"> value 1 indicates</w:t>
      </w:r>
      <w:r>
        <w:rPr>
          <w:b/>
          <w:lang w:val="en-US"/>
        </w:rPr>
        <w:t xml:space="preserve"> </w:t>
      </w:r>
      <w:r w:rsidR="000429A3">
        <w:rPr>
          <w:b/>
          <w:position w:val="-14"/>
          <w:lang w:val="en-US"/>
        </w:rPr>
        <w:pict w14:anchorId="68A9C317">
          <v:shape id="_x0000_i3185" type="#_x0000_t75" style="width:58.6pt;height:16.75pt">
            <v:imagedata r:id="rId966" o:title=""/>
          </v:shape>
        </w:pict>
      </w:r>
    </w:p>
    <w:p w14:paraId="2F269EC8"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429A3">
        <w:rPr>
          <w:position w:val="-12"/>
        </w:rPr>
        <w:pict w14:anchorId="53AE4450">
          <v:shape id="_x0000_i3186" type="#_x0000_t75" style="width:140.65pt;height:20.95pt">
            <v:imagedata r:id="rId967" o:title=""/>
          </v:shape>
        </w:pict>
      </w:r>
      <w:r>
        <w:t xml:space="preserve"> bits</w:t>
      </w:r>
      <w:r>
        <w:rPr>
          <w:rFonts w:hint="eastAsia"/>
          <w:lang w:eastAsia="ja-JP"/>
        </w:rPr>
        <w:t xml:space="preserve"> provide the resource allocation </w:t>
      </w:r>
    </w:p>
    <w:p w14:paraId="77A639EA"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14:paraId="3F08CF5A" w14:textId="678010B4"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123A48">
        <w:rPr>
          <w:rFonts w:hint="eastAsia"/>
          <w:i/>
          <w:lang w:eastAsia="zh-CN"/>
        </w:rPr>
        <w:t>tdm-PatternConfig/tdm-PatternConfigNE-DC</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123A48">
        <w:rPr>
          <w:rFonts w:hint="eastAsia"/>
          <w:i/>
          <w:lang w:eastAsia="zh-CN"/>
        </w:rPr>
        <w:t>tdm-PatternConfig/tdm-PatternConfigNE-DC</w:t>
      </w:r>
      <w:r w:rsidR="00964662">
        <w:rPr>
          <w:rFonts w:hint="eastAsia"/>
          <w:lang w:eastAsia="zh-CN"/>
        </w:rPr>
        <w:t xml:space="preserve"> configured</w:t>
      </w:r>
      <w:r>
        <w:t>)</w:t>
      </w:r>
    </w:p>
    <w:p w14:paraId="50078796" w14:textId="77777777" w:rsidR="009F7A98" w:rsidRDefault="009F7A98">
      <w:pPr>
        <w:pStyle w:val="B1"/>
      </w:pPr>
      <w:r>
        <w:t>- New data indicator – 1 bit</w:t>
      </w:r>
    </w:p>
    <w:p w14:paraId="4BE961CE" w14:textId="77777777" w:rsidR="009F7A98" w:rsidRDefault="009F7A98">
      <w:pPr>
        <w:pStyle w:val="B1"/>
      </w:pPr>
      <w:r>
        <w:t>- Redundancy version – 2 bits</w:t>
      </w:r>
    </w:p>
    <w:p w14:paraId="5359ED48" w14:textId="77777777" w:rsidR="009F7A98" w:rsidRDefault="009F7A98">
      <w:pPr>
        <w:pStyle w:val="B1"/>
      </w:pPr>
      <w:r>
        <w:t xml:space="preserve">- TPC command for PUCCH – 2 bits as defined in </w:t>
      </w:r>
      <w:r w:rsidR="00DF4FBD">
        <w:t>clause</w:t>
      </w:r>
      <w:r>
        <w:t xml:space="preserve"> 5.1.2.1 of [3]</w:t>
      </w:r>
    </w:p>
    <w:p w14:paraId="3BF0CE01"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201BD6F4"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67121944" w14:textId="77777777" w:rsidR="009F7A98" w:rsidRDefault="009F7A98">
      <w:pPr>
        <w:ind w:left="720"/>
      </w:pPr>
      <w:r>
        <w:t>TPMI information indicates which codebook index is used in Table 6.3.4.2.3-1 or Table 6.3.4.2.3-2 of [2] corresponding to the single-layer transmission.</w:t>
      </w:r>
    </w:p>
    <w:p w14:paraId="3C60429C" w14:textId="77777777"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14:paraId="53E82CA4"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0D0584D8"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27C6103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53FD5541" w14:textId="77777777">
        <w:trPr>
          <w:jc w:val="center"/>
        </w:trPr>
        <w:tc>
          <w:tcPr>
            <w:tcW w:w="0" w:type="auto"/>
          </w:tcPr>
          <w:p w14:paraId="7468B4DE" w14:textId="77777777" w:rsidR="009F7A98" w:rsidRDefault="009F7A98">
            <w:pPr>
              <w:pStyle w:val="TAH"/>
            </w:pPr>
            <w:r>
              <w:t xml:space="preserve">Number of antenna ports </w:t>
            </w:r>
            <w:r>
              <w:br/>
              <w:t>at eNodeB</w:t>
            </w:r>
          </w:p>
        </w:tc>
        <w:tc>
          <w:tcPr>
            <w:tcW w:w="0" w:type="auto"/>
          </w:tcPr>
          <w:p w14:paraId="6FEF8CE6" w14:textId="77777777" w:rsidR="009F7A98" w:rsidRDefault="009F7A98">
            <w:pPr>
              <w:pStyle w:val="TAH"/>
            </w:pPr>
            <w:r>
              <w:t xml:space="preserve">Number </w:t>
            </w:r>
            <w:r>
              <w:br/>
              <w:t>of bits</w:t>
            </w:r>
          </w:p>
        </w:tc>
      </w:tr>
      <w:tr w:rsidR="009F7A98" w14:paraId="34B21C56" w14:textId="77777777">
        <w:trPr>
          <w:jc w:val="center"/>
        </w:trPr>
        <w:tc>
          <w:tcPr>
            <w:tcW w:w="0" w:type="auto"/>
          </w:tcPr>
          <w:p w14:paraId="38BC88A3" w14:textId="77777777" w:rsidR="009F7A98" w:rsidRDefault="009F7A98">
            <w:pPr>
              <w:pStyle w:val="TAC"/>
            </w:pPr>
            <w:r>
              <w:t>2</w:t>
            </w:r>
          </w:p>
        </w:tc>
        <w:tc>
          <w:tcPr>
            <w:tcW w:w="0" w:type="auto"/>
          </w:tcPr>
          <w:p w14:paraId="33D2AFE1" w14:textId="77777777" w:rsidR="009F7A98" w:rsidRDefault="009F7A98">
            <w:pPr>
              <w:pStyle w:val="TAC"/>
            </w:pPr>
            <w:r>
              <w:t>2</w:t>
            </w:r>
          </w:p>
        </w:tc>
      </w:tr>
      <w:tr w:rsidR="009F7A98" w14:paraId="356D1C30" w14:textId="77777777">
        <w:trPr>
          <w:jc w:val="center"/>
        </w:trPr>
        <w:tc>
          <w:tcPr>
            <w:tcW w:w="0" w:type="auto"/>
          </w:tcPr>
          <w:p w14:paraId="2FF5E1AA" w14:textId="77777777" w:rsidR="009F7A98" w:rsidRDefault="009F7A98">
            <w:pPr>
              <w:pStyle w:val="TAC"/>
            </w:pPr>
            <w:r>
              <w:t>4</w:t>
            </w:r>
          </w:p>
        </w:tc>
        <w:tc>
          <w:tcPr>
            <w:tcW w:w="0" w:type="auto"/>
          </w:tcPr>
          <w:p w14:paraId="06DF091C" w14:textId="77777777" w:rsidR="009F7A98" w:rsidRDefault="009F7A98">
            <w:pPr>
              <w:pStyle w:val="TAC"/>
            </w:pPr>
            <w:r>
              <w:t>4</w:t>
            </w:r>
          </w:p>
        </w:tc>
      </w:tr>
    </w:tbl>
    <w:p w14:paraId="35DF2CF0" w14:textId="77777777" w:rsidR="009F7A98" w:rsidRDefault="009F7A98"/>
    <w:p w14:paraId="4DCBC250"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1CEA49B6"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14:paraId="631A8C01" w14:textId="77777777" w:rsidR="009F7A98" w:rsidRDefault="009F7A98">
      <w:pPr>
        <w:pStyle w:val="Heading5"/>
      </w:pPr>
      <w:bookmarkStart w:id="507" w:name="_Toc10818780"/>
      <w:bookmarkStart w:id="508" w:name="_Toc20409190"/>
      <w:bookmarkStart w:id="509" w:name="_Toc74564350"/>
      <w:r>
        <w:t>5.3.3.1.5</w:t>
      </w:r>
      <w:r>
        <w:tab/>
        <w:t>Format 2</w:t>
      </w:r>
      <w:bookmarkEnd w:id="507"/>
      <w:bookmarkEnd w:id="508"/>
      <w:bookmarkEnd w:id="509"/>
    </w:p>
    <w:p w14:paraId="0C79E7BF" w14:textId="77777777" w:rsidR="009F7A98" w:rsidRDefault="009F7A98">
      <w:r>
        <w:t>The following information is transmitted by means of the DCI format 2:</w:t>
      </w:r>
    </w:p>
    <w:p w14:paraId="3BBC34A6" w14:textId="77777777" w:rsidR="00385ACB" w:rsidRDefault="00497AA5" w:rsidP="00497AA5">
      <w:pPr>
        <w:pStyle w:val="B1"/>
      </w:pPr>
      <w:r>
        <w:t>-</w:t>
      </w:r>
      <w:r>
        <w:tab/>
      </w:r>
      <w:r w:rsidR="00385ACB">
        <w:t>Carrier indicator – 0 or 3 bits. The field is present according to the definitions in [3].</w:t>
      </w:r>
    </w:p>
    <w:p w14:paraId="3E3C88DD" w14:textId="77777777" w:rsidR="009F7A98" w:rsidRDefault="00497AA5" w:rsidP="00497AA5">
      <w:pPr>
        <w:pStyle w:val="B1"/>
      </w:pPr>
      <w:r>
        <w:lastRenderedPageBreak/>
        <w:t>-</w:t>
      </w:r>
      <w:r>
        <w:tab/>
      </w:r>
      <w:r w:rsidR="009F7A98">
        <w:t xml:space="preserve">Resource allocation header (resource allocation type 0 / type 1) – 1 bit as defined in </w:t>
      </w:r>
      <w:r w:rsidR="00DF4FBD">
        <w:t>clause</w:t>
      </w:r>
      <w:r w:rsidR="009F7A98">
        <w:t xml:space="preserve"> 7.1.6 of [3]</w:t>
      </w:r>
    </w:p>
    <w:p w14:paraId="335B67D8"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4AB8FFA" w14:textId="77777777" w:rsidR="009F7A98" w:rsidRDefault="00497AA5" w:rsidP="00497AA5">
      <w:pPr>
        <w:pStyle w:val="B1"/>
      </w:pPr>
      <w:r>
        <w:t>-</w:t>
      </w:r>
      <w:r>
        <w:tab/>
      </w:r>
      <w:r w:rsidR="009F7A98">
        <w:t>Resource block assignment:</w:t>
      </w:r>
    </w:p>
    <w:p w14:paraId="54BF40BC" w14:textId="77777777" w:rsidR="009F7A98" w:rsidRDefault="00497AA5" w:rsidP="00497AA5">
      <w:pPr>
        <w:pStyle w:val="B2"/>
      </w:pPr>
      <w:r>
        <w:t>-</w:t>
      </w:r>
      <w:r>
        <w:tab/>
      </w:r>
      <w:r w:rsidR="009F7A98">
        <w:t xml:space="preserve">For resource allocation type 0 defined in </w:t>
      </w:r>
      <w:r w:rsidR="00DF4FBD">
        <w:t>clause</w:t>
      </w:r>
      <w:r w:rsidR="009F7A98">
        <w:t xml:space="preserve"> 7.1.6.1 of [3]: </w:t>
      </w:r>
    </w:p>
    <w:p w14:paraId="4823611C" w14:textId="77777777" w:rsidR="009F7A98" w:rsidRDefault="00497AA5" w:rsidP="00497AA5">
      <w:pPr>
        <w:pStyle w:val="B3"/>
      </w:pPr>
      <w:r>
        <w:t>-</w:t>
      </w:r>
      <w:r w:rsidR="00D054B0">
        <w:tab/>
      </w:r>
      <w:r w:rsidR="000429A3">
        <w:rPr>
          <w:position w:val="-10"/>
        </w:rPr>
        <w:pict w14:anchorId="5F7F8DAC">
          <v:shape id="_x0000_i3187" type="#_x0000_t75" style="width:46.9pt;height:19.25pt">
            <v:imagedata r:id="rId959" o:title=""/>
          </v:shape>
        </w:pict>
      </w:r>
      <w:r w:rsidR="009F7A98">
        <w:t xml:space="preserve">bits provide the resource allocation </w:t>
      </w:r>
    </w:p>
    <w:p w14:paraId="10514FD5" w14:textId="77777777"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14:paraId="1A705DFF" w14:textId="77777777" w:rsidR="009F7A98" w:rsidRDefault="00497AA5" w:rsidP="00497AA5">
      <w:pPr>
        <w:pStyle w:val="B3"/>
      </w:pPr>
      <w:r>
        <w:t>-</w:t>
      </w:r>
      <w:r>
        <w:tab/>
      </w:r>
      <w:r w:rsidR="000429A3">
        <w:rPr>
          <w:position w:val="-10"/>
        </w:rPr>
        <w:pict w14:anchorId="3B6AECCE">
          <v:shape id="_x0000_i3188" type="#_x0000_t75" style="width:42.7pt;height:15.05pt">
            <v:imagedata r:id="rId960" o:title=""/>
          </v:shape>
        </w:pict>
      </w:r>
      <w:r w:rsidR="009F7A98">
        <w:t xml:space="preserve"> bits of this field are used as a header specific to this resource allocation type to indicate the selected resource blocks subset </w:t>
      </w:r>
    </w:p>
    <w:p w14:paraId="63D2BB47" w14:textId="77777777" w:rsidR="009F7A98" w:rsidRDefault="00497AA5" w:rsidP="00497AA5">
      <w:pPr>
        <w:pStyle w:val="B3"/>
      </w:pPr>
      <w:r>
        <w:t>-</w:t>
      </w:r>
      <w:r>
        <w:tab/>
      </w:r>
      <w:r w:rsidR="009F7A98">
        <w:t>1 bit indicates a shift of the resource allocation span</w:t>
      </w:r>
    </w:p>
    <w:p w14:paraId="2667831D" w14:textId="77777777" w:rsidR="009F7A98" w:rsidRDefault="00497AA5" w:rsidP="00497AA5">
      <w:pPr>
        <w:pStyle w:val="B3"/>
      </w:pPr>
      <w:r>
        <w:t>-</w:t>
      </w:r>
      <w:r>
        <w:tab/>
      </w:r>
      <w:r w:rsidR="000429A3">
        <w:rPr>
          <w:position w:val="-10"/>
        </w:rPr>
        <w:pict w14:anchorId="100B7534">
          <v:shape id="_x0000_i3189" type="#_x0000_t75" style="width:111.35pt;height:19.25pt">
            <v:imagedata r:id="rId961" o:title=""/>
          </v:shape>
        </w:pict>
      </w:r>
      <w:r w:rsidR="009F7A98">
        <w:t xml:space="preserve"> bits provide the resource allocation</w:t>
      </w:r>
    </w:p>
    <w:p w14:paraId="6C1DADB9" w14:textId="77777777" w:rsidR="009F7A98" w:rsidRDefault="009F7A98" w:rsidP="00497AA5">
      <w:pPr>
        <w:pStyle w:val="B1"/>
      </w:pPr>
      <w:r>
        <w:t xml:space="preserve">where the value of P depends on the number of DL resource blocks as indicated in </w:t>
      </w:r>
      <w:r w:rsidR="00DF4FBD">
        <w:t>clause</w:t>
      </w:r>
      <w:r>
        <w:t xml:space="preserve"> 7.1.6.1 of [3]</w:t>
      </w:r>
    </w:p>
    <w:p w14:paraId="499E8945" w14:textId="77777777" w:rsidR="009F7A98" w:rsidRDefault="00497AA5" w:rsidP="00497AA5">
      <w:pPr>
        <w:pStyle w:val="B1"/>
      </w:pPr>
      <w:r>
        <w:t>-</w:t>
      </w:r>
      <w:r>
        <w:tab/>
      </w:r>
      <w:r w:rsidR="009F7A98">
        <w:t xml:space="preserve">TPC command for PUCCH – 2 bits as defined in </w:t>
      </w:r>
      <w:r w:rsidR="00DF4FBD">
        <w:t>clause</w:t>
      </w:r>
      <w:r w:rsidR="009F7A98">
        <w:t xml:space="preserve"> 5.1.2.1 of [3]</w:t>
      </w:r>
    </w:p>
    <w:p w14:paraId="6204E7A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71386F86" w14:textId="6322BDFA"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2751F8">
        <w:rPr>
          <w:rFonts w:hint="eastAsia"/>
          <w:i/>
          <w:lang w:eastAsia="zh-CN"/>
        </w:rPr>
        <w:t>tdm-PatternConfig/tdm-PatternConfigNE-DC</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2751F8">
        <w:rPr>
          <w:rFonts w:hint="eastAsia"/>
          <w:i/>
          <w:lang w:eastAsia="zh-CN"/>
        </w:rPr>
        <w:t>tdm-PatternConfig/tdm-PatternConfigNE-DC</w:t>
      </w:r>
      <w:r w:rsidR="00964662">
        <w:rPr>
          <w:rFonts w:hint="eastAsia"/>
          <w:lang w:eastAsia="zh-CN"/>
        </w:rPr>
        <w:t xml:space="preserve"> configured</w:t>
      </w:r>
      <w:r w:rsidR="009F7A98">
        <w:t>)</w:t>
      </w:r>
    </w:p>
    <w:p w14:paraId="1D1B50CE" w14:textId="77777777" w:rsidR="009F7A98" w:rsidRDefault="00497AA5" w:rsidP="00497AA5">
      <w:pPr>
        <w:pStyle w:val="B1"/>
      </w:pPr>
      <w:r>
        <w:t>-</w:t>
      </w:r>
      <w:r>
        <w:tab/>
      </w:r>
      <w:r w:rsidR="009F7A98">
        <w:t>Transport block to codeword swap flag – 1 bit</w:t>
      </w:r>
    </w:p>
    <w:p w14:paraId="3BF7C2AE" w14:textId="77777777" w:rsidR="009F7A98" w:rsidRDefault="009F7A98" w:rsidP="00497AA5">
      <w:pPr>
        <w:pStyle w:val="B1"/>
      </w:pPr>
      <w:r>
        <w:t xml:space="preserve">In addition, for transport block 1: </w:t>
      </w:r>
    </w:p>
    <w:p w14:paraId="2AF470DE"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7E9ABE73" w14:textId="77777777" w:rsidR="00D3120D" w:rsidRDefault="00497AA5" w:rsidP="00497AA5">
      <w:pPr>
        <w:pStyle w:val="B1"/>
      </w:pPr>
      <w:r>
        <w:t>-</w:t>
      </w:r>
      <w:r>
        <w:tab/>
      </w:r>
      <w:r w:rsidR="00D3120D">
        <w:t>New data indicator – 1 bit</w:t>
      </w:r>
    </w:p>
    <w:p w14:paraId="11893EC3" w14:textId="77777777" w:rsidR="00D46387" w:rsidRDefault="00497AA5" w:rsidP="00497AA5">
      <w:pPr>
        <w:pStyle w:val="B1"/>
      </w:pPr>
      <w:r>
        <w:t>-</w:t>
      </w:r>
      <w:r>
        <w:tab/>
      </w:r>
      <w:r w:rsidR="00D3120D">
        <w:t>Redundancy version – 2 bits</w:t>
      </w:r>
    </w:p>
    <w:p w14:paraId="5939716A"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14:paraId="0BC0E0A7" w14:textId="77777777" w:rsidR="009F7A98" w:rsidRDefault="009F7A98" w:rsidP="00497AA5">
      <w:pPr>
        <w:pStyle w:val="B1"/>
      </w:pPr>
      <w:r>
        <w:t>In addition, for transport block 2:</w:t>
      </w:r>
    </w:p>
    <w:p w14:paraId="017724C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52CAFCC0" w14:textId="77777777" w:rsidR="00D3120D" w:rsidRDefault="00497AA5" w:rsidP="00497AA5">
      <w:pPr>
        <w:pStyle w:val="B1"/>
      </w:pPr>
      <w:r>
        <w:t>-</w:t>
      </w:r>
      <w:r>
        <w:tab/>
      </w:r>
      <w:r w:rsidR="00D3120D">
        <w:t>New data indicator – 1 bit</w:t>
      </w:r>
    </w:p>
    <w:p w14:paraId="504F2166" w14:textId="77777777" w:rsidR="00D46387" w:rsidRDefault="00497AA5" w:rsidP="00497AA5">
      <w:pPr>
        <w:pStyle w:val="B1"/>
      </w:pPr>
      <w:r>
        <w:t>-</w:t>
      </w:r>
      <w:r>
        <w:tab/>
      </w:r>
      <w:r w:rsidR="00D3120D">
        <w:t>Redundancy version – 2 bits</w:t>
      </w:r>
    </w:p>
    <w:p w14:paraId="06C12E95"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14:paraId="3C24CC84" w14:textId="77777777" w:rsidR="009F7A98" w:rsidRDefault="009F7A98" w:rsidP="00497AA5">
      <w:pPr>
        <w:pStyle w:val="B1"/>
      </w:pPr>
      <w:r>
        <w:t>Precoding information – number of bits as specified in Table 5.3.3.1.5-3</w:t>
      </w:r>
    </w:p>
    <w:p w14:paraId="6AC6BB3E"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xml:space="preserve">, or when this format is carried by EPDCCH on the </w:t>
      </w:r>
      <w:r w:rsidR="0032604A">
        <w:rPr>
          <w:rFonts w:eastAsia="SimSun" w:hint="eastAsia"/>
          <w:lang w:eastAsia="zh-CN"/>
        </w:rPr>
        <w:lastRenderedPageBreak/>
        <w:t>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50A2AD0"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52195FFA" w14:textId="77777777" w:rsidR="009F7A98" w:rsidRDefault="009F7A98">
      <w:r>
        <w:t>If both transport blocks are enabled, the transport block to codeword mapping is specified according to Table 5.3.3.1.5</w:t>
      </w:r>
      <w:r>
        <w:noBreakHyphen/>
        <w:t>1.</w:t>
      </w:r>
    </w:p>
    <w:p w14:paraId="3283E1AC" w14:textId="77777777"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14:paraId="087553E3" w14:textId="77777777" w:rsidR="009F7A98" w:rsidRDefault="009F7A98"/>
    <w:p w14:paraId="181FDB1F"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41A160A2" w14:textId="77777777">
        <w:trPr>
          <w:jc w:val="center"/>
        </w:trPr>
        <w:tc>
          <w:tcPr>
            <w:tcW w:w="0" w:type="auto"/>
            <w:vAlign w:val="center"/>
          </w:tcPr>
          <w:p w14:paraId="1925FBD2" w14:textId="77777777" w:rsidR="009F7A98" w:rsidRDefault="009F7A98">
            <w:pPr>
              <w:pStyle w:val="TAH"/>
            </w:pPr>
            <w:r>
              <w:t>transport block</w:t>
            </w:r>
            <w:r>
              <w:br/>
              <w:t>to codeword</w:t>
            </w:r>
            <w:r>
              <w:br/>
              <w:t>swap flag value</w:t>
            </w:r>
          </w:p>
        </w:tc>
        <w:tc>
          <w:tcPr>
            <w:tcW w:w="0" w:type="auto"/>
            <w:vAlign w:val="center"/>
          </w:tcPr>
          <w:p w14:paraId="613A6CAC" w14:textId="77777777" w:rsidR="009F7A98" w:rsidRDefault="009F7A98">
            <w:pPr>
              <w:pStyle w:val="TAH"/>
            </w:pPr>
            <w:r>
              <w:t>codeword 0</w:t>
            </w:r>
            <w:r>
              <w:br/>
              <w:t>(enabled)</w:t>
            </w:r>
          </w:p>
        </w:tc>
        <w:tc>
          <w:tcPr>
            <w:tcW w:w="0" w:type="auto"/>
            <w:vAlign w:val="center"/>
          </w:tcPr>
          <w:p w14:paraId="1967E3F8" w14:textId="77777777" w:rsidR="009F7A98" w:rsidRDefault="009F7A98">
            <w:pPr>
              <w:pStyle w:val="TAH"/>
            </w:pPr>
            <w:r>
              <w:t>codeword 1</w:t>
            </w:r>
            <w:r>
              <w:br/>
              <w:t>(enabled)</w:t>
            </w:r>
          </w:p>
        </w:tc>
      </w:tr>
      <w:tr w:rsidR="009F7A98" w14:paraId="54788A4D" w14:textId="77777777">
        <w:trPr>
          <w:jc w:val="center"/>
        </w:trPr>
        <w:tc>
          <w:tcPr>
            <w:tcW w:w="0" w:type="auto"/>
            <w:vAlign w:val="center"/>
          </w:tcPr>
          <w:p w14:paraId="670501E3"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62655E7"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47BA6319"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3B0AA9B2" w14:textId="77777777">
        <w:trPr>
          <w:jc w:val="center"/>
        </w:trPr>
        <w:tc>
          <w:tcPr>
            <w:tcW w:w="0" w:type="auto"/>
            <w:vAlign w:val="center"/>
          </w:tcPr>
          <w:p w14:paraId="2F5E8C1B"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5931C35F"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6520EC00"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231CE882" w14:textId="77777777" w:rsidR="009F7A98" w:rsidRDefault="009F7A98"/>
    <w:p w14:paraId="27108AB6"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03C5D1AB" w14:textId="77777777">
        <w:trPr>
          <w:jc w:val="center"/>
        </w:trPr>
        <w:tc>
          <w:tcPr>
            <w:tcW w:w="0" w:type="auto"/>
            <w:vAlign w:val="center"/>
          </w:tcPr>
          <w:p w14:paraId="40A62688" w14:textId="77777777" w:rsidR="009F7A98" w:rsidRDefault="009F7A98">
            <w:pPr>
              <w:pStyle w:val="TAH"/>
              <w:spacing w:before="84"/>
              <w:ind w:firstLine="360"/>
            </w:pPr>
            <w:r>
              <w:t>transport block 1</w:t>
            </w:r>
          </w:p>
        </w:tc>
        <w:tc>
          <w:tcPr>
            <w:tcW w:w="0" w:type="auto"/>
            <w:vAlign w:val="center"/>
          </w:tcPr>
          <w:p w14:paraId="41211502" w14:textId="77777777" w:rsidR="009F7A98" w:rsidRDefault="009F7A98">
            <w:pPr>
              <w:pStyle w:val="TAH"/>
              <w:spacing w:before="84"/>
              <w:ind w:firstLine="360"/>
            </w:pPr>
            <w:r>
              <w:t>transport block 2</w:t>
            </w:r>
          </w:p>
        </w:tc>
        <w:tc>
          <w:tcPr>
            <w:tcW w:w="0" w:type="auto"/>
            <w:vAlign w:val="center"/>
          </w:tcPr>
          <w:p w14:paraId="2D2FD342" w14:textId="77777777" w:rsidR="009F7A98" w:rsidRDefault="009F7A98">
            <w:pPr>
              <w:pStyle w:val="TAH"/>
              <w:spacing w:before="84"/>
              <w:ind w:firstLine="360"/>
            </w:pPr>
            <w:r>
              <w:t>codeword 0</w:t>
            </w:r>
            <w:r>
              <w:br/>
              <w:t>(enabled)</w:t>
            </w:r>
          </w:p>
        </w:tc>
        <w:tc>
          <w:tcPr>
            <w:tcW w:w="0" w:type="auto"/>
            <w:vAlign w:val="center"/>
          </w:tcPr>
          <w:p w14:paraId="1EC8432D" w14:textId="77777777" w:rsidR="009F7A98" w:rsidRDefault="009F7A98">
            <w:pPr>
              <w:pStyle w:val="TAH"/>
              <w:spacing w:before="84"/>
              <w:ind w:firstLine="360"/>
            </w:pPr>
            <w:r>
              <w:t>codeword 1</w:t>
            </w:r>
            <w:r>
              <w:br/>
              <w:t>(disabled)</w:t>
            </w:r>
          </w:p>
        </w:tc>
      </w:tr>
      <w:tr w:rsidR="009F7A98" w14:paraId="0C7EAB4F" w14:textId="77777777">
        <w:trPr>
          <w:jc w:val="center"/>
        </w:trPr>
        <w:tc>
          <w:tcPr>
            <w:tcW w:w="0" w:type="auto"/>
            <w:vAlign w:val="center"/>
          </w:tcPr>
          <w:p w14:paraId="57094910"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A44D0A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5D04F7A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229D6D81"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26E5ACC2" w14:textId="77777777">
        <w:trPr>
          <w:jc w:val="center"/>
        </w:trPr>
        <w:tc>
          <w:tcPr>
            <w:tcW w:w="0" w:type="auto"/>
            <w:vAlign w:val="center"/>
          </w:tcPr>
          <w:p w14:paraId="727EA71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7FDC78A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480D056B"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3695AB9E"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54215894" w14:textId="77777777" w:rsidR="009F7A98" w:rsidRDefault="009F7A98"/>
    <w:p w14:paraId="1E501842"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01BF6470"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267CC29A"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1B426458" w14:textId="77777777" w:rsidR="009F7A98" w:rsidRDefault="009F7A98">
      <w:pPr>
        <w:rPr>
          <w:rFonts w:eastAsia="Batang"/>
        </w:rPr>
      </w:pPr>
    </w:p>
    <w:p w14:paraId="5D1038A4"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128A6413" w14:textId="77777777">
        <w:trPr>
          <w:trHeight w:val="357"/>
          <w:jc w:val="center"/>
        </w:trPr>
        <w:tc>
          <w:tcPr>
            <w:tcW w:w="4219" w:type="dxa"/>
            <w:vAlign w:val="center"/>
          </w:tcPr>
          <w:p w14:paraId="5259E004" w14:textId="77777777" w:rsidR="009F7A98" w:rsidRDefault="009F7A98">
            <w:pPr>
              <w:pStyle w:val="TAH"/>
            </w:pPr>
            <w:r>
              <w:t>Number of antenna ports at eNodeB</w:t>
            </w:r>
          </w:p>
        </w:tc>
        <w:tc>
          <w:tcPr>
            <w:tcW w:w="4219" w:type="dxa"/>
            <w:vAlign w:val="center"/>
          </w:tcPr>
          <w:p w14:paraId="5CF3DDA1" w14:textId="77777777" w:rsidR="009F7A98" w:rsidRDefault="009F7A98">
            <w:pPr>
              <w:pStyle w:val="TAH"/>
            </w:pPr>
            <w:r>
              <w:t>Number of bits for precoding information</w:t>
            </w:r>
          </w:p>
        </w:tc>
      </w:tr>
      <w:tr w:rsidR="009F7A98" w14:paraId="46FB14D9" w14:textId="77777777">
        <w:trPr>
          <w:jc w:val="center"/>
        </w:trPr>
        <w:tc>
          <w:tcPr>
            <w:tcW w:w="4219" w:type="dxa"/>
          </w:tcPr>
          <w:p w14:paraId="622DE6AC" w14:textId="77777777" w:rsidR="009F7A98" w:rsidRDefault="009F7A98">
            <w:pPr>
              <w:pStyle w:val="TAC"/>
            </w:pPr>
            <w:r>
              <w:t>2</w:t>
            </w:r>
          </w:p>
        </w:tc>
        <w:tc>
          <w:tcPr>
            <w:tcW w:w="4219" w:type="dxa"/>
          </w:tcPr>
          <w:p w14:paraId="15F7300D" w14:textId="77777777" w:rsidR="009F7A98" w:rsidRDefault="009F7A98">
            <w:pPr>
              <w:pStyle w:val="TAC"/>
            </w:pPr>
            <w:r>
              <w:t>3</w:t>
            </w:r>
          </w:p>
        </w:tc>
      </w:tr>
      <w:tr w:rsidR="009F7A98" w14:paraId="5717DEF2" w14:textId="77777777">
        <w:trPr>
          <w:jc w:val="center"/>
        </w:trPr>
        <w:tc>
          <w:tcPr>
            <w:tcW w:w="4219" w:type="dxa"/>
          </w:tcPr>
          <w:p w14:paraId="295BB687" w14:textId="77777777" w:rsidR="009F7A98" w:rsidRDefault="009F7A98">
            <w:pPr>
              <w:pStyle w:val="TAC"/>
            </w:pPr>
            <w:r>
              <w:t>4</w:t>
            </w:r>
          </w:p>
        </w:tc>
        <w:tc>
          <w:tcPr>
            <w:tcW w:w="4219" w:type="dxa"/>
          </w:tcPr>
          <w:p w14:paraId="3E762FE3" w14:textId="77777777" w:rsidR="009F7A98" w:rsidRDefault="009F7A98">
            <w:pPr>
              <w:pStyle w:val="TAC"/>
            </w:pPr>
            <w:r>
              <w:t>6</w:t>
            </w:r>
          </w:p>
        </w:tc>
      </w:tr>
    </w:tbl>
    <w:p w14:paraId="49D0CEB1" w14:textId="77777777" w:rsidR="009F7A98" w:rsidRDefault="009F7A98"/>
    <w:p w14:paraId="6A9641E7"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5194C749" w14:textId="77777777">
        <w:trPr>
          <w:trHeight w:val="460"/>
          <w:jc w:val="center"/>
        </w:trPr>
        <w:tc>
          <w:tcPr>
            <w:tcW w:w="3621" w:type="dxa"/>
            <w:gridSpan w:val="2"/>
          </w:tcPr>
          <w:p w14:paraId="216B2073" w14:textId="77777777" w:rsidR="009F7A98" w:rsidRDefault="009F7A98">
            <w:pPr>
              <w:pStyle w:val="TAH"/>
              <w:rPr>
                <w:sz w:val="20"/>
              </w:rPr>
            </w:pPr>
            <w:r>
              <w:rPr>
                <w:sz w:val="20"/>
              </w:rPr>
              <w:t xml:space="preserve">One codeword: </w:t>
            </w:r>
          </w:p>
          <w:p w14:paraId="25C893FA" w14:textId="77777777" w:rsidR="009F7A98" w:rsidRDefault="009F7A98">
            <w:pPr>
              <w:pStyle w:val="TAH"/>
              <w:rPr>
                <w:sz w:val="20"/>
              </w:rPr>
            </w:pPr>
            <w:r>
              <w:rPr>
                <w:sz w:val="20"/>
              </w:rPr>
              <w:t xml:space="preserve">Codeword 0 enabled, </w:t>
            </w:r>
          </w:p>
          <w:p w14:paraId="1AE19A24" w14:textId="77777777" w:rsidR="009F7A98" w:rsidRDefault="009F7A98">
            <w:pPr>
              <w:pStyle w:val="TAH"/>
              <w:rPr>
                <w:sz w:val="20"/>
              </w:rPr>
            </w:pPr>
            <w:r>
              <w:rPr>
                <w:sz w:val="20"/>
              </w:rPr>
              <w:t>Codeword 1 disabled</w:t>
            </w:r>
          </w:p>
        </w:tc>
        <w:tc>
          <w:tcPr>
            <w:tcW w:w="2892" w:type="dxa"/>
            <w:gridSpan w:val="2"/>
          </w:tcPr>
          <w:p w14:paraId="5BE31305" w14:textId="77777777" w:rsidR="009F7A98" w:rsidRDefault="009F7A98">
            <w:pPr>
              <w:pStyle w:val="TAH"/>
              <w:rPr>
                <w:sz w:val="20"/>
              </w:rPr>
            </w:pPr>
            <w:r>
              <w:rPr>
                <w:sz w:val="20"/>
              </w:rPr>
              <w:t xml:space="preserve">Two codewords: </w:t>
            </w:r>
          </w:p>
          <w:p w14:paraId="315D8CA5" w14:textId="77777777" w:rsidR="009F7A98" w:rsidRDefault="009F7A98">
            <w:pPr>
              <w:pStyle w:val="TAH"/>
              <w:rPr>
                <w:sz w:val="20"/>
              </w:rPr>
            </w:pPr>
            <w:r>
              <w:rPr>
                <w:sz w:val="20"/>
              </w:rPr>
              <w:t xml:space="preserve">Codeword 0 enabled, </w:t>
            </w:r>
          </w:p>
          <w:p w14:paraId="6CE96A02" w14:textId="77777777" w:rsidR="009F7A98" w:rsidRDefault="009F7A98">
            <w:pPr>
              <w:pStyle w:val="TAH"/>
              <w:rPr>
                <w:sz w:val="20"/>
              </w:rPr>
            </w:pPr>
            <w:r>
              <w:rPr>
                <w:sz w:val="20"/>
              </w:rPr>
              <w:t>Codeword 1 enabled</w:t>
            </w:r>
          </w:p>
        </w:tc>
      </w:tr>
      <w:tr w:rsidR="009F7A98" w14:paraId="6DBC7E40" w14:textId="77777777">
        <w:trPr>
          <w:jc w:val="center"/>
        </w:trPr>
        <w:tc>
          <w:tcPr>
            <w:tcW w:w="1409" w:type="dxa"/>
          </w:tcPr>
          <w:p w14:paraId="53AE1F66" w14:textId="77777777" w:rsidR="009F7A98" w:rsidRDefault="009F7A98">
            <w:pPr>
              <w:pStyle w:val="TAC"/>
              <w:rPr>
                <w:b/>
              </w:rPr>
            </w:pPr>
            <w:r>
              <w:rPr>
                <w:b/>
              </w:rPr>
              <w:t>Bit field mapped to index</w:t>
            </w:r>
          </w:p>
        </w:tc>
        <w:tc>
          <w:tcPr>
            <w:tcW w:w="2212" w:type="dxa"/>
            <w:vAlign w:val="center"/>
          </w:tcPr>
          <w:p w14:paraId="59F76AC3" w14:textId="77777777" w:rsidR="009F7A98" w:rsidRDefault="009F7A98">
            <w:pPr>
              <w:pStyle w:val="TAC"/>
              <w:rPr>
                <w:b/>
              </w:rPr>
            </w:pPr>
            <w:r>
              <w:rPr>
                <w:b/>
              </w:rPr>
              <w:t>Message</w:t>
            </w:r>
          </w:p>
        </w:tc>
        <w:tc>
          <w:tcPr>
            <w:tcW w:w="907" w:type="dxa"/>
            <w:vAlign w:val="center"/>
          </w:tcPr>
          <w:p w14:paraId="03C7AB76" w14:textId="77777777" w:rsidR="009F7A98" w:rsidRDefault="009F7A98">
            <w:pPr>
              <w:pStyle w:val="TAC"/>
            </w:pPr>
            <w:r>
              <w:rPr>
                <w:b/>
              </w:rPr>
              <w:t>Bit field mapped to index</w:t>
            </w:r>
          </w:p>
        </w:tc>
        <w:tc>
          <w:tcPr>
            <w:tcW w:w="1985" w:type="dxa"/>
            <w:vAlign w:val="center"/>
          </w:tcPr>
          <w:p w14:paraId="1E098192" w14:textId="77777777" w:rsidR="009F7A98" w:rsidRDefault="009F7A98">
            <w:pPr>
              <w:pStyle w:val="TAC"/>
            </w:pPr>
            <w:r>
              <w:rPr>
                <w:b/>
              </w:rPr>
              <w:t>Message</w:t>
            </w:r>
          </w:p>
        </w:tc>
      </w:tr>
      <w:tr w:rsidR="009F7A98" w14:paraId="0614D432" w14:textId="77777777">
        <w:trPr>
          <w:jc w:val="center"/>
        </w:trPr>
        <w:tc>
          <w:tcPr>
            <w:tcW w:w="1409" w:type="dxa"/>
          </w:tcPr>
          <w:p w14:paraId="734450A3" w14:textId="77777777" w:rsidR="009F7A98" w:rsidRDefault="009F7A98">
            <w:pPr>
              <w:pStyle w:val="TAC"/>
            </w:pPr>
            <w:r>
              <w:t>0</w:t>
            </w:r>
          </w:p>
        </w:tc>
        <w:tc>
          <w:tcPr>
            <w:tcW w:w="2212" w:type="dxa"/>
          </w:tcPr>
          <w:p w14:paraId="1ED672EE" w14:textId="77777777" w:rsidR="009F7A98" w:rsidRDefault="009F7A98">
            <w:pPr>
              <w:pStyle w:val="TAC"/>
            </w:pPr>
            <w:r>
              <w:t>2 layers: Transmit diversity</w:t>
            </w:r>
          </w:p>
        </w:tc>
        <w:tc>
          <w:tcPr>
            <w:tcW w:w="907" w:type="dxa"/>
          </w:tcPr>
          <w:p w14:paraId="2403D5BA" w14:textId="77777777" w:rsidR="009F7A98" w:rsidRDefault="009F7A98">
            <w:pPr>
              <w:pStyle w:val="TAC"/>
            </w:pPr>
            <w:r>
              <w:t>0</w:t>
            </w:r>
          </w:p>
        </w:tc>
        <w:tc>
          <w:tcPr>
            <w:tcW w:w="1985" w:type="dxa"/>
          </w:tcPr>
          <w:p w14:paraId="422AFC10" w14:textId="77777777" w:rsidR="009F7A98" w:rsidRDefault="009F7A98">
            <w:pPr>
              <w:pStyle w:val="TAC"/>
            </w:pPr>
            <w:r>
              <w:t xml:space="preserve">2 layers: Precoding corresponding to precoder matrix </w:t>
            </w:r>
            <w:r w:rsidR="000429A3">
              <w:rPr>
                <w:position w:val="-30"/>
              </w:rPr>
              <w:pict w14:anchorId="229C019E">
                <v:shape id="_x0000_i3190" type="#_x0000_t75" style="width:51.05pt;height:36.85pt">
                  <v:imagedata r:id="rId978" o:title=""/>
                </v:shape>
              </w:pict>
            </w:r>
          </w:p>
        </w:tc>
      </w:tr>
      <w:tr w:rsidR="009F7A98" w14:paraId="5436EDF2" w14:textId="77777777">
        <w:trPr>
          <w:jc w:val="center"/>
        </w:trPr>
        <w:tc>
          <w:tcPr>
            <w:tcW w:w="1409" w:type="dxa"/>
          </w:tcPr>
          <w:p w14:paraId="681D4898" w14:textId="77777777" w:rsidR="009F7A98" w:rsidRDefault="009F7A98">
            <w:pPr>
              <w:pStyle w:val="TAC"/>
            </w:pPr>
            <w:r>
              <w:t>1</w:t>
            </w:r>
          </w:p>
        </w:tc>
        <w:tc>
          <w:tcPr>
            <w:tcW w:w="2212" w:type="dxa"/>
          </w:tcPr>
          <w:p w14:paraId="4676E588" w14:textId="77777777" w:rsidR="009F7A98" w:rsidRDefault="009F7A98">
            <w:pPr>
              <w:pStyle w:val="TAC"/>
            </w:pPr>
            <w:r>
              <w:t xml:space="preserve">1 layer: Precoding corresponding to precoding vector </w:t>
            </w:r>
            <w:r w:rsidR="000429A3">
              <w:rPr>
                <w:position w:val="-10"/>
              </w:rPr>
              <w:pict w14:anchorId="55F6C6F1">
                <v:shape id="_x0000_i3191" type="#_x0000_t75" style="width:56.95pt;height:19.25pt">
                  <v:imagedata r:id="rId979" o:title=""/>
                </v:shape>
              </w:pict>
            </w:r>
          </w:p>
        </w:tc>
        <w:tc>
          <w:tcPr>
            <w:tcW w:w="907" w:type="dxa"/>
          </w:tcPr>
          <w:p w14:paraId="5A5064FA" w14:textId="77777777" w:rsidR="009F7A98" w:rsidRDefault="009F7A98">
            <w:pPr>
              <w:pStyle w:val="TAC"/>
            </w:pPr>
            <w:r>
              <w:t>1</w:t>
            </w:r>
          </w:p>
        </w:tc>
        <w:tc>
          <w:tcPr>
            <w:tcW w:w="1985" w:type="dxa"/>
          </w:tcPr>
          <w:p w14:paraId="593EAB1A" w14:textId="77777777" w:rsidR="009F7A98" w:rsidRDefault="009F7A98">
            <w:pPr>
              <w:pStyle w:val="TAC"/>
            </w:pPr>
            <w:r>
              <w:t xml:space="preserve">2 layers: Precoding corresponding to precoder matrix </w:t>
            </w:r>
            <w:r w:rsidR="000429A3">
              <w:rPr>
                <w:position w:val="-30"/>
              </w:rPr>
              <w:pict w14:anchorId="773ADC65">
                <v:shape id="_x0000_i3192" type="#_x0000_t75" style="width:55.25pt;height:36.85pt">
                  <v:imagedata r:id="rId980" o:title=""/>
                </v:shape>
              </w:pict>
            </w:r>
          </w:p>
        </w:tc>
      </w:tr>
      <w:tr w:rsidR="009F7A98" w14:paraId="1DA7EDA9" w14:textId="77777777">
        <w:trPr>
          <w:jc w:val="center"/>
        </w:trPr>
        <w:tc>
          <w:tcPr>
            <w:tcW w:w="1409" w:type="dxa"/>
          </w:tcPr>
          <w:p w14:paraId="5A532D29" w14:textId="77777777" w:rsidR="009F7A98" w:rsidRDefault="009F7A98">
            <w:pPr>
              <w:pStyle w:val="TAC"/>
            </w:pPr>
            <w:r>
              <w:t>2</w:t>
            </w:r>
          </w:p>
        </w:tc>
        <w:tc>
          <w:tcPr>
            <w:tcW w:w="2212" w:type="dxa"/>
          </w:tcPr>
          <w:p w14:paraId="43F86C57" w14:textId="77777777" w:rsidR="009F7A98" w:rsidRDefault="009F7A98">
            <w:pPr>
              <w:pStyle w:val="TAC"/>
            </w:pPr>
            <w:r>
              <w:t xml:space="preserve">1 layer: Precoding corresponding to precoder vector </w:t>
            </w:r>
            <w:r w:rsidR="000429A3">
              <w:rPr>
                <w:position w:val="-10"/>
              </w:rPr>
              <w:pict w14:anchorId="28260E85">
                <v:shape id="_x0000_i3193" type="#_x0000_t75" style="width:67pt;height:19.25pt">
                  <v:imagedata r:id="rId981" o:title=""/>
                </v:shape>
              </w:pict>
            </w:r>
          </w:p>
        </w:tc>
        <w:tc>
          <w:tcPr>
            <w:tcW w:w="907" w:type="dxa"/>
          </w:tcPr>
          <w:p w14:paraId="2C611568" w14:textId="77777777" w:rsidR="009F7A98" w:rsidRDefault="009F7A98">
            <w:pPr>
              <w:pStyle w:val="TAC"/>
            </w:pPr>
            <w:r>
              <w:t>2</w:t>
            </w:r>
          </w:p>
        </w:tc>
        <w:tc>
          <w:tcPr>
            <w:tcW w:w="1985" w:type="dxa"/>
          </w:tcPr>
          <w:p w14:paraId="237EFB6B" w14:textId="77777777" w:rsidR="009F7A98" w:rsidRDefault="009F7A98">
            <w:pPr>
              <w:pStyle w:val="TAC"/>
            </w:pPr>
            <w:r>
              <w:t>2 layers: Precoding according to the latest PMI report on PUSCH, using the precoder(s) indicated by the reported PMI(s)</w:t>
            </w:r>
          </w:p>
          <w:p w14:paraId="597FFA08" w14:textId="77777777" w:rsidR="009F7A98" w:rsidRDefault="009F7A98">
            <w:pPr>
              <w:pStyle w:val="TAC"/>
            </w:pPr>
          </w:p>
        </w:tc>
      </w:tr>
      <w:tr w:rsidR="009F7A98" w14:paraId="45A97236" w14:textId="77777777">
        <w:trPr>
          <w:jc w:val="center"/>
        </w:trPr>
        <w:tc>
          <w:tcPr>
            <w:tcW w:w="1409" w:type="dxa"/>
          </w:tcPr>
          <w:p w14:paraId="4E551D52" w14:textId="77777777" w:rsidR="009F7A98" w:rsidRDefault="009F7A98">
            <w:pPr>
              <w:pStyle w:val="TAC"/>
            </w:pPr>
            <w:r>
              <w:t>3</w:t>
            </w:r>
          </w:p>
        </w:tc>
        <w:tc>
          <w:tcPr>
            <w:tcW w:w="2212" w:type="dxa"/>
          </w:tcPr>
          <w:p w14:paraId="3252C415" w14:textId="77777777" w:rsidR="009F7A98" w:rsidRDefault="009F7A98">
            <w:pPr>
              <w:pStyle w:val="TAC"/>
            </w:pPr>
            <w:r>
              <w:t xml:space="preserve">1 layer: Precoding corresponding to precoder vector </w:t>
            </w:r>
            <w:r w:rsidR="000429A3">
              <w:rPr>
                <w:position w:val="-10"/>
              </w:rPr>
              <w:pict w14:anchorId="5707D9A9">
                <v:shape id="_x0000_i3194" type="#_x0000_t75" style="width:59.45pt;height:19.25pt">
                  <v:imagedata r:id="rId982" o:title=""/>
                </v:shape>
              </w:pict>
            </w:r>
          </w:p>
        </w:tc>
        <w:tc>
          <w:tcPr>
            <w:tcW w:w="907" w:type="dxa"/>
          </w:tcPr>
          <w:p w14:paraId="2C3925AF" w14:textId="77777777" w:rsidR="009F7A98" w:rsidRDefault="009F7A98">
            <w:pPr>
              <w:pStyle w:val="TAC"/>
            </w:pPr>
            <w:r>
              <w:t>3</w:t>
            </w:r>
          </w:p>
        </w:tc>
        <w:tc>
          <w:tcPr>
            <w:tcW w:w="1985" w:type="dxa"/>
          </w:tcPr>
          <w:p w14:paraId="27676C10" w14:textId="77777777" w:rsidR="009F7A98" w:rsidRDefault="009F7A98">
            <w:pPr>
              <w:pStyle w:val="TAC"/>
            </w:pPr>
            <w:r>
              <w:t>reserved</w:t>
            </w:r>
          </w:p>
        </w:tc>
      </w:tr>
      <w:tr w:rsidR="009F7A98" w14:paraId="223F2467" w14:textId="77777777">
        <w:trPr>
          <w:jc w:val="center"/>
        </w:trPr>
        <w:tc>
          <w:tcPr>
            <w:tcW w:w="1409" w:type="dxa"/>
          </w:tcPr>
          <w:p w14:paraId="108F57A3" w14:textId="77777777" w:rsidR="009F7A98" w:rsidRDefault="009F7A98">
            <w:pPr>
              <w:pStyle w:val="TAC"/>
            </w:pPr>
            <w:r>
              <w:t>4</w:t>
            </w:r>
          </w:p>
        </w:tc>
        <w:tc>
          <w:tcPr>
            <w:tcW w:w="2212" w:type="dxa"/>
          </w:tcPr>
          <w:p w14:paraId="6621CFC5" w14:textId="77777777" w:rsidR="009F7A98" w:rsidRDefault="009F7A98">
            <w:pPr>
              <w:pStyle w:val="TAC"/>
            </w:pPr>
            <w:r>
              <w:t xml:space="preserve">1 layer: Precoding corresponding to precoder vector </w:t>
            </w:r>
            <w:r w:rsidR="000429A3">
              <w:rPr>
                <w:position w:val="-10"/>
              </w:rPr>
              <w:pict w14:anchorId="6335FDF6">
                <v:shape id="_x0000_i3195" type="#_x0000_t75" style="width:68.65pt;height:19.25pt">
                  <v:imagedata r:id="rId983" o:title=""/>
                </v:shape>
              </w:pict>
            </w:r>
          </w:p>
        </w:tc>
        <w:tc>
          <w:tcPr>
            <w:tcW w:w="907" w:type="dxa"/>
          </w:tcPr>
          <w:p w14:paraId="3A2CA450" w14:textId="77777777" w:rsidR="009F7A98" w:rsidRDefault="009F7A98">
            <w:pPr>
              <w:pStyle w:val="TAC"/>
            </w:pPr>
            <w:r>
              <w:t>4</w:t>
            </w:r>
          </w:p>
        </w:tc>
        <w:tc>
          <w:tcPr>
            <w:tcW w:w="1985" w:type="dxa"/>
          </w:tcPr>
          <w:p w14:paraId="5DA8728B" w14:textId="77777777" w:rsidR="009F7A98" w:rsidRDefault="009F7A98">
            <w:pPr>
              <w:pStyle w:val="TAC"/>
            </w:pPr>
            <w:r>
              <w:t>reserved</w:t>
            </w:r>
          </w:p>
        </w:tc>
      </w:tr>
      <w:tr w:rsidR="009F7A98" w14:paraId="464FDFE9" w14:textId="77777777">
        <w:trPr>
          <w:jc w:val="center"/>
        </w:trPr>
        <w:tc>
          <w:tcPr>
            <w:tcW w:w="1409" w:type="dxa"/>
          </w:tcPr>
          <w:p w14:paraId="6B643817" w14:textId="77777777" w:rsidR="009F7A98" w:rsidRDefault="009F7A98">
            <w:pPr>
              <w:pStyle w:val="TAC"/>
            </w:pPr>
            <w:r>
              <w:t>5</w:t>
            </w:r>
          </w:p>
        </w:tc>
        <w:tc>
          <w:tcPr>
            <w:tcW w:w="2212" w:type="dxa"/>
          </w:tcPr>
          <w:p w14:paraId="7EC8BECA" w14:textId="77777777" w:rsidR="009F7A98" w:rsidRDefault="009F7A98">
            <w:pPr>
              <w:pStyle w:val="TAC"/>
            </w:pPr>
            <w:r>
              <w:t xml:space="preserve">1 layer: </w:t>
            </w:r>
          </w:p>
          <w:p w14:paraId="764C5612" w14:textId="77777777" w:rsidR="009F7A98" w:rsidRDefault="009F7A98">
            <w:pPr>
              <w:pStyle w:val="TAC"/>
            </w:pPr>
            <w:r>
              <w:t>Precoding according to the latest PMI report on PUSCH, using the precoder(s) indicated by the reported PMI(s),</w:t>
            </w:r>
          </w:p>
          <w:p w14:paraId="698EF922" w14:textId="77777777" w:rsidR="009F7A98" w:rsidRDefault="009F7A98">
            <w:pPr>
              <w:pStyle w:val="TAC"/>
            </w:pPr>
            <w:r>
              <w:t>if RI=2 was reported, using 1</w:t>
            </w:r>
            <w:r>
              <w:rPr>
                <w:vertAlign w:val="superscript"/>
              </w:rPr>
              <w:t>st</w:t>
            </w:r>
            <w:r>
              <w:t xml:space="preserve"> column multiplied by </w:t>
            </w:r>
            <w:r w:rsidR="000429A3">
              <w:rPr>
                <w:position w:val="-6"/>
              </w:rPr>
              <w:pict w14:anchorId="295CB0D8">
                <v:shape id="_x0000_i3196" type="#_x0000_t75" style="width:19.25pt;height:16.75pt">
                  <v:imagedata r:id="rId984" o:title=""/>
                </v:shape>
              </w:pict>
            </w:r>
            <w:r>
              <w:t>of all precoders implied by the reported PMI(s)</w:t>
            </w:r>
          </w:p>
        </w:tc>
        <w:tc>
          <w:tcPr>
            <w:tcW w:w="907" w:type="dxa"/>
          </w:tcPr>
          <w:p w14:paraId="2CF86C4A" w14:textId="77777777" w:rsidR="009F7A98" w:rsidRDefault="009F7A98">
            <w:pPr>
              <w:pStyle w:val="TAC"/>
            </w:pPr>
            <w:r>
              <w:t>5</w:t>
            </w:r>
          </w:p>
        </w:tc>
        <w:tc>
          <w:tcPr>
            <w:tcW w:w="1985" w:type="dxa"/>
          </w:tcPr>
          <w:p w14:paraId="515F0BAD" w14:textId="77777777" w:rsidR="009F7A98" w:rsidRDefault="009F7A98">
            <w:pPr>
              <w:pStyle w:val="TAC"/>
            </w:pPr>
            <w:r>
              <w:t>reserved</w:t>
            </w:r>
          </w:p>
        </w:tc>
      </w:tr>
      <w:tr w:rsidR="009F7A98" w14:paraId="55506C00" w14:textId="77777777">
        <w:trPr>
          <w:jc w:val="center"/>
        </w:trPr>
        <w:tc>
          <w:tcPr>
            <w:tcW w:w="1409" w:type="dxa"/>
          </w:tcPr>
          <w:p w14:paraId="014DD559" w14:textId="77777777" w:rsidR="009F7A98" w:rsidRDefault="009F7A98">
            <w:pPr>
              <w:pStyle w:val="TAC"/>
            </w:pPr>
            <w:r>
              <w:t>6</w:t>
            </w:r>
          </w:p>
        </w:tc>
        <w:tc>
          <w:tcPr>
            <w:tcW w:w="2212" w:type="dxa"/>
          </w:tcPr>
          <w:p w14:paraId="21FE79CC" w14:textId="77777777" w:rsidR="009F7A98" w:rsidRDefault="009F7A98">
            <w:pPr>
              <w:pStyle w:val="TAC"/>
            </w:pPr>
            <w:r>
              <w:t>1 layer:</w:t>
            </w:r>
          </w:p>
          <w:p w14:paraId="3A933F02" w14:textId="77777777" w:rsidR="009F7A98" w:rsidRDefault="009F7A98">
            <w:pPr>
              <w:pStyle w:val="TAC"/>
            </w:pPr>
            <w:r>
              <w:t>Precoding according to the latest PMI report on PUSCH, using the precoder(s) indicated by the reported PMI(s),</w:t>
            </w:r>
          </w:p>
          <w:p w14:paraId="3DE50209" w14:textId="77777777" w:rsidR="009F7A98" w:rsidRDefault="009F7A98">
            <w:pPr>
              <w:pStyle w:val="TAC"/>
            </w:pPr>
            <w:r>
              <w:t>if RI=2 was reported, using 2</w:t>
            </w:r>
            <w:r>
              <w:rPr>
                <w:vertAlign w:val="superscript"/>
              </w:rPr>
              <w:t>nd</w:t>
            </w:r>
            <w:r>
              <w:t xml:space="preserve"> column multiplied by </w:t>
            </w:r>
            <w:r w:rsidR="000429A3">
              <w:rPr>
                <w:position w:val="-6"/>
              </w:rPr>
              <w:pict w14:anchorId="63F90637">
                <v:shape id="_x0000_i3197" type="#_x0000_t75" style="width:19.25pt;height:16.75pt">
                  <v:imagedata r:id="rId984" o:title=""/>
                </v:shape>
              </w:pict>
            </w:r>
            <w:r>
              <w:t>of all precoders implied by the reported PMI(s)</w:t>
            </w:r>
          </w:p>
        </w:tc>
        <w:tc>
          <w:tcPr>
            <w:tcW w:w="907" w:type="dxa"/>
          </w:tcPr>
          <w:p w14:paraId="158BEE63" w14:textId="77777777" w:rsidR="009F7A98" w:rsidRDefault="009F7A98">
            <w:pPr>
              <w:pStyle w:val="TAC"/>
            </w:pPr>
            <w:r>
              <w:t>6</w:t>
            </w:r>
          </w:p>
        </w:tc>
        <w:tc>
          <w:tcPr>
            <w:tcW w:w="1985" w:type="dxa"/>
          </w:tcPr>
          <w:p w14:paraId="3444FAA5" w14:textId="77777777" w:rsidR="009F7A98" w:rsidRDefault="009F7A98">
            <w:pPr>
              <w:pStyle w:val="TAC"/>
            </w:pPr>
            <w:r>
              <w:t>reserved</w:t>
            </w:r>
          </w:p>
        </w:tc>
      </w:tr>
      <w:tr w:rsidR="009F7A98" w14:paraId="52A0C065" w14:textId="77777777">
        <w:trPr>
          <w:jc w:val="center"/>
        </w:trPr>
        <w:tc>
          <w:tcPr>
            <w:tcW w:w="1409" w:type="dxa"/>
          </w:tcPr>
          <w:p w14:paraId="094C1099" w14:textId="77777777" w:rsidR="009F7A98" w:rsidRDefault="009F7A98">
            <w:pPr>
              <w:pStyle w:val="TAC"/>
            </w:pPr>
            <w:r>
              <w:t>7</w:t>
            </w:r>
          </w:p>
        </w:tc>
        <w:tc>
          <w:tcPr>
            <w:tcW w:w="2212" w:type="dxa"/>
          </w:tcPr>
          <w:p w14:paraId="462573D4" w14:textId="77777777" w:rsidR="009F7A98" w:rsidRDefault="009F7A98">
            <w:pPr>
              <w:pStyle w:val="TAC"/>
            </w:pPr>
            <w:r>
              <w:t>reserved</w:t>
            </w:r>
          </w:p>
        </w:tc>
        <w:tc>
          <w:tcPr>
            <w:tcW w:w="907" w:type="dxa"/>
          </w:tcPr>
          <w:p w14:paraId="25D97957" w14:textId="77777777" w:rsidR="009F7A98" w:rsidRDefault="009F7A98">
            <w:pPr>
              <w:pStyle w:val="TAC"/>
            </w:pPr>
            <w:r>
              <w:t>7</w:t>
            </w:r>
          </w:p>
        </w:tc>
        <w:tc>
          <w:tcPr>
            <w:tcW w:w="1985" w:type="dxa"/>
          </w:tcPr>
          <w:p w14:paraId="2310B29C" w14:textId="77777777" w:rsidR="009F7A98" w:rsidRDefault="009F7A98">
            <w:pPr>
              <w:pStyle w:val="TAC"/>
            </w:pPr>
            <w:r>
              <w:t>reserved</w:t>
            </w:r>
          </w:p>
        </w:tc>
      </w:tr>
    </w:tbl>
    <w:p w14:paraId="7C01C598" w14:textId="77777777" w:rsidR="009F7A98" w:rsidRDefault="009F7A98"/>
    <w:p w14:paraId="6B064F6D" w14:textId="77777777" w:rsidR="009F7A98" w:rsidRDefault="009F7A98">
      <w:r>
        <w:br w:type="page"/>
      </w:r>
    </w:p>
    <w:p w14:paraId="6C22087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12CF4FF6" w14:textId="77777777">
        <w:trPr>
          <w:trHeight w:val="460"/>
          <w:jc w:val="center"/>
        </w:trPr>
        <w:tc>
          <w:tcPr>
            <w:tcW w:w="3621" w:type="dxa"/>
            <w:gridSpan w:val="2"/>
          </w:tcPr>
          <w:p w14:paraId="70ACF2BC" w14:textId="77777777" w:rsidR="009F7A98" w:rsidRDefault="009F7A98">
            <w:pPr>
              <w:pStyle w:val="TAH"/>
              <w:rPr>
                <w:sz w:val="20"/>
              </w:rPr>
            </w:pPr>
            <w:r>
              <w:rPr>
                <w:sz w:val="20"/>
              </w:rPr>
              <w:t xml:space="preserve">One codeword: </w:t>
            </w:r>
          </w:p>
          <w:p w14:paraId="35E90737" w14:textId="77777777" w:rsidR="009F7A98" w:rsidRDefault="009F7A98">
            <w:pPr>
              <w:pStyle w:val="TAH"/>
              <w:rPr>
                <w:sz w:val="20"/>
              </w:rPr>
            </w:pPr>
            <w:r>
              <w:rPr>
                <w:sz w:val="20"/>
              </w:rPr>
              <w:t xml:space="preserve">Codeword 0 enabled, </w:t>
            </w:r>
          </w:p>
          <w:p w14:paraId="47C698A1" w14:textId="77777777" w:rsidR="009F7A98" w:rsidRDefault="009F7A98">
            <w:pPr>
              <w:pStyle w:val="TAH"/>
              <w:rPr>
                <w:sz w:val="20"/>
              </w:rPr>
            </w:pPr>
            <w:r>
              <w:rPr>
                <w:sz w:val="20"/>
              </w:rPr>
              <w:t>Codeword 1 disabled</w:t>
            </w:r>
          </w:p>
        </w:tc>
        <w:tc>
          <w:tcPr>
            <w:tcW w:w="3179" w:type="dxa"/>
            <w:gridSpan w:val="2"/>
          </w:tcPr>
          <w:p w14:paraId="28DA358D" w14:textId="77777777" w:rsidR="009F7A98" w:rsidRDefault="009F7A98">
            <w:pPr>
              <w:pStyle w:val="TAH"/>
              <w:rPr>
                <w:sz w:val="20"/>
              </w:rPr>
            </w:pPr>
            <w:r>
              <w:rPr>
                <w:sz w:val="20"/>
              </w:rPr>
              <w:t xml:space="preserve">Two codewords: </w:t>
            </w:r>
          </w:p>
          <w:p w14:paraId="56452CA0" w14:textId="77777777" w:rsidR="009F7A98" w:rsidRDefault="009F7A98">
            <w:pPr>
              <w:pStyle w:val="TAH"/>
              <w:rPr>
                <w:sz w:val="20"/>
              </w:rPr>
            </w:pPr>
            <w:r>
              <w:rPr>
                <w:sz w:val="20"/>
              </w:rPr>
              <w:t xml:space="preserve">Codeword 0 enabled, </w:t>
            </w:r>
          </w:p>
          <w:p w14:paraId="36CDDE20" w14:textId="77777777" w:rsidR="009F7A98" w:rsidRDefault="009F7A98">
            <w:pPr>
              <w:pStyle w:val="TAH"/>
              <w:rPr>
                <w:sz w:val="20"/>
              </w:rPr>
            </w:pPr>
            <w:r>
              <w:rPr>
                <w:sz w:val="20"/>
              </w:rPr>
              <w:t>Codeword 1 enabled</w:t>
            </w:r>
          </w:p>
        </w:tc>
      </w:tr>
      <w:tr w:rsidR="009F7A98" w14:paraId="7C89E48E" w14:textId="77777777">
        <w:trPr>
          <w:jc w:val="center"/>
        </w:trPr>
        <w:tc>
          <w:tcPr>
            <w:tcW w:w="1409" w:type="dxa"/>
          </w:tcPr>
          <w:p w14:paraId="363B5E25" w14:textId="77777777" w:rsidR="009F7A98" w:rsidRDefault="009F7A98">
            <w:pPr>
              <w:pStyle w:val="TAC"/>
              <w:rPr>
                <w:b/>
              </w:rPr>
            </w:pPr>
            <w:r>
              <w:rPr>
                <w:b/>
              </w:rPr>
              <w:t>Bit field mapped to index</w:t>
            </w:r>
          </w:p>
        </w:tc>
        <w:tc>
          <w:tcPr>
            <w:tcW w:w="2212" w:type="dxa"/>
            <w:vAlign w:val="center"/>
          </w:tcPr>
          <w:p w14:paraId="1E9779C0" w14:textId="77777777" w:rsidR="009F7A98" w:rsidRDefault="009F7A98">
            <w:pPr>
              <w:pStyle w:val="TAC"/>
              <w:rPr>
                <w:b/>
              </w:rPr>
            </w:pPr>
            <w:r>
              <w:rPr>
                <w:b/>
              </w:rPr>
              <w:t>Message</w:t>
            </w:r>
          </w:p>
        </w:tc>
        <w:tc>
          <w:tcPr>
            <w:tcW w:w="907" w:type="dxa"/>
            <w:vAlign w:val="center"/>
          </w:tcPr>
          <w:p w14:paraId="34267917" w14:textId="77777777" w:rsidR="009F7A98" w:rsidRDefault="009F7A98">
            <w:pPr>
              <w:pStyle w:val="TAC"/>
            </w:pPr>
            <w:r>
              <w:rPr>
                <w:b/>
              </w:rPr>
              <w:t>Bit field mapped to index</w:t>
            </w:r>
          </w:p>
        </w:tc>
        <w:tc>
          <w:tcPr>
            <w:tcW w:w="2272" w:type="dxa"/>
            <w:vAlign w:val="center"/>
          </w:tcPr>
          <w:p w14:paraId="430045FD" w14:textId="77777777" w:rsidR="009F7A98" w:rsidRDefault="009F7A98">
            <w:pPr>
              <w:pStyle w:val="TAC"/>
            </w:pPr>
            <w:r>
              <w:rPr>
                <w:b/>
              </w:rPr>
              <w:t>Message</w:t>
            </w:r>
          </w:p>
        </w:tc>
      </w:tr>
      <w:tr w:rsidR="009F7A98" w14:paraId="6B486037" w14:textId="77777777">
        <w:trPr>
          <w:jc w:val="center"/>
        </w:trPr>
        <w:tc>
          <w:tcPr>
            <w:tcW w:w="1409" w:type="dxa"/>
          </w:tcPr>
          <w:p w14:paraId="51122022" w14:textId="77777777" w:rsidR="009F7A98" w:rsidRDefault="009F7A98">
            <w:pPr>
              <w:pStyle w:val="TAC"/>
            </w:pPr>
            <w:r>
              <w:t>0</w:t>
            </w:r>
          </w:p>
        </w:tc>
        <w:tc>
          <w:tcPr>
            <w:tcW w:w="2212" w:type="dxa"/>
          </w:tcPr>
          <w:p w14:paraId="3F679EA1" w14:textId="77777777" w:rsidR="009F7A98" w:rsidRDefault="009F7A98">
            <w:pPr>
              <w:pStyle w:val="TAC"/>
            </w:pPr>
            <w:r>
              <w:t>4 layers: Transmit diversity</w:t>
            </w:r>
          </w:p>
        </w:tc>
        <w:tc>
          <w:tcPr>
            <w:tcW w:w="907" w:type="dxa"/>
          </w:tcPr>
          <w:p w14:paraId="053D5E02" w14:textId="77777777" w:rsidR="009F7A98" w:rsidRDefault="009F7A98">
            <w:pPr>
              <w:pStyle w:val="TAC"/>
            </w:pPr>
            <w:r>
              <w:t>0</w:t>
            </w:r>
          </w:p>
        </w:tc>
        <w:tc>
          <w:tcPr>
            <w:tcW w:w="2272" w:type="dxa"/>
          </w:tcPr>
          <w:p w14:paraId="1E4C2C33" w14:textId="77777777" w:rsidR="009F7A98" w:rsidRDefault="009F7A98">
            <w:pPr>
              <w:pStyle w:val="TAC"/>
            </w:pPr>
            <w:r>
              <w:t>2 layers: TPMI=0</w:t>
            </w:r>
          </w:p>
        </w:tc>
      </w:tr>
      <w:tr w:rsidR="009F7A98" w14:paraId="43195FE2" w14:textId="77777777">
        <w:trPr>
          <w:jc w:val="center"/>
        </w:trPr>
        <w:tc>
          <w:tcPr>
            <w:tcW w:w="1409" w:type="dxa"/>
          </w:tcPr>
          <w:p w14:paraId="52A006F4" w14:textId="77777777" w:rsidR="009F7A98" w:rsidRDefault="009F7A98">
            <w:pPr>
              <w:pStyle w:val="TAC"/>
            </w:pPr>
            <w:r>
              <w:t>1</w:t>
            </w:r>
          </w:p>
        </w:tc>
        <w:tc>
          <w:tcPr>
            <w:tcW w:w="2212" w:type="dxa"/>
          </w:tcPr>
          <w:p w14:paraId="6037AAE9" w14:textId="77777777" w:rsidR="009F7A98" w:rsidRDefault="009F7A98">
            <w:pPr>
              <w:pStyle w:val="TAC"/>
            </w:pPr>
            <w:r>
              <w:t>1 layer: TPMI=0</w:t>
            </w:r>
          </w:p>
        </w:tc>
        <w:tc>
          <w:tcPr>
            <w:tcW w:w="907" w:type="dxa"/>
          </w:tcPr>
          <w:p w14:paraId="52A4988A" w14:textId="77777777" w:rsidR="009F7A98" w:rsidRDefault="009F7A98">
            <w:pPr>
              <w:pStyle w:val="TAC"/>
            </w:pPr>
            <w:r>
              <w:t>1</w:t>
            </w:r>
          </w:p>
        </w:tc>
        <w:tc>
          <w:tcPr>
            <w:tcW w:w="2272" w:type="dxa"/>
          </w:tcPr>
          <w:p w14:paraId="0F7CD58E" w14:textId="77777777" w:rsidR="009F7A98" w:rsidRDefault="009F7A98">
            <w:pPr>
              <w:pStyle w:val="TAC"/>
            </w:pPr>
            <w:r>
              <w:t>2 layers: TPMI=1</w:t>
            </w:r>
          </w:p>
        </w:tc>
      </w:tr>
      <w:tr w:rsidR="009F7A98" w14:paraId="2AB1440C" w14:textId="77777777">
        <w:trPr>
          <w:jc w:val="center"/>
        </w:trPr>
        <w:tc>
          <w:tcPr>
            <w:tcW w:w="1409" w:type="dxa"/>
          </w:tcPr>
          <w:p w14:paraId="3F803CE4" w14:textId="77777777" w:rsidR="009F7A98" w:rsidRDefault="009F7A98">
            <w:pPr>
              <w:pStyle w:val="TAC"/>
            </w:pPr>
            <w:r>
              <w:t>2</w:t>
            </w:r>
          </w:p>
        </w:tc>
        <w:tc>
          <w:tcPr>
            <w:tcW w:w="2212" w:type="dxa"/>
          </w:tcPr>
          <w:p w14:paraId="35ACBDDC" w14:textId="77777777" w:rsidR="009F7A98" w:rsidRDefault="009F7A98">
            <w:pPr>
              <w:pStyle w:val="TAC"/>
            </w:pPr>
            <w:r>
              <w:t>1 layer: TPMI=1</w:t>
            </w:r>
          </w:p>
        </w:tc>
        <w:tc>
          <w:tcPr>
            <w:tcW w:w="907" w:type="dxa"/>
          </w:tcPr>
          <w:p w14:paraId="3EFC8241" w14:textId="77777777" w:rsidR="009F7A98" w:rsidRDefault="000429A3">
            <w:pPr>
              <w:pStyle w:val="TAC"/>
            </w:pPr>
            <w:r>
              <w:rPr>
                <w:position w:val="-6"/>
              </w:rPr>
              <w:pict w14:anchorId="63704B36">
                <v:shape id="_x0000_i3198" type="#_x0000_t75" style="width:10.9pt;height:25.1pt">
                  <v:imagedata r:id="rId985" o:title=""/>
                </v:shape>
              </w:pict>
            </w:r>
          </w:p>
        </w:tc>
        <w:tc>
          <w:tcPr>
            <w:tcW w:w="2272" w:type="dxa"/>
          </w:tcPr>
          <w:p w14:paraId="781DCF93" w14:textId="77777777" w:rsidR="009F7A98" w:rsidRDefault="000429A3">
            <w:pPr>
              <w:pStyle w:val="TAC"/>
            </w:pPr>
            <w:r>
              <w:rPr>
                <w:position w:val="-6"/>
              </w:rPr>
              <w:pict w14:anchorId="660251A6">
                <v:shape id="_x0000_i3199" type="#_x0000_t75" style="width:10.9pt;height:25.1pt">
                  <v:imagedata r:id="rId985" o:title=""/>
                </v:shape>
              </w:pict>
            </w:r>
          </w:p>
        </w:tc>
      </w:tr>
      <w:tr w:rsidR="009F7A98" w14:paraId="63C8D014" w14:textId="77777777">
        <w:trPr>
          <w:jc w:val="center"/>
        </w:trPr>
        <w:tc>
          <w:tcPr>
            <w:tcW w:w="1409" w:type="dxa"/>
          </w:tcPr>
          <w:p w14:paraId="6D8C4DC2" w14:textId="77777777" w:rsidR="009F7A98" w:rsidRDefault="000429A3">
            <w:pPr>
              <w:pStyle w:val="TAC"/>
            </w:pPr>
            <w:r>
              <w:rPr>
                <w:position w:val="-6"/>
              </w:rPr>
              <w:pict w14:anchorId="020330E3">
                <v:shape id="_x0000_i3200" type="#_x0000_t75" style="width:10.9pt;height:25.1pt">
                  <v:imagedata r:id="rId985" o:title=""/>
                </v:shape>
              </w:pict>
            </w:r>
          </w:p>
        </w:tc>
        <w:tc>
          <w:tcPr>
            <w:tcW w:w="2212" w:type="dxa"/>
          </w:tcPr>
          <w:p w14:paraId="3A8FFDAB" w14:textId="77777777" w:rsidR="009F7A98" w:rsidRDefault="000429A3">
            <w:pPr>
              <w:pStyle w:val="TAC"/>
            </w:pPr>
            <w:r>
              <w:rPr>
                <w:position w:val="-6"/>
              </w:rPr>
              <w:pict w14:anchorId="4F77374D">
                <v:shape id="_x0000_i3201" type="#_x0000_t75" style="width:10.9pt;height:25.1pt">
                  <v:imagedata r:id="rId986" o:title=""/>
                </v:shape>
              </w:pict>
            </w:r>
          </w:p>
        </w:tc>
        <w:tc>
          <w:tcPr>
            <w:tcW w:w="907" w:type="dxa"/>
          </w:tcPr>
          <w:p w14:paraId="41035C11" w14:textId="77777777" w:rsidR="009F7A98" w:rsidRDefault="009F7A98">
            <w:pPr>
              <w:pStyle w:val="TAC"/>
            </w:pPr>
            <w:r>
              <w:t>15</w:t>
            </w:r>
          </w:p>
        </w:tc>
        <w:tc>
          <w:tcPr>
            <w:tcW w:w="2272" w:type="dxa"/>
          </w:tcPr>
          <w:p w14:paraId="38EFD4F0" w14:textId="77777777" w:rsidR="009F7A98" w:rsidRDefault="009F7A98">
            <w:pPr>
              <w:pStyle w:val="TAC"/>
            </w:pPr>
            <w:r>
              <w:t>2 layers: TPMI=15</w:t>
            </w:r>
          </w:p>
        </w:tc>
      </w:tr>
      <w:tr w:rsidR="009F7A98" w14:paraId="221F10AA" w14:textId="77777777">
        <w:trPr>
          <w:jc w:val="center"/>
        </w:trPr>
        <w:tc>
          <w:tcPr>
            <w:tcW w:w="1409" w:type="dxa"/>
          </w:tcPr>
          <w:p w14:paraId="29E387C1" w14:textId="77777777" w:rsidR="009F7A98" w:rsidRDefault="009F7A98">
            <w:pPr>
              <w:pStyle w:val="TAC"/>
            </w:pPr>
            <w:r>
              <w:t>16</w:t>
            </w:r>
          </w:p>
        </w:tc>
        <w:tc>
          <w:tcPr>
            <w:tcW w:w="2212" w:type="dxa"/>
          </w:tcPr>
          <w:p w14:paraId="18DBAD97" w14:textId="77777777" w:rsidR="009F7A98" w:rsidRDefault="009F7A98">
            <w:pPr>
              <w:pStyle w:val="TAC"/>
            </w:pPr>
            <w:r>
              <w:t>1 layer: TPMI=15</w:t>
            </w:r>
          </w:p>
        </w:tc>
        <w:tc>
          <w:tcPr>
            <w:tcW w:w="907" w:type="dxa"/>
          </w:tcPr>
          <w:p w14:paraId="3E9F2F5B" w14:textId="77777777" w:rsidR="009F7A98" w:rsidRDefault="009F7A98">
            <w:pPr>
              <w:pStyle w:val="TAC"/>
            </w:pPr>
            <w:r>
              <w:t>16</w:t>
            </w:r>
          </w:p>
        </w:tc>
        <w:tc>
          <w:tcPr>
            <w:tcW w:w="2272" w:type="dxa"/>
          </w:tcPr>
          <w:p w14:paraId="7BE8840E" w14:textId="77777777" w:rsidR="009F7A98" w:rsidRDefault="009F7A98">
            <w:pPr>
              <w:pStyle w:val="TAC"/>
            </w:pPr>
            <w:r>
              <w:t>2 layers: Precoding according to the latest PMI report on PUSCH using the precoder(s) indicated by the reported PMI(s)</w:t>
            </w:r>
          </w:p>
        </w:tc>
      </w:tr>
      <w:tr w:rsidR="009F7A98" w14:paraId="4E235D4D" w14:textId="77777777">
        <w:trPr>
          <w:jc w:val="center"/>
        </w:trPr>
        <w:tc>
          <w:tcPr>
            <w:tcW w:w="1409" w:type="dxa"/>
          </w:tcPr>
          <w:p w14:paraId="1CCEFBBD" w14:textId="77777777" w:rsidR="009F7A98" w:rsidRDefault="009F7A98">
            <w:pPr>
              <w:pStyle w:val="TAC"/>
            </w:pPr>
            <w:r>
              <w:t>17</w:t>
            </w:r>
          </w:p>
        </w:tc>
        <w:tc>
          <w:tcPr>
            <w:tcW w:w="2212" w:type="dxa"/>
          </w:tcPr>
          <w:p w14:paraId="4B9C3B0E" w14:textId="77777777" w:rsidR="009F7A98" w:rsidRDefault="009F7A98">
            <w:pPr>
              <w:pStyle w:val="TAC"/>
            </w:pPr>
            <w:r>
              <w:t>1 layer: Precoding according to the latest PMI report on PUSCH using the precoder(s) indicated by the reported PMI(s)</w:t>
            </w:r>
          </w:p>
        </w:tc>
        <w:tc>
          <w:tcPr>
            <w:tcW w:w="907" w:type="dxa"/>
          </w:tcPr>
          <w:p w14:paraId="4392672C" w14:textId="77777777" w:rsidR="009F7A98" w:rsidRDefault="009F7A98">
            <w:pPr>
              <w:pStyle w:val="TAC"/>
            </w:pPr>
            <w:r>
              <w:t>17</w:t>
            </w:r>
          </w:p>
        </w:tc>
        <w:tc>
          <w:tcPr>
            <w:tcW w:w="2272" w:type="dxa"/>
          </w:tcPr>
          <w:p w14:paraId="628CC9B7" w14:textId="77777777" w:rsidR="009F7A98" w:rsidRDefault="009F7A98">
            <w:pPr>
              <w:pStyle w:val="TAC"/>
            </w:pPr>
            <w:r>
              <w:t>3 layers: TPMI=0</w:t>
            </w:r>
          </w:p>
        </w:tc>
      </w:tr>
      <w:tr w:rsidR="009F7A98" w14:paraId="02F3A18B" w14:textId="77777777">
        <w:trPr>
          <w:jc w:val="center"/>
        </w:trPr>
        <w:tc>
          <w:tcPr>
            <w:tcW w:w="1409" w:type="dxa"/>
          </w:tcPr>
          <w:p w14:paraId="3DBF3B6C" w14:textId="77777777" w:rsidR="009F7A98" w:rsidRDefault="009F7A98">
            <w:pPr>
              <w:pStyle w:val="TAC"/>
            </w:pPr>
            <w:r>
              <w:t>18</w:t>
            </w:r>
          </w:p>
        </w:tc>
        <w:tc>
          <w:tcPr>
            <w:tcW w:w="2212" w:type="dxa"/>
          </w:tcPr>
          <w:p w14:paraId="6C578003" w14:textId="77777777" w:rsidR="009F7A98" w:rsidRDefault="009F7A98">
            <w:pPr>
              <w:pStyle w:val="TAC"/>
            </w:pPr>
            <w:r>
              <w:t>2 layers: TPMI=0</w:t>
            </w:r>
          </w:p>
        </w:tc>
        <w:tc>
          <w:tcPr>
            <w:tcW w:w="907" w:type="dxa"/>
          </w:tcPr>
          <w:p w14:paraId="73D6F4DD" w14:textId="77777777" w:rsidR="009F7A98" w:rsidRDefault="009F7A98">
            <w:pPr>
              <w:pStyle w:val="TAC"/>
            </w:pPr>
            <w:r>
              <w:t>18</w:t>
            </w:r>
          </w:p>
        </w:tc>
        <w:tc>
          <w:tcPr>
            <w:tcW w:w="2272" w:type="dxa"/>
          </w:tcPr>
          <w:p w14:paraId="187CB334" w14:textId="77777777" w:rsidR="009F7A98" w:rsidRDefault="009F7A98">
            <w:pPr>
              <w:pStyle w:val="TAC"/>
            </w:pPr>
            <w:r>
              <w:t>3 layers: TPMI=1</w:t>
            </w:r>
          </w:p>
        </w:tc>
      </w:tr>
      <w:tr w:rsidR="009F7A98" w14:paraId="0746B64A" w14:textId="77777777">
        <w:trPr>
          <w:jc w:val="center"/>
        </w:trPr>
        <w:tc>
          <w:tcPr>
            <w:tcW w:w="1409" w:type="dxa"/>
          </w:tcPr>
          <w:p w14:paraId="57890831" w14:textId="77777777" w:rsidR="009F7A98" w:rsidRDefault="009F7A98">
            <w:pPr>
              <w:pStyle w:val="TAC"/>
            </w:pPr>
            <w:r>
              <w:t>19</w:t>
            </w:r>
          </w:p>
        </w:tc>
        <w:tc>
          <w:tcPr>
            <w:tcW w:w="2212" w:type="dxa"/>
          </w:tcPr>
          <w:p w14:paraId="3F0C3092" w14:textId="77777777" w:rsidR="009F7A98" w:rsidRDefault="009F7A98">
            <w:pPr>
              <w:pStyle w:val="TAC"/>
            </w:pPr>
            <w:r>
              <w:t>2 layers: TPMI=1</w:t>
            </w:r>
          </w:p>
        </w:tc>
        <w:tc>
          <w:tcPr>
            <w:tcW w:w="907" w:type="dxa"/>
          </w:tcPr>
          <w:p w14:paraId="51B029AE" w14:textId="77777777" w:rsidR="009F7A98" w:rsidRDefault="000429A3">
            <w:pPr>
              <w:pStyle w:val="TAC"/>
            </w:pPr>
            <w:r>
              <w:rPr>
                <w:position w:val="-6"/>
              </w:rPr>
              <w:pict w14:anchorId="2B915FB7">
                <v:shape id="_x0000_i3202" type="#_x0000_t75" style="width:10.9pt;height:25.1pt">
                  <v:imagedata r:id="rId985" o:title=""/>
                </v:shape>
              </w:pict>
            </w:r>
          </w:p>
        </w:tc>
        <w:tc>
          <w:tcPr>
            <w:tcW w:w="2272" w:type="dxa"/>
          </w:tcPr>
          <w:p w14:paraId="6E3BCD7A" w14:textId="77777777" w:rsidR="009F7A98" w:rsidRDefault="000429A3">
            <w:pPr>
              <w:pStyle w:val="TAC"/>
            </w:pPr>
            <w:r>
              <w:rPr>
                <w:position w:val="-6"/>
              </w:rPr>
              <w:pict w14:anchorId="0311B8B1">
                <v:shape id="_x0000_i3203" type="#_x0000_t75" style="width:10.9pt;height:25.1pt">
                  <v:imagedata r:id="rId985" o:title=""/>
                </v:shape>
              </w:pict>
            </w:r>
          </w:p>
        </w:tc>
      </w:tr>
      <w:tr w:rsidR="009F7A98" w14:paraId="39C52977" w14:textId="77777777">
        <w:trPr>
          <w:jc w:val="center"/>
        </w:trPr>
        <w:tc>
          <w:tcPr>
            <w:tcW w:w="1409" w:type="dxa"/>
          </w:tcPr>
          <w:p w14:paraId="3ECBD6D3" w14:textId="77777777" w:rsidR="009F7A98" w:rsidRDefault="000429A3">
            <w:pPr>
              <w:pStyle w:val="TAC"/>
            </w:pPr>
            <w:r>
              <w:rPr>
                <w:position w:val="-6"/>
              </w:rPr>
              <w:pict w14:anchorId="59E6FD2C">
                <v:shape id="_x0000_i3204" type="#_x0000_t75" style="width:10.9pt;height:25.1pt">
                  <v:imagedata r:id="rId985" o:title=""/>
                </v:shape>
              </w:pict>
            </w:r>
          </w:p>
        </w:tc>
        <w:tc>
          <w:tcPr>
            <w:tcW w:w="2212" w:type="dxa"/>
          </w:tcPr>
          <w:p w14:paraId="2CFD415C" w14:textId="77777777" w:rsidR="009F7A98" w:rsidRDefault="000429A3">
            <w:pPr>
              <w:pStyle w:val="TAC"/>
            </w:pPr>
            <w:r>
              <w:rPr>
                <w:position w:val="-6"/>
              </w:rPr>
              <w:pict w14:anchorId="0D8B5489">
                <v:shape id="_x0000_i3205" type="#_x0000_t75" style="width:10.9pt;height:25.1pt">
                  <v:imagedata r:id="rId985" o:title=""/>
                </v:shape>
              </w:pict>
            </w:r>
          </w:p>
        </w:tc>
        <w:tc>
          <w:tcPr>
            <w:tcW w:w="907" w:type="dxa"/>
          </w:tcPr>
          <w:p w14:paraId="0AC11EB2" w14:textId="77777777" w:rsidR="009F7A98" w:rsidRDefault="009F7A98">
            <w:pPr>
              <w:pStyle w:val="TAC"/>
            </w:pPr>
            <w:r>
              <w:t>32</w:t>
            </w:r>
          </w:p>
        </w:tc>
        <w:tc>
          <w:tcPr>
            <w:tcW w:w="2272" w:type="dxa"/>
          </w:tcPr>
          <w:p w14:paraId="2DC355F3" w14:textId="77777777" w:rsidR="009F7A98" w:rsidRDefault="009F7A98">
            <w:pPr>
              <w:pStyle w:val="TAC"/>
            </w:pPr>
            <w:r>
              <w:t>3 layers: TPMI=15</w:t>
            </w:r>
          </w:p>
        </w:tc>
      </w:tr>
      <w:tr w:rsidR="009F7A98" w14:paraId="5FB08DD0" w14:textId="77777777">
        <w:trPr>
          <w:jc w:val="center"/>
        </w:trPr>
        <w:tc>
          <w:tcPr>
            <w:tcW w:w="1409" w:type="dxa"/>
          </w:tcPr>
          <w:p w14:paraId="5BD47A11" w14:textId="77777777" w:rsidR="009F7A98" w:rsidRDefault="009F7A98">
            <w:pPr>
              <w:pStyle w:val="TAC"/>
            </w:pPr>
            <w:r>
              <w:t>33</w:t>
            </w:r>
          </w:p>
        </w:tc>
        <w:tc>
          <w:tcPr>
            <w:tcW w:w="2212" w:type="dxa"/>
          </w:tcPr>
          <w:p w14:paraId="015BD517" w14:textId="77777777" w:rsidR="009F7A98" w:rsidRDefault="009F7A98">
            <w:pPr>
              <w:pStyle w:val="TAC"/>
            </w:pPr>
            <w:r>
              <w:t>2 layers: TPMI=15</w:t>
            </w:r>
          </w:p>
        </w:tc>
        <w:tc>
          <w:tcPr>
            <w:tcW w:w="907" w:type="dxa"/>
          </w:tcPr>
          <w:p w14:paraId="3B0A90F2" w14:textId="77777777" w:rsidR="009F7A98" w:rsidRDefault="009F7A98">
            <w:pPr>
              <w:pStyle w:val="TAC"/>
            </w:pPr>
            <w:r>
              <w:t>33</w:t>
            </w:r>
          </w:p>
        </w:tc>
        <w:tc>
          <w:tcPr>
            <w:tcW w:w="2272" w:type="dxa"/>
          </w:tcPr>
          <w:p w14:paraId="1F677998" w14:textId="77777777" w:rsidR="009F7A98" w:rsidRDefault="009F7A98">
            <w:pPr>
              <w:pStyle w:val="TAC"/>
            </w:pPr>
            <w:r>
              <w:t xml:space="preserve"> 3 layers: Precoding according to the latest PMI report on PUSCH using the precoder(s) indicated by the reported PMI(s)</w:t>
            </w:r>
          </w:p>
        </w:tc>
      </w:tr>
      <w:tr w:rsidR="009F7A98" w14:paraId="534B252F" w14:textId="77777777">
        <w:trPr>
          <w:jc w:val="center"/>
        </w:trPr>
        <w:tc>
          <w:tcPr>
            <w:tcW w:w="1409" w:type="dxa"/>
          </w:tcPr>
          <w:p w14:paraId="133D5D5A" w14:textId="77777777" w:rsidR="009F7A98" w:rsidRDefault="009F7A98">
            <w:pPr>
              <w:pStyle w:val="TAC"/>
            </w:pPr>
            <w:r>
              <w:t>34</w:t>
            </w:r>
          </w:p>
        </w:tc>
        <w:tc>
          <w:tcPr>
            <w:tcW w:w="2212" w:type="dxa"/>
          </w:tcPr>
          <w:p w14:paraId="3432F1AE" w14:textId="77777777" w:rsidR="009F7A98" w:rsidRDefault="009F7A98">
            <w:pPr>
              <w:pStyle w:val="TAC"/>
            </w:pPr>
            <w:r>
              <w:t>2 layers: Precoding according to the latest PMI report on PUSCH using the precoder(s) indicated by the reported PMI(s)</w:t>
            </w:r>
          </w:p>
        </w:tc>
        <w:tc>
          <w:tcPr>
            <w:tcW w:w="907" w:type="dxa"/>
          </w:tcPr>
          <w:p w14:paraId="216E6B97" w14:textId="77777777" w:rsidR="009F7A98" w:rsidRDefault="009F7A98">
            <w:pPr>
              <w:pStyle w:val="TAC"/>
            </w:pPr>
            <w:r>
              <w:t>34</w:t>
            </w:r>
          </w:p>
        </w:tc>
        <w:tc>
          <w:tcPr>
            <w:tcW w:w="2272" w:type="dxa"/>
          </w:tcPr>
          <w:p w14:paraId="24224F5B" w14:textId="77777777" w:rsidR="009F7A98" w:rsidRDefault="009F7A98">
            <w:pPr>
              <w:pStyle w:val="TAC"/>
            </w:pPr>
            <w:r>
              <w:t>4 layers: TPMI=0</w:t>
            </w:r>
          </w:p>
        </w:tc>
      </w:tr>
      <w:tr w:rsidR="009F7A98" w14:paraId="3458D550" w14:textId="77777777">
        <w:trPr>
          <w:jc w:val="center"/>
        </w:trPr>
        <w:tc>
          <w:tcPr>
            <w:tcW w:w="1409" w:type="dxa"/>
          </w:tcPr>
          <w:p w14:paraId="04DE4EB9" w14:textId="77777777" w:rsidR="009F7A98" w:rsidRDefault="009F7A98">
            <w:pPr>
              <w:pStyle w:val="TAC"/>
            </w:pPr>
            <w:r>
              <w:t>35 – 63</w:t>
            </w:r>
          </w:p>
        </w:tc>
        <w:tc>
          <w:tcPr>
            <w:tcW w:w="2212" w:type="dxa"/>
          </w:tcPr>
          <w:p w14:paraId="5F7ED018" w14:textId="77777777" w:rsidR="009F7A98" w:rsidRDefault="009F7A98">
            <w:pPr>
              <w:pStyle w:val="TAC"/>
            </w:pPr>
            <w:r>
              <w:t>reserved</w:t>
            </w:r>
          </w:p>
        </w:tc>
        <w:tc>
          <w:tcPr>
            <w:tcW w:w="907" w:type="dxa"/>
          </w:tcPr>
          <w:p w14:paraId="1F020E19" w14:textId="77777777" w:rsidR="009F7A98" w:rsidRDefault="009F7A98">
            <w:pPr>
              <w:pStyle w:val="TAC"/>
            </w:pPr>
            <w:r>
              <w:t>35</w:t>
            </w:r>
          </w:p>
        </w:tc>
        <w:tc>
          <w:tcPr>
            <w:tcW w:w="2272" w:type="dxa"/>
          </w:tcPr>
          <w:p w14:paraId="2CE3A5B5" w14:textId="77777777" w:rsidR="009F7A98" w:rsidRDefault="009F7A98">
            <w:pPr>
              <w:pStyle w:val="TAC"/>
            </w:pPr>
            <w:r>
              <w:t>4 layers: TPMI=1</w:t>
            </w:r>
          </w:p>
        </w:tc>
      </w:tr>
      <w:tr w:rsidR="009F7A98" w14:paraId="59D28A4B" w14:textId="77777777">
        <w:trPr>
          <w:jc w:val="center"/>
        </w:trPr>
        <w:tc>
          <w:tcPr>
            <w:tcW w:w="1409" w:type="dxa"/>
          </w:tcPr>
          <w:p w14:paraId="4EFC3F9E" w14:textId="77777777" w:rsidR="009F7A98" w:rsidRDefault="009F7A98">
            <w:pPr>
              <w:pStyle w:val="TAC"/>
            </w:pPr>
          </w:p>
        </w:tc>
        <w:tc>
          <w:tcPr>
            <w:tcW w:w="2212" w:type="dxa"/>
          </w:tcPr>
          <w:p w14:paraId="3E217D45" w14:textId="77777777" w:rsidR="009F7A98" w:rsidRDefault="009F7A98">
            <w:pPr>
              <w:pStyle w:val="TAC"/>
            </w:pPr>
          </w:p>
        </w:tc>
        <w:tc>
          <w:tcPr>
            <w:tcW w:w="907" w:type="dxa"/>
          </w:tcPr>
          <w:p w14:paraId="25CF96FC" w14:textId="77777777" w:rsidR="009F7A98" w:rsidRDefault="000429A3">
            <w:pPr>
              <w:pStyle w:val="TAC"/>
            </w:pPr>
            <w:r>
              <w:rPr>
                <w:position w:val="-6"/>
              </w:rPr>
              <w:pict w14:anchorId="3536C431">
                <v:shape id="_x0000_i3206" type="#_x0000_t75" style="width:10.9pt;height:25.1pt">
                  <v:imagedata r:id="rId985" o:title=""/>
                </v:shape>
              </w:pict>
            </w:r>
          </w:p>
        </w:tc>
        <w:tc>
          <w:tcPr>
            <w:tcW w:w="2272" w:type="dxa"/>
          </w:tcPr>
          <w:p w14:paraId="27E01000" w14:textId="77777777" w:rsidR="009F7A98" w:rsidRDefault="000429A3">
            <w:pPr>
              <w:pStyle w:val="TAC"/>
            </w:pPr>
            <w:r>
              <w:rPr>
                <w:position w:val="-6"/>
              </w:rPr>
              <w:pict w14:anchorId="11115D07">
                <v:shape id="_x0000_i3207" type="#_x0000_t75" style="width:10.9pt;height:25.1pt">
                  <v:imagedata r:id="rId985" o:title=""/>
                </v:shape>
              </w:pict>
            </w:r>
          </w:p>
        </w:tc>
      </w:tr>
      <w:tr w:rsidR="009F7A98" w14:paraId="3115ED4F" w14:textId="77777777">
        <w:trPr>
          <w:jc w:val="center"/>
        </w:trPr>
        <w:tc>
          <w:tcPr>
            <w:tcW w:w="1409" w:type="dxa"/>
          </w:tcPr>
          <w:p w14:paraId="7D104538" w14:textId="77777777" w:rsidR="009F7A98" w:rsidRDefault="009F7A98">
            <w:pPr>
              <w:pStyle w:val="TAC"/>
            </w:pPr>
          </w:p>
        </w:tc>
        <w:tc>
          <w:tcPr>
            <w:tcW w:w="2212" w:type="dxa"/>
          </w:tcPr>
          <w:p w14:paraId="743C7DB6" w14:textId="77777777" w:rsidR="009F7A98" w:rsidRDefault="009F7A98">
            <w:pPr>
              <w:pStyle w:val="TAC"/>
            </w:pPr>
          </w:p>
        </w:tc>
        <w:tc>
          <w:tcPr>
            <w:tcW w:w="907" w:type="dxa"/>
          </w:tcPr>
          <w:p w14:paraId="4FAF9F6F" w14:textId="77777777" w:rsidR="009F7A98" w:rsidRDefault="009F7A98">
            <w:pPr>
              <w:pStyle w:val="TAC"/>
            </w:pPr>
            <w:r>
              <w:t>49</w:t>
            </w:r>
          </w:p>
        </w:tc>
        <w:tc>
          <w:tcPr>
            <w:tcW w:w="2272" w:type="dxa"/>
          </w:tcPr>
          <w:p w14:paraId="1F8449F5" w14:textId="77777777" w:rsidR="009F7A98" w:rsidRDefault="009F7A98">
            <w:pPr>
              <w:pStyle w:val="TAC"/>
            </w:pPr>
            <w:r>
              <w:t>4 layers: TPMI=15</w:t>
            </w:r>
          </w:p>
        </w:tc>
      </w:tr>
      <w:tr w:rsidR="009F7A98" w14:paraId="378D6997" w14:textId="77777777">
        <w:trPr>
          <w:jc w:val="center"/>
        </w:trPr>
        <w:tc>
          <w:tcPr>
            <w:tcW w:w="1409" w:type="dxa"/>
          </w:tcPr>
          <w:p w14:paraId="313DB71B" w14:textId="77777777" w:rsidR="009F7A98" w:rsidRDefault="009F7A98">
            <w:pPr>
              <w:pStyle w:val="TAC"/>
            </w:pPr>
          </w:p>
        </w:tc>
        <w:tc>
          <w:tcPr>
            <w:tcW w:w="2212" w:type="dxa"/>
          </w:tcPr>
          <w:p w14:paraId="27A6649F" w14:textId="77777777" w:rsidR="009F7A98" w:rsidRDefault="009F7A98">
            <w:pPr>
              <w:pStyle w:val="TAC"/>
            </w:pPr>
          </w:p>
        </w:tc>
        <w:tc>
          <w:tcPr>
            <w:tcW w:w="907" w:type="dxa"/>
          </w:tcPr>
          <w:p w14:paraId="356EEB20" w14:textId="77777777" w:rsidR="009F7A98" w:rsidRDefault="009F7A98">
            <w:pPr>
              <w:pStyle w:val="TAC"/>
            </w:pPr>
            <w:r>
              <w:t>50</w:t>
            </w:r>
          </w:p>
        </w:tc>
        <w:tc>
          <w:tcPr>
            <w:tcW w:w="2272" w:type="dxa"/>
          </w:tcPr>
          <w:p w14:paraId="7B3EE969" w14:textId="77777777" w:rsidR="009F7A98" w:rsidRDefault="009F7A98">
            <w:pPr>
              <w:pStyle w:val="TAC"/>
            </w:pPr>
            <w:r>
              <w:t>4 layers: Precoding according to the latest PMI report on PUSCH using the precoder(s) indicated by the reported PMI(s)</w:t>
            </w:r>
          </w:p>
        </w:tc>
      </w:tr>
      <w:tr w:rsidR="009F7A98" w14:paraId="04CC077B" w14:textId="77777777">
        <w:trPr>
          <w:jc w:val="center"/>
        </w:trPr>
        <w:tc>
          <w:tcPr>
            <w:tcW w:w="1409" w:type="dxa"/>
          </w:tcPr>
          <w:p w14:paraId="471896DA" w14:textId="77777777" w:rsidR="009F7A98" w:rsidRDefault="009F7A98">
            <w:pPr>
              <w:pStyle w:val="TAC"/>
            </w:pPr>
          </w:p>
        </w:tc>
        <w:tc>
          <w:tcPr>
            <w:tcW w:w="2212" w:type="dxa"/>
          </w:tcPr>
          <w:p w14:paraId="15601099" w14:textId="77777777" w:rsidR="009F7A98" w:rsidRDefault="009F7A98">
            <w:pPr>
              <w:pStyle w:val="TAC"/>
            </w:pPr>
          </w:p>
        </w:tc>
        <w:tc>
          <w:tcPr>
            <w:tcW w:w="907" w:type="dxa"/>
          </w:tcPr>
          <w:p w14:paraId="21698A89" w14:textId="77777777" w:rsidR="009F7A98" w:rsidRDefault="009F7A98">
            <w:pPr>
              <w:pStyle w:val="TAC"/>
            </w:pPr>
            <w:r>
              <w:t>51 – 63</w:t>
            </w:r>
          </w:p>
        </w:tc>
        <w:tc>
          <w:tcPr>
            <w:tcW w:w="2272" w:type="dxa"/>
          </w:tcPr>
          <w:p w14:paraId="68F47226" w14:textId="77777777" w:rsidR="009F7A98" w:rsidRDefault="009F7A98">
            <w:pPr>
              <w:pStyle w:val="TAC"/>
            </w:pPr>
            <w:r>
              <w:t>Reserved</w:t>
            </w:r>
          </w:p>
        </w:tc>
      </w:tr>
    </w:tbl>
    <w:p w14:paraId="2247ADD6" w14:textId="77777777" w:rsidR="009F7A98" w:rsidRDefault="009F7A98"/>
    <w:p w14:paraId="32E4AE67" w14:textId="77777777" w:rsidR="009F7A98" w:rsidRDefault="009F7A98">
      <w:pPr>
        <w:pStyle w:val="Heading5"/>
        <w:ind w:left="0" w:firstLine="0"/>
      </w:pPr>
      <w:bookmarkStart w:id="510" w:name="_Toc10818781"/>
      <w:bookmarkStart w:id="511" w:name="_Toc20409191"/>
      <w:bookmarkStart w:id="512" w:name="_Toc74564351"/>
      <w:r>
        <w:t>5.3.3.1.5A</w:t>
      </w:r>
      <w:r>
        <w:tab/>
        <w:t>Format 2A</w:t>
      </w:r>
      <w:bookmarkEnd w:id="510"/>
      <w:bookmarkEnd w:id="511"/>
      <w:bookmarkEnd w:id="512"/>
    </w:p>
    <w:p w14:paraId="0A038016" w14:textId="77777777" w:rsidR="009F7A98" w:rsidRDefault="009F7A98">
      <w:r>
        <w:t>The following information is transmitted by means of the DCI format 2A:</w:t>
      </w:r>
    </w:p>
    <w:p w14:paraId="4355773A" w14:textId="77777777" w:rsidR="00385ACB" w:rsidRDefault="00385ACB" w:rsidP="00385ACB">
      <w:pPr>
        <w:pStyle w:val="B1"/>
      </w:pPr>
      <w:r>
        <w:t>- Carrier indicator – 0 or 3 bits. The field is present according to the definitions in [3].</w:t>
      </w:r>
    </w:p>
    <w:p w14:paraId="40CBBE7E" w14:textId="77777777" w:rsidR="009F7A98" w:rsidRDefault="009F7A98">
      <w:pPr>
        <w:pStyle w:val="B1"/>
      </w:pPr>
      <w:r>
        <w:t xml:space="preserve">- Resource allocation header (resource allocation type 0 / type 1) – 1 bit as defined in </w:t>
      </w:r>
      <w:r w:rsidR="00DF4FBD">
        <w:t>clause</w:t>
      </w:r>
      <w:r>
        <w:t xml:space="preserve"> 7.1.6 of [3]</w:t>
      </w:r>
    </w:p>
    <w:p w14:paraId="6357BA1E"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378C02A4" w14:textId="77777777" w:rsidR="009F7A98" w:rsidRDefault="009F7A98">
      <w:pPr>
        <w:pStyle w:val="B1"/>
      </w:pPr>
      <w:r>
        <w:t>- Resource block assignment:</w:t>
      </w:r>
    </w:p>
    <w:p w14:paraId="114E1D15" w14:textId="77777777" w:rsidR="009F7A98" w:rsidRDefault="009F7A98">
      <w:pPr>
        <w:pStyle w:val="B1"/>
        <w:ind w:firstLine="0"/>
      </w:pPr>
      <w:r>
        <w:t xml:space="preserve">- For resource allocation type 0 as defined in </w:t>
      </w:r>
      <w:r w:rsidR="00DF4FBD">
        <w:t>clause</w:t>
      </w:r>
      <w:r>
        <w:t xml:space="preserve"> 7.1.6.1 of [3] </w:t>
      </w:r>
    </w:p>
    <w:p w14:paraId="7CBE5763" w14:textId="77777777" w:rsidR="009F7A98" w:rsidRDefault="009F7A98">
      <w:pPr>
        <w:pStyle w:val="B1"/>
        <w:ind w:left="852" w:firstLine="1"/>
      </w:pPr>
      <w:r>
        <w:t xml:space="preserve">- </w:t>
      </w:r>
      <w:r w:rsidR="000429A3">
        <w:rPr>
          <w:position w:val="-10"/>
        </w:rPr>
        <w:pict w14:anchorId="622A851F">
          <v:shape id="_x0000_i3208" type="#_x0000_t75" style="width:46.9pt;height:19.25pt">
            <v:imagedata r:id="rId959" o:title=""/>
          </v:shape>
        </w:pict>
      </w:r>
      <w:r>
        <w:t xml:space="preserve">bits provide the resource allocation </w:t>
      </w:r>
    </w:p>
    <w:p w14:paraId="2D2B69FA" w14:textId="77777777" w:rsidR="009F7A98" w:rsidRDefault="009F7A98">
      <w:pPr>
        <w:pStyle w:val="B1"/>
        <w:ind w:firstLine="0"/>
      </w:pPr>
      <w:r>
        <w:t xml:space="preserve">- For resource allocation type 1 as defined in </w:t>
      </w:r>
      <w:r w:rsidR="00DF4FBD">
        <w:t>clause</w:t>
      </w:r>
      <w:r>
        <w:t xml:space="preserve"> 7.1.6.2 of [3] </w:t>
      </w:r>
    </w:p>
    <w:p w14:paraId="758D5CC8" w14:textId="77777777" w:rsidR="009F7A98" w:rsidRDefault="009F7A98">
      <w:pPr>
        <w:pStyle w:val="B1"/>
        <w:ind w:left="852" w:firstLine="0"/>
      </w:pPr>
      <w:r>
        <w:t xml:space="preserve">- </w:t>
      </w:r>
      <w:r w:rsidR="000429A3">
        <w:rPr>
          <w:position w:val="-10"/>
        </w:rPr>
        <w:pict w14:anchorId="1441DD37">
          <v:shape id="_x0000_i3209" type="#_x0000_t75" style="width:42.7pt;height:15.05pt">
            <v:imagedata r:id="rId960" o:title=""/>
          </v:shape>
        </w:pict>
      </w:r>
      <w:r>
        <w:t xml:space="preserve"> bits of this field are used as a header specific to this resource allocation type to indicate the selected resource blocks subset </w:t>
      </w:r>
    </w:p>
    <w:p w14:paraId="4B2D5101" w14:textId="77777777" w:rsidR="009F7A98" w:rsidRDefault="009F7A98">
      <w:pPr>
        <w:pStyle w:val="B1"/>
        <w:ind w:firstLine="284"/>
      </w:pPr>
      <w:r>
        <w:t>- 1 bit indicates a shift of the resource allocation span</w:t>
      </w:r>
    </w:p>
    <w:p w14:paraId="24896004" w14:textId="77777777" w:rsidR="009F7A98" w:rsidRDefault="009F7A98">
      <w:pPr>
        <w:pStyle w:val="B1"/>
        <w:ind w:firstLine="284"/>
      </w:pPr>
      <w:r>
        <w:t xml:space="preserve">- </w:t>
      </w:r>
      <w:r w:rsidR="000429A3">
        <w:rPr>
          <w:position w:val="-10"/>
        </w:rPr>
        <w:pict w14:anchorId="3DD0507C">
          <v:shape id="_x0000_i3210" type="#_x0000_t75" style="width:111.35pt;height:19.25pt">
            <v:imagedata r:id="rId961" o:title=""/>
          </v:shape>
        </w:pict>
      </w:r>
      <w:r>
        <w:t xml:space="preserve"> bits provide the resource allocation</w:t>
      </w:r>
    </w:p>
    <w:p w14:paraId="45354C53" w14:textId="77777777" w:rsidR="009F7A98" w:rsidRDefault="009F7A98">
      <w:pPr>
        <w:pStyle w:val="B1"/>
      </w:pPr>
      <w:r>
        <w:t xml:space="preserve">where the value of P depends on the number of DL resource blocks as indicated in </w:t>
      </w:r>
      <w:r w:rsidR="00DF4FBD">
        <w:t>clause</w:t>
      </w:r>
      <w:r>
        <w:t xml:space="preserve"> 7.1.6.1 of [3]</w:t>
      </w:r>
    </w:p>
    <w:p w14:paraId="28BDE1F2" w14:textId="77777777" w:rsidR="009F7A98" w:rsidRDefault="009F7A98">
      <w:pPr>
        <w:pStyle w:val="B1"/>
      </w:pPr>
      <w:r>
        <w:t xml:space="preserve">- TPC command for PUCCH – 2 bits as defined in </w:t>
      </w:r>
      <w:r w:rsidR="00DF4FBD">
        <w:t>clause</w:t>
      </w:r>
      <w:r>
        <w:t xml:space="preserve"> 5.1.2.1 of [3]</w:t>
      </w:r>
    </w:p>
    <w:p w14:paraId="1791D9EF"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51625135" w14:textId="3F4FD746"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2751F8">
        <w:rPr>
          <w:rFonts w:hint="eastAsia"/>
          <w:i/>
          <w:lang w:eastAsia="zh-CN"/>
        </w:rPr>
        <w:t>tdm-PatternConfig/tdm-PatternConfigNE-DC</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2751F8">
        <w:rPr>
          <w:rFonts w:hint="eastAsia"/>
          <w:i/>
          <w:lang w:eastAsia="zh-CN"/>
        </w:rPr>
        <w:t>tdm-PatternConfig/tdm-PatternConfigNE-DC</w:t>
      </w:r>
      <w:r w:rsidR="00964662">
        <w:rPr>
          <w:rFonts w:hint="eastAsia"/>
          <w:lang w:eastAsia="zh-CN"/>
        </w:rPr>
        <w:t xml:space="preserve"> configured</w:t>
      </w:r>
      <w:r>
        <w:t>)</w:t>
      </w:r>
    </w:p>
    <w:p w14:paraId="43D23E9D" w14:textId="77777777" w:rsidR="009F7A98" w:rsidRDefault="009F7A98">
      <w:pPr>
        <w:pStyle w:val="B1"/>
      </w:pPr>
      <w:r>
        <w:t>- Transport block to codeword swap flag – 1 bit</w:t>
      </w:r>
    </w:p>
    <w:p w14:paraId="73B8D723" w14:textId="77777777" w:rsidR="009F7A98" w:rsidRDefault="009F7A98" w:rsidP="00D3120D">
      <w:pPr>
        <w:pStyle w:val="B1"/>
      </w:pPr>
      <w:r>
        <w:t xml:space="preserve">In addition, for transport block 1: </w:t>
      </w:r>
    </w:p>
    <w:p w14:paraId="15224C35"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5FD255B5" w14:textId="77777777" w:rsidR="00D3120D" w:rsidRDefault="00D3120D" w:rsidP="00D3120D">
      <w:pPr>
        <w:pStyle w:val="B1"/>
        <w:ind w:firstLine="0"/>
      </w:pPr>
      <w:r>
        <w:t>- New data indicator – 1 bit</w:t>
      </w:r>
    </w:p>
    <w:p w14:paraId="232EF365" w14:textId="77777777" w:rsidR="00D3120D" w:rsidRDefault="00D3120D" w:rsidP="00D3120D">
      <w:pPr>
        <w:pStyle w:val="B1"/>
        <w:ind w:firstLine="0"/>
      </w:pPr>
      <w:r>
        <w:t>- Redundancy version – 2 bits</w:t>
      </w:r>
    </w:p>
    <w:p w14:paraId="5B3C4015" w14:textId="77777777" w:rsidR="009F7A98" w:rsidRDefault="009F7A98" w:rsidP="00D3120D">
      <w:pPr>
        <w:pStyle w:val="B1"/>
      </w:pPr>
      <w:r>
        <w:t>In addition, for transport block 2:</w:t>
      </w:r>
    </w:p>
    <w:p w14:paraId="31735007"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2FD1F3B0" w14:textId="77777777" w:rsidR="00D3120D" w:rsidRDefault="00D3120D" w:rsidP="00D3120D">
      <w:pPr>
        <w:pStyle w:val="B1"/>
        <w:ind w:firstLine="0"/>
      </w:pPr>
      <w:r>
        <w:t>- New data indicator – 1 bit</w:t>
      </w:r>
    </w:p>
    <w:p w14:paraId="247E63EE" w14:textId="77777777" w:rsidR="00D3120D" w:rsidRDefault="00D3120D" w:rsidP="00D3120D">
      <w:pPr>
        <w:pStyle w:val="B1"/>
        <w:ind w:firstLine="0"/>
      </w:pPr>
      <w:r>
        <w:t>- Redundancy version – 2 bits</w:t>
      </w:r>
    </w:p>
    <w:p w14:paraId="1FCC75C2" w14:textId="77777777" w:rsidR="009F7A98" w:rsidRDefault="00D3120D" w:rsidP="00D3120D">
      <w:pPr>
        <w:pStyle w:val="B1"/>
      </w:pPr>
      <w:r>
        <w:t xml:space="preserve">- </w:t>
      </w:r>
      <w:r w:rsidR="009F7A98">
        <w:t>Precoding information – number of bits as specified in Table 5.3.3.1.5A-1</w:t>
      </w:r>
    </w:p>
    <w:p w14:paraId="01CE5438"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381996C"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7DE79D19" w14:textId="77777777" w:rsidR="009F7A98" w:rsidRDefault="009F7A98">
      <w:r>
        <w:t>If both transport blocks are enabled, the transport block to codeword mapping is specified according to Table 5.3.3.1.5</w:t>
      </w:r>
      <w:r>
        <w:noBreakHyphen/>
        <w:t>1.</w:t>
      </w:r>
    </w:p>
    <w:p w14:paraId="3982C942"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696FC882"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006C13C6"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4D3F3FA9"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0E7A2119"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7ADA33BD" w14:textId="77777777">
        <w:trPr>
          <w:trHeight w:val="357"/>
          <w:jc w:val="center"/>
        </w:trPr>
        <w:tc>
          <w:tcPr>
            <w:tcW w:w="4219" w:type="dxa"/>
            <w:vAlign w:val="center"/>
          </w:tcPr>
          <w:p w14:paraId="7E546DD5" w14:textId="77777777" w:rsidR="009F7A98" w:rsidRDefault="009F7A98" w:rsidP="00FA7F4E">
            <w:pPr>
              <w:pStyle w:val="TAH"/>
            </w:pPr>
            <w:r>
              <w:t>Number of antenna ports at eNodeB</w:t>
            </w:r>
          </w:p>
        </w:tc>
        <w:tc>
          <w:tcPr>
            <w:tcW w:w="4219" w:type="dxa"/>
            <w:vAlign w:val="center"/>
          </w:tcPr>
          <w:p w14:paraId="08067599" w14:textId="77777777" w:rsidR="009F7A98" w:rsidRDefault="009F7A98" w:rsidP="00FA7F4E">
            <w:pPr>
              <w:pStyle w:val="TAH"/>
            </w:pPr>
            <w:r>
              <w:t>Number of bits for precoding information</w:t>
            </w:r>
          </w:p>
        </w:tc>
      </w:tr>
      <w:tr w:rsidR="009F7A98" w14:paraId="77C84D7C" w14:textId="77777777">
        <w:trPr>
          <w:jc w:val="center"/>
        </w:trPr>
        <w:tc>
          <w:tcPr>
            <w:tcW w:w="4219" w:type="dxa"/>
          </w:tcPr>
          <w:p w14:paraId="1FFFCC9A" w14:textId="77777777" w:rsidR="009F7A98" w:rsidRDefault="009F7A98">
            <w:pPr>
              <w:pStyle w:val="TAC"/>
            </w:pPr>
            <w:r>
              <w:t>2</w:t>
            </w:r>
          </w:p>
        </w:tc>
        <w:tc>
          <w:tcPr>
            <w:tcW w:w="4219" w:type="dxa"/>
          </w:tcPr>
          <w:p w14:paraId="3358FC00" w14:textId="77777777" w:rsidR="009F7A98" w:rsidRDefault="009F7A98">
            <w:pPr>
              <w:pStyle w:val="TAC"/>
            </w:pPr>
            <w:r>
              <w:t>0</w:t>
            </w:r>
          </w:p>
        </w:tc>
      </w:tr>
      <w:tr w:rsidR="009F7A98" w14:paraId="10FD3EC6" w14:textId="77777777">
        <w:trPr>
          <w:jc w:val="center"/>
        </w:trPr>
        <w:tc>
          <w:tcPr>
            <w:tcW w:w="4219" w:type="dxa"/>
          </w:tcPr>
          <w:p w14:paraId="5A5184CF" w14:textId="77777777" w:rsidR="009F7A98" w:rsidRDefault="009F7A98">
            <w:pPr>
              <w:pStyle w:val="TAC"/>
            </w:pPr>
            <w:r>
              <w:t>4</w:t>
            </w:r>
          </w:p>
        </w:tc>
        <w:tc>
          <w:tcPr>
            <w:tcW w:w="4219" w:type="dxa"/>
          </w:tcPr>
          <w:p w14:paraId="0460CF4C" w14:textId="77777777" w:rsidR="009F7A98" w:rsidRDefault="009F7A98">
            <w:pPr>
              <w:pStyle w:val="TAC"/>
            </w:pPr>
            <w:r>
              <w:t>2</w:t>
            </w:r>
          </w:p>
        </w:tc>
      </w:tr>
    </w:tbl>
    <w:p w14:paraId="5E5DF331" w14:textId="77777777" w:rsidR="009F7A98" w:rsidRDefault="009F7A98"/>
    <w:p w14:paraId="554780A8"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C94F5A1" w14:textId="77777777">
        <w:trPr>
          <w:trHeight w:val="460"/>
          <w:jc w:val="center"/>
        </w:trPr>
        <w:tc>
          <w:tcPr>
            <w:tcW w:w="3621" w:type="dxa"/>
            <w:gridSpan w:val="2"/>
          </w:tcPr>
          <w:p w14:paraId="331F8F6A" w14:textId="77777777" w:rsidR="009F7A98" w:rsidRDefault="009F7A98" w:rsidP="00FA7F4E">
            <w:pPr>
              <w:pStyle w:val="TAH"/>
            </w:pPr>
            <w:r>
              <w:t xml:space="preserve">One codeword: </w:t>
            </w:r>
          </w:p>
          <w:p w14:paraId="5CCD9BF0" w14:textId="77777777" w:rsidR="009F7A98" w:rsidRDefault="009F7A98" w:rsidP="00FA7F4E">
            <w:pPr>
              <w:pStyle w:val="TAH"/>
            </w:pPr>
            <w:r>
              <w:t xml:space="preserve">Codeword 0 enabled, </w:t>
            </w:r>
          </w:p>
          <w:p w14:paraId="56E43C80" w14:textId="77777777" w:rsidR="009F7A98" w:rsidRDefault="009F7A98" w:rsidP="00FA7F4E">
            <w:pPr>
              <w:pStyle w:val="TAH"/>
              <w:rPr>
                <w:sz w:val="20"/>
              </w:rPr>
            </w:pPr>
            <w:r>
              <w:rPr>
                <w:sz w:val="20"/>
              </w:rPr>
              <w:t>Codeword 1 disabled</w:t>
            </w:r>
          </w:p>
        </w:tc>
        <w:tc>
          <w:tcPr>
            <w:tcW w:w="3037" w:type="dxa"/>
            <w:gridSpan w:val="2"/>
          </w:tcPr>
          <w:p w14:paraId="0CF1CD13" w14:textId="77777777" w:rsidR="009F7A98" w:rsidRDefault="009F7A98" w:rsidP="00FA7F4E">
            <w:pPr>
              <w:pStyle w:val="TAH"/>
            </w:pPr>
            <w:r>
              <w:t xml:space="preserve">Two codewords: </w:t>
            </w:r>
          </w:p>
          <w:p w14:paraId="33550BD3" w14:textId="77777777" w:rsidR="009F7A98" w:rsidRDefault="009F7A98" w:rsidP="00FA7F4E">
            <w:pPr>
              <w:pStyle w:val="TAH"/>
            </w:pPr>
            <w:r>
              <w:t xml:space="preserve">Codeword 0 enabled, </w:t>
            </w:r>
          </w:p>
          <w:p w14:paraId="60B360C9" w14:textId="77777777" w:rsidR="009F7A98" w:rsidRDefault="009F7A98" w:rsidP="00FA7F4E">
            <w:pPr>
              <w:pStyle w:val="TAH"/>
              <w:rPr>
                <w:sz w:val="20"/>
              </w:rPr>
            </w:pPr>
            <w:r>
              <w:rPr>
                <w:sz w:val="20"/>
              </w:rPr>
              <w:t>Codeword 1 enabled</w:t>
            </w:r>
          </w:p>
        </w:tc>
      </w:tr>
      <w:tr w:rsidR="009F7A98" w14:paraId="3D56A4D3" w14:textId="77777777">
        <w:trPr>
          <w:jc w:val="center"/>
        </w:trPr>
        <w:tc>
          <w:tcPr>
            <w:tcW w:w="1409" w:type="dxa"/>
          </w:tcPr>
          <w:p w14:paraId="59A00FEE" w14:textId="77777777" w:rsidR="009F7A98" w:rsidRDefault="009F7A98">
            <w:pPr>
              <w:pStyle w:val="TAC"/>
              <w:rPr>
                <w:b/>
              </w:rPr>
            </w:pPr>
            <w:r>
              <w:rPr>
                <w:b/>
              </w:rPr>
              <w:t>Bit field mapped to index</w:t>
            </w:r>
          </w:p>
        </w:tc>
        <w:tc>
          <w:tcPr>
            <w:tcW w:w="2212" w:type="dxa"/>
            <w:vAlign w:val="center"/>
          </w:tcPr>
          <w:p w14:paraId="6C90139F" w14:textId="77777777" w:rsidR="009F7A98" w:rsidRDefault="009F7A98">
            <w:pPr>
              <w:pStyle w:val="TAC"/>
              <w:rPr>
                <w:b/>
              </w:rPr>
            </w:pPr>
            <w:r>
              <w:rPr>
                <w:b/>
              </w:rPr>
              <w:t>Message</w:t>
            </w:r>
          </w:p>
        </w:tc>
        <w:tc>
          <w:tcPr>
            <w:tcW w:w="907" w:type="dxa"/>
            <w:vAlign w:val="center"/>
          </w:tcPr>
          <w:p w14:paraId="6E4DA5C2" w14:textId="77777777" w:rsidR="009F7A98" w:rsidRDefault="009F7A98">
            <w:pPr>
              <w:pStyle w:val="TAC"/>
            </w:pPr>
            <w:r>
              <w:rPr>
                <w:b/>
              </w:rPr>
              <w:t>Bit field mapped to index</w:t>
            </w:r>
          </w:p>
        </w:tc>
        <w:tc>
          <w:tcPr>
            <w:tcW w:w="2130" w:type="dxa"/>
            <w:vAlign w:val="center"/>
          </w:tcPr>
          <w:p w14:paraId="33DCEC01" w14:textId="77777777" w:rsidR="009F7A98" w:rsidRDefault="009F7A98">
            <w:pPr>
              <w:pStyle w:val="TAC"/>
            </w:pPr>
            <w:r>
              <w:rPr>
                <w:b/>
              </w:rPr>
              <w:t>Message</w:t>
            </w:r>
          </w:p>
        </w:tc>
      </w:tr>
      <w:tr w:rsidR="009F7A98" w14:paraId="3B94D656" w14:textId="77777777">
        <w:trPr>
          <w:jc w:val="center"/>
        </w:trPr>
        <w:tc>
          <w:tcPr>
            <w:tcW w:w="1409" w:type="dxa"/>
          </w:tcPr>
          <w:p w14:paraId="3FFE10EA" w14:textId="77777777" w:rsidR="009F7A98" w:rsidRDefault="009F7A98">
            <w:pPr>
              <w:pStyle w:val="TAC"/>
            </w:pPr>
            <w:r>
              <w:t>0</w:t>
            </w:r>
          </w:p>
        </w:tc>
        <w:tc>
          <w:tcPr>
            <w:tcW w:w="2212" w:type="dxa"/>
          </w:tcPr>
          <w:p w14:paraId="10DBA7D1" w14:textId="77777777" w:rsidR="009F7A98" w:rsidRDefault="009F7A98">
            <w:pPr>
              <w:pStyle w:val="TAC"/>
            </w:pPr>
            <w:r>
              <w:t>4 layers: Transmit diversity</w:t>
            </w:r>
          </w:p>
        </w:tc>
        <w:tc>
          <w:tcPr>
            <w:tcW w:w="907" w:type="dxa"/>
          </w:tcPr>
          <w:p w14:paraId="55C1C95A" w14:textId="77777777" w:rsidR="009F7A98" w:rsidRDefault="009F7A98">
            <w:pPr>
              <w:pStyle w:val="TAC"/>
            </w:pPr>
            <w:r>
              <w:t>0</w:t>
            </w:r>
          </w:p>
        </w:tc>
        <w:tc>
          <w:tcPr>
            <w:tcW w:w="2130" w:type="dxa"/>
          </w:tcPr>
          <w:p w14:paraId="06566607" w14:textId="77777777" w:rsidR="009F7A98" w:rsidRDefault="009F7A98">
            <w:pPr>
              <w:pStyle w:val="TAC"/>
            </w:pPr>
            <w:r>
              <w:t>2 layers: precoder cycling with large delay CDD</w:t>
            </w:r>
          </w:p>
        </w:tc>
      </w:tr>
      <w:tr w:rsidR="009F7A98" w14:paraId="7E275E3F" w14:textId="77777777">
        <w:trPr>
          <w:jc w:val="center"/>
        </w:trPr>
        <w:tc>
          <w:tcPr>
            <w:tcW w:w="1409" w:type="dxa"/>
          </w:tcPr>
          <w:p w14:paraId="57EF7922" w14:textId="77777777" w:rsidR="009F7A98" w:rsidRDefault="009F7A98">
            <w:pPr>
              <w:pStyle w:val="TAC"/>
            </w:pPr>
            <w:r>
              <w:t>1</w:t>
            </w:r>
          </w:p>
        </w:tc>
        <w:tc>
          <w:tcPr>
            <w:tcW w:w="2212" w:type="dxa"/>
          </w:tcPr>
          <w:p w14:paraId="1906E9AA" w14:textId="77777777" w:rsidR="009F7A98" w:rsidRDefault="009F7A98">
            <w:pPr>
              <w:pStyle w:val="TAC"/>
            </w:pPr>
            <w:r>
              <w:t>2 layers: precoder cycling with large delay CDD</w:t>
            </w:r>
          </w:p>
        </w:tc>
        <w:tc>
          <w:tcPr>
            <w:tcW w:w="907" w:type="dxa"/>
          </w:tcPr>
          <w:p w14:paraId="393EF035" w14:textId="77777777" w:rsidR="009F7A98" w:rsidRDefault="009F7A98">
            <w:pPr>
              <w:pStyle w:val="TAC"/>
            </w:pPr>
            <w:r>
              <w:t>1</w:t>
            </w:r>
          </w:p>
        </w:tc>
        <w:tc>
          <w:tcPr>
            <w:tcW w:w="2130" w:type="dxa"/>
          </w:tcPr>
          <w:p w14:paraId="3E91E5BD" w14:textId="77777777" w:rsidR="009F7A98" w:rsidRDefault="009F7A98">
            <w:pPr>
              <w:pStyle w:val="TAC"/>
            </w:pPr>
            <w:r>
              <w:t>3 layers: precoder cycling with large delay CDD</w:t>
            </w:r>
          </w:p>
        </w:tc>
      </w:tr>
      <w:tr w:rsidR="009F7A98" w14:paraId="71762191" w14:textId="77777777">
        <w:trPr>
          <w:jc w:val="center"/>
        </w:trPr>
        <w:tc>
          <w:tcPr>
            <w:tcW w:w="1409" w:type="dxa"/>
          </w:tcPr>
          <w:p w14:paraId="475787E1" w14:textId="77777777" w:rsidR="009F7A98" w:rsidRDefault="009F7A98">
            <w:pPr>
              <w:pStyle w:val="TAC"/>
            </w:pPr>
            <w:r>
              <w:t>2</w:t>
            </w:r>
          </w:p>
        </w:tc>
        <w:tc>
          <w:tcPr>
            <w:tcW w:w="2212" w:type="dxa"/>
          </w:tcPr>
          <w:p w14:paraId="04049949" w14:textId="77777777" w:rsidR="009F7A98" w:rsidRDefault="009F7A98">
            <w:pPr>
              <w:pStyle w:val="TAC"/>
            </w:pPr>
            <w:r>
              <w:t>reserved</w:t>
            </w:r>
          </w:p>
        </w:tc>
        <w:tc>
          <w:tcPr>
            <w:tcW w:w="907" w:type="dxa"/>
          </w:tcPr>
          <w:p w14:paraId="3F793121" w14:textId="77777777" w:rsidR="009F7A98" w:rsidRDefault="009F7A98">
            <w:pPr>
              <w:pStyle w:val="TAC"/>
            </w:pPr>
            <w:r>
              <w:t>2</w:t>
            </w:r>
          </w:p>
        </w:tc>
        <w:tc>
          <w:tcPr>
            <w:tcW w:w="2130" w:type="dxa"/>
          </w:tcPr>
          <w:p w14:paraId="275E8DE4" w14:textId="77777777" w:rsidR="009F7A98" w:rsidRDefault="009F7A98">
            <w:pPr>
              <w:pStyle w:val="TAC"/>
            </w:pPr>
            <w:r>
              <w:t>4 layers: precoder cycling with large delay CDD</w:t>
            </w:r>
          </w:p>
        </w:tc>
      </w:tr>
      <w:tr w:rsidR="009F7A98" w14:paraId="07D6EEAE" w14:textId="77777777">
        <w:trPr>
          <w:jc w:val="center"/>
        </w:trPr>
        <w:tc>
          <w:tcPr>
            <w:tcW w:w="1409" w:type="dxa"/>
          </w:tcPr>
          <w:p w14:paraId="5BF2AB4A" w14:textId="77777777" w:rsidR="009F7A98" w:rsidRDefault="009F7A98">
            <w:pPr>
              <w:pStyle w:val="TAC"/>
            </w:pPr>
            <w:r>
              <w:t>3</w:t>
            </w:r>
          </w:p>
        </w:tc>
        <w:tc>
          <w:tcPr>
            <w:tcW w:w="2212" w:type="dxa"/>
          </w:tcPr>
          <w:p w14:paraId="07A21A37" w14:textId="77777777" w:rsidR="009F7A98" w:rsidRDefault="009F7A98">
            <w:pPr>
              <w:pStyle w:val="TAC"/>
            </w:pPr>
            <w:r>
              <w:t>reserved</w:t>
            </w:r>
          </w:p>
        </w:tc>
        <w:tc>
          <w:tcPr>
            <w:tcW w:w="907" w:type="dxa"/>
          </w:tcPr>
          <w:p w14:paraId="70D46BC5" w14:textId="77777777" w:rsidR="009F7A98" w:rsidRDefault="009F7A98">
            <w:pPr>
              <w:pStyle w:val="TAC"/>
            </w:pPr>
            <w:r>
              <w:t>3</w:t>
            </w:r>
          </w:p>
        </w:tc>
        <w:tc>
          <w:tcPr>
            <w:tcW w:w="2130" w:type="dxa"/>
          </w:tcPr>
          <w:p w14:paraId="203762D3" w14:textId="77777777" w:rsidR="009F7A98" w:rsidRDefault="009F7A98">
            <w:pPr>
              <w:pStyle w:val="TAC"/>
            </w:pPr>
            <w:r>
              <w:t>reserved</w:t>
            </w:r>
          </w:p>
        </w:tc>
      </w:tr>
    </w:tbl>
    <w:p w14:paraId="5B8F3B43" w14:textId="77777777" w:rsidR="009F7A98" w:rsidRDefault="009F7A98"/>
    <w:p w14:paraId="20E16012" w14:textId="77777777" w:rsidR="009F7A98" w:rsidRDefault="009F7A98">
      <w:pPr>
        <w:pStyle w:val="Heading5"/>
        <w:ind w:left="0" w:firstLine="0"/>
      </w:pPr>
      <w:bookmarkStart w:id="513" w:name="_Toc10818782"/>
      <w:bookmarkStart w:id="514" w:name="_Toc20409192"/>
      <w:bookmarkStart w:id="515" w:name="_Toc74564352"/>
      <w:r>
        <w:t>5.3.3.1.5B</w:t>
      </w:r>
      <w:r>
        <w:tab/>
        <w:t>Format 2B</w:t>
      </w:r>
      <w:bookmarkEnd w:id="513"/>
      <w:bookmarkEnd w:id="514"/>
      <w:bookmarkEnd w:id="515"/>
    </w:p>
    <w:p w14:paraId="012F4725" w14:textId="77777777" w:rsidR="009F7A98" w:rsidRDefault="009F7A98">
      <w:r>
        <w:t>The following information is transmitted by means of the DCI format 2B:</w:t>
      </w:r>
    </w:p>
    <w:p w14:paraId="0DC8F730" w14:textId="77777777" w:rsidR="00385ACB" w:rsidRDefault="00385ACB" w:rsidP="00385ACB">
      <w:pPr>
        <w:pStyle w:val="B1"/>
      </w:pPr>
      <w:r>
        <w:t>- Carrier indicator – 0 or 3 bits. The field is present according to the definitions in [3].</w:t>
      </w:r>
    </w:p>
    <w:p w14:paraId="71BFAE5F" w14:textId="77777777" w:rsidR="009F7A98" w:rsidRDefault="009F7A98">
      <w:pPr>
        <w:pStyle w:val="B1"/>
      </w:pPr>
      <w:r>
        <w:t xml:space="preserve">- Resource allocation header (resource allocation type 0 / type 1) – 1 bit as defined in </w:t>
      </w:r>
      <w:r w:rsidR="00DF4FBD">
        <w:t>clause</w:t>
      </w:r>
      <w:r>
        <w:t xml:space="preserve"> 7.1.6 of [3]</w:t>
      </w:r>
    </w:p>
    <w:p w14:paraId="6191783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24BDEEC3" w14:textId="77777777" w:rsidR="009F7A98" w:rsidRDefault="009F7A98">
      <w:pPr>
        <w:pStyle w:val="B1"/>
      </w:pPr>
      <w:r>
        <w:t>- Resource block assignment:</w:t>
      </w:r>
    </w:p>
    <w:p w14:paraId="257D7054" w14:textId="77777777" w:rsidR="009F7A98" w:rsidRDefault="009F7A98">
      <w:pPr>
        <w:pStyle w:val="B1"/>
        <w:ind w:firstLine="0"/>
      </w:pPr>
      <w:r>
        <w:t xml:space="preserve">- For resource allocation type 0 as defined in </w:t>
      </w:r>
      <w:r w:rsidR="00DF4FBD">
        <w:t>clause</w:t>
      </w:r>
      <w:r>
        <w:t xml:space="preserve"> 7.1.6.1 of [3] </w:t>
      </w:r>
    </w:p>
    <w:p w14:paraId="584B16EA" w14:textId="77777777" w:rsidR="009F7A98" w:rsidRDefault="009F7A98">
      <w:pPr>
        <w:pStyle w:val="B1"/>
        <w:ind w:left="852" w:firstLine="1"/>
      </w:pPr>
      <w:r>
        <w:t xml:space="preserve">- </w:t>
      </w:r>
      <w:r w:rsidR="000429A3">
        <w:rPr>
          <w:position w:val="-10"/>
        </w:rPr>
        <w:pict w14:anchorId="7BAC8627">
          <v:shape id="_x0000_i3211" type="#_x0000_t75" style="width:46.9pt;height:19.25pt">
            <v:imagedata r:id="rId959" o:title=""/>
          </v:shape>
        </w:pict>
      </w:r>
      <w:r>
        <w:t xml:space="preserve">bits provide the resource allocation </w:t>
      </w:r>
    </w:p>
    <w:p w14:paraId="53BAE506" w14:textId="77777777" w:rsidR="009F7A98" w:rsidRDefault="009F7A98">
      <w:pPr>
        <w:pStyle w:val="B1"/>
        <w:ind w:firstLine="0"/>
      </w:pPr>
      <w:r>
        <w:t xml:space="preserve">- For resource allocation type 1 as defined in </w:t>
      </w:r>
      <w:r w:rsidR="00DF4FBD">
        <w:t>clause</w:t>
      </w:r>
      <w:r>
        <w:t xml:space="preserve"> 7.1.6.2 of [3] </w:t>
      </w:r>
    </w:p>
    <w:p w14:paraId="43F10519" w14:textId="77777777" w:rsidR="009F7A98" w:rsidRDefault="009F7A98">
      <w:pPr>
        <w:pStyle w:val="B1"/>
        <w:ind w:left="852" w:firstLine="0"/>
      </w:pPr>
      <w:r>
        <w:t xml:space="preserve">- </w:t>
      </w:r>
      <w:r w:rsidR="000429A3">
        <w:rPr>
          <w:position w:val="-10"/>
        </w:rPr>
        <w:pict w14:anchorId="24A36F98">
          <v:shape id="_x0000_i3212" type="#_x0000_t75" style="width:42.7pt;height:15.05pt">
            <v:imagedata r:id="rId960" o:title=""/>
          </v:shape>
        </w:pict>
      </w:r>
      <w:r>
        <w:t xml:space="preserve"> bits of this field are used as a header specific to this resource allocation type to indicate the selected resource blocks subset </w:t>
      </w:r>
    </w:p>
    <w:p w14:paraId="105D7BD5" w14:textId="77777777" w:rsidR="009F7A98" w:rsidRDefault="009F7A98">
      <w:pPr>
        <w:pStyle w:val="B1"/>
        <w:ind w:firstLine="284"/>
      </w:pPr>
      <w:r>
        <w:t>- 1 bit indicates a shift of the resource allocation span</w:t>
      </w:r>
    </w:p>
    <w:p w14:paraId="6D64557F" w14:textId="77777777" w:rsidR="009F7A98" w:rsidRDefault="009F7A98">
      <w:pPr>
        <w:pStyle w:val="B1"/>
        <w:ind w:firstLine="284"/>
      </w:pPr>
      <w:r>
        <w:lastRenderedPageBreak/>
        <w:t xml:space="preserve">- </w:t>
      </w:r>
      <w:r w:rsidR="000429A3">
        <w:rPr>
          <w:position w:val="-10"/>
        </w:rPr>
        <w:pict w14:anchorId="2CFCE393">
          <v:shape id="_x0000_i3213" type="#_x0000_t75" style="width:111.35pt;height:19.25pt">
            <v:imagedata r:id="rId961" o:title=""/>
          </v:shape>
        </w:pict>
      </w:r>
      <w:r>
        <w:t xml:space="preserve"> bits provide the resource allocation</w:t>
      </w:r>
    </w:p>
    <w:p w14:paraId="3D30CF0A" w14:textId="77777777" w:rsidR="009F7A98" w:rsidRDefault="009F7A98">
      <w:pPr>
        <w:pStyle w:val="B1"/>
      </w:pPr>
      <w:r>
        <w:t xml:space="preserve">where the value of P depends on the number of DL resource blocks as indicated in </w:t>
      </w:r>
      <w:r w:rsidR="00DF4FBD">
        <w:t>clause</w:t>
      </w:r>
      <w:r>
        <w:t xml:space="preserve"> [7.1.6.1] of [3]</w:t>
      </w:r>
    </w:p>
    <w:p w14:paraId="14838DAC" w14:textId="77777777" w:rsidR="009F7A98" w:rsidRDefault="009F7A98">
      <w:pPr>
        <w:pStyle w:val="B1"/>
      </w:pPr>
      <w:r>
        <w:t xml:space="preserve">- TPC command for PUCCH – 2 bits as defined in </w:t>
      </w:r>
      <w:r w:rsidR="00DF4FBD">
        <w:t>clause</w:t>
      </w:r>
      <w:r>
        <w:t xml:space="preserve"> 5.1.2.1 of [3]</w:t>
      </w:r>
    </w:p>
    <w:p w14:paraId="15DECD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1F80CB21" w14:textId="0D5B4B5C"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2751F8">
        <w:rPr>
          <w:rFonts w:hint="eastAsia"/>
          <w:i/>
          <w:lang w:eastAsia="zh-CN"/>
        </w:rPr>
        <w:t>tdm-PatternConfig/tdm-PatternConfigNE-DC</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2751F8">
        <w:rPr>
          <w:rFonts w:hint="eastAsia"/>
          <w:i/>
          <w:lang w:eastAsia="zh-CN"/>
        </w:rPr>
        <w:t>tdm-PatternConfig/tdm-PatternConfigNE-DC</w:t>
      </w:r>
      <w:r w:rsidR="00964662">
        <w:rPr>
          <w:rFonts w:hint="eastAsia"/>
          <w:lang w:eastAsia="zh-CN"/>
        </w:rPr>
        <w:t xml:space="preserve"> configured</w:t>
      </w:r>
      <w:r>
        <w:t>)</w:t>
      </w:r>
    </w:p>
    <w:p w14:paraId="2AFD8536" w14:textId="77777777"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14:paraId="5AEC2263"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2FF00B87" w14:textId="77777777" w:rsidR="00E02A41" w:rsidRDefault="00E02A41" w:rsidP="00E02A41">
      <w:pPr>
        <w:pStyle w:val="B1"/>
      </w:pPr>
      <w:r>
        <w:t xml:space="preserve">In addition, for transport block 1: </w:t>
      </w:r>
    </w:p>
    <w:p w14:paraId="26F7128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6F8ED919" w14:textId="77777777" w:rsidR="00E02A41" w:rsidRDefault="00E02A41" w:rsidP="00E02A41">
      <w:pPr>
        <w:pStyle w:val="B1"/>
        <w:ind w:firstLine="0"/>
      </w:pPr>
      <w:r>
        <w:t>- New data indicator – 1 bit</w:t>
      </w:r>
    </w:p>
    <w:p w14:paraId="562B9149" w14:textId="77777777" w:rsidR="00E02A41" w:rsidRDefault="00E02A41" w:rsidP="00E02A41">
      <w:pPr>
        <w:pStyle w:val="B1"/>
        <w:ind w:firstLine="0"/>
      </w:pPr>
      <w:r>
        <w:t>- Redundancy version – 2 bits</w:t>
      </w:r>
    </w:p>
    <w:p w14:paraId="60718B70" w14:textId="77777777" w:rsidR="00E02A41" w:rsidRDefault="00E02A41" w:rsidP="00E02A41">
      <w:pPr>
        <w:pStyle w:val="B1"/>
      </w:pPr>
      <w:r>
        <w:t>In addition, for transport block 2:</w:t>
      </w:r>
    </w:p>
    <w:p w14:paraId="7EFF336E"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1F650ACF" w14:textId="77777777" w:rsidR="00E02A41" w:rsidRDefault="00E02A41" w:rsidP="00E02A41">
      <w:pPr>
        <w:pStyle w:val="B1"/>
        <w:ind w:firstLine="0"/>
      </w:pPr>
      <w:r>
        <w:t>- New data indicator – 1 bit</w:t>
      </w:r>
    </w:p>
    <w:p w14:paraId="025C66D1" w14:textId="77777777" w:rsidR="00E02A41" w:rsidRDefault="00E02A41" w:rsidP="00E02A41">
      <w:pPr>
        <w:pStyle w:val="B1"/>
        <w:ind w:firstLine="0"/>
      </w:pPr>
      <w:r>
        <w:t>- Redundancy version – 2 bits</w:t>
      </w:r>
    </w:p>
    <w:p w14:paraId="2DE11B92"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2FEB79FF"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7B400D4"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4F90B302"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7D304670"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400B3A69"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09CCB493"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59320596" w14:textId="77777777">
        <w:trPr>
          <w:jc w:val="center"/>
        </w:trPr>
        <w:tc>
          <w:tcPr>
            <w:tcW w:w="0" w:type="auto"/>
            <w:vAlign w:val="center"/>
          </w:tcPr>
          <w:p w14:paraId="0D382A7F" w14:textId="77777777" w:rsidR="009F7A98" w:rsidRDefault="009F7A98">
            <w:pPr>
              <w:pStyle w:val="TAH"/>
            </w:pPr>
            <w:r>
              <w:t>New data indicator of the disabled transport block</w:t>
            </w:r>
          </w:p>
        </w:tc>
        <w:tc>
          <w:tcPr>
            <w:tcW w:w="0" w:type="auto"/>
            <w:vAlign w:val="center"/>
          </w:tcPr>
          <w:p w14:paraId="3EC2FB5D" w14:textId="77777777" w:rsidR="009F7A98" w:rsidRDefault="009F7A98">
            <w:pPr>
              <w:pStyle w:val="TAH"/>
            </w:pPr>
            <w:r>
              <w:t xml:space="preserve">Antenna port </w:t>
            </w:r>
          </w:p>
        </w:tc>
      </w:tr>
      <w:tr w:rsidR="009F7A98" w14:paraId="44D649F4" w14:textId="77777777">
        <w:trPr>
          <w:jc w:val="center"/>
        </w:trPr>
        <w:tc>
          <w:tcPr>
            <w:tcW w:w="0" w:type="auto"/>
            <w:vAlign w:val="center"/>
          </w:tcPr>
          <w:p w14:paraId="6F0D2D6C"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67947195"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5A74CB12" w14:textId="77777777">
        <w:trPr>
          <w:jc w:val="center"/>
        </w:trPr>
        <w:tc>
          <w:tcPr>
            <w:tcW w:w="0" w:type="auto"/>
            <w:vAlign w:val="center"/>
          </w:tcPr>
          <w:p w14:paraId="6BDFF3E6"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099CABBB"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4D9F5CD6" w14:textId="77777777" w:rsidR="009F7A98" w:rsidRDefault="009F7A98"/>
    <w:p w14:paraId="75B95BC6"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6302B98F" w14:textId="77777777" w:rsidR="00385ACB" w:rsidRDefault="00385ACB" w:rsidP="00385ACB">
      <w:pPr>
        <w:pStyle w:val="Heading5"/>
      </w:pPr>
      <w:bookmarkStart w:id="516" w:name="_Toc10818783"/>
      <w:bookmarkStart w:id="517" w:name="_Toc20409193"/>
      <w:bookmarkStart w:id="518" w:name="_Toc74564353"/>
      <w:r>
        <w:t>5.3.3.1.5C</w:t>
      </w:r>
      <w:r>
        <w:tab/>
        <w:t>Format 2C</w:t>
      </w:r>
      <w:bookmarkEnd w:id="516"/>
      <w:bookmarkEnd w:id="517"/>
      <w:bookmarkEnd w:id="518"/>
    </w:p>
    <w:p w14:paraId="7A957BE3" w14:textId="77777777" w:rsidR="00385ACB" w:rsidRDefault="00385ACB" w:rsidP="00385ACB">
      <w:r>
        <w:t>The following information is transmitted by means of the DCI format 2C:</w:t>
      </w:r>
    </w:p>
    <w:p w14:paraId="53BEA49B" w14:textId="77777777" w:rsidR="00385ACB" w:rsidRDefault="00385ACB" w:rsidP="00385ACB">
      <w:pPr>
        <w:pStyle w:val="B1"/>
      </w:pPr>
      <w:r>
        <w:t>- Carrier indicator – 0 or 3 bits. The field is present according to the definitions in [3].</w:t>
      </w:r>
    </w:p>
    <w:p w14:paraId="53BDB2F0" w14:textId="77777777" w:rsidR="00385ACB" w:rsidRDefault="00385ACB" w:rsidP="00385ACB">
      <w:pPr>
        <w:pStyle w:val="B1"/>
      </w:pPr>
      <w:r>
        <w:t xml:space="preserve">- Resource allocation header (resource allocation type 0 / type 1) – 1 bit as defined in </w:t>
      </w:r>
      <w:r w:rsidR="00DF4FBD">
        <w:t>clause</w:t>
      </w:r>
      <w:r>
        <w:t xml:space="preserve"> 7.1.6 of [3]</w:t>
      </w:r>
    </w:p>
    <w:p w14:paraId="2F8678DB"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54D730F7" w14:textId="77777777" w:rsidR="00385ACB" w:rsidRDefault="00385ACB" w:rsidP="00385ACB">
      <w:pPr>
        <w:pStyle w:val="B1"/>
      </w:pPr>
      <w:r>
        <w:t>- Resource block assignment:</w:t>
      </w:r>
    </w:p>
    <w:p w14:paraId="5E7E518A" w14:textId="77777777" w:rsidR="00385ACB" w:rsidRDefault="00385ACB" w:rsidP="00385ACB">
      <w:pPr>
        <w:pStyle w:val="B1"/>
        <w:ind w:firstLine="0"/>
      </w:pPr>
      <w:r>
        <w:t xml:space="preserve">- For resource allocation type 0 as defined in </w:t>
      </w:r>
      <w:r w:rsidR="00DF4FBD">
        <w:t>clause</w:t>
      </w:r>
      <w:r>
        <w:t xml:space="preserve"> 7.1.6.1 of [3] </w:t>
      </w:r>
    </w:p>
    <w:p w14:paraId="2F0B04DC" w14:textId="77777777" w:rsidR="00385ACB" w:rsidRDefault="00385ACB" w:rsidP="00385ACB">
      <w:pPr>
        <w:pStyle w:val="B1"/>
        <w:ind w:left="852" w:firstLine="1"/>
      </w:pPr>
      <w:r>
        <w:t xml:space="preserve">- </w:t>
      </w:r>
      <w:r w:rsidR="000429A3">
        <w:rPr>
          <w:position w:val="-10"/>
        </w:rPr>
        <w:pict w14:anchorId="7CB35192">
          <v:shape id="_x0000_i3214" type="#_x0000_t75" style="width:46.9pt;height:19.25pt">
            <v:imagedata r:id="rId959" o:title=""/>
          </v:shape>
        </w:pict>
      </w:r>
      <w:r>
        <w:t xml:space="preserve">bits provide the resource allocation </w:t>
      </w:r>
    </w:p>
    <w:p w14:paraId="54C62AB6" w14:textId="77777777" w:rsidR="00385ACB" w:rsidRDefault="00385ACB" w:rsidP="00385ACB">
      <w:pPr>
        <w:pStyle w:val="B1"/>
        <w:ind w:firstLine="0"/>
      </w:pPr>
      <w:r>
        <w:t xml:space="preserve">- For resource allocation type 1 as defined in </w:t>
      </w:r>
      <w:r w:rsidR="00DF4FBD">
        <w:t>clause</w:t>
      </w:r>
      <w:r>
        <w:t xml:space="preserve"> 7.1.6.2 of [3] </w:t>
      </w:r>
    </w:p>
    <w:p w14:paraId="51616A33" w14:textId="77777777" w:rsidR="00385ACB" w:rsidRDefault="00385ACB" w:rsidP="00385ACB">
      <w:pPr>
        <w:pStyle w:val="B1"/>
        <w:ind w:left="852" w:firstLine="0"/>
      </w:pPr>
      <w:r>
        <w:t xml:space="preserve">- </w:t>
      </w:r>
      <w:r w:rsidR="000429A3">
        <w:rPr>
          <w:position w:val="-10"/>
        </w:rPr>
        <w:pict w14:anchorId="064D3FB6">
          <v:shape id="_x0000_i3215" type="#_x0000_t75" style="width:42.7pt;height:15.05pt">
            <v:imagedata r:id="rId960" o:title=""/>
          </v:shape>
        </w:pict>
      </w:r>
      <w:r>
        <w:t xml:space="preserve"> bits of this field are used as a header specific to this resource allocation type to indicate the selected resource blocks subset </w:t>
      </w:r>
    </w:p>
    <w:p w14:paraId="2133F774" w14:textId="77777777" w:rsidR="00385ACB" w:rsidRDefault="00385ACB" w:rsidP="00385ACB">
      <w:pPr>
        <w:pStyle w:val="B1"/>
        <w:ind w:firstLine="284"/>
      </w:pPr>
      <w:r>
        <w:t>- 1 bit indicates a shift of the resource allocation span</w:t>
      </w:r>
    </w:p>
    <w:p w14:paraId="61A8D735" w14:textId="77777777" w:rsidR="00385ACB" w:rsidRDefault="00385ACB" w:rsidP="00385ACB">
      <w:pPr>
        <w:pStyle w:val="B1"/>
        <w:ind w:firstLine="284"/>
      </w:pPr>
      <w:r>
        <w:t xml:space="preserve">- </w:t>
      </w:r>
      <w:r w:rsidR="000429A3">
        <w:rPr>
          <w:position w:val="-10"/>
        </w:rPr>
        <w:pict w14:anchorId="5C91CB5C">
          <v:shape id="_x0000_i3216" type="#_x0000_t75" style="width:111.35pt;height:19.25pt">
            <v:imagedata r:id="rId961" o:title=""/>
          </v:shape>
        </w:pict>
      </w:r>
      <w:r>
        <w:t xml:space="preserve"> bits provide the resource allocation</w:t>
      </w:r>
    </w:p>
    <w:p w14:paraId="255503B1"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14:paraId="497B654E" w14:textId="77777777" w:rsidR="00385ACB" w:rsidRDefault="00385ACB" w:rsidP="00385ACB">
      <w:pPr>
        <w:pStyle w:val="B1"/>
      </w:pPr>
      <w:r>
        <w:t xml:space="preserve">- TPC command for PUCCH – 2 bits as defined in </w:t>
      </w:r>
      <w:r w:rsidR="00DF4FBD">
        <w:t>clause</w:t>
      </w:r>
      <w:r>
        <w:t xml:space="preserve"> 5.1.2.1 of [3]</w:t>
      </w:r>
    </w:p>
    <w:p w14:paraId="1DEA5088"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1203A29" w14:textId="1721ACD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2751F8">
        <w:rPr>
          <w:rFonts w:hint="eastAsia"/>
          <w:i/>
          <w:lang w:eastAsia="zh-CN"/>
        </w:rPr>
        <w:t>tdm-PatternConfig/tdm-PatternConfigNE-DC</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2751F8">
        <w:rPr>
          <w:rFonts w:hint="eastAsia"/>
          <w:i/>
          <w:lang w:eastAsia="zh-CN"/>
        </w:rPr>
        <w:t>tdm-PatternConfig/tdm-PatternConfigNE-DC</w:t>
      </w:r>
      <w:r w:rsidR="004157E1">
        <w:rPr>
          <w:rFonts w:hint="eastAsia"/>
          <w:lang w:eastAsia="zh-CN"/>
        </w:rPr>
        <w:t xml:space="preserve"> configured</w:t>
      </w:r>
      <w:r w:rsidRPr="00D811DE">
        <w:t>)</w:t>
      </w:r>
    </w:p>
    <w:p w14:paraId="0C641F0C"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7807D544"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5F8D7D99" w14:textId="77777777" w:rsidR="00E02A41" w:rsidRDefault="00E02A41" w:rsidP="00E02A41">
      <w:pPr>
        <w:pStyle w:val="B1"/>
      </w:pPr>
      <w:r>
        <w:t xml:space="preserve">In addition, for transport block 1: </w:t>
      </w:r>
    </w:p>
    <w:p w14:paraId="5218460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08424BAA" w14:textId="77777777" w:rsidR="00E02A41" w:rsidRDefault="00E02A41" w:rsidP="00E02A41">
      <w:pPr>
        <w:pStyle w:val="B1"/>
        <w:ind w:firstLine="0"/>
      </w:pPr>
      <w:r>
        <w:t>- New data indicator – 1 bit</w:t>
      </w:r>
    </w:p>
    <w:p w14:paraId="725D6E2E" w14:textId="77777777" w:rsidR="00E02A41" w:rsidRDefault="00E02A41" w:rsidP="00E02A41">
      <w:pPr>
        <w:pStyle w:val="B1"/>
        <w:ind w:firstLine="0"/>
      </w:pPr>
      <w:r>
        <w:t>- Redundancy version – 2 bits</w:t>
      </w:r>
    </w:p>
    <w:p w14:paraId="0558C81C" w14:textId="77777777" w:rsidR="00E02A41" w:rsidRDefault="00E02A41" w:rsidP="00E02A41">
      <w:pPr>
        <w:pStyle w:val="B1"/>
      </w:pPr>
      <w:r>
        <w:t>In addition, for transport block</w:t>
      </w:r>
      <w:r w:rsidDel="00D513CB">
        <w:t xml:space="preserve"> </w:t>
      </w:r>
      <w:r>
        <w:t>2:</w:t>
      </w:r>
    </w:p>
    <w:p w14:paraId="3A019524"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69C35E0B" w14:textId="77777777" w:rsidR="00E02A41" w:rsidRDefault="00E02A41" w:rsidP="00E02A41">
      <w:pPr>
        <w:pStyle w:val="B1"/>
        <w:ind w:firstLine="0"/>
      </w:pPr>
      <w:r>
        <w:t>- New data indicator – 1 bit</w:t>
      </w:r>
    </w:p>
    <w:p w14:paraId="06FBAF48" w14:textId="77777777" w:rsidR="00E02A41" w:rsidRDefault="00E02A41" w:rsidP="00E02A41">
      <w:pPr>
        <w:pStyle w:val="B1"/>
        <w:ind w:firstLine="0"/>
      </w:pPr>
      <w:r w:rsidRPr="00AB13BD">
        <w:t>- Redundancy version – 2 bits</w:t>
      </w:r>
    </w:p>
    <w:p w14:paraId="0080042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4A2ADE1F"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69982254"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C69D85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539E5E8C"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D9DF6E0"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014DD4C"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2B7A7212" w14:textId="77777777" w:rsidR="00385ACB" w:rsidRDefault="00385ACB" w:rsidP="00385ACB"/>
    <w:p w14:paraId="1376DEA1"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6FD131BD" w14:textId="77777777" w:rsidTr="00650345">
        <w:trPr>
          <w:trHeight w:val="360"/>
          <w:jc w:val="center"/>
        </w:trPr>
        <w:tc>
          <w:tcPr>
            <w:tcW w:w="3598" w:type="dxa"/>
            <w:gridSpan w:val="2"/>
          </w:tcPr>
          <w:p w14:paraId="524781E8" w14:textId="77777777" w:rsidR="003D028C" w:rsidRPr="008244AA" w:rsidRDefault="003D028C" w:rsidP="003D028C">
            <w:pPr>
              <w:pStyle w:val="TAH"/>
            </w:pPr>
            <w:r w:rsidRPr="008244AA">
              <w:t>One Codeword:</w:t>
            </w:r>
          </w:p>
          <w:p w14:paraId="1C4F7CB2" w14:textId="77777777" w:rsidR="003D028C" w:rsidRPr="008244AA" w:rsidRDefault="003D028C" w:rsidP="003D028C">
            <w:pPr>
              <w:pStyle w:val="TAH"/>
            </w:pPr>
            <w:r w:rsidRPr="008244AA">
              <w:t>Codeword 0 enabled,</w:t>
            </w:r>
          </w:p>
          <w:p w14:paraId="306F8338"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4109CAEB" w14:textId="77777777" w:rsidR="003D028C" w:rsidRPr="008244AA" w:rsidRDefault="003D028C" w:rsidP="003D028C">
            <w:pPr>
              <w:pStyle w:val="TAH"/>
            </w:pPr>
            <w:r w:rsidRPr="008244AA">
              <w:t>Two Codewords:</w:t>
            </w:r>
          </w:p>
          <w:p w14:paraId="2FBA6F77" w14:textId="77777777" w:rsidR="003D028C" w:rsidRPr="008244AA" w:rsidRDefault="003D028C" w:rsidP="003D028C">
            <w:pPr>
              <w:pStyle w:val="TAH"/>
            </w:pPr>
            <w:r w:rsidRPr="008244AA">
              <w:t>Codeword 0 enabled,</w:t>
            </w:r>
          </w:p>
          <w:p w14:paraId="1E52F6C2" w14:textId="77777777" w:rsidR="003D028C" w:rsidRPr="008244AA" w:rsidRDefault="003D028C" w:rsidP="003D028C">
            <w:pPr>
              <w:pStyle w:val="TAH"/>
              <w:rPr>
                <w:lang w:eastAsia="zh-CN"/>
              </w:rPr>
            </w:pPr>
            <w:r w:rsidRPr="008244AA">
              <w:t>Codeword 1 enabled</w:t>
            </w:r>
          </w:p>
        </w:tc>
      </w:tr>
      <w:tr w:rsidR="003D028C" w:rsidRPr="00A569D4" w14:paraId="6C522515" w14:textId="77777777" w:rsidTr="003D028C">
        <w:trPr>
          <w:jc w:val="center"/>
        </w:trPr>
        <w:tc>
          <w:tcPr>
            <w:tcW w:w="905" w:type="dxa"/>
          </w:tcPr>
          <w:p w14:paraId="476E0184"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623D077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A54F46A" w14:textId="77777777" w:rsidR="003D028C" w:rsidRPr="008244AA" w:rsidRDefault="003D028C" w:rsidP="00650345">
            <w:pPr>
              <w:pStyle w:val="TAC"/>
              <w:rPr>
                <w:b/>
                <w:szCs w:val="18"/>
                <w:lang w:eastAsia="zh-CN"/>
              </w:rPr>
            </w:pPr>
            <w:r w:rsidRPr="008244AA">
              <w:rPr>
                <w:b/>
                <w:szCs w:val="18"/>
              </w:rPr>
              <w:t>Value</w:t>
            </w:r>
          </w:p>
        </w:tc>
        <w:tc>
          <w:tcPr>
            <w:tcW w:w="2890" w:type="dxa"/>
          </w:tcPr>
          <w:p w14:paraId="08317495" w14:textId="77777777" w:rsidR="003D028C" w:rsidRPr="008244AA" w:rsidRDefault="003D028C" w:rsidP="00650345">
            <w:pPr>
              <w:pStyle w:val="TAC"/>
              <w:rPr>
                <w:b/>
                <w:szCs w:val="18"/>
                <w:lang w:eastAsia="zh-CN"/>
              </w:rPr>
            </w:pPr>
            <w:r w:rsidRPr="008244AA">
              <w:rPr>
                <w:b/>
                <w:szCs w:val="18"/>
              </w:rPr>
              <w:t>Message</w:t>
            </w:r>
          </w:p>
        </w:tc>
      </w:tr>
      <w:tr w:rsidR="003D028C" w:rsidRPr="00A569D4" w14:paraId="6459BAD7" w14:textId="77777777" w:rsidTr="003D028C">
        <w:trPr>
          <w:jc w:val="center"/>
        </w:trPr>
        <w:tc>
          <w:tcPr>
            <w:tcW w:w="905" w:type="dxa"/>
          </w:tcPr>
          <w:p w14:paraId="2665963C"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22413C2A"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3BADCBDC" w14:textId="77777777" w:rsidR="003D028C" w:rsidRPr="00A569D4" w:rsidRDefault="003D028C" w:rsidP="00650345">
            <w:pPr>
              <w:pStyle w:val="TAC"/>
              <w:rPr>
                <w:lang w:eastAsia="zh-CN"/>
              </w:rPr>
            </w:pPr>
            <w:r w:rsidRPr="00A569D4">
              <w:rPr>
                <w:rFonts w:cs="Arial"/>
                <w:bCs/>
                <w:iCs/>
                <w:szCs w:val="18"/>
              </w:rPr>
              <w:t>0</w:t>
            </w:r>
          </w:p>
        </w:tc>
        <w:tc>
          <w:tcPr>
            <w:tcW w:w="2890" w:type="dxa"/>
          </w:tcPr>
          <w:p w14:paraId="15727E0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40AFD48C" w14:textId="77777777" w:rsidTr="003D028C">
        <w:trPr>
          <w:jc w:val="center"/>
        </w:trPr>
        <w:tc>
          <w:tcPr>
            <w:tcW w:w="905" w:type="dxa"/>
          </w:tcPr>
          <w:p w14:paraId="6161C450"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7EB514B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3E8A0A7" w14:textId="77777777" w:rsidR="003D028C" w:rsidRPr="00A569D4" w:rsidRDefault="003D028C" w:rsidP="00650345">
            <w:pPr>
              <w:pStyle w:val="TAC"/>
              <w:rPr>
                <w:lang w:eastAsia="zh-CN"/>
              </w:rPr>
            </w:pPr>
            <w:r w:rsidRPr="00A569D4">
              <w:rPr>
                <w:rFonts w:cs="Arial"/>
                <w:bCs/>
                <w:iCs/>
                <w:szCs w:val="18"/>
              </w:rPr>
              <w:t>1</w:t>
            </w:r>
          </w:p>
        </w:tc>
        <w:tc>
          <w:tcPr>
            <w:tcW w:w="2890" w:type="dxa"/>
          </w:tcPr>
          <w:p w14:paraId="0E67D700"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1506DF60" w14:textId="77777777" w:rsidTr="003D028C">
        <w:trPr>
          <w:jc w:val="center"/>
        </w:trPr>
        <w:tc>
          <w:tcPr>
            <w:tcW w:w="905" w:type="dxa"/>
          </w:tcPr>
          <w:p w14:paraId="3479C585"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3E9B3DCF"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649EF468" w14:textId="77777777" w:rsidR="003D028C" w:rsidRPr="00A569D4" w:rsidRDefault="003D028C" w:rsidP="00650345">
            <w:pPr>
              <w:pStyle w:val="TAC"/>
              <w:rPr>
                <w:lang w:eastAsia="zh-CN"/>
              </w:rPr>
            </w:pPr>
            <w:r w:rsidRPr="00A569D4">
              <w:rPr>
                <w:rFonts w:cs="Arial"/>
                <w:bCs/>
                <w:iCs/>
                <w:szCs w:val="18"/>
              </w:rPr>
              <w:t>2</w:t>
            </w:r>
          </w:p>
        </w:tc>
        <w:tc>
          <w:tcPr>
            <w:tcW w:w="2890" w:type="dxa"/>
          </w:tcPr>
          <w:p w14:paraId="41131B30"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7B6BF25F" w14:textId="77777777" w:rsidTr="003D028C">
        <w:trPr>
          <w:jc w:val="center"/>
        </w:trPr>
        <w:tc>
          <w:tcPr>
            <w:tcW w:w="905" w:type="dxa"/>
          </w:tcPr>
          <w:p w14:paraId="43B41EAC"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0097A2F"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36A144C7"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3D848C1"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4029578" w14:textId="77777777" w:rsidTr="003D028C">
        <w:trPr>
          <w:jc w:val="center"/>
        </w:trPr>
        <w:tc>
          <w:tcPr>
            <w:tcW w:w="905" w:type="dxa"/>
          </w:tcPr>
          <w:p w14:paraId="773E13AE"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2385ED14"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63E4DD4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5E09AB6E"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0FE89600" w14:textId="77777777" w:rsidTr="003D028C">
        <w:trPr>
          <w:jc w:val="center"/>
        </w:trPr>
        <w:tc>
          <w:tcPr>
            <w:tcW w:w="905" w:type="dxa"/>
          </w:tcPr>
          <w:p w14:paraId="622CF5C2"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71DCF328"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44694403"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1562F1F2"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2EB24078" w14:textId="77777777" w:rsidTr="003D028C">
        <w:trPr>
          <w:jc w:val="center"/>
        </w:trPr>
        <w:tc>
          <w:tcPr>
            <w:tcW w:w="905" w:type="dxa"/>
          </w:tcPr>
          <w:p w14:paraId="68CF439B"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726187B1"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229F9135"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5E925420"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2743F874" w14:textId="77777777" w:rsidTr="003D028C">
        <w:trPr>
          <w:jc w:val="center"/>
        </w:trPr>
        <w:tc>
          <w:tcPr>
            <w:tcW w:w="905" w:type="dxa"/>
          </w:tcPr>
          <w:p w14:paraId="07600434"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098DF2BF"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25A6312D"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73B95021"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59F345B" w14:textId="77777777" w:rsidR="003D028C" w:rsidRDefault="003D028C" w:rsidP="007B56F4">
      <w:pPr>
        <w:rPr>
          <w:lang w:eastAsia="zh-CN"/>
        </w:rPr>
      </w:pPr>
    </w:p>
    <w:p w14:paraId="77A88C6E"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0CA0D182" w14:textId="77777777" w:rsidTr="00940E7F">
        <w:trPr>
          <w:trHeight w:val="360"/>
          <w:jc w:val="center"/>
        </w:trPr>
        <w:tc>
          <w:tcPr>
            <w:tcW w:w="3621" w:type="dxa"/>
            <w:gridSpan w:val="2"/>
          </w:tcPr>
          <w:p w14:paraId="18203E17" w14:textId="77777777" w:rsidR="003D028C" w:rsidRPr="008244AA" w:rsidRDefault="003D028C" w:rsidP="00650345">
            <w:pPr>
              <w:pStyle w:val="TAH"/>
              <w:rPr>
                <w:kern w:val="2"/>
                <w:szCs w:val="18"/>
              </w:rPr>
            </w:pPr>
            <w:r w:rsidRPr="008244AA">
              <w:rPr>
                <w:kern w:val="2"/>
                <w:szCs w:val="18"/>
              </w:rPr>
              <w:t>One Codeword:</w:t>
            </w:r>
          </w:p>
          <w:p w14:paraId="27FAC203" w14:textId="77777777" w:rsidR="003D028C" w:rsidRPr="008244AA" w:rsidRDefault="003D028C" w:rsidP="00650345">
            <w:pPr>
              <w:pStyle w:val="TAH"/>
              <w:rPr>
                <w:kern w:val="2"/>
                <w:szCs w:val="18"/>
              </w:rPr>
            </w:pPr>
            <w:r w:rsidRPr="008244AA">
              <w:rPr>
                <w:kern w:val="2"/>
                <w:szCs w:val="18"/>
              </w:rPr>
              <w:t>Codeword 0 enabled,</w:t>
            </w:r>
          </w:p>
          <w:p w14:paraId="59F1B5C5"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28D727C0" w14:textId="77777777" w:rsidR="003D028C" w:rsidRPr="008244AA" w:rsidRDefault="003D028C" w:rsidP="00650345">
            <w:pPr>
              <w:pStyle w:val="TAH"/>
              <w:rPr>
                <w:kern w:val="2"/>
                <w:szCs w:val="18"/>
              </w:rPr>
            </w:pPr>
            <w:r w:rsidRPr="008244AA">
              <w:rPr>
                <w:kern w:val="2"/>
                <w:szCs w:val="18"/>
              </w:rPr>
              <w:t>Two Codewords:</w:t>
            </w:r>
          </w:p>
          <w:p w14:paraId="611CBAC7" w14:textId="77777777" w:rsidR="003D028C" w:rsidRPr="008244AA" w:rsidRDefault="003D028C" w:rsidP="00650345">
            <w:pPr>
              <w:pStyle w:val="TAH"/>
              <w:rPr>
                <w:kern w:val="2"/>
                <w:szCs w:val="18"/>
              </w:rPr>
            </w:pPr>
            <w:r w:rsidRPr="008244AA">
              <w:rPr>
                <w:kern w:val="2"/>
                <w:szCs w:val="18"/>
              </w:rPr>
              <w:t>Codeword 0 enabled,</w:t>
            </w:r>
          </w:p>
          <w:p w14:paraId="26364FD1"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5065DE04" w14:textId="77777777" w:rsidTr="00940E7F">
        <w:trPr>
          <w:jc w:val="center"/>
        </w:trPr>
        <w:tc>
          <w:tcPr>
            <w:tcW w:w="733" w:type="dxa"/>
          </w:tcPr>
          <w:p w14:paraId="10920DC5"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4E26F21E"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4723418A" w14:textId="77777777" w:rsidR="003D028C" w:rsidRPr="008244AA" w:rsidRDefault="003D028C" w:rsidP="00650345">
            <w:pPr>
              <w:pStyle w:val="TAC"/>
              <w:rPr>
                <w:b/>
                <w:szCs w:val="18"/>
                <w:lang w:eastAsia="zh-CN"/>
              </w:rPr>
            </w:pPr>
            <w:r w:rsidRPr="008244AA">
              <w:rPr>
                <w:b/>
                <w:szCs w:val="18"/>
              </w:rPr>
              <w:t>Value</w:t>
            </w:r>
          </w:p>
        </w:tc>
        <w:tc>
          <w:tcPr>
            <w:tcW w:w="3288" w:type="dxa"/>
          </w:tcPr>
          <w:p w14:paraId="2E962067" w14:textId="77777777" w:rsidR="003D028C" w:rsidRPr="008244AA" w:rsidRDefault="003D028C" w:rsidP="00650345">
            <w:pPr>
              <w:pStyle w:val="TAC"/>
              <w:rPr>
                <w:b/>
                <w:szCs w:val="18"/>
                <w:lang w:eastAsia="zh-CN"/>
              </w:rPr>
            </w:pPr>
            <w:r w:rsidRPr="008244AA">
              <w:rPr>
                <w:b/>
                <w:szCs w:val="18"/>
              </w:rPr>
              <w:t>Message</w:t>
            </w:r>
          </w:p>
        </w:tc>
      </w:tr>
      <w:tr w:rsidR="003D028C" w14:paraId="7238952E" w14:textId="77777777" w:rsidTr="00940E7F">
        <w:trPr>
          <w:jc w:val="center"/>
        </w:trPr>
        <w:tc>
          <w:tcPr>
            <w:tcW w:w="733" w:type="dxa"/>
          </w:tcPr>
          <w:p w14:paraId="6F032E0B"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680A6018"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71155B8C"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5B65FA1A"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18AEC163" w14:textId="77777777" w:rsidTr="00940E7F">
        <w:trPr>
          <w:jc w:val="center"/>
        </w:trPr>
        <w:tc>
          <w:tcPr>
            <w:tcW w:w="733" w:type="dxa"/>
          </w:tcPr>
          <w:p w14:paraId="7FBFE876"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004606A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7A2464"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DD2BD22"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0C020525" w14:textId="77777777" w:rsidTr="00940E7F">
        <w:trPr>
          <w:jc w:val="center"/>
        </w:trPr>
        <w:tc>
          <w:tcPr>
            <w:tcW w:w="733" w:type="dxa"/>
          </w:tcPr>
          <w:p w14:paraId="033DBE92"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72C4A514"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7CFDD964"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3189BC1A"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7F669541" w14:textId="77777777" w:rsidTr="00940E7F">
        <w:trPr>
          <w:jc w:val="center"/>
        </w:trPr>
        <w:tc>
          <w:tcPr>
            <w:tcW w:w="733" w:type="dxa"/>
          </w:tcPr>
          <w:p w14:paraId="448C0BCC"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4BAD6328"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55C1CB6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6A4E80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1162047B" w14:textId="77777777" w:rsidTr="00940E7F">
        <w:trPr>
          <w:jc w:val="center"/>
        </w:trPr>
        <w:tc>
          <w:tcPr>
            <w:tcW w:w="733" w:type="dxa"/>
          </w:tcPr>
          <w:p w14:paraId="1D78E5B6"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42113DC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A7BB9C9"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67931A3A"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7116E0B" w14:textId="77777777" w:rsidTr="00940E7F">
        <w:trPr>
          <w:jc w:val="center"/>
        </w:trPr>
        <w:tc>
          <w:tcPr>
            <w:tcW w:w="733" w:type="dxa"/>
          </w:tcPr>
          <w:p w14:paraId="78529B40"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41AEBC6"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67D3D8C7"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45303FEE"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7A4689C" w14:textId="77777777" w:rsidTr="00940E7F">
        <w:trPr>
          <w:jc w:val="center"/>
        </w:trPr>
        <w:tc>
          <w:tcPr>
            <w:tcW w:w="733" w:type="dxa"/>
          </w:tcPr>
          <w:p w14:paraId="22B77B02"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73F6BB7D"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B839A5A"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62C556EB"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46C38B48" w14:textId="77777777" w:rsidTr="00940E7F">
        <w:trPr>
          <w:jc w:val="center"/>
        </w:trPr>
        <w:tc>
          <w:tcPr>
            <w:tcW w:w="733" w:type="dxa"/>
          </w:tcPr>
          <w:p w14:paraId="094E1074"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12D9D536"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9D52C64"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1214E5E0"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4146E724" w14:textId="77777777" w:rsidTr="00940E7F">
        <w:trPr>
          <w:jc w:val="center"/>
        </w:trPr>
        <w:tc>
          <w:tcPr>
            <w:tcW w:w="733" w:type="dxa"/>
          </w:tcPr>
          <w:p w14:paraId="56C318E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159E53C5"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0072D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0A42D736"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4EE041FD" w14:textId="77777777" w:rsidTr="00940E7F">
        <w:trPr>
          <w:jc w:val="center"/>
        </w:trPr>
        <w:tc>
          <w:tcPr>
            <w:tcW w:w="733" w:type="dxa"/>
          </w:tcPr>
          <w:p w14:paraId="581E3694"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A20B831"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446DCE8"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5D95977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2295AAAB" w14:textId="77777777" w:rsidTr="00940E7F">
        <w:trPr>
          <w:jc w:val="center"/>
        </w:trPr>
        <w:tc>
          <w:tcPr>
            <w:tcW w:w="733" w:type="dxa"/>
          </w:tcPr>
          <w:p w14:paraId="0C5062A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02E45431"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C7E9AE5"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7008F46B"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14084D4" w14:textId="77777777" w:rsidTr="00940E7F">
        <w:trPr>
          <w:jc w:val="center"/>
        </w:trPr>
        <w:tc>
          <w:tcPr>
            <w:tcW w:w="733" w:type="dxa"/>
          </w:tcPr>
          <w:p w14:paraId="62C12BC6"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27B939FA"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7F1E6A5"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6629EB9B"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3948C583" w14:textId="77777777" w:rsidTr="00940E7F">
        <w:trPr>
          <w:jc w:val="center"/>
        </w:trPr>
        <w:tc>
          <w:tcPr>
            <w:tcW w:w="733" w:type="dxa"/>
          </w:tcPr>
          <w:p w14:paraId="5334ABF4"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26B5A20F"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2116DAF0"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04D9F997"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5A025056" w14:textId="77777777" w:rsidTr="00940E7F">
        <w:trPr>
          <w:jc w:val="center"/>
        </w:trPr>
        <w:tc>
          <w:tcPr>
            <w:tcW w:w="733" w:type="dxa"/>
          </w:tcPr>
          <w:p w14:paraId="37CDFA2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02492F"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6BE97EC"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8D6F85A"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6BEB928A" w14:textId="77777777" w:rsidTr="00940E7F">
        <w:trPr>
          <w:jc w:val="center"/>
        </w:trPr>
        <w:tc>
          <w:tcPr>
            <w:tcW w:w="733" w:type="dxa"/>
          </w:tcPr>
          <w:p w14:paraId="25D0E390"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B6C980"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545D2A8F"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1536A1D8"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77AA2EF5" w14:textId="77777777" w:rsidTr="00940E7F">
        <w:trPr>
          <w:jc w:val="center"/>
        </w:trPr>
        <w:tc>
          <w:tcPr>
            <w:tcW w:w="733" w:type="dxa"/>
          </w:tcPr>
          <w:p w14:paraId="4761A561"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08124DC9"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413EDFCD"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241C95C3" w14:textId="77777777" w:rsidR="003D028C" w:rsidRPr="00A569D4" w:rsidRDefault="003D028C" w:rsidP="00650345">
            <w:pPr>
              <w:pStyle w:val="TAC"/>
              <w:rPr>
                <w:rFonts w:cs="Arial"/>
                <w:bCs/>
                <w:iCs/>
                <w:szCs w:val="18"/>
              </w:rPr>
            </w:pPr>
            <w:r w:rsidRPr="00A569D4">
              <w:rPr>
                <w:rFonts w:cs="Arial"/>
                <w:bCs/>
                <w:iCs/>
                <w:szCs w:val="18"/>
              </w:rPr>
              <w:t>Reserved</w:t>
            </w:r>
          </w:p>
        </w:tc>
      </w:tr>
    </w:tbl>
    <w:p w14:paraId="56D85407" w14:textId="77777777" w:rsidR="003D028C" w:rsidRDefault="003D028C" w:rsidP="00D46387"/>
    <w:p w14:paraId="441C8774"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24476E31" w14:textId="77777777" w:rsidTr="00496A5E">
        <w:trPr>
          <w:trHeight w:val="360"/>
          <w:jc w:val="center"/>
        </w:trPr>
        <w:tc>
          <w:tcPr>
            <w:tcW w:w="2962" w:type="dxa"/>
            <w:shd w:val="clear" w:color="auto" w:fill="auto"/>
            <w:vAlign w:val="center"/>
          </w:tcPr>
          <w:p w14:paraId="15855119"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3684EB66"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16647BF" w14:textId="77777777" w:rsidTr="00496A5E">
        <w:trPr>
          <w:jc w:val="center"/>
        </w:trPr>
        <w:tc>
          <w:tcPr>
            <w:tcW w:w="2962" w:type="dxa"/>
            <w:shd w:val="clear" w:color="auto" w:fill="auto"/>
          </w:tcPr>
          <w:p w14:paraId="635B01E0" w14:textId="77777777" w:rsidR="00D46387" w:rsidRPr="001564FE" w:rsidRDefault="00D46387" w:rsidP="00496A5E">
            <w:pPr>
              <w:pStyle w:val="TAC"/>
            </w:pPr>
            <w:r w:rsidRPr="001564FE">
              <w:rPr>
                <w:rFonts w:hint="eastAsia"/>
              </w:rPr>
              <w:t>0</w:t>
            </w:r>
            <w:r>
              <w:t>0</w:t>
            </w:r>
          </w:p>
        </w:tc>
        <w:tc>
          <w:tcPr>
            <w:tcW w:w="4146" w:type="dxa"/>
            <w:shd w:val="clear" w:color="auto" w:fill="auto"/>
          </w:tcPr>
          <w:p w14:paraId="3563D16E" w14:textId="77777777" w:rsidR="00D46387" w:rsidRPr="001564FE" w:rsidRDefault="00D46387" w:rsidP="00496A5E">
            <w:pPr>
              <w:pStyle w:val="TAC"/>
              <w:rPr>
                <w:lang w:eastAsia="zh-CN"/>
              </w:rPr>
            </w:pPr>
            <w:r>
              <w:rPr>
                <w:rFonts w:hint="eastAsia"/>
                <w:lang w:eastAsia="zh-CN"/>
              </w:rPr>
              <w:t>No interference presence</w:t>
            </w:r>
          </w:p>
        </w:tc>
      </w:tr>
      <w:tr w:rsidR="00D46387" w14:paraId="56005EFC" w14:textId="77777777" w:rsidTr="00496A5E">
        <w:trPr>
          <w:jc w:val="center"/>
        </w:trPr>
        <w:tc>
          <w:tcPr>
            <w:tcW w:w="2962" w:type="dxa"/>
            <w:shd w:val="clear" w:color="auto" w:fill="auto"/>
          </w:tcPr>
          <w:p w14:paraId="5BDB3B9C" w14:textId="77777777" w:rsidR="00D46387" w:rsidRPr="001564FE" w:rsidRDefault="00D46387" w:rsidP="00496A5E">
            <w:pPr>
              <w:pStyle w:val="TAC"/>
            </w:pPr>
            <w:r>
              <w:t>01</w:t>
            </w:r>
          </w:p>
        </w:tc>
        <w:tc>
          <w:tcPr>
            <w:tcW w:w="4146" w:type="dxa"/>
            <w:shd w:val="clear" w:color="auto" w:fill="auto"/>
          </w:tcPr>
          <w:p w14:paraId="048AA59E"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0F0A877" w14:textId="77777777" w:rsidTr="00496A5E">
        <w:trPr>
          <w:jc w:val="center"/>
        </w:trPr>
        <w:tc>
          <w:tcPr>
            <w:tcW w:w="2962" w:type="dxa"/>
            <w:shd w:val="clear" w:color="auto" w:fill="auto"/>
          </w:tcPr>
          <w:p w14:paraId="6748D96A" w14:textId="77777777" w:rsidR="00D46387" w:rsidRPr="001564FE" w:rsidRDefault="00D46387" w:rsidP="00496A5E">
            <w:pPr>
              <w:pStyle w:val="TAC"/>
            </w:pPr>
            <w:r>
              <w:t>10</w:t>
            </w:r>
          </w:p>
        </w:tc>
        <w:tc>
          <w:tcPr>
            <w:tcW w:w="4146" w:type="dxa"/>
            <w:shd w:val="clear" w:color="auto" w:fill="auto"/>
          </w:tcPr>
          <w:p w14:paraId="70C9989D"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6F36D78A" w14:textId="77777777" w:rsidTr="00496A5E">
        <w:trPr>
          <w:jc w:val="center"/>
        </w:trPr>
        <w:tc>
          <w:tcPr>
            <w:tcW w:w="2962" w:type="dxa"/>
            <w:shd w:val="clear" w:color="auto" w:fill="auto"/>
          </w:tcPr>
          <w:p w14:paraId="2B7B8039" w14:textId="77777777" w:rsidR="00D46387" w:rsidRPr="001564FE" w:rsidRDefault="00D46387" w:rsidP="00496A5E">
            <w:pPr>
              <w:pStyle w:val="TAC"/>
            </w:pPr>
            <w:r>
              <w:t>11</w:t>
            </w:r>
          </w:p>
        </w:tc>
        <w:tc>
          <w:tcPr>
            <w:tcW w:w="4146" w:type="dxa"/>
            <w:shd w:val="clear" w:color="auto" w:fill="auto"/>
          </w:tcPr>
          <w:p w14:paraId="3BF2DDE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5F7C6B7" w14:textId="77777777" w:rsidR="00D46387" w:rsidRPr="00281E7B" w:rsidRDefault="00D46387" w:rsidP="00D46387">
      <w:pPr>
        <w:rPr>
          <w:lang w:eastAsia="zh-CN"/>
        </w:rPr>
      </w:pPr>
    </w:p>
    <w:p w14:paraId="2D8F1E7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4F63D5FE" w14:textId="77777777" w:rsidTr="00496A5E">
        <w:trPr>
          <w:trHeight w:val="360"/>
          <w:jc w:val="center"/>
        </w:trPr>
        <w:tc>
          <w:tcPr>
            <w:tcW w:w="3954" w:type="dxa"/>
            <w:shd w:val="clear" w:color="auto" w:fill="auto"/>
            <w:vAlign w:val="center"/>
          </w:tcPr>
          <w:p w14:paraId="668FA539"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2FC2632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1C409728" w14:textId="77777777" w:rsidTr="00496A5E">
        <w:trPr>
          <w:jc w:val="center"/>
        </w:trPr>
        <w:tc>
          <w:tcPr>
            <w:tcW w:w="3954" w:type="dxa"/>
            <w:shd w:val="clear" w:color="auto" w:fill="auto"/>
          </w:tcPr>
          <w:p w14:paraId="44155BE5" w14:textId="77777777" w:rsidR="00D46387" w:rsidRPr="001564FE" w:rsidRDefault="00D46387" w:rsidP="00496A5E">
            <w:pPr>
              <w:pStyle w:val="TAC"/>
            </w:pPr>
            <w:r w:rsidRPr="001564FE">
              <w:rPr>
                <w:rFonts w:hint="eastAsia"/>
              </w:rPr>
              <w:t>0</w:t>
            </w:r>
            <w:r>
              <w:t>0</w:t>
            </w:r>
          </w:p>
        </w:tc>
        <w:tc>
          <w:tcPr>
            <w:tcW w:w="3118" w:type="dxa"/>
            <w:shd w:val="clear" w:color="auto" w:fill="auto"/>
          </w:tcPr>
          <w:p w14:paraId="02734C3E" w14:textId="77777777" w:rsidR="00D46387" w:rsidRPr="001564FE" w:rsidRDefault="00D46387" w:rsidP="00496A5E">
            <w:pPr>
              <w:pStyle w:val="TAC"/>
              <w:rPr>
                <w:lang w:eastAsia="zh-CN"/>
              </w:rPr>
            </w:pPr>
            <w:r>
              <w:rPr>
                <w:rFonts w:hint="eastAsia"/>
                <w:lang w:eastAsia="zh-CN"/>
              </w:rPr>
              <w:t>No interference presence</w:t>
            </w:r>
          </w:p>
        </w:tc>
      </w:tr>
      <w:tr w:rsidR="00D46387" w14:paraId="4FDECE57" w14:textId="77777777" w:rsidTr="00496A5E">
        <w:trPr>
          <w:jc w:val="center"/>
        </w:trPr>
        <w:tc>
          <w:tcPr>
            <w:tcW w:w="3954" w:type="dxa"/>
            <w:shd w:val="clear" w:color="auto" w:fill="auto"/>
          </w:tcPr>
          <w:p w14:paraId="74F38896" w14:textId="77777777" w:rsidR="00D46387" w:rsidRPr="001564FE" w:rsidRDefault="00D46387" w:rsidP="00496A5E">
            <w:pPr>
              <w:pStyle w:val="TAC"/>
            </w:pPr>
            <w:r>
              <w:t>01</w:t>
            </w:r>
          </w:p>
        </w:tc>
        <w:tc>
          <w:tcPr>
            <w:tcW w:w="3118" w:type="dxa"/>
            <w:shd w:val="clear" w:color="auto" w:fill="auto"/>
          </w:tcPr>
          <w:p w14:paraId="3DCBD608"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21A87311" w14:textId="77777777" w:rsidTr="00496A5E">
        <w:trPr>
          <w:jc w:val="center"/>
        </w:trPr>
        <w:tc>
          <w:tcPr>
            <w:tcW w:w="3954" w:type="dxa"/>
            <w:shd w:val="clear" w:color="auto" w:fill="auto"/>
          </w:tcPr>
          <w:p w14:paraId="319ECCDA" w14:textId="77777777" w:rsidR="00D46387" w:rsidRPr="001564FE" w:rsidRDefault="00D46387" w:rsidP="00496A5E">
            <w:pPr>
              <w:pStyle w:val="TAC"/>
            </w:pPr>
            <w:r>
              <w:t>10</w:t>
            </w:r>
          </w:p>
        </w:tc>
        <w:tc>
          <w:tcPr>
            <w:tcW w:w="3118" w:type="dxa"/>
            <w:shd w:val="clear" w:color="auto" w:fill="auto"/>
          </w:tcPr>
          <w:p w14:paraId="34259A97"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1A6F0C51" w14:textId="77777777" w:rsidTr="00496A5E">
        <w:trPr>
          <w:jc w:val="center"/>
        </w:trPr>
        <w:tc>
          <w:tcPr>
            <w:tcW w:w="3954" w:type="dxa"/>
            <w:shd w:val="clear" w:color="auto" w:fill="auto"/>
          </w:tcPr>
          <w:p w14:paraId="56530F58" w14:textId="77777777" w:rsidR="00D46387" w:rsidRPr="001564FE" w:rsidRDefault="00D46387" w:rsidP="00496A5E">
            <w:pPr>
              <w:pStyle w:val="TAC"/>
            </w:pPr>
            <w:r>
              <w:t>11</w:t>
            </w:r>
          </w:p>
        </w:tc>
        <w:tc>
          <w:tcPr>
            <w:tcW w:w="3118" w:type="dxa"/>
            <w:shd w:val="clear" w:color="auto" w:fill="auto"/>
          </w:tcPr>
          <w:p w14:paraId="4B807756"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31382C62" w14:textId="77777777" w:rsidR="00D46387" w:rsidRDefault="00D46387" w:rsidP="00D46387">
      <w:pPr>
        <w:rPr>
          <w:lang w:eastAsia="zh-CN"/>
        </w:rPr>
      </w:pPr>
    </w:p>
    <w:p w14:paraId="530B84D7"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23679D43" w14:textId="77777777" w:rsidTr="00496A5E">
        <w:trPr>
          <w:trHeight w:val="360"/>
          <w:jc w:val="center"/>
        </w:trPr>
        <w:tc>
          <w:tcPr>
            <w:tcW w:w="3297" w:type="dxa"/>
            <w:shd w:val="clear" w:color="auto" w:fill="auto"/>
            <w:vAlign w:val="center"/>
          </w:tcPr>
          <w:p w14:paraId="7BF412C1"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D807078"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2EBA2F40" w14:textId="77777777" w:rsidTr="00496A5E">
        <w:trPr>
          <w:jc w:val="center"/>
        </w:trPr>
        <w:tc>
          <w:tcPr>
            <w:tcW w:w="3297" w:type="dxa"/>
            <w:shd w:val="clear" w:color="auto" w:fill="auto"/>
          </w:tcPr>
          <w:p w14:paraId="5908DBDF" w14:textId="77777777" w:rsidR="00D46387" w:rsidRPr="001564FE" w:rsidRDefault="00D46387" w:rsidP="00496A5E">
            <w:pPr>
              <w:pStyle w:val="TAC"/>
            </w:pPr>
            <w:r w:rsidRPr="001564FE">
              <w:rPr>
                <w:rFonts w:hint="eastAsia"/>
              </w:rPr>
              <w:t>0</w:t>
            </w:r>
            <w:r>
              <w:t>0</w:t>
            </w:r>
          </w:p>
        </w:tc>
        <w:tc>
          <w:tcPr>
            <w:tcW w:w="1241" w:type="dxa"/>
            <w:shd w:val="clear" w:color="auto" w:fill="auto"/>
          </w:tcPr>
          <w:p w14:paraId="43E7CD42" w14:textId="77777777" w:rsidR="00D46387" w:rsidRPr="001564FE" w:rsidRDefault="00D46387" w:rsidP="00496A5E">
            <w:pPr>
              <w:pStyle w:val="TAC"/>
              <w:rPr>
                <w:lang w:eastAsia="zh-CN"/>
              </w:rPr>
            </w:pPr>
            <w:r>
              <w:rPr>
                <w:rFonts w:hint="eastAsia"/>
                <w:lang w:eastAsia="zh-CN"/>
              </w:rPr>
              <w:t>QPSK</w:t>
            </w:r>
          </w:p>
        </w:tc>
      </w:tr>
      <w:tr w:rsidR="00D46387" w14:paraId="67CAF133" w14:textId="77777777" w:rsidTr="00496A5E">
        <w:trPr>
          <w:jc w:val="center"/>
        </w:trPr>
        <w:tc>
          <w:tcPr>
            <w:tcW w:w="3297" w:type="dxa"/>
            <w:shd w:val="clear" w:color="auto" w:fill="auto"/>
          </w:tcPr>
          <w:p w14:paraId="37B36EA9" w14:textId="77777777" w:rsidR="00D46387" w:rsidRPr="001564FE" w:rsidRDefault="00D46387" w:rsidP="00496A5E">
            <w:pPr>
              <w:pStyle w:val="TAC"/>
            </w:pPr>
            <w:r>
              <w:t>01</w:t>
            </w:r>
          </w:p>
        </w:tc>
        <w:tc>
          <w:tcPr>
            <w:tcW w:w="1241" w:type="dxa"/>
            <w:shd w:val="clear" w:color="auto" w:fill="auto"/>
          </w:tcPr>
          <w:p w14:paraId="79A91D03" w14:textId="77777777" w:rsidR="00D46387" w:rsidRPr="001564FE" w:rsidRDefault="00D46387" w:rsidP="00496A5E">
            <w:pPr>
              <w:pStyle w:val="TAC"/>
              <w:rPr>
                <w:lang w:eastAsia="zh-CN"/>
              </w:rPr>
            </w:pPr>
            <w:r>
              <w:rPr>
                <w:rFonts w:hint="eastAsia"/>
                <w:lang w:eastAsia="zh-CN"/>
              </w:rPr>
              <w:t>16QAM</w:t>
            </w:r>
          </w:p>
        </w:tc>
      </w:tr>
      <w:tr w:rsidR="00D46387" w14:paraId="6E37CD18" w14:textId="77777777" w:rsidTr="00496A5E">
        <w:trPr>
          <w:jc w:val="center"/>
        </w:trPr>
        <w:tc>
          <w:tcPr>
            <w:tcW w:w="3297" w:type="dxa"/>
            <w:shd w:val="clear" w:color="auto" w:fill="auto"/>
          </w:tcPr>
          <w:p w14:paraId="6F942E21" w14:textId="77777777" w:rsidR="00D46387" w:rsidRPr="001564FE" w:rsidRDefault="00D46387" w:rsidP="00496A5E">
            <w:pPr>
              <w:pStyle w:val="TAC"/>
            </w:pPr>
            <w:r>
              <w:t>10</w:t>
            </w:r>
          </w:p>
        </w:tc>
        <w:tc>
          <w:tcPr>
            <w:tcW w:w="1241" w:type="dxa"/>
            <w:shd w:val="clear" w:color="auto" w:fill="auto"/>
          </w:tcPr>
          <w:p w14:paraId="22BAAAD1" w14:textId="77777777" w:rsidR="00D46387" w:rsidRPr="00176E51" w:rsidRDefault="00D46387" w:rsidP="00496A5E">
            <w:pPr>
              <w:pStyle w:val="TAC"/>
              <w:rPr>
                <w:lang w:eastAsia="zh-CN"/>
              </w:rPr>
            </w:pPr>
            <w:r>
              <w:rPr>
                <w:rFonts w:hint="eastAsia"/>
                <w:lang w:eastAsia="zh-CN"/>
              </w:rPr>
              <w:t>64QAM</w:t>
            </w:r>
          </w:p>
        </w:tc>
      </w:tr>
      <w:tr w:rsidR="00D46387" w14:paraId="399F27D7" w14:textId="77777777" w:rsidTr="00496A5E">
        <w:trPr>
          <w:jc w:val="center"/>
        </w:trPr>
        <w:tc>
          <w:tcPr>
            <w:tcW w:w="3297" w:type="dxa"/>
            <w:shd w:val="clear" w:color="auto" w:fill="auto"/>
          </w:tcPr>
          <w:p w14:paraId="6DC40242" w14:textId="77777777" w:rsidR="00D46387" w:rsidRPr="001564FE" w:rsidRDefault="00D46387" w:rsidP="00496A5E">
            <w:pPr>
              <w:pStyle w:val="TAC"/>
            </w:pPr>
            <w:r>
              <w:t>11</w:t>
            </w:r>
          </w:p>
        </w:tc>
        <w:tc>
          <w:tcPr>
            <w:tcW w:w="1241" w:type="dxa"/>
            <w:shd w:val="clear" w:color="auto" w:fill="auto"/>
          </w:tcPr>
          <w:p w14:paraId="13979797" w14:textId="77777777" w:rsidR="00D46387" w:rsidRPr="00176E51" w:rsidRDefault="00D46387" w:rsidP="00496A5E">
            <w:pPr>
              <w:pStyle w:val="TAC"/>
              <w:rPr>
                <w:lang w:eastAsia="zh-CN"/>
              </w:rPr>
            </w:pPr>
            <w:r>
              <w:rPr>
                <w:rFonts w:hint="eastAsia"/>
                <w:lang w:eastAsia="zh-CN"/>
              </w:rPr>
              <w:t>256QAM</w:t>
            </w:r>
          </w:p>
        </w:tc>
      </w:tr>
    </w:tbl>
    <w:p w14:paraId="29C82E7C" w14:textId="77777777" w:rsidR="00497AA5" w:rsidRDefault="00497AA5" w:rsidP="00497AA5">
      <w:pPr>
        <w:rPr>
          <w:lang w:val="en-US"/>
        </w:rPr>
      </w:pPr>
    </w:p>
    <w:p w14:paraId="7FAC1A8B"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61E1A819" w14:textId="77777777" w:rsidTr="00650345">
        <w:trPr>
          <w:trHeight w:val="360"/>
          <w:jc w:val="center"/>
        </w:trPr>
        <w:tc>
          <w:tcPr>
            <w:tcW w:w="5422" w:type="dxa"/>
            <w:gridSpan w:val="2"/>
            <w:shd w:val="clear" w:color="auto" w:fill="auto"/>
            <w:vAlign w:val="center"/>
          </w:tcPr>
          <w:p w14:paraId="08833BFD" w14:textId="77777777" w:rsidR="003D028C" w:rsidRPr="00612FDF" w:rsidRDefault="003D028C" w:rsidP="00650345">
            <w:pPr>
              <w:pStyle w:val="TAH"/>
              <w:rPr>
                <w:szCs w:val="18"/>
              </w:rPr>
            </w:pPr>
            <w:r w:rsidRPr="00612FDF">
              <w:rPr>
                <w:szCs w:val="18"/>
              </w:rPr>
              <w:t>One Codeword:Codeword 0 enabled, Codeword 1 disabled</w:t>
            </w:r>
          </w:p>
          <w:p w14:paraId="2DA10532" w14:textId="77777777" w:rsidR="003D028C" w:rsidRPr="00612FDF" w:rsidRDefault="003D028C" w:rsidP="00650345">
            <w:pPr>
              <w:pStyle w:val="TAH"/>
              <w:rPr>
                <w:szCs w:val="18"/>
              </w:rPr>
            </w:pPr>
            <w:r w:rsidRPr="00612FDF">
              <w:rPr>
                <w:szCs w:val="18"/>
              </w:rPr>
              <w:t>Or</w:t>
            </w:r>
          </w:p>
          <w:p w14:paraId="1551100E"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87E09A3" w14:textId="77777777" w:rsidTr="003D028C">
        <w:trPr>
          <w:jc w:val="center"/>
        </w:trPr>
        <w:tc>
          <w:tcPr>
            <w:tcW w:w="1293" w:type="dxa"/>
            <w:shd w:val="clear" w:color="auto" w:fill="auto"/>
            <w:vAlign w:val="center"/>
          </w:tcPr>
          <w:p w14:paraId="28FABE12"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365A7D19" w14:textId="77777777" w:rsidR="003D028C" w:rsidRPr="00612FDF" w:rsidRDefault="003D028C" w:rsidP="00650345">
            <w:pPr>
              <w:pStyle w:val="TAC"/>
              <w:rPr>
                <w:b/>
                <w:lang w:eastAsia="zh-CN"/>
              </w:rPr>
            </w:pPr>
            <w:r w:rsidRPr="00612FDF">
              <w:rPr>
                <w:b/>
              </w:rPr>
              <w:t>Message</w:t>
            </w:r>
          </w:p>
        </w:tc>
      </w:tr>
      <w:tr w:rsidR="003D028C" w:rsidRPr="00A569D4" w14:paraId="2B5BEA19" w14:textId="77777777" w:rsidTr="003D028C">
        <w:trPr>
          <w:jc w:val="center"/>
        </w:trPr>
        <w:tc>
          <w:tcPr>
            <w:tcW w:w="1293" w:type="dxa"/>
            <w:shd w:val="clear" w:color="auto" w:fill="auto"/>
            <w:vAlign w:val="center"/>
          </w:tcPr>
          <w:p w14:paraId="26449F1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3197E5E9"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36A64834" w14:textId="77777777" w:rsidTr="003D028C">
        <w:trPr>
          <w:jc w:val="center"/>
        </w:trPr>
        <w:tc>
          <w:tcPr>
            <w:tcW w:w="1293" w:type="dxa"/>
            <w:shd w:val="clear" w:color="auto" w:fill="auto"/>
            <w:vAlign w:val="center"/>
          </w:tcPr>
          <w:p w14:paraId="00307B61"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5EF9F7DA"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242CCB3C" w14:textId="77777777" w:rsidR="003D028C" w:rsidRDefault="003D028C"/>
    <w:p w14:paraId="657D7631" w14:textId="77777777" w:rsidR="00E02A41" w:rsidRDefault="00E02A41" w:rsidP="00E02A41">
      <w:pPr>
        <w:pStyle w:val="Heading5"/>
        <w:spacing w:before="240"/>
        <w:rPr>
          <w:lang w:eastAsia="zh-CN"/>
        </w:rPr>
      </w:pPr>
      <w:bookmarkStart w:id="519" w:name="_Toc10818784"/>
      <w:bookmarkStart w:id="520" w:name="_Toc20409194"/>
      <w:bookmarkStart w:id="521" w:name="_Toc74564354"/>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519"/>
      <w:bookmarkEnd w:id="520"/>
      <w:bookmarkEnd w:id="521"/>
    </w:p>
    <w:p w14:paraId="192C14E3" w14:textId="77777777" w:rsidR="00E02A41" w:rsidRDefault="00E02A41" w:rsidP="00E02A41">
      <w:r>
        <w:t>The following information is transmitted by means of the DCI format 2</w:t>
      </w:r>
      <w:r>
        <w:rPr>
          <w:rFonts w:hint="eastAsia"/>
          <w:lang w:eastAsia="zh-CN"/>
        </w:rPr>
        <w:t>D</w:t>
      </w:r>
      <w:r>
        <w:t>:</w:t>
      </w:r>
    </w:p>
    <w:p w14:paraId="4B2A0F32" w14:textId="77777777" w:rsidR="00E02A41" w:rsidRDefault="00E02A41" w:rsidP="00E02A41">
      <w:pPr>
        <w:pStyle w:val="B1"/>
      </w:pPr>
      <w:r>
        <w:t>- Carrier indicator – 0 or 3 bits. The field is present according to the definitions in [3].</w:t>
      </w:r>
    </w:p>
    <w:p w14:paraId="2795DCFD" w14:textId="77777777"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14:paraId="3B4B97FF"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5E12F36B" w14:textId="77777777" w:rsidR="00E02A41" w:rsidRDefault="00E02A41" w:rsidP="00E02A41">
      <w:pPr>
        <w:pStyle w:val="B1"/>
      </w:pPr>
      <w:r>
        <w:t>- Resource block assignment:</w:t>
      </w:r>
    </w:p>
    <w:p w14:paraId="18112B49" w14:textId="77777777"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14:paraId="65B65A12" w14:textId="77777777" w:rsidR="00E02A41" w:rsidRDefault="00E02A41" w:rsidP="00E02A41">
      <w:pPr>
        <w:pStyle w:val="B1"/>
        <w:ind w:left="852" w:firstLine="1"/>
      </w:pPr>
      <w:r>
        <w:t xml:space="preserve">- </w:t>
      </w:r>
      <w:r w:rsidR="000429A3">
        <w:rPr>
          <w:position w:val="-10"/>
        </w:rPr>
        <w:pict w14:anchorId="603362A2">
          <v:shape id="_x0000_i3217" type="#_x0000_t75" style="width:46.9pt;height:19.25pt">
            <v:imagedata r:id="rId959" o:title=""/>
          </v:shape>
        </w:pict>
      </w:r>
      <w:r>
        <w:t xml:space="preserve">bits provide the resource allocation </w:t>
      </w:r>
    </w:p>
    <w:p w14:paraId="1FAA5A7A" w14:textId="77777777"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14:paraId="655DD069" w14:textId="77777777" w:rsidR="00E02A41" w:rsidRDefault="00E02A41" w:rsidP="00E02A41">
      <w:pPr>
        <w:pStyle w:val="B1"/>
        <w:ind w:left="852" w:firstLine="0"/>
      </w:pPr>
      <w:r>
        <w:t xml:space="preserve">- </w:t>
      </w:r>
      <w:r w:rsidR="000429A3">
        <w:rPr>
          <w:position w:val="-10"/>
        </w:rPr>
        <w:pict w14:anchorId="2E5BD55E">
          <v:shape id="_x0000_i3218" type="#_x0000_t75" style="width:42.7pt;height:15.05pt">
            <v:imagedata r:id="rId960" o:title=""/>
          </v:shape>
        </w:pict>
      </w:r>
      <w:r>
        <w:t xml:space="preserve"> bits of this field are used as a header specific to this resource allocation type to indicate the selected resource blocks subset </w:t>
      </w:r>
    </w:p>
    <w:p w14:paraId="5B114108" w14:textId="77777777" w:rsidR="00E02A41" w:rsidRDefault="00E02A41" w:rsidP="00E02A41">
      <w:pPr>
        <w:pStyle w:val="B1"/>
        <w:ind w:firstLine="284"/>
      </w:pPr>
      <w:r>
        <w:t>- 1 bit indicates a shift of the resource allocation span</w:t>
      </w:r>
    </w:p>
    <w:p w14:paraId="3FF8B788" w14:textId="77777777" w:rsidR="00E02A41" w:rsidRDefault="00E02A41" w:rsidP="00E02A41">
      <w:pPr>
        <w:pStyle w:val="B1"/>
        <w:ind w:firstLine="284"/>
      </w:pPr>
      <w:r>
        <w:t xml:space="preserve">- </w:t>
      </w:r>
      <w:r w:rsidR="000429A3">
        <w:rPr>
          <w:position w:val="-10"/>
        </w:rPr>
        <w:pict w14:anchorId="14153BF0">
          <v:shape id="_x0000_i3219" type="#_x0000_t75" style="width:111.35pt;height:19.25pt">
            <v:imagedata r:id="rId961" o:title=""/>
          </v:shape>
        </w:pict>
      </w:r>
      <w:r>
        <w:t xml:space="preserve"> bits provide the resource allocation</w:t>
      </w:r>
    </w:p>
    <w:p w14:paraId="43A5BE43"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14:paraId="4880F2B8" w14:textId="77777777"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14:paraId="15EC69A4"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299D8887" w14:textId="02EDDE21"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2751F8">
        <w:rPr>
          <w:rFonts w:hint="eastAsia"/>
          <w:i/>
          <w:lang w:eastAsia="zh-CN"/>
        </w:rPr>
        <w:t>tdm-PatternConfig/tdm-PatternConfigNE-DC</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2751F8">
        <w:rPr>
          <w:rFonts w:hint="eastAsia"/>
          <w:i/>
          <w:lang w:eastAsia="zh-CN"/>
        </w:rPr>
        <w:t>tdm-PatternConfig/tdm-PatternConfigNE-DC</w:t>
      </w:r>
      <w:r w:rsidR="004157E1">
        <w:rPr>
          <w:rFonts w:hint="eastAsia"/>
          <w:lang w:eastAsia="zh-CN"/>
        </w:rPr>
        <w:t xml:space="preserve"> configured</w:t>
      </w:r>
      <w:r w:rsidRPr="00D811DE">
        <w:t>)</w:t>
      </w:r>
    </w:p>
    <w:p w14:paraId="1B8B759E" w14:textId="77777777"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02BE851"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14:paraId="3F7C54ED" w14:textId="77777777" w:rsidR="00E02A41" w:rsidRDefault="00E02A41" w:rsidP="00E02A41">
      <w:pPr>
        <w:pStyle w:val="B1"/>
      </w:pPr>
      <w:r>
        <w:t xml:space="preserve">In addition, for transport block 1: </w:t>
      </w:r>
    </w:p>
    <w:p w14:paraId="1FD2D85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76C29669" w14:textId="77777777" w:rsidR="00E02A41" w:rsidRDefault="00E02A41" w:rsidP="00E02A41">
      <w:pPr>
        <w:pStyle w:val="B1"/>
        <w:ind w:firstLine="0"/>
      </w:pPr>
      <w:r>
        <w:t>- New data indicator – 1 bit</w:t>
      </w:r>
    </w:p>
    <w:p w14:paraId="2211304F" w14:textId="77777777" w:rsidR="00E02A41" w:rsidRDefault="00E02A41" w:rsidP="00E02A41">
      <w:pPr>
        <w:pStyle w:val="B1"/>
        <w:ind w:firstLine="0"/>
      </w:pPr>
      <w:r>
        <w:t>- Redundancy version – 2 bits</w:t>
      </w:r>
    </w:p>
    <w:p w14:paraId="08770B6A" w14:textId="77777777" w:rsidR="00E02A41" w:rsidRDefault="00E02A41" w:rsidP="00E02A41">
      <w:pPr>
        <w:pStyle w:val="B1"/>
      </w:pPr>
      <w:r>
        <w:t>In addition, for transport block</w:t>
      </w:r>
      <w:r w:rsidDel="00D513CB">
        <w:t xml:space="preserve"> </w:t>
      </w:r>
      <w:r>
        <w:t>2:</w:t>
      </w:r>
    </w:p>
    <w:p w14:paraId="59FD8446"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14:paraId="6DC8560E" w14:textId="77777777" w:rsidR="00E02A41" w:rsidRDefault="00E02A41" w:rsidP="00E02A41">
      <w:pPr>
        <w:pStyle w:val="B1"/>
        <w:ind w:firstLine="0"/>
      </w:pPr>
      <w:r>
        <w:t>- New data indicator – 1 bit</w:t>
      </w:r>
    </w:p>
    <w:p w14:paraId="399A551E" w14:textId="77777777" w:rsidR="00E02A41" w:rsidRDefault="00E02A41" w:rsidP="00E02A41">
      <w:pPr>
        <w:pStyle w:val="B1"/>
        <w:ind w:firstLine="0"/>
      </w:pPr>
      <w:r w:rsidRPr="00AB13BD">
        <w:lastRenderedPageBreak/>
        <w:t>- Redundancy version – 2 bits</w:t>
      </w:r>
    </w:p>
    <w:p w14:paraId="70C02774"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14:paraId="16B678E4"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71487E18"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51A5290"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DDE0AE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2A54CFF4"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12BA988A"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B7A91E5"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14:paraId="483BB4AA" w14:textId="77777777" w:rsidR="00D03E00" w:rsidRDefault="00D03E00"/>
    <w:p w14:paraId="358EB99F"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5A02D40D" w14:textId="77777777" w:rsidTr="003161AE">
        <w:trPr>
          <w:trHeight w:val="314"/>
          <w:jc w:val="center"/>
        </w:trPr>
        <w:tc>
          <w:tcPr>
            <w:tcW w:w="6204" w:type="dxa"/>
            <w:gridSpan w:val="2"/>
            <w:shd w:val="clear" w:color="auto" w:fill="DBDBDB"/>
          </w:tcPr>
          <w:p w14:paraId="3F73D6C3"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07175820" w14:textId="77777777" w:rsidTr="003161AE">
        <w:trPr>
          <w:trHeight w:val="176"/>
          <w:jc w:val="center"/>
        </w:trPr>
        <w:tc>
          <w:tcPr>
            <w:tcW w:w="1346" w:type="dxa"/>
            <w:shd w:val="clear" w:color="auto" w:fill="DBDBDB"/>
          </w:tcPr>
          <w:p w14:paraId="398DCF10"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104D7893"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01526339" w14:textId="77777777" w:rsidTr="003161AE">
        <w:trPr>
          <w:trHeight w:val="366"/>
          <w:jc w:val="center"/>
        </w:trPr>
        <w:tc>
          <w:tcPr>
            <w:tcW w:w="1346" w:type="dxa"/>
          </w:tcPr>
          <w:p w14:paraId="259C8A5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0174B0E2"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74B2902F"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4B2FED6B" w14:textId="77777777" w:rsidTr="003161AE">
        <w:trPr>
          <w:trHeight w:val="355"/>
          <w:jc w:val="center"/>
        </w:trPr>
        <w:tc>
          <w:tcPr>
            <w:tcW w:w="1346" w:type="dxa"/>
          </w:tcPr>
          <w:p w14:paraId="50B5425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54C006FC"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65D8D9FF"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28B3C79" w14:textId="77777777" w:rsidTr="003161AE">
        <w:trPr>
          <w:trHeight w:val="366"/>
          <w:jc w:val="center"/>
        </w:trPr>
        <w:tc>
          <w:tcPr>
            <w:tcW w:w="1346" w:type="dxa"/>
          </w:tcPr>
          <w:p w14:paraId="08B3FD4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7C08A41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1D0B4A90" w14:textId="77777777" w:rsidTr="003161AE">
        <w:trPr>
          <w:trHeight w:val="355"/>
          <w:jc w:val="center"/>
        </w:trPr>
        <w:tc>
          <w:tcPr>
            <w:tcW w:w="1346" w:type="dxa"/>
          </w:tcPr>
          <w:p w14:paraId="629BEA9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128272D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317CD52F" w14:textId="77777777" w:rsidR="00D03E00" w:rsidRPr="00D03E00" w:rsidRDefault="00D03E00" w:rsidP="00D03E00">
            <w:pPr>
              <w:keepNext/>
              <w:keepLines/>
              <w:spacing w:after="0"/>
              <w:jc w:val="center"/>
              <w:rPr>
                <w:rFonts w:ascii="Arial" w:hAnsi="Arial"/>
                <w:sz w:val="18"/>
              </w:rPr>
            </w:pPr>
          </w:p>
        </w:tc>
      </w:tr>
      <w:tr w:rsidR="00D03E00" w:rsidRPr="00D03E00" w14:paraId="1CDDB19E" w14:textId="77777777" w:rsidTr="003161AE">
        <w:trPr>
          <w:trHeight w:val="366"/>
          <w:jc w:val="center"/>
        </w:trPr>
        <w:tc>
          <w:tcPr>
            <w:tcW w:w="1346" w:type="dxa"/>
          </w:tcPr>
          <w:p w14:paraId="55382BA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66EFD8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1A5DD5BF" w14:textId="77777777" w:rsidR="00D03E00" w:rsidRPr="00D03E00" w:rsidRDefault="00D03E00" w:rsidP="00D03E00">
            <w:pPr>
              <w:keepNext/>
              <w:keepLines/>
              <w:spacing w:after="0"/>
              <w:jc w:val="center"/>
              <w:rPr>
                <w:rFonts w:ascii="Arial" w:hAnsi="Arial"/>
                <w:sz w:val="18"/>
              </w:rPr>
            </w:pPr>
          </w:p>
        </w:tc>
      </w:tr>
      <w:tr w:rsidR="00D03E00" w:rsidRPr="00D03E00" w14:paraId="3FFBB3ED" w14:textId="77777777" w:rsidTr="003161AE">
        <w:trPr>
          <w:trHeight w:val="355"/>
          <w:jc w:val="center"/>
        </w:trPr>
        <w:tc>
          <w:tcPr>
            <w:tcW w:w="1346" w:type="dxa"/>
          </w:tcPr>
          <w:p w14:paraId="7FF3BAD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445385AC"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533C00E8" w14:textId="77777777" w:rsidR="00D03E00" w:rsidRPr="00D03E00" w:rsidRDefault="00D03E00" w:rsidP="00D03E00">
            <w:pPr>
              <w:keepNext/>
              <w:keepLines/>
              <w:spacing w:after="0"/>
              <w:jc w:val="center"/>
              <w:rPr>
                <w:rFonts w:ascii="Arial" w:hAnsi="Arial"/>
                <w:sz w:val="18"/>
              </w:rPr>
            </w:pPr>
          </w:p>
        </w:tc>
      </w:tr>
      <w:tr w:rsidR="00D03E00" w:rsidRPr="00D03E00" w14:paraId="5D93AF62" w14:textId="77777777" w:rsidTr="003161AE">
        <w:trPr>
          <w:trHeight w:val="355"/>
          <w:jc w:val="center"/>
        </w:trPr>
        <w:tc>
          <w:tcPr>
            <w:tcW w:w="1346" w:type="dxa"/>
          </w:tcPr>
          <w:p w14:paraId="3632574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44BF466"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30EBB536" w14:textId="77777777" w:rsidR="00D03E00" w:rsidRPr="00D03E00" w:rsidRDefault="00D03E00" w:rsidP="00D03E00">
            <w:pPr>
              <w:keepNext/>
              <w:keepLines/>
              <w:spacing w:after="0"/>
              <w:jc w:val="center"/>
              <w:rPr>
                <w:rFonts w:ascii="Arial" w:hAnsi="Arial"/>
                <w:sz w:val="18"/>
              </w:rPr>
            </w:pPr>
          </w:p>
        </w:tc>
      </w:tr>
      <w:tr w:rsidR="00D03E00" w:rsidRPr="00D03E00" w14:paraId="18B14793" w14:textId="77777777" w:rsidTr="003161AE">
        <w:trPr>
          <w:trHeight w:val="375"/>
          <w:jc w:val="center"/>
        </w:trPr>
        <w:tc>
          <w:tcPr>
            <w:tcW w:w="1346" w:type="dxa"/>
          </w:tcPr>
          <w:p w14:paraId="05BC297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1E90163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64139516" w14:textId="77777777" w:rsidR="00D03E00" w:rsidRPr="00D03E00" w:rsidRDefault="00D03E00" w:rsidP="00D03E00">
      <w:pPr>
        <w:rPr>
          <w:lang w:eastAsia="zh-CN"/>
        </w:rPr>
      </w:pPr>
    </w:p>
    <w:p w14:paraId="5E4B6028"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D1D3A29" w14:textId="77777777" w:rsidTr="003161AE">
        <w:trPr>
          <w:trHeight w:val="368"/>
          <w:jc w:val="center"/>
        </w:trPr>
        <w:tc>
          <w:tcPr>
            <w:tcW w:w="6214" w:type="dxa"/>
            <w:gridSpan w:val="2"/>
            <w:shd w:val="clear" w:color="auto" w:fill="DBDBDB"/>
          </w:tcPr>
          <w:p w14:paraId="0CB4BF58"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41DB4A93" w14:textId="77777777" w:rsidTr="003161AE">
        <w:trPr>
          <w:trHeight w:val="204"/>
          <w:jc w:val="center"/>
        </w:trPr>
        <w:tc>
          <w:tcPr>
            <w:tcW w:w="1192" w:type="dxa"/>
            <w:shd w:val="clear" w:color="auto" w:fill="DBDBDB"/>
          </w:tcPr>
          <w:p w14:paraId="354CEA4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62C53050"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54DA700C" w14:textId="77777777" w:rsidTr="003161AE">
        <w:trPr>
          <w:trHeight w:val="429"/>
          <w:jc w:val="center"/>
        </w:trPr>
        <w:tc>
          <w:tcPr>
            <w:tcW w:w="1192" w:type="dxa"/>
          </w:tcPr>
          <w:p w14:paraId="14C8B741"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732B07E2"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2B1AD644" w14:textId="77777777" w:rsidTr="003161AE">
        <w:trPr>
          <w:trHeight w:val="419"/>
          <w:jc w:val="center"/>
        </w:trPr>
        <w:tc>
          <w:tcPr>
            <w:tcW w:w="1192" w:type="dxa"/>
          </w:tcPr>
          <w:p w14:paraId="5B095B71"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1105EB26"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55EE81AB" w14:textId="77777777" w:rsidTr="003161AE">
        <w:trPr>
          <w:trHeight w:val="429"/>
          <w:jc w:val="center"/>
        </w:trPr>
        <w:tc>
          <w:tcPr>
            <w:tcW w:w="1192" w:type="dxa"/>
          </w:tcPr>
          <w:p w14:paraId="3F9AB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2C7D172A"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5DC6D858" w14:textId="77777777" w:rsidTr="003161AE">
        <w:trPr>
          <w:trHeight w:val="419"/>
          <w:jc w:val="center"/>
        </w:trPr>
        <w:tc>
          <w:tcPr>
            <w:tcW w:w="1192" w:type="dxa"/>
          </w:tcPr>
          <w:p w14:paraId="39F16E0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7E174534"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582907D2" w14:textId="77777777" w:rsidTr="003161AE">
        <w:trPr>
          <w:trHeight w:val="429"/>
          <w:jc w:val="center"/>
        </w:trPr>
        <w:tc>
          <w:tcPr>
            <w:tcW w:w="1192" w:type="dxa"/>
          </w:tcPr>
          <w:p w14:paraId="30669CE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6B9F450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C292BAB" w14:textId="77777777" w:rsidTr="003161AE">
        <w:trPr>
          <w:trHeight w:val="419"/>
          <w:jc w:val="center"/>
        </w:trPr>
        <w:tc>
          <w:tcPr>
            <w:tcW w:w="1192" w:type="dxa"/>
          </w:tcPr>
          <w:p w14:paraId="391DE61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4B11FD24"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49C34554" w14:textId="77777777" w:rsidTr="003161AE">
        <w:trPr>
          <w:trHeight w:val="429"/>
          <w:jc w:val="center"/>
        </w:trPr>
        <w:tc>
          <w:tcPr>
            <w:tcW w:w="1192" w:type="dxa"/>
          </w:tcPr>
          <w:p w14:paraId="227CED9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2DB311EC"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576B65EB" w14:textId="77777777" w:rsidTr="003161AE">
        <w:trPr>
          <w:trHeight w:val="419"/>
          <w:jc w:val="center"/>
        </w:trPr>
        <w:tc>
          <w:tcPr>
            <w:tcW w:w="1192" w:type="dxa"/>
          </w:tcPr>
          <w:p w14:paraId="6347830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49798EE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09314A32" w14:textId="77777777" w:rsidTr="003161AE">
        <w:trPr>
          <w:trHeight w:val="429"/>
          <w:jc w:val="center"/>
        </w:trPr>
        <w:tc>
          <w:tcPr>
            <w:tcW w:w="1192" w:type="dxa"/>
          </w:tcPr>
          <w:p w14:paraId="4E31BED6"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6573091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48C6A635" w14:textId="77777777" w:rsidTr="003161AE">
        <w:trPr>
          <w:trHeight w:val="419"/>
          <w:jc w:val="center"/>
        </w:trPr>
        <w:tc>
          <w:tcPr>
            <w:tcW w:w="1192" w:type="dxa"/>
          </w:tcPr>
          <w:p w14:paraId="42F81D8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4391BB2E"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5DA5137B" w14:textId="77777777" w:rsidTr="003161AE">
        <w:trPr>
          <w:trHeight w:val="419"/>
          <w:jc w:val="center"/>
        </w:trPr>
        <w:tc>
          <w:tcPr>
            <w:tcW w:w="1192" w:type="dxa"/>
          </w:tcPr>
          <w:p w14:paraId="07E3189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2E32604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1C8BFBE1" w14:textId="77777777" w:rsidTr="003161AE">
        <w:trPr>
          <w:trHeight w:val="429"/>
          <w:jc w:val="center"/>
        </w:trPr>
        <w:tc>
          <w:tcPr>
            <w:tcW w:w="1192" w:type="dxa"/>
          </w:tcPr>
          <w:p w14:paraId="20E947A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306E8FB6"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77D783EE" w14:textId="77777777" w:rsidTr="003161AE">
        <w:trPr>
          <w:trHeight w:val="204"/>
          <w:jc w:val="center"/>
        </w:trPr>
        <w:tc>
          <w:tcPr>
            <w:tcW w:w="1192" w:type="dxa"/>
          </w:tcPr>
          <w:p w14:paraId="414ABA8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6AE1E9E9"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453CA278" w14:textId="77777777" w:rsidTr="003161AE">
        <w:trPr>
          <w:trHeight w:val="204"/>
          <w:jc w:val="center"/>
        </w:trPr>
        <w:tc>
          <w:tcPr>
            <w:tcW w:w="1192" w:type="dxa"/>
          </w:tcPr>
          <w:p w14:paraId="21ED3E12"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2572EEB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413AE33F" w14:textId="77777777" w:rsidTr="003161AE">
        <w:trPr>
          <w:trHeight w:val="204"/>
          <w:jc w:val="center"/>
        </w:trPr>
        <w:tc>
          <w:tcPr>
            <w:tcW w:w="1192" w:type="dxa"/>
          </w:tcPr>
          <w:p w14:paraId="4231B41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07D63EF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176716F8" w14:textId="77777777" w:rsidTr="003161AE">
        <w:trPr>
          <w:trHeight w:val="228"/>
          <w:jc w:val="center"/>
        </w:trPr>
        <w:tc>
          <w:tcPr>
            <w:tcW w:w="1192" w:type="dxa"/>
          </w:tcPr>
          <w:p w14:paraId="0B2CCD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50CE5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68E8E3A9" w14:textId="77777777" w:rsidR="00D03E00" w:rsidRDefault="00D03E00"/>
    <w:p w14:paraId="4972B3BE" w14:textId="77777777" w:rsidR="009F7A98" w:rsidRDefault="009F7A98">
      <w:pPr>
        <w:pStyle w:val="Heading5"/>
      </w:pPr>
      <w:bookmarkStart w:id="522" w:name="_Toc10818785"/>
      <w:bookmarkStart w:id="523" w:name="_Toc20409195"/>
      <w:bookmarkStart w:id="524" w:name="_Toc74564355"/>
      <w:r>
        <w:t>5.3.3.1.6</w:t>
      </w:r>
      <w:r>
        <w:tab/>
        <w:t>Format 3</w:t>
      </w:r>
      <w:bookmarkEnd w:id="522"/>
      <w:bookmarkEnd w:id="523"/>
      <w:bookmarkEnd w:id="524"/>
    </w:p>
    <w:p w14:paraId="506668B3"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14:paraId="03CB6B5B" w14:textId="77777777" w:rsidR="009F7A98" w:rsidRDefault="009F7A98">
      <w:r>
        <w:t>The following information is transmitted by means of the DCI format 3:</w:t>
      </w:r>
    </w:p>
    <w:p w14:paraId="2DE22ABF" w14:textId="77777777" w:rsidR="009F7A98" w:rsidRDefault="009F7A98">
      <w:pPr>
        <w:pStyle w:val="B1"/>
        <w:rPr>
          <w:i/>
          <w:lang w:val="nb-NO"/>
        </w:rPr>
      </w:pPr>
      <w:r>
        <w:rPr>
          <w:lang w:val="nb-NO"/>
        </w:rPr>
        <w:t xml:space="preserve">- TPC command number 1, TPC command number 2,…, TPC command number </w:t>
      </w:r>
      <w:r>
        <w:rPr>
          <w:i/>
          <w:lang w:val="nb-NO"/>
        </w:rPr>
        <w:t>N</w:t>
      </w:r>
    </w:p>
    <w:p w14:paraId="588EAD10" w14:textId="77777777" w:rsidR="009F7A98" w:rsidRDefault="009F7A98">
      <w:pPr>
        <w:pStyle w:val="B1"/>
      </w:pPr>
      <w:r>
        <w:lastRenderedPageBreak/>
        <w:t xml:space="preserve">where </w:t>
      </w:r>
      <w:r w:rsidR="000429A3">
        <w:rPr>
          <w:position w:val="-26"/>
        </w:rPr>
        <w:pict w14:anchorId="0DA90FED">
          <v:shape id="_x0000_i3220" type="#_x0000_t75" style="width:68.65pt;height:31.8pt">
            <v:imagedata r:id="rId987" o:title=""/>
          </v:shape>
        </w:pict>
      </w:r>
      <w:r>
        <w:t xml:space="preserve">, and where </w:t>
      </w:r>
      <w:r w:rsidR="000429A3">
        <w:rPr>
          <w:position w:val="-10"/>
        </w:rPr>
        <w:pict w14:anchorId="29D4B13E">
          <v:shape id="_x0000_i3221"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14:paraId="74922A2F" w14:textId="77777777" w:rsidR="009F7A98" w:rsidRDefault="009F7A98">
      <w:r>
        <w:t xml:space="preserve">If </w:t>
      </w:r>
      <w:r w:rsidR="000429A3">
        <w:rPr>
          <w:position w:val="-30"/>
        </w:rPr>
        <w:pict w14:anchorId="5FA06F90">
          <v:shape id="_x0000_i3222" type="#_x0000_t75" style="width:94.6pt;height:36.85pt">
            <v:imagedata r:id="rId989" o:title=""/>
          </v:shape>
        </w:pict>
      </w:r>
      <w:r>
        <w:t>, a bit of value zero shall be appended to format 3.</w:t>
      </w:r>
    </w:p>
    <w:p w14:paraId="26693214"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CB2FD69" w14:textId="77777777" w:rsidR="009F7A98" w:rsidRDefault="009F7A98">
      <w:pPr>
        <w:pStyle w:val="Heading5"/>
      </w:pPr>
      <w:bookmarkStart w:id="525" w:name="_Toc10818786"/>
      <w:bookmarkStart w:id="526" w:name="_Toc20409196"/>
      <w:bookmarkStart w:id="527" w:name="_Toc74564356"/>
      <w:r>
        <w:t>5.3.3.1.7</w:t>
      </w:r>
      <w:r>
        <w:tab/>
        <w:t>Format 3A</w:t>
      </w:r>
      <w:bookmarkEnd w:id="525"/>
      <w:bookmarkEnd w:id="526"/>
      <w:bookmarkEnd w:id="527"/>
    </w:p>
    <w:p w14:paraId="69B07E4F"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14:paraId="32EA7C62" w14:textId="77777777" w:rsidR="009F7A98" w:rsidRDefault="009F7A98">
      <w:r>
        <w:t>The following information is transmitted by means of the DCI format 3A:</w:t>
      </w:r>
    </w:p>
    <w:p w14:paraId="68B293B7"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25D9C4B3" w14:textId="77777777" w:rsidR="009F7A98" w:rsidRDefault="009F7A98">
      <w:pPr>
        <w:rPr>
          <w:lang w:eastAsia="ko-KR"/>
        </w:rPr>
      </w:pPr>
      <w:r>
        <w:t xml:space="preserve">where </w:t>
      </w:r>
      <w:r w:rsidR="000429A3">
        <w:rPr>
          <w:position w:val="-10"/>
        </w:rPr>
        <w:pict w14:anchorId="28E4D190">
          <v:shape id="_x0000_i3223" type="#_x0000_t75" style="width:56.95pt;height:15.05pt">
            <v:imagedata r:id="rId990" o:title=""/>
          </v:shape>
        </w:pict>
      </w:r>
      <w:r>
        <w:t xml:space="preserve">, and where </w:t>
      </w:r>
      <w:r w:rsidR="000429A3">
        <w:rPr>
          <w:position w:val="-10"/>
        </w:rPr>
        <w:pict w14:anchorId="6D484A84">
          <v:shape id="_x0000_i3224" type="#_x0000_t75" style="width:36.85pt;height:15.05pt">
            <v:imagedata r:id="rId988"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14:paraId="2E5BCC1D"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12B23A26" w14:textId="77777777" w:rsidR="0066795C" w:rsidRDefault="0066795C" w:rsidP="0066795C">
      <w:pPr>
        <w:pStyle w:val="Heading5"/>
      </w:pPr>
      <w:bookmarkStart w:id="528" w:name="_Toc10818787"/>
      <w:bookmarkStart w:id="529" w:name="_Toc20409197"/>
      <w:bookmarkStart w:id="530" w:name="_Toc74564357"/>
      <w:r>
        <w:t>5.3.3.1.7A</w:t>
      </w:r>
      <w:r>
        <w:tab/>
        <w:t>Format 3B</w:t>
      </w:r>
      <w:bookmarkEnd w:id="528"/>
      <w:bookmarkEnd w:id="529"/>
      <w:bookmarkEnd w:id="530"/>
    </w:p>
    <w:p w14:paraId="5A6D6D77"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330D47C5" w14:textId="77777777" w:rsidR="0066795C" w:rsidRDefault="0066795C" w:rsidP="002874DB">
      <w:r>
        <w:t>The following information is transmitted by means of the DCI format 3B:</w:t>
      </w:r>
    </w:p>
    <w:p w14:paraId="1F872CBB" w14:textId="77777777" w:rsidR="0066795C" w:rsidRDefault="0066795C" w:rsidP="002874DB">
      <w:pPr>
        <w:pStyle w:val="B1"/>
        <w:rPr>
          <w:lang w:val="en-US"/>
        </w:rPr>
      </w:pPr>
      <w:r>
        <w:rPr>
          <w:lang w:val="nb-NO"/>
        </w:rPr>
        <w:t>-</w:t>
      </w:r>
      <w:r>
        <w:rPr>
          <w:lang w:val="nb-NO"/>
        </w:rPr>
        <w:tab/>
        <w:t xml:space="preserve">block number 1, block number 2, …, block number </w:t>
      </w:r>
      <w:r w:rsidR="000429A3">
        <w:rPr>
          <w:position w:val="-4"/>
        </w:rPr>
        <w:pict w14:anchorId="095F958E">
          <v:shape id="_x0000_i3225" type="#_x0000_t75" style="width:10.9pt;height:10.9pt">
            <v:imagedata r:id="rId991" o:title=""/>
          </v:shape>
        </w:pict>
      </w:r>
    </w:p>
    <w:p w14:paraId="1FCBC572"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67627323"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46E805E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14:paraId="4E37DA0B"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4FB4B163"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14:paraId="6205F130"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1902B08E"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14:paraId="173C0391" w14:textId="77777777"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14:paraId="74618C31" w14:textId="77777777" w:rsidR="0066795C" w:rsidRPr="00481070" w:rsidRDefault="0066795C" w:rsidP="0066795C">
      <w:r>
        <w:t xml:space="preserve">The size of format 3B is equal to </w:t>
      </w:r>
      <w:r w:rsidR="000429A3">
        <w:rPr>
          <w:position w:val="-10"/>
        </w:rPr>
        <w:pict w14:anchorId="32F915C5">
          <v:shape id="_x0000_i3226" type="#_x0000_t75" style="width:36.85pt;height:15.05pt">
            <v:imagedata r:id="rId988" o:title=""/>
          </v:shape>
        </w:pict>
      </w:r>
      <w:r>
        <w:t xml:space="preserve">, and where </w:t>
      </w:r>
      <w:r w:rsidR="000429A3">
        <w:rPr>
          <w:position w:val="-10"/>
        </w:rPr>
        <w:pict w14:anchorId="18C4EE5A">
          <v:shape id="_x0000_i3227" type="#_x0000_t75" style="width:36.85pt;height:15.05pt">
            <v:imagedata r:id="rId988" o:title=""/>
          </v:shape>
        </w:pict>
      </w:r>
      <w:r>
        <w:t xml:space="preserve"> is equal to the payload size of format 0 before CRC attachment when format 0 is mapped onto the common search space, including any padding bits appended to format 0.</w:t>
      </w:r>
    </w:p>
    <w:p w14:paraId="5D4C2EAF" w14:textId="77777777" w:rsidR="00385ACB" w:rsidRDefault="00385ACB" w:rsidP="00385ACB">
      <w:pPr>
        <w:pStyle w:val="Heading5"/>
      </w:pPr>
      <w:bookmarkStart w:id="531" w:name="_Toc10818788"/>
      <w:bookmarkStart w:id="532" w:name="_Toc20409198"/>
      <w:bookmarkStart w:id="533" w:name="_Toc74564358"/>
      <w:r>
        <w:lastRenderedPageBreak/>
        <w:t>5.3.3.1.8</w:t>
      </w:r>
      <w:r>
        <w:tab/>
        <w:t>Format 4</w:t>
      </w:r>
      <w:bookmarkEnd w:id="531"/>
      <w:bookmarkEnd w:id="532"/>
      <w:bookmarkEnd w:id="533"/>
    </w:p>
    <w:p w14:paraId="4EA7C537" w14:textId="77777777" w:rsidR="00385ACB" w:rsidRDefault="00385ACB" w:rsidP="00385ACB">
      <w:r>
        <w:t xml:space="preserve">DCI format 4 is used for the scheduling of PUSCH in one UL cell with multi-antenna port transmission mode, </w:t>
      </w:r>
    </w:p>
    <w:p w14:paraId="1545C06D" w14:textId="77777777" w:rsidR="00385ACB" w:rsidRDefault="00385ACB" w:rsidP="00385ACB">
      <w:r>
        <w:t>The following information is transmitted by means of the DCI format 4:</w:t>
      </w:r>
    </w:p>
    <w:p w14:paraId="2FF3C939" w14:textId="77777777" w:rsidR="00385ACB" w:rsidRDefault="00DA1553" w:rsidP="00DA1553">
      <w:pPr>
        <w:pStyle w:val="B1"/>
      </w:pPr>
      <w:r>
        <w:t>-</w:t>
      </w:r>
      <w:r>
        <w:tab/>
      </w:r>
      <w:r w:rsidR="00385ACB">
        <w:t>Carrier indicator – 0 or 3 bits. The field is present according to the definitions in [3].</w:t>
      </w:r>
    </w:p>
    <w:p w14:paraId="367B6F51" w14:textId="77777777" w:rsidR="00C32C1C" w:rsidRDefault="00DA1553" w:rsidP="00DA1553">
      <w:pPr>
        <w:pStyle w:val="B1"/>
      </w:pPr>
      <w:r>
        <w:t>-</w:t>
      </w:r>
      <w:r>
        <w:tab/>
      </w:r>
      <w:r w:rsidR="00385ACB" w:rsidRPr="00762A4A">
        <w:t>Resource block assignment</w:t>
      </w:r>
      <w:r w:rsidR="00385ACB">
        <w:t xml:space="preserve"> - </w:t>
      </w:r>
      <w:r w:rsidR="000429A3">
        <w:rPr>
          <w:rFonts w:ascii="Arial" w:eastAsia="Batang" w:hAnsi="Arial" w:cs="Arial"/>
          <w:position w:val="-38"/>
          <w:lang w:val="en-US" w:eastAsia="ko-KR"/>
        </w:rPr>
        <w:pict w14:anchorId="55F8A69F">
          <v:shape id="_x0000_i3228" type="#_x0000_t75" style="width:251.15pt;height:42.7pt">
            <v:imagedata r:id="rId992"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14:paraId="386A4793" w14:textId="77777777" w:rsidR="00385ACB" w:rsidRDefault="00385ACB" w:rsidP="00AA53C3"/>
    <w:p w14:paraId="6048A160"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5D63CAF2" w14:textId="77777777" w:rsidR="00385ACB" w:rsidRDefault="00AF0293" w:rsidP="00AA53C3">
      <w:pPr>
        <w:pStyle w:val="B2"/>
      </w:pPr>
      <w:r>
        <w:t>-</w:t>
      </w:r>
      <w:r>
        <w:tab/>
      </w:r>
      <w:r w:rsidR="00385ACB">
        <w:t xml:space="preserve">The </w:t>
      </w:r>
      <w:r w:rsidR="000429A3">
        <w:rPr>
          <w:position w:val="-22"/>
        </w:rPr>
        <w:pict w14:anchorId="3F1CF6E1">
          <v:shape id="_x0000_i3229" type="#_x0000_t75" style="width:118.9pt;height:26.8pt">
            <v:imagedata r:id="rId957"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14:paraId="586D9568"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7F099B68" w14:textId="77777777" w:rsidR="00385ACB" w:rsidRDefault="00AF0293" w:rsidP="00AA53C3">
      <w:pPr>
        <w:pStyle w:val="B2"/>
      </w:pPr>
      <w:r>
        <w:t>-</w:t>
      </w:r>
      <w:r>
        <w:tab/>
      </w:r>
      <w:r w:rsidR="00C32C1C">
        <w:t xml:space="preserve">The </w:t>
      </w:r>
      <w:r w:rsidR="000429A3">
        <w:rPr>
          <w:position w:val="-36"/>
        </w:rPr>
        <w:pict w14:anchorId="5537FCC4">
          <v:shape id="_x0000_i3230" type="#_x0000_t75" style="width:115.55pt;height:42.7pt">
            <v:imagedata r:id="rId993"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14:paraId="2E9BE2D0" w14:textId="77777777"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14:paraId="2D590D1F"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14:paraId="4C5923A5" w14:textId="77777777"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12B9526D" w14:textId="1AE291C7"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2751F8">
        <w:rPr>
          <w:rFonts w:hint="eastAsia"/>
          <w:i/>
          <w:lang w:eastAsia="zh-CN"/>
        </w:rPr>
        <w:t>tdm-PatternConfig/tdm-PatternConfigNE-DC</w:t>
      </w:r>
      <w:r w:rsidR="004157E1">
        <w:rPr>
          <w:rFonts w:hint="eastAsia"/>
          <w:lang w:eastAsia="zh-CN"/>
        </w:rPr>
        <w:t xml:space="preserve"> configured</w:t>
      </w:r>
      <w:r w:rsidR="00385ACB">
        <w:rPr>
          <w:rFonts w:hint="eastAsia"/>
          <w:lang w:eastAsia="ko-KR"/>
        </w:rPr>
        <w:t>)</w:t>
      </w:r>
    </w:p>
    <w:p w14:paraId="6A9BDF22"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14:paraId="78CC1CC0"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4977E630"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17C6A3C5" w14:textId="77777777" w:rsidR="00B133FB" w:rsidRDefault="00DA1553" w:rsidP="008462B9">
      <w:pPr>
        <w:pStyle w:val="B3"/>
      </w:pPr>
      <w:r>
        <w:t>-</w:t>
      </w:r>
      <w:r>
        <w:tab/>
      </w:r>
      <w:r w:rsidR="00385ACB">
        <w:t>UEs that are configured with more than one DL cell</w:t>
      </w:r>
      <w:r>
        <w:t>;</w:t>
      </w:r>
    </w:p>
    <w:p w14:paraId="3A85785C"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D673950"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6C0E8E5F"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0578CA53"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05F696B7"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6000A5A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13E0A45C" w14:textId="77777777" w:rsidR="00497AA5" w:rsidRDefault="00497AA5" w:rsidP="008462B9">
      <w:pPr>
        <w:pStyle w:val="B3"/>
      </w:pPr>
      <w:r>
        <w:lastRenderedPageBreak/>
        <w:t>-</w:t>
      </w:r>
      <w:r>
        <w:tab/>
        <w:t>UEs that are configured with more than one DL cell;</w:t>
      </w:r>
    </w:p>
    <w:p w14:paraId="2C0E0DFA"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23AFE45"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1C397DBA"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6499082F"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5DDBD514" w14:textId="77777777"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14:paraId="558A5095"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14:paraId="364248AF"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27EB3246"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04F472F6"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30EAFE71" w14:textId="77777777" w:rsidR="00385ACB" w:rsidRDefault="00385ACB" w:rsidP="00497AA5">
      <w:pPr>
        <w:pStyle w:val="B1"/>
      </w:pPr>
    </w:p>
    <w:p w14:paraId="422FFBEF" w14:textId="77777777" w:rsidR="00385ACB" w:rsidRDefault="00385ACB" w:rsidP="00385ACB">
      <w:r>
        <w:t xml:space="preserve">In addition, for transport block 1: </w:t>
      </w:r>
    </w:p>
    <w:p w14:paraId="45E0D338"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14:paraId="5D13EB8D" w14:textId="77777777" w:rsidR="00385ACB" w:rsidRDefault="00AF0293" w:rsidP="00AF0293">
      <w:pPr>
        <w:pStyle w:val="B1"/>
      </w:pPr>
      <w:r>
        <w:t>-</w:t>
      </w:r>
      <w:r>
        <w:tab/>
      </w:r>
      <w:r w:rsidR="00385ACB">
        <w:t>New data indicator – 1 bit</w:t>
      </w:r>
    </w:p>
    <w:p w14:paraId="604062C0" w14:textId="77777777" w:rsidR="00385ACB" w:rsidRDefault="00385ACB" w:rsidP="00385ACB">
      <w:r>
        <w:t>In addition, for transport block 2:</w:t>
      </w:r>
    </w:p>
    <w:p w14:paraId="21195A7C"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14:paraId="64B10EC0" w14:textId="77777777" w:rsidR="00385ACB" w:rsidRDefault="00AF0293" w:rsidP="00AF0293">
      <w:pPr>
        <w:pStyle w:val="B1"/>
      </w:pPr>
      <w:r>
        <w:t>-</w:t>
      </w:r>
      <w:r>
        <w:tab/>
      </w:r>
      <w:r w:rsidR="00385ACB">
        <w:t>New data indicator – 1 bit</w:t>
      </w:r>
    </w:p>
    <w:p w14:paraId="778FD56E"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63FBDC90"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246345B1" w14:textId="77777777">
        <w:trPr>
          <w:trHeight w:val="357"/>
          <w:jc w:val="center"/>
        </w:trPr>
        <w:tc>
          <w:tcPr>
            <w:tcW w:w="4219" w:type="dxa"/>
            <w:vAlign w:val="center"/>
          </w:tcPr>
          <w:p w14:paraId="5049670A" w14:textId="77777777" w:rsidR="00385ACB" w:rsidRDefault="00385ACB" w:rsidP="0004659F">
            <w:pPr>
              <w:pStyle w:val="TAH"/>
            </w:pPr>
            <w:r>
              <w:t>Number of antenna ports at UE</w:t>
            </w:r>
          </w:p>
        </w:tc>
        <w:tc>
          <w:tcPr>
            <w:tcW w:w="4219" w:type="dxa"/>
            <w:vAlign w:val="center"/>
          </w:tcPr>
          <w:p w14:paraId="2B02C599" w14:textId="77777777" w:rsidR="00385ACB" w:rsidRDefault="00385ACB" w:rsidP="0004659F">
            <w:pPr>
              <w:pStyle w:val="TAH"/>
            </w:pPr>
            <w:r>
              <w:t>Number of bits for precoding information</w:t>
            </w:r>
          </w:p>
        </w:tc>
      </w:tr>
      <w:tr w:rsidR="00385ACB" w14:paraId="61B00304" w14:textId="77777777">
        <w:trPr>
          <w:jc w:val="center"/>
        </w:trPr>
        <w:tc>
          <w:tcPr>
            <w:tcW w:w="4219" w:type="dxa"/>
          </w:tcPr>
          <w:p w14:paraId="0F75593E" w14:textId="77777777" w:rsidR="00385ACB" w:rsidRDefault="00385ACB" w:rsidP="0004659F">
            <w:pPr>
              <w:pStyle w:val="TAC"/>
            </w:pPr>
            <w:r>
              <w:t>2</w:t>
            </w:r>
          </w:p>
        </w:tc>
        <w:tc>
          <w:tcPr>
            <w:tcW w:w="4219" w:type="dxa"/>
          </w:tcPr>
          <w:p w14:paraId="23ED4D02" w14:textId="77777777" w:rsidR="00385ACB" w:rsidRDefault="00385ACB" w:rsidP="0004659F">
            <w:pPr>
              <w:pStyle w:val="TAC"/>
            </w:pPr>
            <w:r>
              <w:t>3</w:t>
            </w:r>
          </w:p>
        </w:tc>
      </w:tr>
      <w:tr w:rsidR="00385ACB" w14:paraId="3F36C42E" w14:textId="77777777">
        <w:trPr>
          <w:jc w:val="center"/>
        </w:trPr>
        <w:tc>
          <w:tcPr>
            <w:tcW w:w="4219" w:type="dxa"/>
          </w:tcPr>
          <w:p w14:paraId="3870A09F" w14:textId="77777777" w:rsidR="00385ACB" w:rsidRDefault="00385ACB" w:rsidP="0004659F">
            <w:pPr>
              <w:pStyle w:val="TAC"/>
            </w:pPr>
            <w:r>
              <w:t>4</w:t>
            </w:r>
          </w:p>
        </w:tc>
        <w:tc>
          <w:tcPr>
            <w:tcW w:w="4219" w:type="dxa"/>
          </w:tcPr>
          <w:p w14:paraId="53CECA61" w14:textId="77777777" w:rsidR="00385ACB" w:rsidRDefault="00385ACB" w:rsidP="0004659F">
            <w:pPr>
              <w:pStyle w:val="TAC"/>
            </w:pPr>
            <w:r>
              <w:t>6</w:t>
            </w:r>
          </w:p>
        </w:tc>
      </w:tr>
    </w:tbl>
    <w:p w14:paraId="3310E37E" w14:textId="77777777" w:rsidR="00385ACB" w:rsidRDefault="00385ACB" w:rsidP="00385ACB">
      <w:pPr>
        <w:pStyle w:val="B1"/>
        <w:ind w:left="0" w:firstLine="0"/>
      </w:pPr>
    </w:p>
    <w:p w14:paraId="29F416E4"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29837FF9" w14:textId="77777777">
        <w:trPr>
          <w:trHeight w:val="257"/>
          <w:jc w:val="center"/>
        </w:trPr>
        <w:tc>
          <w:tcPr>
            <w:tcW w:w="0" w:type="auto"/>
            <w:gridSpan w:val="2"/>
            <w:vAlign w:val="center"/>
          </w:tcPr>
          <w:p w14:paraId="141EF290" w14:textId="77777777" w:rsidR="00385ACB" w:rsidRPr="000606EF" w:rsidRDefault="00385ACB" w:rsidP="0004659F">
            <w:pPr>
              <w:pStyle w:val="TAH"/>
            </w:pPr>
            <w:r w:rsidRPr="000606EF">
              <w:t xml:space="preserve">One codeword: </w:t>
            </w:r>
            <w:r w:rsidRPr="000606EF">
              <w:br/>
              <w:t>Codeword 0 enabled</w:t>
            </w:r>
          </w:p>
          <w:p w14:paraId="024C279A" w14:textId="77777777" w:rsidR="00385ACB" w:rsidRPr="000606EF" w:rsidRDefault="00385ACB" w:rsidP="0004659F">
            <w:pPr>
              <w:pStyle w:val="TAH"/>
            </w:pPr>
            <w:r w:rsidRPr="000606EF">
              <w:t>Codeword 1 disabled</w:t>
            </w:r>
          </w:p>
        </w:tc>
        <w:tc>
          <w:tcPr>
            <w:tcW w:w="0" w:type="auto"/>
            <w:gridSpan w:val="2"/>
          </w:tcPr>
          <w:p w14:paraId="3E97F5A5" w14:textId="77777777" w:rsidR="00385ACB" w:rsidRPr="000606EF" w:rsidRDefault="00385ACB" w:rsidP="0004659F">
            <w:pPr>
              <w:pStyle w:val="TAH"/>
            </w:pPr>
            <w:r w:rsidRPr="000606EF">
              <w:t xml:space="preserve">Two codewords: </w:t>
            </w:r>
            <w:r w:rsidRPr="000606EF">
              <w:br/>
              <w:t>Codeword 0 enabled</w:t>
            </w:r>
          </w:p>
          <w:p w14:paraId="66B78558" w14:textId="77777777" w:rsidR="00385ACB" w:rsidRPr="000606EF" w:rsidRDefault="00385ACB" w:rsidP="0004659F">
            <w:pPr>
              <w:pStyle w:val="TAH"/>
            </w:pPr>
            <w:r w:rsidRPr="000606EF">
              <w:t>Codeword 1 enabled</w:t>
            </w:r>
          </w:p>
        </w:tc>
      </w:tr>
      <w:tr w:rsidR="00385ACB" w14:paraId="507AAC3C" w14:textId="77777777">
        <w:trPr>
          <w:trHeight w:val="257"/>
          <w:jc w:val="center"/>
        </w:trPr>
        <w:tc>
          <w:tcPr>
            <w:tcW w:w="0" w:type="auto"/>
          </w:tcPr>
          <w:p w14:paraId="34D148BA" w14:textId="77777777" w:rsidR="00385ACB" w:rsidRPr="00397CF3" w:rsidRDefault="00385ACB" w:rsidP="0004659F">
            <w:pPr>
              <w:pStyle w:val="TAC"/>
              <w:rPr>
                <w:b/>
              </w:rPr>
            </w:pPr>
            <w:r w:rsidRPr="00397CF3">
              <w:rPr>
                <w:b/>
              </w:rPr>
              <w:t>Bit field mapped to index</w:t>
            </w:r>
          </w:p>
        </w:tc>
        <w:tc>
          <w:tcPr>
            <w:tcW w:w="0" w:type="auto"/>
          </w:tcPr>
          <w:p w14:paraId="5BDFD62B" w14:textId="77777777" w:rsidR="00385ACB" w:rsidRPr="00397CF3" w:rsidRDefault="00385ACB" w:rsidP="0004659F">
            <w:pPr>
              <w:pStyle w:val="TAC"/>
              <w:rPr>
                <w:b/>
              </w:rPr>
            </w:pPr>
            <w:r w:rsidRPr="00397CF3">
              <w:rPr>
                <w:b/>
              </w:rPr>
              <w:t>Message</w:t>
            </w:r>
          </w:p>
        </w:tc>
        <w:tc>
          <w:tcPr>
            <w:tcW w:w="0" w:type="auto"/>
          </w:tcPr>
          <w:p w14:paraId="35281E37" w14:textId="77777777" w:rsidR="00385ACB" w:rsidRPr="00397CF3" w:rsidRDefault="00385ACB" w:rsidP="0004659F">
            <w:pPr>
              <w:pStyle w:val="TAC"/>
              <w:rPr>
                <w:b/>
              </w:rPr>
            </w:pPr>
            <w:r w:rsidRPr="00397CF3">
              <w:rPr>
                <w:b/>
              </w:rPr>
              <w:t>Bit field mapped to index</w:t>
            </w:r>
          </w:p>
        </w:tc>
        <w:tc>
          <w:tcPr>
            <w:tcW w:w="0" w:type="auto"/>
          </w:tcPr>
          <w:p w14:paraId="5F1C01B7" w14:textId="77777777" w:rsidR="00385ACB" w:rsidRPr="00397CF3" w:rsidRDefault="00385ACB" w:rsidP="0004659F">
            <w:pPr>
              <w:pStyle w:val="TAC"/>
              <w:rPr>
                <w:b/>
              </w:rPr>
            </w:pPr>
            <w:r w:rsidRPr="00397CF3">
              <w:rPr>
                <w:b/>
              </w:rPr>
              <w:t>Message</w:t>
            </w:r>
          </w:p>
        </w:tc>
      </w:tr>
      <w:tr w:rsidR="00385ACB" w14:paraId="6A1A79C8" w14:textId="77777777">
        <w:trPr>
          <w:trHeight w:val="257"/>
          <w:jc w:val="center"/>
        </w:trPr>
        <w:tc>
          <w:tcPr>
            <w:tcW w:w="0" w:type="auto"/>
          </w:tcPr>
          <w:p w14:paraId="0D2E6313" w14:textId="77777777" w:rsidR="00385ACB" w:rsidRDefault="00385ACB" w:rsidP="0004659F">
            <w:pPr>
              <w:pStyle w:val="TAC"/>
            </w:pPr>
            <w:r>
              <w:t>0</w:t>
            </w:r>
          </w:p>
        </w:tc>
        <w:tc>
          <w:tcPr>
            <w:tcW w:w="0" w:type="auto"/>
          </w:tcPr>
          <w:p w14:paraId="479B8B3F" w14:textId="77777777" w:rsidR="00385ACB" w:rsidRDefault="00385ACB" w:rsidP="0004659F">
            <w:pPr>
              <w:pStyle w:val="TAC"/>
            </w:pPr>
            <w:r>
              <w:t>1 layer: TPMI=0</w:t>
            </w:r>
          </w:p>
        </w:tc>
        <w:tc>
          <w:tcPr>
            <w:tcW w:w="0" w:type="auto"/>
          </w:tcPr>
          <w:p w14:paraId="3539C455" w14:textId="77777777" w:rsidR="00385ACB" w:rsidRDefault="00385ACB" w:rsidP="0004659F">
            <w:pPr>
              <w:pStyle w:val="TAC"/>
            </w:pPr>
            <w:r>
              <w:t>0</w:t>
            </w:r>
          </w:p>
        </w:tc>
        <w:tc>
          <w:tcPr>
            <w:tcW w:w="0" w:type="auto"/>
          </w:tcPr>
          <w:p w14:paraId="042DBF8F" w14:textId="77777777" w:rsidR="00385ACB" w:rsidRDefault="00385ACB" w:rsidP="0004659F">
            <w:pPr>
              <w:pStyle w:val="TAC"/>
            </w:pPr>
            <w:r>
              <w:t>2 layers: TPMI=0</w:t>
            </w:r>
          </w:p>
        </w:tc>
      </w:tr>
      <w:tr w:rsidR="00385ACB" w14:paraId="178B3CF2" w14:textId="77777777">
        <w:trPr>
          <w:trHeight w:val="257"/>
          <w:jc w:val="center"/>
        </w:trPr>
        <w:tc>
          <w:tcPr>
            <w:tcW w:w="0" w:type="auto"/>
          </w:tcPr>
          <w:p w14:paraId="14BEEDA3" w14:textId="77777777" w:rsidR="00385ACB" w:rsidRDefault="00385ACB" w:rsidP="0004659F">
            <w:pPr>
              <w:pStyle w:val="TAC"/>
            </w:pPr>
            <w:r>
              <w:t>1</w:t>
            </w:r>
          </w:p>
        </w:tc>
        <w:tc>
          <w:tcPr>
            <w:tcW w:w="0" w:type="auto"/>
          </w:tcPr>
          <w:p w14:paraId="7BAF42FA" w14:textId="77777777" w:rsidR="00385ACB" w:rsidRDefault="00385ACB" w:rsidP="0004659F">
            <w:pPr>
              <w:pStyle w:val="TAC"/>
            </w:pPr>
            <w:r>
              <w:t>1 layer: TPMI=1</w:t>
            </w:r>
          </w:p>
        </w:tc>
        <w:tc>
          <w:tcPr>
            <w:tcW w:w="0" w:type="auto"/>
          </w:tcPr>
          <w:p w14:paraId="0DA97CF1" w14:textId="77777777" w:rsidR="00385ACB" w:rsidRDefault="00385ACB" w:rsidP="0004659F">
            <w:pPr>
              <w:pStyle w:val="TAC"/>
            </w:pPr>
            <w:r>
              <w:t>1-7</w:t>
            </w:r>
          </w:p>
        </w:tc>
        <w:tc>
          <w:tcPr>
            <w:tcW w:w="0" w:type="auto"/>
          </w:tcPr>
          <w:p w14:paraId="3A2AD070" w14:textId="77777777" w:rsidR="00385ACB" w:rsidRDefault="00385ACB" w:rsidP="0004659F">
            <w:pPr>
              <w:pStyle w:val="TAC"/>
            </w:pPr>
            <w:r>
              <w:t>reserved</w:t>
            </w:r>
          </w:p>
        </w:tc>
      </w:tr>
      <w:tr w:rsidR="00385ACB" w14:paraId="509D33FB" w14:textId="77777777">
        <w:trPr>
          <w:trHeight w:val="257"/>
          <w:jc w:val="center"/>
        </w:trPr>
        <w:tc>
          <w:tcPr>
            <w:tcW w:w="0" w:type="auto"/>
          </w:tcPr>
          <w:p w14:paraId="53ADC4BD" w14:textId="77777777" w:rsidR="00385ACB" w:rsidRDefault="00385ACB" w:rsidP="0004659F">
            <w:pPr>
              <w:pStyle w:val="TAC"/>
            </w:pPr>
            <w:r>
              <w:t>2</w:t>
            </w:r>
          </w:p>
        </w:tc>
        <w:tc>
          <w:tcPr>
            <w:tcW w:w="0" w:type="auto"/>
          </w:tcPr>
          <w:p w14:paraId="4C6162AC" w14:textId="77777777" w:rsidR="00385ACB" w:rsidRDefault="00385ACB" w:rsidP="0004659F">
            <w:pPr>
              <w:pStyle w:val="TAC"/>
            </w:pPr>
            <w:r>
              <w:t>1 layer: TPMI=2</w:t>
            </w:r>
          </w:p>
        </w:tc>
        <w:tc>
          <w:tcPr>
            <w:tcW w:w="0" w:type="auto"/>
          </w:tcPr>
          <w:p w14:paraId="4F133C6C" w14:textId="77777777" w:rsidR="00385ACB" w:rsidRDefault="00385ACB" w:rsidP="0004659F">
            <w:pPr>
              <w:pStyle w:val="TAC"/>
            </w:pPr>
          </w:p>
        </w:tc>
        <w:tc>
          <w:tcPr>
            <w:tcW w:w="0" w:type="auto"/>
          </w:tcPr>
          <w:p w14:paraId="3001D034" w14:textId="77777777" w:rsidR="00385ACB" w:rsidRDefault="00385ACB" w:rsidP="0004659F">
            <w:pPr>
              <w:pStyle w:val="TAC"/>
            </w:pPr>
          </w:p>
        </w:tc>
      </w:tr>
      <w:tr w:rsidR="00385ACB" w14:paraId="6FBA7D0F" w14:textId="77777777">
        <w:trPr>
          <w:trHeight w:val="257"/>
          <w:jc w:val="center"/>
        </w:trPr>
        <w:tc>
          <w:tcPr>
            <w:tcW w:w="0" w:type="auto"/>
          </w:tcPr>
          <w:p w14:paraId="39DFFCE6" w14:textId="77777777" w:rsidR="00385ACB" w:rsidRDefault="00385ACB" w:rsidP="0004659F">
            <w:pPr>
              <w:pStyle w:val="TAC"/>
            </w:pPr>
            <w:r>
              <w:t>…</w:t>
            </w:r>
          </w:p>
        </w:tc>
        <w:tc>
          <w:tcPr>
            <w:tcW w:w="0" w:type="auto"/>
          </w:tcPr>
          <w:p w14:paraId="60F5DFCA" w14:textId="77777777" w:rsidR="00385ACB" w:rsidRDefault="00385ACB" w:rsidP="0004659F">
            <w:pPr>
              <w:pStyle w:val="TAC"/>
            </w:pPr>
            <w:r>
              <w:t>…</w:t>
            </w:r>
          </w:p>
        </w:tc>
        <w:tc>
          <w:tcPr>
            <w:tcW w:w="0" w:type="auto"/>
          </w:tcPr>
          <w:p w14:paraId="53973939" w14:textId="77777777" w:rsidR="00385ACB" w:rsidRDefault="00385ACB" w:rsidP="0004659F">
            <w:pPr>
              <w:pStyle w:val="TAC"/>
            </w:pPr>
          </w:p>
        </w:tc>
        <w:tc>
          <w:tcPr>
            <w:tcW w:w="0" w:type="auto"/>
          </w:tcPr>
          <w:p w14:paraId="6B7B2EAC" w14:textId="77777777" w:rsidR="00385ACB" w:rsidRDefault="00385ACB" w:rsidP="0004659F">
            <w:pPr>
              <w:pStyle w:val="TAC"/>
            </w:pPr>
          </w:p>
        </w:tc>
      </w:tr>
      <w:tr w:rsidR="00385ACB" w14:paraId="1D7E42AE" w14:textId="77777777">
        <w:trPr>
          <w:trHeight w:val="257"/>
          <w:jc w:val="center"/>
        </w:trPr>
        <w:tc>
          <w:tcPr>
            <w:tcW w:w="0" w:type="auto"/>
          </w:tcPr>
          <w:p w14:paraId="605C9CF6" w14:textId="77777777" w:rsidR="00385ACB" w:rsidRDefault="00385ACB" w:rsidP="0004659F">
            <w:pPr>
              <w:pStyle w:val="TAC"/>
            </w:pPr>
            <w:r>
              <w:t>5</w:t>
            </w:r>
          </w:p>
        </w:tc>
        <w:tc>
          <w:tcPr>
            <w:tcW w:w="0" w:type="auto"/>
          </w:tcPr>
          <w:p w14:paraId="5BFE7497" w14:textId="77777777" w:rsidR="00385ACB" w:rsidRDefault="00385ACB" w:rsidP="0004659F">
            <w:pPr>
              <w:pStyle w:val="TAC"/>
            </w:pPr>
            <w:r>
              <w:t>1 layer: TPMI=5</w:t>
            </w:r>
          </w:p>
        </w:tc>
        <w:tc>
          <w:tcPr>
            <w:tcW w:w="0" w:type="auto"/>
          </w:tcPr>
          <w:p w14:paraId="4BCB9BEC" w14:textId="77777777" w:rsidR="00385ACB" w:rsidRDefault="00385ACB" w:rsidP="0004659F">
            <w:pPr>
              <w:pStyle w:val="TAC"/>
            </w:pPr>
          </w:p>
        </w:tc>
        <w:tc>
          <w:tcPr>
            <w:tcW w:w="0" w:type="auto"/>
          </w:tcPr>
          <w:p w14:paraId="5D29891F" w14:textId="77777777" w:rsidR="00385ACB" w:rsidRDefault="00385ACB" w:rsidP="0004659F">
            <w:pPr>
              <w:pStyle w:val="TAC"/>
            </w:pPr>
          </w:p>
        </w:tc>
      </w:tr>
      <w:tr w:rsidR="00385ACB" w14:paraId="695921DA" w14:textId="77777777">
        <w:trPr>
          <w:trHeight w:val="257"/>
          <w:jc w:val="center"/>
        </w:trPr>
        <w:tc>
          <w:tcPr>
            <w:tcW w:w="0" w:type="auto"/>
          </w:tcPr>
          <w:p w14:paraId="0FD0CD94" w14:textId="77777777" w:rsidR="00385ACB" w:rsidRDefault="00385ACB" w:rsidP="0004659F">
            <w:pPr>
              <w:pStyle w:val="TAC"/>
            </w:pPr>
            <w:r>
              <w:t>6-7</w:t>
            </w:r>
          </w:p>
        </w:tc>
        <w:tc>
          <w:tcPr>
            <w:tcW w:w="0" w:type="auto"/>
          </w:tcPr>
          <w:p w14:paraId="586B5B5D" w14:textId="77777777" w:rsidR="00385ACB" w:rsidRDefault="00385ACB" w:rsidP="0004659F">
            <w:pPr>
              <w:pStyle w:val="TAC"/>
            </w:pPr>
            <w:r>
              <w:t>reserved</w:t>
            </w:r>
          </w:p>
        </w:tc>
        <w:tc>
          <w:tcPr>
            <w:tcW w:w="0" w:type="auto"/>
          </w:tcPr>
          <w:p w14:paraId="299CEC42" w14:textId="77777777" w:rsidR="00385ACB" w:rsidRDefault="00385ACB" w:rsidP="0004659F">
            <w:pPr>
              <w:pStyle w:val="TAC"/>
            </w:pPr>
          </w:p>
        </w:tc>
        <w:tc>
          <w:tcPr>
            <w:tcW w:w="0" w:type="auto"/>
          </w:tcPr>
          <w:p w14:paraId="042061EB" w14:textId="77777777" w:rsidR="00385ACB" w:rsidRDefault="00385ACB" w:rsidP="0004659F">
            <w:pPr>
              <w:pStyle w:val="TAC"/>
            </w:pPr>
          </w:p>
        </w:tc>
      </w:tr>
    </w:tbl>
    <w:p w14:paraId="1B748BDA" w14:textId="77777777" w:rsidR="00385ACB" w:rsidRDefault="00385ACB" w:rsidP="00385ACB"/>
    <w:p w14:paraId="6125F3FF"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3A265F6F" w14:textId="77777777">
        <w:trPr>
          <w:trHeight w:val="257"/>
          <w:jc w:val="center"/>
        </w:trPr>
        <w:tc>
          <w:tcPr>
            <w:tcW w:w="0" w:type="auto"/>
            <w:gridSpan w:val="2"/>
            <w:vAlign w:val="center"/>
          </w:tcPr>
          <w:p w14:paraId="080E7A9F" w14:textId="77777777" w:rsidR="00385ACB" w:rsidRDefault="00385ACB" w:rsidP="0004659F">
            <w:pPr>
              <w:pStyle w:val="TAH"/>
            </w:pPr>
            <w:r>
              <w:t xml:space="preserve">One codeword: </w:t>
            </w:r>
            <w:r>
              <w:br/>
              <w:t>Codeword 0 enabled</w:t>
            </w:r>
          </w:p>
          <w:p w14:paraId="2E82D857" w14:textId="77777777" w:rsidR="00385ACB" w:rsidRDefault="00385ACB" w:rsidP="0004659F">
            <w:pPr>
              <w:pStyle w:val="TAH"/>
            </w:pPr>
            <w:r>
              <w:t>Codeword 1 disabled</w:t>
            </w:r>
          </w:p>
        </w:tc>
        <w:tc>
          <w:tcPr>
            <w:tcW w:w="0" w:type="auto"/>
            <w:gridSpan w:val="2"/>
          </w:tcPr>
          <w:p w14:paraId="6CB24C62" w14:textId="77777777" w:rsidR="00385ACB" w:rsidRDefault="00385ACB" w:rsidP="0004659F">
            <w:pPr>
              <w:pStyle w:val="TAH"/>
            </w:pPr>
            <w:r>
              <w:t xml:space="preserve">Two codewords: </w:t>
            </w:r>
            <w:r>
              <w:br/>
              <w:t>Codeword 0 enabled</w:t>
            </w:r>
          </w:p>
          <w:p w14:paraId="0F293015" w14:textId="77777777" w:rsidR="00385ACB" w:rsidRDefault="00385ACB" w:rsidP="0004659F">
            <w:pPr>
              <w:pStyle w:val="TAH"/>
            </w:pPr>
            <w:r>
              <w:t>Codeword 1 enabled</w:t>
            </w:r>
          </w:p>
        </w:tc>
      </w:tr>
      <w:tr w:rsidR="00385ACB" w14:paraId="1127C304" w14:textId="77777777">
        <w:trPr>
          <w:trHeight w:val="257"/>
          <w:jc w:val="center"/>
        </w:trPr>
        <w:tc>
          <w:tcPr>
            <w:tcW w:w="0" w:type="auto"/>
          </w:tcPr>
          <w:p w14:paraId="6D27FBF0" w14:textId="77777777" w:rsidR="00385ACB" w:rsidRPr="008C5700" w:rsidRDefault="00385ACB" w:rsidP="0004659F">
            <w:pPr>
              <w:pStyle w:val="TAC"/>
              <w:rPr>
                <w:b/>
              </w:rPr>
            </w:pPr>
            <w:r w:rsidRPr="008C5700">
              <w:rPr>
                <w:b/>
              </w:rPr>
              <w:t>Bit field mapped to index</w:t>
            </w:r>
          </w:p>
        </w:tc>
        <w:tc>
          <w:tcPr>
            <w:tcW w:w="0" w:type="auto"/>
          </w:tcPr>
          <w:p w14:paraId="31F9257E" w14:textId="77777777" w:rsidR="00385ACB" w:rsidRPr="008C5700" w:rsidRDefault="00385ACB" w:rsidP="0004659F">
            <w:pPr>
              <w:pStyle w:val="TAC"/>
              <w:rPr>
                <w:b/>
              </w:rPr>
            </w:pPr>
            <w:r w:rsidRPr="008C5700">
              <w:rPr>
                <w:b/>
              </w:rPr>
              <w:t>Message</w:t>
            </w:r>
          </w:p>
        </w:tc>
        <w:tc>
          <w:tcPr>
            <w:tcW w:w="0" w:type="auto"/>
          </w:tcPr>
          <w:p w14:paraId="3E201DA1" w14:textId="77777777" w:rsidR="00385ACB" w:rsidRPr="008C5700" w:rsidRDefault="00385ACB" w:rsidP="0004659F">
            <w:pPr>
              <w:pStyle w:val="TAC"/>
              <w:rPr>
                <w:b/>
              </w:rPr>
            </w:pPr>
            <w:r w:rsidRPr="008C5700">
              <w:rPr>
                <w:b/>
              </w:rPr>
              <w:t>Bit field mapped to index</w:t>
            </w:r>
          </w:p>
        </w:tc>
        <w:tc>
          <w:tcPr>
            <w:tcW w:w="0" w:type="auto"/>
          </w:tcPr>
          <w:p w14:paraId="711D6E92" w14:textId="77777777" w:rsidR="00385ACB" w:rsidRPr="008C5700" w:rsidRDefault="00385ACB" w:rsidP="0004659F">
            <w:pPr>
              <w:pStyle w:val="TAC"/>
              <w:rPr>
                <w:b/>
              </w:rPr>
            </w:pPr>
            <w:r w:rsidRPr="008C5700">
              <w:rPr>
                <w:b/>
              </w:rPr>
              <w:t>Message</w:t>
            </w:r>
          </w:p>
        </w:tc>
      </w:tr>
      <w:tr w:rsidR="00385ACB" w14:paraId="363A0809" w14:textId="77777777">
        <w:trPr>
          <w:trHeight w:val="257"/>
          <w:jc w:val="center"/>
        </w:trPr>
        <w:tc>
          <w:tcPr>
            <w:tcW w:w="0" w:type="auto"/>
          </w:tcPr>
          <w:p w14:paraId="3D711A30" w14:textId="77777777" w:rsidR="00385ACB" w:rsidRDefault="00385ACB" w:rsidP="0004659F">
            <w:pPr>
              <w:pStyle w:val="TAC"/>
            </w:pPr>
            <w:r>
              <w:t>0</w:t>
            </w:r>
          </w:p>
        </w:tc>
        <w:tc>
          <w:tcPr>
            <w:tcW w:w="0" w:type="auto"/>
          </w:tcPr>
          <w:p w14:paraId="370683F2" w14:textId="77777777" w:rsidR="00385ACB" w:rsidRDefault="00385ACB" w:rsidP="0004659F">
            <w:pPr>
              <w:pStyle w:val="TAC"/>
            </w:pPr>
            <w:r>
              <w:t>1 layer: TPMI=0</w:t>
            </w:r>
          </w:p>
        </w:tc>
        <w:tc>
          <w:tcPr>
            <w:tcW w:w="0" w:type="auto"/>
          </w:tcPr>
          <w:p w14:paraId="1000B2F5" w14:textId="77777777" w:rsidR="00385ACB" w:rsidRDefault="00385ACB" w:rsidP="0004659F">
            <w:pPr>
              <w:pStyle w:val="TAC"/>
            </w:pPr>
            <w:r>
              <w:t>0</w:t>
            </w:r>
          </w:p>
        </w:tc>
        <w:tc>
          <w:tcPr>
            <w:tcW w:w="0" w:type="auto"/>
          </w:tcPr>
          <w:p w14:paraId="05DE24E5" w14:textId="77777777" w:rsidR="00385ACB" w:rsidRDefault="00385ACB" w:rsidP="0004659F">
            <w:pPr>
              <w:pStyle w:val="TAC"/>
            </w:pPr>
            <w:r>
              <w:t>2 layers: TPMI=0</w:t>
            </w:r>
          </w:p>
        </w:tc>
      </w:tr>
      <w:tr w:rsidR="00385ACB" w14:paraId="1017A3D9" w14:textId="77777777">
        <w:trPr>
          <w:trHeight w:val="257"/>
          <w:jc w:val="center"/>
        </w:trPr>
        <w:tc>
          <w:tcPr>
            <w:tcW w:w="0" w:type="auto"/>
          </w:tcPr>
          <w:p w14:paraId="6B530680" w14:textId="77777777" w:rsidR="00385ACB" w:rsidRDefault="00385ACB" w:rsidP="0004659F">
            <w:pPr>
              <w:pStyle w:val="TAC"/>
            </w:pPr>
            <w:r>
              <w:t>1</w:t>
            </w:r>
          </w:p>
        </w:tc>
        <w:tc>
          <w:tcPr>
            <w:tcW w:w="0" w:type="auto"/>
          </w:tcPr>
          <w:p w14:paraId="6B2D5668" w14:textId="77777777" w:rsidR="00385ACB" w:rsidRDefault="00385ACB" w:rsidP="0004659F">
            <w:pPr>
              <w:pStyle w:val="TAC"/>
            </w:pPr>
            <w:r>
              <w:t>1 layer: TPMI=1</w:t>
            </w:r>
          </w:p>
        </w:tc>
        <w:tc>
          <w:tcPr>
            <w:tcW w:w="0" w:type="auto"/>
          </w:tcPr>
          <w:p w14:paraId="4558C200" w14:textId="77777777" w:rsidR="00385ACB" w:rsidRDefault="00385ACB" w:rsidP="0004659F">
            <w:pPr>
              <w:pStyle w:val="TAC"/>
            </w:pPr>
            <w:r>
              <w:t>1</w:t>
            </w:r>
          </w:p>
        </w:tc>
        <w:tc>
          <w:tcPr>
            <w:tcW w:w="0" w:type="auto"/>
          </w:tcPr>
          <w:p w14:paraId="79175B54" w14:textId="77777777" w:rsidR="00385ACB" w:rsidRDefault="00385ACB" w:rsidP="0004659F">
            <w:pPr>
              <w:pStyle w:val="TAC"/>
            </w:pPr>
            <w:r>
              <w:t>2 layers: TPMI=1</w:t>
            </w:r>
          </w:p>
        </w:tc>
      </w:tr>
      <w:tr w:rsidR="00385ACB" w14:paraId="53D57A35" w14:textId="77777777">
        <w:trPr>
          <w:trHeight w:val="257"/>
          <w:jc w:val="center"/>
        </w:trPr>
        <w:tc>
          <w:tcPr>
            <w:tcW w:w="0" w:type="auto"/>
          </w:tcPr>
          <w:p w14:paraId="75F578E5" w14:textId="77777777" w:rsidR="00385ACB" w:rsidRDefault="00385ACB" w:rsidP="0004659F">
            <w:pPr>
              <w:pStyle w:val="TAC"/>
            </w:pPr>
            <w:r>
              <w:t>…</w:t>
            </w:r>
          </w:p>
        </w:tc>
        <w:tc>
          <w:tcPr>
            <w:tcW w:w="0" w:type="auto"/>
          </w:tcPr>
          <w:p w14:paraId="652BEAD1" w14:textId="77777777" w:rsidR="00385ACB" w:rsidRDefault="00385ACB" w:rsidP="0004659F">
            <w:pPr>
              <w:pStyle w:val="TAC"/>
            </w:pPr>
            <w:r>
              <w:t>…</w:t>
            </w:r>
          </w:p>
        </w:tc>
        <w:tc>
          <w:tcPr>
            <w:tcW w:w="0" w:type="auto"/>
          </w:tcPr>
          <w:p w14:paraId="60DC370E" w14:textId="77777777" w:rsidR="00385ACB" w:rsidRDefault="00385ACB" w:rsidP="0004659F">
            <w:pPr>
              <w:pStyle w:val="TAC"/>
            </w:pPr>
            <w:r>
              <w:t>…</w:t>
            </w:r>
          </w:p>
        </w:tc>
        <w:tc>
          <w:tcPr>
            <w:tcW w:w="0" w:type="auto"/>
          </w:tcPr>
          <w:p w14:paraId="7B38F9D6" w14:textId="77777777" w:rsidR="00385ACB" w:rsidRDefault="00385ACB" w:rsidP="0004659F">
            <w:pPr>
              <w:pStyle w:val="TAC"/>
            </w:pPr>
            <w:r>
              <w:t>…</w:t>
            </w:r>
          </w:p>
        </w:tc>
      </w:tr>
      <w:tr w:rsidR="00385ACB" w14:paraId="665AE430" w14:textId="77777777">
        <w:trPr>
          <w:trHeight w:val="257"/>
          <w:jc w:val="center"/>
        </w:trPr>
        <w:tc>
          <w:tcPr>
            <w:tcW w:w="0" w:type="auto"/>
          </w:tcPr>
          <w:p w14:paraId="3FBE19A6" w14:textId="77777777" w:rsidR="00385ACB" w:rsidRDefault="00385ACB" w:rsidP="0004659F">
            <w:pPr>
              <w:pStyle w:val="TAC"/>
            </w:pPr>
            <w:r>
              <w:t>23</w:t>
            </w:r>
          </w:p>
        </w:tc>
        <w:tc>
          <w:tcPr>
            <w:tcW w:w="0" w:type="auto"/>
          </w:tcPr>
          <w:p w14:paraId="7AEAB956" w14:textId="77777777" w:rsidR="00385ACB" w:rsidRDefault="00385ACB" w:rsidP="0004659F">
            <w:pPr>
              <w:pStyle w:val="TAC"/>
            </w:pPr>
            <w:r>
              <w:t>1 layer: TPMI=23</w:t>
            </w:r>
          </w:p>
        </w:tc>
        <w:tc>
          <w:tcPr>
            <w:tcW w:w="0" w:type="auto"/>
          </w:tcPr>
          <w:p w14:paraId="19D515C0" w14:textId="77777777" w:rsidR="00385ACB" w:rsidRDefault="00385ACB" w:rsidP="0004659F">
            <w:pPr>
              <w:pStyle w:val="TAC"/>
            </w:pPr>
            <w:r>
              <w:t>15</w:t>
            </w:r>
          </w:p>
        </w:tc>
        <w:tc>
          <w:tcPr>
            <w:tcW w:w="0" w:type="auto"/>
          </w:tcPr>
          <w:p w14:paraId="1EB023D2" w14:textId="77777777" w:rsidR="00385ACB" w:rsidRDefault="00385ACB" w:rsidP="0004659F">
            <w:pPr>
              <w:pStyle w:val="TAC"/>
            </w:pPr>
            <w:r>
              <w:t>2 layers: TPMI=15</w:t>
            </w:r>
          </w:p>
        </w:tc>
      </w:tr>
      <w:tr w:rsidR="00385ACB" w14:paraId="22D6D952" w14:textId="77777777">
        <w:trPr>
          <w:trHeight w:val="257"/>
          <w:jc w:val="center"/>
        </w:trPr>
        <w:tc>
          <w:tcPr>
            <w:tcW w:w="0" w:type="auto"/>
          </w:tcPr>
          <w:p w14:paraId="47F0E86B" w14:textId="77777777" w:rsidR="00385ACB" w:rsidRDefault="00385ACB" w:rsidP="0004659F">
            <w:pPr>
              <w:pStyle w:val="TAC"/>
            </w:pPr>
            <w:r>
              <w:t>24</w:t>
            </w:r>
          </w:p>
        </w:tc>
        <w:tc>
          <w:tcPr>
            <w:tcW w:w="0" w:type="auto"/>
          </w:tcPr>
          <w:p w14:paraId="001128B1" w14:textId="77777777" w:rsidR="00385ACB" w:rsidRDefault="00385ACB" w:rsidP="0004659F">
            <w:pPr>
              <w:pStyle w:val="TAC"/>
            </w:pPr>
            <w:r>
              <w:t>2 layers: TPMI=0</w:t>
            </w:r>
          </w:p>
        </w:tc>
        <w:tc>
          <w:tcPr>
            <w:tcW w:w="0" w:type="auto"/>
          </w:tcPr>
          <w:p w14:paraId="2D52BD48" w14:textId="77777777" w:rsidR="00385ACB" w:rsidRDefault="00385ACB" w:rsidP="0004659F">
            <w:pPr>
              <w:pStyle w:val="TAC"/>
            </w:pPr>
            <w:r>
              <w:t>16</w:t>
            </w:r>
          </w:p>
        </w:tc>
        <w:tc>
          <w:tcPr>
            <w:tcW w:w="0" w:type="auto"/>
          </w:tcPr>
          <w:p w14:paraId="5A3448B9" w14:textId="77777777" w:rsidR="00385ACB" w:rsidRDefault="00385ACB" w:rsidP="0004659F">
            <w:pPr>
              <w:pStyle w:val="TAC"/>
            </w:pPr>
            <w:r>
              <w:t>3 layers: TPMI=0</w:t>
            </w:r>
          </w:p>
        </w:tc>
      </w:tr>
      <w:tr w:rsidR="00385ACB" w14:paraId="3F0D8551" w14:textId="77777777">
        <w:trPr>
          <w:trHeight w:val="257"/>
          <w:jc w:val="center"/>
        </w:trPr>
        <w:tc>
          <w:tcPr>
            <w:tcW w:w="0" w:type="auto"/>
          </w:tcPr>
          <w:p w14:paraId="275BD8C9" w14:textId="77777777" w:rsidR="00385ACB" w:rsidRDefault="00385ACB" w:rsidP="0004659F">
            <w:pPr>
              <w:pStyle w:val="TAC"/>
            </w:pPr>
            <w:r>
              <w:t>25</w:t>
            </w:r>
          </w:p>
        </w:tc>
        <w:tc>
          <w:tcPr>
            <w:tcW w:w="0" w:type="auto"/>
          </w:tcPr>
          <w:p w14:paraId="09986121" w14:textId="77777777" w:rsidR="00385ACB" w:rsidRDefault="00385ACB" w:rsidP="0004659F">
            <w:pPr>
              <w:pStyle w:val="TAC"/>
            </w:pPr>
            <w:r>
              <w:t>2 layers: TPMI=1</w:t>
            </w:r>
          </w:p>
        </w:tc>
        <w:tc>
          <w:tcPr>
            <w:tcW w:w="0" w:type="auto"/>
          </w:tcPr>
          <w:p w14:paraId="35D2D4C1" w14:textId="77777777" w:rsidR="00385ACB" w:rsidRDefault="00385ACB" w:rsidP="0004659F">
            <w:pPr>
              <w:pStyle w:val="TAC"/>
            </w:pPr>
            <w:r>
              <w:t>17</w:t>
            </w:r>
          </w:p>
        </w:tc>
        <w:tc>
          <w:tcPr>
            <w:tcW w:w="0" w:type="auto"/>
          </w:tcPr>
          <w:p w14:paraId="7438B891" w14:textId="77777777" w:rsidR="00385ACB" w:rsidRDefault="00385ACB" w:rsidP="0004659F">
            <w:pPr>
              <w:pStyle w:val="TAC"/>
            </w:pPr>
            <w:r>
              <w:t>3 layers: TPMI=1</w:t>
            </w:r>
          </w:p>
        </w:tc>
      </w:tr>
      <w:tr w:rsidR="00385ACB" w14:paraId="07AC8BFB" w14:textId="77777777">
        <w:trPr>
          <w:trHeight w:val="257"/>
          <w:jc w:val="center"/>
        </w:trPr>
        <w:tc>
          <w:tcPr>
            <w:tcW w:w="0" w:type="auto"/>
          </w:tcPr>
          <w:p w14:paraId="04C04AF9" w14:textId="77777777" w:rsidR="00385ACB" w:rsidRDefault="00385ACB" w:rsidP="0004659F">
            <w:pPr>
              <w:pStyle w:val="TAC"/>
            </w:pPr>
            <w:r>
              <w:t>…</w:t>
            </w:r>
          </w:p>
        </w:tc>
        <w:tc>
          <w:tcPr>
            <w:tcW w:w="0" w:type="auto"/>
          </w:tcPr>
          <w:p w14:paraId="6008DE10" w14:textId="77777777" w:rsidR="00385ACB" w:rsidRDefault="00385ACB" w:rsidP="0004659F">
            <w:pPr>
              <w:pStyle w:val="TAC"/>
            </w:pPr>
            <w:r>
              <w:t>…</w:t>
            </w:r>
          </w:p>
        </w:tc>
        <w:tc>
          <w:tcPr>
            <w:tcW w:w="0" w:type="auto"/>
          </w:tcPr>
          <w:p w14:paraId="4F3C0113" w14:textId="77777777" w:rsidR="00385ACB" w:rsidRDefault="00385ACB" w:rsidP="0004659F">
            <w:pPr>
              <w:pStyle w:val="TAC"/>
            </w:pPr>
            <w:r>
              <w:t>…</w:t>
            </w:r>
          </w:p>
        </w:tc>
        <w:tc>
          <w:tcPr>
            <w:tcW w:w="0" w:type="auto"/>
          </w:tcPr>
          <w:p w14:paraId="4C021A02" w14:textId="77777777" w:rsidR="00385ACB" w:rsidRDefault="00385ACB" w:rsidP="0004659F">
            <w:pPr>
              <w:pStyle w:val="TAC"/>
            </w:pPr>
            <w:r>
              <w:t>…</w:t>
            </w:r>
          </w:p>
        </w:tc>
      </w:tr>
      <w:tr w:rsidR="00385ACB" w14:paraId="3A5B031C" w14:textId="77777777">
        <w:trPr>
          <w:trHeight w:val="257"/>
          <w:jc w:val="center"/>
        </w:trPr>
        <w:tc>
          <w:tcPr>
            <w:tcW w:w="0" w:type="auto"/>
          </w:tcPr>
          <w:p w14:paraId="0182DA14" w14:textId="77777777" w:rsidR="00385ACB" w:rsidRDefault="00385ACB" w:rsidP="0004659F">
            <w:pPr>
              <w:pStyle w:val="TAC"/>
            </w:pPr>
            <w:r>
              <w:t>39</w:t>
            </w:r>
          </w:p>
        </w:tc>
        <w:tc>
          <w:tcPr>
            <w:tcW w:w="0" w:type="auto"/>
          </w:tcPr>
          <w:p w14:paraId="13F4E618" w14:textId="77777777" w:rsidR="00385ACB" w:rsidRDefault="00385ACB" w:rsidP="0004659F">
            <w:pPr>
              <w:pStyle w:val="TAC"/>
            </w:pPr>
            <w:r>
              <w:t>2 layers: TPMI=15</w:t>
            </w:r>
          </w:p>
        </w:tc>
        <w:tc>
          <w:tcPr>
            <w:tcW w:w="0" w:type="auto"/>
          </w:tcPr>
          <w:p w14:paraId="352BDC5F" w14:textId="77777777" w:rsidR="00385ACB" w:rsidRDefault="00385ACB" w:rsidP="0004659F">
            <w:pPr>
              <w:pStyle w:val="TAC"/>
            </w:pPr>
            <w:r>
              <w:t>27</w:t>
            </w:r>
          </w:p>
        </w:tc>
        <w:tc>
          <w:tcPr>
            <w:tcW w:w="0" w:type="auto"/>
          </w:tcPr>
          <w:p w14:paraId="6EB1E996" w14:textId="77777777" w:rsidR="00385ACB" w:rsidRDefault="00385ACB" w:rsidP="0004659F">
            <w:pPr>
              <w:pStyle w:val="TAC"/>
            </w:pPr>
            <w:r>
              <w:t>3 layers: TPMI=11</w:t>
            </w:r>
          </w:p>
        </w:tc>
      </w:tr>
      <w:tr w:rsidR="00385ACB" w14:paraId="2AE6BBAC" w14:textId="77777777">
        <w:trPr>
          <w:trHeight w:val="257"/>
          <w:jc w:val="center"/>
        </w:trPr>
        <w:tc>
          <w:tcPr>
            <w:tcW w:w="0" w:type="auto"/>
          </w:tcPr>
          <w:p w14:paraId="509322B6" w14:textId="77777777" w:rsidR="00385ACB" w:rsidRDefault="00385ACB" w:rsidP="0004659F">
            <w:pPr>
              <w:pStyle w:val="TAC"/>
            </w:pPr>
            <w:r>
              <w:t>40-63</w:t>
            </w:r>
          </w:p>
        </w:tc>
        <w:tc>
          <w:tcPr>
            <w:tcW w:w="0" w:type="auto"/>
          </w:tcPr>
          <w:p w14:paraId="37A77C48" w14:textId="77777777" w:rsidR="00385ACB" w:rsidRDefault="00385ACB" w:rsidP="0004659F">
            <w:pPr>
              <w:pStyle w:val="TAC"/>
            </w:pPr>
            <w:r>
              <w:t>reserved</w:t>
            </w:r>
          </w:p>
        </w:tc>
        <w:tc>
          <w:tcPr>
            <w:tcW w:w="0" w:type="auto"/>
          </w:tcPr>
          <w:p w14:paraId="2F5799AB" w14:textId="77777777" w:rsidR="00385ACB" w:rsidRDefault="00385ACB" w:rsidP="0004659F">
            <w:pPr>
              <w:pStyle w:val="TAC"/>
            </w:pPr>
            <w:r>
              <w:t>28</w:t>
            </w:r>
          </w:p>
        </w:tc>
        <w:tc>
          <w:tcPr>
            <w:tcW w:w="0" w:type="auto"/>
          </w:tcPr>
          <w:p w14:paraId="4EAF01D9" w14:textId="77777777" w:rsidR="00385ACB" w:rsidRDefault="00385ACB" w:rsidP="0004659F">
            <w:pPr>
              <w:pStyle w:val="TAC"/>
            </w:pPr>
            <w:r>
              <w:t>4 layers: TPMI=0</w:t>
            </w:r>
          </w:p>
        </w:tc>
      </w:tr>
      <w:tr w:rsidR="00385ACB" w14:paraId="2FF86D22" w14:textId="77777777">
        <w:trPr>
          <w:trHeight w:val="257"/>
          <w:jc w:val="center"/>
        </w:trPr>
        <w:tc>
          <w:tcPr>
            <w:tcW w:w="0" w:type="auto"/>
          </w:tcPr>
          <w:p w14:paraId="70BA8727" w14:textId="77777777" w:rsidR="00385ACB" w:rsidRDefault="00385ACB" w:rsidP="0004659F">
            <w:pPr>
              <w:pStyle w:val="TAC"/>
            </w:pPr>
          </w:p>
        </w:tc>
        <w:tc>
          <w:tcPr>
            <w:tcW w:w="0" w:type="auto"/>
          </w:tcPr>
          <w:p w14:paraId="3EDFE2EC" w14:textId="77777777" w:rsidR="00385ACB" w:rsidRDefault="00385ACB" w:rsidP="0004659F">
            <w:pPr>
              <w:pStyle w:val="TAC"/>
            </w:pPr>
          </w:p>
        </w:tc>
        <w:tc>
          <w:tcPr>
            <w:tcW w:w="0" w:type="auto"/>
          </w:tcPr>
          <w:p w14:paraId="2E114609" w14:textId="77777777" w:rsidR="00385ACB" w:rsidRDefault="00385ACB" w:rsidP="0004659F">
            <w:pPr>
              <w:pStyle w:val="TAC"/>
            </w:pPr>
            <w:r>
              <w:t>29 - 63</w:t>
            </w:r>
          </w:p>
        </w:tc>
        <w:tc>
          <w:tcPr>
            <w:tcW w:w="0" w:type="auto"/>
          </w:tcPr>
          <w:p w14:paraId="67B899FD" w14:textId="77777777" w:rsidR="00385ACB" w:rsidRDefault="00385ACB" w:rsidP="0004659F">
            <w:pPr>
              <w:pStyle w:val="TAC"/>
            </w:pPr>
            <w:r>
              <w:t>Reserved</w:t>
            </w:r>
          </w:p>
        </w:tc>
      </w:tr>
    </w:tbl>
    <w:p w14:paraId="687F6C3E" w14:textId="77777777" w:rsidR="00385ACB" w:rsidRDefault="00385ACB" w:rsidP="00385ACB"/>
    <w:p w14:paraId="7B687DE2"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2B22E80" w14:textId="77777777" w:rsidR="009807B3" w:rsidRDefault="009807B3" w:rsidP="009807B3">
      <w:pPr>
        <w:pStyle w:val="Heading5"/>
        <w:rPr>
          <w:lang w:eastAsia="zh-CN"/>
        </w:rPr>
      </w:pPr>
      <w:bookmarkStart w:id="534" w:name="_Toc10818789"/>
      <w:bookmarkStart w:id="535" w:name="_Toc20409199"/>
      <w:bookmarkStart w:id="536" w:name="_Toc74564359"/>
      <w:r>
        <w:t>5.3.3.1.8</w:t>
      </w:r>
      <w:r>
        <w:rPr>
          <w:rFonts w:hint="eastAsia"/>
          <w:lang w:eastAsia="zh-CN"/>
        </w:rPr>
        <w:t>A</w:t>
      </w:r>
      <w:r>
        <w:tab/>
        <w:t>Format 4</w:t>
      </w:r>
      <w:r>
        <w:rPr>
          <w:rFonts w:hint="eastAsia"/>
          <w:lang w:eastAsia="zh-CN"/>
        </w:rPr>
        <w:t>A</w:t>
      </w:r>
      <w:bookmarkEnd w:id="534"/>
      <w:bookmarkEnd w:id="535"/>
      <w:bookmarkEnd w:id="536"/>
    </w:p>
    <w:p w14:paraId="38AED7D1"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269A3562" w14:textId="77777777" w:rsidR="009807B3" w:rsidRDefault="009807B3" w:rsidP="009807B3">
      <w:r>
        <w:t>The following information is transmitted by means of the DCI format 4</w:t>
      </w:r>
      <w:r>
        <w:rPr>
          <w:rFonts w:hint="eastAsia"/>
          <w:lang w:eastAsia="zh-CN"/>
        </w:rPr>
        <w:t>A</w:t>
      </w:r>
      <w:r>
        <w:t>:</w:t>
      </w:r>
    </w:p>
    <w:p w14:paraId="04FEBCE2" w14:textId="77777777" w:rsidR="009807B3" w:rsidRDefault="00C40B5F" w:rsidP="00C40B5F">
      <w:pPr>
        <w:pStyle w:val="B1"/>
      </w:pPr>
      <w:r>
        <w:t>-</w:t>
      </w:r>
      <w:r>
        <w:tab/>
      </w:r>
      <w:r w:rsidR="009807B3">
        <w:t>Carrier indicator – 0 or 3 bits. The field is present according to the definitions in [3].</w:t>
      </w:r>
    </w:p>
    <w:p w14:paraId="3BA0DA22"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24DD0E63"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14:paraId="4F7DC31B" w14:textId="77777777" w:rsidR="00BA76D0" w:rsidRPr="00BA76D0" w:rsidRDefault="00BA76D0" w:rsidP="00BA76D0">
      <w:pPr>
        <w:rPr>
          <w:rFonts w:eastAsia="SimSun"/>
          <w:lang w:eastAsia="zh-CN"/>
        </w:rPr>
      </w:pPr>
      <w:r w:rsidRPr="00BA76D0">
        <w:rPr>
          <w:rFonts w:eastAsiaTheme="minorEastAsia"/>
        </w:rPr>
        <w:t>Else</w:t>
      </w:r>
    </w:p>
    <w:p w14:paraId="26B2C62A"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33690D8E"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6039C153"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14:paraId="22BA6499"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3B1F41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3CEDB3CE"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617A814"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5497AA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596B7925"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14:paraId="0B13721C"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040D64B5"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14:paraId="10DD20A4" w14:textId="77777777"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14:paraId="0E39DF7D" w14:textId="77777777"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14:paraId="5D3F82D1" w14:textId="77777777"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14:paraId="688A85E8" w14:textId="77777777" w:rsidR="009807B3" w:rsidRDefault="00C40B5F" w:rsidP="00C40B5F">
      <w:pPr>
        <w:pStyle w:val="B2"/>
      </w:pPr>
      <w:r>
        <w:t>-</w:t>
      </w:r>
      <w:r>
        <w:tab/>
      </w:r>
      <w:r w:rsidR="009807B3">
        <w:t>UEs that are configured with more than one DL cell;</w:t>
      </w:r>
    </w:p>
    <w:p w14:paraId="25400A6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24DB9ADC"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17D0BF6B"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3E4C2903" w14:textId="77777777" w:rsidR="009807B3" w:rsidRDefault="00C40B5F" w:rsidP="001F1578">
      <w:pPr>
        <w:pStyle w:val="B1"/>
      </w:pPr>
      <w:r>
        <w:tab/>
      </w:r>
      <w:r w:rsidR="009807B3">
        <w:t>otherwise the 1-bit field applies</w:t>
      </w:r>
      <w:r w:rsidR="004D60D7">
        <w:t>.</w:t>
      </w:r>
    </w:p>
    <w:p w14:paraId="0ACE3A53" w14:textId="77777777"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14:paraId="24A03AA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31F6CA7F"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63C33BF5"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53E00D54"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556C3BDC"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344159C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4A1E5F5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0A3B847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8557B22"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261A024" w14:textId="77777777" w:rsidR="009807B3" w:rsidRDefault="009807B3" w:rsidP="009807B3">
      <w:r>
        <w:t xml:space="preserve">In addition, for transport block 1: </w:t>
      </w:r>
    </w:p>
    <w:p w14:paraId="26496849"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9327EE0" w14:textId="77777777" w:rsidR="009807B3" w:rsidRDefault="00C40B5F" w:rsidP="00C40B5F">
      <w:pPr>
        <w:pStyle w:val="B1"/>
        <w:rPr>
          <w:lang w:eastAsia="zh-CN"/>
        </w:rPr>
      </w:pPr>
      <w:r>
        <w:t>-</w:t>
      </w:r>
      <w:r>
        <w:tab/>
      </w:r>
      <w:r w:rsidR="009807B3">
        <w:t>New data indicator – 1 bit</w:t>
      </w:r>
      <w:r w:rsidR="004D60D7">
        <w:t>.</w:t>
      </w:r>
    </w:p>
    <w:p w14:paraId="513A46B8" w14:textId="77777777" w:rsidR="009807B3" w:rsidRDefault="009807B3" w:rsidP="009807B3">
      <w:r>
        <w:t>In addition, for transport block 2:</w:t>
      </w:r>
    </w:p>
    <w:p w14:paraId="43B7D789"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7ED482AD" w14:textId="77777777" w:rsidR="009807B3" w:rsidRDefault="00C40B5F" w:rsidP="00C40B5F">
      <w:pPr>
        <w:pStyle w:val="B1"/>
        <w:rPr>
          <w:lang w:eastAsia="zh-CN"/>
        </w:rPr>
      </w:pPr>
      <w:r>
        <w:lastRenderedPageBreak/>
        <w:t>-</w:t>
      </w:r>
      <w:r>
        <w:tab/>
      </w:r>
      <w:r w:rsidR="009807B3">
        <w:t>New data indicator – 1 bit</w:t>
      </w:r>
      <w:r w:rsidR="004D60D7">
        <w:t>.</w:t>
      </w:r>
    </w:p>
    <w:p w14:paraId="39A613DE"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33551094"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6169CAF1"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329B5CD6"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14:paraId="0D455D0E"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390F975C"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262E83E2"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6186384F" w14:textId="77777777" w:rsidR="009807B3" w:rsidRDefault="009807B3" w:rsidP="009807B3">
      <w:pPr>
        <w:pStyle w:val="Heading5"/>
        <w:rPr>
          <w:lang w:eastAsia="zh-CN"/>
        </w:rPr>
      </w:pPr>
      <w:bookmarkStart w:id="537" w:name="_Toc10818790"/>
      <w:bookmarkStart w:id="538" w:name="_Toc20409200"/>
      <w:bookmarkStart w:id="539" w:name="_Toc74564360"/>
      <w:r>
        <w:t>5.3.3.1.8</w:t>
      </w:r>
      <w:r>
        <w:rPr>
          <w:rFonts w:hint="eastAsia"/>
          <w:lang w:eastAsia="zh-CN"/>
        </w:rPr>
        <w:t>B</w:t>
      </w:r>
      <w:r>
        <w:tab/>
        <w:t>Format 4</w:t>
      </w:r>
      <w:r>
        <w:rPr>
          <w:rFonts w:hint="eastAsia"/>
          <w:lang w:eastAsia="zh-CN"/>
        </w:rPr>
        <w:t>B</w:t>
      </w:r>
      <w:bookmarkEnd w:id="537"/>
      <w:bookmarkEnd w:id="538"/>
      <w:bookmarkEnd w:id="539"/>
    </w:p>
    <w:p w14:paraId="752B2C47"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144E8A1F" w14:textId="77777777" w:rsidR="009807B3" w:rsidRDefault="009807B3" w:rsidP="009807B3">
      <w:r>
        <w:t>The following information is transmitted by means of the DCI format 4</w:t>
      </w:r>
      <w:r>
        <w:rPr>
          <w:rFonts w:hint="eastAsia"/>
          <w:lang w:eastAsia="zh-CN"/>
        </w:rPr>
        <w:t>B</w:t>
      </w:r>
      <w:r>
        <w:t>:</w:t>
      </w:r>
    </w:p>
    <w:p w14:paraId="24157126" w14:textId="77777777" w:rsidR="009807B3" w:rsidRDefault="00C40B5F" w:rsidP="00C40B5F">
      <w:pPr>
        <w:pStyle w:val="B1"/>
        <w:rPr>
          <w:lang w:eastAsia="zh-CN"/>
        </w:rPr>
      </w:pPr>
      <w:r>
        <w:t>-</w:t>
      </w:r>
      <w:r>
        <w:tab/>
      </w:r>
      <w:r w:rsidR="009807B3">
        <w:t>Carrier indicator – 0 or 3 bits. The field is present according to the definitions in [3].</w:t>
      </w:r>
    </w:p>
    <w:p w14:paraId="65A286E2"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14:paraId="271D8244"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14:paraId="321B2F57"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57F3DEC4"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1B5EDF4"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7B7680E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C3D1BC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F5E872B"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08743E1D"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14:paraId="6E7F8891"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14:paraId="2DA71F0F"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F5F4A01" w14:textId="77777777"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14:paraId="05A6F41D" w14:textId="77777777"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14:paraId="70EFB7CD" w14:textId="77777777"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14:paraId="376B2750" w14:textId="77777777" w:rsidR="009807B3" w:rsidRDefault="00C40B5F" w:rsidP="00C40B5F">
      <w:pPr>
        <w:pStyle w:val="B2"/>
      </w:pPr>
      <w:r>
        <w:t>-</w:t>
      </w:r>
      <w:r>
        <w:tab/>
      </w:r>
      <w:r w:rsidR="009807B3">
        <w:t>UEs that are configured with more than one DL cell;</w:t>
      </w:r>
    </w:p>
    <w:p w14:paraId="24CFFB03"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59DD587D"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1B98884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45B1EA75" w14:textId="77777777" w:rsidR="009807B3" w:rsidRDefault="00C40B5F" w:rsidP="001F1578">
      <w:pPr>
        <w:pStyle w:val="B1"/>
      </w:pPr>
      <w:r>
        <w:tab/>
      </w:r>
      <w:r w:rsidR="009807B3">
        <w:t>otherwise the 1-bit field applies</w:t>
      </w:r>
      <w:r w:rsidR="004D60D7">
        <w:t>.</w:t>
      </w:r>
    </w:p>
    <w:p w14:paraId="557C6757" w14:textId="77777777"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20955078"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B3CD999"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0874796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763494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36FFEEBB"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13765B2C"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3E94554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14:paraId="5B98DB76"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12282712"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96F91EA" w14:textId="77777777"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383D9693"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2DC653B4"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C85F31D"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29CC6765" w14:textId="77777777" w:rsidR="009807B3" w:rsidRDefault="009807B3" w:rsidP="009807B3">
      <w:r>
        <w:t xml:space="preserve">In addition, for transport block 1: </w:t>
      </w:r>
    </w:p>
    <w:p w14:paraId="21A74896"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2998737E"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89369CF" w14:textId="77777777" w:rsidR="009807B3" w:rsidRDefault="009807B3" w:rsidP="009807B3">
      <w:r>
        <w:lastRenderedPageBreak/>
        <w:t>In addition, for transport block 2:</w:t>
      </w:r>
    </w:p>
    <w:p w14:paraId="2A4F1D8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382C1956"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0ED4BD8E"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1278A4BD"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3954AA52" w14:textId="77777777" w:rsidR="00FC39B5" w:rsidDel="009B0A76" w:rsidRDefault="00FC39B5" w:rsidP="00FC39B5">
      <w:pPr>
        <w:pStyle w:val="Heading5"/>
      </w:pPr>
      <w:bookmarkStart w:id="540" w:name="_Toc10818791"/>
      <w:bookmarkStart w:id="541" w:name="_Toc20409201"/>
      <w:bookmarkStart w:id="542" w:name="_Toc74564361"/>
      <w:r w:rsidDel="009B0A76">
        <w:t>5.3.3.1.9</w:t>
      </w:r>
      <w:r w:rsidDel="009B0A76">
        <w:tab/>
        <w:t>Format 5</w:t>
      </w:r>
      <w:bookmarkEnd w:id="540"/>
      <w:bookmarkEnd w:id="541"/>
      <w:bookmarkEnd w:id="542"/>
    </w:p>
    <w:p w14:paraId="0016E675" w14:textId="77777777" w:rsidR="00FC39B5" w:rsidDel="009B0A76" w:rsidRDefault="00FC39B5" w:rsidP="00FC39B5">
      <w:r w:rsidDel="009B0A76">
        <w:t>DCI format 5 is used for the scheduling of PSCCH, and also contains several SCI format 0 fields used for the scheduling of PSSCH.</w:t>
      </w:r>
    </w:p>
    <w:p w14:paraId="0993C1BE" w14:textId="77777777" w:rsidR="00FC39B5" w:rsidDel="009B0A76" w:rsidRDefault="00FC39B5" w:rsidP="00FC39B5">
      <w:r w:rsidDel="009B0A76">
        <w:t>The following information is transmitted by means of the DCI format 5:</w:t>
      </w:r>
    </w:p>
    <w:p w14:paraId="047C4216" w14:textId="77777777"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14:paraId="2DFFFFA2" w14:textId="77777777"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14:paraId="50FEAFA1" w14:textId="77777777" w:rsidR="00FC39B5" w:rsidDel="009B0A76" w:rsidRDefault="00FC39B5" w:rsidP="00FC39B5">
      <w:pPr>
        <w:pStyle w:val="B1"/>
      </w:pPr>
      <w:r w:rsidDel="009B0A76">
        <w:t>- SCI format 0 fields according to 5.4.3.1.1:</w:t>
      </w:r>
    </w:p>
    <w:p w14:paraId="55A48994" w14:textId="77777777" w:rsidR="00FC39B5" w:rsidDel="009B0A76" w:rsidRDefault="00FC39B5" w:rsidP="001804F4">
      <w:pPr>
        <w:pStyle w:val="B2"/>
      </w:pPr>
      <w:r w:rsidDel="009B0A76">
        <w:t>- Frequency hopping flag</w:t>
      </w:r>
    </w:p>
    <w:p w14:paraId="243EE7A8" w14:textId="77777777" w:rsidR="00FC39B5" w:rsidDel="009B0A76" w:rsidRDefault="00FC39B5" w:rsidP="001804F4">
      <w:pPr>
        <w:pStyle w:val="B2"/>
      </w:pPr>
      <w:r w:rsidDel="009B0A76">
        <w:t>- Resource block assignment and hopping resource allocation</w:t>
      </w:r>
    </w:p>
    <w:p w14:paraId="1C49D94C" w14:textId="77777777" w:rsidR="00FC39B5" w:rsidDel="009B0A76" w:rsidRDefault="00FC39B5" w:rsidP="001804F4">
      <w:pPr>
        <w:pStyle w:val="B2"/>
      </w:pPr>
      <w:r w:rsidDel="009B0A76">
        <w:t>- Time resource pattern</w:t>
      </w:r>
    </w:p>
    <w:p w14:paraId="5821F41A"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299E6BD4" w14:textId="77777777" w:rsidR="00A43E74" w:rsidRDefault="00A43E74" w:rsidP="00A43E74">
      <w:pPr>
        <w:pStyle w:val="Heading5"/>
      </w:pPr>
      <w:bookmarkStart w:id="543" w:name="_Toc10818792"/>
      <w:bookmarkStart w:id="544" w:name="_Toc20409202"/>
      <w:bookmarkStart w:id="545" w:name="_Toc74564362"/>
      <w:r>
        <w:t>5.3.3.1.9A</w:t>
      </w:r>
      <w:r>
        <w:tab/>
        <w:t>Format 5A</w:t>
      </w:r>
      <w:bookmarkEnd w:id="543"/>
      <w:bookmarkEnd w:id="544"/>
      <w:bookmarkEnd w:id="545"/>
    </w:p>
    <w:p w14:paraId="3D9B6A73" w14:textId="77777777" w:rsidR="00A43E74" w:rsidRDefault="00A43E74" w:rsidP="00A43E74">
      <w:r>
        <w:t>DCI format 5A is used for the scheduling of PSCCH, and also contains several SCI format 1 fields used for the scheduling of PSSCH.</w:t>
      </w:r>
    </w:p>
    <w:p w14:paraId="0E4F8DBB" w14:textId="77777777" w:rsidR="00A43E74" w:rsidRDefault="00A43E74" w:rsidP="00A43E74">
      <w:r>
        <w:t>The following information is transmitted by means of the DCI format 5A:</w:t>
      </w:r>
    </w:p>
    <w:p w14:paraId="1CFCEB25" w14:textId="77777777" w:rsidR="00A43E74" w:rsidRPr="0054299B" w:rsidRDefault="00A43E74" w:rsidP="00A43E74">
      <w:pPr>
        <w:pStyle w:val="B1"/>
        <w:rPr>
          <w:lang w:val="en-US"/>
        </w:rPr>
      </w:pPr>
      <w:r>
        <w:t>-</w:t>
      </w:r>
      <w:r>
        <w:tab/>
        <w:t>Carrier indicator –3 bits. This field is present according to the definitions in [3].</w:t>
      </w:r>
    </w:p>
    <w:p w14:paraId="2DD5A45D"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0429A3">
        <w:rPr>
          <w:position w:val="-10"/>
        </w:rPr>
        <w:pict w14:anchorId="5FE8BBAD">
          <v:shape id="_x0000_i3231" type="#_x0000_t75" style="width:78.7pt;height:19.25pt">
            <v:imagedata r:id="rId994"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14:paraId="780F46E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7D209BFB"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670CDAB3" w14:textId="77777777" w:rsidR="00A43E74" w:rsidRDefault="00A43E74" w:rsidP="00A43E74">
      <w:pPr>
        <w:pStyle w:val="B2"/>
      </w:pPr>
      <w:r>
        <w:t>-</w:t>
      </w:r>
      <w:r>
        <w:tab/>
        <w:t>Time gap between initial transmission and retransmission</w:t>
      </w:r>
      <w:r w:rsidR="001876DE">
        <w:t>.</w:t>
      </w:r>
    </w:p>
    <w:p w14:paraId="732F023B" w14:textId="77777777"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6D757F47"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FA0ABB9"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14:paraId="61E8A575" w14:textId="77777777" w:rsidR="00505414" w:rsidRPr="00966EC8" w:rsidRDefault="00505414" w:rsidP="00505414">
      <w:pPr>
        <w:pStyle w:val="B1"/>
        <w:rPr>
          <w:lang w:val="en-US"/>
        </w:rPr>
      </w:pPr>
      <w:r w:rsidRPr="00966EC8">
        <w:t>-</w:t>
      </w:r>
      <w:r w:rsidRPr="00966EC8">
        <w:tab/>
      </w:r>
      <w:r w:rsidRPr="00966EC8">
        <w:rPr>
          <w:lang w:val="en-US"/>
        </w:rPr>
        <w:t>Activation/release indication</w:t>
      </w:r>
      <w:r w:rsidRPr="00966EC8">
        <w:t xml:space="preserve"> –</w:t>
      </w:r>
      <w:r w:rsidRPr="00966EC8">
        <w:rPr>
          <w:lang w:val="en-US"/>
        </w:rPr>
        <w:t xml:space="preserve"> 1</w:t>
      </w:r>
      <w:r w:rsidRPr="00966EC8">
        <w:t xml:space="preserve"> bit</w:t>
      </w:r>
      <w:r w:rsidR="00981672" w:rsidRPr="00966EC8">
        <w:t>, where value 0 indicates release and value 1 indicates activation</w:t>
      </w:r>
      <w:r w:rsidRPr="00966EC8">
        <w:t>.</w:t>
      </w:r>
    </w:p>
    <w:p w14:paraId="35205DC2"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35B9B6AA"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30A173C5" w14:textId="77777777" w:rsidR="0007383D" w:rsidRDefault="0007383D" w:rsidP="0007383D">
      <w:pPr>
        <w:pStyle w:val="Heading5"/>
        <w:rPr>
          <w:lang w:eastAsia="zh-CN"/>
        </w:rPr>
      </w:pPr>
      <w:bookmarkStart w:id="546" w:name="_Toc10818793"/>
      <w:bookmarkStart w:id="547" w:name="_Toc20409203"/>
      <w:bookmarkStart w:id="548" w:name="_Toc74564363"/>
      <w:r>
        <w:t>5.3.3.1.1</w:t>
      </w:r>
      <w:r>
        <w:rPr>
          <w:rFonts w:hint="eastAsia"/>
          <w:lang w:eastAsia="zh-CN"/>
        </w:rPr>
        <w:t>0</w:t>
      </w:r>
      <w:r>
        <w:tab/>
        <w:t xml:space="preserve">Format </w:t>
      </w:r>
      <w:r>
        <w:rPr>
          <w:rFonts w:hint="eastAsia"/>
          <w:lang w:eastAsia="zh-CN"/>
        </w:rPr>
        <w:t>6-</w:t>
      </w:r>
      <w:r>
        <w:t>0</w:t>
      </w:r>
      <w:r>
        <w:rPr>
          <w:rFonts w:hint="eastAsia"/>
          <w:lang w:eastAsia="zh-CN"/>
        </w:rPr>
        <w:t>A</w:t>
      </w:r>
      <w:bookmarkEnd w:id="546"/>
      <w:bookmarkEnd w:id="547"/>
      <w:bookmarkEnd w:id="548"/>
    </w:p>
    <w:p w14:paraId="3CE32881"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14:paraId="7195B1D4"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16D41179"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60AF0162"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14:paraId="34D4EFCF" w14:textId="77777777"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14:paraId="68009E8E"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7ACF9CED"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09C42D28"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0429A3">
        <w:rPr>
          <w:rFonts w:eastAsia="SimSun"/>
          <w:position w:val="-32"/>
        </w:rPr>
        <w:pict w14:anchorId="7E74B8D5">
          <v:shape id="_x0000_i3232" type="#_x0000_t75" style="width:61.1pt;height:36.85pt">
            <v:imagedata r:id="rId995"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46051127"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0429A3">
        <w:rPr>
          <w:rFonts w:eastAsia="SimSun"/>
          <w:position w:val="-32"/>
        </w:rPr>
        <w:pict w14:anchorId="5EE3AD2D">
          <v:shape id="_x0000_i3233" type="#_x0000_t75" style="width:61.1pt;height:36.85pt">
            <v:imagedata r:id="rId996"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4B6FD2CB"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14:paraId="1BF6967B" w14:textId="77777777"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5F778378">
          <v:shape id="_x0000_i3234" type="#_x0000_t75" style="width:22.6pt;height:16.75pt" o:ole="">
            <v:imagedata r:id="rId11" o:title=""/>
          </v:shape>
          <o:OLEObject Type="Embed" ProgID="Equation.3" ShapeID="_x0000_i3234" DrawAspect="Content" ObjectID="_1685177653" r:id="rId997"/>
        </w:object>
      </w:r>
      <w:r w:rsidRPr="006311B3">
        <w:rPr>
          <w:rFonts w:eastAsia="SimSun"/>
          <w:lang w:val="en-US"/>
        </w:rPr>
        <w:t xml:space="preserve"> equal to </w:t>
      </w:r>
      <w:r w:rsidRPr="006311B3">
        <w:rPr>
          <w:rFonts w:eastAsia="SimSun"/>
          <w:position w:val="-10"/>
        </w:rPr>
        <w:object w:dxaOrig="460" w:dyaOrig="340" w14:anchorId="06FB708F">
          <v:shape id="_x0000_i3235" type="#_x0000_t75" style="width:22.6pt;height:16.75pt" o:ole="">
            <v:imagedata r:id="rId10" o:title=""/>
          </v:shape>
          <o:OLEObject Type="Embed" ProgID="Equation.3" ShapeID="_x0000_i3235" DrawAspect="Content" ObjectID="_1685177654" r:id="rId998"/>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14:paraId="5DF7B344" w14:textId="77777777" w:rsidR="0007383D" w:rsidRDefault="006311B3" w:rsidP="00357752">
      <w:pPr>
        <w:pStyle w:val="B2"/>
        <w:rPr>
          <w:lang w:eastAsia="zh-CN"/>
        </w:rPr>
      </w:pPr>
      <w:r w:rsidRPr="006311B3">
        <w:rPr>
          <w:rFonts w:eastAsia="SimSun"/>
        </w:rPr>
        <w:t>-</w:t>
      </w:r>
      <w:r w:rsidRPr="006311B3">
        <w:rPr>
          <w:rFonts w:eastAsia="SimSun"/>
        </w:rPr>
        <w:tab/>
        <w:t>Otherwise,</w:t>
      </w:r>
      <w:r w:rsidR="000429A3">
        <w:rPr>
          <w:position w:val="-32"/>
        </w:rPr>
        <w:pict w14:anchorId="7719C8E1">
          <v:shape id="_x0000_i3236" type="#_x0000_t75" style="width:61.1pt;height:36.85pt">
            <v:imagedata r:id="rId995"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02A51598"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123A0C30" w14:textId="77777777" w:rsidR="0007383D" w:rsidRPr="005D013B" w:rsidRDefault="0056652A" w:rsidP="00357752">
      <w:pPr>
        <w:pStyle w:val="B4"/>
        <w:rPr>
          <w:lang w:eastAsia="zh-CN"/>
        </w:rPr>
      </w:pPr>
      <w:r>
        <w:rPr>
          <w:lang w:eastAsia="zh-CN"/>
        </w:rPr>
        <w:t>-</w:t>
      </w:r>
      <w:r>
        <w:rPr>
          <w:lang w:eastAsia="zh-CN"/>
        </w:rPr>
        <w:tab/>
      </w:r>
      <w:r w:rsidR="000429A3">
        <w:rPr>
          <w:position w:val="-32"/>
        </w:rPr>
        <w:pict w14:anchorId="333C6304">
          <v:shape id="_x0000_i3237" type="#_x0000_t75" style="width:61.1pt;height:36.85pt">
            <v:imagedata r:id="rId99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57F2481C"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4C52D45" w14:textId="77777777" w:rsidR="0056652A" w:rsidRDefault="0056652A" w:rsidP="00357752">
      <w:pPr>
        <w:pStyle w:val="B3"/>
        <w:rPr>
          <w:lang w:eastAsia="zh-CN"/>
        </w:rPr>
      </w:pPr>
      <w:r>
        <w:t>-</w:t>
      </w:r>
      <w:r>
        <w:tab/>
        <w:t>Otherwise,</w:t>
      </w:r>
    </w:p>
    <w:p w14:paraId="1B667467" w14:textId="77777777" w:rsidR="0056652A" w:rsidRDefault="0056652A" w:rsidP="00357752">
      <w:pPr>
        <w:pStyle w:val="B4"/>
        <w:rPr>
          <w:lang w:eastAsia="zh-CN"/>
        </w:rPr>
      </w:pPr>
      <w:r>
        <w:lastRenderedPageBreak/>
        <w:t>-</w:t>
      </w:r>
      <w:r>
        <w:tab/>
      </w:r>
      <w:r w:rsidR="000429A3">
        <w:rPr>
          <w:position w:val="-32"/>
        </w:rPr>
        <w:pict w14:anchorId="2EAF4CEC">
          <v:shape id="_x0000_i3238" type="#_x0000_t75" style="width:61.1pt;height:36.85pt">
            <v:imagedata r:id="rId996"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448C6012"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14:paraId="584E656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F5566F">
        <w:rPr>
          <w:lang w:eastAsia="zh-CN"/>
        </w:rPr>
        <w:t xml:space="preserve"> </w:t>
      </w:r>
      <w:r w:rsidR="00F5566F">
        <w:t>and the DCI is mapped onto the UE-specific search space given by the C-RNTI as defined in [3]</w:t>
      </w:r>
      <w:r w:rsidR="0056652A">
        <w:rPr>
          <w:lang w:eastAsia="zh-CN"/>
        </w:rPr>
        <w:t>, otherwise the 2-bit field applies.</w:t>
      </w:r>
    </w:p>
    <w:p w14:paraId="529542F0" w14:textId="77777777" w:rsidR="0007383D" w:rsidRDefault="0007383D" w:rsidP="0007383D">
      <w:pPr>
        <w:pStyle w:val="B1"/>
        <w:rPr>
          <w:lang w:eastAsia="zh-CN"/>
        </w:rPr>
      </w:pPr>
      <w:r>
        <w:t>-</w:t>
      </w:r>
      <w:r>
        <w:tab/>
        <w:t>HARQ process number – 3 bits</w:t>
      </w:r>
      <w:r>
        <w:rPr>
          <w:rFonts w:hint="eastAsia"/>
          <w:lang w:eastAsia="zh-CN"/>
        </w:rPr>
        <w:t xml:space="preserve"> </w:t>
      </w:r>
    </w:p>
    <w:p w14:paraId="4335CA34" w14:textId="77777777" w:rsidR="0007383D" w:rsidRDefault="0007383D" w:rsidP="0007383D">
      <w:pPr>
        <w:pStyle w:val="B1"/>
      </w:pPr>
      <w:r>
        <w:t>-</w:t>
      </w:r>
      <w:r>
        <w:tab/>
        <w:t>New data indicator – 1 bit</w:t>
      </w:r>
    </w:p>
    <w:p w14:paraId="019AFEA4" w14:textId="77777777" w:rsidR="0007383D" w:rsidRDefault="0007383D" w:rsidP="0007383D">
      <w:pPr>
        <w:pStyle w:val="B1"/>
        <w:rPr>
          <w:lang w:eastAsia="zh-CN"/>
        </w:rPr>
      </w:pPr>
      <w:r>
        <w:t>-</w:t>
      </w:r>
      <w:r>
        <w:tab/>
        <w:t>Redundancy version – 2 bits</w:t>
      </w:r>
    </w:p>
    <w:p w14:paraId="32279393" w14:textId="77777777" w:rsidR="0007383D" w:rsidRDefault="0007383D" w:rsidP="0007383D">
      <w:pPr>
        <w:pStyle w:val="B1"/>
      </w:pPr>
      <w:r>
        <w:t>-</w:t>
      </w:r>
      <w:r>
        <w:tab/>
        <w:t xml:space="preserve">TPC command for scheduled PUSCH – 2 bits as defined in </w:t>
      </w:r>
      <w:r w:rsidR="00DF4FBD">
        <w:t>clause</w:t>
      </w:r>
      <w:r>
        <w:t xml:space="preserve"> 5.1.1.1 of [3]</w:t>
      </w:r>
    </w:p>
    <w:p w14:paraId="33553882" w14:textId="77777777"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6765AADA" w14:textId="77777777"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42586AAA" w14:textId="77777777"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500C87C"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14:paraId="1A1816E3"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2932D423" w14:textId="77777777"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F5566F">
        <w:rPr>
          <w:lang w:eastAsia="zh-CN"/>
        </w:rPr>
        <w:t xml:space="preserve"> </w:t>
      </w:r>
      <w:r w:rsidR="00F5566F">
        <w:t>and the DCI is mapped onto the UE-specific search space given by the C-RNTI as defined in [3]</w:t>
      </w:r>
    </w:p>
    <w:p w14:paraId="1E011C1B"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2BA00609"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35145306" w14:textId="77777777" w:rsidR="0007383D" w:rsidRDefault="0007383D" w:rsidP="0007383D">
      <w:pPr>
        <w:pStyle w:val="Heading5"/>
        <w:rPr>
          <w:lang w:eastAsia="zh-CN"/>
        </w:rPr>
      </w:pPr>
      <w:bookmarkStart w:id="549" w:name="_Toc10818794"/>
      <w:bookmarkStart w:id="550" w:name="_Toc20409204"/>
      <w:bookmarkStart w:id="551" w:name="_Toc74564364"/>
      <w:r>
        <w:t>5.3.3.1.1</w:t>
      </w:r>
      <w:r>
        <w:rPr>
          <w:rFonts w:hint="eastAsia"/>
          <w:lang w:eastAsia="zh-CN"/>
        </w:rPr>
        <w:t>1</w:t>
      </w:r>
      <w:r>
        <w:tab/>
        <w:t xml:space="preserve">Format </w:t>
      </w:r>
      <w:r>
        <w:rPr>
          <w:rFonts w:hint="eastAsia"/>
          <w:lang w:eastAsia="zh-CN"/>
        </w:rPr>
        <w:t>6-0B</w:t>
      </w:r>
      <w:bookmarkEnd w:id="549"/>
      <w:bookmarkEnd w:id="550"/>
      <w:bookmarkEnd w:id="551"/>
    </w:p>
    <w:p w14:paraId="67C1D928" w14:textId="77777777"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14:paraId="12B4B46B"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397A1B07"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1C6BB130" w14:textId="77777777"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14:paraId="6A794983"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14:paraId="4A0626F1"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6910CB28" w14:textId="77777777" w:rsidR="00D06716" w:rsidRPr="00D06716" w:rsidRDefault="00D06716" w:rsidP="00357752">
      <w:pPr>
        <w:pStyle w:val="B3"/>
        <w:rPr>
          <w:rFonts w:eastAsia="SimSun"/>
        </w:rPr>
      </w:pPr>
      <w:r w:rsidRPr="00D06716">
        <w:rPr>
          <w:rFonts w:eastAsia="SimSun"/>
        </w:rPr>
        <w:lastRenderedPageBreak/>
        <w:t>-</w:t>
      </w:r>
      <w:r w:rsidRPr="00D06716">
        <w:rPr>
          <w:rFonts w:eastAsia="SimSun"/>
        </w:rPr>
        <w:tab/>
      </w:r>
      <w:r w:rsidRPr="00D06716">
        <w:rPr>
          <w:rFonts w:eastAsia="SimSun"/>
          <w:position w:val="-32"/>
        </w:rPr>
        <w:object w:dxaOrig="1219" w:dyaOrig="740" w14:anchorId="1626C39E">
          <v:shape id="_x0000_i3239" type="#_x0000_t75" style="width:61.1pt;height:36.85pt" o:ole="">
            <v:imagedata r:id="rId999" o:title=""/>
          </v:shape>
          <o:OLEObject Type="Embed" ProgID="Equation.3" ShapeID="_x0000_i3239" DrawAspect="Content" ObjectID="_1685177655" r:id="rId1000"/>
        </w:object>
      </w:r>
      <w:r w:rsidRPr="00D06716">
        <w:rPr>
          <w:rFonts w:eastAsia="SimSun"/>
        </w:rPr>
        <w:t>+4 bits for PUSCH as defined in [3]</w:t>
      </w:r>
    </w:p>
    <w:p w14:paraId="444EB50B"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82B3B9E">
          <v:shape id="_x0000_i3240" type="#_x0000_t75" style="width:61.1pt;height:36.85pt" o:ole="">
            <v:imagedata r:id="rId1001" o:title=""/>
          </v:shape>
          <o:OLEObject Type="Embed" ProgID="Equation.3" ShapeID="_x0000_i3240" DrawAspect="Content" ObjectID="_1685177656" r:id="rId1002"/>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1A8435F9"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14:paraId="5D17562A"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0429A3">
        <w:rPr>
          <w:position w:val="-32"/>
        </w:rPr>
        <w:pict w14:anchorId="5D9B1794">
          <v:shape id="_x0000_i3241" type="#_x0000_t75" style="width:61.1pt;height:36.85pt">
            <v:imagedata r:id="rId999"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635178C0" w14:textId="77777777" w:rsidR="0007383D" w:rsidRPr="005D013B" w:rsidRDefault="0007383D" w:rsidP="00357752">
      <w:pPr>
        <w:pStyle w:val="B3"/>
        <w:rPr>
          <w:lang w:eastAsia="zh-CN"/>
        </w:rPr>
      </w:pPr>
      <w:r>
        <w:rPr>
          <w:lang w:eastAsia="zh-CN"/>
        </w:rPr>
        <w:t>-</w:t>
      </w:r>
      <w:r>
        <w:rPr>
          <w:lang w:eastAsia="zh-CN"/>
        </w:rPr>
        <w:tab/>
      </w:r>
      <w:r w:rsidR="000429A3">
        <w:rPr>
          <w:position w:val="-32"/>
        </w:rPr>
        <w:pict w14:anchorId="21E47A49">
          <v:shape id="_x0000_i3242" type="#_x0000_t75" style="width:61.1pt;height:36.85pt">
            <v:imagedata r:id="rId1001"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47924261"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14:paraId="51095AE7"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14:paraId="6EF13DAF"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37D866C0"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14:paraId="03EA971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 </w:t>
      </w:r>
    </w:p>
    <w:p w14:paraId="59B3F253" w14:textId="77777777" w:rsidR="0007383D" w:rsidRDefault="0007383D" w:rsidP="0007383D">
      <w:pPr>
        <w:pStyle w:val="B1"/>
        <w:rPr>
          <w:lang w:eastAsia="zh-CN"/>
        </w:rPr>
      </w:pPr>
      <w:r>
        <w:t>-</w:t>
      </w:r>
      <w:r>
        <w:tab/>
        <w:t>New data indicator – 1 bit</w:t>
      </w:r>
    </w:p>
    <w:p w14:paraId="67643C3B" w14:textId="77777777"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14:paraId="0B679AB9" w14:textId="77777777"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0A76547"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50E525DD" w14:textId="77777777" w:rsidR="0007383D" w:rsidRDefault="0007383D" w:rsidP="0007383D">
      <w:pPr>
        <w:pStyle w:val="Heading5"/>
      </w:pPr>
      <w:bookmarkStart w:id="552" w:name="_Toc10818795"/>
      <w:bookmarkStart w:id="553" w:name="_Toc20409205"/>
      <w:bookmarkStart w:id="554" w:name="_Toc74564365"/>
      <w:r>
        <w:t>5.3.3.1.</w:t>
      </w:r>
      <w:r>
        <w:rPr>
          <w:rFonts w:hint="eastAsia"/>
          <w:lang w:eastAsia="zh-CN"/>
        </w:rPr>
        <w:t>12</w:t>
      </w:r>
      <w:r>
        <w:tab/>
        <w:t xml:space="preserve">Format </w:t>
      </w:r>
      <w:r>
        <w:rPr>
          <w:rFonts w:hint="eastAsia"/>
          <w:lang w:eastAsia="zh-CN"/>
        </w:rPr>
        <w:t>6-1A</w:t>
      </w:r>
      <w:bookmarkEnd w:id="552"/>
      <w:bookmarkEnd w:id="553"/>
      <w:bookmarkEnd w:id="554"/>
    </w:p>
    <w:p w14:paraId="01EA7DA9" w14:textId="77777777"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BE35EDD" w14:textId="77777777" w:rsidR="0007383D" w:rsidRDefault="0007383D" w:rsidP="0007383D">
      <w:r>
        <w:t xml:space="preserve">The following information is transmitted by means of the DCI format </w:t>
      </w:r>
      <w:r>
        <w:rPr>
          <w:rFonts w:hint="eastAsia"/>
          <w:lang w:eastAsia="zh-CN"/>
        </w:rPr>
        <w:t>6-</w:t>
      </w:r>
      <w:r>
        <w:t>1A:</w:t>
      </w:r>
    </w:p>
    <w:p w14:paraId="7CBB0D0A"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EF037CA"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5098FD4D" w14:textId="77777777" w:rsidR="0007383D" w:rsidRDefault="0007383D" w:rsidP="00481070">
      <w:pPr>
        <w:pStyle w:val="B2"/>
      </w:pPr>
      <w:r>
        <w:t>-</w:t>
      </w:r>
      <w:r>
        <w:tab/>
        <w:t>Resource block assignment –</w:t>
      </w:r>
      <w:r>
        <w:rPr>
          <w:rFonts w:hint="eastAsia"/>
          <w:lang w:eastAsia="zh-CN"/>
        </w:rPr>
        <w:t xml:space="preserve"> </w:t>
      </w:r>
      <w:r w:rsidR="000429A3">
        <w:rPr>
          <w:position w:val="-32"/>
        </w:rPr>
        <w:pict w14:anchorId="5533FD1D">
          <v:shape id="_x0000_i3243" type="#_x0000_t75" style="width:61.1pt;height:36.85pt">
            <v:imagedata r:id="rId1003" o:title=""/>
          </v:shape>
        </w:pict>
      </w:r>
      <w:r>
        <w:t>+5</w:t>
      </w:r>
      <w:r>
        <w:rPr>
          <w:rFonts w:hint="eastAsia"/>
          <w:lang w:eastAsia="zh-CN"/>
        </w:rPr>
        <w:t xml:space="preserve"> </w:t>
      </w:r>
      <w:r>
        <w:t>bits, where all bits shall be set to 1</w:t>
      </w:r>
    </w:p>
    <w:p w14:paraId="183A404D"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0DC18ED6"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55915872" w14:textId="77777777" w:rsidR="0007383D" w:rsidRDefault="0007383D" w:rsidP="00481070">
      <w:pPr>
        <w:pStyle w:val="B2"/>
        <w:rPr>
          <w:lang w:val="en-US" w:eastAsia="zh-CN"/>
        </w:rPr>
      </w:pPr>
      <w:r>
        <w:rPr>
          <w:lang w:val="en-US" w:eastAsia="zh-CN"/>
        </w:rPr>
        <w:lastRenderedPageBreak/>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43FAE9CD"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0BE835E4" w14:textId="77777777" w:rsidR="0007383D" w:rsidRDefault="0007383D" w:rsidP="0007383D">
      <w:pPr>
        <w:pStyle w:val="B1"/>
        <w:rPr>
          <w:lang w:eastAsia="zh-CN"/>
        </w:rPr>
      </w:pPr>
      <w:r>
        <w:rPr>
          <w:rFonts w:hint="eastAsia"/>
          <w:lang w:eastAsia="ja-JP"/>
        </w:rPr>
        <w:t xml:space="preserve">Otherwise, </w:t>
      </w:r>
    </w:p>
    <w:p w14:paraId="66682C31"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14:paraId="45742EC4"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1532DC50" w14:textId="77777777" w:rsidR="0056652A" w:rsidRDefault="0007383D" w:rsidP="0007383D">
      <w:pPr>
        <w:pStyle w:val="B1"/>
      </w:pPr>
      <w:r>
        <w:t>-</w:t>
      </w:r>
      <w:r>
        <w:tab/>
        <w:t>Resource block assignment</w:t>
      </w:r>
      <w:r>
        <w:rPr>
          <w:rFonts w:hint="eastAsia"/>
          <w:lang w:eastAsia="zh-CN"/>
        </w:rPr>
        <w:t xml:space="preserve"> </w:t>
      </w:r>
      <w:r>
        <w:t>–</w:t>
      </w:r>
    </w:p>
    <w:p w14:paraId="5B3AAB0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74BEF2D8" w14:textId="77777777" w:rsidR="0056652A" w:rsidRDefault="003A10FE" w:rsidP="00FD34C0">
      <w:pPr>
        <w:pStyle w:val="B3"/>
        <w:rPr>
          <w:lang w:eastAsia="zh-CN"/>
        </w:rPr>
      </w:pPr>
      <w:r>
        <w:rPr>
          <w:lang w:eastAsia="zh-CN"/>
        </w:rPr>
        <w:t>-</w:t>
      </w:r>
      <w:r>
        <w:rPr>
          <w:lang w:eastAsia="zh-CN"/>
        </w:rPr>
        <w:tab/>
      </w:r>
      <w:r>
        <w:t xml:space="preserve">If </w:t>
      </w:r>
      <w:r w:rsidR="000429A3">
        <w:rPr>
          <w:position w:val="-10"/>
        </w:rPr>
        <w:pict w14:anchorId="46821D06">
          <v:shape id="_x0000_i3244" type="#_x0000_t75" style="width:47.7pt;height:18.4pt">
            <v:imagedata r:id="rId1004" o:title=""/>
          </v:shape>
        </w:pict>
      </w:r>
      <w:r>
        <w:rPr>
          <w:rFonts w:hint="eastAsia"/>
          <w:lang w:eastAsia="zh-CN"/>
        </w:rPr>
        <w:t>,</w:t>
      </w:r>
      <w:r w:rsidR="0056652A">
        <w:t xml:space="preserve"> </w:t>
      </w:r>
      <w:r w:rsidR="000429A3">
        <w:rPr>
          <w:position w:val="-34"/>
        </w:rPr>
        <w:pict w14:anchorId="08A040B5">
          <v:shape id="_x0000_i3245" type="#_x0000_t75" style="width:82.9pt;height:39.35pt">
            <v:imagedata r:id="rId1005"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5C772C1F" w14:textId="77777777" w:rsidR="0056652A" w:rsidRDefault="0056652A" w:rsidP="00FD34C0">
      <w:pPr>
        <w:pStyle w:val="B4"/>
        <w:rPr>
          <w:lang w:eastAsia="zh-CN"/>
        </w:rPr>
      </w:pPr>
      <w:r>
        <w:t>-</w:t>
      </w:r>
      <w:r>
        <w:tab/>
      </w:r>
      <w:r w:rsidR="000429A3">
        <w:rPr>
          <w:position w:val="-34"/>
        </w:rPr>
        <w:pict w14:anchorId="06DF04D9">
          <v:shape id="_x0000_i3246" type="#_x0000_t75" style="width:68.65pt;height:39.35pt">
            <v:imagedata r:id="rId1006" o:title=""/>
          </v:shape>
        </w:pict>
      </w:r>
      <w:r>
        <w:t xml:space="preserve"> MSB bits provide the starting narrowband index as defined in </w:t>
      </w:r>
      <w:r w:rsidR="00DF4FBD">
        <w:t>clause</w:t>
      </w:r>
      <w:r>
        <w:t xml:space="preserve"> 6.2.7 of [2]</w:t>
      </w:r>
    </w:p>
    <w:p w14:paraId="62E49194"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75B1BF51"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3F057D7D"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0429A3">
        <w:rPr>
          <w:position w:val="-10"/>
          <w:lang w:eastAsia="zh-CN"/>
        </w:rPr>
        <w:pict w14:anchorId="34C9A8F0">
          <v:shape id="_x0000_i3247" type="#_x0000_t75" style="width:67pt;height:18.4pt">
            <v:imagedata r:id="rId1007" o:title=""/>
          </v:shape>
        </w:pict>
      </w:r>
      <w:r w:rsidRPr="00187F6F">
        <w:rPr>
          <w:rFonts w:hint="eastAsia"/>
          <w:lang w:eastAsia="zh-CN"/>
        </w:rPr>
        <w:t xml:space="preserve"> ,</w:t>
      </w:r>
      <w:r w:rsidR="00D054B0">
        <w:rPr>
          <w:rFonts w:hint="eastAsia"/>
          <w:lang w:eastAsia="zh-CN"/>
        </w:rPr>
        <w:t xml:space="preserve"> </w:t>
      </w:r>
      <w:r w:rsidR="000429A3">
        <w:rPr>
          <w:position w:val="-32"/>
          <w:lang w:eastAsia="zh-CN"/>
        </w:rPr>
        <w:pict w14:anchorId="3762CA31">
          <v:shape id="_x0000_i3248" type="#_x0000_t75" style="width:37.65pt;height:37.65pt">
            <v:imagedata r:id="rId1008"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50ABF003" w14:textId="77777777" w:rsidR="003A10FE" w:rsidRPr="004D6C46" w:rsidRDefault="003A10FE" w:rsidP="00FD34C0">
      <w:pPr>
        <w:pStyle w:val="B4"/>
        <w:rPr>
          <w:lang w:eastAsia="zh-CN"/>
        </w:rPr>
      </w:pPr>
      <w:r w:rsidRPr="00D83A76">
        <w:rPr>
          <w:lang w:eastAsia="zh-CN"/>
        </w:rPr>
        <w:t>-</w:t>
      </w:r>
      <w:r w:rsidRPr="00D83A76">
        <w:rPr>
          <w:lang w:eastAsia="zh-CN"/>
        </w:rPr>
        <w:tab/>
      </w:r>
      <w:r w:rsidR="000429A3">
        <w:rPr>
          <w:position w:val="-32"/>
          <w:lang w:eastAsia="zh-CN"/>
        </w:rPr>
        <w:pict w14:anchorId="63F38CD2">
          <v:shape id="_x0000_i3249" type="#_x0000_t75" style="width:37.65pt;height:37.65pt">
            <v:imagedata r:id="rId1009" o:title=""/>
          </v:shape>
        </w:pict>
      </w:r>
      <w:r w:rsidRPr="004D6C46">
        <w:rPr>
          <w:lang w:eastAsia="zh-CN"/>
        </w:rPr>
        <w:t xml:space="preserve"> MSB bits provide a bitmap of allocated narrowbands. The order of the bitmap to narrowband index mapping is such that narrowband index </w:t>
      </w:r>
      <w:r w:rsidR="000429A3">
        <w:rPr>
          <w:lang w:eastAsia="zh-CN"/>
        </w:rPr>
        <w:pict w14:anchorId="116E3806">
          <v:shape id="_x0000_i3250" type="#_x0000_t75" style="width:9.2pt;height:13.4pt">
            <v:imagedata r:id="rId1010" o:title=""/>
          </v:shape>
        </w:pict>
      </w:r>
      <w:r w:rsidRPr="004D6C46">
        <w:rPr>
          <w:lang w:eastAsia="zh-CN"/>
        </w:rPr>
        <w:t xml:space="preserve"> to </w:t>
      </w:r>
      <w:r w:rsidR="000429A3">
        <w:rPr>
          <w:position w:val="-32"/>
          <w:lang w:eastAsia="zh-CN"/>
        </w:rPr>
        <w:pict w14:anchorId="4C67E897">
          <v:shape id="_x0000_i3251" type="#_x0000_t75" style="width:52.75pt;height:37.65pt">
            <v:imagedata r:id="rId1011" o:title=""/>
          </v:shape>
        </w:pict>
      </w:r>
      <w:r w:rsidRPr="004D6C46">
        <w:rPr>
          <w:lang w:eastAsia="zh-CN"/>
        </w:rPr>
        <w:t>are mapped to MSB to LSB of the bitmap.</w:t>
      </w:r>
    </w:p>
    <w:p w14:paraId="6F23877E"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4111D5E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6447AC66"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CADA8B6"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1D2E17ED" w14:textId="77777777" w:rsidR="0056652A" w:rsidRDefault="0056652A" w:rsidP="008462B9">
      <w:pPr>
        <w:pStyle w:val="B3"/>
        <w:rPr>
          <w:lang w:eastAsia="zh-CN"/>
        </w:rPr>
      </w:pPr>
      <w:r>
        <w:t>-</w:t>
      </w:r>
      <w:r>
        <w:tab/>
      </w:r>
      <w:r w:rsidR="000429A3">
        <w:rPr>
          <w:position w:val="-30"/>
        </w:rPr>
        <w:pict w14:anchorId="4952BB5A">
          <v:shape id="_x0000_i3252" type="#_x0000_t75" style="width:40.2pt;height:43.55pt">
            <v:imagedata r:id="rId1012"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0429A3">
        <w:rPr>
          <w:position w:val="-10"/>
        </w:rPr>
        <w:pict w14:anchorId="05EA4504">
          <v:shape id="_x0000_i3253" type="#_x0000_t75" style="width:56.95pt;height:22.6pt">
            <v:imagedata r:id="rId1013" o:title=""/>
          </v:shape>
        </w:pict>
      </w:r>
      <w:r>
        <w:t xml:space="preserve"> and </w:t>
      </w:r>
      <w:r>
        <w:rPr>
          <w:i/>
        </w:rPr>
        <w:t>S</w:t>
      </w:r>
      <w:r>
        <w:t xml:space="preserve"> = 6 otherwise</w:t>
      </w:r>
    </w:p>
    <w:p w14:paraId="0C588F5B" w14:textId="77777777" w:rsidR="0056652A" w:rsidRDefault="0056652A" w:rsidP="008462B9">
      <w:pPr>
        <w:pStyle w:val="B3"/>
      </w:pPr>
      <w:r>
        <w:rPr>
          <w:lang w:eastAsia="zh-CN"/>
        </w:rPr>
        <w:lastRenderedPageBreak/>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3C8048A3"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0429A3">
        <w:rPr>
          <w:position w:val="-32"/>
        </w:rPr>
        <w:pict w14:anchorId="07664B5A">
          <v:shape id="_x0000_i3254" type="#_x0000_t75" style="width:61.1pt;height:36.85pt">
            <v:imagedata r:id="rId1014"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206F5FFF" w14:textId="77777777" w:rsidR="0007383D" w:rsidRPr="005D013B" w:rsidRDefault="0056652A" w:rsidP="008462B9">
      <w:pPr>
        <w:pStyle w:val="B3"/>
        <w:rPr>
          <w:lang w:eastAsia="zh-CN"/>
        </w:rPr>
      </w:pPr>
      <w:r>
        <w:rPr>
          <w:lang w:eastAsia="zh-CN"/>
        </w:rPr>
        <w:t>-</w:t>
      </w:r>
      <w:r>
        <w:rPr>
          <w:lang w:eastAsia="zh-CN"/>
        </w:rPr>
        <w:tab/>
      </w:r>
      <w:r w:rsidR="000429A3">
        <w:rPr>
          <w:position w:val="-32"/>
        </w:rPr>
        <w:pict w14:anchorId="7A656534">
          <v:shape id="_x0000_i3255" type="#_x0000_t75" style="width:61.1pt;height:36.85pt">
            <v:imagedata r:id="rId101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6BC277C0"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E78F0D8"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14:paraId="20BC5E1F" w14:textId="77777777"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14:paraId="757381F5" w14:textId="77777777"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14:paraId="6B4D84C5"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14:paraId="17EB61A5" w14:textId="77777777" w:rsidR="0007383D" w:rsidRPr="00AE074C" w:rsidRDefault="0007383D" w:rsidP="0007383D">
      <w:pPr>
        <w:pStyle w:val="B1"/>
      </w:pPr>
      <w:r w:rsidRPr="00AE074C">
        <w:t>-</w:t>
      </w:r>
      <w:r w:rsidRPr="00AE074C">
        <w:tab/>
        <w:t>Redundancy version – 2 bits</w:t>
      </w:r>
    </w:p>
    <w:p w14:paraId="3C0DB5F5" w14:textId="77777777"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50A48A0"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26910D0D" w14:textId="77777777" w:rsidR="0007383D" w:rsidRPr="00AE074C" w:rsidRDefault="0007383D" w:rsidP="00481070">
      <w:pPr>
        <w:pStyle w:val="B3"/>
      </w:pPr>
      <w:r w:rsidRPr="00AE074C">
        <w:t>-</w:t>
      </w:r>
      <w:r w:rsidRPr="00AE074C">
        <w:tab/>
        <w:t>The most significant bit of the TPC command is reserved.</w:t>
      </w:r>
    </w:p>
    <w:p w14:paraId="25AE66FE" w14:textId="77777777" w:rsidR="0007383D" w:rsidRPr="00AE074C" w:rsidRDefault="0007383D" w:rsidP="00481070">
      <w:pPr>
        <w:pStyle w:val="B3"/>
      </w:pPr>
      <w:r w:rsidRPr="00AE074C">
        <w:t>-</w:t>
      </w:r>
      <w:r w:rsidRPr="00AE074C">
        <w:tab/>
        <w:t xml:space="preserve">The least significant bit of the TPC command indicates column </w:t>
      </w:r>
      <w:r w:rsidR="000429A3">
        <w:rPr>
          <w:position w:val="-10"/>
        </w:rPr>
        <w:pict w14:anchorId="1EE86DDC">
          <v:shape id="_x0000_i3256" type="#_x0000_t75" style="width:25.1pt;height:16.75pt">
            <v:imagedata r:id="rId970" o:title=""/>
          </v:shape>
        </w:pict>
      </w:r>
      <w:r w:rsidRPr="00AE074C">
        <w:t>of the TBS table defined of [3].</w:t>
      </w:r>
    </w:p>
    <w:p w14:paraId="2EB1EBC0" w14:textId="77777777" w:rsidR="0007383D" w:rsidRPr="00AE074C" w:rsidRDefault="0007383D" w:rsidP="00481070">
      <w:pPr>
        <w:pStyle w:val="B3"/>
        <w:rPr>
          <w:lang w:eastAsia="zh-CN"/>
        </w:rPr>
      </w:pPr>
      <w:r w:rsidRPr="00AE074C">
        <w:t>-</w:t>
      </w:r>
      <w:r w:rsidRPr="00AE074C">
        <w:tab/>
        <w:t xml:space="preserve">If least significant bit is 0 then </w:t>
      </w:r>
      <w:r w:rsidR="000429A3">
        <w:rPr>
          <w:position w:val="-10"/>
        </w:rPr>
        <w:pict w14:anchorId="55CB4F09">
          <v:shape id="_x0000_i3257" type="#_x0000_t75" style="width:25.1pt;height:16.75pt">
            <v:imagedata r:id="rId970" o:title=""/>
          </v:shape>
        </w:pict>
      </w:r>
      <w:r w:rsidRPr="00AE074C">
        <w:t>=</w:t>
      </w:r>
      <w:r w:rsidR="00D054B0">
        <w:t xml:space="preserve"> </w:t>
      </w:r>
      <w:r w:rsidRPr="00AE074C">
        <w:t>2 else</w:t>
      </w:r>
      <w:r w:rsidRPr="00AE074C">
        <w:rPr>
          <w:rFonts w:hint="eastAsia"/>
          <w:lang w:eastAsia="zh-CN"/>
        </w:rPr>
        <w:t xml:space="preserve"> </w:t>
      </w:r>
      <w:r w:rsidR="000429A3">
        <w:rPr>
          <w:position w:val="-10"/>
        </w:rPr>
        <w:pict w14:anchorId="73A3FC5C">
          <v:shape id="_x0000_i3258" type="#_x0000_t75" style="width:25.1pt;height:16.75pt">
            <v:imagedata r:id="rId970" o:title=""/>
          </v:shape>
        </w:pict>
      </w:r>
      <w:r w:rsidRPr="00AE074C">
        <w:t>= 3.</w:t>
      </w:r>
    </w:p>
    <w:p w14:paraId="7AADF78B" w14:textId="77777777" w:rsidR="0007383D" w:rsidRPr="00AE074C" w:rsidRDefault="0007383D" w:rsidP="00481070">
      <w:pPr>
        <w:pStyle w:val="B2"/>
      </w:pPr>
      <w:r w:rsidRPr="00AE074C">
        <w:t>-</w:t>
      </w:r>
      <w:r w:rsidRPr="00AE074C">
        <w:tab/>
        <w:t>Else</w:t>
      </w:r>
    </w:p>
    <w:p w14:paraId="7EFE84AE" w14:textId="77777777" w:rsidR="0007383D" w:rsidRPr="00AE074C" w:rsidRDefault="0007383D" w:rsidP="00481070">
      <w:pPr>
        <w:pStyle w:val="B3"/>
      </w:pPr>
      <w:r w:rsidRPr="00AE074C">
        <w:t>-</w:t>
      </w:r>
      <w:r w:rsidRPr="00AE074C">
        <w:tab/>
        <w:t>The two bits including the most significant bit indicate the TPC command</w:t>
      </w:r>
    </w:p>
    <w:p w14:paraId="05350AB7"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5EE8B990"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2123B42A"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14:paraId="71C3637B"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6FCC56AC"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0D260165"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06102B61" w14:textId="77777777" w:rsidR="0056652A" w:rsidRDefault="0007383D" w:rsidP="0056652A">
      <w:pPr>
        <w:pStyle w:val="B1"/>
        <w:rPr>
          <w:lang w:eastAsia="zh-CN"/>
        </w:rPr>
      </w:pPr>
      <w:r>
        <w:lastRenderedPageBreak/>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355CD7BE"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14:paraId="45CD7402"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75E83E5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14:paraId="69ACE36D"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9DB99F" w14:textId="77777777"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45E6C740"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76CED2" w14:textId="77777777" w:rsidR="0007383D" w:rsidRDefault="0007383D" w:rsidP="00481070">
      <w:pPr>
        <w:pStyle w:val="B1"/>
      </w:pPr>
      <w:r>
        <w:t>-</w:t>
      </w:r>
      <w:r>
        <w:tab/>
        <w:t>HARQ process number</w:t>
      </w:r>
    </w:p>
    <w:p w14:paraId="05E92FB3" w14:textId="77777777" w:rsidR="0007383D" w:rsidRDefault="0007383D" w:rsidP="00481070">
      <w:pPr>
        <w:pStyle w:val="B1"/>
      </w:pPr>
      <w:r>
        <w:t>-</w:t>
      </w:r>
      <w:r>
        <w:tab/>
        <w:t>New data indicator</w:t>
      </w:r>
    </w:p>
    <w:p w14:paraId="5DD79E99" w14:textId="77777777" w:rsidR="0007383D" w:rsidRDefault="0007383D" w:rsidP="00481070">
      <w:pPr>
        <w:pStyle w:val="B1"/>
      </w:pPr>
      <w:r>
        <w:t>-</w:t>
      </w:r>
      <w:r>
        <w:tab/>
        <w:t xml:space="preserve">Downlink Assignment Index </w:t>
      </w:r>
    </w:p>
    <w:p w14:paraId="33EC32BE" w14:textId="77777777" w:rsidR="0007383D" w:rsidRDefault="0007383D" w:rsidP="00481070">
      <w:pPr>
        <w:pStyle w:val="B1"/>
      </w:pPr>
      <w:r>
        <w:t>-</w:t>
      </w:r>
      <w:r>
        <w:tab/>
        <w:t>HARQ-ACK resource offset</w:t>
      </w:r>
    </w:p>
    <w:p w14:paraId="076370BA" w14:textId="77777777"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0CE850E9" w14:textId="77777777"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4774BD1B" w14:textId="77777777" w:rsidR="0007383D" w:rsidRDefault="0007383D" w:rsidP="0007383D">
      <w:pPr>
        <w:pStyle w:val="Heading5"/>
        <w:rPr>
          <w:lang w:eastAsia="zh-CN"/>
        </w:rPr>
      </w:pPr>
      <w:bookmarkStart w:id="555" w:name="_Toc10818796"/>
      <w:bookmarkStart w:id="556" w:name="_Toc20409206"/>
      <w:bookmarkStart w:id="557" w:name="_Toc74564366"/>
      <w:r>
        <w:t>5.3.3.1.1</w:t>
      </w:r>
      <w:r>
        <w:rPr>
          <w:rFonts w:hint="eastAsia"/>
          <w:lang w:eastAsia="zh-CN"/>
        </w:rPr>
        <w:t>3</w:t>
      </w:r>
      <w:r>
        <w:tab/>
        <w:t xml:space="preserve">Format </w:t>
      </w:r>
      <w:r>
        <w:rPr>
          <w:rFonts w:hint="eastAsia"/>
          <w:lang w:eastAsia="zh-CN"/>
        </w:rPr>
        <w:t>6-1B</w:t>
      </w:r>
      <w:bookmarkEnd w:id="555"/>
      <w:bookmarkEnd w:id="556"/>
      <w:bookmarkEnd w:id="557"/>
    </w:p>
    <w:p w14:paraId="64879311" w14:textId="77777777"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14:paraId="4021E059" w14:textId="77777777"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14:paraId="6EA882C2"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51AD30C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7C363110"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0429A3">
        <w:rPr>
          <w:position w:val="-32"/>
        </w:rPr>
        <w:pict w14:anchorId="75154B6E">
          <v:shape id="_x0000_i3259" type="#_x0000_t75" style="width:61.1pt;height:36.85pt">
            <v:imagedata r:id="rId1016" o:title=""/>
          </v:shape>
        </w:pict>
      </w:r>
      <w:r w:rsidR="0007383D">
        <w:t>+</w:t>
      </w:r>
      <w:r w:rsidR="005F0811">
        <w:t>2</w:t>
      </w:r>
      <w:r w:rsidR="005F0811">
        <w:rPr>
          <w:rFonts w:hint="eastAsia"/>
          <w:lang w:eastAsia="zh-CN"/>
        </w:rPr>
        <w:t xml:space="preserve"> </w:t>
      </w:r>
      <w:r w:rsidR="0007383D">
        <w:t>bits, where all bits shall be set to 1</w:t>
      </w:r>
    </w:p>
    <w:p w14:paraId="46053809"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5143899C"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2703056F"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39F42C0C"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674A8F17" w14:textId="77777777" w:rsidR="0007383D" w:rsidRDefault="0007383D" w:rsidP="0007383D">
      <w:pPr>
        <w:pStyle w:val="B1"/>
        <w:rPr>
          <w:lang w:eastAsia="zh-CN"/>
        </w:rPr>
      </w:pPr>
      <w:r>
        <w:rPr>
          <w:rFonts w:hint="eastAsia"/>
          <w:lang w:eastAsia="ja-JP"/>
        </w:rPr>
        <w:lastRenderedPageBreak/>
        <w:t xml:space="preserve">Otherwise, </w:t>
      </w:r>
    </w:p>
    <w:p w14:paraId="3260512E"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14:paraId="341713CC"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745F5AE3"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092EB83F"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0429A3">
        <w:rPr>
          <w:position w:val="-10"/>
        </w:rPr>
        <w:pict w14:anchorId="4CFBBE76">
          <v:shape id="_x0000_i3260" type="#_x0000_t75" style="width:47.7pt;height:18.4pt">
            <v:imagedata r:id="rId1004" o:title=""/>
          </v:shape>
        </w:pict>
      </w:r>
      <w:r>
        <w:rPr>
          <w:rFonts w:hint="eastAsia"/>
          <w:lang w:eastAsia="zh-CN"/>
        </w:rPr>
        <w:t>,</w:t>
      </w:r>
      <w:r>
        <w:rPr>
          <w:lang w:eastAsia="zh-CN"/>
        </w:rPr>
        <w:t xml:space="preserve"> </w:t>
      </w:r>
      <w:r w:rsidR="000429A3">
        <w:rPr>
          <w:position w:val="-34"/>
        </w:rPr>
        <w:pict w14:anchorId="70C68650">
          <v:shape id="_x0000_i3261" type="#_x0000_t75" style="width:84.55pt;height:39.35pt">
            <v:imagedata r:id="rId1017"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605EED13" w14:textId="77777777" w:rsidR="0056652A" w:rsidRPr="005D013B" w:rsidRDefault="0056652A" w:rsidP="00FD34C0">
      <w:pPr>
        <w:pStyle w:val="B4"/>
        <w:rPr>
          <w:lang w:eastAsia="zh-CN"/>
        </w:rPr>
      </w:pPr>
      <w:r>
        <w:t>-</w:t>
      </w:r>
      <w:r>
        <w:tab/>
      </w:r>
      <w:r w:rsidR="000429A3">
        <w:rPr>
          <w:position w:val="-34"/>
        </w:rPr>
        <w:pict w14:anchorId="0B1B95EA">
          <v:shape id="_x0000_i3262" type="#_x0000_t75" style="width:68.65pt;height:39.35pt">
            <v:imagedata r:id="rId1018"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34B9E7D7"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5AFFF932"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0429A3">
        <w:rPr>
          <w:position w:val="-32"/>
        </w:rPr>
        <w:pict w14:anchorId="3C52E662">
          <v:shape id="_x0000_i3263" type="#_x0000_t75" style="width:37.65pt;height:37.65pt">
            <v:imagedata r:id="rId1019" o:title=""/>
          </v:shape>
        </w:pict>
      </w:r>
      <w:r>
        <w:rPr>
          <w:rFonts w:hint="eastAsia"/>
          <w:lang w:eastAsia="zh-CN"/>
        </w:rPr>
        <w:t>bits for PDSCH as defined below:</w:t>
      </w:r>
    </w:p>
    <w:p w14:paraId="2907E80E"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0429A3">
        <w:rPr>
          <w:position w:val="-32"/>
        </w:rPr>
        <w:pict w14:anchorId="535D162A">
          <v:shape id="_x0000_i3264" type="#_x0000_t75" style="width:37.65pt;height:37.65pt">
            <v:imagedata r:id="rId1019"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2F5E225A" w14:textId="77777777" w:rsidR="001113D1" w:rsidRDefault="001113D1" w:rsidP="00FD34C0">
      <w:pPr>
        <w:pStyle w:val="B4"/>
      </w:pPr>
      <w:r>
        <w:t>-</w:t>
      </w:r>
      <w:r>
        <w:tab/>
      </w:r>
      <w:r>
        <w:rPr>
          <w:rFonts w:hint="eastAsia"/>
        </w:rPr>
        <w:t>Otherwise,</w:t>
      </w:r>
      <w:r w:rsidR="00D054B0">
        <w:rPr>
          <w:rFonts w:hint="eastAsia"/>
        </w:rPr>
        <w:t xml:space="preserve"> </w:t>
      </w:r>
      <w:r w:rsidR="000429A3">
        <w:rPr>
          <w:position w:val="-32"/>
        </w:rPr>
        <w:pict w14:anchorId="35283DEC">
          <v:shape id="_x0000_i3265" type="#_x0000_t75" style="width:37.65pt;height:37.65pt">
            <v:imagedata r:id="rId1020" o:title=""/>
          </v:shape>
        </w:pict>
      </w:r>
      <w:r w:rsidRPr="00E62B88">
        <w:t>bit</w:t>
      </w:r>
      <w:r>
        <w:t>s</w:t>
      </w:r>
      <w:r>
        <w:rPr>
          <w:rFonts w:hint="eastAsia"/>
        </w:rPr>
        <w:t xml:space="preserve"> provide allocated </w:t>
      </w:r>
      <w:r>
        <w:t>narrowband</w:t>
      </w:r>
      <w:r>
        <w:rPr>
          <w:rFonts w:hint="eastAsia"/>
        </w:rPr>
        <w:t>s</w:t>
      </w:r>
    </w:p>
    <w:p w14:paraId="49589230"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65ED1DD1" w14:textId="77777777" w:rsidR="0056652A" w:rsidRDefault="0056652A" w:rsidP="008462B9">
      <w:pPr>
        <w:pStyle w:val="B3"/>
      </w:pPr>
      <w:r>
        <w:rPr>
          <w:lang w:eastAsia="zh-CN"/>
        </w:rPr>
        <w:t>-</w:t>
      </w:r>
      <w:r>
        <w:rPr>
          <w:lang w:eastAsia="zh-CN"/>
        </w:rPr>
        <w:tab/>
        <w:t xml:space="preserve">If </w:t>
      </w:r>
      <w:r w:rsidR="000429A3">
        <w:rPr>
          <w:position w:val="-10"/>
        </w:rPr>
        <w:pict w14:anchorId="63DC5974">
          <v:shape id="_x0000_i3266" type="#_x0000_t75" style="width:46.9pt;height:18.4pt">
            <v:imagedata r:id="rId1021" o:title=""/>
          </v:shape>
        </w:pict>
      </w:r>
      <w:r>
        <w:t xml:space="preserve">, </w:t>
      </w:r>
      <w:r w:rsidR="000429A3">
        <w:rPr>
          <w:position w:val="-34"/>
        </w:rPr>
        <w:pict w14:anchorId="1760A55D">
          <v:shape id="_x0000_i3267" type="#_x0000_t75" style="width:84.55pt;height:39.35pt">
            <v:imagedata r:id="rId1022"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549DC7B9" w14:textId="77777777" w:rsidR="0056652A" w:rsidRDefault="0056652A" w:rsidP="008462B9">
      <w:pPr>
        <w:pStyle w:val="B4"/>
        <w:rPr>
          <w:lang w:eastAsia="zh-CN"/>
        </w:rPr>
      </w:pPr>
      <w:r>
        <w:t>-</w:t>
      </w:r>
      <w:r>
        <w:tab/>
      </w:r>
      <w:r w:rsidR="000429A3">
        <w:rPr>
          <w:position w:val="-34"/>
        </w:rPr>
        <w:pict w14:anchorId="71B49BAD">
          <v:shape id="_x0000_i3268" type="#_x0000_t75" style="width:82.9pt;height:39.35pt">
            <v:imagedata r:id="rId1023"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403D42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61EED51A" w14:textId="77777777" w:rsidR="0056652A" w:rsidRDefault="0056652A" w:rsidP="008462B9">
      <w:pPr>
        <w:pStyle w:val="B3"/>
        <w:rPr>
          <w:lang w:eastAsia="zh-CN"/>
        </w:rPr>
      </w:pPr>
      <w:r>
        <w:t>-</w:t>
      </w:r>
      <w:r>
        <w:tab/>
        <w:t xml:space="preserve">Otherwise, </w:t>
      </w:r>
      <w:r w:rsidR="000429A3">
        <w:rPr>
          <w:position w:val="-32"/>
        </w:rPr>
        <w:pict w14:anchorId="38C53336">
          <v:shape id="_x0000_i3269" type="#_x0000_t75" style="width:37.65pt;height:37.65pt">
            <v:imagedata r:id="rId1019"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227226BB" w14:textId="77777777" w:rsidR="001113D1" w:rsidRDefault="001113D1" w:rsidP="00FD34C0">
      <w:pPr>
        <w:pStyle w:val="B4"/>
        <w:rPr>
          <w:lang w:eastAsia="zh-CN"/>
        </w:rPr>
      </w:pPr>
      <w:r>
        <w:t>-</w:t>
      </w:r>
      <w:r>
        <w:tab/>
      </w:r>
      <w:r>
        <w:rPr>
          <w:rFonts w:hint="eastAsia"/>
          <w:lang w:eastAsia="zh-CN"/>
        </w:rPr>
        <w:t xml:space="preserve">If </w:t>
      </w:r>
      <w:r w:rsidR="000429A3">
        <w:rPr>
          <w:position w:val="-32"/>
        </w:rPr>
        <w:pict w14:anchorId="004A5FBC">
          <v:shape id="_x0000_i3270" type="#_x0000_t75" style="width:37.65pt;height:37.65pt">
            <v:imagedata r:id="rId1019"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10449713" w14:textId="77777777" w:rsidR="0056652A" w:rsidRDefault="001113D1" w:rsidP="001113D1">
      <w:pPr>
        <w:pStyle w:val="B4"/>
      </w:pPr>
      <w:r>
        <w:rPr>
          <w:rFonts w:hint="eastAsia"/>
          <w:lang w:eastAsia="zh-CN"/>
        </w:rPr>
        <w:t>-</w:t>
      </w:r>
      <w:r w:rsidR="0056652A">
        <w:tab/>
      </w:r>
      <w:r>
        <w:t xml:space="preserve">Otherwise, </w:t>
      </w:r>
      <w:r w:rsidR="000429A3">
        <w:rPr>
          <w:position w:val="-32"/>
        </w:rPr>
        <w:pict w14:anchorId="40475CDB">
          <v:shape id="_x0000_i3271" type="#_x0000_t75" style="width:37.65pt;height:37.65pt">
            <v:imagedata r:id="rId1019"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32645DCA" w14:textId="77777777" w:rsidR="0007383D" w:rsidRDefault="0056652A" w:rsidP="008462B9">
      <w:pPr>
        <w:pStyle w:val="B2"/>
        <w:rPr>
          <w:lang w:eastAsia="zh-CN"/>
        </w:rPr>
      </w:pPr>
      <w:r>
        <w:t>-</w:t>
      </w:r>
      <w:r>
        <w:tab/>
        <w:t>Otherwise,</w:t>
      </w:r>
      <w:r w:rsidR="00D054B0">
        <w:t xml:space="preserve"> </w:t>
      </w:r>
      <w:r w:rsidR="000429A3">
        <w:rPr>
          <w:position w:val="-32"/>
        </w:rPr>
        <w:pict w14:anchorId="0CC201D3">
          <v:shape id="_x0000_i3272" type="#_x0000_t75" style="width:61.1pt;height:36.85pt">
            <v:imagedata r:id="rId1024"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4F6ED677" w14:textId="77777777" w:rsidR="0007383D" w:rsidRPr="005D013B" w:rsidRDefault="0056652A" w:rsidP="008462B9">
      <w:pPr>
        <w:pStyle w:val="B3"/>
        <w:rPr>
          <w:lang w:eastAsia="zh-CN"/>
        </w:rPr>
      </w:pPr>
      <w:r>
        <w:rPr>
          <w:lang w:eastAsia="zh-CN"/>
        </w:rPr>
        <w:lastRenderedPageBreak/>
        <w:t>-</w:t>
      </w:r>
      <w:r>
        <w:rPr>
          <w:lang w:eastAsia="zh-CN"/>
        </w:rPr>
        <w:tab/>
      </w:r>
      <w:r w:rsidR="000429A3">
        <w:rPr>
          <w:position w:val="-32"/>
        </w:rPr>
        <w:pict w14:anchorId="09CCA95D">
          <v:shape id="_x0000_i3273" type="#_x0000_t75" style="width:61.1pt;height:36.85pt">
            <v:imagedata r:id="rId1025"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6A266307"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5DB1EE8A" w14:textId="77777777"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14:paraId="0E190CA9"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14:paraId="720771C7"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14:paraId="22A4DCF3" w14:textId="77777777"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14:paraId="29BD2148"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14:paraId="57B29A2D" w14:textId="77777777"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79D1941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782A9409" w14:textId="77777777" w:rsidR="0007383D" w:rsidRDefault="00896D16" w:rsidP="00481070">
      <w:pPr>
        <w:pStyle w:val="B1"/>
      </w:pPr>
      <w:r>
        <w:t>-</w:t>
      </w:r>
      <w:r>
        <w:tab/>
      </w:r>
      <w:r w:rsidR="0007383D">
        <w:t>HARQ process number</w:t>
      </w:r>
    </w:p>
    <w:p w14:paraId="147E1648" w14:textId="77777777" w:rsidR="0007383D" w:rsidRDefault="00896D16" w:rsidP="00481070">
      <w:pPr>
        <w:pStyle w:val="B1"/>
      </w:pPr>
      <w:r>
        <w:t>-</w:t>
      </w:r>
      <w:r>
        <w:tab/>
      </w:r>
      <w:r w:rsidR="0007383D">
        <w:t>New data indicator</w:t>
      </w:r>
    </w:p>
    <w:p w14:paraId="4429891F" w14:textId="77777777" w:rsidR="0007383D" w:rsidRDefault="00896D16" w:rsidP="00481070">
      <w:pPr>
        <w:pStyle w:val="B1"/>
      </w:pPr>
      <w:r>
        <w:t>-</w:t>
      </w:r>
      <w:r>
        <w:tab/>
      </w:r>
      <w:r w:rsidR="0007383D">
        <w:t>HARQ-ACK resource offset</w:t>
      </w:r>
    </w:p>
    <w:p w14:paraId="087E3040" w14:textId="77777777"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6C0DAD63" w14:textId="77777777"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3C19A43" w14:textId="77777777" w:rsidR="0007383D" w:rsidRDefault="0007383D" w:rsidP="0007383D">
      <w:pPr>
        <w:pStyle w:val="Heading5"/>
      </w:pPr>
      <w:bookmarkStart w:id="558" w:name="_Toc10818797"/>
      <w:bookmarkStart w:id="559" w:name="_Toc20409207"/>
      <w:bookmarkStart w:id="560" w:name="_Toc74564367"/>
      <w:r>
        <w:t>5.3.3.1.</w:t>
      </w:r>
      <w:r>
        <w:rPr>
          <w:rFonts w:hint="eastAsia"/>
          <w:lang w:eastAsia="zh-CN"/>
        </w:rPr>
        <w:t>14</w:t>
      </w:r>
      <w:r>
        <w:tab/>
        <w:t xml:space="preserve">Format </w:t>
      </w:r>
      <w:r>
        <w:rPr>
          <w:rFonts w:hint="eastAsia"/>
          <w:lang w:eastAsia="zh-CN"/>
        </w:rPr>
        <w:t>6-2</w:t>
      </w:r>
      <w:bookmarkEnd w:id="558"/>
      <w:bookmarkEnd w:id="559"/>
      <w:bookmarkEnd w:id="560"/>
    </w:p>
    <w:p w14:paraId="1547DA61"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00916D25" w14:textId="77777777" w:rsidR="0007383D" w:rsidRDefault="0007383D" w:rsidP="0007383D">
      <w:r>
        <w:t xml:space="preserve">The following information is transmitted by means of the DCI format </w:t>
      </w:r>
      <w:r>
        <w:rPr>
          <w:rFonts w:hint="eastAsia"/>
          <w:lang w:eastAsia="zh-CN"/>
        </w:rPr>
        <w:t>6-2</w:t>
      </w:r>
      <w:r>
        <w:t>:</w:t>
      </w:r>
    </w:p>
    <w:p w14:paraId="6614D6DE"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4883E5DB"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715D462" w14:textId="77777777" w:rsidR="0056652A" w:rsidRDefault="0056652A" w:rsidP="0056652A">
      <w:pPr>
        <w:pStyle w:val="B1"/>
        <w:rPr>
          <w:lang w:eastAsia="zh-CN"/>
        </w:rPr>
      </w:pPr>
      <w:r>
        <w:rPr>
          <w:lang w:eastAsia="zh-CN"/>
        </w:rPr>
        <w:t>-</w:t>
      </w:r>
      <w:r>
        <w:rPr>
          <w:lang w:eastAsia="zh-CN"/>
        </w:rPr>
        <w:tab/>
        <w:t>Else if the format 6-2 CRC is scrambled by a SC-RNTI:</w:t>
      </w:r>
    </w:p>
    <w:p w14:paraId="6B817490"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14:paraId="6061A4A8"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1CF6B40C"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F66033B"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4796C43A"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7DF2BE15"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0429A3">
        <w:rPr>
          <w:position w:val="-32"/>
        </w:rPr>
        <w:pict w14:anchorId="0B8A009F">
          <v:shape id="_x0000_i3274" type="#_x0000_t75" style="width:61.1pt;height:36.85pt">
            <v:imagedata r:id="rId1016" o:title=""/>
          </v:shape>
        </w:pict>
      </w:r>
      <w:r w:rsidR="0007383D">
        <w:t xml:space="preserve"> bits for the narrowband index as defined in </w:t>
      </w:r>
      <w:r w:rsidR="00DF4FBD">
        <w:t>clause</w:t>
      </w:r>
      <w:r w:rsidR="0007383D">
        <w:t xml:space="preserve"> 7.1.6 of [3]</w:t>
      </w:r>
    </w:p>
    <w:p w14:paraId="647323BD" w14:textId="77777777" w:rsidR="0007383D" w:rsidRDefault="0056652A" w:rsidP="008462B9">
      <w:pPr>
        <w:pStyle w:val="B2"/>
        <w:rPr>
          <w:lang w:eastAsia="zh-CN"/>
        </w:rPr>
      </w:pPr>
      <w:r>
        <w:lastRenderedPageBreak/>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14:paraId="302EEA18"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12D76BCB"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6D4F12C0" w14:textId="77777777" w:rsidR="00481B85" w:rsidRDefault="00481B85" w:rsidP="00481B85">
      <w:pPr>
        <w:pStyle w:val="Heading5"/>
      </w:pPr>
      <w:bookmarkStart w:id="561" w:name="_Toc10818798"/>
      <w:bookmarkStart w:id="562" w:name="_Toc20409208"/>
      <w:bookmarkStart w:id="563" w:name="_Toc74564368"/>
      <w:r>
        <w:t>5.3.3.1.15</w:t>
      </w:r>
      <w:r>
        <w:tab/>
        <w:t>Format 7-0A</w:t>
      </w:r>
      <w:bookmarkEnd w:id="561"/>
      <w:bookmarkEnd w:id="562"/>
      <w:bookmarkEnd w:id="563"/>
    </w:p>
    <w:p w14:paraId="0D8F3EF2"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4B6E92AB" w14:textId="77777777" w:rsidR="00481B85" w:rsidRDefault="00481B85" w:rsidP="00481B85">
      <w:r>
        <w:t>The following information is transmitted by means of the DCI format 7-0A:</w:t>
      </w:r>
    </w:p>
    <w:p w14:paraId="6BFD9245"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79E14D56"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5360C837" w14:textId="77777777"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14:paraId="42EDB614" w14:textId="77777777" w:rsidR="00481B85" w:rsidRDefault="002B6242" w:rsidP="002B6242">
      <w:pPr>
        <w:pStyle w:val="B1"/>
      </w:pPr>
      <w:r>
        <w:t>-</w:t>
      </w:r>
      <w:r>
        <w:tab/>
      </w:r>
      <w:r w:rsidR="00481B85">
        <w:t>HARQ process number – 4 bits</w:t>
      </w:r>
    </w:p>
    <w:p w14:paraId="346EFDC6" w14:textId="77777777" w:rsidR="00481B85" w:rsidRDefault="002B6242" w:rsidP="002B6242">
      <w:pPr>
        <w:pStyle w:val="B1"/>
      </w:pPr>
      <w:r>
        <w:t>-</w:t>
      </w:r>
      <w:r>
        <w:tab/>
      </w:r>
      <w:r w:rsidR="00481B85">
        <w:t>New data indicator – 1 bit</w:t>
      </w:r>
    </w:p>
    <w:p w14:paraId="210A6CF9" w14:textId="77777777" w:rsidR="00481B85" w:rsidRDefault="002B6242" w:rsidP="002B6242">
      <w:pPr>
        <w:pStyle w:val="B1"/>
      </w:pPr>
      <w:r>
        <w:t>-</w:t>
      </w:r>
      <w:r>
        <w:tab/>
      </w:r>
      <w:r w:rsidR="00481B85">
        <w:t>Redundancy version – 2 bits</w:t>
      </w:r>
    </w:p>
    <w:p w14:paraId="28035058" w14:textId="77777777"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14:paraId="222E092D"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B22C894"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14:paraId="6075CFAC" w14:textId="77777777"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22ACE7A2" w14:textId="77777777"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5E3EE5C6" w14:textId="77777777"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14:paraId="2E01D86A"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17D81B2C" w14:textId="77777777" w:rsidR="00481B85" w:rsidRDefault="002B6242" w:rsidP="002B6242">
      <w:pPr>
        <w:pStyle w:val="B3"/>
      </w:pPr>
      <w:r>
        <w:t>-</w:t>
      </w:r>
      <w:r>
        <w:tab/>
      </w:r>
      <w:r w:rsidR="00481B85" w:rsidRPr="00A447E7">
        <w:t>UEs that are configured with more than one DL cell</w:t>
      </w:r>
      <w:r w:rsidR="00481B85">
        <w:t>;</w:t>
      </w:r>
    </w:p>
    <w:p w14:paraId="58973775"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37607E"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337D8536" w14:textId="77777777" w:rsidR="00481B85" w:rsidRDefault="00481B85" w:rsidP="002B6242">
      <w:pPr>
        <w:pStyle w:val="B2"/>
      </w:pPr>
      <w:r w:rsidRPr="00531A4D">
        <w:t>the 3-bit field applies to UEs that are configured with more than five DL cells;</w:t>
      </w:r>
    </w:p>
    <w:p w14:paraId="716C2E5F" w14:textId="77777777" w:rsidR="00481B85" w:rsidRDefault="00481B85" w:rsidP="002B6242">
      <w:pPr>
        <w:pStyle w:val="B2"/>
        <w:rPr>
          <w:lang w:eastAsia="zh-CN"/>
        </w:rPr>
      </w:pPr>
      <w:r>
        <w:t>otherwise the 1-bit field applies</w:t>
      </w:r>
    </w:p>
    <w:p w14:paraId="5E3BF6D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3D794131"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14:paraId="6FC6B948"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14:paraId="35BF001C"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w:t>
      </w:r>
      <w:r>
        <w:lastRenderedPageBreak/>
        <w:t>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7B73FCDF"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2BB8FAE3" w14:textId="77777777" w:rsidR="00481B85" w:rsidRDefault="00481B85" w:rsidP="00481B85">
      <w:pPr>
        <w:pStyle w:val="Heading5"/>
      </w:pPr>
      <w:bookmarkStart w:id="564" w:name="_Toc10818799"/>
      <w:bookmarkStart w:id="565" w:name="_Toc20409209"/>
      <w:bookmarkStart w:id="566" w:name="_Toc74564369"/>
      <w:r>
        <w:t>5.3.3.1.16</w:t>
      </w:r>
      <w:r>
        <w:tab/>
        <w:t>Format 7-0B</w:t>
      </w:r>
      <w:bookmarkEnd w:id="564"/>
      <w:bookmarkEnd w:id="565"/>
      <w:bookmarkEnd w:id="566"/>
    </w:p>
    <w:p w14:paraId="727DA450"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591586B3" w14:textId="77777777" w:rsidR="00481B85" w:rsidRDefault="00481B85" w:rsidP="00481B85">
      <w:r>
        <w:t>The following information is transmitted by means of the DCI format 7-0B:</w:t>
      </w:r>
    </w:p>
    <w:p w14:paraId="29DD61C3"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2CFC3C6C"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63A6D91E" w14:textId="77777777"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14:paraId="12E44498" w14:textId="77777777" w:rsidR="00481B85" w:rsidRDefault="002B6242" w:rsidP="002B6242">
      <w:pPr>
        <w:pStyle w:val="B1"/>
      </w:pPr>
      <w:r>
        <w:t>-</w:t>
      </w:r>
      <w:r>
        <w:tab/>
      </w:r>
      <w:r w:rsidR="00481B85">
        <w:t>HARQ process number – 4 bits</w:t>
      </w:r>
    </w:p>
    <w:p w14:paraId="5A2835E3" w14:textId="77777777" w:rsidR="00481B85" w:rsidRDefault="002B6242" w:rsidP="002B6242">
      <w:pPr>
        <w:pStyle w:val="B1"/>
      </w:pPr>
      <w:r>
        <w:t>-</w:t>
      </w:r>
      <w:r>
        <w:tab/>
      </w:r>
      <w:r w:rsidR="00481B85">
        <w:t>New data indicator – 1 bit</w:t>
      </w:r>
    </w:p>
    <w:p w14:paraId="53A827EB" w14:textId="77777777" w:rsidR="00481B85" w:rsidRDefault="002B6242" w:rsidP="002B6242">
      <w:pPr>
        <w:pStyle w:val="B1"/>
      </w:pPr>
      <w:r>
        <w:t>-</w:t>
      </w:r>
      <w:r>
        <w:tab/>
      </w:r>
      <w:r w:rsidR="00481B85">
        <w:t>Redundancy version – 2 bits</w:t>
      </w:r>
    </w:p>
    <w:p w14:paraId="75105622" w14:textId="77777777"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14:paraId="0EC5488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417CCF71"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14:paraId="6C2EFECF" w14:textId="77777777"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1F24674" w14:textId="77777777"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2685C8B4" w14:textId="77777777"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14:paraId="75715ED4"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194FE91F" w14:textId="77777777" w:rsidR="00481B85" w:rsidRDefault="00481B85" w:rsidP="00481B85">
      <w:pPr>
        <w:pStyle w:val="B3"/>
      </w:pPr>
      <w:r>
        <w:t>-</w:t>
      </w:r>
      <w:r>
        <w:tab/>
      </w:r>
      <w:r w:rsidRPr="00A447E7">
        <w:t>UEs that are configured with more than one DL cell</w:t>
      </w:r>
      <w:r>
        <w:t>;</w:t>
      </w:r>
    </w:p>
    <w:p w14:paraId="29AF18B7"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D53DEC6"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559637E8" w14:textId="77777777" w:rsidR="00481B85" w:rsidRDefault="00481B85" w:rsidP="002B6242">
      <w:pPr>
        <w:pStyle w:val="B2"/>
      </w:pPr>
      <w:r w:rsidRPr="00531A4D">
        <w:t>the 3-bit field applies to UEs that are configured with more than five DL cells;</w:t>
      </w:r>
    </w:p>
    <w:p w14:paraId="7EEBA149" w14:textId="77777777" w:rsidR="00481B85" w:rsidRDefault="00481B85" w:rsidP="002B6242">
      <w:pPr>
        <w:pStyle w:val="B2"/>
        <w:rPr>
          <w:lang w:eastAsia="zh-CN"/>
        </w:rPr>
      </w:pPr>
      <w:r>
        <w:t>otherwise the 1-bit field applies</w:t>
      </w:r>
    </w:p>
    <w:p w14:paraId="30975DD7"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39F7BF5F"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14:paraId="7075772D"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14:paraId="6569E71E" w14:textId="77777777" w:rsidR="00481B85" w:rsidRDefault="002B6242" w:rsidP="002B6242">
      <w:pPr>
        <w:pStyle w:val="B1"/>
      </w:pPr>
      <w:r>
        <w:lastRenderedPageBreak/>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14:paraId="2AD447C9"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641E213D" w14:textId="77777777" w:rsidTr="00B91BE4">
        <w:trPr>
          <w:trHeight w:val="257"/>
          <w:jc w:val="center"/>
        </w:trPr>
        <w:tc>
          <w:tcPr>
            <w:tcW w:w="0" w:type="auto"/>
          </w:tcPr>
          <w:p w14:paraId="2CD2B45A" w14:textId="77777777" w:rsidR="00481B85" w:rsidRPr="00397CF3" w:rsidRDefault="00481B85" w:rsidP="00B91BE4">
            <w:pPr>
              <w:pStyle w:val="TAC"/>
              <w:rPr>
                <w:b/>
              </w:rPr>
            </w:pPr>
            <w:r w:rsidRPr="00397CF3">
              <w:rPr>
                <w:b/>
              </w:rPr>
              <w:t>Bit field mapped to index</w:t>
            </w:r>
          </w:p>
        </w:tc>
        <w:tc>
          <w:tcPr>
            <w:tcW w:w="0" w:type="auto"/>
          </w:tcPr>
          <w:p w14:paraId="2A5D9B5E" w14:textId="77777777" w:rsidR="00481B85" w:rsidRPr="00397CF3" w:rsidRDefault="00481B85" w:rsidP="00B91BE4">
            <w:pPr>
              <w:pStyle w:val="TAC"/>
              <w:rPr>
                <w:b/>
              </w:rPr>
            </w:pPr>
            <w:r w:rsidRPr="00397CF3">
              <w:rPr>
                <w:b/>
              </w:rPr>
              <w:t>Message</w:t>
            </w:r>
          </w:p>
        </w:tc>
      </w:tr>
      <w:tr w:rsidR="00481B85" w14:paraId="1528BE0C" w14:textId="77777777" w:rsidTr="00B91BE4">
        <w:trPr>
          <w:trHeight w:val="257"/>
          <w:jc w:val="center"/>
        </w:trPr>
        <w:tc>
          <w:tcPr>
            <w:tcW w:w="0" w:type="auto"/>
          </w:tcPr>
          <w:p w14:paraId="72EE14EC" w14:textId="77777777" w:rsidR="00481B85" w:rsidRDefault="00481B85" w:rsidP="00B91BE4">
            <w:pPr>
              <w:pStyle w:val="TAC"/>
            </w:pPr>
            <w:r>
              <w:t>0</w:t>
            </w:r>
          </w:p>
        </w:tc>
        <w:tc>
          <w:tcPr>
            <w:tcW w:w="0" w:type="auto"/>
          </w:tcPr>
          <w:p w14:paraId="32A593ED" w14:textId="77777777" w:rsidR="00481B85" w:rsidRDefault="00481B85" w:rsidP="00B91BE4">
            <w:pPr>
              <w:pStyle w:val="TAC"/>
            </w:pPr>
            <w:r>
              <w:t>1 layer: TPMI=0</w:t>
            </w:r>
          </w:p>
        </w:tc>
      </w:tr>
      <w:tr w:rsidR="00481B85" w14:paraId="7C37C1A1" w14:textId="77777777" w:rsidTr="00B91BE4">
        <w:trPr>
          <w:trHeight w:val="257"/>
          <w:jc w:val="center"/>
        </w:trPr>
        <w:tc>
          <w:tcPr>
            <w:tcW w:w="0" w:type="auto"/>
          </w:tcPr>
          <w:p w14:paraId="570F88C2" w14:textId="77777777" w:rsidR="00481B85" w:rsidRDefault="00481B85" w:rsidP="00B91BE4">
            <w:pPr>
              <w:pStyle w:val="TAC"/>
            </w:pPr>
            <w:r>
              <w:t>1</w:t>
            </w:r>
          </w:p>
        </w:tc>
        <w:tc>
          <w:tcPr>
            <w:tcW w:w="0" w:type="auto"/>
          </w:tcPr>
          <w:p w14:paraId="09FE4F60" w14:textId="77777777" w:rsidR="00481B85" w:rsidRDefault="00481B85" w:rsidP="00B91BE4">
            <w:pPr>
              <w:pStyle w:val="TAC"/>
            </w:pPr>
            <w:r>
              <w:t>1 layer: TPMI=1</w:t>
            </w:r>
          </w:p>
        </w:tc>
      </w:tr>
      <w:tr w:rsidR="00481B85" w14:paraId="320F1559" w14:textId="77777777" w:rsidTr="00B91BE4">
        <w:trPr>
          <w:trHeight w:val="257"/>
          <w:jc w:val="center"/>
        </w:trPr>
        <w:tc>
          <w:tcPr>
            <w:tcW w:w="0" w:type="auto"/>
          </w:tcPr>
          <w:p w14:paraId="020C40B1" w14:textId="77777777" w:rsidR="00481B85" w:rsidRDefault="00481B85" w:rsidP="00B91BE4">
            <w:pPr>
              <w:pStyle w:val="TAC"/>
            </w:pPr>
            <w:r>
              <w:t>2</w:t>
            </w:r>
          </w:p>
        </w:tc>
        <w:tc>
          <w:tcPr>
            <w:tcW w:w="0" w:type="auto"/>
          </w:tcPr>
          <w:p w14:paraId="2B1A7BE0" w14:textId="77777777" w:rsidR="00481B85" w:rsidRDefault="00481B85" w:rsidP="00B91BE4">
            <w:pPr>
              <w:pStyle w:val="TAC"/>
            </w:pPr>
            <w:r>
              <w:t>1 layer: TPMI=2</w:t>
            </w:r>
          </w:p>
        </w:tc>
      </w:tr>
      <w:tr w:rsidR="00481B85" w14:paraId="345955EE" w14:textId="77777777" w:rsidTr="00B91BE4">
        <w:trPr>
          <w:trHeight w:val="257"/>
          <w:jc w:val="center"/>
        </w:trPr>
        <w:tc>
          <w:tcPr>
            <w:tcW w:w="0" w:type="auto"/>
          </w:tcPr>
          <w:p w14:paraId="07B2C111" w14:textId="77777777" w:rsidR="00481B85" w:rsidRDefault="00481B85" w:rsidP="00B91BE4">
            <w:pPr>
              <w:pStyle w:val="TAC"/>
            </w:pPr>
            <w:r>
              <w:t>…</w:t>
            </w:r>
          </w:p>
        </w:tc>
        <w:tc>
          <w:tcPr>
            <w:tcW w:w="0" w:type="auto"/>
          </w:tcPr>
          <w:p w14:paraId="6FA55275" w14:textId="77777777" w:rsidR="00481B85" w:rsidRDefault="00481B85" w:rsidP="00B91BE4">
            <w:pPr>
              <w:pStyle w:val="TAC"/>
            </w:pPr>
            <w:r>
              <w:t>…</w:t>
            </w:r>
          </w:p>
        </w:tc>
      </w:tr>
      <w:tr w:rsidR="00481B85" w14:paraId="36168DA3" w14:textId="77777777" w:rsidTr="00B91BE4">
        <w:trPr>
          <w:trHeight w:val="257"/>
          <w:jc w:val="center"/>
        </w:trPr>
        <w:tc>
          <w:tcPr>
            <w:tcW w:w="0" w:type="auto"/>
          </w:tcPr>
          <w:p w14:paraId="62425603" w14:textId="77777777" w:rsidR="00481B85" w:rsidRDefault="00481B85" w:rsidP="00B91BE4">
            <w:pPr>
              <w:pStyle w:val="TAC"/>
            </w:pPr>
            <w:r>
              <w:t>5</w:t>
            </w:r>
          </w:p>
        </w:tc>
        <w:tc>
          <w:tcPr>
            <w:tcW w:w="0" w:type="auto"/>
          </w:tcPr>
          <w:p w14:paraId="25EAA707" w14:textId="77777777" w:rsidR="00481B85" w:rsidRDefault="00481B85" w:rsidP="00B91BE4">
            <w:pPr>
              <w:pStyle w:val="TAC"/>
            </w:pPr>
            <w:r>
              <w:t>1 layer: TPMI=5</w:t>
            </w:r>
          </w:p>
        </w:tc>
      </w:tr>
      <w:tr w:rsidR="00481B85" w14:paraId="4D10F860" w14:textId="77777777" w:rsidTr="00B91BE4">
        <w:trPr>
          <w:trHeight w:val="257"/>
          <w:jc w:val="center"/>
        </w:trPr>
        <w:tc>
          <w:tcPr>
            <w:tcW w:w="0" w:type="auto"/>
          </w:tcPr>
          <w:p w14:paraId="1A4474BE" w14:textId="77777777" w:rsidR="00481B85" w:rsidRDefault="00481B85" w:rsidP="00B91BE4">
            <w:pPr>
              <w:pStyle w:val="TAC"/>
            </w:pPr>
            <w:r>
              <w:t>6</w:t>
            </w:r>
          </w:p>
        </w:tc>
        <w:tc>
          <w:tcPr>
            <w:tcW w:w="0" w:type="auto"/>
          </w:tcPr>
          <w:p w14:paraId="4F3F5E49" w14:textId="77777777" w:rsidR="00481B85" w:rsidRDefault="00481B85" w:rsidP="00B91BE4">
            <w:pPr>
              <w:pStyle w:val="TAC"/>
            </w:pPr>
            <w:r>
              <w:t>2 layers: TPMI=0</w:t>
            </w:r>
          </w:p>
        </w:tc>
      </w:tr>
      <w:tr w:rsidR="00481B85" w14:paraId="60035317" w14:textId="77777777" w:rsidTr="00B91BE4">
        <w:trPr>
          <w:trHeight w:val="257"/>
          <w:jc w:val="center"/>
        </w:trPr>
        <w:tc>
          <w:tcPr>
            <w:tcW w:w="0" w:type="auto"/>
          </w:tcPr>
          <w:p w14:paraId="1F155D42" w14:textId="77777777" w:rsidR="00481B85" w:rsidRDefault="00481B85" w:rsidP="00B91BE4">
            <w:pPr>
              <w:pStyle w:val="TAC"/>
            </w:pPr>
            <w:r>
              <w:t>7</w:t>
            </w:r>
          </w:p>
        </w:tc>
        <w:tc>
          <w:tcPr>
            <w:tcW w:w="0" w:type="auto"/>
          </w:tcPr>
          <w:p w14:paraId="11A7736A" w14:textId="77777777" w:rsidR="00481B85" w:rsidRDefault="00481B85" w:rsidP="00B91BE4">
            <w:pPr>
              <w:pStyle w:val="TAC"/>
            </w:pPr>
            <w:r>
              <w:t>reserved</w:t>
            </w:r>
          </w:p>
        </w:tc>
      </w:tr>
    </w:tbl>
    <w:p w14:paraId="7A979249" w14:textId="77777777" w:rsidR="00481B85" w:rsidRDefault="00481B85" w:rsidP="00481B85"/>
    <w:p w14:paraId="23D4012B"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0196048C" w14:textId="77777777" w:rsidTr="00B91BE4">
        <w:trPr>
          <w:trHeight w:val="257"/>
          <w:jc w:val="center"/>
        </w:trPr>
        <w:tc>
          <w:tcPr>
            <w:tcW w:w="0" w:type="auto"/>
          </w:tcPr>
          <w:p w14:paraId="173D91D6" w14:textId="77777777" w:rsidR="00481B85" w:rsidRPr="008C5700" w:rsidRDefault="00481B85" w:rsidP="00B91BE4">
            <w:pPr>
              <w:pStyle w:val="TAC"/>
              <w:rPr>
                <w:b/>
              </w:rPr>
            </w:pPr>
            <w:r w:rsidRPr="008C5700">
              <w:rPr>
                <w:b/>
              </w:rPr>
              <w:t>Bit field mapped to index</w:t>
            </w:r>
          </w:p>
        </w:tc>
        <w:tc>
          <w:tcPr>
            <w:tcW w:w="0" w:type="auto"/>
          </w:tcPr>
          <w:p w14:paraId="30106F99" w14:textId="77777777" w:rsidR="00481B85" w:rsidRPr="008C5700" w:rsidRDefault="00481B85" w:rsidP="00B91BE4">
            <w:pPr>
              <w:pStyle w:val="TAC"/>
              <w:rPr>
                <w:b/>
              </w:rPr>
            </w:pPr>
            <w:r w:rsidRPr="008C5700">
              <w:rPr>
                <w:b/>
              </w:rPr>
              <w:t>Message</w:t>
            </w:r>
          </w:p>
        </w:tc>
      </w:tr>
      <w:tr w:rsidR="00481B85" w14:paraId="36B8B01E" w14:textId="77777777" w:rsidTr="00B91BE4">
        <w:trPr>
          <w:trHeight w:val="257"/>
          <w:jc w:val="center"/>
        </w:trPr>
        <w:tc>
          <w:tcPr>
            <w:tcW w:w="0" w:type="auto"/>
          </w:tcPr>
          <w:p w14:paraId="733918AB" w14:textId="77777777" w:rsidR="00481B85" w:rsidRDefault="00481B85" w:rsidP="00B91BE4">
            <w:pPr>
              <w:pStyle w:val="TAC"/>
            </w:pPr>
            <w:r>
              <w:t>0</w:t>
            </w:r>
          </w:p>
        </w:tc>
        <w:tc>
          <w:tcPr>
            <w:tcW w:w="0" w:type="auto"/>
          </w:tcPr>
          <w:p w14:paraId="70743F98" w14:textId="77777777" w:rsidR="00481B85" w:rsidRDefault="00481B85" w:rsidP="00B91BE4">
            <w:pPr>
              <w:pStyle w:val="TAC"/>
            </w:pPr>
            <w:r>
              <w:t>1 layer: TPMI=0</w:t>
            </w:r>
          </w:p>
        </w:tc>
      </w:tr>
      <w:tr w:rsidR="00481B85" w14:paraId="1CDF2903" w14:textId="77777777" w:rsidTr="00B91BE4">
        <w:trPr>
          <w:trHeight w:val="257"/>
          <w:jc w:val="center"/>
        </w:trPr>
        <w:tc>
          <w:tcPr>
            <w:tcW w:w="0" w:type="auto"/>
          </w:tcPr>
          <w:p w14:paraId="66493926" w14:textId="77777777" w:rsidR="00481B85" w:rsidRDefault="00481B85" w:rsidP="00B91BE4">
            <w:pPr>
              <w:pStyle w:val="TAC"/>
            </w:pPr>
            <w:r>
              <w:t>1</w:t>
            </w:r>
          </w:p>
        </w:tc>
        <w:tc>
          <w:tcPr>
            <w:tcW w:w="0" w:type="auto"/>
          </w:tcPr>
          <w:p w14:paraId="2222673C" w14:textId="77777777" w:rsidR="00481B85" w:rsidRDefault="00481B85" w:rsidP="00B91BE4">
            <w:pPr>
              <w:pStyle w:val="TAC"/>
            </w:pPr>
            <w:r>
              <w:t>1 layer: TPMI=1</w:t>
            </w:r>
          </w:p>
        </w:tc>
      </w:tr>
      <w:tr w:rsidR="00481B85" w14:paraId="7AFEBB6F" w14:textId="77777777" w:rsidTr="00B91BE4">
        <w:trPr>
          <w:trHeight w:val="257"/>
          <w:jc w:val="center"/>
        </w:trPr>
        <w:tc>
          <w:tcPr>
            <w:tcW w:w="0" w:type="auto"/>
          </w:tcPr>
          <w:p w14:paraId="3835251E" w14:textId="77777777" w:rsidR="00481B85" w:rsidRDefault="00481B85" w:rsidP="00B91BE4">
            <w:pPr>
              <w:pStyle w:val="TAC"/>
            </w:pPr>
            <w:r>
              <w:t>…</w:t>
            </w:r>
          </w:p>
        </w:tc>
        <w:tc>
          <w:tcPr>
            <w:tcW w:w="0" w:type="auto"/>
          </w:tcPr>
          <w:p w14:paraId="69DDBF3F" w14:textId="77777777" w:rsidR="00481B85" w:rsidRDefault="00481B85" w:rsidP="00B91BE4">
            <w:pPr>
              <w:pStyle w:val="TAC"/>
            </w:pPr>
            <w:r>
              <w:t>…</w:t>
            </w:r>
          </w:p>
        </w:tc>
      </w:tr>
      <w:tr w:rsidR="00481B85" w14:paraId="78BE2535" w14:textId="77777777" w:rsidTr="00B91BE4">
        <w:trPr>
          <w:trHeight w:val="257"/>
          <w:jc w:val="center"/>
        </w:trPr>
        <w:tc>
          <w:tcPr>
            <w:tcW w:w="0" w:type="auto"/>
          </w:tcPr>
          <w:p w14:paraId="19699294" w14:textId="77777777" w:rsidR="00481B85" w:rsidRDefault="00481B85" w:rsidP="00B91BE4">
            <w:pPr>
              <w:pStyle w:val="TAC"/>
            </w:pPr>
            <w:r>
              <w:t>23</w:t>
            </w:r>
          </w:p>
        </w:tc>
        <w:tc>
          <w:tcPr>
            <w:tcW w:w="0" w:type="auto"/>
          </w:tcPr>
          <w:p w14:paraId="0228F7FC" w14:textId="77777777" w:rsidR="00481B85" w:rsidRDefault="00481B85" w:rsidP="00B91BE4">
            <w:pPr>
              <w:pStyle w:val="TAC"/>
            </w:pPr>
            <w:r>
              <w:t>1 layer: TPMI=23</w:t>
            </w:r>
          </w:p>
        </w:tc>
      </w:tr>
      <w:tr w:rsidR="00481B85" w14:paraId="1B63CB58" w14:textId="77777777" w:rsidTr="00B91BE4">
        <w:trPr>
          <w:trHeight w:val="257"/>
          <w:jc w:val="center"/>
        </w:trPr>
        <w:tc>
          <w:tcPr>
            <w:tcW w:w="0" w:type="auto"/>
          </w:tcPr>
          <w:p w14:paraId="31A657F8" w14:textId="77777777" w:rsidR="00481B85" w:rsidRDefault="00481B85" w:rsidP="00B91BE4">
            <w:pPr>
              <w:pStyle w:val="TAC"/>
            </w:pPr>
            <w:r>
              <w:t>24</w:t>
            </w:r>
          </w:p>
        </w:tc>
        <w:tc>
          <w:tcPr>
            <w:tcW w:w="0" w:type="auto"/>
          </w:tcPr>
          <w:p w14:paraId="55899D49" w14:textId="77777777" w:rsidR="00481B85" w:rsidRDefault="00481B85" w:rsidP="00B91BE4">
            <w:pPr>
              <w:pStyle w:val="TAC"/>
            </w:pPr>
            <w:r>
              <w:t>2 layers: TPMI=0</w:t>
            </w:r>
          </w:p>
        </w:tc>
      </w:tr>
      <w:tr w:rsidR="00481B85" w14:paraId="002EB6B5" w14:textId="77777777" w:rsidTr="00B91BE4">
        <w:trPr>
          <w:trHeight w:val="257"/>
          <w:jc w:val="center"/>
        </w:trPr>
        <w:tc>
          <w:tcPr>
            <w:tcW w:w="0" w:type="auto"/>
          </w:tcPr>
          <w:p w14:paraId="5E7CAFEE" w14:textId="77777777" w:rsidR="00481B85" w:rsidRDefault="00481B85" w:rsidP="00B91BE4">
            <w:pPr>
              <w:pStyle w:val="TAC"/>
            </w:pPr>
            <w:r>
              <w:t>25</w:t>
            </w:r>
          </w:p>
        </w:tc>
        <w:tc>
          <w:tcPr>
            <w:tcW w:w="0" w:type="auto"/>
          </w:tcPr>
          <w:p w14:paraId="707629CE" w14:textId="77777777" w:rsidR="00481B85" w:rsidRDefault="00481B85" w:rsidP="00B91BE4">
            <w:pPr>
              <w:pStyle w:val="TAC"/>
            </w:pPr>
            <w:r>
              <w:t>2 layers: TPMI=1</w:t>
            </w:r>
          </w:p>
        </w:tc>
      </w:tr>
      <w:tr w:rsidR="00481B85" w14:paraId="0FB393FC" w14:textId="77777777" w:rsidTr="00B91BE4">
        <w:trPr>
          <w:trHeight w:val="257"/>
          <w:jc w:val="center"/>
        </w:trPr>
        <w:tc>
          <w:tcPr>
            <w:tcW w:w="0" w:type="auto"/>
          </w:tcPr>
          <w:p w14:paraId="1B23DC67" w14:textId="77777777" w:rsidR="00481B85" w:rsidRDefault="00481B85" w:rsidP="00B91BE4">
            <w:pPr>
              <w:pStyle w:val="TAC"/>
            </w:pPr>
            <w:r>
              <w:t>…</w:t>
            </w:r>
          </w:p>
        </w:tc>
        <w:tc>
          <w:tcPr>
            <w:tcW w:w="0" w:type="auto"/>
          </w:tcPr>
          <w:p w14:paraId="49CB1A0F" w14:textId="77777777" w:rsidR="00481B85" w:rsidRDefault="00481B85" w:rsidP="00B91BE4">
            <w:pPr>
              <w:pStyle w:val="TAC"/>
            </w:pPr>
            <w:r>
              <w:t>…</w:t>
            </w:r>
          </w:p>
        </w:tc>
      </w:tr>
      <w:tr w:rsidR="00481B85" w14:paraId="2E131BA5" w14:textId="77777777" w:rsidTr="00B91BE4">
        <w:trPr>
          <w:trHeight w:val="257"/>
          <w:jc w:val="center"/>
        </w:trPr>
        <w:tc>
          <w:tcPr>
            <w:tcW w:w="0" w:type="auto"/>
          </w:tcPr>
          <w:p w14:paraId="7740D88D" w14:textId="77777777" w:rsidR="00481B85" w:rsidRDefault="00481B85" w:rsidP="00B91BE4">
            <w:pPr>
              <w:pStyle w:val="TAC"/>
            </w:pPr>
            <w:r>
              <w:t>39</w:t>
            </w:r>
          </w:p>
        </w:tc>
        <w:tc>
          <w:tcPr>
            <w:tcW w:w="0" w:type="auto"/>
          </w:tcPr>
          <w:p w14:paraId="0DC0874C" w14:textId="77777777" w:rsidR="00481B85" w:rsidRDefault="00481B85" w:rsidP="00B91BE4">
            <w:pPr>
              <w:pStyle w:val="TAC"/>
            </w:pPr>
            <w:r>
              <w:t>2 layers: TPMI=15</w:t>
            </w:r>
          </w:p>
        </w:tc>
      </w:tr>
      <w:tr w:rsidR="00481B85" w14:paraId="33AD2498" w14:textId="77777777" w:rsidTr="00B91BE4">
        <w:trPr>
          <w:trHeight w:val="257"/>
          <w:jc w:val="center"/>
        </w:trPr>
        <w:tc>
          <w:tcPr>
            <w:tcW w:w="0" w:type="auto"/>
          </w:tcPr>
          <w:p w14:paraId="2E1842CA" w14:textId="77777777" w:rsidR="00481B85" w:rsidRDefault="00481B85" w:rsidP="00B91BE4">
            <w:pPr>
              <w:pStyle w:val="TAC"/>
            </w:pPr>
            <w:r>
              <w:t>40</w:t>
            </w:r>
          </w:p>
        </w:tc>
        <w:tc>
          <w:tcPr>
            <w:tcW w:w="0" w:type="auto"/>
          </w:tcPr>
          <w:p w14:paraId="73C6FB8C" w14:textId="77777777" w:rsidR="00481B85" w:rsidRDefault="00481B85" w:rsidP="00B91BE4">
            <w:pPr>
              <w:pStyle w:val="TAC"/>
            </w:pPr>
            <w:r>
              <w:t>3 layers: TPMI=0</w:t>
            </w:r>
          </w:p>
        </w:tc>
      </w:tr>
      <w:tr w:rsidR="00481B85" w14:paraId="786582E4" w14:textId="77777777" w:rsidTr="00B91BE4">
        <w:trPr>
          <w:trHeight w:val="257"/>
          <w:jc w:val="center"/>
        </w:trPr>
        <w:tc>
          <w:tcPr>
            <w:tcW w:w="0" w:type="auto"/>
          </w:tcPr>
          <w:p w14:paraId="1461A314" w14:textId="77777777" w:rsidR="00481B85" w:rsidRDefault="00481B85" w:rsidP="00B91BE4">
            <w:pPr>
              <w:pStyle w:val="TAC"/>
            </w:pPr>
            <w:r>
              <w:t>41</w:t>
            </w:r>
          </w:p>
        </w:tc>
        <w:tc>
          <w:tcPr>
            <w:tcW w:w="0" w:type="auto"/>
          </w:tcPr>
          <w:p w14:paraId="00B9F12A" w14:textId="77777777" w:rsidR="00481B85" w:rsidRDefault="00481B85" w:rsidP="00B91BE4">
            <w:pPr>
              <w:pStyle w:val="TAC"/>
            </w:pPr>
            <w:r>
              <w:t>3 layers: TPMI=1</w:t>
            </w:r>
          </w:p>
        </w:tc>
      </w:tr>
      <w:tr w:rsidR="00481B85" w14:paraId="7DD58A6D" w14:textId="77777777" w:rsidTr="00B91BE4">
        <w:trPr>
          <w:trHeight w:val="257"/>
          <w:jc w:val="center"/>
        </w:trPr>
        <w:tc>
          <w:tcPr>
            <w:tcW w:w="0" w:type="auto"/>
          </w:tcPr>
          <w:p w14:paraId="695B4C3A" w14:textId="77777777" w:rsidR="00481B85" w:rsidRDefault="00481B85" w:rsidP="00B91BE4">
            <w:pPr>
              <w:pStyle w:val="TAC"/>
            </w:pPr>
            <w:r>
              <w:t>…</w:t>
            </w:r>
          </w:p>
        </w:tc>
        <w:tc>
          <w:tcPr>
            <w:tcW w:w="0" w:type="auto"/>
          </w:tcPr>
          <w:p w14:paraId="6E884BEC" w14:textId="77777777" w:rsidR="00481B85" w:rsidRDefault="00481B85" w:rsidP="00B91BE4">
            <w:pPr>
              <w:pStyle w:val="TAC"/>
            </w:pPr>
            <w:r>
              <w:t>…</w:t>
            </w:r>
          </w:p>
        </w:tc>
      </w:tr>
      <w:tr w:rsidR="00481B85" w14:paraId="19264A14" w14:textId="77777777" w:rsidTr="00B91BE4">
        <w:trPr>
          <w:trHeight w:val="257"/>
          <w:jc w:val="center"/>
        </w:trPr>
        <w:tc>
          <w:tcPr>
            <w:tcW w:w="0" w:type="auto"/>
          </w:tcPr>
          <w:p w14:paraId="042C74CF" w14:textId="77777777" w:rsidR="00481B85" w:rsidRDefault="00481B85" w:rsidP="00B91BE4">
            <w:pPr>
              <w:pStyle w:val="TAC"/>
            </w:pPr>
            <w:r>
              <w:t>51</w:t>
            </w:r>
          </w:p>
        </w:tc>
        <w:tc>
          <w:tcPr>
            <w:tcW w:w="0" w:type="auto"/>
          </w:tcPr>
          <w:p w14:paraId="3889CA65" w14:textId="77777777" w:rsidR="00481B85" w:rsidRDefault="00481B85" w:rsidP="00B91BE4">
            <w:pPr>
              <w:pStyle w:val="TAC"/>
            </w:pPr>
            <w:r>
              <w:t>3 layers: TPMI=11</w:t>
            </w:r>
          </w:p>
        </w:tc>
      </w:tr>
      <w:tr w:rsidR="00481B85" w14:paraId="137DCCE7" w14:textId="77777777" w:rsidTr="00B91BE4">
        <w:trPr>
          <w:trHeight w:val="257"/>
          <w:jc w:val="center"/>
        </w:trPr>
        <w:tc>
          <w:tcPr>
            <w:tcW w:w="0" w:type="auto"/>
          </w:tcPr>
          <w:p w14:paraId="6CF49C62" w14:textId="77777777" w:rsidR="00481B85" w:rsidRDefault="00481B85" w:rsidP="00B91BE4">
            <w:pPr>
              <w:pStyle w:val="TAC"/>
            </w:pPr>
            <w:r>
              <w:t>52</w:t>
            </w:r>
          </w:p>
        </w:tc>
        <w:tc>
          <w:tcPr>
            <w:tcW w:w="0" w:type="auto"/>
          </w:tcPr>
          <w:p w14:paraId="7F204180" w14:textId="77777777" w:rsidR="00481B85" w:rsidRDefault="00481B85" w:rsidP="00B91BE4">
            <w:pPr>
              <w:pStyle w:val="TAC"/>
            </w:pPr>
            <w:r>
              <w:t>4 layers: TPMI=0</w:t>
            </w:r>
          </w:p>
        </w:tc>
      </w:tr>
      <w:tr w:rsidR="00481B85" w14:paraId="772E433F" w14:textId="77777777" w:rsidTr="00B91BE4">
        <w:trPr>
          <w:trHeight w:val="257"/>
          <w:jc w:val="center"/>
        </w:trPr>
        <w:tc>
          <w:tcPr>
            <w:tcW w:w="0" w:type="auto"/>
          </w:tcPr>
          <w:p w14:paraId="5C2A8811" w14:textId="77777777" w:rsidR="00481B85" w:rsidRDefault="00481B85" w:rsidP="00B91BE4">
            <w:pPr>
              <w:pStyle w:val="TAC"/>
            </w:pPr>
            <w:r>
              <w:t>53-63</w:t>
            </w:r>
          </w:p>
        </w:tc>
        <w:tc>
          <w:tcPr>
            <w:tcW w:w="0" w:type="auto"/>
          </w:tcPr>
          <w:p w14:paraId="66B2DF52" w14:textId="77777777" w:rsidR="00481B85" w:rsidRDefault="00481B85" w:rsidP="00B91BE4">
            <w:pPr>
              <w:pStyle w:val="TAC"/>
            </w:pPr>
            <w:r>
              <w:t>reserved</w:t>
            </w:r>
          </w:p>
        </w:tc>
      </w:tr>
    </w:tbl>
    <w:p w14:paraId="44D6CEC2" w14:textId="77777777" w:rsidR="00481B85" w:rsidRPr="00E965FE" w:rsidRDefault="00481B85" w:rsidP="002B6242">
      <w:pPr>
        <w:rPr>
          <w:lang w:eastAsia="zh-CN"/>
        </w:rPr>
      </w:pPr>
    </w:p>
    <w:p w14:paraId="7FC6C084"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06D47235"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1F2DFE3F" w14:textId="77777777" w:rsidR="00481B85" w:rsidRDefault="00481B85" w:rsidP="00481B85">
      <w:pPr>
        <w:pStyle w:val="Heading5"/>
      </w:pPr>
      <w:bookmarkStart w:id="567" w:name="_Toc10818800"/>
      <w:bookmarkStart w:id="568" w:name="_Toc20409210"/>
      <w:bookmarkStart w:id="569" w:name="_Toc74564370"/>
      <w:r>
        <w:t>5.3.3.1.1</w:t>
      </w:r>
      <w:r>
        <w:rPr>
          <w:lang w:eastAsia="zh-CN"/>
        </w:rPr>
        <w:t>7</w:t>
      </w:r>
      <w:r>
        <w:tab/>
        <w:t>Format 7-1A</w:t>
      </w:r>
      <w:bookmarkEnd w:id="567"/>
      <w:bookmarkEnd w:id="568"/>
      <w:bookmarkEnd w:id="569"/>
    </w:p>
    <w:p w14:paraId="427F8A0F"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31E02CC1" w14:textId="77777777" w:rsidR="00481B85" w:rsidRDefault="00481B85" w:rsidP="00481B85">
      <w:r>
        <w:t>The following information is transmitted by means of the DCI format 7-1A:</w:t>
      </w:r>
    </w:p>
    <w:p w14:paraId="0021B0A6"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27827D30" w14:textId="77777777"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14:paraId="54096CB6" w14:textId="77777777" w:rsidR="00481B85" w:rsidRDefault="002B6242" w:rsidP="002B6242">
      <w:pPr>
        <w:pStyle w:val="B2"/>
      </w:pPr>
      <w:r>
        <w:t>-</w:t>
      </w:r>
      <w:r w:rsidR="00481B85">
        <w:tab/>
      </w:r>
      <w:r w:rsidR="000429A3">
        <w:rPr>
          <w:position w:val="-12"/>
        </w:rPr>
        <w:pict w14:anchorId="48469134">
          <v:shape id="_x0000_i3275" type="#_x0000_t75" style="width:46.9pt;height:19.25pt">
            <v:imagedata r:id="rId1026" o:title=""/>
          </v:shape>
        </w:pict>
      </w:r>
      <w:r w:rsidR="00481B85">
        <w:t>bits provide the resource allocation</w:t>
      </w:r>
    </w:p>
    <w:p w14:paraId="089C54EB" w14:textId="77777777" w:rsidR="00481B85" w:rsidRPr="00377C78" w:rsidRDefault="00481B85" w:rsidP="002B6242">
      <w:pPr>
        <w:pStyle w:val="B2"/>
      </w:pPr>
      <w:r>
        <w:lastRenderedPageBreak/>
        <w:t xml:space="preserve">where the value of P depends on the number of DL resource blocks as indicated in </w:t>
      </w:r>
      <w:r w:rsidR="00DF4FBD">
        <w:t>clause</w:t>
      </w:r>
      <w:r>
        <w:t xml:space="preserve"> 7.1.6.1 of [3]</w:t>
      </w:r>
    </w:p>
    <w:p w14:paraId="707263D4" w14:textId="77777777"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14:paraId="6F6CBF83" w14:textId="77777777" w:rsidR="00481B85" w:rsidRDefault="002B6242" w:rsidP="002B6242">
      <w:pPr>
        <w:pStyle w:val="B2"/>
      </w:pPr>
      <w:r>
        <w:t>-</w:t>
      </w:r>
      <w:r>
        <w:tab/>
      </w:r>
      <w:r w:rsidR="000429A3">
        <w:rPr>
          <w:position w:val="-12"/>
        </w:rPr>
        <w:pict w14:anchorId="563D4FA1">
          <v:shape id="_x0000_i3276" type="#_x0000_t75" style="width:197.6pt;height:22.6pt">
            <v:imagedata r:id="rId1027" o:title=""/>
          </v:shape>
        </w:pict>
      </w:r>
      <w:r w:rsidR="00481B85">
        <w:t>bits provide the resource allocation</w:t>
      </w:r>
    </w:p>
    <w:p w14:paraId="39FBFC67" w14:textId="77777777" w:rsidR="00481B85" w:rsidRDefault="002B6242" w:rsidP="002B6242">
      <w:pPr>
        <w:pStyle w:val="B2"/>
      </w:pPr>
      <w:r>
        <w:t>-</w:t>
      </w:r>
      <w:r>
        <w:tab/>
      </w:r>
      <w:r w:rsidR="00481B85">
        <w:t xml:space="preserve">one additional bit if </w:t>
      </w:r>
      <w:r w:rsidR="000429A3">
        <w:rPr>
          <w:position w:val="-10"/>
        </w:rPr>
        <w:pict w14:anchorId="0924C83B">
          <v:shape id="_x0000_i3277" type="#_x0000_t75" style="width:49.4pt;height:18.4pt">
            <v:imagedata r:id="rId1028" o:title=""/>
          </v:shape>
        </w:pict>
      </w:r>
    </w:p>
    <w:p w14:paraId="130EBFFB" w14:textId="77777777" w:rsidR="00481B85" w:rsidRPr="00377C78" w:rsidRDefault="00481B85" w:rsidP="002B6242">
      <w:pPr>
        <w:pStyle w:val="B2"/>
      </w:pPr>
      <w:r>
        <w:t xml:space="preserve">where </w:t>
      </w:r>
      <w:r w:rsidR="000429A3">
        <w:rPr>
          <w:position w:val="-10"/>
        </w:rPr>
        <w:pict w14:anchorId="632232C2">
          <v:shape id="_x0000_i3278" type="#_x0000_t75" style="width:25.1pt;height:18.4pt">
            <v:imagedata r:id="rId974"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14:paraId="37E7BB61"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500C3EBF" w14:textId="77777777" w:rsidR="00481B85" w:rsidRDefault="002B6242" w:rsidP="002B6242">
      <w:pPr>
        <w:pStyle w:val="B1"/>
      </w:pPr>
      <w:r>
        <w:t>-</w:t>
      </w:r>
      <w:r>
        <w:tab/>
      </w:r>
      <w:r w:rsidR="00481B85">
        <w:t>HARQ process number – 4 bits</w:t>
      </w:r>
    </w:p>
    <w:p w14:paraId="00CFFC4F" w14:textId="77777777" w:rsidR="00481B85" w:rsidRDefault="002B6242" w:rsidP="002B6242">
      <w:pPr>
        <w:pStyle w:val="B1"/>
      </w:pPr>
      <w:r>
        <w:t>-</w:t>
      </w:r>
      <w:r>
        <w:tab/>
      </w:r>
      <w:r w:rsidR="00481B85">
        <w:t>New data indicator – 1 bit</w:t>
      </w:r>
    </w:p>
    <w:p w14:paraId="460F0AC9" w14:textId="77777777" w:rsidR="00481B85" w:rsidRDefault="002B6242" w:rsidP="002B6242">
      <w:pPr>
        <w:pStyle w:val="B1"/>
      </w:pPr>
      <w:r>
        <w:t>-</w:t>
      </w:r>
      <w:r>
        <w:tab/>
      </w:r>
      <w:r w:rsidR="00481B85">
        <w:t>Redundancy version – 2 bits</w:t>
      </w:r>
    </w:p>
    <w:p w14:paraId="4A1DA1AE"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14:paraId="6DD05B49"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6D4AFFDF"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7146EDB1"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49199DDB" w14:textId="77777777"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76C9AC74"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57863C19" w14:textId="77777777" w:rsidTr="00B00828">
        <w:trPr>
          <w:jc w:val="center"/>
        </w:trPr>
        <w:tc>
          <w:tcPr>
            <w:tcW w:w="2841" w:type="dxa"/>
          </w:tcPr>
          <w:p w14:paraId="31E9CC70" w14:textId="77777777" w:rsidR="00FF7477" w:rsidRPr="00FF7477" w:rsidRDefault="00FF7477" w:rsidP="00357752">
            <w:pPr>
              <w:pStyle w:val="TAH"/>
            </w:pPr>
            <w:r w:rsidRPr="00FF7477">
              <w:t>Bit field</w:t>
            </w:r>
          </w:p>
        </w:tc>
        <w:tc>
          <w:tcPr>
            <w:tcW w:w="3402" w:type="dxa"/>
          </w:tcPr>
          <w:p w14:paraId="7154A68C" w14:textId="77777777" w:rsidR="00FF7477" w:rsidRPr="00FF7477" w:rsidRDefault="00FF7477" w:rsidP="00357752">
            <w:pPr>
              <w:pStyle w:val="TAH"/>
            </w:pPr>
            <w:r w:rsidRPr="00FF7477">
              <w:t>Number of transmissions for PDSCH</w:t>
            </w:r>
          </w:p>
        </w:tc>
      </w:tr>
      <w:tr w:rsidR="00FF7477" w:rsidRPr="00FF7477" w14:paraId="0F0BC99E" w14:textId="77777777" w:rsidTr="00B00828">
        <w:trPr>
          <w:jc w:val="center"/>
        </w:trPr>
        <w:tc>
          <w:tcPr>
            <w:tcW w:w="2841" w:type="dxa"/>
            <w:vAlign w:val="center"/>
          </w:tcPr>
          <w:p w14:paraId="53BC7302" w14:textId="77777777" w:rsidR="00FF7477" w:rsidRPr="00FF7477" w:rsidRDefault="00FF7477" w:rsidP="00357752">
            <w:pPr>
              <w:pStyle w:val="TAC"/>
            </w:pPr>
            <w:r w:rsidRPr="00FF7477">
              <w:t>00</w:t>
            </w:r>
          </w:p>
        </w:tc>
        <w:tc>
          <w:tcPr>
            <w:tcW w:w="3402" w:type="dxa"/>
          </w:tcPr>
          <w:p w14:paraId="7F94EB17" w14:textId="77777777" w:rsidR="00FF7477" w:rsidRPr="00FF7477" w:rsidRDefault="00FF7477" w:rsidP="00357752">
            <w:pPr>
              <w:pStyle w:val="TAC"/>
            </w:pPr>
            <w:r w:rsidRPr="00FF7477">
              <w:t>1</w:t>
            </w:r>
          </w:p>
        </w:tc>
      </w:tr>
      <w:tr w:rsidR="00FF7477" w:rsidRPr="00FF7477" w14:paraId="5AAA3FCA" w14:textId="77777777" w:rsidTr="00B00828">
        <w:trPr>
          <w:jc w:val="center"/>
        </w:trPr>
        <w:tc>
          <w:tcPr>
            <w:tcW w:w="2841" w:type="dxa"/>
            <w:vAlign w:val="center"/>
          </w:tcPr>
          <w:p w14:paraId="52427A67" w14:textId="77777777" w:rsidR="00FF7477" w:rsidRPr="00FF7477" w:rsidRDefault="00FF7477" w:rsidP="00357752">
            <w:pPr>
              <w:pStyle w:val="TAC"/>
            </w:pPr>
            <w:r w:rsidRPr="00FF7477">
              <w:t>01</w:t>
            </w:r>
          </w:p>
        </w:tc>
        <w:tc>
          <w:tcPr>
            <w:tcW w:w="3402" w:type="dxa"/>
          </w:tcPr>
          <w:p w14:paraId="5B5EB09C" w14:textId="77777777" w:rsidR="00FF7477" w:rsidRPr="00FF7477" w:rsidRDefault="00FF7477" w:rsidP="00357752">
            <w:pPr>
              <w:pStyle w:val="TAC"/>
            </w:pPr>
            <w:r w:rsidRPr="00FF7477">
              <w:t>2</w:t>
            </w:r>
          </w:p>
        </w:tc>
      </w:tr>
      <w:tr w:rsidR="00FF7477" w:rsidRPr="00FF7477" w14:paraId="635861BE" w14:textId="77777777" w:rsidTr="00B00828">
        <w:trPr>
          <w:jc w:val="center"/>
        </w:trPr>
        <w:tc>
          <w:tcPr>
            <w:tcW w:w="2841" w:type="dxa"/>
            <w:vAlign w:val="center"/>
          </w:tcPr>
          <w:p w14:paraId="505E1088" w14:textId="77777777" w:rsidR="00FF7477" w:rsidRPr="00FF7477" w:rsidRDefault="00FF7477" w:rsidP="00357752">
            <w:pPr>
              <w:pStyle w:val="TAC"/>
            </w:pPr>
            <w:r w:rsidRPr="00FF7477">
              <w:t>10</w:t>
            </w:r>
          </w:p>
        </w:tc>
        <w:tc>
          <w:tcPr>
            <w:tcW w:w="3402" w:type="dxa"/>
          </w:tcPr>
          <w:p w14:paraId="43AD1DAD" w14:textId="77777777" w:rsidR="00FF7477" w:rsidRPr="00FF7477" w:rsidRDefault="00FF7477" w:rsidP="00357752">
            <w:pPr>
              <w:pStyle w:val="TAC"/>
            </w:pPr>
            <w:r w:rsidRPr="00FF7477">
              <w:t>3</w:t>
            </w:r>
          </w:p>
        </w:tc>
      </w:tr>
      <w:tr w:rsidR="00FF7477" w:rsidRPr="00FF7477" w14:paraId="4E0FCAE7" w14:textId="77777777" w:rsidTr="00B00828">
        <w:trPr>
          <w:jc w:val="center"/>
        </w:trPr>
        <w:tc>
          <w:tcPr>
            <w:tcW w:w="2841" w:type="dxa"/>
            <w:vAlign w:val="center"/>
          </w:tcPr>
          <w:p w14:paraId="50AAA571" w14:textId="77777777" w:rsidR="00FF7477" w:rsidRPr="00FF7477" w:rsidRDefault="00FF7477" w:rsidP="00357752">
            <w:pPr>
              <w:pStyle w:val="TAC"/>
            </w:pPr>
            <w:r w:rsidRPr="00FF7477">
              <w:t>11</w:t>
            </w:r>
          </w:p>
        </w:tc>
        <w:tc>
          <w:tcPr>
            <w:tcW w:w="3402" w:type="dxa"/>
          </w:tcPr>
          <w:p w14:paraId="3D99BDB6" w14:textId="77777777" w:rsidR="00FF7477" w:rsidRPr="00FF7477" w:rsidRDefault="00FF7477" w:rsidP="00357752">
            <w:pPr>
              <w:pStyle w:val="TAC"/>
            </w:pPr>
            <w:r w:rsidRPr="00FF7477">
              <w:t>as configured by higher layers</w:t>
            </w:r>
          </w:p>
        </w:tc>
      </w:tr>
    </w:tbl>
    <w:p w14:paraId="4EE7ED50" w14:textId="77777777" w:rsidR="00481B85" w:rsidRPr="0024211E" w:rsidRDefault="00481B85" w:rsidP="00357752">
      <w:pPr>
        <w:rPr>
          <w:lang w:eastAsia="zh-CN"/>
        </w:rPr>
      </w:pPr>
    </w:p>
    <w:p w14:paraId="3287F765"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252AB5A9"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7287D14F" w14:textId="77777777" w:rsidR="00481B85" w:rsidRDefault="00481B85" w:rsidP="00481B85">
      <w:pPr>
        <w:pStyle w:val="Heading5"/>
      </w:pPr>
      <w:bookmarkStart w:id="570" w:name="_Toc10818801"/>
      <w:bookmarkStart w:id="571" w:name="_Toc20409211"/>
      <w:bookmarkStart w:id="572" w:name="_Toc74564371"/>
      <w:r>
        <w:t>5.3.3.1.1</w:t>
      </w:r>
      <w:r>
        <w:rPr>
          <w:lang w:eastAsia="zh-CN"/>
        </w:rPr>
        <w:t>8</w:t>
      </w:r>
      <w:r>
        <w:tab/>
        <w:t>Format 7-1B</w:t>
      </w:r>
      <w:bookmarkEnd w:id="570"/>
      <w:bookmarkEnd w:id="571"/>
      <w:bookmarkEnd w:id="572"/>
    </w:p>
    <w:p w14:paraId="5F75B763"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42093C30" w14:textId="77777777" w:rsidR="00481B85" w:rsidRDefault="00481B85" w:rsidP="00481B85">
      <w:r>
        <w:t>The following information is transmitted by means of the DCI format 7-1B:</w:t>
      </w:r>
    </w:p>
    <w:p w14:paraId="7756D480" w14:textId="77777777" w:rsidR="00481B85" w:rsidRDefault="002B6242" w:rsidP="002B6242">
      <w:pPr>
        <w:pStyle w:val="B1"/>
      </w:pPr>
      <w:r>
        <w:t>-</w:t>
      </w:r>
      <w:r>
        <w:tab/>
      </w:r>
      <w:r w:rsidR="00481B85" w:rsidRPr="00DD5AEB">
        <w:t>The fields of format 7-1A</w:t>
      </w:r>
    </w:p>
    <w:p w14:paraId="59233540" w14:textId="77777777" w:rsidR="00481B85" w:rsidRDefault="002B6242" w:rsidP="002B6242">
      <w:pPr>
        <w:pStyle w:val="B1"/>
      </w:pPr>
      <w:r>
        <w:lastRenderedPageBreak/>
        <w:t>-</w:t>
      </w:r>
      <w:r>
        <w:tab/>
      </w:r>
      <w:r w:rsidR="00481B85">
        <w:t>Precoding information –</w:t>
      </w:r>
      <w:r w:rsidR="00481B85" w:rsidRPr="000D0A7E">
        <w:t>1 bit</w:t>
      </w:r>
      <w:r w:rsidR="00481B85">
        <w:t xml:space="preserve"> for transmission with 2 antenna ports and 2 bits for transmission with 4 antenna ports. </w:t>
      </w:r>
    </w:p>
    <w:p w14:paraId="36BEB0BE"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4C8F305B"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0ABBCFD6" w14:textId="77777777" w:rsidTr="00B91BE4">
        <w:trPr>
          <w:jc w:val="center"/>
        </w:trPr>
        <w:tc>
          <w:tcPr>
            <w:tcW w:w="1409" w:type="dxa"/>
          </w:tcPr>
          <w:p w14:paraId="2C3EE9E7" w14:textId="77777777" w:rsidR="00481B85" w:rsidRDefault="00481B85" w:rsidP="00B91BE4">
            <w:pPr>
              <w:pStyle w:val="TAC"/>
              <w:rPr>
                <w:b/>
              </w:rPr>
            </w:pPr>
            <w:r>
              <w:rPr>
                <w:b/>
              </w:rPr>
              <w:t>Bit field mapped to index</w:t>
            </w:r>
          </w:p>
        </w:tc>
        <w:tc>
          <w:tcPr>
            <w:tcW w:w="2212" w:type="dxa"/>
            <w:vAlign w:val="center"/>
          </w:tcPr>
          <w:p w14:paraId="04A00A67" w14:textId="77777777" w:rsidR="00481B85" w:rsidRDefault="00481B85" w:rsidP="00B91BE4">
            <w:pPr>
              <w:pStyle w:val="TAC"/>
              <w:rPr>
                <w:b/>
              </w:rPr>
            </w:pPr>
            <w:r>
              <w:rPr>
                <w:b/>
              </w:rPr>
              <w:t>Message</w:t>
            </w:r>
          </w:p>
        </w:tc>
      </w:tr>
      <w:tr w:rsidR="00481B85" w14:paraId="23EFB9AE" w14:textId="77777777" w:rsidTr="00B91BE4">
        <w:trPr>
          <w:jc w:val="center"/>
        </w:trPr>
        <w:tc>
          <w:tcPr>
            <w:tcW w:w="1409" w:type="dxa"/>
          </w:tcPr>
          <w:p w14:paraId="622103FB" w14:textId="77777777" w:rsidR="00481B85" w:rsidRDefault="00481B85" w:rsidP="00B91BE4">
            <w:pPr>
              <w:pStyle w:val="TAC"/>
            </w:pPr>
            <w:r>
              <w:t>0</w:t>
            </w:r>
          </w:p>
        </w:tc>
        <w:tc>
          <w:tcPr>
            <w:tcW w:w="2212" w:type="dxa"/>
          </w:tcPr>
          <w:p w14:paraId="27A299B7" w14:textId="77777777" w:rsidR="00481B85" w:rsidRDefault="00481B85" w:rsidP="00B91BE4">
            <w:pPr>
              <w:pStyle w:val="TAC"/>
            </w:pPr>
            <w:r>
              <w:t>4 layers: Transmit diversity</w:t>
            </w:r>
          </w:p>
        </w:tc>
      </w:tr>
      <w:tr w:rsidR="00481B85" w14:paraId="40F1E929" w14:textId="77777777" w:rsidTr="00B91BE4">
        <w:trPr>
          <w:jc w:val="center"/>
        </w:trPr>
        <w:tc>
          <w:tcPr>
            <w:tcW w:w="1409" w:type="dxa"/>
          </w:tcPr>
          <w:p w14:paraId="3EB30487" w14:textId="77777777" w:rsidR="00481B85" w:rsidRDefault="00481B85" w:rsidP="00B91BE4">
            <w:pPr>
              <w:pStyle w:val="TAC"/>
            </w:pPr>
            <w:r>
              <w:t>1</w:t>
            </w:r>
          </w:p>
        </w:tc>
        <w:tc>
          <w:tcPr>
            <w:tcW w:w="2212" w:type="dxa"/>
          </w:tcPr>
          <w:p w14:paraId="74C19159" w14:textId="77777777" w:rsidR="00481B85" w:rsidRDefault="00481B85" w:rsidP="00B91BE4">
            <w:pPr>
              <w:pStyle w:val="TAC"/>
            </w:pPr>
            <w:r>
              <w:t>2 layers: precoder cycling with large delay CDD</w:t>
            </w:r>
          </w:p>
        </w:tc>
      </w:tr>
      <w:tr w:rsidR="00481B85" w14:paraId="68ED77CA" w14:textId="77777777" w:rsidTr="00B91BE4">
        <w:trPr>
          <w:jc w:val="center"/>
        </w:trPr>
        <w:tc>
          <w:tcPr>
            <w:tcW w:w="1409" w:type="dxa"/>
          </w:tcPr>
          <w:p w14:paraId="1B8A9E0B" w14:textId="77777777" w:rsidR="00481B85" w:rsidRDefault="00481B85" w:rsidP="00B91BE4">
            <w:pPr>
              <w:pStyle w:val="TAC"/>
            </w:pPr>
            <w:r>
              <w:t>2</w:t>
            </w:r>
          </w:p>
        </w:tc>
        <w:tc>
          <w:tcPr>
            <w:tcW w:w="2212" w:type="dxa"/>
          </w:tcPr>
          <w:p w14:paraId="2FDDBECC" w14:textId="77777777" w:rsidR="00481B85" w:rsidRDefault="00481B85" w:rsidP="00B91BE4">
            <w:pPr>
              <w:pStyle w:val="TAC"/>
            </w:pPr>
            <w:r>
              <w:t>3 layers: precoder cycling with large delay CDD</w:t>
            </w:r>
          </w:p>
        </w:tc>
      </w:tr>
      <w:tr w:rsidR="00481B85" w14:paraId="345FBD3D" w14:textId="77777777" w:rsidTr="00B91BE4">
        <w:trPr>
          <w:jc w:val="center"/>
        </w:trPr>
        <w:tc>
          <w:tcPr>
            <w:tcW w:w="1409" w:type="dxa"/>
          </w:tcPr>
          <w:p w14:paraId="79197EDC" w14:textId="77777777" w:rsidR="00481B85" w:rsidRDefault="00481B85" w:rsidP="00B91BE4">
            <w:pPr>
              <w:pStyle w:val="TAC"/>
            </w:pPr>
            <w:r>
              <w:t>3</w:t>
            </w:r>
          </w:p>
        </w:tc>
        <w:tc>
          <w:tcPr>
            <w:tcW w:w="2212" w:type="dxa"/>
          </w:tcPr>
          <w:p w14:paraId="6224AF23" w14:textId="77777777" w:rsidR="00481B85" w:rsidRDefault="00481B85" w:rsidP="00B91BE4">
            <w:pPr>
              <w:pStyle w:val="TAC"/>
            </w:pPr>
            <w:r>
              <w:t>4 layers: precoder cycling with large delay CDD</w:t>
            </w:r>
          </w:p>
        </w:tc>
      </w:tr>
    </w:tbl>
    <w:p w14:paraId="57EB99BC" w14:textId="77777777" w:rsidR="00481B85" w:rsidRPr="002622A1" w:rsidRDefault="00481B85" w:rsidP="00481B85">
      <w:pPr>
        <w:rPr>
          <w:lang w:eastAsia="zh-CN"/>
        </w:rPr>
      </w:pPr>
    </w:p>
    <w:p w14:paraId="0475B391"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76753A"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057C0AB7" w14:textId="77777777" w:rsidR="00481B85" w:rsidRDefault="00481B85" w:rsidP="00481B85">
      <w:pPr>
        <w:pStyle w:val="Heading5"/>
      </w:pPr>
      <w:bookmarkStart w:id="573" w:name="_Toc10818802"/>
      <w:bookmarkStart w:id="574" w:name="_Toc20409212"/>
      <w:bookmarkStart w:id="575" w:name="_Toc74564372"/>
      <w:r>
        <w:t>5.3.3.1.19</w:t>
      </w:r>
      <w:r>
        <w:tab/>
        <w:t>Format 7-1C</w:t>
      </w:r>
      <w:bookmarkEnd w:id="573"/>
      <w:bookmarkEnd w:id="574"/>
      <w:bookmarkEnd w:id="575"/>
    </w:p>
    <w:p w14:paraId="02B3BD64"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4754D91" w14:textId="77777777" w:rsidR="00481B85" w:rsidRDefault="00481B85" w:rsidP="00481B85">
      <w:r>
        <w:t>The following information is transmitted by means of the DCI format 7-1C:</w:t>
      </w:r>
    </w:p>
    <w:p w14:paraId="632D7BE8" w14:textId="77777777" w:rsidR="00481B85" w:rsidRPr="002A7BED" w:rsidRDefault="002B6242" w:rsidP="002B6242">
      <w:pPr>
        <w:pStyle w:val="B1"/>
        <w:rPr>
          <w:lang w:eastAsia="zh-CN"/>
        </w:rPr>
      </w:pPr>
      <w:r>
        <w:t>-</w:t>
      </w:r>
      <w:r>
        <w:tab/>
      </w:r>
      <w:r w:rsidR="00481B85" w:rsidRPr="00DD5AEB">
        <w:t>The fields of format 7-1A</w:t>
      </w:r>
    </w:p>
    <w:p w14:paraId="62F76805"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485E6181"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67CF7BF6"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1DD36E00"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23D737BA" w14:textId="77777777" w:rsidTr="00FA7F4E">
        <w:trPr>
          <w:jc w:val="center"/>
        </w:trPr>
        <w:tc>
          <w:tcPr>
            <w:tcW w:w="1409" w:type="dxa"/>
          </w:tcPr>
          <w:p w14:paraId="532FC37A" w14:textId="77777777" w:rsidR="00481B85" w:rsidRDefault="00481B85" w:rsidP="00B91BE4">
            <w:pPr>
              <w:pStyle w:val="TAC"/>
              <w:rPr>
                <w:b/>
              </w:rPr>
            </w:pPr>
            <w:r>
              <w:rPr>
                <w:b/>
              </w:rPr>
              <w:t>Bit field mapped to index</w:t>
            </w:r>
          </w:p>
        </w:tc>
        <w:tc>
          <w:tcPr>
            <w:tcW w:w="3406" w:type="dxa"/>
            <w:vAlign w:val="center"/>
          </w:tcPr>
          <w:p w14:paraId="6A6AF21D" w14:textId="77777777" w:rsidR="00481B85" w:rsidRDefault="00481B85" w:rsidP="00B91BE4">
            <w:pPr>
              <w:pStyle w:val="TAC"/>
              <w:rPr>
                <w:b/>
              </w:rPr>
            </w:pPr>
            <w:r>
              <w:rPr>
                <w:b/>
              </w:rPr>
              <w:t>Message</w:t>
            </w:r>
          </w:p>
        </w:tc>
      </w:tr>
      <w:tr w:rsidR="00481B85" w14:paraId="2E7A237C" w14:textId="77777777" w:rsidTr="00FA7F4E">
        <w:trPr>
          <w:jc w:val="center"/>
        </w:trPr>
        <w:tc>
          <w:tcPr>
            <w:tcW w:w="1409" w:type="dxa"/>
          </w:tcPr>
          <w:p w14:paraId="12819159" w14:textId="77777777" w:rsidR="00481B85" w:rsidRDefault="00481B85" w:rsidP="00B91BE4">
            <w:pPr>
              <w:pStyle w:val="TAC"/>
            </w:pPr>
            <w:r>
              <w:t>0</w:t>
            </w:r>
          </w:p>
        </w:tc>
        <w:tc>
          <w:tcPr>
            <w:tcW w:w="3406" w:type="dxa"/>
          </w:tcPr>
          <w:p w14:paraId="0FB1AE58" w14:textId="77777777" w:rsidR="00481B85" w:rsidRDefault="00481B85" w:rsidP="00B91BE4">
            <w:pPr>
              <w:pStyle w:val="TAC"/>
            </w:pPr>
            <w:r>
              <w:t>2 layers: Transmit diversity</w:t>
            </w:r>
          </w:p>
        </w:tc>
      </w:tr>
      <w:tr w:rsidR="00481B85" w14:paraId="2D58C600" w14:textId="77777777" w:rsidTr="00FA7F4E">
        <w:trPr>
          <w:jc w:val="center"/>
        </w:trPr>
        <w:tc>
          <w:tcPr>
            <w:tcW w:w="1409" w:type="dxa"/>
          </w:tcPr>
          <w:p w14:paraId="1EB02AC2" w14:textId="77777777" w:rsidR="00481B85" w:rsidRDefault="00481B85" w:rsidP="00B91BE4">
            <w:pPr>
              <w:pStyle w:val="TAC"/>
            </w:pPr>
            <w:r>
              <w:t>1</w:t>
            </w:r>
          </w:p>
        </w:tc>
        <w:tc>
          <w:tcPr>
            <w:tcW w:w="3406" w:type="dxa"/>
          </w:tcPr>
          <w:p w14:paraId="67651EBA" w14:textId="77777777" w:rsidR="00481B85" w:rsidRDefault="00481B85" w:rsidP="00B91BE4">
            <w:pPr>
              <w:pStyle w:val="TAC"/>
            </w:pPr>
            <w:r>
              <w:t xml:space="preserve">1 layer: Precoding corresponding to precoding vector </w:t>
            </w:r>
            <w:r w:rsidR="000429A3">
              <w:rPr>
                <w:position w:val="-10"/>
              </w:rPr>
              <w:pict w14:anchorId="32022694">
                <v:shape id="_x0000_i3279" type="#_x0000_t75" style="width:56.95pt;height:19.25pt">
                  <v:imagedata r:id="rId979" o:title=""/>
                </v:shape>
              </w:pict>
            </w:r>
          </w:p>
        </w:tc>
      </w:tr>
      <w:tr w:rsidR="00481B85" w14:paraId="6782B913" w14:textId="77777777" w:rsidTr="00FA7F4E">
        <w:trPr>
          <w:jc w:val="center"/>
        </w:trPr>
        <w:tc>
          <w:tcPr>
            <w:tcW w:w="1409" w:type="dxa"/>
          </w:tcPr>
          <w:p w14:paraId="41B0AE37" w14:textId="77777777" w:rsidR="00481B85" w:rsidRDefault="00481B85" w:rsidP="00B91BE4">
            <w:pPr>
              <w:pStyle w:val="TAC"/>
            </w:pPr>
            <w:r>
              <w:t>2</w:t>
            </w:r>
          </w:p>
        </w:tc>
        <w:tc>
          <w:tcPr>
            <w:tcW w:w="3406" w:type="dxa"/>
          </w:tcPr>
          <w:p w14:paraId="32184102" w14:textId="77777777" w:rsidR="00481B85" w:rsidRDefault="00481B85" w:rsidP="00B91BE4">
            <w:pPr>
              <w:pStyle w:val="TAC"/>
            </w:pPr>
            <w:r>
              <w:t xml:space="preserve">1 layer: Precoding corresponding to precoder vector </w:t>
            </w:r>
            <w:r w:rsidR="000429A3">
              <w:rPr>
                <w:position w:val="-10"/>
              </w:rPr>
              <w:pict w14:anchorId="178EB709">
                <v:shape id="_x0000_i3280" type="#_x0000_t75" style="width:67pt;height:19.25pt">
                  <v:imagedata r:id="rId981" o:title=""/>
                </v:shape>
              </w:pict>
            </w:r>
          </w:p>
        </w:tc>
      </w:tr>
      <w:tr w:rsidR="00481B85" w14:paraId="334B790C" w14:textId="77777777" w:rsidTr="00FA7F4E">
        <w:trPr>
          <w:jc w:val="center"/>
        </w:trPr>
        <w:tc>
          <w:tcPr>
            <w:tcW w:w="1409" w:type="dxa"/>
          </w:tcPr>
          <w:p w14:paraId="1D02F575" w14:textId="77777777" w:rsidR="00481B85" w:rsidRDefault="00481B85" w:rsidP="00B91BE4">
            <w:pPr>
              <w:pStyle w:val="TAC"/>
            </w:pPr>
            <w:r>
              <w:t>3</w:t>
            </w:r>
          </w:p>
        </w:tc>
        <w:tc>
          <w:tcPr>
            <w:tcW w:w="3406" w:type="dxa"/>
          </w:tcPr>
          <w:p w14:paraId="158F3E08" w14:textId="77777777" w:rsidR="00481B85" w:rsidRDefault="00481B85" w:rsidP="00B91BE4">
            <w:pPr>
              <w:pStyle w:val="TAC"/>
            </w:pPr>
            <w:r>
              <w:t xml:space="preserve">1 layer: Precoding corresponding to precoder vector </w:t>
            </w:r>
            <w:r w:rsidR="000429A3">
              <w:rPr>
                <w:position w:val="-10"/>
              </w:rPr>
              <w:pict w14:anchorId="5910A1BF">
                <v:shape id="_x0000_i3281" type="#_x0000_t75" style="width:59.45pt;height:19.25pt">
                  <v:imagedata r:id="rId982" o:title=""/>
                </v:shape>
              </w:pict>
            </w:r>
          </w:p>
        </w:tc>
      </w:tr>
      <w:tr w:rsidR="00481B85" w14:paraId="5D79DBEE" w14:textId="77777777" w:rsidTr="00FA7F4E">
        <w:trPr>
          <w:jc w:val="center"/>
        </w:trPr>
        <w:tc>
          <w:tcPr>
            <w:tcW w:w="1409" w:type="dxa"/>
          </w:tcPr>
          <w:p w14:paraId="716F876A" w14:textId="77777777" w:rsidR="00481B85" w:rsidRDefault="00481B85" w:rsidP="00B91BE4">
            <w:pPr>
              <w:pStyle w:val="TAC"/>
            </w:pPr>
            <w:r>
              <w:t>4</w:t>
            </w:r>
          </w:p>
        </w:tc>
        <w:tc>
          <w:tcPr>
            <w:tcW w:w="3406" w:type="dxa"/>
          </w:tcPr>
          <w:p w14:paraId="5EAAE757" w14:textId="77777777" w:rsidR="00481B85" w:rsidRDefault="00481B85" w:rsidP="00B91BE4">
            <w:pPr>
              <w:pStyle w:val="TAC"/>
            </w:pPr>
            <w:r>
              <w:t xml:space="preserve">1 layer: Precoding corresponding to precoder vector </w:t>
            </w:r>
            <w:r w:rsidR="000429A3">
              <w:rPr>
                <w:position w:val="-10"/>
              </w:rPr>
              <w:pict w14:anchorId="6E19EF2E">
                <v:shape id="_x0000_i3282" type="#_x0000_t75" style="width:68.65pt;height:19.25pt">
                  <v:imagedata r:id="rId983" o:title=""/>
                </v:shape>
              </w:pict>
            </w:r>
          </w:p>
        </w:tc>
      </w:tr>
      <w:tr w:rsidR="00481B85" w14:paraId="061ED7B5" w14:textId="77777777" w:rsidTr="00FA7F4E">
        <w:trPr>
          <w:jc w:val="center"/>
        </w:trPr>
        <w:tc>
          <w:tcPr>
            <w:tcW w:w="1409" w:type="dxa"/>
          </w:tcPr>
          <w:p w14:paraId="26F725CF" w14:textId="77777777" w:rsidR="00481B85" w:rsidRDefault="00481B85" w:rsidP="00B91BE4">
            <w:pPr>
              <w:pStyle w:val="TAC"/>
            </w:pPr>
            <w:r>
              <w:t>5</w:t>
            </w:r>
          </w:p>
        </w:tc>
        <w:tc>
          <w:tcPr>
            <w:tcW w:w="3406" w:type="dxa"/>
          </w:tcPr>
          <w:p w14:paraId="727242B3" w14:textId="77777777" w:rsidR="00481B85" w:rsidRDefault="00481B85" w:rsidP="00B91BE4">
            <w:pPr>
              <w:pStyle w:val="TAC"/>
            </w:pPr>
            <w:r>
              <w:t xml:space="preserve">1 layer: </w:t>
            </w:r>
          </w:p>
          <w:p w14:paraId="2475B854" w14:textId="77777777" w:rsidR="00481B85" w:rsidRDefault="00481B85" w:rsidP="00B91BE4">
            <w:pPr>
              <w:pStyle w:val="TAC"/>
            </w:pPr>
            <w:r>
              <w:t>Precoding according to the latest PMI report on PUSCH, using the precoder(s) indicated by the reported PMI(s),</w:t>
            </w:r>
          </w:p>
          <w:p w14:paraId="532D2630" w14:textId="77777777" w:rsidR="00481B85" w:rsidRDefault="00481B85" w:rsidP="00B91BE4">
            <w:pPr>
              <w:pStyle w:val="TAC"/>
            </w:pPr>
            <w:r>
              <w:t>if RI=2 was reported, using 1</w:t>
            </w:r>
            <w:r>
              <w:rPr>
                <w:vertAlign w:val="superscript"/>
              </w:rPr>
              <w:t>st</w:t>
            </w:r>
            <w:r>
              <w:t xml:space="preserve"> column multiplied by </w:t>
            </w:r>
            <w:r w:rsidR="000429A3">
              <w:rPr>
                <w:position w:val="-6"/>
              </w:rPr>
              <w:pict w14:anchorId="73F9ACE5">
                <v:shape id="_x0000_i3283" type="#_x0000_t75" style="width:19.25pt;height:16.75pt">
                  <v:imagedata r:id="rId984" o:title=""/>
                </v:shape>
              </w:pict>
            </w:r>
            <w:r>
              <w:t>of all precoders implied by the reported PMI(s)</w:t>
            </w:r>
          </w:p>
        </w:tc>
      </w:tr>
      <w:tr w:rsidR="00481B85" w14:paraId="7459C2B2" w14:textId="77777777" w:rsidTr="00FA7F4E">
        <w:trPr>
          <w:jc w:val="center"/>
        </w:trPr>
        <w:tc>
          <w:tcPr>
            <w:tcW w:w="1409" w:type="dxa"/>
          </w:tcPr>
          <w:p w14:paraId="6845ED2E" w14:textId="77777777" w:rsidR="00481B85" w:rsidRDefault="00481B85" w:rsidP="00B91BE4">
            <w:pPr>
              <w:pStyle w:val="TAC"/>
            </w:pPr>
            <w:r>
              <w:t>6</w:t>
            </w:r>
          </w:p>
        </w:tc>
        <w:tc>
          <w:tcPr>
            <w:tcW w:w="3406" w:type="dxa"/>
          </w:tcPr>
          <w:p w14:paraId="5DA8E0EA" w14:textId="77777777" w:rsidR="00481B85" w:rsidRDefault="00481B85" w:rsidP="00B91BE4">
            <w:pPr>
              <w:pStyle w:val="TAC"/>
            </w:pPr>
            <w:r>
              <w:t>1 layer:</w:t>
            </w:r>
          </w:p>
          <w:p w14:paraId="32C95DBB" w14:textId="77777777" w:rsidR="00481B85" w:rsidRDefault="00481B85" w:rsidP="00B91BE4">
            <w:pPr>
              <w:pStyle w:val="TAC"/>
            </w:pPr>
            <w:r>
              <w:t>Precoding according to the latest PMI report on PUSCH, using the precoder(s) indicated by the reported PMI(s),</w:t>
            </w:r>
          </w:p>
          <w:p w14:paraId="721D97E9" w14:textId="77777777" w:rsidR="00481B85" w:rsidRDefault="00481B85" w:rsidP="00B91BE4">
            <w:pPr>
              <w:pStyle w:val="TAC"/>
            </w:pPr>
            <w:r>
              <w:t>if RI=2 was reported, using 2</w:t>
            </w:r>
            <w:r>
              <w:rPr>
                <w:vertAlign w:val="superscript"/>
              </w:rPr>
              <w:t>nd</w:t>
            </w:r>
            <w:r>
              <w:t xml:space="preserve"> column multiplied by </w:t>
            </w:r>
            <w:r w:rsidR="000429A3">
              <w:rPr>
                <w:position w:val="-6"/>
              </w:rPr>
              <w:pict w14:anchorId="4C6AD0B1">
                <v:shape id="_x0000_i3284" type="#_x0000_t75" style="width:19.25pt;height:16.75pt">
                  <v:imagedata r:id="rId984" o:title=""/>
                </v:shape>
              </w:pict>
            </w:r>
            <w:r>
              <w:t>of all precoders implied by the reported PMI(s)</w:t>
            </w:r>
          </w:p>
        </w:tc>
      </w:tr>
      <w:tr w:rsidR="00481B85" w14:paraId="601EC215" w14:textId="77777777" w:rsidTr="00FA7F4E">
        <w:trPr>
          <w:jc w:val="center"/>
        </w:trPr>
        <w:tc>
          <w:tcPr>
            <w:tcW w:w="1409" w:type="dxa"/>
          </w:tcPr>
          <w:p w14:paraId="328F2D03" w14:textId="77777777" w:rsidR="00481B85" w:rsidRDefault="00481B85" w:rsidP="00B91BE4">
            <w:pPr>
              <w:pStyle w:val="TAC"/>
              <w:rPr>
                <w:lang w:eastAsia="zh-CN"/>
              </w:rPr>
            </w:pPr>
            <w:r>
              <w:rPr>
                <w:rFonts w:hint="eastAsia"/>
                <w:lang w:eastAsia="zh-CN"/>
              </w:rPr>
              <w:t>7</w:t>
            </w:r>
          </w:p>
        </w:tc>
        <w:tc>
          <w:tcPr>
            <w:tcW w:w="3406" w:type="dxa"/>
          </w:tcPr>
          <w:p w14:paraId="39BE99CB" w14:textId="77777777" w:rsidR="00481B85" w:rsidRDefault="00481B85" w:rsidP="00B91BE4">
            <w:pPr>
              <w:pStyle w:val="TAC"/>
            </w:pPr>
            <w:r>
              <w:t xml:space="preserve">2 layers: Precoding corresponding to precoder matrix </w:t>
            </w:r>
            <w:r w:rsidR="000429A3">
              <w:rPr>
                <w:position w:val="-30"/>
              </w:rPr>
              <w:pict w14:anchorId="38D4E7C0">
                <v:shape id="_x0000_i3285" type="#_x0000_t75" style="width:51.05pt;height:36.85pt">
                  <v:imagedata r:id="rId978" o:title=""/>
                </v:shape>
              </w:pict>
            </w:r>
          </w:p>
        </w:tc>
      </w:tr>
      <w:tr w:rsidR="00481B85" w14:paraId="4CB43E3A" w14:textId="77777777" w:rsidTr="00FA7F4E">
        <w:trPr>
          <w:jc w:val="center"/>
        </w:trPr>
        <w:tc>
          <w:tcPr>
            <w:tcW w:w="1409" w:type="dxa"/>
          </w:tcPr>
          <w:p w14:paraId="17088875" w14:textId="77777777" w:rsidR="00481B85" w:rsidRDefault="00481B85" w:rsidP="00B91BE4">
            <w:pPr>
              <w:pStyle w:val="TAC"/>
              <w:rPr>
                <w:lang w:eastAsia="zh-CN"/>
              </w:rPr>
            </w:pPr>
            <w:r>
              <w:rPr>
                <w:rFonts w:hint="eastAsia"/>
                <w:lang w:eastAsia="zh-CN"/>
              </w:rPr>
              <w:t>8</w:t>
            </w:r>
          </w:p>
        </w:tc>
        <w:tc>
          <w:tcPr>
            <w:tcW w:w="3406" w:type="dxa"/>
          </w:tcPr>
          <w:p w14:paraId="3D67A867" w14:textId="77777777" w:rsidR="00481B85" w:rsidRDefault="00481B85" w:rsidP="00B91BE4">
            <w:pPr>
              <w:pStyle w:val="TAC"/>
            </w:pPr>
            <w:r>
              <w:t xml:space="preserve">2 layers: Precoding corresponding to precoder matrix </w:t>
            </w:r>
            <w:r w:rsidR="000429A3">
              <w:rPr>
                <w:position w:val="-30"/>
              </w:rPr>
              <w:pict w14:anchorId="5ACB753C">
                <v:shape id="_x0000_i3286" type="#_x0000_t75" style="width:55.25pt;height:36.85pt">
                  <v:imagedata r:id="rId980" o:title=""/>
                </v:shape>
              </w:pict>
            </w:r>
          </w:p>
        </w:tc>
      </w:tr>
      <w:tr w:rsidR="00481B85" w14:paraId="31E683DB" w14:textId="77777777" w:rsidTr="00FA7F4E">
        <w:trPr>
          <w:jc w:val="center"/>
        </w:trPr>
        <w:tc>
          <w:tcPr>
            <w:tcW w:w="1409" w:type="dxa"/>
          </w:tcPr>
          <w:p w14:paraId="39C4037F" w14:textId="77777777" w:rsidR="00481B85" w:rsidRDefault="00481B85" w:rsidP="00B91BE4">
            <w:pPr>
              <w:pStyle w:val="TAC"/>
              <w:rPr>
                <w:lang w:eastAsia="zh-CN"/>
              </w:rPr>
            </w:pPr>
            <w:r>
              <w:rPr>
                <w:rFonts w:hint="eastAsia"/>
                <w:lang w:eastAsia="zh-CN"/>
              </w:rPr>
              <w:t>9</w:t>
            </w:r>
          </w:p>
        </w:tc>
        <w:tc>
          <w:tcPr>
            <w:tcW w:w="3406" w:type="dxa"/>
          </w:tcPr>
          <w:p w14:paraId="2FC70378" w14:textId="77777777" w:rsidR="00481B85" w:rsidRDefault="00481B85" w:rsidP="00B91BE4">
            <w:pPr>
              <w:pStyle w:val="TAC"/>
            </w:pPr>
            <w:r>
              <w:t>2 layers: Precoding according to the latest PMI report on PUSCH, using the precoder(s) indicated by the reported PMI(s)</w:t>
            </w:r>
          </w:p>
          <w:p w14:paraId="00DCCE64" w14:textId="77777777" w:rsidR="00481B85" w:rsidRDefault="00481B85" w:rsidP="00B91BE4">
            <w:pPr>
              <w:pStyle w:val="TAC"/>
            </w:pPr>
          </w:p>
        </w:tc>
      </w:tr>
      <w:tr w:rsidR="00481B85" w14:paraId="04F9DF9E" w14:textId="77777777" w:rsidTr="00FA7F4E">
        <w:trPr>
          <w:jc w:val="center"/>
        </w:trPr>
        <w:tc>
          <w:tcPr>
            <w:tcW w:w="1409" w:type="dxa"/>
          </w:tcPr>
          <w:p w14:paraId="735D44DE" w14:textId="77777777" w:rsidR="00481B85" w:rsidRDefault="00481B85" w:rsidP="00B91BE4">
            <w:pPr>
              <w:pStyle w:val="TAC"/>
              <w:rPr>
                <w:lang w:eastAsia="zh-CN"/>
              </w:rPr>
            </w:pPr>
            <w:r>
              <w:rPr>
                <w:rFonts w:hint="eastAsia"/>
                <w:lang w:eastAsia="zh-CN"/>
              </w:rPr>
              <w:t>10~15</w:t>
            </w:r>
          </w:p>
        </w:tc>
        <w:tc>
          <w:tcPr>
            <w:tcW w:w="3406" w:type="dxa"/>
          </w:tcPr>
          <w:p w14:paraId="5C27FBF5" w14:textId="77777777" w:rsidR="00481B85" w:rsidRDefault="00481B85" w:rsidP="00B91BE4">
            <w:pPr>
              <w:pStyle w:val="TAC"/>
              <w:rPr>
                <w:lang w:eastAsia="zh-CN"/>
              </w:rPr>
            </w:pPr>
            <w:r>
              <w:rPr>
                <w:rFonts w:hint="eastAsia"/>
                <w:lang w:eastAsia="zh-CN"/>
              </w:rPr>
              <w:t>reserved</w:t>
            </w:r>
          </w:p>
        </w:tc>
      </w:tr>
    </w:tbl>
    <w:p w14:paraId="01045C50" w14:textId="77777777" w:rsidR="00481B85" w:rsidRDefault="00481B85" w:rsidP="002B6242">
      <w:r>
        <w:br w:type="page"/>
      </w:r>
    </w:p>
    <w:p w14:paraId="1F56071C"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95D3C7E" w14:textId="77777777" w:rsidTr="00357752">
        <w:trPr>
          <w:jc w:val="center"/>
        </w:trPr>
        <w:tc>
          <w:tcPr>
            <w:tcW w:w="1409" w:type="dxa"/>
          </w:tcPr>
          <w:p w14:paraId="425B90CB" w14:textId="77777777" w:rsidR="00481B85" w:rsidRDefault="00481B85" w:rsidP="00B91BE4">
            <w:pPr>
              <w:pStyle w:val="TAC"/>
              <w:rPr>
                <w:b/>
              </w:rPr>
            </w:pPr>
            <w:r>
              <w:rPr>
                <w:b/>
              </w:rPr>
              <w:t>Bit field mapped to index</w:t>
            </w:r>
          </w:p>
        </w:tc>
        <w:tc>
          <w:tcPr>
            <w:tcW w:w="3402" w:type="dxa"/>
            <w:vAlign w:val="center"/>
          </w:tcPr>
          <w:p w14:paraId="4DCE95FF" w14:textId="77777777" w:rsidR="00481B85" w:rsidRDefault="00481B85" w:rsidP="00B91BE4">
            <w:pPr>
              <w:pStyle w:val="TAC"/>
              <w:rPr>
                <w:b/>
              </w:rPr>
            </w:pPr>
            <w:r>
              <w:rPr>
                <w:b/>
              </w:rPr>
              <w:t>Message</w:t>
            </w:r>
          </w:p>
        </w:tc>
      </w:tr>
      <w:tr w:rsidR="00481B85" w14:paraId="380690CA" w14:textId="77777777" w:rsidTr="00357752">
        <w:trPr>
          <w:jc w:val="center"/>
        </w:trPr>
        <w:tc>
          <w:tcPr>
            <w:tcW w:w="1409" w:type="dxa"/>
          </w:tcPr>
          <w:p w14:paraId="58E673FB" w14:textId="77777777" w:rsidR="00481B85" w:rsidRDefault="00481B85" w:rsidP="00B91BE4">
            <w:pPr>
              <w:pStyle w:val="TAC"/>
            </w:pPr>
            <w:r>
              <w:t>0</w:t>
            </w:r>
          </w:p>
        </w:tc>
        <w:tc>
          <w:tcPr>
            <w:tcW w:w="3402" w:type="dxa"/>
          </w:tcPr>
          <w:p w14:paraId="1BFC4598" w14:textId="77777777" w:rsidR="00481B85" w:rsidRDefault="00481B85" w:rsidP="00B91BE4">
            <w:pPr>
              <w:pStyle w:val="TAC"/>
            </w:pPr>
            <w:r>
              <w:t>4 layers: Transmit diversity</w:t>
            </w:r>
          </w:p>
        </w:tc>
      </w:tr>
      <w:tr w:rsidR="00481B85" w14:paraId="676C53F0" w14:textId="77777777" w:rsidTr="00357752">
        <w:trPr>
          <w:jc w:val="center"/>
        </w:trPr>
        <w:tc>
          <w:tcPr>
            <w:tcW w:w="1409" w:type="dxa"/>
          </w:tcPr>
          <w:p w14:paraId="6EED748A" w14:textId="77777777" w:rsidR="00481B85" w:rsidRDefault="00481B85" w:rsidP="00B91BE4">
            <w:pPr>
              <w:pStyle w:val="TAC"/>
            </w:pPr>
            <w:r>
              <w:t>1</w:t>
            </w:r>
          </w:p>
        </w:tc>
        <w:tc>
          <w:tcPr>
            <w:tcW w:w="3402" w:type="dxa"/>
          </w:tcPr>
          <w:p w14:paraId="269CC633" w14:textId="77777777" w:rsidR="00481B85" w:rsidRDefault="00481B85" w:rsidP="00B91BE4">
            <w:pPr>
              <w:pStyle w:val="TAC"/>
            </w:pPr>
            <w:r>
              <w:t>1 layer: TPMI=0</w:t>
            </w:r>
          </w:p>
        </w:tc>
      </w:tr>
      <w:tr w:rsidR="00481B85" w14:paraId="1640A756" w14:textId="77777777" w:rsidTr="00357752">
        <w:trPr>
          <w:jc w:val="center"/>
        </w:trPr>
        <w:tc>
          <w:tcPr>
            <w:tcW w:w="1409" w:type="dxa"/>
          </w:tcPr>
          <w:p w14:paraId="41DD0DFB" w14:textId="77777777" w:rsidR="00481B85" w:rsidRDefault="00481B85" w:rsidP="00B91BE4">
            <w:pPr>
              <w:pStyle w:val="TAC"/>
            </w:pPr>
            <w:r>
              <w:t>2</w:t>
            </w:r>
          </w:p>
        </w:tc>
        <w:tc>
          <w:tcPr>
            <w:tcW w:w="3402" w:type="dxa"/>
          </w:tcPr>
          <w:p w14:paraId="586E3052" w14:textId="77777777" w:rsidR="00481B85" w:rsidRDefault="00481B85" w:rsidP="00B91BE4">
            <w:pPr>
              <w:pStyle w:val="TAC"/>
            </w:pPr>
            <w:r>
              <w:t>1 layer: TPMI=1</w:t>
            </w:r>
          </w:p>
        </w:tc>
      </w:tr>
      <w:tr w:rsidR="00481B85" w14:paraId="55DF4B12" w14:textId="77777777" w:rsidTr="00357752">
        <w:trPr>
          <w:jc w:val="center"/>
        </w:trPr>
        <w:tc>
          <w:tcPr>
            <w:tcW w:w="1409" w:type="dxa"/>
          </w:tcPr>
          <w:p w14:paraId="49605726" w14:textId="77777777" w:rsidR="00481B85" w:rsidRDefault="000429A3" w:rsidP="00B91BE4">
            <w:pPr>
              <w:pStyle w:val="TAC"/>
            </w:pPr>
            <w:r>
              <w:rPr>
                <w:position w:val="-6"/>
              </w:rPr>
              <w:pict w14:anchorId="4A5D5963">
                <v:shape id="_x0000_i3287" type="#_x0000_t75" style="width:10.9pt;height:25.1pt">
                  <v:imagedata r:id="rId985" o:title=""/>
                </v:shape>
              </w:pict>
            </w:r>
          </w:p>
        </w:tc>
        <w:tc>
          <w:tcPr>
            <w:tcW w:w="3402" w:type="dxa"/>
          </w:tcPr>
          <w:p w14:paraId="0FFC1C88" w14:textId="77777777" w:rsidR="00481B85" w:rsidRDefault="000429A3" w:rsidP="00B91BE4">
            <w:pPr>
              <w:pStyle w:val="TAC"/>
            </w:pPr>
            <w:r>
              <w:rPr>
                <w:position w:val="-6"/>
              </w:rPr>
              <w:pict w14:anchorId="7A3AF597">
                <v:shape id="_x0000_i3288" type="#_x0000_t75" style="width:10.9pt;height:25.1pt">
                  <v:imagedata r:id="rId986" o:title=""/>
                </v:shape>
              </w:pict>
            </w:r>
          </w:p>
        </w:tc>
      </w:tr>
      <w:tr w:rsidR="00481B85" w14:paraId="410AABAA" w14:textId="77777777" w:rsidTr="00357752">
        <w:trPr>
          <w:jc w:val="center"/>
        </w:trPr>
        <w:tc>
          <w:tcPr>
            <w:tcW w:w="1409" w:type="dxa"/>
          </w:tcPr>
          <w:p w14:paraId="724FDE2F" w14:textId="77777777" w:rsidR="00481B85" w:rsidRDefault="00481B85" w:rsidP="00B91BE4">
            <w:pPr>
              <w:pStyle w:val="TAC"/>
            </w:pPr>
            <w:r>
              <w:t>16</w:t>
            </w:r>
          </w:p>
        </w:tc>
        <w:tc>
          <w:tcPr>
            <w:tcW w:w="3402" w:type="dxa"/>
          </w:tcPr>
          <w:p w14:paraId="7D0B9972" w14:textId="77777777" w:rsidR="00481B85" w:rsidRDefault="00481B85" w:rsidP="00B91BE4">
            <w:pPr>
              <w:pStyle w:val="TAC"/>
            </w:pPr>
            <w:r>
              <w:t>1 layer: TPMI=15</w:t>
            </w:r>
          </w:p>
        </w:tc>
      </w:tr>
      <w:tr w:rsidR="00481B85" w14:paraId="155ACD6B" w14:textId="77777777" w:rsidTr="00357752">
        <w:trPr>
          <w:jc w:val="center"/>
        </w:trPr>
        <w:tc>
          <w:tcPr>
            <w:tcW w:w="1409" w:type="dxa"/>
          </w:tcPr>
          <w:p w14:paraId="51687F55" w14:textId="77777777" w:rsidR="00481B85" w:rsidRDefault="00481B85" w:rsidP="00B91BE4">
            <w:pPr>
              <w:pStyle w:val="TAC"/>
            </w:pPr>
            <w:r>
              <w:t>17</w:t>
            </w:r>
          </w:p>
        </w:tc>
        <w:tc>
          <w:tcPr>
            <w:tcW w:w="3402" w:type="dxa"/>
          </w:tcPr>
          <w:p w14:paraId="30E9D345" w14:textId="77777777" w:rsidR="00481B85" w:rsidRDefault="00481B85" w:rsidP="00B91BE4">
            <w:pPr>
              <w:pStyle w:val="TAC"/>
            </w:pPr>
            <w:r>
              <w:t>1 layer: Precoding according to the latest PMI report on PUSCH using the precoder(s) indicated by the reported PMI(s)</w:t>
            </w:r>
          </w:p>
        </w:tc>
      </w:tr>
      <w:tr w:rsidR="00481B85" w14:paraId="401CD6BF" w14:textId="77777777" w:rsidTr="00357752">
        <w:trPr>
          <w:jc w:val="center"/>
        </w:trPr>
        <w:tc>
          <w:tcPr>
            <w:tcW w:w="1409" w:type="dxa"/>
          </w:tcPr>
          <w:p w14:paraId="5787430F" w14:textId="77777777" w:rsidR="00481B85" w:rsidRDefault="00481B85" w:rsidP="00B91BE4">
            <w:pPr>
              <w:pStyle w:val="TAC"/>
            </w:pPr>
            <w:r>
              <w:t>18</w:t>
            </w:r>
          </w:p>
        </w:tc>
        <w:tc>
          <w:tcPr>
            <w:tcW w:w="3402" w:type="dxa"/>
          </w:tcPr>
          <w:p w14:paraId="7B247155" w14:textId="77777777" w:rsidR="00481B85" w:rsidRDefault="00481B85" w:rsidP="00B91BE4">
            <w:pPr>
              <w:pStyle w:val="TAC"/>
            </w:pPr>
            <w:r>
              <w:t>2 layers: TPMI=0</w:t>
            </w:r>
          </w:p>
        </w:tc>
      </w:tr>
      <w:tr w:rsidR="00481B85" w14:paraId="4D4D8847" w14:textId="77777777" w:rsidTr="00357752">
        <w:trPr>
          <w:jc w:val="center"/>
        </w:trPr>
        <w:tc>
          <w:tcPr>
            <w:tcW w:w="1409" w:type="dxa"/>
          </w:tcPr>
          <w:p w14:paraId="2D672372" w14:textId="77777777" w:rsidR="00481B85" w:rsidRDefault="00481B85" w:rsidP="00B91BE4">
            <w:pPr>
              <w:pStyle w:val="TAC"/>
            </w:pPr>
            <w:r>
              <w:t>19</w:t>
            </w:r>
          </w:p>
        </w:tc>
        <w:tc>
          <w:tcPr>
            <w:tcW w:w="3402" w:type="dxa"/>
          </w:tcPr>
          <w:p w14:paraId="68C79FE2" w14:textId="77777777" w:rsidR="00481B85" w:rsidRDefault="00481B85" w:rsidP="00B91BE4">
            <w:pPr>
              <w:pStyle w:val="TAC"/>
            </w:pPr>
            <w:r>
              <w:t>2 layers: TPMI=1</w:t>
            </w:r>
          </w:p>
        </w:tc>
      </w:tr>
      <w:tr w:rsidR="00481B85" w14:paraId="4C6FAE66" w14:textId="77777777" w:rsidTr="00357752">
        <w:trPr>
          <w:jc w:val="center"/>
        </w:trPr>
        <w:tc>
          <w:tcPr>
            <w:tcW w:w="1409" w:type="dxa"/>
          </w:tcPr>
          <w:p w14:paraId="3271EA34" w14:textId="77777777" w:rsidR="00481B85" w:rsidRDefault="000429A3" w:rsidP="00B91BE4">
            <w:pPr>
              <w:pStyle w:val="TAC"/>
            </w:pPr>
            <w:r>
              <w:rPr>
                <w:position w:val="-6"/>
              </w:rPr>
              <w:pict w14:anchorId="42EC9EC3">
                <v:shape id="_x0000_i3289" type="#_x0000_t75" style="width:10.9pt;height:25.1pt">
                  <v:imagedata r:id="rId985" o:title=""/>
                </v:shape>
              </w:pict>
            </w:r>
          </w:p>
        </w:tc>
        <w:tc>
          <w:tcPr>
            <w:tcW w:w="3402" w:type="dxa"/>
          </w:tcPr>
          <w:p w14:paraId="5732A1A2" w14:textId="77777777" w:rsidR="00481B85" w:rsidRDefault="000429A3" w:rsidP="00B91BE4">
            <w:pPr>
              <w:pStyle w:val="TAC"/>
            </w:pPr>
            <w:r>
              <w:rPr>
                <w:position w:val="-6"/>
              </w:rPr>
              <w:pict w14:anchorId="0A9370E4">
                <v:shape id="_x0000_i3290" type="#_x0000_t75" style="width:10.9pt;height:25.1pt">
                  <v:imagedata r:id="rId985" o:title=""/>
                </v:shape>
              </w:pict>
            </w:r>
          </w:p>
        </w:tc>
      </w:tr>
      <w:tr w:rsidR="00481B85" w14:paraId="2BEA7547" w14:textId="77777777" w:rsidTr="00357752">
        <w:trPr>
          <w:jc w:val="center"/>
        </w:trPr>
        <w:tc>
          <w:tcPr>
            <w:tcW w:w="1409" w:type="dxa"/>
          </w:tcPr>
          <w:p w14:paraId="73826421" w14:textId="77777777" w:rsidR="00481B85" w:rsidRDefault="00481B85" w:rsidP="00B91BE4">
            <w:pPr>
              <w:pStyle w:val="TAC"/>
            </w:pPr>
            <w:r>
              <w:t>33</w:t>
            </w:r>
          </w:p>
        </w:tc>
        <w:tc>
          <w:tcPr>
            <w:tcW w:w="3402" w:type="dxa"/>
          </w:tcPr>
          <w:p w14:paraId="6C484776" w14:textId="77777777" w:rsidR="00481B85" w:rsidRDefault="00481B85" w:rsidP="00B91BE4">
            <w:pPr>
              <w:pStyle w:val="TAC"/>
            </w:pPr>
            <w:r>
              <w:t>2 layers: TPMI=15</w:t>
            </w:r>
          </w:p>
        </w:tc>
      </w:tr>
      <w:tr w:rsidR="00481B85" w14:paraId="71280ADD" w14:textId="77777777" w:rsidTr="00357752">
        <w:trPr>
          <w:jc w:val="center"/>
        </w:trPr>
        <w:tc>
          <w:tcPr>
            <w:tcW w:w="1409" w:type="dxa"/>
          </w:tcPr>
          <w:p w14:paraId="5CA1DE90" w14:textId="77777777" w:rsidR="00481B85" w:rsidRDefault="00481B85" w:rsidP="00B91BE4">
            <w:pPr>
              <w:pStyle w:val="TAC"/>
            </w:pPr>
            <w:r>
              <w:t>34</w:t>
            </w:r>
          </w:p>
        </w:tc>
        <w:tc>
          <w:tcPr>
            <w:tcW w:w="3402" w:type="dxa"/>
          </w:tcPr>
          <w:p w14:paraId="48E415E0" w14:textId="77777777" w:rsidR="00481B85" w:rsidRDefault="00481B85" w:rsidP="00B91BE4">
            <w:pPr>
              <w:pStyle w:val="TAC"/>
            </w:pPr>
            <w:r>
              <w:t>2 layers: Precoding according to the latest PMI report on PUSCH using the precoder(s) indicated by the reported PMI(s)</w:t>
            </w:r>
          </w:p>
        </w:tc>
      </w:tr>
      <w:tr w:rsidR="00481B85" w14:paraId="3F77CD06" w14:textId="77777777" w:rsidTr="00357752">
        <w:trPr>
          <w:jc w:val="center"/>
        </w:trPr>
        <w:tc>
          <w:tcPr>
            <w:tcW w:w="1409" w:type="dxa"/>
          </w:tcPr>
          <w:p w14:paraId="2835ADFB" w14:textId="77777777" w:rsidR="00481B85" w:rsidRDefault="00481B85" w:rsidP="00B91BE4">
            <w:pPr>
              <w:pStyle w:val="TAC"/>
              <w:rPr>
                <w:lang w:eastAsia="zh-CN"/>
              </w:rPr>
            </w:pPr>
            <w:r>
              <w:rPr>
                <w:rFonts w:hint="eastAsia"/>
                <w:lang w:eastAsia="zh-CN"/>
              </w:rPr>
              <w:t>35</w:t>
            </w:r>
          </w:p>
        </w:tc>
        <w:tc>
          <w:tcPr>
            <w:tcW w:w="3402" w:type="dxa"/>
          </w:tcPr>
          <w:p w14:paraId="2E604D07" w14:textId="77777777" w:rsidR="00481B85" w:rsidRDefault="00481B85" w:rsidP="00B91BE4">
            <w:pPr>
              <w:pStyle w:val="TAC"/>
            </w:pPr>
            <w:r>
              <w:t>3 layers: TPMI=0</w:t>
            </w:r>
          </w:p>
        </w:tc>
      </w:tr>
      <w:tr w:rsidR="00481B85" w14:paraId="47C666D6" w14:textId="77777777" w:rsidTr="00357752">
        <w:trPr>
          <w:jc w:val="center"/>
        </w:trPr>
        <w:tc>
          <w:tcPr>
            <w:tcW w:w="1409" w:type="dxa"/>
          </w:tcPr>
          <w:p w14:paraId="720143F5" w14:textId="77777777" w:rsidR="00481B85" w:rsidRDefault="00481B85" w:rsidP="00B91BE4">
            <w:pPr>
              <w:pStyle w:val="TAC"/>
              <w:rPr>
                <w:lang w:eastAsia="zh-CN"/>
              </w:rPr>
            </w:pPr>
            <w:r>
              <w:rPr>
                <w:rFonts w:hint="eastAsia"/>
                <w:lang w:eastAsia="zh-CN"/>
              </w:rPr>
              <w:t>36</w:t>
            </w:r>
          </w:p>
        </w:tc>
        <w:tc>
          <w:tcPr>
            <w:tcW w:w="3402" w:type="dxa"/>
          </w:tcPr>
          <w:p w14:paraId="3598F39C" w14:textId="77777777" w:rsidR="00481B85" w:rsidRDefault="00481B85" w:rsidP="00B91BE4">
            <w:pPr>
              <w:pStyle w:val="TAC"/>
            </w:pPr>
            <w:r>
              <w:t>3 layers: TPMI=1</w:t>
            </w:r>
          </w:p>
        </w:tc>
      </w:tr>
      <w:tr w:rsidR="00481B85" w14:paraId="1F1592FA" w14:textId="77777777" w:rsidTr="00357752">
        <w:trPr>
          <w:jc w:val="center"/>
        </w:trPr>
        <w:tc>
          <w:tcPr>
            <w:tcW w:w="1409" w:type="dxa"/>
          </w:tcPr>
          <w:p w14:paraId="2163FE4E" w14:textId="77777777" w:rsidR="00481B85" w:rsidRDefault="000429A3" w:rsidP="00B91BE4">
            <w:pPr>
              <w:pStyle w:val="TAC"/>
            </w:pPr>
            <w:r>
              <w:rPr>
                <w:position w:val="-6"/>
              </w:rPr>
              <w:pict w14:anchorId="555E8A55">
                <v:shape id="_x0000_i3291" type="#_x0000_t75" style="width:10.9pt;height:25.1pt">
                  <v:imagedata r:id="rId985" o:title=""/>
                </v:shape>
              </w:pict>
            </w:r>
          </w:p>
        </w:tc>
        <w:tc>
          <w:tcPr>
            <w:tcW w:w="3402" w:type="dxa"/>
          </w:tcPr>
          <w:p w14:paraId="141FB2A8" w14:textId="77777777" w:rsidR="00481B85" w:rsidRDefault="000429A3" w:rsidP="00B91BE4">
            <w:pPr>
              <w:pStyle w:val="TAC"/>
            </w:pPr>
            <w:r>
              <w:rPr>
                <w:position w:val="-6"/>
              </w:rPr>
              <w:pict w14:anchorId="26EDBEDD">
                <v:shape id="_x0000_i3292" type="#_x0000_t75" style="width:10.9pt;height:25.1pt">
                  <v:imagedata r:id="rId985" o:title=""/>
                </v:shape>
              </w:pict>
            </w:r>
          </w:p>
        </w:tc>
      </w:tr>
      <w:tr w:rsidR="00481B85" w14:paraId="7BA3E70C" w14:textId="77777777" w:rsidTr="00357752">
        <w:trPr>
          <w:jc w:val="center"/>
        </w:trPr>
        <w:tc>
          <w:tcPr>
            <w:tcW w:w="1409" w:type="dxa"/>
          </w:tcPr>
          <w:p w14:paraId="19B4404A" w14:textId="77777777" w:rsidR="00481B85" w:rsidRDefault="00481B85" w:rsidP="00B91BE4">
            <w:pPr>
              <w:pStyle w:val="TAC"/>
              <w:rPr>
                <w:lang w:eastAsia="zh-CN"/>
              </w:rPr>
            </w:pPr>
            <w:r>
              <w:rPr>
                <w:rFonts w:hint="eastAsia"/>
                <w:lang w:eastAsia="zh-CN"/>
              </w:rPr>
              <w:t>50</w:t>
            </w:r>
          </w:p>
        </w:tc>
        <w:tc>
          <w:tcPr>
            <w:tcW w:w="3402" w:type="dxa"/>
          </w:tcPr>
          <w:p w14:paraId="33130497" w14:textId="77777777" w:rsidR="00481B85" w:rsidRDefault="00481B85" w:rsidP="00B91BE4">
            <w:pPr>
              <w:pStyle w:val="TAC"/>
            </w:pPr>
            <w:r>
              <w:t>3 layers: TPMI=15</w:t>
            </w:r>
          </w:p>
        </w:tc>
      </w:tr>
      <w:tr w:rsidR="00481B85" w14:paraId="172A0066" w14:textId="77777777" w:rsidTr="00357752">
        <w:trPr>
          <w:jc w:val="center"/>
        </w:trPr>
        <w:tc>
          <w:tcPr>
            <w:tcW w:w="1409" w:type="dxa"/>
          </w:tcPr>
          <w:p w14:paraId="59E3C187" w14:textId="77777777" w:rsidR="00481B85" w:rsidRDefault="00481B85" w:rsidP="00B91BE4">
            <w:pPr>
              <w:pStyle w:val="TAC"/>
              <w:rPr>
                <w:lang w:eastAsia="zh-CN"/>
              </w:rPr>
            </w:pPr>
            <w:r>
              <w:rPr>
                <w:rFonts w:hint="eastAsia"/>
                <w:lang w:eastAsia="zh-CN"/>
              </w:rPr>
              <w:t>51</w:t>
            </w:r>
          </w:p>
        </w:tc>
        <w:tc>
          <w:tcPr>
            <w:tcW w:w="3402" w:type="dxa"/>
          </w:tcPr>
          <w:p w14:paraId="11842FCA" w14:textId="77777777" w:rsidR="00481B85" w:rsidRDefault="00481B85" w:rsidP="00B91BE4">
            <w:pPr>
              <w:pStyle w:val="TAC"/>
            </w:pPr>
            <w:r>
              <w:t xml:space="preserve"> 3 layers: Precoding according to the latest PMI report on PUSCH using the precoder(s) indicated by the reported PMI(s)</w:t>
            </w:r>
          </w:p>
        </w:tc>
      </w:tr>
      <w:tr w:rsidR="00481B85" w14:paraId="40FB67E0" w14:textId="77777777" w:rsidTr="00357752">
        <w:trPr>
          <w:jc w:val="center"/>
        </w:trPr>
        <w:tc>
          <w:tcPr>
            <w:tcW w:w="1409" w:type="dxa"/>
          </w:tcPr>
          <w:p w14:paraId="415DFC61" w14:textId="77777777" w:rsidR="00481B85" w:rsidRDefault="00481B85" w:rsidP="00B91BE4">
            <w:pPr>
              <w:pStyle w:val="TAC"/>
              <w:rPr>
                <w:lang w:eastAsia="zh-CN"/>
              </w:rPr>
            </w:pPr>
            <w:r>
              <w:rPr>
                <w:rFonts w:hint="eastAsia"/>
                <w:lang w:eastAsia="zh-CN"/>
              </w:rPr>
              <w:t>52</w:t>
            </w:r>
          </w:p>
        </w:tc>
        <w:tc>
          <w:tcPr>
            <w:tcW w:w="3402" w:type="dxa"/>
          </w:tcPr>
          <w:p w14:paraId="4DA7FF56" w14:textId="77777777" w:rsidR="00481B85" w:rsidRDefault="00481B85" w:rsidP="00B91BE4">
            <w:pPr>
              <w:pStyle w:val="TAC"/>
            </w:pPr>
            <w:r>
              <w:t>4 layers: TPMI=0</w:t>
            </w:r>
          </w:p>
        </w:tc>
      </w:tr>
      <w:tr w:rsidR="00481B85" w14:paraId="0276191A" w14:textId="77777777" w:rsidTr="00357752">
        <w:trPr>
          <w:jc w:val="center"/>
        </w:trPr>
        <w:tc>
          <w:tcPr>
            <w:tcW w:w="1409" w:type="dxa"/>
          </w:tcPr>
          <w:p w14:paraId="07CCC9DB" w14:textId="77777777" w:rsidR="00481B85" w:rsidRDefault="00481B85" w:rsidP="00B91BE4">
            <w:pPr>
              <w:pStyle w:val="TAC"/>
              <w:rPr>
                <w:lang w:eastAsia="zh-CN"/>
              </w:rPr>
            </w:pPr>
            <w:r>
              <w:rPr>
                <w:rFonts w:hint="eastAsia"/>
                <w:lang w:eastAsia="zh-CN"/>
              </w:rPr>
              <w:t>53</w:t>
            </w:r>
          </w:p>
        </w:tc>
        <w:tc>
          <w:tcPr>
            <w:tcW w:w="3402" w:type="dxa"/>
          </w:tcPr>
          <w:p w14:paraId="566882FD" w14:textId="77777777" w:rsidR="00481B85" w:rsidRDefault="00481B85" w:rsidP="00B91BE4">
            <w:pPr>
              <w:pStyle w:val="TAC"/>
            </w:pPr>
            <w:r>
              <w:t>4 layers: TPMI=1</w:t>
            </w:r>
          </w:p>
        </w:tc>
      </w:tr>
      <w:tr w:rsidR="00481B85" w14:paraId="69C7A15A" w14:textId="77777777" w:rsidTr="00357752">
        <w:trPr>
          <w:jc w:val="center"/>
        </w:trPr>
        <w:tc>
          <w:tcPr>
            <w:tcW w:w="1409" w:type="dxa"/>
          </w:tcPr>
          <w:p w14:paraId="07ADB139" w14:textId="77777777" w:rsidR="00481B85" w:rsidRDefault="00481B85" w:rsidP="00B91BE4">
            <w:pPr>
              <w:pStyle w:val="TAC"/>
            </w:pPr>
          </w:p>
        </w:tc>
        <w:tc>
          <w:tcPr>
            <w:tcW w:w="3402" w:type="dxa"/>
          </w:tcPr>
          <w:p w14:paraId="2D7482B8" w14:textId="77777777" w:rsidR="00481B85" w:rsidRDefault="000429A3" w:rsidP="00B91BE4">
            <w:pPr>
              <w:pStyle w:val="TAC"/>
            </w:pPr>
            <w:r>
              <w:rPr>
                <w:position w:val="-6"/>
              </w:rPr>
              <w:pict w14:anchorId="09BFF1EA">
                <v:shape id="_x0000_i3293" type="#_x0000_t75" style="width:10.9pt;height:25.1pt">
                  <v:imagedata r:id="rId985" o:title=""/>
                </v:shape>
              </w:pict>
            </w:r>
          </w:p>
        </w:tc>
      </w:tr>
      <w:tr w:rsidR="00481B85" w14:paraId="4ABCC9E6" w14:textId="77777777" w:rsidTr="00357752">
        <w:trPr>
          <w:jc w:val="center"/>
        </w:trPr>
        <w:tc>
          <w:tcPr>
            <w:tcW w:w="1409" w:type="dxa"/>
          </w:tcPr>
          <w:p w14:paraId="2A85E675" w14:textId="77777777" w:rsidR="00481B85" w:rsidRDefault="00FD4BD5" w:rsidP="00B91BE4">
            <w:pPr>
              <w:pStyle w:val="TAC"/>
              <w:rPr>
                <w:lang w:eastAsia="zh-CN"/>
              </w:rPr>
            </w:pPr>
            <w:r>
              <w:rPr>
                <w:lang w:eastAsia="zh-CN"/>
              </w:rPr>
              <w:t>62</w:t>
            </w:r>
          </w:p>
        </w:tc>
        <w:tc>
          <w:tcPr>
            <w:tcW w:w="3402" w:type="dxa"/>
          </w:tcPr>
          <w:p w14:paraId="6DE6CFBF" w14:textId="77777777" w:rsidR="00481B85" w:rsidRDefault="00481B85" w:rsidP="00FD4BD5">
            <w:pPr>
              <w:pStyle w:val="TAC"/>
            </w:pPr>
            <w:r>
              <w:t>4 layers: TPMI=</w:t>
            </w:r>
            <w:r w:rsidR="00FD4BD5">
              <w:t>10</w:t>
            </w:r>
          </w:p>
        </w:tc>
      </w:tr>
      <w:tr w:rsidR="00481B85" w14:paraId="668A62EB" w14:textId="77777777" w:rsidTr="00357752">
        <w:trPr>
          <w:jc w:val="center"/>
        </w:trPr>
        <w:tc>
          <w:tcPr>
            <w:tcW w:w="1409" w:type="dxa"/>
          </w:tcPr>
          <w:p w14:paraId="479A4B9B" w14:textId="77777777" w:rsidR="00481B85" w:rsidRDefault="00FD4BD5" w:rsidP="00B91BE4">
            <w:pPr>
              <w:pStyle w:val="TAC"/>
              <w:rPr>
                <w:lang w:eastAsia="zh-CN"/>
              </w:rPr>
            </w:pPr>
            <w:r>
              <w:rPr>
                <w:lang w:eastAsia="zh-CN"/>
              </w:rPr>
              <w:t>63</w:t>
            </w:r>
          </w:p>
        </w:tc>
        <w:tc>
          <w:tcPr>
            <w:tcW w:w="3402" w:type="dxa"/>
          </w:tcPr>
          <w:p w14:paraId="055344FD" w14:textId="77777777" w:rsidR="00481B85" w:rsidRDefault="00481B85" w:rsidP="00B91BE4">
            <w:pPr>
              <w:pStyle w:val="TAC"/>
            </w:pPr>
            <w:r>
              <w:t>4 layers: Precoding according to the latest PMI report on PUSCH using the precoder(s) indicated by the reported PMI(s)</w:t>
            </w:r>
          </w:p>
        </w:tc>
      </w:tr>
    </w:tbl>
    <w:p w14:paraId="6601B65F" w14:textId="77777777" w:rsidR="00481B85" w:rsidRPr="00A44352" w:rsidRDefault="00481B85" w:rsidP="00481B85">
      <w:pPr>
        <w:rPr>
          <w:lang w:eastAsia="zh-CN"/>
        </w:rPr>
      </w:pPr>
    </w:p>
    <w:p w14:paraId="6ABE5504"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22D079FC"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32E471DE" w14:textId="77777777" w:rsidR="00481B85" w:rsidRDefault="00481B85" w:rsidP="00481B85">
      <w:pPr>
        <w:pStyle w:val="Heading5"/>
      </w:pPr>
      <w:bookmarkStart w:id="576" w:name="_Toc10818803"/>
      <w:bookmarkStart w:id="577" w:name="_Toc20409213"/>
      <w:bookmarkStart w:id="578" w:name="_Toc74564373"/>
      <w:r>
        <w:t>5.3.3.1.20</w:t>
      </w:r>
      <w:r>
        <w:tab/>
        <w:t>Format 7-1D</w:t>
      </w:r>
      <w:bookmarkEnd w:id="576"/>
      <w:bookmarkEnd w:id="577"/>
      <w:bookmarkEnd w:id="578"/>
    </w:p>
    <w:p w14:paraId="00F129C5"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3EDC0F0F" w14:textId="77777777" w:rsidR="00481B85" w:rsidRDefault="00481B85" w:rsidP="00481B85">
      <w:r>
        <w:t>The following information is transmitted by means of the DCI format 7-1C:</w:t>
      </w:r>
    </w:p>
    <w:p w14:paraId="1B3A7789" w14:textId="77777777" w:rsidR="00481B85" w:rsidRPr="002A7BED" w:rsidRDefault="002B6242" w:rsidP="002B6242">
      <w:pPr>
        <w:pStyle w:val="B1"/>
        <w:rPr>
          <w:lang w:eastAsia="zh-CN"/>
        </w:rPr>
      </w:pPr>
      <w:r>
        <w:t>-</w:t>
      </w:r>
      <w:r>
        <w:tab/>
      </w:r>
      <w:r w:rsidR="00481B85" w:rsidRPr="00DD5AEB">
        <w:t>The fields of format 7-1A</w:t>
      </w:r>
    </w:p>
    <w:p w14:paraId="2D0893D8"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3D1C8D7A" w14:textId="77777777" w:rsidR="00481B85" w:rsidRDefault="00A0539F" w:rsidP="002B6242">
      <w:pPr>
        <w:pStyle w:val="B1"/>
        <w:ind w:firstLine="0"/>
      </w:pPr>
      <w:r>
        <w:lastRenderedPageBreak/>
        <w:t>The precoding information field is defined in Table 5.3.3.1.20-1 and Table 5.3.3.1.20-2</w:t>
      </w:r>
      <w:r w:rsidR="00481B85">
        <w:t>.</w:t>
      </w:r>
    </w:p>
    <w:p w14:paraId="0B6C4A27" w14:textId="77777777" w:rsidR="00A0539F" w:rsidRDefault="00A0539F" w:rsidP="00A0539F">
      <w:pPr>
        <w:keepNext/>
        <w:keepLines/>
        <w:spacing w:before="60"/>
        <w:jc w:val="center"/>
        <w:rPr>
          <w:lang w:eastAsia="zh-CN"/>
        </w:rPr>
      </w:pPr>
    </w:p>
    <w:p w14:paraId="546582EC"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D794168" w14:textId="77777777" w:rsidTr="008B0778">
        <w:trPr>
          <w:jc w:val="center"/>
        </w:trPr>
        <w:tc>
          <w:tcPr>
            <w:tcW w:w="1409" w:type="dxa"/>
          </w:tcPr>
          <w:p w14:paraId="555C7FE2"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58A2ED5F"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5091D918" w14:textId="77777777" w:rsidTr="008B0778">
        <w:trPr>
          <w:jc w:val="center"/>
        </w:trPr>
        <w:tc>
          <w:tcPr>
            <w:tcW w:w="1409" w:type="dxa"/>
          </w:tcPr>
          <w:p w14:paraId="2FCF223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385FDC4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1A0D84A1" w14:textId="77777777" w:rsidTr="008B0778">
        <w:trPr>
          <w:jc w:val="center"/>
        </w:trPr>
        <w:tc>
          <w:tcPr>
            <w:tcW w:w="1409" w:type="dxa"/>
          </w:tcPr>
          <w:p w14:paraId="064256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A102FF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23B05861">
                <v:shape id="_x0000_i3294" type="#_x0000_t75" style="width:56.95pt;height:19.25pt" o:ole="">
                  <v:imagedata r:id="rId979" o:title=""/>
                </v:shape>
                <o:OLEObject Type="Embed" ProgID="Equation.3" ShapeID="_x0000_i3294" DrawAspect="Content" ObjectID="_1685177657" r:id="rId1029"/>
              </w:object>
            </w:r>
          </w:p>
        </w:tc>
      </w:tr>
      <w:tr w:rsidR="00A0539F" w:rsidRPr="00A0539F" w14:paraId="09C10F1F" w14:textId="77777777" w:rsidTr="008B0778">
        <w:trPr>
          <w:jc w:val="center"/>
        </w:trPr>
        <w:tc>
          <w:tcPr>
            <w:tcW w:w="1409" w:type="dxa"/>
          </w:tcPr>
          <w:p w14:paraId="13A5E3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E08917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3F3B47D2">
                <v:shape id="_x0000_i3295" type="#_x0000_t75" style="width:67pt;height:19.25pt" o:ole="">
                  <v:imagedata r:id="rId981" o:title=""/>
                </v:shape>
                <o:OLEObject Type="Embed" ProgID="Equation.3" ShapeID="_x0000_i3295" DrawAspect="Content" ObjectID="_1685177658" r:id="rId1030"/>
              </w:object>
            </w:r>
          </w:p>
        </w:tc>
      </w:tr>
      <w:tr w:rsidR="00A0539F" w:rsidRPr="00A0539F" w14:paraId="169257B7" w14:textId="77777777" w:rsidTr="008B0778">
        <w:trPr>
          <w:jc w:val="center"/>
        </w:trPr>
        <w:tc>
          <w:tcPr>
            <w:tcW w:w="1409" w:type="dxa"/>
          </w:tcPr>
          <w:p w14:paraId="4E6DD50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669253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603F212C">
                <v:shape id="_x0000_i3296" type="#_x0000_t75" style="width:60.3pt;height:19.25pt" o:ole="">
                  <v:imagedata r:id="rId982" o:title=""/>
                </v:shape>
                <o:OLEObject Type="Embed" ProgID="Equation.3" ShapeID="_x0000_i3296" DrawAspect="Content" ObjectID="_1685177659" r:id="rId1031"/>
              </w:object>
            </w:r>
          </w:p>
        </w:tc>
      </w:tr>
      <w:tr w:rsidR="00A0539F" w:rsidRPr="00A0539F" w14:paraId="239EC761" w14:textId="77777777" w:rsidTr="008B0778">
        <w:trPr>
          <w:jc w:val="center"/>
        </w:trPr>
        <w:tc>
          <w:tcPr>
            <w:tcW w:w="1409" w:type="dxa"/>
          </w:tcPr>
          <w:p w14:paraId="073BB77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18F900C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70E885AD">
                <v:shape id="_x0000_i3297" type="#_x0000_t75" style="width:68.65pt;height:19.25pt" o:ole="">
                  <v:imagedata r:id="rId983" o:title=""/>
                </v:shape>
                <o:OLEObject Type="Embed" ProgID="Equation.3" ShapeID="_x0000_i3297" DrawAspect="Content" ObjectID="_1685177660" r:id="rId1032"/>
              </w:object>
            </w:r>
          </w:p>
        </w:tc>
      </w:tr>
      <w:tr w:rsidR="00A0539F" w:rsidRPr="00A0539F" w14:paraId="2D0912EA" w14:textId="77777777" w:rsidTr="008B0778">
        <w:trPr>
          <w:jc w:val="center"/>
        </w:trPr>
        <w:tc>
          <w:tcPr>
            <w:tcW w:w="1409" w:type="dxa"/>
          </w:tcPr>
          <w:p w14:paraId="1D5390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29E8F9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69B3AD3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65368BF5" w14:textId="77777777" w:rsidTr="008B0778">
        <w:trPr>
          <w:jc w:val="center"/>
        </w:trPr>
        <w:tc>
          <w:tcPr>
            <w:tcW w:w="1409" w:type="dxa"/>
          </w:tcPr>
          <w:p w14:paraId="50275F1E"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1178E003"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78A43108" w14:textId="77777777" w:rsidR="00A0539F" w:rsidRPr="00A0539F" w:rsidRDefault="00A0539F" w:rsidP="00A0539F">
      <w:pPr>
        <w:rPr>
          <w:rFonts w:eastAsia="SimSun"/>
        </w:rPr>
      </w:pPr>
    </w:p>
    <w:p w14:paraId="4DFA09D9"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2E404066" w14:textId="77777777" w:rsidTr="008B0778">
        <w:trPr>
          <w:jc w:val="center"/>
        </w:trPr>
        <w:tc>
          <w:tcPr>
            <w:tcW w:w="1409" w:type="dxa"/>
          </w:tcPr>
          <w:p w14:paraId="0C58B31C"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1DBF48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10CFA20B" w14:textId="77777777" w:rsidTr="008B0778">
        <w:trPr>
          <w:jc w:val="center"/>
        </w:trPr>
        <w:tc>
          <w:tcPr>
            <w:tcW w:w="1409" w:type="dxa"/>
          </w:tcPr>
          <w:p w14:paraId="71F357B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1F79702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54BC0E27" w14:textId="77777777" w:rsidTr="008B0778">
        <w:trPr>
          <w:jc w:val="center"/>
        </w:trPr>
        <w:tc>
          <w:tcPr>
            <w:tcW w:w="1409" w:type="dxa"/>
          </w:tcPr>
          <w:p w14:paraId="088843B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6E9B3E9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39BA0281" w14:textId="77777777" w:rsidTr="008B0778">
        <w:trPr>
          <w:jc w:val="center"/>
        </w:trPr>
        <w:tc>
          <w:tcPr>
            <w:tcW w:w="1409" w:type="dxa"/>
          </w:tcPr>
          <w:p w14:paraId="4D77C11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0638524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7ABD8B76" w14:textId="77777777" w:rsidTr="008B0778">
        <w:trPr>
          <w:jc w:val="center"/>
        </w:trPr>
        <w:tc>
          <w:tcPr>
            <w:tcW w:w="1409" w:type="dxa"/>
          </w:tcPr>
          <w:p w14:paraId="2FFEE0F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235D1EE2">
                <v:shape id="_x0000_i3298" type="#_x0000_t75" style="width:10.9pt;height:25.1pt" o:ole="">
                  <v:imagedata r:id="rId985" o:title=""/>
                </v:shape>
                <o:OLEObject Type="Embed" ProgID="Equation.3" ShapeID="_x0000_i3298" DrawAspect="Content" ObjectID="_1685177661" r:id="rId1033"/>
              </w:object>
            </w:r>
          </w:p>
        </w:tc>
        <w:tc>
          <w:tcPr>
            <w:tcW w:w="2212" w:type="dxa"/>
          </w:tcPr>
          <w:p w14:paraId="600A006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46768045">
                <v:shape id="_x0000_i3299" type="#_x0000_t75" style="width:10.9pt;height:25.1pt" o:ole="">
                  <v:imagedata r:id="rId986" o:title=""/>
                </v:shape>
                <o:OLEObject Type="Embed" ProgID="Equation.3" ShapeID="_x0000_i3299" DrawAspect="Content" ObjectID="_1685177662" r:id="rId1034"/>
              </w:object>
            </w:r>
          </w:p>
        </w:tc>
      </w:tr>
      <w:tr w:rsidR="00A0539F" w:rsidRPr="00A0539F" w14:paraId="3C738827" w14:textId="77777777" w:rsidTr="008B0778">
        <w:trPr>
          <w:jc w:val="center"/>
        </w:trPr>
        <w:tc>
          <w:tcPr>
            <w:tcW w:w="1409" w:type="dxa"/>
          </w:tcPr>
          <w:p w14:paraId="549C223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04DA0EB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1D875FD3" w14:textId="77777777" w:rsidTr="008B0778">
        <w:trPr>
          <w:jc w:val="center"/>
        </w:trPr>
        <w:tc>
          <w:tcPr>
            <w:tcW w:w="1409" w:type="dxa"/>
          </w:tcPr>
          <w:p w14:paraId="373B1BC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71A68D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4D653080" w14:textId="77777777" w:rsidTr="008B0778">
        <w:trPr>
          <w:jc w:val="center"/>
        </w:trPr>
        <w:tc>
          <w:tcPr>
            <w:tcW w:w="1409" w:type="dxa"/>
          </w:tcPr>
          <w:p w14:paraId="6D73D294"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0F62690F"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3E02865A" w14:textId="77777777" w:rsidR="00A0539F" w:rsidRDefault="00A0539F" w:rsidP="002B6242">
      <w:pPr>
        <w:pStyle w:val="B1"/>
        <w:rPr>
          <w:lang w:eastAsia="zh-CN"/>
        </w:rPr>
      </w:pPr>
    </w:p>
    <w:p w14:paraId="01E8FB19"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61F59DBC"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26B12339" w14:textId="77777777" w:rsidR="00481B85" w:rsidRDefault="00481B85" w:rsidP="00481B85">
      <w:pPr>
        <w:pStyle w:val="Heading5"/>
      </w:pPr>
      <w:bookmarkStart w:id="579" w:name="_Toc10818804"/>
      <w:bookmarkStart w:id="580" w:name="_Toc20409214"/>
      <w:bookmarkStart w:id="581" w:name="_Toc74564374"/>
      <w:r>
        <w:t>5.3.3.1.21</w:t>
      </w:r>
      <w:r>
        <w:tab/>
        <w:t>Format 7-1E</w:t>
      </w:r>
      <w:bookmarkEnd w:id="579"/>
      <w:bookmarkEnd w:id="580"/>
      <w:bookmarkEnd w:id="581"/>
    </w:p>
    <w:p w14:paraId="74A0F7BA"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5E4C9959" w14:textId="77777777" w:rsidR="00481B85" w:rsidRDefault="00481B85" w:rsidP="00481B85">
      <w:r>
        <w:t>The following information is transmitted by means of the DCI format 7-1E:</w:t>
      </w:r>
    </w:p>
    <w:p w14:paraId="3BA3D20F" w14:textId="77777777" w:rsidR="00A0539F" w:rsidRPr="00A0539F" w:rsidRDefault="002B6242" w:rsidP="00A0539F">
      <w:pPr>
        <w:pStyle w:val="B1"/>
        <w:rPr>
          <w:rFonts w:eastAsia="SimSun"/>
        </w:rPr>
      </w:pPr>
      <w:r>
        <w:t>-</w:t>
      </w:r>
      <w:r>
        <w:tab/>
      </w:r>
      <w:r w:rsidR="00481B85" w:rsidRPr="00DD5AEB">
        <w:t>The fields of format 7-1A</w:t>
      </w:r>
    </w:p>
    <w:p w14:paraId="16BE646A"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211EFD9E"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14:paraId="3CF45856"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04EDAF17"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58C01CCA" w14:textId="77777777" w:rsidTr="00357752">
        <w:trPr>
          <w:jc w:val="center"/>
        </w:trPr>
        <w:tc>
          <w:tcPr>
            <w:tcW w:w="0" w:type="auto"/>
            <w:vAlign w:val="center"/>
          </w:tcPr>
          <w:p w14:paraId="2D62C2A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0D2241C"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EEB7949" w14:textId="77777777" w:rsidTr="00357752">
        <w:trPr>
          <w:jc w:val="center"/>
        </w:trPr>
        <w:tc>
          <w:tcPr>
            <w:tcW w:w="0" w:type="auto"/>
            <w:vAlign w:val="center"/>
          </w:tcPr>
          <w:p w14:paraId="5D1D4A52" w14:textId="77777777" w:rsidR="00A0539F" w:rsidRPr="00A0539F" w:rsidRDefault="00A0539F" w:rsidP="00357752">
            <w:pPr>
              <w:pStyle w:val="TAC"/>
              <w:rPr>
                <w:rFonts w:eastAsia="SimSun"/>
              </w:rPr>
            </w:pPr>
            <w:r w:rsidRPr="00A0539F">
              <w:rPr>
                <w:rFonts w:eastAsia="SimSun"/>
              </w:rPr>
              <w:t>0</w:t>
            </w:r>
          </w:p>
        </w:tc>
        <w:tc>
          <w:tcPr>
            <w:tcW w:w="0" w:type="auto"/>
          </w:tcPr>
          <w:p w14:paraId="47B91CEE" w14:textId="77777777" w:rsidR="00A0539F" w:rsidRPr="00A0539F" w:rsidRDefault="00A0539F" w:rsidP="00357752">
            <w:pPr>
              <w:pStyle w:val="TAC"/>
              <w:rPr>
                <w:rFonts w:eastAsia="SimSun"/>
              </w:rPr>
            </w:pPr>
            <w:r w:rsidRPr="00A0539F">
              <w:rPr>
                <w:rFonts w:eastAsia="SimSun"/>
              </w:rPr>
              <w:t>2 layers: transmit diversity</w:t>
            </w:r>
          </w:p>
          <w:p w14:paraId="2397BAF1"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4C71AF1C" w14:textId="77777777" w:rsidTr="00357752">
        <w:trPr>
          <w:jc w:val="center"/>
        </w:trPr>
        <w:tc>
          <w:tcPr>
            <w:tcW w:w="0" w:type="auto"/>
            <w:vAlign w:val="center"/>
          </w:tcPr>
          <w:p w14:paraId="7A988ECD" w14:textId="77777777" w:rsidR="00A0539F" w:rsidRPr="00A0539F" w:rsidRDefault="00A0539F" w:rsidP="00357752">
            <w:pPr>
              <w:pStyle w:val="TAC"/>
              <w:rPr>
                <w:rFonts w:eastAsia="SimSun"/>
              </w:rPr>
            </w:pPr>
            <w:r w:rsidRPr="00A0539F">
              <w:rPr>
                <w:rFonts w:eastAsia="SimSun"/>
              </w:rPr>
              <w:t>1</w:t>
            </w:r>
          </w:p>
        </w:tc>
        <w:tc>
          <w:tcPr>
            <w:tcW w:w="0" w:type="auto"/>
          </w:tcPr>
          <w:p w14:paraId="49AB51E6"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3993F236" w14:textId="77777777" w:rsidTr="00357752">
        <w:trPr>
          <w:jc w:val="center"/>
        </w:trPr>
        <w:tc>
          <w:tcPr>
            <w:tcW w:w="0" w:type="auto"/>
            <w:vAlign w:val="center"/>
          </w:tcPr>
          <w:p w14:paraId="405794BF" w14:textId="77777777" w:rsidR="00A0539F" w:rsidRPr="00A0539F" w:rsidRDefault="00A0539F" w:rsidP="00357752">
            <w:pPr>
              <w:pStyle w:val="TAC"/>
              <w:rPr>
                <w:rFonts w:eastAsia="SimSun"/>
              </w:rPr>
            </w:pPr>
            <w:r w:rsidRPr="00A0539F">
              <w:rPr>
                <w:rFonts w:eastAsia="SimSun"/>
              </w:rPr>
              <w:t>2</w:t>
            </w:r>
          </w:p>
        </w:tc>
        <w:tc>
          <w:tcPr>
            <w:tcW w:w="0" w:type="auto"/>
          </w:tcPr>
          <w:p w14:paraId="7AF2397A"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5F9090BF" w14:textId="77777777" w:rsidTr="00357752">
        <w:trPr>
          <w:jc w:val="center"/>
        </w:trPr>
        <w:tc>
          <w:tcPr>
            <w:tcW w:w="0" w:type="auto"/>
            <w:vAlign w:val="center"/>
          </w:tcPr>
          <w:p w14:paraId="7BBFC2E0" w14:textId="77777777" w:rsidR="00A0539F" w:rsidRPr="00A0539F" w:rsidRDefault="00A0539F" w:rsidP="00357752">
            <w:pPr>
              <w:pStyle w:val="TAC"/>
              <w:rPr>
                <w:rFonts w:eastAsia="SimSun"/>
              </w:rPr>
            </w:pPr>
            <w:r w:rsidRPr="00A0539F">
              <w:rPr>
                <w:rFonts w:eastAsia="SimSun"/>
              </w:rPr>
              <w:t>3</w:t>
            </w:r>
          </w:p>
        </w:tc>
        <w:tc>
          <w:tcPr>
            <w:tcW w:w="0" w:type="auto"/>
          </w:tcPr>
          <w:p w14:paraId="06A41399" w14:textId="77777777" w:rsidR="00A0539F" w:rsidRPr="00A0539F" w:rsidRDefault="00A0539F" w:rsidP="00357752">
            <w:pPr>
              <w:pStyle w:val="TAC"/>
              <w:rPr>
                <w:rFonts w:eastAsia="SimSun"/>
              </w:rPr>
            </w:pPr>
            <w:r w:rsidRPr="00A0539F">
              <w:rPr>
                <w:rFonts w:eastAsia="SimSun"/>
              </w:rPr>
              <w:t>2 layers: antenna ports 7, 8</w:t>
            </w:r>
          </w:p>
        </w:tc>
      </w:tr>
    </w:tbl>
    <w:p w14:paraId="480DEA1E" w14:textId="77777777" w:rsidR="00481B85" w:rsidRDefault="00481B85" w:rsidP="00481B85">
      <w:pPr>
        <w:ind w:leftChars="150" w:left="566" w:hangingChars="133" w:hanging="266"/>
        <w:rPr>
          <w:lang w:eastAsia="zh-CN"/>
        </w:rPr>
      </w:pPr>
    </w:p>
    <w:p w14:paraId="58DB6EF8"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753CF369"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3E5302BF" w14:textId="77777777" w:rsidR="00481B85" w:rsidRDefault="00481B85" w:rsidP="00481B85">
      <w:pPr>
        <w:pStyle w:val="Heading5"/>
      </w:pPr>
      <w:bookmarkStart w:id="582" w:name="_Toc10818805"/>
      <w:bookmarkStart w:id="583" w:name="_Toc20409215"/>
      <w:bookmarkStart w:id="584" w:name="_Toc74564375"/>
      <w:r>
        <w:t>5.3.3.1.22</w:t>
      </w:r>
      <w:r>
        <w:tab/>
        <w:t>Format 7-1F</w:t>
      </w:r>
      <w:bookmarkEnd w:id="582"/>
      <w:bookmarkEnd w:id="583"/>
      <w:bookmarkEnd w:id="584"/>
    </w:p>
    <w:p w14:paraId="119D401E"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58B1737F" w14:textId="77777777" w:rsidR="00481B85" w:rsidRDefault="00481B85" w:rsidP="00481B85">
      <w:r>
        <w:t>The following information is transmitted by means of the DCI format 7-1F:</w:t>
      </w:r>
    </w:p>
    <w:p w14:paraId="2AA8BC9C" w14:textId="77777777" w:rsidR="00D10839" w:rsidRDefault="002B6242" w:rsidP="00D10839">
      <w:pPr>
        <w:pStyle w:val="B1"/>
      </w:pPr>
      <w:r>
        <w:t>-</w:t>
      </w:r>
      <w:r>
        <w:tab/>
      </w:r>
      <w:r w:rsidR="00481B85" w:rsidRPr="00DD5AEB">
        <w:t>The fields of format 7-1A</w:t>
      </w:r>
    </w:p>
    <w:p w14:paraId="26586E9C"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29982A85"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4DA3ED9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24DF437A"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242C75F0"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04AD28B0" w14:textId="77777777" w:rsidTr="00B91BE4">
        <w:trPr>
          <w:jc w:val="center"/>
        </w:trPr>
        <w:tc>
          <w:tcPr>
            <w:tcW w:w="905" w:type="dxa"/>
          </w:tcPr>
          <w:p w14:paraId="58B55120"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3EF629C4" w14:textId="77777777" w:rsidR="00481B85" w:rsidRPr="008244AA" w:rsidRDefault="00481B85" w:rsidP="00B91BE4">
            <w:pPr>
              <w:pStyle w:val="TAC"/>
              <w:rPr>
                <w:b/>
                <w:szCs w:val="18"/>
              </w:rPr>
            </w:pPr>
            <w:r w:rsidRPr="008244AA">
              <w:rPr>
                <w:b/>
                <w:szCs w:val="18"/>
              </w:rPr>
              <w:t>Message</w:t>
            </w:r>
          </w:p>
        </w:tc>
      </w:tr>
      <w:tr w:rsidR="00481B85" w:rsidRPr="00A569D4" w14:paraId="486CE69C" w14:textId="77777777" w:rsidTr="00B91BE4">
        <w:trPr>
          <w:jc w:val="center"/>
        </w:trPr>
        <w:tc>
          <w:tcPr>
            <w:tcW w:w="905" w:type="dxa"/>
          </w:tcPr>
          <w:p w14:paraId="01FE8B4F"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1D32FEF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CCE79B0" w14:textId="77777777" w:rsidTr="00B91BE4">
        <w:trPr>
          <w:jc w:val="center"/>
        </w:trPr>
        <w:tc>
          <w:tcPr>
            <w:tcW w:w="905" w:type="dxa"/>
          </w:tcPr>
          <w:p w14:paraId="14D7D015"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566E33"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CC32FD5" w14:textId="77777777" w:rsidTr="00B91BE4">
        <w:trPr>
          <w:jc w:val="center"/>
        </w:trPr>
        <w:tc>
          <w:tcPr>
            <w:tcW w:w="905" w:type="dxa"/>
          </w:tcPr>
          <w:p w14:paraId="081F22A4"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2D80AEEB"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4A201064" w14:textId="77777777" w:rsidTr="00B91BE4">
        <w:trPr>
          <w:jc w:val="center"/>
        </w:trPr>
        <w:tc>
          <w:tcPr>
            <w:tcW w:w="905" w:type="dxa"/>
          </w:tcPr>
          <w:p w14:paraId="270EDCA4"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0033466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4CAC937F" w14:textId="77777777" w:rsidTr="00B91BE4">
        <w:trPr>
          <w:jc w:val="center"/>
        </w:trPr>
        <w:tc>
          <w:tcPr>
            <w:tcW w:w="905" w:type="dxa"/>
          </w:tcPr>
          <w:p w14:paraId="4B21B0A9"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66830D92"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0E527C91" w14:textId="77777777" w:rsidTr="00B91BE4">
        <w:trPr>
          <w:jc w:val="center"/>
        </w:trPr>
        <w:tc>
          <w:tcPr>
            <w:tcW w:w="905" w:type="dxa"/>
          </w:tcPr>
          <w:p w14:paraId="13A359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7CBA3364"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777BE2F" w14:textId="77777777" w:rsidTr="00B91BE4">
        <w:trPr>
          <w:jc w:val="center"/>
        </w:trPr>
        <w:tc>
          <w:tcPr>
            <w:tcW w:w="905" w:type="dxa"/>
          </w:tcPr>
          <w:p w14:paraId="0D817642" w14:textId="77777777" w:rsidR="00481B85" w:rsidRPr="00A569D4" w:rsidRDefault="00481B85" w:rsidP="00B91BE4">
            <w:pPr>
              <w:pStyle w:val="TAC"/>
            </w:pPr>
            <w:r>
              <w:rPr>
                <w:rFonts w:cs="Arial"/>
                <w:bCs/>
                <w:iCs/>
                <w:szCs w:val="18"/>
              </w:rPr>
              <w:t>6</w:t>
            </w:r>
          </w:p>
        </w:tc>
        <w:tc>
          <w:tcPr>
            <w:tcW w:w="2692" w:type="dxa"/>
            <w:shd w:val="clear" w:color="auto" w:fill="auto"/>
          </w:tcPr>
          <w:p w14:paraId="3AA28291" w14:textId="77777777" w:rsidR="00481B85" w:rsidRPr="00A569D4" w:rsidRDefault="00481B85" w:rsidP="00B91BE4">
            <w:pPr>
              <w:pStyle w:val="TAC"/>
            </w:pPr>
            <w:r w:rsidRPr="00A569D4">
              <w:rPr>
                <w:rFonts w:cs="Arial"/>
                <w:bCs/>
                <w:iCs/>
                <w:szCs w:val="18"/>
              </w:rPr>
              <w:t>3 layers, ports 7-9</w:t>
            </w:r>
          </w:p>
        </w:tc>
      </w:tr>
      <w:tr w:rsidR="00481B85" w:rsidRPr="00A569D4" w14:paraId="2CAB17FA" w14:textId="77777777" w:rsidTr="00B91BE4">
        <w:trPr>
          <w:jc w:val="center"/>
        </w:trPr>
        <w:tc>
          <w:tcPr>
            <w:tcW w:w="905" w:type="dxa"/>
          </w:tcPr>
          <w:p w14:paraId="17C7CBD2" w14:textId="77777777" w:rsidR="00481B85" w:rsidRPr="00A569D4" w:rsidRDefault="00481B85" w:rsidP="00B91BE4">
            <w:pPr>
              <w:pStyle w:val="TAC"/>
            </w:pPr>
            <w:r>
              <w:rPr>
                <w:rFonts w:cs="Arial"/>
                <w:bCs/>
                <w:iCs/>
                <w:szCs w:val="18"/>
              </w:rPr>
              <w:t>7</w:t>
            </w:r>
          </w:p>
        </w:tc>
        <w:tc>
          <w:tcPr>
            <w:tcW w:w="2692" w:type="dxa"/>
            <w:shd w:val="clear" w:color="auto" w:fill="auto"/>
          </w:tcPr>
          <w:p w14:paraId="66E2FA59" w14:textId="77777777" w:rsidR="00481B85" w:rsidRPr="00A569D4" w:rsidRDefault="00481B85" w:rsidP="00B91BE4">
            <w:pPr>
              <w:pStyle w:val="TAC"/>
            </w:pPr>
            <w:r w:rsidRPr="00A569D4">
              <w:rPr>
                <w:rFonts w:cs="Arial"/>
                <w:bCs/>
                <w:iCs/>
                <w:szCs w:val="18"/>
              </w:rPr>
              <w:t>4 layers, ports 7-10</w:t>
            </w:r>
          </w:p>
        </w:tc>
      </w:tr>
    </w:tbl>
    <w:p w14:paraId="3AC39E06" w14:textId="77777777" w:rsidR="00481B85" w:rsidRDefault="00481B85" w:rsidP="00481B85">
      <w:pPr>
        <w:rPr>
          <w:lang w:eastAsia="zh-CN"/>
        </w:rPr>
      </w:pPr>
    </w:p>
    <w:p w14:paraId="7D921B9A"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3F6E3562" w14:textId="77777777" w:rsidTr="008B0778">
        <w:trPr>
          <w:jc w:val="center"/>
        </w:trPr>
        <w:tc>
          <w:tcPr>
            <w:tcW w:w="905" w:type="dxa"/>
          </w:tcPr>
          <w:p w14:paraId="6939D176"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6A259912"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1CF250A3" w14:textId="77777777" w:rsidTr="008B0778">
        <w:trPr>
          <w:jc w:val="center"/>
        </w:trPr>
        <w:tc>
          <w:tcPr>
            <w:tcW w:w="905" w:type="dxa"/>
          </w:tcPr>
          <w:p w14:paraId="0202D56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41C0CFD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192D8065" w14:textId="77777777" w:rsidTr="008B0778">
        <w:trPr>
          <w:jc w:val="center"/>
        </w:trPr>
        <w:tc>
          <w:tcPr>
            <w:tcW w:w="905" w:type="dxa"/>
          </w:tcPr>
          <w:p w14:paraId="170C4C6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4DDC581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481B840" w14:textId="77777777" w:rsidTr="008B0778">
        <w:trPr>
          <w:jc w:val="center"/>
        </w:trPr>
        <w:tc>
          <w:tcPr>
            <w:tcW w:w="905" w:type="dxa"/>
          </w:tcPr>
          <w:p w14:paraId="01A3621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3F68CB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1EF3901A" w14:textId="77777777" w:rsidTr="008B0778">
        <w:trPr>
          <w:jc w:val="center"/>
        </w:trPr>
        <w:tc>
          <w:tcPr>
            <w:tcW w:w="905" w:type="dxa"/>
          </w:tcPr>
          <w:p w14:paraId="0F865E3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30D9648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A236EB" w14:textId="77777777" w:rsidTr="008B0778">
        <w:trPr>
          <w:jc w:val="center"/>
        </w:trPr>
        <w:tc>
          <w:tcPr>
            <w:tcW w:w="905" w:type="dxa"/>
          </w:tcPr>
          <w:p w14:paraId="00EBFA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77EB798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5DD9FA0A" w14:textId="77777777" w:rsidTr="008B0778">
        <w:trPr>
          <w:jc w:val="center"/>
        </w:trPr>
        <w:tc>
          <w:tcPr>
            <w:tcW w:w="905" w:type="dxa"/>
          </w:tcPr>
          <w:p w14:paraId="2D219297"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7C016DB0"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BDC99B8" w14:textId="77777777" w:rsidTr="008B0778">
        <w:trPr>
          <w:jc w:val="center"/>
        </w:trPr>
        <w:tc>
          <w:tcPr>
            <w:tcW w:w="905" w:type="dxa"/>
          </w:tcPr>
          <w:p w14:paraId="0E5A2A4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41494B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149965A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47454690" w14:textId="77777777" w:rsidTr="008B0778">
        <w:trPr>
          <w:jc w:val="center"/>
        </w:trPr>
        <w:tc>
          <w:tcPr>
            <w:tcW w:w="905" w:type="dxa"/>
          </w:tcPr>
          <w:p w14:paraId="3902059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D9CE18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2684949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47B0D6C2" w14:textId="77777777" w:rsidR="00A0539F" w:rsidRDefault="00A0539F" w:rsidP="00357752">
      <w:pPr>
        <w:rPr>
          <w:rFonts w:eastAsia="SimSun"/>
        </w:rPr>
      </w:pPr>
    </w:p>
    <w:p w14:paraId="662B9F26"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336F28F9" w14:textId="77777777" w:rsidTr="008B0778">
        <w:trPr>
          <w:jc w:val="center"/>
        </w:trPr>
        <w:tc>
          <w:tcPr>
            <w:tcW w:w="905" w:type="dxa"/>
          </w:tcPr>
          <w:p w14:paraId="32856A5E"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34E71C3"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0579A325" w14:textId="77777777" w:rsidTr="008B0778">
        <w:trPr>
          <w:jc w:val="center"/>
        </w:trPr>
        <w:tc>
          <w:tcPr>
            <w:tcW w:w="905" w:type="dxa"/>
          </w:tcPr>
          <w:p w14:paraId="4A8397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35652CE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6DD9364" w14:textId="77777777" w:rsidTr="008B0778">
        <w:trPr>
          <w:jc w:val="center"/>
        </w:trPr>
        <w:tc>
          <w:tcPr>
            <w:tcW w:w="905" w:type="dxa"/>
          </w:tcPr>
          <w:p w14:paraId="26747F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5E4C797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1A127AB" w14:textId="77777777" w:rsidTr="008B0778">
        <w:trPr>
          <w:jc w:val="center"/>
        </w:trPr>
        <w:tc>
          <w:tcPr>
            <w:tcW w:w="905" w:type="dxa"/>
          </w:tcPr>
          <w:p w14:paraId="6D6C3B2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6C25CF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47FE0EE" w14:textId="77777777" w:rsidTr="008B0778">
        <w:trPr>
          <w:jc w:val="center"/>
        </w:trPr>
        <w:tc>
          <w:tcPr>
            <w:tcW w:w="905" w:type="dxa"/>
          </w:tcPr>
          <w:p w14:paraId="1E7B6FE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00811E9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79597E21" w14:textId="77777777" w:rsidTr="008B0778">
        <w:trPr>
          <w:jc w:val="center"/>
        </w:trPr>
        <w:tc>
          <w:tcPr>
            <w:tcW w:w="905" w:type="dxa"/>
          </w:tcPr>
          <w:p w14:paraId="68E510F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C9DE1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45874AC8" w14:textId="77777777" w:rsidTr="008B0778">
        <w:trPr>
          <w:jc w:val="center"/>
        </w:trPr>
        <w:tc>
          <w:tcPr>
            <w:tcW w:w="905" w:type="dxa"/>
          </w:tcPr>
          <w:p w14:paraId="7948A229"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7281E791"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C9D9C6F"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DCEFBFD" w14:textId="77777777" w:rsidTr="008B0778">
        <w:trPr>
          <w:jc w:val="center"/>
        </w:trPr>
        <w:tc>
          <w:tcPr>
            <w:tcW w:w="905" w:type="dxa"/>
          </w:tcPr>
          <w:p w14:paraId="724CA94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0206113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07C596EA" w14:textId="77777777" w:rsidTr="008B0778">
        <w:trPr>
          <w:jc w:val="center"/>
        </w:trPr>
        <w:tc>
          <w:tcPr>
            <w:tcW w:w="905" w:type="dxa"/>
          </w:tcPr>
          <w:p w14:paraId="48A5FBA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B4A90A"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423B3DEA" w14:textId="77777777" w:rsidR="00A0539F" w:rsidRPr="00DA1673" w:rsidRDefault="00A0539F" w:rsidP="00481B85">
      <w:pPr>
        <w:rPr>
          <w:lang w:eastAsia="zh-CN"/>
        </w:rPr>
      </w:pPr>
    </w:p>
    <w:p w14:paraId="75C3089B"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562E10E7"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404B4BA7" w14:textId="77777777" w:rsidR="00481B85" w:rsidRDefault="00481B85" w:rsidP="00481B85">
      <w:pPr>
        <w:pStyle w:val="Heading5"/>
      </w:pPr>
      <w:bookmarkStart w:id="585" w:name="_Toc10818806"/>
      <w:bookmarkStart w:id="586" w:name="_Toc20409216"/>
      <w:bookmarkStart w:id="587" w:name="_Toc74564376"/>
      <w:r>
        <w:t>5.3.3.1.23</w:t>
      </w:r>
      <w:r>
        <w:tab/>
        <w:t>Format 7-1G</w:t>
      </w:r>
      <w:bookmarkEnd w:id="585"/>
      <w:bookmarkEnd w:id="586"/>
      <w:bookmarkEnd w:id="587"/>
    </w:p>
    <w:p w14:paraId="23A2286D"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1EF5A083" w14:textId="77777777" w:rsidR="00481B85" w:rsidRDefault="00481B85" w:rsidP="00481B85">
      <w:r>
        <w:t>The following information is transmitted by means of the DCI format 7-1G:</w:t>
      </w:r>
    </w:p>
    <w:p w14:paraId="501B7CEF"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4994B145"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86172BD"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7D7BB238"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0D710E53"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453F42EB"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26F71720"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703EF3B9"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3A18FCE3" w14:textId="77777777" w:rsidR="009F7A98" w:rsidRDefault="009F7A98" w:rsidP="00E177D2">
      <w:pPr>
        <w:pStyle w:val="Heading4"/>
      </w:pPr>
      <w:bookmarkStart w:id="588" w:name="_Toc10818807"/>
      <w:bookmarkStart w:id="589" w:name="_Toc20409217"/>
      <w:bookmarkStart w:id="590" w:name="_Toc74564377"/>
      <w:r>
        <w:t>5.3.3.2</w:t>
      </w:r>
      <w:r w:rsidR="00E177D2">
        <w:tab/>
      </w:r>
      <w:r>
        <w:t>CRC attachment</w:t>
      </w:r>
      <w:bookmarkEnd w:id="588"/>
      <w:bookmarkEnd w:id="589"/>
      <w:bookmarkEnd w:id="590"/>
    </w:p>
    <w:p w14:paraId="6BAA73E4" w14:textId="77777777" w:rsidR="009F7A98" w:rsidRDefault="009F7A98">
      <w:r>
        <w:t xml:space="preserve">Error detection is provided on DCI transmissions through a Cyclic Redundancy Check (CRC). </w:t>
      </w:r>
    </w:p>
    <w:p w14:paraId="052CF375" w14:textId="77777777" w:rsidR="009F7A98" w:rsidRDefault="009F7A98">
      <w:r>
        <w:t>The entire payload is used to calculate the CRC parity bits. Denote the bits of the payload by</w:t>
      </w:r>
      <w:r w:rsidR="000429A3">
        <w:rPr>
          <w:position w:val="-10"/>
        </w:rPr>
        <w:pict w14:anchorId="4B23AB6F">
          <v:shape id="_x0000_i3300" type="#_x0000_t75" style="width:88.75pt;height:15.05pt">
            <v:imagedata r:id="rId20" o:title=""/>
          </v:shape>
        </w:pict>
      </w:r>
      <w:r>
        <w:t>, and the parity bits by</w:t>
      </w:r>
      <w:r w:rsidR="000429A3">
        <w:rPr>
          <w:position w:val="-10"/>
        </w:rPr>
        <w:pict w14:anchorId="3274AF65">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14:paraId="28848C46" w14:textId="77777777"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0429A3">
        <w:rPr>
          <w:position w:val="-10"/>
        </w:rPr>
        <w:pict w14:anchorId="41798903">
          <v:shape id="_x0000_i3302" type="#_x0000_t75" style="width:84.55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000618D3"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0429A3">
        <w:rPr>
          <w:position w:val="-12"/>
        </w:rPr>
        <w:pict w14:anchorId="6E8A1154">
          <v:shape id="_x0000_i3303" type="#_x0000_t75" style="width:88.75pt;height:16.75pt">
            <v:imagedata r:id="rId1035" o:title=""/>
          </v:shape>
        </w:pict>
      </w:r>
      <w:r>
        <w:t xml:space="preserve"> , where </w:t>
      </w:r>
      <w:r w:rsidR="000429A3">
        <w:rPr>
          <w:position w:val="-14"/>
        </w:rPr>
        <w:pict w14:anchorId="41C7AA2B">
          <v:shape id="_x0000_i3304" type="#_x0000_t75" style="width:25.1pt;height:19.25pt">
            <v:imagedata r:id="rId1036" o:title=""/>
          </v:shape>
        </w:pict>
      </w:r>
      <w:r>
        <w:t xml:space="preserve"> corresponds to the MSB of the RNTI, to form the sequence of bits</w:t>
      </w:r>
      <w:r w:rsidR="000429A3">
        <w:rPr>
          <w:position w:val="-10"/>
        </w:rPr>
        <w:pict w14:anchorId="23D807C5">
          <v:shape id="_x0000_i3305" type="#_x0000_t75" style="width:84.55pt;height:15.05pt">
            <v:imagedata r:id="rId1037"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04F2FD65" w14:textId="77777777" w:rsidR="009F7A98" w:rsidRDefault="00D054B0">
      <w:r>
        <w:tab/>
      </w:r>
      <w:r w:rsidR="000429A3">
        <w:rPr>
          <w:position w:val="-10"/>
        </w:rPr>
        <w:pict w14:anchorId="31AEC35E">
          <v:shape id="_x0000_i3306" type="#_x0000_t75" style="width:32.65pt;height:15.05pt">
            <v:imagedata r:id="rId1038" o:title=""/>
          </v:shape>
        </w:pict>
      </w:r>
      <w:r>
        <w:tab/>
      </w:r>
      <w:r w:rsidR="009F7A98">
        <w:t xml:space="preserve">for </w:t>
      </w:r>
      <w:r w:rsidR="009F7A98">
        <w:rPr>
          <w:i/>
        </w:rPr>
        <w:t>k</w:t>
      </w:r>
      <w:r w:rsidR="009F7A98">
        <w:t xml:space="preserve"> = 0, 1, 2, …, </w:t>
      </w:r>
      <w:r w:rsidR="009F7A98">
        <w:rPr>
          <w:i/>
        </w:rPr>
        <w:t>A</w:t>
      </w:r>
      <w:r w:rsidR="009F7A98">
        <w:t>-1</w:t>
      </w:r>
    </w:p>
    <w:p w14:paraId="78EFBBA5" w14:textId="77777777" w:rsidR="009F7A98" w:rsidRDefault="009F7A98">
      <w:r>
        <w:tab/>
      </w:r>
      <w:r w:rsidR="000429A3">
        <w:rPr>
          <w:position w:val="-12"/>
        </w:rPr>
        <w:pict w14:anchorId="1889CCD6">
          <v:shape id="_x0000_i3307" type="#_x0000_t75" style="width:104.65pt;height:16.75pt">
            <v:imagedata r:id="rId1039"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1FFE9A07"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0429A3">
        <w:rPr>
          <w:position w:val="-12"/>
        </w:rPr>
        <w:pict w14:anchorId="7983DF7E">
          <v:shape id="_x0000_i3308" type="#_x0000_t75" style="width:75.35pt;height:16.75pt">
            <v:imagedata r:id="rId1040" o:title=""/>
          </v:shape>
        </w:pict>
      </w:r>
      <w:r>
        <w:t xml:space="preserve"> as indicated in Table 5.3.3.2-1 and the corresponding RNTI </w:t>
      </w:r>
      <w:r w:rsidR="000429A3">
        <w:rPr>
          <w:position w:val="-12"/>
        </w:rPr>
        <w:pict w14:anchorId="5321D5FD">
          <v:shape id="_x0000_i3309" type="#_x0000_t75" style="width:88.75pt;height:16.75pt">
            <v:imagedata r:id="rId1035" o:title=""/>
          </v:shape>
        </w:pict>
      </w:r>
      <w:r>
        <w:t xml:space="preserve"> to form the sequence of bits</w:t>
      </w:r>
      <w:r w:rsidR="000429A3">
        <w:rPr>
          <w:position w:val="-10"/>
        </w:rPr>
        <w:pict w14:anchorId="541B366E">
          <v:shape id="_x0000_i3310" type="#_x0000_t75" style="width:84.55pt;height:15.05pt">
            <v:imagedata r:id="rId1037"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0567D457" w14:textId="77777777" w:rsidR="009F7A98" w:rsidRDefault="00D054B0">
      <w:r>
        <w:tab/>
      </w:r>
      <w:r w:rsidR="000429A3">
        <w:rPr>
          <w:position w:val="-10"/>
        </w:rPr>
        <w:pict w14:anchorId="33040CE7">
          <v:shape id="_x0000_i3311" type="#_x0000_t75" style="width:32.65pt;height:15.05pt">
            <v:imagedata r:id="rId1038" o:title=""/>
          </v:shape>
        </w:pict>
      </w:r>
      <w:r>
        <w:tab/>
      </w:r>
      <w:r w:rsidR="009F7A98">
        <w:t xml:space="preserve">for </w:t>
      </w:r>
      <w:r w:rsidR="009F7A98">
        <w:rPr>
          <w:i/>
        </w:rPr>
        <w:t>k</w:t>
      </w:r>
      <w:r w:rsidR="009F7A98">
        <w:t xml:space="preserve"> = 0, 1, 2, …, </w:t>
      </w:r>
      <w:r w:rsidR="009F7A98">
        <w:rPr>
          <w:i/>
        </w:rPr>
        <w:t>A</w:t>
      </w:r>
      <w:r w:rsidR="009F7A98">
        <w:t>-1</w:t>
      </w:r>
    </w:p>
    <w:p w14:paraId="7B49C041" w14:textId="77777777" w:rsidR="009F7A98" w:rsidRDefault="009F7A98">
      <w:r>
        <w:tab/>
      </w:r>
      <w:r w:rsidR="000429A3">
        <w:rPr>
          <w:position w:val="-12"/>
        </w:rPr>
        <w:pict w14:anchorId="3D6FC5D2">
          <v:shape id="_x0000_i3312" type="#_x0000_t75" style="width:2in;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576175B9"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3EB78CAD" w14:textId="77777777">
        <w:tc>
          <w:tcPr>
            <w:tcW w:w="3060" w:type="dxa"/>
          </w:tcPr>
          <w:p w14:paraId="50EE1AA4" w14:textId="77777777" w:rsidR="009F7A98" w:rsidRDefault="009F7A98">
            <w:pPr>
              <w:pStyle w:val="TAH"/>
            </w:pPr>
            <w:r>
              <w:t xml:space="preserve">UE transmit antenna selection </w:t>
            </w:r>
          </w:p>
        </w:tc>
        <w:tc>
          <w:tcPr>
            <w:tcW w:w="3780" w:type="dxa"/>
          </w:tcPr>
          <w:p w14:paraId="5980D6A6" w14:textId="77777777" w:rsidR="009F7A98" w:rsidRDefault="009F7A98">
            <w:pPr>
              <w:pStyle w:val="TAH"/>
            </w:pPr>
            <w:r>
              <w:t>Antenna selection mask</w:t>
            </w:r>
            <w:r>
              <w:br/>
            </w:r>
            <w:r w:rsidR="000429A3">
              <w:rPr>
                <w:position w:val="-12"/>
              </w:rPr>
              <w:pict w14:anchorId="0404E335">
                <v:shape id="_x0000_i3313" type="#_x0000_t75" style="width:94.6pt;height:16.75pt">
                  <v:imagedata r:id="rId1042" o:title=""/>
                </v:shape>
              </w:pict>
            </w:r>
          </w:p>
        </w:tc>
      </w:tr>
      <w:tr w:rsidR="009F7A98" w14:paraId="2FCC53E2" w14:textId="77777777">
        <w:tc>
          <w:tcPr>
            <w:tcW w:w="3060" w:type="dxa"/>
          </w:tcPr>
          <w:p w14:paraId="229C91AE" w14:textId="77777777" w:rsidR="009F7A98" w:rsidRDefault="009F7A98">
            <w:pPr>
              <w:pStyle w:val="TAC"/>
              <w:rPr>
                <w:lang w:val="fr-FR"/>
              </w:rPr>
            </w:pPr>
            <w:r>
              <w:rPr>
                <w:lang w:val="fr-FR"/>
              </w:rPr>
              <w:t>UE port 0</w:t>
            </w:r>
          </w:p>
        </w:tc>
        <w:tc>
          <w:tcPr>
            <w:tcW w:w="3780" w:type="dxa"/>
          </w:tcPr>
          <w:p w14:paraId="6B8D88F7" w14:textId="77777777" w:rsidR="009F7A98" w:rsidRDefault="009F7A98">
            <w:pPr>
              <w:pStyle w:val="TAC"/>
              <w:rPr>
                <w:lang w:val="fr-FR"/>
              </w:rPr>
            </w:pPr>
            <w:r>
              <w:rPr>
                <w:lang w:val="fr-FR"/>
              </w:rPr>
              <w:t>&lt;0, 0, 0, 0, 0, 0, 0, 0, 0, 0, 0, 0, 0, 0, 0, 0&gt;</w:t>
            </w:r>
          </w:p>
        </w:tc>
      </w:tr>
      <w:tr w:rsidR="009F7A98" w14:paraId="5D5751F6" w14:textId="77777777">
        <w:tc>
          <w:tcPr>
            <w:tcW w:w="3060" w:type="dxa"/>
          </w:tcPr>
          <w:p w14:paraId="4CBACB29" w14:textId="77777777" w:rsidR="009F7A98" w:rsidRDefault="009F7A98">
            <w:pPr>
              <w:pStyle w:val="TAC"/>
              <w:rPr>
                <w:lang w:val="fr-FR"/>
              </w:rPr>
            </w:pPr>
            <w:r>
              <w:rPr>
                <w:lang w:val="fr-FR"/>
              </w:rPr>
              <w:t>UE port 1</w:t>
            </w:r>
          </w:p>
        </w:tc>
        <w:tc>
          <w:tcPr>
            <w:tcW w:w="3780" w:type="dxa"/>
          </w:tcPr>
          <w:p w14:paraId="3510B75E" w14:textId="77777777" w:rsidR="009F7A98" w:rsidRDefault="009F7A98">
            <w:pPr>
              <w:pStyle w:val="TAC"/>
            </w:pPr>
            <w:r>
              <w:t>&lt;0, 0, 0, 0, 0, 0, 0, 0, 0, 0, 0, 0, 0, 0, 0, 1&gt;</w:t>
            </w:r>
          </w:p>
        </w:tc>
      </w:tr>
    </w:tbl>
    <w:p w14:paraId="79F028C6" w14:textId="77777777" w:rsidR="009F7A98" w:rsidRDefault="009F7A98"/>
    <w:p w14:paraId="0D592F0A" w14:textId="77777777" w:rsidR="009F7A98" w:rsidRDefault="009F7A98">
      <w:pPr>
        <w:pStyle w:val="Heading4"/>
      </w:pPr>
      <w:bookmarkStart w:id="591" w:name="_Toc10818808"/>
      <w:bookmarkStart w:id="592" w:name="_Toc20409218"/>
      <w:bookmarkStart w:id="593" w:name="_Toc74564378"/>
      <w:r>
        <w:t>5.3.3.3</w:t>
      </w:r>
      <w:r>
        <w:tab/>
        <w:t>Channel coding</w:t>
      </w:r>
      <w:bookmarkEnd w:id="591"/>
      <w:bookmarkEnd w:id="592"/>
      <w:bookmarkEnd w:id="593"/>
    </w:p>
    <w:p w14:paraId="316E56E5" w14:textId="77777777" w:rsidR="009F7A98" w:rsidRDefault="009F7A98">
      <w:r>
        <w:t xml:space="preserve">Information bits are delivered to the channel coding block. They are denoted by </w:t>
      </w:r>
      <w:r w:rsidR="000429A3">
        <w:rPr>
          <w:position w:val="-10"/>
        </w:rPr>
        <w:pict w14:anchorId="4A8D1A88">
          <v:shape id="_x0000_i3314"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710854DF" w14:textId="77777777" w:rsidR="009F7A98" w:rsidRDefault="009F7A98">
      <w:r>
        <w:t xml:space="preserve">After encoding the bits are denoted by </w:t>
      </w:r>
      <w:r w:rsidR="000429A3">
        <w:rPr>
          <w:position w:val="-12"/>
        </w:rPr>
        <w:pict w14:anchorId="223FA8AD">
          <v:shape id="_x0000_i3315" type="#_x0000_t75" style="width:112.2pt;height:19.25pt">
            <v:imagedata r:id="rId1043" o:title=""/>
          </v:shape>
        </w:pict>
      </w:r>
      <w:r>
        <w:t xml:space="preserve">, with </w:t>
      </w:r>
      <w:r w:rsidR="000429A3">
        <w:rPr>
          <w:position w:val="-8"/>
        </w:rPr>
        <w:pict w14:anchorId="7F36C372">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429A3">
        <w:rPr>
          <w:position w:val="-4"/>
        </w:rPr>
        <w:pict w14:anchorId="72F4DB01">
          <v:shape id="_x0000_i3317" type="#_x0000_t75" style="width:31pt;height:10.9pt">
            <v:imagedata r:id="rId951" o:title=""/>
          </v:shape>
        </w:pict>
      </w:r>
      <w:r>
        <w:t xml:space="preserve">. </w:t>
      </w:r>
    </w:p>
    <w:p w14:paraId="67ACEC5D" w14:textId="77777777" w:rsidR="009F7A98" w:rsidRDefault="009F7A98">
      <w:pPr>
        <w:pStyle w:val="Heading4"/>
      </w:pPr>
      <w:bookmarkStart w:id="594" w:name="_Toc10818809"/>
      <w:bookmarkStart w:id="595" w:name="_Toc20409219"/>
      <w:bookmarkStart w:id="596" w:name="_Toc74564379"/>
      <w:r>
        <w:t>5.3.3.4</w:t>
      </w:r>
      <w:r>
        <w:tab/>
        <w:t>Rate matching</w:t>
      </w:r>
      <w:bookmarkEnd w:id="594"/>
      <w:bookmarkEnd w:id="595"/>
      <w:bookmarkEnd w:id="596"/>
    </w:p>
    <w:p w14:paraId="6FF4A7A4" w14:textId="77777777" w:rsidR="009F7A98" w:rsidRDefault="009F7A98">
      <w:r>
        <w:t xml:space="preserve">A tail biting convolutionally coded block is delivered to the rate matching block. This block of coded bits is denoted by </w:t>
      </w:r>
      <w:r w:rsidR="000429A3">
        <w:rPr>
          <w:position w:val="-12"/>
        </w:rPr>
        <w:pict w14:anchorId="3682B976">
          <v:shape id="_x0000_i3318" type="#_x0000_t75" style="width:112.2pt;height:19.25pt">
            <v:imagedata r:id="rId1044" o:title=""/>
          </v:shape>
        </w:pict>
      </w:r>
      <w:r>
        <w:t xml:space="preserve">, with </w:t>
      </w:r>
      <w:r w:rsidR="000429A3">
        <w:rPr>
          <w:position w:val="-8"/>
        </w:rPr>
        <w:pict w14:anchorId="5011C6B2">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17D02216" w14:textId="77777777" w:rsidR="009F7A98" w:rsidRDefault="009F7A98">
      <w:r>
        <w:t xml:space="preserve">After rate matching, the bits are denoted by </w:t>
      </w:r>
      <w:r w:rsidR="000429A3">
        <w:rPr>
          <w:position w:val="-10"/>
        </w:rPr>
        <w:pict w14:anchorId="55008AE8">
          <v:shape id="_x0000_i3320" type="#_x0000_t75" style="width:79.55pt;height:15.05pt">
            <v:imagedata r:id="rId952" o:title=""/>
          </v:shape>
        </w:pict>
      </w:r>
      <w:r>
        <w:t xml:space="preserve">, where </w:t>
      </w:r>
      <w:r>
        <w:rPr>
          <w:i/>
        </w:rPr>
        <w:t>E</w:t>
      </w:r>
      <w:r>
        <w:t xml:space="preserve"> is the number of rate matched bits. </w:t>
      </w:r>
    </w:p>
    <w:p w14:paraId="26B861DD" w14:textId="77777777" w:rsidR="009F7A98" w:rsidRDefault="009F7A98">
      <w:pPr>
        <w:pStyle w:val="Heading3"/>
      </w:pPr>
      <w:bookmarkStart w:id="597" w:name="_Toc10818810"/>
      <w:bookmarkStart w:id="598" w:name="_Toc20409220"/>
      <w:bookmarkStart w:id="599" w:name="_Toc74564380"/>
      <w:r>
        <w:t>5.3.4</w:t>
      </w:r>
      <w:r>
        <w:tab/>
        <w:t>Control format indicator</w:t>
      </w:r>
      <w:bookmarkEnd w:id="597"/>
      <w:bookmarkEnd w:id="598"/>
      <w:bookmarkEnd w:id="599"/>
    </w:p>
    <w:p w14:paraId="0A8F13C9"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0429A3">
        <w:rPr>
          <w:position w:val="-10"/>
          <w:lang w:val="en-US"/>
        </w:rPr>
        <w:pict w14:anchorId="10DDC3DF">
          <v:shape id="_x0000_i3321" type="#_x0000_t75" style="width:43.55pt;height:16.75pt">
            <v:imagedata r:id="rId1045"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0429A3">
        <w:rPr>
          <w:position w:val="-10"/>
          <w:lang w:val="en-US"/>
        </w:rPr>
        <w:pict w14:anchorId="26AFF078">
          <v:shape id="_x0000_i3322"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2, 3 or 4, is given by CFI+1.</w:t>
      </w:r>
    </w:p>
    <w:p w14:paraId="2DF6B7D9" w14:textId="77777777" w:rsidR="009F7A98" w:rsidRDefault="009F7A98">
      <w:r>
        <w:t xml:space="preserve">The coding flow is shown in Figure 5.3.4-1. </w:t>
      </w:r>
    </w:p>
    <w:p w14:paraId="6CF7D1A7" w14:textId="77777777" w:rsidR="009F7A98" w:rsidRDefault="000429A3" w:rsidP="00473E5A">
      <w:pPr>
        <w:pStyle w:val="TH"/>
      </w:pPr>
      <w:r>
        <w:pict w14:anchorId="46A8F6BF">
          <v:shape id="_x0000_i3323" type="#_x0000_t75" style="width:103.8pt;height:107.15pt">
            <v:imagedata r:id="rId1047" o:title=""/>
          </v:shape>
        </w:pict>
      </w:r>
    </w:p>
    <w:p w14:paraId="7A32DAFE" w14:textId="77777777" w:rsidR="009F7A98" w:rsidRDefault="00422414">
      <w:pPr>
        <w:pStyle w:val="TF"/>
      </w:pPr>
      <w:r>
        <w:t>Figure 5.3.4-1 Coding for CFI</w:t>
      </w:r>
    </w:p>
    <w:p w14:paraId="0C082EB3" w14:textId="77777777" w:rsidR="009F7A98" w:rsidRDefault="009F7A98">
      <w:pPr>
        <w:pStyle w:val="Heading4"/>
      </w:pPr>
      <w:bookmarkStart w:id="600" w:name="_Toc10818811"/>
      <w:bookmarkStart w:id="601" w:name="_Toc20409221"/>
      <w:bookmarkStart w:id="602" w:name="_Toc74564381"/>
      <w:r>
        <w:t>5.3.4.1</w:t>
      </w:r>
      <w:r>
        <w:tab/>
        <w:t>Channel coding</w:t>
      </w:r>
      <w:bookmarkEnd w:id="600"/>
      <w:bookmarkEnd w:id="601"/>
      <w:bookmarkEnd w:id="602"/>
    </w:p>
    <w:p w14:paraId="30F43636" w14:textId="77777777" w:rsidR="009F7A98" w:rsidRDefault="009F7A98">
      <w:r>
        <w:t>The control format indicator is coded according to Table 5.3.4-1.</w:t>
      </w:r>
    </w:p>
    <w:p w14:paraId="23D07D6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B06C05E" w14:textId="77777777">
        <w:trPr>
          <w:trHeight w:val="270"/>
          <w:jc w:val="center"/>
        </w:trPr>
        <w:tc>
          <w:tcPr>
            <w:tcW w:w="561" w:type="dxa"/>
            <w:vAlign w:val="bottom"/>
          </w:tcPr>
          <w:p w14:paraId="10678C59" w14:textId="77777777" w:rsidR="009F7A98" w:rsidRDefault="009F7A98" w:rsidP="00CF79C1">
            <w:pPr>
              <w:pStyle w:val="TAH"/>
            </w:pPr>
            <w:r>
              <w:t>CFI</w:t>
            </w:r>
          </w:p>
        </w:tc>
        <w:tc>
          <w:tcPr>
            <w:tcW w:w="6747" w:type="dxa"/>
            <w:noWrap/>
            <w:vAlign w:val="bottom"/>
          </w:tcPr>
          <w:p w14:paraId="6F7FE116" w14:textId="77777777" w:rsidR="009F7A98" w:rsidRDefault="009F7A98" w:rsidP="00CF79C1">
            <w:pPr>
              <w:pStyle w:val="TAH"/>
            </w:pPr>
            <w:r>
              <w:t>CFI code word</w:t>
            </w:r>
          </w:p>
          <w:p w14:paraId="17EAF005"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775B92BC" w14:textId="77777777">
        <w:trPr>
          <w:trHeight w:val="270"/>
          <w:jc w:val="center"/>
        </w:trPr>
        <w:tc>
          <w:tcPr>
            <w:tcW w:w="561" w:type="dxa"/>
            <w:vAlign w:val="bottom"/>
          </w:tcPr>
          <w:p w14:paraId="3D0E93BD" w14:textId="77777777" w:rsidR="009F7A98" w:rsidRDefault="009F7A98" w:rsidP="00CF79C1">
            <w:pPr>
              <w:pStyle w:val="TAC"/>
            </w:pPr>
            <w:r>
              <w:t>1</w:t>
            </w:r>
          </w:p>
        </w:tc>
        <w:tc>
          <w:tcPr>
            <w:tcW w:w="6747" w:type="dxa"/>
            <w:vAlign w:val="bottom"/>
          </w:tcPr>
          <w:p w14:paraId="73469F56" w14:textId="77777777" w:rsidR="009F7A98" w:rsidRDefault="009F7A98" w:rsidP="00CF79C1">
            <w:pPr>
              <w:pStyle w:val="TAC"/>
            </w:pPr>
            <w:r>
              <w:t>&lt;0,1,1,0,1,1,0,1,1,0,1,1,0,1,1,0,1,1,0,1,1,0,1,1,0,1,1,0,1,1,0,1&gt;</w:t>
            </w:r>
          </w:p>
        </w:tc>
      </w:tr>
      <w:tr w:rsidR="009F7A98" w14:paraId="6993065E" w14:textId="77777777">
        <w:trPr>
          <w:trHeight w:val="270"/>
          <w:jc w:val="center"/>
        </w:trPr>
        <w:tc>
          <w:tcPr>
            <w:tcW w:w="561" w:type="dxa"/>
            <w:vAlign w:val="bottom"/>
          </w:tcPr>
          <w:p w14:paraId="0F19371A" w14:textId="77777777" w:rsidR="009F7A98" w:rsidRDefault="009F7A98" w:rsidP="00CF79C1">
            <w:pPr>
              <w:pStyle w:val="TAC"/>
            </w:pPr>
            <w:r>
              <w:t>2</w:t>
            </w:r>
          </w:p>
        </w:tc>
        <w:tc>
          <w:tcPr>
            <w:tcW w:w="6747" w:type="dxa"/>
            <w:vAlign w:val="bottom"/>
          </w:tcPr>
          <w:p w14:paraId="55639D36" w14:textId="77777777" w:rsidR="009F7A98" w:rsidRDefault="009F7A98" w:rsidP="00CF79C1">
            <w:pPr>
              <w:pStyle w:val="TAC"/>
            </w:pPr>
            <w:r>
              <w:t>&lt;1,0,1,1,0,1,1,0,1,1,0,1,1,0,1,1,0,1,1,0,1,1,0,1,1,0,1,1,0,1,1,0&gt;</w:t>
            </w:r>
          </w:p>
        </w:tc>
      </w:tr>
      <w:tr w:rsidR="009F7A98" w14:paraId="308C5820" w14:textId="77777777">
        <w:trPr>
          <w:trHeight w:val="270"/>
          <w:jc w:val="center"/>
        </w:trPr>
        <w:tc>
          <w:tcPr>
            <w:tcW w:w="561" w:type="dxa"/>
            <w:vAlign w:val="bottom"/>
          </w:tcPr>
          <w:p w14:paraId="4868379D" w14:textId="77777777" w:rsidR="009F7A98" w:rsidRDefault="009F7A98" w:rsidP="00CF79C1">
            <w:pPr>
              <w:pStyle w:val="TAC"/>
            </w:pPr>
            <w:r>
              <w:t>3</w:t>
            </w:r>
          </w:p>
        </w:tc>
        <w:tc>
          <w:tcPr>
            <w:tcW w:w="6747" w:type="dxa"/>
            <w:vAlign w:val="bottom"/>
          </w:tcPr>
          <w:p w14:paraId="612A585A" w14:textId="77777777" w:rsidR="009F7A98" w:rsidRDefault="009F7A98" w:rsidP="00CF79C1">
            <w:pPr>
              <w:pStyle w:val="TAC"/>
            </w:pPr>
            <w:r>
              <w:t>&lt;1,1,0,1,1,0,1,1,0,1,1,0,1,1,0,1,1,0,1,1,0,1,1,0,1,1,0,1,1,0,1,1&gt;</w:t>
            </w:r>
          </w:p>
        </w:tc>
      </w:tr>
      <w:tr w:rsidR="009F7A98" w14:paraId="3358E63B" w14:textId="77777777">
        <w:trPr>
          <w:trHeight w:val="270"/>
          <w:jc w:val="center"/>
        </w:trPr>
        <w:tc>
          <w:tcPr>
            <w:tcW w:w="561" w:type="dxa"/>
            <w:vAlign w:val="bottom"/>
          </w:tcPr>
          <w:p w14:paraId="131D9EE4" w14:textId="77777777" w:rsidR="009F7A98" w:rsidRDefault="009F7A98" w:rsidP="00CF79C1">
            <w:pPr>
              <w:pStyle w:val="TAC"/>
            </w:pPr>
            <w:r>
              <w:t>4 (Reserved)</w:t>
            </w:r>
          </w:p>
        </w:tc>
        <w:tc>
          <w:tcPr>
            <w:tcW w:w="6747" w:type="dxa"/>
            <w:vAlign w:val="bottom"/>
          </w:tcPr>
          <w:p w14:paraId="72654D71" w14:textId="77777777" w:rsidR="009F7A98" w:rsidRDefault="009F7A98" w:rsidP="00CF79C1">
            <w:pPr>
              <w:pStyle w:val="TAC"/>
            </w:pPr>
            <w:r>
              <w:t>&lt;0,0,0,0,0,0,0,0,0,0,0,0,0,0,0,0,0,0,0,0,0,0,0,0,0,0,0,0,0,0,0,0&gt;</w:t>
            </w:r>
          </w:p>
        </w:tc>
      </w:tr>
    </w:tbl>
    <w:p w14:paraId="74853AC6" w14:textId="77777777" w:rsidR="009F7A98" w:rsidRDefault="009F7A98"/>
    <w:p w14:paraId="362CB9DD" w14:textId="77777777" w:rsidR="009F7A98" w:rsidRDefault="009F7A98">
      <w:pPr>
        <w:pStyle w:val="Heading3"/>
      </w:pPr>
      <w:bookmarkStart w:id="603" w:name="_Toc10818812"/>
      <w:bookmarkStart w:id="604" w:name="_Toc20409222"/>
      <w:bookmarkStart w:id="605" w:name="_Toc74564382"/>
      <w:r>
        <w:lastRenderedPageBreak/>
        <w:t>5.3.5</w:t>
      </w:r>
      <w:r>
        <w:tab/>
        <w:t>HARQ indicator (HI)</w:t>
      </w:r>
      <w:bookmarkEnd w:id="603"/>
      <w:bookmarkEnd w:id="604"/>
      <w:bookmarkEnd w:id="605"/>
    </w:p>
    <w:p w14:paraId="6CE3178B" w14:textId="77777777" w:rsidR="009F7A98" w:rsidRDefault="009F7A98">
      <w:r>
        <w:t>Data arrives to the coding unit in the form of indicators for HARQ acknowledgement</w:t>
      </w:r>
      <w:r w:rsidR="003055EC">
        <w:t xml:space="preserve"> for one transport block</w:t>
      </w:r>
      <w:r>
        <w:t>.</w:t>
      </w:r>
    </w:p>
    <w:p w14:paraId="5F0B1B8B" w14:textId="77777777" w:rsidR="009F7A98" w:rsidRDefault="009F7A98">
      <w:r>
        <w:t xml:space="preserve">The coding flow is shown in Figure 5.3.5-1. </w:t>
      </w:r>
    </w:p>
    <w:p w14:paraId="482C7AA3" w14:textId="77777777" w:rsidR="009F7A98" w:rsidRDefault="000429A3" w:rsidP="00473E5A">
      <w:pPr>
        <w:pStyle w:val="TH"/>
      </w:pPr>
      <w:r>
        <w:pict w14:anchorId="5B0EDE58">
          <v:shape id="_x0000_i3324" type="#_x0000_t75" style="width:103.8pt;height:107.15pt">
            <v:imagedata r:id="rId1048" o:title=""/>
          </v:shape>
        </w:pict>
      </w:r>
    </w:p>
    <w:p w14:paraId="6D69A291" w14:textId="77777777" w:rsidR="009F7A98" w:rsidRDefault="00422414">
      <w:pPr>
        <w:pStyle w:val="TF"/>
      </w:pPr>
      <w:r>
        <w:t>Figure 5.3.5-1 Coding for HI</w:t>
      </w:r>
    </w:p>
    <w:p w14:paraId="088E8F56" w14:textId="77777777" w:rsidR="009F7A98" w:rsidRDefault="009F7A98">
      <w:pPr>
        <w:pStyle w:val="Heading4"/>
      </w:pPr>
      <w:bookmarkStart w:id="606" w:name="_Toc10818813"/>
      <w:bookmarkStart w:id="607" w:name="_Toc20409223"/>
      <w:bookmarkStart w:id="608" w:name="_Toc74564383"/>
      <w:r>
        <w:t>5.3.5.1</w:t>
      </w:r>
      <w:r>
        <w:tab/>
        <w:t>Channel coding</w:t>
      </w:r>
      <w:bookmarkEnd w:id="606"/>
      <w:bookmarkEnd w:id="607"/>
      <w:bookmarkEnd w:id="608"/>
    </w:p>
    <w:p w14:paraId="601D970E" w14:textId="77777777" w:rsidR="009F7A98" w:rsidRDefault="009F7A98">
      <w:r>
        <w:t>The HI is coded according to Table 5.3.5-1, where for a positive acknowledgement HI = 1 and for a negative acknowledgement HI = 0.</w:t>
      </w:r>
    </w:p>
    <w:p w14:paraId="6A38D27E"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340219B2" w14:textId="77777777" w:rsidTr="00020C9F">
        <w:trPr>
          <w:trHeight w:val="270"/>
          <w:jc w:val="center"/>
        </w:trPr>
        <w:tc>
          <w:tcPr>
            <w:tcW w:w="561" w:type="dxa"/>
            <w:vAlign w:val="bottom"/>
          </w:tcPr>
          <w:p w14:paraId="20F026E2" w14:textId="77777777" w:rsidR="009F7A98" w:rsidRDefault="009F7A98" w:rsidP="00CF79C1">
            <w:pPr>
              <w:pStyle w:val="TAH"/>
            </w:pPr>
            <w:r>
              <w:t>HI</w:t>
            </w:r>
          </w:p>
        </w:tc>
        <w:tc>
          <w:tcPr>
            <w:tcW w:w="6747" w:type="dxa"/>
            <w:noWrap/>
            <w:vAlign w:val="bottom"/>
          </w:tcPr>
          <w:p w14:paraId="3810704A" w14:textId="77777777" w:rsidR="009F7A98" w:rsidRDefault="009F7A98" w:rsidP="00CF79C1">
            <w:pPr>
              <w:pStyle w:val="TAH"/>
            </w:pPr>
            <w:r>
              <w:t>HI code word</w:t>
            </w:r>
          </w:p>
          <w:p w14:paraId="69B08598"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66616928" w14:textId="77777777" w:rsidTr="00020C9F">
        <w:trPr>
          <w:trHeight w:val="270"/>
          <w:jc w:val="center"/>
        </w:trPr>
        <w:tc>
          <w:tcPr>
            <w:tcW w:w="561" w:type="dxa"/>
            <w:vAlign w:val="bottom"/>
          </w:tcPr>
          <w:p w14:paraId="4FA096B5" w14:textId="77777777" w:rsidR="009F7A98" w:rsidRDefault="009F7A98" w:rsidP="00CF79C1">
            <w:pPr>
              <w:pStyle w:val="TAC"/>
            </w:pPr>
            <w:r>
              <w:t>0</w:t>
            </w:r>
          </w:p>
        </w:tc>
        <w:tc>
          <w:tcPr>
            <w:tcW w:w="6747" w:type="dxa"/>
            <w:vAlign w:val="bottom"/>
          </w:tcPr>
          <w:p w14:paraId="5EC27DCF" w14:textId="77777777" w:rsidR="009F7A98" w:rsidRDefault="009F7A98" w:rsidP="00CF79C1">
            <w:pPr>
              <w:pStyle w:val="TAC"/>
            </w:pPr>
            <w:r>
              <w:t>&lt; 0,0,0 &gt;</w:t>
            </w:r>
          </w:p>
        </w:tc>
      </w:tr>
      <w:tr w:rsidR="009F7A98" w14:paraId="605BED6B" w14:textId="77777777" w:rsidTr="00020C9F">
        <w:trPr>
          <w:trHeight w:val="270"/>
          <w:jc w:val="center"/>
        </w:trPr>
        <w:tc>
          <w:tcPr>
            <w:tcW w:w="561" w:type="dxa"/>
            <w:vAlign w:val="bottom"/>
          </w:tcPr>
          <w:p w14:paraId="420C0025" w14:textId="77777777" w:rsidR="009F7A98" w:rsidRDefault="009F7A98" w:rsidP="00CF79C1">
            <w:pPr>
              <w:pStyle w:val="TAC"/>
            </w:pPr>
            <w:r>
              <w:t>1</w:t>
            </w:r>
          </w:p>
        </w:tc>
        <w:tc>
          <w:tcPr>
            <w:tcW w:w="6747" w:type="dxa"/>
            <w:vAlign w:val="bottom"/>
          </w:tcPr>
          <w:p w14:paraId="616E5266" w14:textId="77777777" w:rsidR="009F7A98" w:rsidRDefault="009F7A98" w:rsidP="00CF79C1">
            <w:pPr>
              <w:pStyle w:val="TAC"/>
            </w:pPr>
            <w:r>
              <w:t>&lt; 1,1,1 &gt;</w:t>
            </w:r>
          </w:p>
        </w:tc>
      </w:tr>
    </w:tbl>
    <w:p w14:paraId="41AFFDF5" w14:textId="77777777" w:rsidR="009F7A98" w:rsidRDefault="009F7A98"/>
    <w:p w14:paraId="17AE82E9" w14:textId="77777777" w:rsidR="00FC39B5" w:rsidRDefault="00FC39B5" w:rsidP="00FC39B5">
      <w:pPr>
        <w:pStyle w:val="Heading2"/>
      </w:pPr>
      <w:bookmarkStart w:id="609" w:name="_Toc10818814"/>
      <w:bookmarkStart w:id="610" w:name="_Toc20409224"/>
      <w:bookmarkStart w:id="611" w:name="_Toc74564384"/>
      <w:r>
        <w:t>5.4</w:t>
      </w:r>
      <w:r>
        <w:tab/>
        <w:t>Sidelink transport channels and control information</w:t>
      </w:r>
      <w:bookmarkEnd w:id="609"/>
      <w:bookmarkEnd w:id="610"/>
      <w:bookmarkEnd w:id="611"/>
    </w:p>
    <w:p w14:paraId="1CE0F57F" w14:textId="77777777" w:rsidR="00FC39B5" w:rsidRDefault="00FC39B5" w:rsidP="00FC39B5">
      <w:pPr>
        <w:pStyle w:val="Heading3"/>
      </w:pPr>
      <w:bookmarkStart w:id="612" w:name="_Toc10818815"/>
      <w:bookmarkStart w:id="613" w:name="_Toc20409225"/>
      <w:bookmarkStart w:id="614" w:name="_Toc74564385"/>
      <w:r>
        <w:t>5.4.1</w:t>
      </w:r>
      <w:r>
        <w:tab/>
        <w:t>Sidelink broadcast channel</w:t>
      </w:r>
      <w:bookmarkEnd w:id="612"/>
      <w:bookmarkEnd w:id="613"/>
      <w:bookmarkEnd w:id="614"/>
    </w:p>
    <w:p w14:paraId="7D36BC3C"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37E0455B" w14:textId="77777777" w:rsidR="00FC39B5" w:rsidRDefault="00FC39B5" w:rsidP="001804F4">
      <w:pPr>
        <w:pStyle w:val="B1"/>
      </w:pPr>
      <w:r>
        <w:t>-</w:t>
      </w:r>
      <w:r>
        <w:tab/>
        <w:t>Add CRC to the transport block</w:t>
      </w:r>
    </w:p>
    <w:p w14:paraId="31D17BC4" w14:textId="77777777" w:rsidR="00FC39B5" w:rsidRDefault="00FC39B5" w:rsidP="001804F4">
      <w:pPr>
        <w:pStyle w:val="B1"/>
      </w:pPr>
      <w:r>
        <w:t>-</w:t>
      </w:r>
      <w:r>
        <w:tab/>
        <w:t>Channel coding</w:t>
      </w:r>
    </w:p>
    <w:p w14:paraId="4C85E186" w14:textId="77777777" w:rsidR="00FC39B5" w:rsidRDefault="00FC39B5" w:rsidP="001804F4">
      <w:pPr>
        <w:pStyle w:val="B1"/>
      </w:pPr>
      <w:r>
        <w:t>-</w:t>
      </w:r>
      <w:r>
        <w:tab/>
        <w:t>Rate matching</w:t>
      </w:r>
    </w:p>
    <w:p w14:paraId="4729AAEB"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0429A3">
        <w:rPr>
          <w:rFonts w:eastAsia="Malgun Gothic"/>
          <w:position w:val="-14"/>
        </w:rPr>
        <w:pict w14:anchorId="6474B174">
          <v:shape id="_x0000_i3325" type="#_x0000_t75" style="width:78.7pt;height:16.75pt">
            <v:imagedata r:id="rId1049"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0429A3">
        <w:rPr>
          <w:rFonts w:eastAsia="Malgun Gothic"/>
          <w:position w:val="-14"/>
        </w:rPr>
        <w:pict w14:anchorId="6BC8A706">
          <v:shape id="_x0000_i3326" type="#_x0000_t75" style="width:87.9pt;height:16.75pt">
            <v:imagedata r:id="rId1050" o:title=""/>
          </v:shape>
        </w:pict>
      </w:r>
      <w:r w:rsidR="00A43E74">
        <w:t xml:space="preserve"> </w:t>
      </w:r>
      <w:r w:rsidR="00A43E74">
        <w:rPr>
          <w:rFonts w:eastAsia="Malgun Gothic"/>
        </w:rPr>
        <w:t>is used.</w:t>
      </w:r>
    </w:p>
    <w:p w14:paraId="248EE006" w14:textId="77777777" w:rsidR="00FC39B5" w:rsidRDefault="000429A3" w:rsidP="001804F4">
      <w:pPr>
        <w:pStyle w:val="TH"/>
      </w:pPr>
      <w:r>
        <w:lastRenderedPageBreak/>
        <w:pict w14:anchorId="0BBC8300">
          <v:shape id="_x0000_i3327" type="#_x0000_t75" style="width:130.6pt;height:232.75pt">
            <v:imagedata r:id="rId943" o:title=""/>
          </v:shape>
        </w:pict>
      </w:r>
    </w:p>
    <w:p w14:paraId="18351A2D" w14:textId="77777777" w:rsidR="00FC39B5" w:rsidRDefault="00FC39B5" w:rsidP="00FC39B5">
      <w:pPr>
        <w:pStyle w:val="TF"/>
      </w:pPr>
      <w:r>
        <w:t>Figure 5.4.1-1: Transpor</w:t>
      </w:r>
      <w:r w:rsidR="00422414">
        <w:t>t channel processing for SL-BCH</w:t>
      </w:r>
    </w:p>
    <w:p w14:paraId="4839FB93" w14:textId="77777777" w:rsidR="00FC39B5" w:rsidRDefault="00FC39B5" w:rsidP="00FC39B5">
      <w:pPr>
        <w:pStyle w:val="Heading4"/>
      </w:pPr>
      <w:bookmarkStart w:id="615" w:name="_Toc10818816"/>
      <w:bookmarkStart w:id="616" w:name="_Toc20409226"/>
      <w:bookmarkStart w:id="617" w:name="_Toc74564386"/>
      <w:r>
        <w:t>5.4.1.1</w:t>
      </w:r>
      <w:r>
        <w:tab/>
      </w:r>
      <w:r w:rsidRPr="000050F1">
        <w:t>Transport block</w:t>
      </w:r>
      <w:r>
        <w:t xml:space="preserve"> CRC attachment</w:t>
      </w:r>
      <w:bookmarkEnd w:id="615"/>
      <w:bookmarkEnd w:id="616"/>
      <w:bookmarkEnd w:id="617"/>
    </w:p>
    <w:p w14:paraId="73751E53" w14:textId="77777777" w:rsidR="00FC39B5" w:rsidRDefault="00FC39B5" w:rsidP="00FC39B5">
      <w:r>
        <w:t xml:space="preserve">Error detection is provided on transport blocks through a Cyclic Redundancy Check (CRC). </w:t>
      </w:r>
    </w:p>
    <w:p w14:paraId="6F1953E1" w14:textId="77777777" w:rsidR="00FC39B5" w:rsidRDefault="00FC39B5" w:rsidP="00FC39B5">
      <w:r>
        <w:t>The entire transport block is used to calculate the CRC parity bits. Denote the bits in a transport block delivered to layer 1 by</w:t>
      </w:r>
      <w:r w:rsidR="000429A3">
        <w:rPr>
          <w:position w:val="-10"/>
        </w:rPr>
        <w:pict w14:anchorId="59FA472D">
          <v:shape id="_x0000_i3328" type="#_x0000_t75" style="width:88.75pt;height:15.05pt">
            <v:imagedata r:id="rId20" o:title=""/>
          </v:shape>
        </w:pict>
      </w:r>
      <w:r>
        <w:t>, and the parity bits by</w:t>
      </w:r>
      <w:r w:rsidR="000429A3">
        <w:rPr>
          <w:position w:val="-10"/>
        </w:rPr>
        <w:pict w14:anchorId="718981AE">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14:paraId="39B3D726" w14:textId="77777777"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0429A3">
        <w:rPr>
          <w:position w:val="-10"/>
        </w:rPr>
        <w:pict w14:anchorId="4340E579">
          <v:shape id="_x0000_i3330" type="#_x0000_t75" style="width:82.9pt;height:15.05pt">
            <v:imagedata r:id="rId1051" o:title=""/>
          </v:shape>
        </w:pict>
      </w:r>
      <w:r>
        <w:t xml:space="preserve"> where </w:t>
      </w:r>
      <w:r w:rsidR="000429A3">
        <w:rPr>
          <w:position w:val="-10"/>
        </w:rPr>
        <w:pict w14:anchorId="2BB03723">
          <v:shape id="_x0000_i3331" type="#_x0000_t75" style="width:32.65pt;height:15.05pt">
            <v:imagedata r:id="rId1038" o:title=""/>
          </v:shape>
        </w:pict>
      </w:r>
      <w:r>
        <w:t xml:space="preserve"> for </w:t>
      </w:r>
      <w:r>
        <w:rPr>
          <w:i/>
        </w:rPr>
        <w:t>k</w:t>
      </w:r>
      <w:r>
        <w:t xml:space="preserve"> = 0, 1, 2, …, </w:t>
      </w:r>
      <w:r>
        <w:rPr>
          <w:i/>
        </w:rPr>
        <w:t>K</w:t>
      </w:r>
      <w:r>
        <w:t xml:space="preserve">-1 and </w:t>
      </w:r>
      <w:r>
        <w:rPr>
          <w:i/>
        </w:rPr>
        <w:t>K</w:t>
      </w:r>
      <w:r w:rsidRPr="00F74416">
        <w:rPr>
          <w:i/>
        </w:rPr>
        <w:t>=A+L</w:t>
      </w:r>
      <w:r>
        <w:t>.</w:t>
      </w:r>
    </w:p>
    <w:p w14:paraId="4351A2BF" w14:textId="77777777" w:rsidR="00FC39B5" w:rsidRDefault="00FC39B5" w:rsidP="00FC39B5">
      <w:pPr>
        <w:pStyle w:val="Heading4"/>
      </w:pPr>
      <w:bookmarkStart w:id="618" w:name="_Toc10818817"/>
      <w:bookmarkStart w:id="619" w:name="_Toc20409227"/>
      <w:bookmarkStart w:id="620" w:name="_Toc74564387"/>
      <w:r>
        <w:t>5.4.1.2</w:t>
      </w:r>
      <w:r>
        <w:tab/>
        <w:t>Channel coding</w:t>
      </w:r>
      <w:bookmarkEnd w:id="618"/>
      <w:bookmarkEnd w:id="619"/>
      <w:bookmarkEnd w:id="620"/>
    </w:p>
    <w:p w14:paraId="2DDD6057" w14:textId="77777777" w:rsidR="00FC39B5" w:rsidRDefault="00FC39B5" w:rsidP="00FC39B5">
      <w:r>
        <w:t xml:space="preserve">Information bits are delivered to the channel coding block. They are denoted by </w:t>
      </w:r>
      <w:r w:rsidR="000429A3">
        <w:rPr>
          <w:position w:val="-10"/>
        </w:rPr>
        <w:pict w14:anchorId="22400DF0">
          <v:shape id="_x0000_i3332" type="#_x0000_t75" style="width:79.55pt;height:15.05pt">
            <v:imagedata r:id="rId949" o:title=""/>
          </v:shape>
        </w:pict>
      </w:r>
      <w:r>
        <w:t xml:space="preserve"> , where </w:t>
      </w:r>
      <w:r>
        <w:rPr>
          <w:i/>
        </w:rPr>
        <w:t>K</w:t>
      </w:r>
      <w:r>
        <w:t xml:space="preserve"> is the number of bits, and they are tail biting convolutionally encoded according to </w:t>
      </w:r>
      <w:r w:rsidR="00DF4FBD">
        <w:t>clause</w:t>
      </w:r>
      <w:r>
        <w:t xml:space="preserve"> 5.1.3.1. </w:t>
      </w:r>
    </w:p>
    <w:p w14:paraId="20C5B31D" w14:textId="77777777" w:rsidR="00FC39B5" w:rsidRDefault="00FC39B5" w:rsidP="00FC39B5">
      <w:r>
        <w:t xml:space="preserve">After encoding the bits are denoted by </w:t>
      </w:r>
      <w:r w:rsidR="000429A3">
        <w:rPr>
          <w:position w:val="-10"/>
        </w:rPr>
        <w:pict w14:anchorId="0E6369F6">
          <v:shape id="_x0000_i3333" type="#_x0000_t75" style="width:106.35pt;height:16.75pt">
            <v:imagedata r:id="rId950" o:title=""/>
          </v:shape>
        </w:pict>
      </w:r>
      <w:r>
        <w:t>, with</w:t>
      </w:r>
      <w:r w:rsidR="000429A3">
        <w:rPr>
          <w:position w:val="-8"/>
        </w:rPr>
        <w:pict w14:anchorId="16E4B792">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429A3">
        <w:rPr>
          <w:position w:val="-4"/>
        </w:rPr>
        <w:pict w14:anchorId="5F630E2A">
          <v:shape id="_x0000_i3335" type="#_x0000_t75" style="width:31pt;height:10.9pt">
            <v:imagedata r:id="rId951" o:title=""/>
          </v:shape>
        </w:pict>
      </w:r>
      <w:r>
        <w:t>.</w:t>
      </w:r>
    </w:p>
    <w:p w14:paraId="5B751A47" w14:textId="77777777" w:rsidR="00FC39B5" w:rsidRDefault="00FC39B5" w:rsidP="00FC39B5">
      <w:pPr>
        <w:pStyle w:val="Heading4"/>
      </w:pPr>
      <w:bookmarkStart w:id="621" w:name="_Toc10818818"/>
      <w:bookmarkStart w:id="622" w:name="_Toc20409228"/>
      <w:bookmarkStart w:id="623" w:name="_Toc74564388"/>
      <w:r>
        <w:t>5.4.1.3</w:t>
      </w:r>
      <w:r>
        <w:tab/>
        <w:t>Rate matching</w:t>
      </w:r>
      <w:bookmarkEnd w:id="621"/>
      <w:bookmarkEnd w:id="622"/>
      <w:bookmarkEnd w:id="623"/>
    </w:p>
    <w:p w14:paraId="367DFF38" w14:textId="77777777" w:rsidR="00FC39B5" w:rsidRDefault="00FC39B5" w:rsidP="00FC39B5">
      <w:r>
        <w:t>A tail biting convolutionally coded block is delivered to the rate matching block. This block of coded bits is denoted by</w:t>
      </w:r>
      <w:r w:rsidR="000429A3">
        <w:rPr>
          <w:position w:val="-10"/>
        </w:rPr>
        <w:pict w14:anchorId="76234EF3">
          <v:shape id="_x0000_i3336" type="#_x0000_t75" style="width:106.35pt;height:16.75pt">
            <v:imagedata r:id="rId950" o:title=""/>
          </v:shape>
        </w:pict>
      </w:r>
      <w:r>
        <w:t>, with</w:t>
      </w:r>
      <w:r w:rsidR="000429A3">
        <w:rPr>
          <w:position w:val="-8"/>
        </w:rPr>
        <w:pict w14:anchorId="4398BD7C">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14:paraId="1AB4D0A0" w14:textId="77777777" w:rsidR="00FC39B5" w:rsidRDefault="00FC39B5" w:rsidP="00FC39B5">
      <w:r>
        <w:t>After rate matching, the bits are denoted by</w:t>
      </w:r>
      <w:r w:rsidR="000429A3">
        <w:rPr>
          <w:position w:val="-10"/>
        </w:rPr>
        <w:pict w14:anchorId="55AA059A">
          <v:shape id="_x0000_i3338" type="#_x0000_t75" style="width:79.55pt;height:15.05pt">
            <v:imagedata r:id="rId952"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14:paraId="25B45654" w14:textId="77777777" w:rsidR="00FC39B5" w:rsidRDefault="00FC39B5" w:rsidP="00FC39B5">
      <w:pPr>
        <w:pStyle w:val="Heading3"/>
      </w:pPr>
      <w:bookmarkStart w:id="624" w:name="_Toc10818819"/>
      <w:bookmarkStart w:id="625" w:name="_Toc20409229"/>
      <w:bookmarkStart w:id="626" w:name="_Toc74564389"/>
      <w:r>
        <w:t>5.4.2</w:t>
      </w:r>
      <w:r>
        <w:tab/>
        <w:t>Sidelink shared channel</w:t>
      </w:r>
      <w:bookmarkEnd w:id="624"/>
      <w:bookmarkEnd w:id="625"/>
      <w:bookmarkEnd w:id="626"/>
    </w:p>
    <w:p w14:paraId="1260A3F1" w14:textId="77777777" w:rsidR="00FC39B5" w:rsidRDefault="00FC39B5" w:rsidP="00FC39B5">
      <w:r>
        <w:t xml:space="preserve">The processing of the sidelink shared channel follows the downlink shared channel according to </w:t>
      </w:r>
      <w:r w:rsidR="00DF4FBD">
        <w:t>clause</w:t>
      </w:r>
      <w:r>
        <w:t xml:space="preserve"> 5.3.2, with the following differences:</w:t>
      </w:r>
    </w:p>
    <w:p w14:paraId="207E1CB5" w14:textId="77777777" w:rsidR="00FC39B5" w:rsidRDefault="00FC39B5" w:rsidP="001804F4">
      <w:pPr>
        <w:pStyle w:val="B1"/>
      </w:pPr>
      <w:r>
        <w:t>-</w:t>
      </w:r>
      <w:r>
        <w:tab/>
        <w:t>Data arrives to the coding unit in the form of a maximum of one transport block every transmission time interval (TTI)</w:t>
      </w:r>
    </w:p>
    <w:p w14:paraId="21202286"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14:paraId="68D92F31" w14:textId="77777777"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0429A3">
        <w:rPr>
          <w:rFonts w:eastAsia="Malgun Gothic"/>
          <w:position w:val="-14"/>
        </w:rPr>
        <w:pict w14:anchorId="76A5D0B0">
          <v:shape id="_x0000_i3339" type="#_x0000_t75" style="width:75.35pt;height:16.75pt">
            <v:imagedata r:id="rId1052"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5243F7C8">
          <v:shape id="_x0000_i3340" type="#_x0000_t75" style="width:94.6pt;height:17.6pt" o:ole="">
            <v:imagedata r:id="rId1053" o:title=""/>
          </v:shape>
          <o:OLEObject Type="Embed" ProgID="Equation.3" ShapeID="_x0000_i3340" DrawAspect="Content" ObjectID="_1685177663" r:id="rId1054"/>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148599A3">
          <v:shape id="_x0000_i3341" type="#_x0000_t75" style="width:82.9pt;height:17.6pt" o:ole="">
            <v:imagedata r:id="rId1055" o:title=""/>
          </v:shape>
          <o:OLEObject Type="Embed" ProgID="Equation.3" ShapeID="_x0000_i3341" DrawAspect="Content" ObjectID="_1685177664" r:id="rId1056"/>
        </w:object>
      </w:r>
      <w:r w:rsidR="00FC378E">
        <w:rPr>
          <w:rFonts w:eastAsia="Malgun Gothic"/>
        </w:rPr>
        <w:t>.</w:t>
      </w:r>
    </w:p>
    <w:p w14:paraId="6EF453B3" w14:textId="77777777" w:rsidR="00FC39B5" w:rsidRDefault="00FC39B5" w:rsidP="00FC39B5">
      <w:pPr>
        <w:pStyle w:val="Heading3"/>
      </w:pPr>
      <w:bookmarkStart w:id="627" w:name="_Toc10818820"/>
      <w:bookmarkStart w:id="628" w:name="_Toc20409230"/>
      <w:bookmarkStart w:id="629" w:name="_Toc74564390"/>
      <w:r>
        <w:t>5.4.3</w:t>
      </w:r>
      <w:r>
        <w:tab/>
        <w:t>Sidelink control information</w:t>
      </w:r>
      <w:bookmarkEnd w:id="627"/>
      <w:bookmarkEnd w:id="628"/>
      <w:bookmarkEnd w:id="629"/>
    </w:p>
    <w:p w14:paraId="2E3BDF42" w14:textId="77777777" w:rsidR="00FC39B5" w:rsidRDefault="00FC39B5" w:rsidP="00FC39B5">
      <w:r>
        <w:t>An SCI transports sidelink scheduling information.</w:t>
      </w:r>
    </w:p>
    <w:p w14:paraId="49F0A9BD" w14:textId="77777777" w:rsidR="00FC39B5" w:rsidRDefault="00FC39B5" w:rsidP="00FC39B5">
      <w:r>
        <w:t xml:space="preserve">The processing for one SCI follows the downlink control information according to </w:t>
      </w:r>
      <w:r w:rsidR="00DF4FBD">
        <w:t>clause</w:t>
      </w:r>
      <w:r>
        <w:t xml:space="preserve"> 5.3.3, with the following differences:</w:t>
      </w:r>
    </w:p>
    <w:p w14:paraId="30AC8B6E" w14:textId="77777777" w:rsidR="00FC39B5" w:rsidRDefault="00FC39B5" w:rsidP="001804F4">
      <w:pPr>
        <w:pStyle w:val="B1"/>
      </w:pPr>
      <w:r>
        <w:t>-</w:t>
      </w:r>
      <w:r>
        <w:tab/>
        <w:t>In the step of CRC attachment, no scrambling is performed.</w:t>
      </w:r>
    </w:p>
    <w:p w14:paraId="666DD7A5" w14:textId="77777777"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0429A3">
        <w:rPr>
          <w:rFonts w:eastAsia="Malgun Gothic"/>
          <w:position w:val="-14"/>
        </w:rPr>
        <w:pict w14:anchorId="6463BDDB">
          <v:shape id="_x0000_i3342" type="#_x0000_t75" style="width:75.35pt;height:16.75pt">
            <v:imagedata r:id="rId1057"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0429A3">
        <w:rPr>
          <w:rFonts w:eastAsia="Malgun Gothic"/>
          <w:position w:val="-14"/>
        </w:rPr>
        <w:pict w14:anchorId="61776AE0">
          <v:shape id="_x0000_i3343" type="#_x0000_t75" style="width:75.35pt;height:16.75pt">
            <v:imagedata r:id="rId1058" o:title=""/>
          </v:shape>
        </w:pict>
      </w:r>
      <w:r w:rsidR="00A43E74">
        <w:rPr>
          <w:rFonts w:eastAsia="Malgun Gothic"/>
          <w:lang w:val="en-US"/>
        </w:rPr>
        <w:t>.</w:t>
      </w:r>
    </w:p>
    <w:p w14:paraId="1EF6C93C" w14:textId="77777777" w:rsidR="00FC39B5" w:rsidRDefault="00FC39B5" w:rsidP="00FC39B5">
      <w:pPr>
        <w:pStyle w:val="Heading4"/>
      </w:pPr>
      <w:bookmarkStart w:id="630" w:name="_Toc10818821"/>
      <w:bookmarkStart w:id="631" w:name="_Toc20409231"/>
      <w:bookmarkStart w:id="632" w:name="_Toc74564391"/>
      <w:r>
        <w:t>5.4.3.1</w:t>
      </w:r>
      <w:r>
        <w:tab/>
        <w:t>SCI formats</w:t>
      </w:r>
      <w:bookmarkEnd w:id="630"/>
      <w:bookmarkEnd w:id="631"/>
      <w:bookmarkEnd w:id="632"/>
    </w:p>
    <w:p w14:paraId="7C92B2AC"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2DD7350"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249D7D3C" w14:textId="77777777" w:rsidR="00FC39B5" w:rsidRDefault="00FC39B5" w:rsidP="00FC39B5">
      <w:pPr>
        <w:pStyle w:val="Heading5"/>
      </w:pPr>
      <w:bookmarkStart w:id="633" w:name="_Toc10818822"/>
      <w:bookmarkStart w:id="634" w:name="_Toc20409232"/>
      <w:bookmarkStart w:id="635" w:name="_Toc74564392"/>
      <w:r>
        <w:t>5.4.3.1.1</w:t>
      </w:r>
      <w:r>
        <w:tab/>
        <w:t>SCI format 0</w:t>
      </w:r>
      <w:bookmarkEnd w:id="633"/>
      <w:bookmarkEnd w:id="634"/>
      <w:bookmarkEnd w:id="635"/>
    </w:p>
    <w:p w14:paraId="48DA30FA" w14:textId="77777777" w:rsidR="00FC39B5" w:rsidRDefault="00FC39B5" w:rsidP="00FC39B5">
      <w:r>
        <w:t xml:space="preserve">SCI format 0 is used for the scheduling of PSSCH. </w:t>
      </w:r>
    </w:p>
    <w:p w14:paraId="7595B9EA" w14:textId="77777777" w:rsidR="00FC39B5" w:rsidRDefault="00FC39B5" w:rsidP="00FC39B5">
      <w:r>
        <w:t>The following information is transmitted by means of the SCI format 0:</w:t>
      </w:r>
    </w:p>
    <w:p w14:paraId="0C0A30B6" w14:textId="77777777"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14:paraId="7DFB5C67" w14:textId="77777777" w:rsidR="00FC39B5" w:rsidRDefault="00FC39B5" w:rsidP="00FC39B5">
      <w:pPr>
        <w:pStyle w:val="B1"/>
      </w:pPr>
      <w:r>
        <w:t xml:space="preserve">- Resource block assignment and hopping resource allocation – </w:t>
      </w:r>
      <w:r w:rsidR="000429A3">
        <w:rPr>
          <w:position w:val="-10"/>
        </w:rPr>
        <w:pict w14:anchorId="3D4BF7EE">
          <v:shape id="_x0000_i3344" type="#_x0000_t75" style="width:109.65pt;height:19.25pt">
            <v:imagedata r:id="rId1059" o:title=""/>
          </v:shape>
        </w:pict>
      </w:r>
      <w:r>
        <w:t xml:space="preserve"> bits</w:t>
      </w:r>
    </w:p>
    <w:p w14:paraId="2F14D4A7" w14:textId="77777777" w:rsidR="00FC39B5" w:rsidRDefault="00FC39B5" w:rsidP="001804F4">
      <w:pPr>
        <w:pStyle w:val="B2"/>
      </w:pPr>
      <w:r>
        <w:t xml:space="preserve">- For PSSCH hopping: </w:t>
      </w:r>
    </w:p>
    <w:p w14:paraId="4D2EE09C"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0429A3">
        <w:rPr>
          <w:position w:val="-10"/>
        </w:rPr>
        <w:pict w14:anchorId="26733629">
          <v:shape id="_x0000_i3345" type="#_x0000_t75" style="width:32.65pt;height:15.05pt">
            <v:imagedata r:id="rId955" o:title=""/>
          </v:shape>
        </w:pict>
      </w:r>
      <w:r>
        <w:t xml:space="preserve"> as indicated in </w:t>
      </w:r>
      <w:r w:rsidR="00DF4FBD">
        <w:t>clause</w:t>
      </w:r>
      <w:r>
        <w:t xml:space="preserve"> 8.4 of [3] </w:t>
      </w:r>
    </w:p>
    <w:p w14:paraId="1A6BA7A0" w14:textId="77777777" w:rsidR="00FC39B5" w:rsidRDefault="00FC39B5" w:rsidP="001804F4">
      <w:pPr>
        <w:pStyle w:val="B3"/>
      </w:pPr>
      <w:r>
        <w:t xml:space="preserve">- </w:t>
      </w:r>
      <w:r w:rsidR="000429A3">
        <w:rPr>
          <w:position w:val="-22"/>
        </w:rPr>
        <w:pict w14:anchorId="2CF18E6C">
          <v:shape id="_x0000_i3346" type="#_x0000_t75" style="width:157.4pt;height:26.8pt">
            <v:imagedata r:id="rId1060" o:title=""/>
          </v:shape>
        </w:pict>
      </w:r>
      <w:r>
        <w:t xml:space="preserve"> bits provide the resource allocation in the subframe</w:t>
      </w:r>
    </w:p>
    <w:p w14:paraId="2F0A6EA2" w14:textId="77777777" w:rsidR="00FC39B5" w:rsidRDefault="00FC39B5" w:rsidP="001804F4">
      <w:pPr>
        <w:pStyle w:val="B2"/>
      </w:pPr>
      <w:r>
        <w:t>- For non-hopping PSSCH:</w:t>
      </w:r>
    </w:p>
    <w:p w14:paraId="3E42F799" w14:textId="77777777" w:rsidR="00FC39B5" w:rsidRDefault="00FC39B5" w:rsidP="001804F4">
      <w:pPr>
        <w:pStyle w:val="B3"/>
      </w:pPr>
      <w:r>
        <w:t xml:space="preserve">- </w:t>
      </w:r>
      <w:r w:rsidR="000429A3">
        <w:rPr>
          <w:position w:val="-22"/>
        </w:rPr>
        <w:pict w14:anchorId="49F1A2AB">
          <v:shape id="_x0000_i3347" type="#_x0000_t75" style="width:118.9pt;height:26.8pt">
            <v:imagedata r:id="rId1061" o:title=""/>
          </v:shape>
        </w:pict>
      </w:r>
      <w:r>
        <w:t xml:space="preserve"> bits provide the resource allocation in the subframe as defined in </w:t>
      </w:r>
      <w:r w:rsidR="00DF4FBD">
        <w:t>clause</w:t>
      </w:r>
      <w:r>
        <w:t xml:space="preserve"> 8.1.1 of [3]</w:t>
      </w:r>
    </w:p>
    <w:p w14:paraId="2A216BA5" w14:textId="77777777"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14:paraId="5F2B6238" w14:textId="77777777"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14:paraId="1E63F0E9" w14:textId="77777777"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14:paraId="7B1DEA11"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45A97CB2" w14:textId="77777777" w:rsidR="00A43E74" w:rsidRDefault="00A43E74" w:rsidP="00A43E74">
      <w:pPr>
        <w:pStyle w:val="Heading5"/>
      </w:pPr>
      <w:bookmarkStart w:id="636" w:name="_Toc10818823"/>
      <w:bookmarkStart w:id="637" w:name="_Toc20409233"/>
      <w:bookmarkStart w:id="638" w:name="_Toc74564393"/>
      <w:r>
        <w:lastRenderedPageBreak/>
        <w:t>5.4.3.1.2</w:t>
      </w:r>
      <w:r>
        <w:tab/>
        <w:t>SCI format 1</w:t>
      </w:r>
      <w:bookmarkEnd w:id="636"/>
      <w:bookmarkEnd w:id="637"/>
      <w:bookmarkEnd w:id="638"/>
    </w:p>
    <w:p w14:paraId="12218F82" w14:textId="77777777" w:rsidR="00A43E74" w:rsidRDefault="00A43E74" w:rsidP="00A43E74">
      <w:r>
        <w:t xml:space="preserve">SCI format 1 is used for the scheduling of PSSCH. </w:t>
      </w:r>
    </w:p>
    <w:p w14:paraId="2C8B35B6" w14:textId="77777777" w:rsidR="00A43E74" w:rsidRDefault="00A43E74" w:rsidP="00A43E74">
      <w:r>
        <w:t>The following information is transmitted by means of the SCI format 1:</w:t>
      </w:r>
    </w:p>
    <w:p w14:paraId="73984588"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14:paraId="33B05803" w14:textId="77777777"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14:paraId="0F2D2A42"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0429A3">
        <w:rPr>
          <w:position w:val="-10"/>
        </w:rPr>
        <w:pict w14:anchorId="55FA675E">
          <v:shape id="_x0000_i3348" type="#_x0000_t75" style="width:147.35pt;height:19.25pt">
            <v:imagedata r:id="rId1062" o:title=""/>
          </v:shape>
        </w:pict>
      </w:r>
      <w:r>
        <w:t xml:space="preserve"> bits</w:t>
      </w:r>
      <w:r>
        <w:rPr>
          <w:lang w:val="en-US"/>
        </w:rPr>
        <w:t xml:space="preserve"> as defined in </w:t>
      </w:r>
      <w:r w:rsidR="00DF4FBD">
        <w:rPr>
          <w:lang w:val="en-US"/>
        </w:rPr>
        <w:t>clause</w:t>
      </w:r>
      <w:r>
        <w:rPr>
          <w:lang w:val="en-US"/>
        </w:rPr>
        <w:t xml:space="preserve"> 14.1.1.4C of [3].</w:t>
      </w:r>
    </w:p>
    <w:p w14:paraId="52BADE2C"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14:paraId="65EA20AA" w14:textId="77777777"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14:paraId="61F3FC10" w14:textId="77777777"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14:paraId="6819D7A3"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427282A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3E0AEC80" w14:textId="77777777" w:rsidR="00FC39B5" w:rsidRDefault="00FC39B5" w:rsidP="00FC39B5">
      <w:pPr>
        <w:pStyle w:val="Heading3"/>
      </w:pPr>
      <w:bookmarkStart w:id="639" w:name="_Toc10818824"/>
      <w:bookmarkStart w:id="640" w:name="_Toc20409234"/>
      <w:bookmarkStart w:id="641" w:name="_Toc74564394"/>
      <w:r>
        <w:t>5.4.4</w:t>
      </w:r>
      <w:r>
        <w:tab/>
        <w:t>Sidelink discovery channel</w:t>
      </w:r>
      <w:bookmarkEnd w:id="639"/>
      <w:bookmarkEnd w:id="640"/>
      <w:bookmarkEnd w:id="641"/>
    </w:p>
    <w:p w14:paraId="441FCE4E" w14:textId="77777777"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14:paraId="133A5E14"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4137F3A4"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14:paraId="1A8AB445" w14:textId="77777777"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0429A3">
        <w:rPr>
          <w:rFonts w:eastAsia="Malgun Gothic"/>
          <w:position w:val="-14"/>
        </w:rPr>
        <w:pict w14:anchorId="025C548C">
          <v:shape id="_x0000_i3349" type="#_x0000_t75" style="width:75.35pt;height:16.75pt">
            <v:imagedata r:id="rId1057" o:title=""/>
          </v:shape>
        </w:pict>
      </w:r>
      <w:r>
        <w:t>.</w:t>
      </w:r>
    </w:p>
    <w:p w14:paraId="56327ECD" w14:textId="77777777" w:rsidR="006477ED" w:rsidRDefault="006477ED" w:rsidP="00F10ED6"/>
    <w:p w14:paraId="6A37601A" w14:textId="77777777" w:rsidR="006477ED" w:rsidRDefault="006477ED" w:rsidP="00F10ED6">
      <w:pPr>
        <w:pStyle w:val="Heading1"/>
      </w:pPr>
      <w:bookmarkStart w:id="642" w:name="_Toc10818825"/>
      <w:bookmarkStart w:id="643" w:name="_Toc20409235"/>
      <w:bookmarkStart w:id="644" w:name="_Toc74564395"/>
      <w:r>
        <w:t>6</w:t>
      </w:r>
      <w:r w:rsidRPr="008646BE">
        <w:tab/>
      </w:r>
      <w:r>
        <w:t>Narrowband IoT</w:t>
      </w:r>
      <w:bookmarkEnd w:id="642"/>
      <w:bookmarkEnd w:id="643"/>
      <w:bookmarkEnd w:id="644"/>
    </w:p>
    <w:p w14:paraId="696EB948" w14:textId="77777777" w:rsidR="006477ED" w:rsidRPr="006F4822" w:rsidRDefault="006477ED" w:rsidP="00F10ED6">
      <w:pPr>
        <w:pStyle w:val="Heading2"/>
      </w:pPr>
      <w:bookmarkStart w:id="645" w:name="_Toc10818826"/>
      <w:bookmarkStart w:id="646" w:name="_Toc20409236"/>
      <w:bookmarkStart w:id="647" w:name="_Toc74564396"/>
      <w:r>
        <w:t>6.1</w:t>
      </w:r>
      <w:r w:rsidRPr="006F4822">
        <w:tab/>
      </w:r>
      <w:r>
        <w:t>Mapping to physical channels</w:t>
      </w:r>
      <w:bookmarkEnd w:id="645"/>
      <w:bookmarkEnd w:id="646"/>
      <w:bookmarkEnd w:id="647"/>
    </w:p>
    <w:p w14:paraId="57C6F850"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07310A41"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4F9B846" w14:textId="77777777" w:rsidTr="007226C5">
        <w:trPr>
          <w:jc w:val="center"/>
        </w:trPr>
        <w:tc>
          <w:tcPr>
            <w:tcW w:w="3285" w:type="dxa"/>
          </w:tcPr>
          <w:p w14:paraId="7F631662" w14:textId="77777777" w:rsidR="006477ED" w:rsidRPr="00B30675" w:rsidRDefault="006477ED" w:rsidP="00F10ED6">
            <w:pPr>
              <w:pStyle w:val="TAH"/>
            </w:pPr>
            <w:r w:rsidRPr="00B30675">
              <w:t>TrCH</w:t>
            </w:r>
          </w:p>
        </w:tc>
        <w:tc>
          <w:tcPr>
            <w:tcW w:w="3286" w:type="dxa"/>
          </w:tcPr>
          <w:p w14:paraId="175EA557" w14:textId="77777777" w:rsidR="006477ED" w:rsidRPr="00B30675" w:rsidRDefault="006477ED" w:rsidP="00F10ED6">
            <w:pPr>
              <w:pStyle w:val="TAH"/>
            </w:pPr>
            <w:r w:rsidRPr="00B30675">
              <w:t>Physical Channel</w:t>
            </w:r>
          </w:p>
        </w:tc>
      </w:tr>
      <w:tr w:rsidR="006477ED" w:rsidRPr="00B30675" w14:paraId="56E7A596" w14:textId="77777777" w:rsidTr="007226C5">
        <w:trPr>
          <w:jc w:val="center"/>
        </w:trPr>
        <w:tc>
          <w:tcPr>
            <w:tcW w:w="3285" w:type="dxa"/>
          </w:tcPr>
          <w:p w14:paraId="1B1F1BB7"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376FD7F"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952D4E" w14:textId="77777777" w:rsidTr="007226C5">
        <w:trPr>
          <w:jc w:val="center"/>
        </w:trPr>
        <w:tc>
          <w:tcPr>
            <w:tcW w:w="3285" w:type="dxa"/>
          </w:tcPr>
          <w:p w14:paraId="0FC84B07"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11F315BA" w14:textId="77777777" w:rsidR="006477ED" w:rsidRPr="00B30675" w:rsidRDefault="006477ED" w:rsidP="00F10ED6">
            <w:pPr>
              <w:pStyle w:val="TAL"/>
              <w:rPr>
                <w:lang w:eastAsia="zh-CN"/>
              </w:rPr>
            </w:pPr>
            <w:r w:rsidRPr="00B30675">
              <w:rPr>
                <w:rFonts w:hint="eastAsia"/>
                <w:lang w:eastAsia="zh-CN"/>
              </w:rPr>
              <w:t>NPRACH</w:t>
            </w:r>
          </w:p>
        </w:tc>
      </w:tr>
    </w:tbl>
    <w:p w14:paraId="36F7CDAC" w14:textId="77777777" w:rsidR="006477ED" w:rsidRDefault="006477ED" w:rsidP="006477ED">
      <w:pPr>
        <w:keepNext/>
        <w:keepLines/>
        <w:spacing w:before="60"/>
        <w:jc w:val="center"/>
        <w:rPr>
          <w:rFonts w:ascii="Arial" w:hAnsi="Arial"/>
          <w:b/>
        </w:rPr>
      </w:pPr>
    </w:p>
    <w:p w14:paraId="5B9A0C22"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02EA6E8A" w14:textId="77777777" w:rsidTr="007226C5">
        <w:trPr>
          <w:jc w:val="center"/>
        </w:trPr>
        <w:tc>
          <w:tcPr>
            <w:tcW w:w="3285" w:type="dxa"/>
          </w:tcPr>
          <w:p w14:paraId="3FD06D96" w14:textId="77777777" w:rsidR="006477ED" w:rsidRPr="00B30675" w:rsidRDefault="006477ED" w:rsidP="00F10ED6">
            <w:pPr>
              <w:pStyle w:val="TAH"/>
            </w:pPr>
            <w:r w:rsidRPr="00B30675">
              <w:t>TrCH</w:t>
            </w:r>
          </w:p>
        </w:tc>
        <w:tc>
          <w:tcPr>
            <w:tcW w:w="3286" w:type="dxa"/>
          </w:tcPr>
          <w:p w14:paraId="3A08E949" w14:textId="77777777" w:rsidR="006477ED" w:rsidRPr="00B30675" w:rsidRDefault="006477ED" w:rsidP="00F10ED6">
            <w:pPr>
              <w:pStyle w:val="TAH"/>
            </w:pPr>
            <w:r w:rsidRPr="00B30675">
              <w:t>Physical Channel</w:t>
            </w:r>
          </w:p>
        </w:tc>
      </w:tr>
      <w:tr w:rsidR="006477ED" w:rsidRPr="00B30675" w14:paraId="004DED40" w14:textId="77777777" w:rsidTr="007226C5">
        <w:trPr>
          <w:jc w:val="center"/>
        </w:trPr>
        <w:tc>
          <w:tcPr>
            <w:tcW w:w="3285" w:type="dxa"/>
          </w:tcPr>
          <w:p w14:paraId="769F4F83"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58BA5B5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47EAF35E" w14:textId="77777777" w:rsidTr="007226C5">
        <w:trPr>
          <w:jc w:val="center"/>
        </w:trPr>
        <w:tc>
          <w:tcPr>
            <w:tcW w:w="3285" w:type="dxa"/>
          </w:tcPr>
          <w:p w14:paraId="489353EA"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5707238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1A6AE1E0" w14:textId="77777777" w:rsidTr="007226C5">
        <w:trPr>
          <w:jc w:val="center"/>
        </w:trPr>
        <w:tc>
          <w:tcPr>
            <w:tcW w:w="3285" w:type="dxa"/>
          </w:tcPr>
          <w:p w14:paraId="1B874A9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304677B3"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11680BAB" w14:textId="77777777" w:rsidR="006477ED" w:rsidRPr="00B30675" w:rsidRDefault="006477ED" w:rsidP="006477ED">
      <w:pPr>
        <w:keepNext/>
        <w:keepLines/>
        <w:spacing w:before="60"/>
        <w:jc w:val="center"/>
        <w:rPr>
          <w:rFonts w:ascii="Arial" w:hAnsi="Arial"/>
          <w:b/>
        </w:rPr>
      </w:pPr>
    </w:p>
    <w:p w14:paraId="5F9468ED"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B8ABD04" w14:textId="77777777" w:rsidTr="007226C5">
        <w:trPr>
          <w:jc w:val="center"/>
        </w:trPr>
        <w:tc>
          <w:tcPr>
            <w:tcW w:w="3285" w:type="dxa"/>
          </w:tcPr>
          <w:p w14:paraId="5B8A22B7" w14:textId="77777777" w:rsidR="006477ED" w:rsidRPr="00B30675" w:rsidRDefault="006477ED" w:rsidP="00F10ED6">
            <w:pPr>
              <w:pStyle w:val="TAH"/>
            </w:pPr>
            <w:r w:rsidRPr="00B30675">
              <w:t>Control information</w:t>
            </w:r>
          </w:p>
        </w:tc>
        <w:tc>
          <w:tcPr>
            <w:tcW w:w="3286" w:type="dxa"/>
          </w:tcPr>
          <w:p w14:paraId="5D629F6B" w14:textId="77777777" w:rsidR="006477ED" w:rsidRPr="00B30675" w:rsidRDefault="006477ED" w:rsidP="00F10ED6">
            <w:pPr>
              <w:pStyle w:val="TAH"/>
            </w:pPr>
            <w:r w:rsidRPr="00B30675">
              <w:t>Physical Channel</w:t>
            </w:r>
          </w:p>
        </w:tc>
      </w:tr>
      <w:tr w:rsidR="006477ED" w:rsidRPr="00B30675" w14:paraId="20101738" w14:textId="77777777" w:rsidTr="007226C5">
        <w:trPr>
          <w:jc w:val="center"/>
        </w:trPr>
        <w:tc>
          <w:tcPr>
            <w:tcW w:w="3285" w:type="dxa"/>
          </w:tcPr>
          <w:p w14:paraId="04820093"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0A5CAAC6"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38C4870E" w14:textId="77777777" w:rsidTr="007226C5">
        <w:trPr>
          <w:jc w:val="center"/>
        </w:trPr>
        <w:tc>
          <w:tcPr>
            <w:tcW w:w="3285" w:type="dxa"/>
          </w:tcPr>
          <w:p w14:paraId="2457760B"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4A584E6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667E026B" w14:textId="77777777" w:rsidR="006477ED" w:rsidRDefault="006477ED" w:rsidP="006477ED"/>
    <w:p w14:paraId="0B2FB703" w14:textId="77777777" w:rsidR="006477ED" w:rsidRPr="006F4822" w:rsidRDefault="006477ED" w:rsidP="00F10ED6">
      <w:pPr>
        <w:pStyle w:val="Heading2"/>
      </w:pPr>
      <w:bookmarkStart w:id="648" w:name="_Toc10818827"/>
      <w:bookmarkStart w:id="649" w:name="_Toc20409237"/>
      <w:bookmarkStart w:id="650" w:name="_Toc74564397"/>
      <w:r>
        <w:t>6.2</w:t>
      </w:r>
      <w:r w:rsidRPr="006F4822">
        <w:tab/>
      </w:r>
      <w:r>
        <w:t>Generic procedures</w:t>
      </w:r>
      <w:bookmarkEnd w:id="648"/>
      <w:bookmarkEnd w:id="649"/>
      <w:bookmarkEnd w:id="650"/>
    </w:p>
    <w:p w14:paraId="408CB665" w14:textId="77777777"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14:paraId="713E2564"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782D7253"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3451B71"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0287C3E1" w14:textId="77777777" w:rsidR="006477ED" w:rsidRDefault="006477ED" w:rsidP="006477ED">
            <w:pPr>
              <w:pStyle w:val="TAH"/>
            </w:pPr>
            <w:r>
              <w:t>TrCH</w:t>
            </w:r>
          </w:p>
        </w:tc>
        <w:tc>
          <w:tcPr>
            <w:tcW w:w="1548" w:type="dxa"/>
            <w:tcBorders>
              <w:top w:val="single" w:sz="12" w:space="0" w:color="auto"/>
              <w:bottom w:val="double" w:sz="4" w:space="0" w:color="auto"/>
            </w:tcBorders>
            <w:vAlign w:val="center"/>
          </w:tcPr>
          <w:p w14:paraId="2D724D9B"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1517F600" w14:textId="77777777" w:rsidR="006477ED" w:rsidRDefault="006477ED" w:rsidP="00F23E3F">
            <w:pPr>
              <w:pStyle w:val="TAH"/>
            </w:pPr>
            <w:r>
              <w:t>Coding rate</w:t>
            </w:r>
          </w:p>
        </w:tc>
      </w:tr>
      <w:tr w:rsidR="006477ED" w14:paraId="338F8D74"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1D3A95C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6B915B1E"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2618DF3" w14:textId="77777777" w:rsidR="006477ED" w:rsidRDefault="006477ED" w:rsidP="007226C5">
            <w:pPr>
              <w:pStyle w:val="TAC"/>
              <w:rPr>
                <w:lang w:val="de-DE"/>
              </w:rPr>
            </w:pPr>
            <w:r>
              <w:rPr>
                <w:lang w:val="de-DE"/>
              </w:rPr>
              <w:t>1/3</w:t>
            </w:r>
          </w:p>
        </w:tc>
      </w:tr>
      <w:tr w:rsidR="006477ED" w14:paraId="1B87ECA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25325D61" w14:textId="77777777" w:rsidR="006477ED" w:rsidRDefault="006477ED" w:rsidP="007226C5">
            <w:pPr>
              <w:pStyle w:val="TAC"/>
              <w:rPr>
                <w:lang w:val="de-DE"/>
              </w:rPr>
            </w:pPr>
            <w:r>
              <w:rPr>
                <w:lang w:val="de-DE"/>
              </w:rPr>
              <w:t>BCH</w:t>
            </w:r>
          </w:p>
        </w:tc>
        <w:tc>
          <w:tcPr>
            <w:tcW w:w="1548" w:type="dxa"/>
            <w:vMerge w:val="restart"/>
            <w:vAlign w:val="center"/>
          </w:tcPr>
          <w:p w14:paraId="18351B99"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48706964" w14:textId="77777777" w:rsidR="006477ED" w:rsidRDefault="006477ED" w:rsidP="007226C5">
            <w:pPr>
              <w:pStyle w:val="TAC"/>
            </w:pPr>
            <w:r>
              <w:t>1/3</w:t>
            </w:r>
          </w:p>
        </w:tc>
      </w:tr>
      <w:tr w:rsidR="006477ED" w14:paraId="4D6374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88DCB62"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02C041DA"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4AAF41B" w14:textId="77777777" w:rsidR="006477ED" w:rsidRDefault="006477ED" w:rsidP="007226C5">
            <w:pPr>
              <w:pStyle w:val="TAC"/>
            </w:pPr>
          </w:p>
        </w:tc>
      </w:tr>
      <w:tr w:rsidR="006477ED" w14:paraId="7F92CBAD"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B6E72F7"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573D59C7"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67A9FE6F" w14:textId="77777777" w:rsidR="006477ED" w:rsidRDefault="006477ED" w:rsidP="007226C5">
            <w:pPr>
              <w:pStyle w:val="TAC"/>
            </w:pPr>
          </w:p>
        </w:tc>
      </w:tr>
    </w:tbl>
    <w:p w14:paraId="3D9CA681" w14:textId="77777777" w:rsidR="006477ED" w:rsidRDefault="006477ED" w:rsidP="006477ED"/>
    <w:p w14:paraId="3DAC8A0A"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4CA8495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1F38800B"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594FABD"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F640F35" w14:textId="77777777" w:rsidR="006477ED" w:rsidRDefault="006477ED" w:rsidP="007226C5">
            <w:pPr>
              <w:pStyle w:val="TAH"/>
            </w:pPr>
            <w:r>
              <w:t>Coding rate</w:t>
            </w:r>
          </w:p>
        </w:tc>
      </w:tr>
      <w:tr w:rsidR="006477ED" w14:paraId="57EBB983"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6F121CFD" w14:textId="77777777" w:rsidR="006477ED" w:rsidRDefault="006477ED" w:rsidP="007226C5">
            <w:pPr>
              <w:pStyle w:val="TAC"/>
            </w:pPr>
            <w:r>
              <w:t>DCI</w:t>
            </w:r>
          </w:p>
        </w:tc>
        <w:tc>
          <w:tcPr>
            <w:tcW w:w="1548" w:type="dxa"/>
            <w:tcBorders>
              <w:top w:val="single" w:sz="6" w:space="0" w:color="000000"/>
            </w:tcBorders>
            <w:vAlign w:val="center"/>
          </w:tcPr>
          <w:p w14:paraId="24EF1152"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02783090" w14:textId="77777777" w:rsidR="006477ED" w:rsidRDefault="006477ED" w:rsidP="007226C5">
            <w:pPr>
              <w:pStyle w:val="TAC"/>
              <w:rPr>
                <w:lang w:val="de-DE"/>
              </w:rPr>
            </w:pPr>
            <w:r>
              <w:rPr>
                <w:lang w:val="de-DE"/>
              </w:rPr>
              <w:t>1/3</w:t>
            </w:r>
          </w:p>
        </w:tc>
      </w:tr>
      <w:tr w:rsidR="006477ED" w14:paraId="63DBF688"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0938AF16"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5EA196F6"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78294F81" w14:textId="77777777" w:rsidR="006477ED" w:rsidRDefault="006477ED" w:rsidP="007226C5">
            <w:pPr>
              <w:pStyle w:val="TAC"/>
              <w:rPr>
                <w:lang w:val="fr-FR" w:eastAsia="zh-CN"/>
              </w:rPr>
            </w:pPr>
            <w:r>
              <w:rPr>
                <w:rFonts w:hint="eastAsia"/>
                <w:lang w:val="fr-FR" w:eastAsia="zh-CN"/>
              </w:rPr>
              <w:t>1/16</w:t>
            </w:r>
          </w:p>
        </w:tc>
      </w:tr>
    </w:tbl>
    <w:p w14:paraId="088DA430" w14:textId="77777777" w:rsidR="006477ED" w:rsidRDefault="006477ED" w:rsidP="006477ED"/>
    <w:p w14:paraId="3CE084AD" w14:textId="77777777" w:rsidR="006477ED" w:rsidRPr="00A5554D" w:rsidRDefault="006477ED" w:rsidP="006477ED">
      <w:pPr>
        <w:pStyle w:val="Heading2"/>
        <w:rPr>
          <w:lang w:eastAsia="zh-CN"/>
        </w:rPr>
      </w:pPr>
      <w:bookmarkStart w:id="651" w:name="_Toc10818828"/>
      <w:bookmarkStart w:id="652" w:name="_Toc20409238"/>
      <w:bookmarkStart w:id="653" w:name="_Toc74564398"/>
      <w:r>
        <w:t>6.3</w:t>
      </w:r>
      <w:r>
        <w:tab/>
      </w:r>
      <w:r>
        <w:rPr>
          <w:lang w:eastAsia="zh-CN"/>
        </w:rPr>
        <w:t>U</w:t>
      </w:r>
      <w:r>
        <w:rPr>
          <w:rFonts w:hint="eastAsia"/>
          <w:lang w:eastAsia="zh-CN"/>
        </w:rPr>
        <w:t>plink</w:t>
      </w:r>
      <w:r>
        <w:t xml:space="preserve"> transport channels and control information</w:t>
      </w:r>
      <w:bookmarkEnd w:id="651"/>
      <w:bookmarkEnd w:id="652"/>
      <w:bookmarkEnd w:id="653"/>
    </w:p>
    <w:p w14:paraId="0C4EC661" w14:textId="77777777" w:rsidR="006477ED" w:rsidRPr="006F4822" w:rsidRDefault="006477ED" w:rsidP="00F10ED6">
      <w:pPr>
        <w:pStyle w:val="Heading3"/>
      </w:pPr>
      <w:bookmarkStart w:id="654" w:name="_Toc10818829"/>
      <w:bookmarkStart w:id="655" w:name="_Toc20409239"/>
      <w:bookmarkStart w:id="656" w:name="_Toc74564399"/>
      <w:r>
        <w:t>6.3</w:t>
      </w:r>
      <w:r w:rsidRPr="006F4822">
        <w:t>.</w:t>
      </w:r>
      <w:r>
        <w:rPr>
          <w:rFonts w:hint="eastAsia"/>
          <w:lang w:eastAsia="zh-CN"/>
        </w:rPr>
        <w:t>1</w:t>
      </w:r>
      <w:r w:rsidRPr="006F4822">
        <w:tab/>
      </w:r>
      <w:r>
        <w:rPr>
          <w:lang w:eastAsia="zh-CN"/>
        </w:rPr>
        <w:t>R</w:t>
      </w:r>
      <w:r w:rsidRPr="006F4822">
        <w:t>andom access channel</w:t>
      </w:r>
      <w:bookmarkEnd w:id="654"/>
      <w:bookmarkEnd w:id="655"/>
      <w:bookmarkEnd w:id="656"/>
    </w:p>
    <w:p w14:paraId="451D2F6F" w14:textId="77777777" w:rsidR="006477ED" w:rsidRPr="009F7A40" w:rsidRDefault="006477ED" w:rsidP="006477ED">
      <w:pPr>
        <w:rPr>
          <w:lang w:eastAsia="zh-CN"/>
        </w:rPr>
      </w:pPr>
      <w:r>
        <w:t xml:space="preserve">The sequence for the random access channel is processed according to [2]. </w:t>
      </w:r>
    </w:p>
    <w:p w14:paraId="0BB19802" w14:textId="77777777" w:rsidR="006477ED" w:rsidRPr="006F4822" w:rsidRDefault="006477ED" w:rsidP="00F10ED6">
      <w:pPr>
        <w:pStyle w:val="Heading3"/>
      </w:pPr>
      <w:bookmarkStart w:id="657" w:name="_Toc10818830"/>
      <w:bookmarkStart w:id="658" w:name="_Toc20409240"/>
      <w:bookmarkStart w:id="659" w:name="_Toc74564400"/>
      <w:r>
        <w:t>6.3</w:t>
      </w:r>
      <w:r w:rsidRPr="006F4822">
        <w:t>.</w:t>
      </w:r>
      <w:r>
        <w:rPr>
          <w:rFonts w:hint="eastAsia"/>
          <w:lang w:eastAsia="zh-CN"/>
        </w:rPr>
        <w:t>2</w:t>
      </w:r>
      <w:r w:rsidRPr="006F4822">
        <w:tab/>
      </w:r>
      <w:r>
        <w:rPr>
          <w:lang w:eastAsia="zh-CN"/>
        </w:rPr>
        <w:t>U</w:t>
      </w:r>
      <w:r w:rsidRPr="006F4822">
        <w:t>plink shared channel</w:t>
      </w:r>
      <w:bookmarkEnd w:id="657"/>
      <w:bookmarkEnd w:id="658"/>
      <w:bookmarkEnd w:id="659"/>
    </w:p>
    <w:p w14:paraId="372140A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11BAC5F4" w14:textId="77777777" w:rsidR="006477ED" w:rsidRDefault="006477ED" w:rsidP="00F10ED6">
      <w:pPr>
        <w:pStyle w:val="B1"/>
      </w:pPr>
      <w:r>
        <w:t>-</w:t>
      </w:r>
      <w:r>
        <w:tab/>
        <w:t>CRC attachment</w:t>
      </w:r>
    </w:p>
    <w:p w14:paraId="4548CF59" w14:textId="77777777" w:rsidR="006477ED" w:rsidRDefault="006477ED" w:rsidP="00F10ED6">
      <w:pPr>
        <w:pStyle w:val="B1"/>
      </w:pPr>
      <w:r>
        <w:lastRenderedPageBreak/>
        <w:t>-</w:t>
      </w:r>
      <w:r>
        <w:tab/>
        <w:t>Channel coding</w:t>
      </w:r>
    </w:p>
    <w:p w14:paraId="15475B88" w14:textId="77777777" w:rsidR="006477ED" w:rsidRDefault="006477ED" w:rsidP="00F10ED6">
      <w:pPr>
        <w:pStyle w:val="B1"/>
      </w:pPr>
      <w:r>
        <w:t>-</w:t>
      </w:r>
      <w:r>
        <w:tab/>
        <w:t>Rate matching</w:t>
      </w:r>
    </w:p>
    <w:p w14:paraId="6D8F2DD8" w14:textId="77777777" w:rsidR="006477ED" w:rsidRDefault="000429A3" w:rsidP="00F10ED6">
      <w:pPr>
        <w:pStyle w:val="TH"/>
        <w:rPr>
          <w:lang w:eastAsia="zh-CN"/>
        </w:rPr>
      </w:pPr>
      <w:r>
        <w:pict w14:anchorId="2B2438B5">
          <v:shape id="_x0000_i3350" type="#_x0000_t75" style="width:129.75pt;height:232.75pt">
            <v:imagedata r:id="rId1063" o:title=""/>
          </v:shape>
        </w:pict>
      </w:r>
    </w:p>
    <w:p w14:paraId="28DEB593"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02E896DB"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2FF009DB" w14:textId="77777777"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0429A3">
        <w:rPr>
          <w:position w:val="-6"/>
        </w:rPr>
        <w:pict w14:anchorId="27A033ED">
          <v:shape id="_x0000_i3351" type="#_x0000_t75" style="width:12.55pt;height:12.55pt">
            <v:imagedata r:id="rId1064"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26B6D62D"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0429A3">
        <w:rPr>
          <w:position w:val="-14"/>
        </w:rPr>
        <w:pict w14:anchorId="47F4D01B">
          <v:shape id="_x0000_i3352" type="#_x0000_t75" style="width:91.25pt;height:18.4pt">
            <v:imagedata r:id="rId1065"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14:paraId="4F434EFE" w14:textId="77777777" w:rsidR="006477ED" w:rsidRDefault="006477ED" w:rsidP="006477ED">
      <w:pPr>
        <w:pStyle w:val="Heading3"/>
      </w:pPr>
      <w:bookmarkStart w:id="660" w:name="_Toc10818831"/>
      <w:bookmarkStart w:id="661" w:name="_Toc20409241"/>
      <w:bookmarkStart w:id="662" w:name="_Toc74564401"/>
      <w:r>
        <w:t>6.3.</w:t>
      </w:r>
      <w:r>
        <w:rPr>
          <w:rFonts w:hint="eastAsia"/>
          <w:lang w:eastAsia="zh-CN"/>
        </w:rPr>
        <w:t>3</w:t>
      </w:r>
      <w:r>
        <w:tab/>
        <w:t xml:space="preserve">Uplink control information on </w:t>
      </w:r>
      <w:r>
        <w:rPr>
          <w:rFonts w:hint="eastAsia"/>
          <w:lang w:eastAsia="zh-CN"/>
        </w:rPr>
        <w:t>N</w:t>
      </w:r>
      <w:r>
        <w:t>PUSCH without UL-SCH data</w:t>
      </w:r>
      <w:bookmarkEnd w:id="660"/>
      <w:bookmarkEnd w:id="661"/>
      <w:bookmarkEnd w:id="662"/>
    </w:p>
    <w:p w14:paraId="643A4D86"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2BBCF30F" w14:textId="77777777" w:rsidR="006477ED" w:rsidRDefault="000429A3" w:rsidP="006477ED">
      <w:pPr>
        <w:pStyle w:val="TH"/>
      </w:pPr>
      <w:r>
        <w:pict w14:anchorId="15E080D1">
          <v:shape id="_x0000_i3353" type="#_x0000_t75" style="width:125.6pt;height:107.15pt">
            <v:imagedata r:id="rId1066" o:title=""/>
          </v:shape>
        </w:pict>
      </w:r>
    </w:p>
    <w:p w14:paraId="0AC55713"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4FAA3876" w14:textId="77777777" w:rsidR="006477ED" w:rsidRPr="00D701D2" w:rsidRDefault="006477ED" w:rsidP="006477ED">
      <w:r>
        <w:t xml:space="preserve">The </w:t>
      </w:r>
      <w:r>
        <w:rPr>
          <w:rFonts w:hint="eastAsia"/>
          <w:lang w:eastAsia="zh-CN"/>
        </w:rPr>
        <w:t xml:space="preserve">one bit information of </w:t>
      </w:r>
      <w:r>
        <w:t>HARQ-ACK</w:t>
      </w:r>
      <w:r w:rsidR="000429A3">
        <w:rPr>
          <w:position w:val="-12"/>
          <w:lang w:eastAsia="zh-CN"/>
        </w:rPr>
        <w:pict w14:anchorId="60BA7FB5">
          <v:shape id="_x0000_i3354" type="#_x0000_t75" style="width:25.1pt;height:19.25pt">
            <v:imagedata r:id="rId1067" o:title=""/>
          </v:shape>
        </w:pict>
      </w:r>
      <w:r w:rsidRPr="00D701D2">
        <w:t xml:space="preserve"> is coded according to Table 6.3.3-1, where for a positive acknowledgement </w:t>
      </w:r>
      <w:r w:rsidR="000429A3">
        <w:rPr>
          <w:position w:val="-12"/>
          <w:lang w:eastAsia="zh-CN"/>
        </w:rPr>
        <w:pict w14:anchorId="6DC21BEB">
          <v:shape id="_x0000_i3355" type="#_x0000_t75" style="width:25.1pt;height:19.25pt">
            <v:imagedata r:id="rId1067" o:title=""/>
          </v:shape>
        </w:pict>
      </w:r>
      <w:r w:rsidRPr="00D701D2">
        <w:t>= 1 and for a negative acknowledgement</w:t>
      </w:r>
      <w:r w:rsidR="000429A3">
        <w:rPr>
          <w:position w:val="-12"/>
          <w:lang w:eastAsia="zh-CN"/>
        </w:rPr>
        <w:pict w14:anchorId="4AB5E60E">
          <v:shape id="_x0000_i3356" type="#_x0000_t75" style="width:25.1pt;height:19.25pt">
            <v:imagedata r:id="rId1067" o:title=""/>
          </v:shape>
        </w:pict>
      </w:r>
      <w:r w:rsidRPr="00D701D2">
        <w:t> = 0.</w:t>
      </w:r>
    </w:p>
    <w:p w14:paraId="5044E86C"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134FD3F0" w14:textId="77777777" w:rsidTr="00F10ED6">
        <w:trPr>
          <w:trHeight w:val="270"/>
          <w:jc w:val="center"/>
        </w:trPr>
        <w:tc>
          <w:tcPr>
            <w:tcW w:w="1744" w:type="dxa"/>
          </w:tcPr>
          <w:p w14:paraId="7E95641A" w14:textId="77777777" w:rsidR="006477ED" w:rsidRDefault="006477ED" w:rsidP="00F10ED6">
            <w:pPr>
              <w:pStyle w:val="TAH"/>
              <w:rPr>
                <w:lang w:eastAsia="zh-CN"/>
              </w:rPr>
            </w:pPr>
            <w:r>
              <w:t>H</w:t>
            </w:r>
            <w:r>
              <w:rPr>
                <w:rFonts w:hint="eastAsia"/>
                <w:lang w:eastAsia="zh-CN"/>
              </w:rPr>
              <w:t xml:space="preserve">ARQ-ACK </w:t>
            </w:r>
          </w:p>
          <w:p w14:paraId="442E36BA" w14:textId="77777777" w:rsidR="006477ED" w:rsidRDefault="006477ED" w:rsidP="00F10ED6">
            <w:pPr>
              <w:pStyle w:val="TAH"/>
              <w:rPr>
                <w:lang w:eastAsia="zh-CN"/>
              </w:rPr>
            </w:pPr>
            <w:r>
              <w:rPr>
                <w:rFonts w:hint="eastAsia"/>
                <w:lang w:eastAsia="zh-CN"/>
              </w:rPr>
              <w:t>&lt;</w:t>
            </w:r>
            <w:r w:rsidR="000429A3">
              <w:rPr>
                <w:position w:val="-12"/>
                <w:lang w:eastAsia="zh-CN"/>
              </w:rPr>
              <w:pict w14:anchorId="3F477F47">
                <v:shape id="_x0000_i3357" type="#_x0000_t75" style="width:25.1pt;height:19.25pt">
                  <v:imagedata r:id="rId1068" o:title=""/>
                </v:shape>
              </w:pict>
            </w:r>
            <w:r>
              <w:rPr>
                <w:rFonts w:hint="eastAsia"/>
                <w:lang w:eastAsia="zh-CN"/>
              </w:rPr>
              <w:t>&gt;</w:t>
            </w:r>
            <w:r w:rsidR="00D054B0">
              <w:rPr>
                <w:rFonts w:hint="eastAsia"/>
                <w:lang w:eastAsia="zh-CN"/>
              </w:rPr>
              <w:t xml:space="preserve"> </w:t>
            </w:r>
          </w:p>
        </w:tc>
        <w:tc>
          <w:tcPr>
            <w:tcW w:w="3446" w:type="dxa"/>
            <w:noWrap/>
          </w:tcPr>
          <w:p w14:paraId="3BF64C05" w14:textId="77777777" w:rsidR="006477ED" w:rsidRDefault="006477ED" w:rsidP="006477ED">
            <w:pPr>
              <w:pStyle w:val="TAH"/>
              <w:rPr>
                <w:lang w:eastAsia="zh-CN"/>
              </w:rPr>
            </w:pPr>
            <w:r>
              <w:t>H</w:t>
            </w:r>
            <w:r>
              <w:rPr>
                <w:rFonts w:hint="eastAsia"/>
                <w:lang w:eastAsia="zh-CN"/>
              </w:rPr>
              <w:t xml:space="preserve">ARQ-ACK </w:t>
            </w:r>
            <w:r>
              <w:t>code word</w:t>
            </w:r>
          </w:p>
          <w:p w14:paraId="72CF3C79"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4C88AD53" w14:textId="77777777" w:rsidTr="00F10ED6">
        <w:trPr>
          <w:trHeight w:val="20"/>
          <w:jc w:val="center"/>
        </w:trPr>
        <w:tc>
          <w:tcPr>
            <w:tcW w:w="0" w:type="auto"/>
          </w:tcPr>
          <w:p w14:paraId="788259E7" w14:textId="77777777" w:rsidR="006477ED" w:rsidRDefault="006477ED" w:rsidP="00F10ED6">
            <w:pPr>
              <w:pStyle w:val="TAC"/>
            </w:pPr>
            <w:r>
              <w:t>0</w:t>
            </w:r>
          </w:p>
        </w:tc>
        <w:tc>
          <w:tcPr>
            <w:tcW w:w="0" w:type="auto"/>
          </w:tcPr>
          <w:p w14:paraId="3BBFEA34" w14:textId="77777777" w:rsidR="006477ED" w:rsidRDefault="006477ED" w:rsidP="00F10ED6">
            <w:pPr>
              <w:pStyle w:val="TAC"/>
              <w:rPr>
                <w:lang w:eastAsia="zh-CN"/>
              </w:rPr>
            </w:pPr>
            <w:r>
              <w:rPr>
                <w:rFonts w:hint="eastAsia"/>
                <w:lang w:eastAsia="zh-CN"/>
              </w:rPr>
              <w:t>&lt;0,0,0,0,0,0,0,0,0,0,0,0,0,0,0,0&gt;</w:t>
            </w:r>
          </w:p>
        </w:tc>
      </w:tr>
      <w:tr w:rsidR="006477ED" w14:paraId="69772718" w14:textId="77777777" w:rsidTr="00F10ED6">
        <w:trPr>
          <w:trHeight w:val="20"/>
          <w:jc w:val="center"/>
        </w:trPr>
        <w:tc>
          <w:tcPr>
            <w:tcW w:w="0" w:type="auto"/>
          </w:tcPr>
          <w:p w14:paraId="326E1A3A" w14:textId="77777777" w:rsidR="006477ED" w:rsidRDefault="006477ED" w:rsidP="00F10ED6">
            <w:pPr>
              <w:pStyle w:val="TAC"/>
            </w:pPr>
            <w:r>
              <w:t>1</w:t>
            </w:r>
          </w:p>
        </w:tc>
        <w:tc>
          <w:tcPr>
            <w:tcW w:w="0" w:type="auto"/>
          </w:tcPr>
          <w:p w14:paraId="44F0EB14" w14:textId="77777777" w:rsidR="006477ED" w:rsidRDefault="006477ED" w:rsidP="00F10ED6">
            <w:pPr>
              <w:pStyle w:val="TAC"/>
              <w:rPr>
                <w:lang w:eastAsia="zh-CN"/>
              </w:rPr>
            </w:pPr>
            <w:r>
              <w:rPr>
                <w:rFonts w:hint="eastAsia"/>
                <w:lang w:eastAsia="zh-CN"/>
              </w:rPr>
              <w:t>&lt;1,1,1,1,1,1,1,1,1,1,1,1,1,1,1,1&gt;</w:t>
            </w:r>
          </w:p>
        </w:tc>
      </w:tr>
    </w:tbl>
    <w:p w14:paraId="1B23B2D7" w14:textId="77777777" w:rsidR="006477ED" w:rsidRDefault="006477ED" w:rsidP="006477ED">
      <w:pPr>
        <w:rPr>
          <w:lang w:eastAsia="zh-CN"/>
        </w:rPr>
      </w:pPr>
    </w:p>
    <w:p w14:paraId="4390A3E5" w14:textId="77777777" w:rsidR="00FC378E" w:rsidRDefault="00FC378E" w:rsidP="00FC378E">
      <w:pPr>
        <w:pStyle w:val="Heading3"/>
        <w:rPr>
          <w:lang w:eastAsia="zh-CN"/>
        </w:rPr>
      </w:pPr>
      <w:bookmarkStart w:id="663" w:name="_Toc10818832"/>
      <w:bookmarkStart w:id="664" w:name="_Toc20409242"/>
      <w:bookmarkStart w:id="665" w:name="_Toc74564402"/>
      <w:r>
        <w:rPr>
          <w:lang w:eastAsia="zh-CN"/>
        </w:rPr>
        <w:t>6.3.4</w:t>
      </w:r>
      <w:r>
        <w:rPr>
          <w:lang w:eastAsia="zh-CN"/>
        </w:rPr>
        <w:tab/>
        <w:t>Scheduling request</w:t>
      </w:r>
      <w:bookmarkEnd w:id="663"/>
      <w:bookmarkEnd w:id="664"/>
      <w:bookmarkEnd w:id="665"/>
    </w:p>
    <w:p w14:paraId="1EEC4E1A" w14:textId="77777777" w:rsidR="00FC378E" w:rsidRDefault="00FC378E" w:rsidP="00FC378E">
      <w:pPr>
        <w:rPr>
          <w:lang w:eastAsia="zh-CN"/>
        </w:rPr>
      </w:pPr>
      <w:r>
        <w:t>The scheduling request indication is received from higher layers and is processed according to [2] and [3].</w:t>
      </w:r>
    </w:p>
    <w:p w14:paraId="6A7D00FA" w14:textId="77777777" w:rsidR="006477ED" w:rsidRDefault="006477ED" w:rsidP="006477ED">
      <w:pPr>
        <w:pStyle w:val="Heading2"/>
        <w:rPr>
          <w:lang w:eastAsia="zh-CN"/>
        </w:rPr>
      </w:pPr>
      <w:bookmarkStart w:id="666" w:name="_Toc10818833"/>
      <w:bookmarkStart w:id="667" w:name="_Toc20409243"/>
      <w:bookmarkStart w:id="668" w:name="_Toc74564403"/>
      <w:r>
        <w:t>6.4</w:t>
      </w:r>
      <w:r>
        <w:tab/>
      </w:r>
      <w:r>
        <w:rPr>
          <w:lang w:eastAsia="zh-CN"/>
        </w:rPr>
        <w:t>D</w:t>
      </w:r>
      <w:r>
        <w:t>ownlink transport channels and control information</w:t>
      </w:r>
      <w:bookmarkEnd w:id="666"/>
      <w:bookmarkEnd w:id="667"/>
      <w:bookmarkEnd w:id="668"/>
    </w:p>
    <w:p w14:paraId="589B663D" w14:textId="77777777" w:rsidR="006477ED" w:rsidRDefault="006477ED" w:rsidP="006477ED">
      <w:pPr>
        <w:pStyle w:val="Heading3"/>
      </w:pPr>
      <w:bookmarkStart w:id="669" w:name="_Toc10818834"/>
      <w:bookmarkStart w:id="670" w:name="_Toc20409244"/>
      <w:bookmarkStart w:id="671" w:name="_Toc74564404"/>
      <w:r>
        <w:t>6.4.</w:t>
      </w:r>
      <w:r>
        <w:rPr>
          <w:rFonts w:hint="eastAsia"/>
          <w:lang w:eastAsia="zh-CN"/>
        </w:rPr>
        <w:t>1</w:t>
      </w:r>
      <w:r>
        <w:tab/>
      </w:r>
      <w:r>
        <w:rPr>
          <w:lang w:eastAsia="zh-CN"/>
        </w:rPr>
        <w:t>B</w:t>
      </w:r>
      <w:r>
        <w:t>roadcast channel</w:t>
      </w:r>
      <w:bookmarkEnd w:id="669"/>
      <w:bookmarkEnd w:id="670"/>
      <w:bookmarkEnd w:id="671"/>
    </w:p>
    <w:p w14:paraId="5CAE0FD2"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1CA1C714"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055F114D"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B2771F1"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14:paraId="234B0285"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14:paraId="0FAC653D" w14:textId="77777777" w:rsidR="006477ED" w:rsidRDefault="006477ED" w:rsidP="006477ED">
      <w:pPr>
        <w:pStyle w:val="Heading3"/>
      </w:pPr>
      <w:bookmarkStart w:id="672" w:name="_Toc10818835"/>
      <w:bookmarkStart w:id="673" w:name="_Toc20409245"/>
      <w:bookmarkStart w:id="674" w:name="_Toc7456440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672"/>
      <w:bookmarkEnd w:id="673"/>
      <w:bookmarkEnd w:id="674"/>
    </w:p>
    <w:p w14:paraId="63B47C1F"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1E0A9C7D" w14:textId="77777777" w:rsidR="006477ED" w:rsidRDefault="006477ED" w:rsidP="00F10ED6">
      <w:pPr>
        <w:pStyle w:val="B1"/>
      </w:pPr>
      <w:r>
        <w:t>-</w:t>
      </w:r>
      <w:r>
        <w:tab/>
        <w:t>CRC attachment</w:t>
      </w:r>
    </w:p>
    <w:p w14:paraId="1822181E" w14:textId="77777777" w:rsidR="006477ED" w:rsidRDefault="006477ED" w:rsidP="00F10ED6">
      <w:pPr>
        <w:pStyle w:val="B1"/>
      </w:pPr>
      <w:r>
        <w:t>-</w:t>
      </w:r>
      <w:r>
        <w:tab/>
        <w:t>Channel coding</w:t>
      </w:r>
    </w:p>
    <w:p w14:paraId="6F03ECEB" w14:textId="77777777" w:rsidR="006477ED" w:rsidRDefault="006477ED" w:rsidP="00F10ED6">
      <w:pPr>
        <w:pStyle w:val="B1"/>
      </w:pPr>
      <w:r>
        <w:t>-</w:t>
      </w:r>
      <w:r>
        <w:tab/>
        <w:t>Rate matching</w:t>
      </w:r>
    </w:p>
    <w:p w14:paraId="04A4F227" w14:textId="77777777" w:rsidR="006477ED" w:rsidRDefault="000429A3" w:rsidP="006477ED">
      <w:pPr>
        <w:pStyle w:val="TH"/>
      </w:pPr>
      <w:r>
        <w:pict w14:anchorId="34EA989E">
          <v:shape id="_x0000_i3358" type="#_x0000_t75" style="width:129.75pt;height:232.75pt">
            <v:imagedata r:id="rId771" o:title=""/>
          </v:shape>
        </w:pict>
      </w:r>
    </w:p>
    <w:p w14:paraId="46EA8288" w14:textId="77777777" w:rsidR="006477ED" w:rsidRDefault="006477ED" w:rsidP="006477ED">
      <w:pPr>
        <w:pStyle w:val="TF"/>
      </w:pPr>
      <w:r>
        <w:t>Figure 6.4.2-1: Transport bloc</w:t>
      </w:r>
      <w:r w:rsidR="00422414">
        <w:t>k processing for DL-SCH and PCH</w:t>
      </w:r>
    </w:p>
    <w:p w14:paraId="2D9E765F" w14:textId="77777777" w:rsidR="006477ED" w:rsidRDefault="006477ED" w:rsidP="006477ED">
      <w:r>
        <w:lastRenderedPageBreak/>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0429A3">
        <w:rPr>
          <w:position w:val="-10"/>
        </w:rPr>
        <w:pict w14:anchorId="26EDA65D">
          <v:shape id="_x0000_i3359" type="#_x0000_t75" style="width:82.9pt;height:15.05pt">
            <v:imagedata r:id="rId1051" o:title=""/>
          </v:shape>
        </w:pict>
      </w:r>
      <w:r>
        <w:t xml:space="preserve"> where </w:t>
      </w:r>
      <w:r w:rsidR="000429A3">
        <w:rPr>
          <w:position w:val="-10"/>
        </w:rPr>
        <w:pict w14:anchorId="061403C6">
          <v:shape id="_x0000_i3360" type="#_x0000_t75" style="width:32.65pt;height:15.05pt">
            <v:imagedata r:id="rId1038" o:title=""/>
          </v:shape>
        </w:pict>
      </w:r>
      <w:r>
        <w:t xml:space="preserve"> for </w:t>
      </w:r>
      <w:r>
        <w:rPr>
          <w:i/>
        </w:rPr>
        <w:t>k</w:t>
      </w:r>
      <w:r>
        <w:t xml:space="preserve"> = 0, 1, 2, …, </w:t>
      </w:r>
      <w:r>
        <w:rPr>
          <w:i/>
        </w:rPr>
        <w:t>K</w:t>
      </w:r>
      <w:r>
        <w:t xml:space="preserve">-1 and </w:t>
      </w:r>
      <w:r>
        <w:rPr>
          <w:i/>
        </w:rPr>
        <w:t>K</w:t>
      </w:r>
      <w:r w:rsidRPr="00F74416">
        <w:rPr>
          <w:i/>
        </w:rPr>
        <w:t>=A+L</w:t>
      </w:r>
      <w:r>
        <w:t>.</w:t>
      </w:r>
    </w:p>
    <w:p w14:paraId="332FE19F" w14:textId="77777777" w:rsidR="006477ED" w:rsidRDefault="006477ED" w:rsidP="006477ED">
      <w:pPr>
        <w:pStyle w:val="Heading3"/>
      </w:pPr>
      <w:bookmarkStart w:id="675" w:name="_Toc10818836"/>
      <w:bookmarkStart w:id="676" w:name="_Toc20409246"/>
      <w:bookmarkStart w:id="677" w:name="_Toc74564406"/>
      <w:r>
        <w:t>6.4.3</w:t>
      </w:r>
      <w:r>
        <w:tab/>
      </w:r>
      <w:r>
        <w:rPr>
          <w:lang w:eastAsia="zh-CN"/>
        </w:rPr>
        <w:t>D</w:t>
      </w:r>
      <w:r>
        <w:t>ownlink control information</w:t>
      </w:r>
      <w:bookmarkEnd w:id="675"/>
      <w:bookmarkEnd w:id="676"/>
      <w:bookmarkEnd w:id="677"/>
    </w:p>
    <w:p w14:paraId="4EEF52B3"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14:paraId="4E4470DF" w14:textId="77777777" w:rsidR="006477ED" w:rsidRDefault="006477ED" w:rsidP="00F10ED6">
      <w:pPr>
        <w:pStyle w:val="Heading4"/>
        <w:rPr>
          <w:lang w:eastAsia="zh-CN"/>
        </w:rPr>
      </w:pPr>
      <w:bookmarkStart w:id="678" w:name="_Toc10818837"/>
      <w:bookmarkStart w:id="679" w:name="_Toc20409247"/>
      <w:bookmarkStart w:id="680" w:name="_Toc7456440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678"/>
      <w:bookmarkEnd w:id="679"/>
      <w:bookmarkEnd w:id="680"/>
    </w:p>
    <w:p w14:paraId="32AAFEAB"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14:paraId="64F8AFEC"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3381EDB7" w14:textId="77777777"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1A895E6C"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14:paraId="22F82004"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23F0F792"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14:paraId="6E5665C4" w14:textId="77777777"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14:paraId="038B0638"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14:paraId="077A491F" w14:textId="77777777"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14:paraId="7953D544" w14:textId="77777777" w:rsidR="006477ED" w:rsidRDefault="006477ED" w:rsidP="005F0811">
      <w:pPr>
        <w:pStyle w:val="B1"/>
        <w:rPr>
          <w:lang w:eastAsia="zh-CN"/>
        </w:rPr>
      </w:pPr>
      <w:r>
        <w:t>-</w:t>
      </w:r>
      <w:r>
        <w:tab/>
        <w:t>New data indicator – 1 bit</w:t>
      </w:r>
    </w:p>
    <w:p w14:paraId="20299BF3" w14:textId="77777777"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14:paraId="775071B2" w14:textId="77777777"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14:paraId="6426B13F" w14:textId="77777777" w:rsidR="006477ED" w:rsidRDefault="006477ED" w:rsidP="00F10ED6">
      <w:pPr>
        <w:pStyle w:val="Heading4"/>
        <w:rPr>
          <w:lang w:eastAsia="zh-CN"/>
        </w:rPr>
      </w:pPr>
      <w:bookmarkStart w:id="681" w:name="_Toc10818838"/>
      <w:bookmarkStart w:id="682" w:name="_Toc20409248"/>
      <w:bookmarkStart w:id="683" w:name="_Toc7456440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681"/>
      <w:bookmarkEnd w:id="682"/>
      <w:bookmarkEnd w:id="683"/>
    </w:p>
    <w:p w14:paraId="3B6ABA31"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0875D0C2"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AD6459F"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p>
    <w:p w14:paraId="79399F81"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32A9014A"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8A33D3E" w14:textId="77777777" w:rsidR="008B1FC6" w:rsidRDefault="008B1FC6" w:rsidP="008462B9">
      <w:pPr>
        <w:pStyle w:val="B1"/>
        <w:rPr>
          <w:lang w:eastAsia="zh-CN"/>
        </w:rPr>
      </w:pPr>
      <w:r>
        <w:rPr>
          <w:lang w:eastAsia="zh-CN"/>
        </w:rPr>
        <w:t>-</w:t>
      </w:r>
      <w:r>
        <w:rPr>
          <w:lang w:eastAsia="zh-CN"/>
        </w:rPr>
        <w:tab/>
        <w:t>Else if the format N1 CRC is scrambled by a G-RNTI:</w:t>
      </w:r>
    </w:p>
    <w:p w14:paraId="49712055"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14:paraId="13F2282F" w14:textId="7777777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4BFC5B9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941551" w:rsidRPr="007343EE">
        <w:rPr>
          <w:i/>
        </w:rPr>
        <w:t>nprach-ParametersListFmt2</w:t>
      </w:r>
      <w:r w:rsidRPr="004D4013">
        <w:t xml:space="preserve"> is configured and the UE indicates the </w:t>
      </w:r>
      <w:r w:rsidRPr="004D4013">
        <w:rPr>
          <w:i/>
        </w:rPr>
        <w:t>nprach-Format2</w:t>
      </w:r>
      <w:r w:rsidRPr="004D4013">
        <w:t xml:space="preserve"> capability.</w:t>
      </w:r>
    </w:p>
    <w:p w14:paraId="2B531C8E"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2E7B45DC" w14:textId="77777777"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4A33CD55"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0590980"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32CE4240" w14:textId="77777777" w:rsidR="006477ED" w:rsidRDefault="006477ED" w:rsidP="006477ED">
      <w:pPr>
        <w:pStyle w:val="B1"/>
        <w:rPr>
          <w:lang w:eastAsia="zh-CN"/>
        </w:rPr>
      </w:pPr>
      <w:r>
        <w:rPr>
          <w:rFonts w:hint="eastAsia"/>
          <w:lang w:eastAsia="ja-JP"/>
        </w:rPr>
        <w:t xml:space="preserve">Otherwise, </w:t>
      </w:r>
    </w:p>
    <w:p w14:paraId="2DD0676B"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14:paraId="2F1C495E"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14:paraId="6B37584A" w14:textId="77777777"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14:paraId="4542F11D" w14:textId="77777777"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14:paraId="3428C478" w14:textId="77777777" w:rsidR="006477ED" w:rsidRDefault="0012157D" w:rsidP="00F5163D">
      <w:pPr>
        <w:pStyle w:val="B1"/>
        <w:rPr>
          <w:lang w:eastAsia="zh-CN"/>
        </w:rPr>
      </w:pPr>
      <w:r>
        <w:t>-</w:t>
      </w:r>
      <w:r>
        <w:tab/>
      </w:r>
      <w:r w:rsidR="006477ED">
        <w:t>New data indicator – 1 bit</w:t>
      </w:r>
    </w:p>
    <w:p w14:paraId="1B060EC1" w14:textId="77777777"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14:paraId="5270CFD0" w14:textId="77777777"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14:paraId="4CE14643" w14:textId="77777777"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14:paraId="79516129"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42096685" w14:textId="77777777" w:rsidR="006477ED" w:rsidRDefault="0012157D" w:rsidP="00F10ED6">
      <w:pPr>
        <w:pStyle w:val="B1"/>
        <w:rPr>
          <w:lang w:eastAsia="zh-CN"/>
        </w:rPr>
      </w:pPr>
      <w:r>
        <w:t>-</w:t>
      </w:r>
      <w:r>
        <w:tab/>
      </w:r>
      <w:r w:rsidR="006477ED">
        <w:t>New data indicator</w:t>
      </w:r>
    </w:p>
    <w:p w14:paraId="7DAEC345" w14:textId="77777777" w:rsidR="006477ED" w:rsidRDefault="0012157D" w:rsidP="00F10ED6">
      <w:pPr>
        <w:pStyle w:val="B1"/>
        <w:rPr>
          <w:lang w:eastAsia="zh-CN"/>
        </w:rPr>
      </w:pPr>
      <w:r>
        <w:t>-</w:t>
      </w:r>
      <w:r>
        <w:tab/>
      </w:r>
      <w:r w:rsidR="006477ED">
        <w:t>HARQ-ACK resource</w:t>
      </w:r>
    </w:p>
    <w:p w14:paraId="34862ECB" w14:textId="611AD47C"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w:t>
      </w:r>
      <w:r w:rsidR="000429A3" w:rsidRPr="00B02E52">
        <w:rPr>
          <w:lang w:eastAsia="zh-CN"/>
        </w:rPr>
        <w:t xml:space="preserve">mapped onto the same search space </w:t>
      </w:r>
      <w:r w:rsidRPr="001C2260">
        <w:rPr>
          <w:lang w:eastAsia="zh-CN"/>
        </w:rPr>
        <w:t xml:space="preserve">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1ABDFDFC" w14:textId="77777777" w:rsidR="006477ED" w:rsidRDefault="006477ED" w:rsidP="00F10ED6">
      <w:pPr>
        <w:pStyle w:val="Heading4"/>
        <w:rPr>
          <w:lang w:eastAsia="zh-CN"/>
        </w:rPr>
      </w:pPr>
      <w:bookmarkStart w:id="684" w:name="_Toc10818839"/>
      <w:bookmarkStart w:id="685" w:name="_Toc20409249"/>
      <w:bookmarkStart w:id="686" w:name="_Toc7456440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684"/>
      <w:bookmarkEnd w:id="685"/>
      <w:bookmarkEnd w:id="686"/>
    </w:p>
    <w:p w14:paraId="05C57708"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03741027" w14:textId="77777777" w:rsidR="006477ED" w:rsidRDefault="006477ED" w:rsidP="006477ED">
      <w:r>
        <w:t xml:space="preserve">The following information is transmitted by means of the DCI format </w:t>
      </w:r>
      <w:r>
        <w:rPr>
          <w:rFonts w:hint="eastAsia"/>
          <w:lang w:eastAsia="zh-CN"/>
        </w:rPr>
        <w:t>N2</w:t>
      </w:r>
      <w:r>
        <w:t>:</w:t>
      </w:r>
    </w:p>
    <w:p w14:paraId="169C5C05"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0782F9F8"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46BC63E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44507ED6"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14:paraId="5F1EB840"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388F474B"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6BAECC21"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2BD9FD8F"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64E11C42"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14:paraId="2B05EA7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1D01A770"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14:paraId="638127FC" w14:textId="77777777"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14:paraId="6CE7E681" w14:textId="77777777" w:rsidR="00FC39B5" w:rsidRDefault="00FC39B5"/>
    <w:p w14:paraId="1782DBA7" w14:textId="77777777" w:rsidR="009F7A98" w:rsidRDefault="009F7A98">
      <w:pPr>
        <w:pStyle w:val="Heading8"/>
      </w:pPr>
      <w:bookmarkStart w:id="687" w:name="_Toc10818840"/>
      <w:bookmarkStart w:id="688" w:name="_Toc20409250"/>
      <w:bookmarkStart w:id="689" w:name="_Toc74564410"/>
      <w:r>
        <w:lastRenderedPageBreak/>
        <w:t>Annex A (informative):</w:t>
      </w:r>
      <w:r>
        <w:br/>
        <w:t>Change history</w:t>
      </w:r>
      <w:bookmarkEnd w:id="687"/>
      <w:bookmarkEnd w:id="688"/>
      <w:bookmarkEnd w:id="689"/>
    </w:p>
    <w:p w14:paraId="123141A7"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39A0EEDC" w14:textId="77777777">
        <w:trPr>
          <w:tblHeader/>
        </w:trPr>
        <w:tc>
          <w:tcPr>
            <w:tcW w:w="9598" w:type="dxa"/>
            <w:gridSpan w:val="8"/>
            <w:tcBorders>
              <w:bottom w:val="nil"/>
            </w:tcBorders>
            <w:shd w:val="solid" w:color="FFFFFF" w:fill="auto"/>
          </w:tcPr>
          <w:bookmarkEnd w:id="460"/>
          <w:p w14:paraId="06B06F0D" w14:textId="77777777" w:rsidR="009F7A98" w:rsidRDefault="009F7A98">
            <w:pPr>
              <w:pStyle w:val="TAL"/>
              <w:jc w:val="center"/>
              <w:rPr>
                <w:b/>
                <w:sz w:val="16"/>
                <w:szCs w:val="16"/>
              </w:rPr>
            </w:pPr>
            <w:r>
              <w:rPr>
                <w:b/>
                <w:sz w:val="16"/>
                <w:szCs w:val="16"/>
              </w:rPr>
              <w:lastRenderedPageBreak/>
              <w:t>Change history</w:t>
            </w:r>
          </w:p>
        </w:tc>
      </w:tr>
      <w:tr w:rsidR="009F7A98" w14:paraId="02B7D121" w14:textId="77777777" w:rsidTr="00CF4384">
        <w:trPr>
          <w:tblHeader/>
        </w:trPr>
        <w:tc>
          <w:tcPr>
            <w:tcW w:w="800" w:type="dxa"/>
            <w:shd w:val="pct10" w:color="auto" w:fill="FFFFFF"/>
          </w:tcPr>
          <w:p w14:paraId="6DF83D0B" w14:textId="77777777" w:rsidR="009F7A98" w:rsidRDefault="009F7A98">
            <w:pPr>
              <w:pStyle w:val="TAL"/>
              <w:rPr>
                <w:b/>
                <w:sz w:val="16"/>
                <w:szCs w:val="16"/>
              </w:rPr>
            </w:pPr>
            <w:r>
              <w:rPr>
                <w:b/>
                <w:sz w:val="16"/>
                <w:szCs w:val="16"/>
              </w:rPr>
              <w:t>Date</w:t>
            </w:r>
          </w:p>
        </w:tc>
        <w:tc>
          <w:tcPr>
            <w:tcW w:w="800" w:type="dxa"/>
            <w:shd w:val="pct10" w:color="auto" w:fill="FFFFFF"/>
          </w:tcPr>
          <w:p w14:paraId="674AC801" w14:textId="77777777" w:rsidR="009F7A98" w:rsidRDefault="009F7A98">
            <w:pPr>
              <w:pStyle w:val="TAL"/>
              <w:rPr>
                <w:b/>
                <w:sz w:val="16"/>
                <w:szCs w:val="16"/>
              </w:rPr>
            </w:pPr>
            <w:r>
              <w:rPr>
                <w:b/>
                <w:sz w:val="16"/>
                <w:szCs w:val="16"/>
              </w:rPr>
              <w:t>TSG #</w:t>
            </w:r>
          </w:p>
        </w:tc>
        <w:tc>
          <w:tcPr>
            <w:tcW w:w="1094" w:type="dxa"/>
            <w:shd w:val="pct10" w:color="auto" w:fill="FFFFFF"/>
          </w:tcPr>
          <w:p w14:paraId="3AE7B5B1" w14:textId="77777777" w:rsidR="009F7A98" w:rsidRDefault="009F7A98">
            <w:pPr>
              <w:pStyle w:val="TAL"/>
              <w:rPr>
                <w:b/>
                <w:sz w:val="16"/>
                <w:szCs w:val="16"/>
              </w:rPr>
            </w:pPr>
            <w:r>
              <w:rPr>
                <w:b/>
                <w:sz w:val="16"/>
                <w:szCs w:val="16"/>
              </w:rPr>
              <w:t>TSG Doc.</w:t>
            </w:r>
          </w:p>
        </w:tc>
        <w:tc>
          <w:tcPr>
            <w:tcW w:w="525" w:type="dxa"/>
            <w:shd w:val="pct10" w:color="auto" w:fill="FFFFFF"/>
          </w:tcPr>
          <w:p w14:paraId="66320D48" w14:textId="77777777" w:rsidR="009F7A98" w:rsidRDefault="009F7A98">
            <w:pPr>
              <w:pStyle w:val="TAL"/>
              <w:rPr>
                <w:b/>
                <w:sz w:val="16"/>
                <w:szCs w:val="16"/>
              </w:rPr>
            </w:pPr>
            <w:r>
              <w:rPr>
                <w:b/>
                <w:sz w:val="16"/>
                <w:szCs w:val="16"/>
              </w:rPr>
              <w:t>CR</w:t>
            </w:r>
          </w:p>
        </w:tc>
        <w:tc>
          <w:tcPr>
            <w:tcW w:w="378" w:type="dxa"/>
            <w:shd w:val="pct10" w:color="auto" w:fill="FFFFFF"/>
          </w:tcPr>
          <w:p w14:paraId="29347606" w14:textId="77777777" w:rsidR="009F7A98" w:rsidRDefault="009F7A98">
            <w:pPr>
              <w:pStyle w:val="TAL"/>
              <w:rPr>
                <w:b/>
                <w:sz w:val="16"/>
                <w:szCs w:val="16"/>
              </w:rPr>
            </w:pPr>
            <w:r>
              <w:rPr>
                <w:b/>
                <w:sz w:val="16"/>
                <w:szCs w:val="16"/>
              </w:rPr>
              <w:t>Rev</w:t>
            </w:r>
          </w:p>
        </w:tc>
        <w:tc>
          <w:tcPr>
            <w:tcW w:w="4625" w:type="dxa"/>
            <w:shd w:val="pct10" w:color="auto" w:fill="FFFFFF"/>
          </w:tcPr>
          <w:p w14:paraId="5CA0891D" w14:textId="77777777" w:rsidR="009F7A98" w:rsidRDefault="009F7A98">
            <w:pPr>
              <w:pStyle w:val="TAL"/>
              <w:rPr>
                <w:b/>
                <w:sz w:val="16"/>
                <w:szCs w:val="16"/>
              </w:rPr>
            </w:pPr>
            <w:r>
              <w:rPr>
                <w:b/>
                <w:sz w:val="16"/>
                <w:szCs w:val="16"/>
              </w:rPr>
              <w:t>Subject/Comment</w:t>
            </w:r>
          </w:p>
        </w:tc>
        <w:tc>
          <w:tcPr>
            <w:tcW w:w="709" w:type="dxa"/>
            <w:shd w:val="pct10" w:color="auto" w:fill="FFFFFF"/>
          </w:tcPr>
          <w:p w14:paraId="15B8FB93" w14:textId="77777777" w:rsidR="009F7A98" w:rsidRDefault="009F7A98">
            <w:pPr>
              <w:pStyle w:val="TAL"/>
              <w:rPr>
                <w:b/>
                <w:sz w:val="16"/>
                <w:szCs w:val="16"/>
              </w:rPr>
            </w:pPr>
            <w:r>
              <w:rPr>
                <w:b/>
                <w:sz w:val="16"/>
                <w:szCs w:val="16"/>
              </w:rPr>
              <w:t>Old</w:t>
            </w:r>
          </w:p>
        </w:tc>
        <w:tc>
          <w:tcPr>
            <w:tcW w:w="667" w:type="dxa"/>
            <w:shd w:val="pct10" w:color="auto" w:fill="FFFFFF"/>
          </w:tcPr>
          <w:p w14:paraId="7497E84D" w14:textId="77777777" w:rsidR="009F7A98" w:rsidRDefault="009F7A98">
            <w:pPr>
              <w:pStyle w:val="TAL"/>
              <w:rPr>
                <w:b/>
                <w:sz w:val="16"/>
                <w:szCs w:val="16"/>
              </w:rPr>
            </w:pPr>
            <w:r>
              <w:rPr>
                <w:b/>
                <w:sz w:val="16"/>
                <w:szCs w:val="16"/>
              </w:rPr>
              <w:t>New</w:t>
            </w:r>
          </w:p>
        </w:tc>
      </w:tr>
      <w:tr w:rsidR="009F7A98" w14:paraId="7FDA3D3F" w14:textId="77777777" w:rsidTr="00CF4384">
        <w:tc>
          <w:tcPr>
            <w:tcW w:w="800" w:type="dxa"/>
            <w:shd w:val="solid" w:color="FFFFFF" w:fill="auto"/>
          </w:tcPr>
          <w:p w14:paraId="60DE9BE7" w14:textId="77777777" w:rsidR="009F7A98" w:rsidRDefault="009F7A98">
            <w:pPr>
              <w:pStyle w:val="TAL"/>
              <w:jc w:val="center"/>
              <w:rPr>
                <w:sz w:val="16"/>
                <w:szCs w:val="16"/>
              </w:rPr>
            </w:pPr>
            <w:r>
              <w:rPr>
                <w:sz w:val="16"/>
                <w:szCs w:val="16"/>
              </w:rPr>
              <w:t>2006-09</w:t>
            </w:r>
          </w:p>
        </w:tc>
        <w:tc>
          <w:tcPr>
            <w:tcW w:w="800" w:type="dxa"/>
            <w:shd w:val="solid" w:color="FFFFFF" w:fill="auto"/>
          </w:tcPr>
          <w:p w14:paraId="570FE09C" w14:textId="77777777" w:rsidR="009F7A98" w:rsidRDefault="009F7A98">
            <w:pPr>
              <w:pStyle w:val="TAL"/>
              <w:jc w:val="center"/>
              <w:rPr>
                <w:sz w:val="16"/>
                <w:szCs w:val="16"/>
              </w:rPr>
            </w:pPr>
          </w:p>
        </w:tc>
        <w:tc>
          <w:tcPr>
            <w:tcW w:w="1094" w:type="dxa"/>
            <w:shd w:val="solid" w:color="FFFFFF" w:fill="auto"/>
          </w:tcPr>
          <w:p w14:paraId="17289C89" w14:textId="77777777" w:rsidR="009F7A98" w:rsidRDefault="009F7A98">
            <w:pPr>
              <w:pStyle w:val="TAL"/>
              <w:jc w:val="center"/>
              <w:rPr>
                <w:sz w:val="16"/>
                <w:szCs w:val="16"/>
              </w:rPr>
            </w:pPr>
          </w:p>
        </w:tc>
        <w:tc>
          <w:tcPr>
            <w:tcW w:w="525" w:type="dxa"/>
            <w:shd w:val="solid" w:color="FFFFFF" w:fill="auto"/>
          </w:tcPr>
          <w:p w14:paraId="0C0A01C6" w14:textId="77777777" w:rsidR="009F7A98" w:rsidRDefault="009F7A98">
            <w:pPr>
              <w:pStyle w:val="TAL"/>
              <w:jc w:val="center"/>
              <w:rPr>
                <w:sz w:val="16"/>
                <w:szCs w:val="16"/>
              </w:rPr>
            </w:pPr>
          </w:p>
        </w:tc>
        <w:tc>
          <w:tcPr>
            <w:tcW w:w="378" w:type="dxa"/>
            <w:shd w:val="solid" w:color="FFFFFF" w:fill="auto"/>
          </w:tcPr>
          <w:p w14:paraId="76F2BFC6" w14:textId="77777777" w:rsidR="009F7A98" w:rsidRDefault="009F7A98">
            <w:pPr>
              <w:pStyle w:val="TAL"/>
              <w:jc w:val="center"/>
              <w:rPr>
                <w:sz w:val="16"/>
                <w:szCs w:val="16"/>
              </w:rPr>
            </w:pPr>
          </w:p>
        </w:tc>
        <w:tc>
          <w:tcPr>
            <w:tcW w:w="4625" w:type="dxa"/>
            <w:shd w:val="solid" w:color="FFFFFF" w:fill="auto"/>
          </w:tcPr>
          <w:p w14:paraId="59B40DA2" w14:textId="77777777" w:rsidR="009F7A98" w:rsidRDefault="009F7A98">
            <w:pPr>
              <w:pStyle w:val="TAL"/>
              <w:rPr>
                <w:sz w:val="16"/>
                <w:szCs w:val="16"/>
              </w:rPr>
            </w:pPr>
            <w:r>
              <w:rPr>
                <w:sz w:val="16"/>
                <w:szCs w:val="16"/>
              </w:rPr>
              <w:t>Skeleton</w:t>
            </w:r>
          </w:p>
        </w:tc>
        <w:tc>
          <w:tcPr>
            <w:tcW w:w="709" w:type="dxa"/>
            <w:shd w:val="solid" w:color="FFFFFF" w:fill="auto"/>
          </w:tcPr>
          <w:p w14:paraId="6B7BDFAF" w14:textId="77777777" w:rsidR="009F7A98" w:rsidRDefault="009F7A98">
            <w:pPr>
              <w:pStyle w:val="TAL"/>
              <w:rPr>
                <w:sz w:val="16"/>
                <w:szCs w:val="16"/>
              </w:rPr>
            </w:pPr>
          </w:p>
        </w:tc>
        <w:tc>
          <w:tcPr>
            <w:tcW w:w="667" w:type="dxa"/>
            <w:shd w:val="solid" w:color="FFFFFF" w:fill="auto"/>
          </w:tcPr>
          <w:p w14:paraId="0A4122A1" w14:textId="77777777" w:rsidR="009F7A98" w:rsidRDefault="009F7A98">
            <w:pPr>
              <w:pStyle w:val="TAL"/>
              <w:rPr>
                <w:sz w:val="16"/>
                <w:szCs w:val="16"/>
              </w:rPr>
            </w:pPr>
            <w:r>
              <w:rPr>
                <w:sz w:val="16"/>
                <w:szCs w:val="16"/>
              </w:rPr>
              <w:t>0.0.0</w:t>
            </w:r>
          </w:p>
        </w:tc>
      </w:tr>
      <w:tr w:rsidR="009F7A98" w14:paraId="3D297944" w14:textId="77777777" w:rsidTr="00CF4384">
        <w:tc>
          <w:tcPr>
            <w:tcW w:w="800" w:type="dxa"/>
            <w:shd w:val="solid" w:color="FFFFFF" w:fill="auto"/>
          </w:tcPr>
          <w:p w14:paraId="726C9404" w14:textId="77777777" w:rsidR="009F7A98" w:rsidRDefault="009F7A98">
            <w:pPr>
              <w:pStyle w:val="TAL"/>
              <w:jc w:val="center"/>
              <w:rPr>
                <w:sz w:val="16"/>
                <w:szCs w:val="16"/>
              </w:rPr>
            </w:pPr>
            <w:r>
              <w:rPr>
                <w:sz w:val="16"/>
                <w:szCs w:val="16"/>
              </w:rPr>
              <w:t>2006-10</w:t>
            </w:r>
          </w:p>
        </w:tc>
        <w:tc>
          <w:tcPr>
            <w:tcW w:w="800" w:type="dxa"/>
            <w:shd w:val="solid" w:color="FFFFFF" w:fill="auto"/>
          </w:tcPr>
          <w:p w14:paraId="4A7760A7" w14:textId="77777777" w:rsidR="009F7A98" w:rsidRDefault="009F7A98">
            <w:pPr>
              <w:pStyle w:val="TAL"/>
              <w:jc w:val="center"/>
              <w:rPr>
                <w:sz w:val="16"/>
                <w:szCs w:val="16"/>
              </w:rPr>
            </w:pPr>
          </w:p>
        </w:tc>
        <w:tc>
          <w:tcPr>
            <w:tcW w:w="1094" w:type="dxa"/>
            <w:shd w:val="solid" w:color="FFFFFF" w:fill="auto"/>
          </w:tcPr>
          <w:p w14:paraId="60C3C29A" w14:textId="77777777" w:rsidR="009F7A98" w:rsidRDefault="009F7A98">
            <w:pPr>
              <w:pStyle w:val="TAL"/>
              <w:jc w:val="center"/>
              <w:rPr>
                <w:sz w:val="16"/>
                <w:szCs w:val="16"/>
              </w:rPr>
            </w:pPr>
          </w:p>
        </w:tc>
        <w:tc>
          <w:tcPr>
            <w:tcW w:w="525" w:type="dxa"/>
            <w:shd w:val="solid" w:color="FFFFFF" w:fill="auto"/>
          </w:tcPr>
          <w:p w14:paraId="510D8947" w14:textId="77777777" w:rsidR="009F7A98" w:rsidRDefault="009F7A98">
            <w:pPr>
              <w:pStyle w:val="TAL"/>
              <w:jc w:val="center"/>
              <w:rPr>
                <w:sz w:val="16"/>
                <w:szCs w:val="16"/>
              </w:rPr>
            </w:pPr>
          </w:p>
        </w:tc>
        <w:tc>
          <w:tcPr>
            <w:tcW w:w="378" w:type="dxa"/>
            <w:shd w:val="solid" w:color="FFFFFF" w:fill="auto"/>
          </w:tcPr>
          <w:p w14:paraId="0F5841E3" w14:textId="77777777" w:rsidR="009F7A98" w:rsidRDefault="009F7A98">
            <w:pPr>
              <w:pStyle w:val="TAL"/>
              <w:jc w:val="center"/>
              <w:rPr>
                <w:sz w:val="16"/>
                <w:szCs w:val="16"/>
              </w:rPr>
            </w:pPr>
          </w:p>
        </w:tc>
        <w:tc>
          <w:tcPr>
            <w:tcW w:w="4625" w:type="dxa"/>
            <w:shd w:val="solid" w:color="FFFFFF" w:fill="auto"/>
          </w:tcPr>
          <w:p w14:paraId="47E453D1" w14:textId="77777777" w:rsidR="009F7A98" w:rsidRDefault="009F7A98">
            <w:pPr>
              <w:pStyle w:val="TAL"/>
              <w:rPr>
                <w:sz w:val="16"/>
                <w:szCs w:val="16"/>
              </w:rPr>
            </w:pPr>
            <w:r>
              <w:rPr>
                <w:sz w:val="16"/>
                <w:szCs w:val="16"/>
              </w:rPr>
              <w:t>Updated skeleton</w:t>
            </w:r>
          </w:p>
        </w:tc>
        <w:tc>
          <w:tcPr>
            <w:tcW w:w="709" w:type="dxa"/>
            <w:shd w:val="solid" w:color="FFFFFF" w:fill="auto"/>
          </w:tcPr>
          <w:p w14:paraId="1D70552A" w14:textId="77777777" w:rsidR="009F7A98" w:rsidRDefault="009F7A98">
            <w:pPr>
              <w:pStyle w:val="TAL"/>
              <w:rPr>
                <w:sz w:val="16"/>
                <w:szCs w:val="16"/>
              </w:rPr>
            </w:pPr>
            <w:r>
              <w:rPr>
                <w:sz w:val="16"/>
                <w:szCs w:val="16"/>
              </w:rPr>
              <w:t>0.0.0</w:t>
            </w:r>
          </w:p>
        </w:tc>
        <w:tc>
          <w:tcPr>
            <w:tcW w:w="667" w:type="dxa"/>
            <w:shd w:val="solid" w:color="FFFFFF" w:fill="auto"/>
          </w:tcPr>
          <w:p w14:paraId="797FF6BC" w14:textId="77777777" w:rsidR="009F7A98" w:rsidRDefault="009F7A98">
            <w:pPr>
              <w:pStyle w:val="TAL"/>
              <w:rPr>
                <w:sz w:val="16"/>
                <w:szCs w:val="16"/>
              </w:rPr>
            </w:pPr>
            <w:r>
              <w:rPr>
                <w:sz w:val="16"/>
                <w:szCs w:val="16"/>
              </w:rPr>
              <w:t>0.0.1</w:t>
            </w:r>
          </w:p>
        </w:tc>
      </w:tr>
      <w:tr w:rsidR="009F7A98" w14:paraId="6A0625C7" w14:textId="77777777" w:rsidTr="00CF4384">
        <w:tc>
          <w:tcPr>
            <w:tcW w:w="800" w:type="dxa"/>
            <w:shd w:val="solid" w:color="FFFFFF" w:fill="auto"/>
          </w:tcPr>
          <w:p w14:paraId="7B1DFFFD" w14:textId="77777777" w:rsidR="009F7A98" w:rsidRDefault="009F7A98">
            <w:pPr>
              <w:pStyle w:val="TAL"/>
              <w:jc w:val="center"/>
              <w:rPr>
                <w:sz w:val="16"/>
                <w:szCs w:val="16"/>
              </w:rPr>
            </w:pPr>
            <w:r>
              <w:rPr>
                <w:sz w:val="16"/>
                <w:szCs w:val="16"/>
              </w:rPr>
              <w:t>2006-10</w:t>
            </w:r>
          </w:p>
        </w:tc>
        <w:tc>
          <w:tcPr>
            <w:tcW w:w="800" w:type="dxa"/>
            <w:shd w:val="solid" w:color="FFFFFF" w:fill="auto"/>
          </w:tcPr>
          <w:p w14:paraId="48F28864" w14:textId="77777777" w:rsidR="009F7A98" w:rsidRDefault="009F7A98">
            <w:pPr>
              <w:pStyle w:val="TAL"/>
              <w:jc w:val="center"/>
              <w:rPr>
                <w:sz w:val="16"/>
                <w:szCs w:val="16"/>
              </w:rPr>
            </w:pPr>
          </w:p>
        </w:tc>
        <w:tc>
          <w:tcPr>
            <w:tcW w:w="1094" w:type="dxa"/>
            <w:shd w:val="solid" w:color="FFFFFF" w:fill="auto"/>
          </w:tcPr>
          <w:p w14:paraId="1B674B5B" w14:textId="77777777" w:rsidR="009F7A98" w:rsidRDefault="009F7A98">
            <w:pPr>
              <w:pStyle w:val="TAL"/>
              <w:jc w:val="center"/>
              <w:rPr>
                <w:sz w:val="16"/>
                <w:szCs w:val="16"/>
              </w:rPr>
            </w:pPr>
          </w:p>
        </w:tc>
        <w:tc>
          <w:tcPr>
            <w:tcW w:w="525" w:type="dxa"/>
            <w:shd w:val="solid" w:color="FFFFFF" w:fill="auto"/>
          </w:tcPr>
          <w:p w14:paraId="64C2B288" w14:textId="77777777" w:rsidR="009F7A98" w:rsidRDefault="009F7A98">
            <w:pPr>
              <w:pStyle w:val="TAL"/>
              <w:jc w:val="center"/>
              <w:rPr>
                <w:sz w:val="16"/>
                <w:szCs w:val="16"/>
              </w:rPr>
            </w:pPr>
          </w:p>
        </w:tc>
        <w:tc>
          <w:tcPr>
            <w:tcW w:w="378" w:type="dxa"/>
            <w:shd w:val="solid" w:color="FFFFFF" w:fill="auto"/>
          </w:tcPr>
          <w:p w14:paraId="1C47E865" w14:textId="77777777" w:rsidR="009F7A98" w:rsidRDefault="009F7A98">
            <w:pPr>
              <w:pStyle w:val="TAL"/>
              <w:jc w:val="center"/>
              <w:rPr>
                <w:sz w:val="16"/>
                <w:szCs w:val="16"/>
              </w:rPr>
            </w:pPr>
          </w:p>
        </w:tc>
        <w:tc>
          <w:tcPr>
            <w:tcW w:w="4625" w:type="dxa"/>
            <w:shd w:val="solid" w:color="FFFFFF" w:fill="auto"/>
          </w:tcPr>
          <w:p w14:paraId="0DAB2E21" w14:textId="77777777" w:rsidR="009F7A98" w:rsidRDefault="009F7A98">
            <w:pPr>
              <w:pStyle w:val="TAL"/>
              <w:rPr>
                <w:sz w:val="16"/>
                <w:szCs w:val="16"/>
              </w:rPr>
            </w:pPr>
            <w:r>
              <w:rPr>
                <w:sz w:val="16"/>
                <w:szCs w:val="16"/>
              </w:rPr>
              <w:t>Endorsed skeleton</w:t>
            </w:r>
          </w:p>
        </w:tc>
        <w:tc>
          <w:tcPr>
            <w:tcW w:w="709" w:type="dxa"/>
            <w:shd w:val="solid" w:color="FFFFFF" w:fill="auto"/>
          </w:tcPr>
          <w:p w14:paraId="7B156DBE" w14:textId="77777777" w:rsidR="009F7A98" w:rsidRDefault="009F7A98">
            <w:pPr>
              <w:pStyle w:val="TAL"/>
              <w:rPr>
                <w:sz w:val="16"/>
                <w:szCs w:val="16"/>
              </w:rPr>
            </w:pPr>
            <w:r>
              <w:rPr>
                <w:sz w:val="16"/>
                <w:szCs w:val="16"/>
              </w:rPr>
              <w:t>0.0.1</w:t>
            </w:r>
          </w:p>
        </w:tc>
        <w:tc>
          <w:tcPr>
            <w:tcW w:w="667" w:type="dxa"/>
            <w:shd w:val="solid" w:color="FFFFFF" w:fill="auto"/>
          </w:tcPr>
          <w:p w14:paraId="0020165A" w14:textId="77777777" w:rsidR="009F7A98" w:rsidRDefault="009F7A98">
            <w:pPr>
              <w:pStyle w:val="TAL"/>
              <w:rPr>
                <w:sz w:val="16"/>
                <w:szCs w:val="16"/>
              </w:rPr>
            </w:pPr>
            <w:r>
              <w:rPr>
                <w:sz w:val="16"/>
                <w:szCs w:val="16"/>
              </w:rPr>
              <w:t>0.1.0</w:t>
            </w:r>
          </w:p>
        </w:tc>
      </w:tr>
      <w:tr w:rsidR="009F7A98" w14:paraId="2CF663CC" w14:textId="77777777" w:rsidTr="00CF4384">
        <w:tc>
          <w:tcPr>
            <w:tcW w:w="800" w:type="dxa"/>
            <w:shd w:val="solid" w:color="FFFFFF" w:fill="auto"/>
          </w:tcPr>
          <w:p w14:paraId="08E42E25" w14:textId="77777777" w:rsidR="009F7A98" w:rsidRDefault="009F7A98">
            <w:pPr>
              <w:pStyle w:val="TAL"/>
              <w:jc w:val="center"/>
              <w:rPr>
                <w:sz w:val="16"/>
                <w:szCs w:val="16"/>
              </w:rPr>
            </w:pPr>
            <w:r>
              <w:rPr>
                <w:sz w:val="16"/>
                <w:szCs w:val="16"/>
              </w:rPr>
              <w:t>2006-11</w:t>
            </w:r>
          </w:p>
        </w:tc>
        <w:tc>
          <w:tcPr>
            <w:tcW w:w="800" w:type="dxa"/>
            <w:shd w:val="solid" w:color="FFFFFF" w:fill="auto"/>
          </w:tcPr>
          <w:p w14:paraId="34CB040E" w14:textId="77777777" w:rsidR="009F7A98" w:rsidRDefault="009F7A98">
            <w:pPr>
              <w:pStyle w:val="TAL"/>
              <w:jc w:val="center"/>
              <w:rPr>
                <w:sz w:val="16"/>
                <w:szCs w:val="16"/>
              </w:rPr>
            </w:pPr>
          </w:p>
        </w:tc>
        <w:tc>
          <w:tcPr>
            <w:tcW w:w="1094" w:type="dxa"/>
            <w:shd w:val="solid" w:color="FFFFFF" w:fill="auto"/>
          </w:tcPr>
          <w:p w14:paraId="6B6752EB" w14:textId="77777777" w:rsidR="009F7A98" w:rsidRDefault="009F7A98">
            <w:pPr>
              <w:pStyle w:val="TAL"/>
              <w:jc w:val="center"/>
              <w:rPr>
                <w:sz w:val="16"/>
                <w:szCs w:val="16"/>
              </w:rPr>
            </w:pPr>
          </w:p>
        </w:tc>
        <w:tc>
          <w:tcPr>
            <w:tcW w:w="525" w:type="dxa"/>
            <w:shd w:val="solid" w:color="FFFFFF" w:fill="auto"/>
          </w:tcPr>
          <w:p w14:paraId="75E4E64C" w14:textId="77777777" w:rsidR="009F7A98" w:rsidRDefault="009F7A98">
            <w:pPr>
              <w:pStyle w:val="TAL"/>
              <w:jc w:val="center"/>
              <w:rPr>
                <w:sz w:val="16"/>
                <w:szCs w:val="16"/>
              </w:rPr>
            </w:pPr>
          </w:p>
        </w:tc>
        <w:tc>
          <w:tcPr>
            <w:tcW w:w="378" w:type="dxa"/>
            <w:shd w:val="solid" w:color="FFFFFF" w:fill="auto"/>
          </w:tcPr>
          <w:p w14:paraId="6963E539" w14:textId="77777777" w:rsidR="009F7A98" w:rsidRDefault="009F7A98">
            <w:pPr>
              <w:pStyle w:val="TAL"/>
              <w:jc w:val="center"/>
              <w:rPr>
                <w:sz w:val="16"/>
                <w:szCs w:val="16"/>
              </w:rPr>
            </w:pPr>
          </w:p>
        </w:tc>
        <w:tc>
          <w:tcPr>
            <w:tcW w:w="4625" w:type="dxa"/>
            <w:shd w:val="solid" w:color="FFFFFF" w:fill="auto"/>
          </w:tcPr>
          <w:p w14:paraId="385DA009"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7AD15B6C" w14:textId="77777777" w:rsidR="009F7A98" w:rsidRDefault="009F7A98">
            <w:pPr>
              <w:pStyle w:val="TAL"/>
              <w:rPr>
                <w:sz w:val="16"/>
                <w:szCs w:val="16"/>
              </w:rPr>
            </w:pPr>
            <w:r>
              <w:rPr>
                <w:sz w:val="16"/>
                <w:szCs w:val="16"/>
              </w:rPr>
              <w:t>0.1.0</w:t>
            </w:r>
          </w:p>
        </w:tc>
        <w:tc>
          <w:tcPr>
            <w:tcW w:w="667" w:type="dxa"/>
            <w:shd w:val="solid" w:color="FFFFFF" w:fill="auto"/>
          </w:tcPr>
          <w:p w14:paraId="4CAD3C7D" w14:textId="77777777" w:rsidR="009F7A98" w:rsidRDefault="009F7A98">
            <w:pPr>
              <w:pStyle w:val="TAL"/>
              <w:rPr>
                <w:sz w:val="16"/>
                <w:szCs w:val="16"/>
              </w:rPr>
            </w:pPr>
            <w:r>
              <w:rPr>
                <w:sz w:val="16"/>
                <w:szCs w:val="16"/>
              </w:rPr>
              <w:t>0.1.1</w:t>
            </w:r>
          </w:p>
        </w:tc>
      </w:tr>
      <w:tr w:rsidR="009F7A98" w14:paraId="1DE77EFB" w14:textId="77777777" w:rsidTr="00CF4384">
        <w:tc>
          <w:tcPr>
            <w:tcW w:w="800" w:type="dxa"/>
            <w:shd w:val="solid" w:color="FFFFFF" w:fill="auto"/>
          </w:tcPr>
          <w:p w14:paraId="035F6187" w14:textId="77777777" w:rsidR="009F7A98" w:rsidRDefault="009F7A98">
            <w:pPr>
              <w:pStyle w:val="TAL"/>
              <w:jc w:val="center"/>
              <w:rPr>
                <w:sz w:val="16"/>
                <w:szCs w:val="16"/>
              </w:rPr>
            </w:pPr>
            <w:r>
              <w:rPr>
                <w:sz w:val="16"/>
                <w:szCs w:val="16"/>
              </w:rPr>
              <w:t>2006-11</w:t>
            </w:r>
          </w:p>
        </w:tc>
        <w:tc>
          <w:tcPr>
            <w:tcW w:w="800" w:type="dxa"/>
            <w:shd w:val="solid" w:color="FFFFFF" w:fill="auto"/>
          </w:tcPr>
          <w:p w14:paraId="7D2D3867" w14:textId="77777777" w:rsidR="009F7A98" w:rsidRDefault="009F7A98">
            <w:pPr>
              <w:pStyle w:val="TAL"/>
              <w:jc w:val="center"/>
              <w:rPr>
                <w:sz w:val="16"/>
                <w:szCs w:val="16"/>
              </w:rPr>
            </w:pPr>
          </w:p>
        </w:tc>
        <w:tc>
          <w:tcPr>
            <w:tcW w:w="1094" w:type="dxa"/>
            <w:shd w:val="solid" w:color="FFFFFF" w:fill="auto"/>
          </w:tcPr>
          <w:p w14:paraId="4AD9C8BE" w14:textId="77777777" w:rsidR="009F7A98" w:rsidRDefault="009F7A98">
            <w:pPr>
              <w:pStyle w:val="TAL"/>
              <w:jc w:val="center"/>
              <w:rPr>
                <w:sz w:val="16"/>
                <w:szCs w:val="16"/>
              </w:rPr>
            </w:pPr>
          </w:p>
        </w:tc>
        <w:tc>
          <w:tcPr>
            <w:tcW w:w="525" w:type="dxa"/>
            <w:shd w:val="solid" w:color="FFFFFF" w:fill="auto"/>
          </w:tcPr>
          <w:p w14:paraId="1FF70EA5" w14:textId="77777777" w:rsidR="009F7A98" w:rsidRDefault="009F7A98">
            <w:pPr>
              <w:pStyle w:val="TAL"/>
              <w:jc w:val="center"/>
              <w:rPr>
                <w:sz w:val="16"/>
                <w:szCs w:val="16"/>
              </w:rPr>
            </w:pPr>
          </w:p>
        </w:tc>
        <w:tc>
          <w:tcPr>
            <w:tcW w:w="378" w:type="dxa"/>
            <w:shd w:val="solid" w:color="FFFFFF" w:fill="auto"/>
          </w:tcPr>
          <w:p w14:paraId="63F99FD0" w14:textId="77777777" w:rsidR="009F7A98" w:rsidRDefault="009F7A98">
            <w:pPr>
              <w:pStyle w:val="TAL"/>
              <w:jc w:val="center"/>
              <w:rPr>
                <w:sz w:val="16"/>
                <w:szCs w:val="16"/>
              </w:rPr>
            </w:pPr>
          </w:p>
        </w:tc>
        <w:tc>
          <w:tcPr>
            <w:tcW w:w="4625" w:type="dxa"/>
            <w:shd w:val="solid" w:color="FFFFFF" w:fill="auto"/>
          </w:tcPr>
          <w:p w14:paraId="7A74E086" w14:textId="77777777" w:rsidR="009F7A98" w:rsidRDefault="009F7A98">
            <w:pPr>
              <w:pStyle w:val="TAL"/>
              <w:rPr>
                <w:sz w:val="16"/>
                <w:szCs w:val="16"/>
              </w:rPr>
            </w:pPr>
            <w:r>
              <w:rPr>
                <w:sz w:val="16"/>
                <w:szCs w:val="16"/>
              </w:rPr>
              <w:t>Endorsed v 0.2.0</w:t>
            </w:r>
          </w:p>
        </w:tc>
        <w:tc>
          <w:tcPr>
            <w:tcW w:w="709" w:type="dxa"/>
            <w:shd w:val="solid" w:color="FFFFFF" w:fill="auto"/>
          </w:tcPr>
          <w:p w14:paraId="70D67F72" w14:textId="77777777" w:rsidR="009F7A98" w:rsidRDefault="009F7A98">
            <w:pPr>
              <w:pStyle w:val="TAL"/>
              <w:rPr>
                <w:sz w:val="16"/>
                <w:szCs w:val="16"/>
              </w:rPr>
            </w:pPr>
            <w:r>
              <w:rPr>
                <w:sz w:val="16"/>
                <w:szCs w:val="16"/>
              </w:rPr>
              <w:t>0.1.1</w:t>
            </w:r>
          </w:p>
        </w:tc>
        <w:tc>
          <w:tcPr>
            <w:tcW w:w="667" w:type="dxa"/>
            <w:shd w:val="solid" w:color="FFFFFF" w:fill="auto"/>
          </w:tcPr>
          <w:p w14:paraId="6FE42189" w14:textId="77777777" w:rsidR="009F7A98" w:rsidRDefault="009F7A98">
            <w:pPr>
              <w:pStyle w:val="TAL"/>
              <w:rPr>
                <w:sz w:val="16"/>
                <w:szCs w:val="16"/>
              </w:rPr>
            </w:pPr>
            <w:r>
              <w:rPr>
                <w:sz w:val="16"/>
                <w:szCs w:val="16"/>
              </w:rPr>
              <w:t>0.2.0</w:t>
            </w:r>
          </w:p>
        </w:tc>
      </w:tr>
      <w:tr w:rsidR="009F7A98" w14:paraId="053E1A07" w14:textId="77777777" w:rsidTr="00CF4384">
        <w:tc>
          <w:tcPr>
            <w:tcW w:w="800" w:type="dxa"/>
            <w:shd w:val="solid" w:color="FFFFFF" w:fill="auto"/>
          </w:tcPr>
          <w:p w14:paraId="54FF208D" w14:textId="77777777" w:rsidR="009F7A98" w:rsidRDefault="009F7A98">
            <w:pPr>
              <w:pStyle w:val="TAL"/>
              <w:jc w:val="center"/>
              <w:rPr>
                <w:sz w:val="16"/>
                <w:szCs w:val="16"/>
              </w:rPr>
            </w:pPr>
            <w:r>
              <w:rPr>
                <w:sz w:val="16"/>
                <w:szCs w:val="16"/>
              </w:rPr>
              <w:t>2006-12</w:t>
            </w:r>
          </w:p>
        </w:tc>
        <w:tc>
          <w:tcPr>
            <w:tcW w:w="800" w:type="dxa"/>
            <w:shd w:val="solid" w:color="FFFFFF" w:fill="auto"/>
          </w:tcPr>
          <w:p w14:paraId="5A9091FE" w14:textId="77777777" w:rsidR="009F7A98" w:rsidRDefault="009F7A98">
            <w:pPr>
              <w:pStyle w:val="TAL"/>
              <w:jc w:val="center"/>
              <w:rPr>
                <w:sz w:val="16"/>
                <w:szCs w:val="16"/>
              </w:rPr>
            </w:pPr>
          </w:p>
        </w:tc>
        <w:tc>
          <w:tcPr>
            <w:tcW w:w="1094" w:type="dxa"/>
            <w:shd w:val="solid" w:color="FFFFFF" w:fill="auto"/>
          </w:tcPr>
          <w:p w14:paraId="773DB621" w14:textId="77777777" w:rsidR="009F7A98" w:rsidRDefault="009F7A98">
            <w:pPr>
              <w:pStyle w:val="TAL"/>
              <w:jc w:val="center"/>
              <w:rPr>
                <w:sz w:val="16"/>
                <w:szCs w:val="16"/>
              </w:rPr>
            </w:pPr>
          </w:p>
        </w:tc>
        <w:tc>
          <w:tcPr>
            <w:tcW w:w="525" w:type="dxa"/>
            <w:shd w:val="solid" w:color="FFFFFF" w:fill="auto"/>
          </w:tcPr>
          <w:p w14:paraId="15810FAB" w14:textId="77777777" w:rsidR="009F7A98" w:rsidRDefault="009F7A98">
            <w:pPr>
              <w:pStyle w:val="TAL"/>
              <w:jc w:val="center"/>
              <w:rPr>
                <w:sz w:val="16"/>
                <w:szCs w:val="16"/>
              </w:rPr>
            </w:pPr>
          </w:p>
        </w:tc>
        <w:tc>
          <w:tcPr>
            <w:tcW w:w="378" w:type="dxa"/>
            <w:shd w:val="solid" w:color="FFFFFF" w:fill="auto"/>
          </w:tcPr>
          <w:p w14:paraId="1342DA62" w14:textId="77777777" w:rsidR="009F7A98" w:rsidRDefault="009F7A98">
            <w:pPr>
              <w:pStyle w:val="TAL"/>
              <w:jc w:val="center"/>
              <w:rPr>
                <w:sz w:val="16"/>
                <w:szCs w:val="16"/>
              </w:rPr>
            </w:pPr>
          </w:p>
        </w:tc>
        <w:tc>
          <w:tcPr>
            <w:tcW w:w="4625" w:type="dxa"/>
            <w:shd w:val="solid" w:color="FFFFFF" w:fill="auto"/>
          </w:tcPr>
          <w:p w14:paraId="06C08B1E"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3A5A324" w14:textId="77777777" w:rsidR="009F7A98" w:rsidRDefault="009F7A98">
            <w:pPr>
              <w:pStyle w:val="TAL"/>
              <w:rPr>
                <w:sz w:val="16"/>
                <w:szCs w:val="16"/>
              </w:rPr>
            </w:pPr>
            <w:r>
              <w:rPr>
                <w:sz w:val="16"/>
                <w:szCs w:val="16"/>
              </w:rPr>
              <w:t>0.2.0</w:t>
            </w:r>
          </w:p>
        </w:tc>
        <w:tc>
          <w:tcPr>
            <w:tcW w:w="667" w:type="dxa"/>
            <w:shd w:val="solid" w:color="FFFFFF" w:fill="auto"/>
          </w:tcPr>
          <w:p w14:paraId="24705A1F" w14:textId="77777777" w:rsidR="009F7A98" w:rsidRDefault="009F7A98">
            <w:pPr>
              <w:pStyle w:val="TAL"/>
              <w:rPr>
                <w:sz w:val="16"/>
                <w:szCs w:val="16"/>
              </w:rPr>
            </w:pPr>
            <w:r>
              <w:rPr>
                <w:sz w:val="16"/>
                <w:szCs w:val="16"/>
              </w:rPr>
              <w:t>0.2.1</w:t>
            </w:r>
          </w:p>
        </w:tc>
      </w:tr>
      <w:tr w:rsidR="009F7A98" w14:paraId="3FCFBBF2" w14:textId="77777777" w:rsidTr="00CF4384">
        <w:tc>
          <w:tcPr>
            <w:tcW w:w="800" w:type="dxa"/>
            <w:shd w:val="solid" w:color="FFFFFF" w:fill="auto"/>
          </w:tcPr>
          <w:p w14:paraId="3A792BF3" w14:textId="77777777" w:rsidR="009F7A98" w:rsidRDefault="009F7A98">
            <w:pPr>
              <w:pStyle w:val="TAL"/>
              <w:jc w:val="center"/>
              <w:rPr>
                <w:sz w:val="16"/>
                <w:szCs w:val="16"/>
              </w:rPr>
            </w:pPr>
            <w:r>
              <w:rPr>
                <w:sz w:val="16"/>
                <w:szCs w:val="16"/>
              </w:rPr>
              <w:t>2007-01</w:t>
            </w:r>
          </w:p>
        </w:tc>
        <w:tc>
          <w:tcPr>
            <w:tcW w:w="800" w:type="dxa"/>
            <w:shd w:val="solid" w:color="FFFFFF" w:fill="auto"/>
          </w:tcPr>
          <w:p w14:paraId="5597E5F6" w14:textId="77777777" w:rsidR="009F7A98" w:rsidRDefault="009F7A98">
            <w:pPr>
              <w:pStyle w:val="TAL"/>
              <w:jc w:val="center"/>
              <w:rPr>
                <w:sz w:val="16"/>
                <w:szCs w:val="16"/>
              </w:rPr>
            </w:pPr>
          </w:p>
        </w:tc>
        <w:tc>
          <w:tcPr>
            <w:tcW w:w="1094" w:type="dxa"/>
            <w:shd w:val="solid" w:color="FFFFFF" w:fill="auto"/>
          </w:tcPr>
          <w:p w14:paraId="3F5E02A8" w14:textId="77777777" w:rsidR="009F7A98" w:rsidRDefault="009F7A98">
            <w:pPr>
              <w:pStyle w:val="TAL"/>
              <w:jc w:val="center"/>
              <w:rPr>
                <w:sz w:val="16"/>
                <w:szCs w:val="16"/>
              </w:rPr>
            </w:pPr>
          </w:p>
        </w:tc>
        <w:tc>
          <w:tcPr>
            <w:tcW w:w="525" w:type="dxa"/>
            <w:shd w:val="solid" w:color="FFFFFF" w:fill="auto"/>
          </w:tcPr>
          <w:p w14:paraId="1498BD47" w14:textId="77777777" w:rsidR="009F7A98" w:rsidRDefault="009F7A98">
            <w:pPr>
              <w:pStyle w:val="TAL"/>
              <w:jc w:val="center"/>
              <w:rPr>
                <w:sz w:val="16"/>
                <w:szCs w:val="16"/>
              </w:rPr>
            </w:pPr>
          </w:p>
        </w:tc>
        <w:tc>
          <w:tcPr>
            <w:tcW w:w="378" w:type="dxa"/>
            <w:shd w:val="solid" w:color="FFFFFF" w:fill="auto"/>
          </w:tcPr>
          <w:p w14:paraId="42A202E4" w14:textId="77777777" w:rsidR="009F7A98" w:rsidRDefault="009F7A98">
            <w:pPr>
              <w:pStyle w:val="TAL"/>
              <w:jc w:val="center"/>
              <w:rPr>
                <w:sz w:val="16"/>
                <w:szCs w:val="16"/>
              </w:rPr>
            </w:pPr>
          </w:p>
        </w:tc>
        <w:tc>
          <w:tcPr>
            <w:tcW w:w="4625" w:type="dxa"/>
            <w:shd w:val="solid" w:color="FFFFFF" w:fill="auto"/>
          </w:tcPr>
          <w:p w14:paraId="5C55C43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61552E39" w14:textId="77777777" w:rsidR="009F7A98" w:rsidRDefault="009F7A98">
            <w:pPr>
              <w:pStyle w:val="TAL"/>
              <w:rPr>
                <w:sz w:val="16"/>
                <w:szCs w:val="16"/>
              </w:rPr>
            </w:pPr>
            <w:r>
              <w:rPr>
                <w:sz w:val="16"/>
                <w:szCs w:val="16"/>
              </w:rPr>
              <w:t>0.2.1</w:t>
            </w:r>
          </w:p>
        </w:tc>
        <w:tc>
          <w:tcPr>
            <w:tcW w:w="667" w:type="dxa"/>
            <w:shd w:val="solid" w:color="FFFFFF" w:fill="auto"/>
          </w:tcPr>
          <w:p w14:paraId="1BDB1C0C" w14:textId="77777777" w:rsidR="009F7A98" w:rsidRDefault="009F7A98">
            <w:pPr>
              <w:pStyle w:val="TAL"/>
              <w:rPr>
                <w:sz w:val="16"/>
                <w:szCs w:val="16"/>
              </w:rPr>
            </w:pPr>
            <w:r>
              <w:rPr>
                <w:sz w:val="16"/>
                <w:szCs w:val="16"/>
              </w:rPr>
              <w:t>0.2.2</w:t>
            </w:r>
          </w:p>
        </w:tc>
      </w:tr>
      <w:tr w:rsidR="009F7A98" w14:paraId="2AD70662" w14:textId="77777777" w:rsidTr="00CF4384">
        <w:tc>
          <w:tcPr>
            <w:tcW w:w="800" w:type="dxa"/>
            <w:shd w:val="solid" w:color="FFFFFF" w:fill="auto"/>
          </w:tcPr>
          <w:p w14:paraId="1F6A069C" w14:textId="77777777" w:rsidR="009F7A98" w:rsidRDefault="009F7A98">
            <w:pPr>
              <w:pStyle w:val="TAL"/>
              <w:jc w:val="center"/>
              <w:rPr>
                <w:sz w:val="16"/>
                <w:szCs w:val="16"/>
              </w:rPr>
            </w:pPr>
            <w:r>
              <w:rPr>
                <w:sz w:val="16"/>
                <w:szCs w:val="16"/>
              </w:rPr>
              <w:t>2007-01</w:t>
            </w:r>
          </w:p>
        </w:tc>
        <w:tc>
          <w:tcPr>
            <w:tcW w:w="800" w:type="dxa"/>
            <w:shd w:val="solid" w:color="FFFFFF" w:fill="auto"/>
          </w:tcPr>
          <w:p w14:paraId="418C6464" w14:textId="77777777" w:rsidR="009F7A98" w:rsidRDefault="009F7A98">
            <w:pPr>
              <w:pStyle w:val="TAL"/>
              <w:jc w:val="center"/>
              <w:rPr>
                <w:sz w:val="16"/>
                <w:szCs w:val="16"/>
              </w:rPr>
            </w:pPr>
          </w:p>
        </w:tc>
        <w:tc>
          <w:tcPr>
            <w:tcW w:w="1094" w:type="dxa"/>
            <w:shd w:val="solid" w:color="FFFFFF" w:fill="auto"/>
          </w:tcPr>
          <w:p w14:paraId="41F42260" w14:textId="77777777" w:rsidR="009F7A98" w:rsidRDefault="009F7A98">
            <w:pPr>
              <w:pStyle w:val="TAL"/>
              <w:jc w:val="center"/>
              <w:rPr>
                <w:sz w:val="16"/>
                <w:szCs w:val="16"/>
              </w:rPr>
            </w:pPr>
          </w:p>
        </w:tc>
        <w:tc>
          <w:tcPr>
            <w:tcW w:w="525" w:type="dxa"/>
            <w:shd w:val="solid" w:color="FFFFFF" w:fill="auto"/>
          </w:tcPr>
          <w:p w14:paraId="4DD792BE" w14:textId="77777777" w:rsidR="009F7A98" w:rsidRDefault="009F7A98">
            <w:pPr>
              <w:pStyle w:val="TAL"/>
              <w:jc w:val="center"/>
              <w:rPr>
                <w:sz w:val="16"/>
                <w:szCs w:val="16"/>
              </w:rPr>
            </w:pPr>
          </w:p>
        </w:tc>
        <w:tc>
          <w:tcPr>
            <w:tcW w:w="378" w:type="dxa"/>
            <w:shd w:val="solid" w:color="FFFFFF" w:fill="auto"/>
          </w:tcPr>
          <w:p w14:paraId="62256301" w14:textId="77777777" w:rsidR="009F7A98" w:rsidRDefault="009F7A98">
            <w:pPr>
              <w:pStyle w:val="TAL"/>
              <w:jc w:val="center"/>
              <w:rPr>
                <w:sz w:val="16"/>
                <w:szCs w:val="16"/>
              </w:rPr>
            </w:pPr>
          </w:p>
        </w:tc>
        <w:tc>
          <w:tcPr>
            <w:tcW w:w="4625" w:type="dxa"/>
            <w:shd w:val="solid" w:color="FFFFFF" w:fill="auto"/>
          </w:tcPr>
          <w:p w14:paraId="4F54115A" w14:textId="77777777" w:rsidR="009F7A98" w:rsidRDefault="009F7A98">
            <w:pPr>
              <w:pStyle w:val="TAL"/>
              <w:rPr>
                <w:sz w:val="16"/>
                <w:szCs w:val="16"/>
              </w:rPr>
            </w:pPr>
            <w:r>
              <w:rPr>
                <w:sz w:val="16"/>
                <w:szCs w:val="16"/>
              </w:rPr>
              <w:t>Endorsed v 0.3.0</w:t>
            </w:r>
          </w:p>
        </w:tc>
        <w:tc>
          <w:tcPr>
            <w:tcW w:w="709" w:type="dxa"/>
            <w:shd w:val="solid" w:color="FFFFFF" w:fill="auto"/>
          </w:tcPr>
          <w:p w14:paraId="672A8A6D" w14:textId="77777777" w:rsidR="009F7A98" w:rsidRDefault="009F7A98">
            <w:pPr>
              <w:pStyle w:val="TAL"/>
              <w:rPr>
                <w:sz w:val="16"/>
                <w:szCs w:val="16"/>
              </w:rPr>
            </w:pPr>
            <w:r>
              <w:rPr>
                <w:sz w:val="16"/>
                <w:szCs w:val="16"/>
              </w:rPr>
              <w:t>0.2.2</w:t>
            </w:r>
          </w:p>
        </w:tc>
        <w:tc>
          <w:tcPr>
            <w:tcW w:w="667" w:type="dxa"/>
            <w:shd w:val="solid" w:color="FFFFFF" w:fill="auto"/>
          </w:tcPr>
          <w:p w14:paraId="660D648B" w14:textId="77777777" w:rsidR="009F7A98" w:rsidRDefault="009F7A98">
            <w:pPr>
              <w:pStyle w:val="TAL"/>
              <w:rPr>
                <w:sz w:val="16"/>
                <w:szCs w:val="16"/>
              </w:rPr>
            </w:pPr>
            <w:r>
              <w:rPr>
                <w:sz w:val="16"/>
                <w:szCs w:val="16"/>
              </w:rPr>
              <w:t>0.3.0</w:t>
            </w:r>
          </w:p>
        </w:tc>
      </w:tr>
      <w:tr w:rsidR="009F7A98" w14:paraId="530CAA6A" w14:textId="77777777" w:rsidTr="00CF4384">
        <w:tc>
          <w:tcPr>
            <w:tcW w:w="800" w:type="dxa"/>
            <w:shd w:val="solid" w:color="FFFFFF" w:fill="auto"/>
          </w:tcPr>
          <w:p w14:paraId="161CA7EF" w14:textId="77777777" w:rsidR="009F7A98" w:rsidRDefault="009F7A98">
            <w:pPr>
              <w:pStyle w:val="TAL"/>
              <w:jc w:val="center"/>
              <w:rPr>
                <w:sz w:val="16"/>
                <w:szCs w:val="16"/>
              </w:rPr>
            </w:pPr>
            <w:r>
              <w:rPr>
                <w:sz w:val="16"/>
                <w:szCs w:val="16"/>
              </w:rPr>
              <w:t>2007-02</w:t>
            </w:r>
          </w:p>
        </w:tc>
        <w:tc>
          <w:tcPr>
            <w:tcW w:w="800" w:type="dxa"/>
            <w:shd w:val="solid" w:color="FFFFFF" w:fill="auto"/>
          </w:tcPr>
          <w:p w14:paraId="6463367E" w14:textId="77777777" w:rsidR="009F7A98" w:rsidRDefault="009F7A98">
            <w:pPr>
              <w:pStyle w:val="TAL"/>
              <w:jc w:val="center"/>
              <w:rPr>
                <w:sz w:val="16"/>
                <w:szCs w:val="16"/>
              </w:rPr>
            </w:pPr>
          </w:p>
        </w:tc>
        <w:tc>
          <w:tcPr>
            <w:tcW w:w="1094" w:type="dxa"/>
            <w:shd w:val="solid" w:color="FFFFFF" w:fill="auto"/>
          </w:tcPr>
          <w:p w14:paraId="4D2E623B" w14:textId="77777777" w:rsidR="009F7A98" w:rsidRDefault="009F7A98">
            <w:pPr>
              <w:pStyle w:val="TAL"/>
              <w:jc w:val="center"/>
              <w:rPr>
                <w:sz w:val="16"/>
                <w:szCs w:val="16"/>
              </w:rPr>
            </w:pPr>
          </w:p>
        </w:tc>
        <w:tc>
          <w:tcPr>
            <w:tcW w:w="525" w:type="dxa"/>
            <w:shd w:val="solid" w:color="FFFFFF" w:fill="auto"/>
          </w:tcPr>
          <w:p w14:paraId="077B3ED7" w14:textId="77777777" w:rsidR="009F7A98" w:rsidRDefault="009F7A98">
            <w:pPr>
              <w:pStyle w:val="TAL"/>
              <w:jc w:val="center"/>
              <w:rPr>
                <w:sz w:val="16"/>
                <w:szCs w:val="16"/>
              </w:rPr>
            </w:pPr>
          </w:p>
        </w:tc>
        <w:tc>
          <w:tcPr>
            <w:tcW w:w="378" w:type="dxa"/>
            <w:shd w:val="solid" w:color="FFFFFF" w:fill="auto"/>
          </w:tcPr>
          <w:p w14:paraId="1E266392" w14:textId="77777777" w:rsidR="009F7A98" w:rsidRDefault="009F7A98">
            <w:pPr>
              <w:pStyle w:val="TAL"/>
              <w:jc w:val="center"/>
              <w:rPr>
                <w:sz w:val="16"/>
                <w:szCs w:val="16"/>
              </w:rPr>
            </w:pPr>
          </w:p>
        </w:tc>
        <w:tc>
          <w:tcPr>
            <w:tcW w:w="4625" w:type="dxa"/>
            <w:shd w:val="solid" w:color="FFFFFF" w:fill="auto"/>
          </w:tcPr>
          <w:p w14:paraId="41C6AAFC"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7D9A624E" w14:textId="77777777" w:rsidR="009F7A98" w:rsidRDefault="009F7A98">
            <w:pPr>
              <w:pStyle w:val="TAL"/>
              <w:rPr>
                <w:sz w:val="16"/>
                <w:szCs w:val="16"/>
              </w:rPr>
            </w:pPr>
            <w:r>
              <w:rPr>
                <w:sz w:val="16"/>
                <w:szCs w:val="16"/>
              </w:rPr>
              <w:t>0.3.0</w:t>
            </w:r>
          </w:p>
        </w:tc>
        <w:tc>
          <w:tcPr>
            <w:tcW w:w="667" w:type="dxa"/>
            <w:shd w:val="solid" w:color="FFFFFF" w:fill="auto"/>
          </w:tcPr>
          <w:p w14:paraId="26BA4598" w14:textId="77777777" w:rsidR="009F7A98" w:rsidRDefault="009F7A98">
            <w:pPr>
              <w:pStyle w:val="TAL"/>
              <w:rPr>
                <w:sz w:val="16"/>
                <w:szCs w:val="16"/>
              </w:rPr>
            </w:pPr>
            <w:r>
              <w:rPr>
                <w:sz w:val="16"/>
                <w:szCs w:val="16"/>
              </w:rPr>
              <w:t>0.3.1</w:t>
            </w:r>
          </w:p>
        </w:tc>
      </w:tr>
      <w:tr w:rsidR="009F7A98" w14:paraId="045BB583" w14:textId="77777777" w:rsidTr="00CF4384">
        <w:tc>
          <w:tcPr>
            <w:tcW w:w="800" w:type="dxa"/>
            <w:shd w:val="solid" w:color="FFFFFF" w:fill="auto"/>
          </w:tcPr>
          <w:p w14:paraId="27F28850" w14:textId="77777777" w:rsidR="009F7A98" w:rsidRDefault="009F7A98">
            <w:pPr>
              <w:pStyle w:val="TAL"/>
              <w:jc w:val="center"/>
              <w:rPr>
                <w:sz w:val="16"/>
                <w:szCs w:val="16"/>
              </w:rPr>
            </w:pPr>
            <w:r>
              <w:rPr>
                <w:sz w:val="16"/>
                <w:szCs w:val="16"/>
              </w:rPr>
              <w:t>2007-02</w:t>
            </w:r>
          </w:p>
        </w:tc>
        <w:tc>
          <w:tcPr>
            <w:tcW w:w="800" w:type="dxa"/>
            <w:shd w:val="solid" w:color="FFFFFF" w:fill="auto"/>
          </w:tcPr>
          <w:p w14:paraId="1E643CCE" w14:textId="77777777" w:rsidR="009F7A98" w:rsidRDefault="009F7A98">
            <w:pPr>
              <w:pStyle w:val="TAL"/>
              <w:jc w:val="center"/>
              <w:rPr>
                <w:sz w:val="16"/>
                <w:szCs w:val="16"/>
              </w:rPr>
            </w:pPr>
          </w:p>
        </w:tc>
        <w:tc>
          <w:tcPr>
            <w:tcW w:w="1094" w:type="dxa"/>
            <w:shd w:val="solid" w:color="FFFFFF" w:fill="auto"/>
          </w:tcPr>
          <w:p w14:paraId="067D7937" w14:textId="77777777" w:rsidR="009F7A98" w:rsidRDefault="009F7A98">
            <w:pPr>
              <w:pStyle w:val="TAL"/>
              <w:jc w:val="center"/>
              <w:rPr>
                <w:sz w:val="16"/>
                <w:szCs w:val="16"/>
              </w:rPr>
            </w:pPr>
          </w:p>
        </w:tc>
        <w:tc>
          <w:tcPr>
            <w:tcW w:w="525" w:type="dxa"/>
            <w:shd w:val="solid" w:color="FFFFFF" w:fill="auto"/>
          </w:tcPr>
          <w:p w14:paraId="169FE64F" w14:textId="77777777" w:rsidR="009F7A98" w:rsidRDefault="009F7A98">
            <w:pPr>
              <w:pStyle w:val="TAL"/>
              <w:jc w:val="center"/>
              <w:rPr>
                <w:sz w:val="16"/>
                <w:szCs w:val="16"/>
              </w:rPr>
            </w:pPr>
          </w:p>
        </w:tc>
        <w:tc>
          <w:tcPr>
            <w:tcW w:w="378" w:type="dxa"/>
            <w:shd w:val="solid" w:color="FFFFFF" w:fill="auto"/>
          </w:tcPr>
          <w:p w14:paraId="0F532870" w14:textId="77777777" w:rsidR="009F7A98" w:rsidRDefault="009F7A98">
            <w:pPr>
              <w:pStyle w:val="TAL"/>
              <w:jc w:val="center"/>
              <w:rPr>
                <w:sz w:val="16"/>
                <w:szCs w:val="16"/>
              </w:rPr>
            </w:pPr>
          </w:p>
        </w:tc>
        <w:tc>
          <w:tcPr>
            <w:tcW w:w="4625" w:type="dxa"/>
            <w:shd w:val="solid" w:color="FFFFFF" w:fill="auto"/>
          </w:tcPr>
          <w:p w14:paraId="04430BF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B2E837B" w14:textId="77777777" w:rsidR="009F7A98" w:rsidRDefault="009F7A98">
            <w:pPr>
              <w:pStyle w:val="TAL"/>
              <w:rPr>
                <w:sz w:val="16"/>
                <w:szCs w:val="16"/>
              </w:rPr>
            </w:pPr>
            <w:r>
              <w:rPr>
                <w:sz w:val="16"/>
                <w:szCs w:val="16"/>
              </w:rPr>
              <w:t>0.3.1</w:t>
            </w:r>
          </w:p>
        </w:tc>
        <w:tc>
          <w:tcPr>
            <w:tcW w:w="667" w:type="dxa"/>
            <w:shd w:val="solid" w:color="FFFFFF" w:fill="auto"/>
          </w:tcPr>
          <w:p w14:paraId="6276D87A" w14:textId="77777777" w:rsidR="009F7A98" w:rsidRDefault="009F7A98">
            <w:pPr>
              <w:pStyle w:val="TAL"/>
              <w:rPr>
                <w:sz w:val="16"/>
                <w:szCs w:val="16"/>
              </w:rPr>
            </w:pPr>
            <w:r>
              <w:rPr>
                <w:sz w:val="16"/>
                <w:szCs w:val="16"/>
              </w:rPr>
              <w:t>0.3.2</w:t>
            </w:r>
          </w:p>
        </w:tc>
      </w:tr>
      <w:tr w:rsidR="009F7A98" w14:paraId="7AACBF20" w14:textId="77777777" w:rsidTr="00CF4384">
        <w:tc>
          <w:tcPr>
            <w:tcW w:w="800" w:type="dxa"/>
            <w:shd w:val="solid" w:color="FFFFFF" w:fill="auto"/>
          </w:tcPr>
          <w:p w14:paraId="4D4F195D" w14:textId="77777777" w:rsidR="009F7A98" w:rsidRDefault="009F7A98">
            <w:pPr>
              <w:pStyle w:val="TAL"/>
              <w:jc w:val="center"/>
              <w:rPr>
                <w:sz w:val="16"/>
                <w:szCs w:val="16"/>
              </w:rPr>
            </w:pPr>
            <w:r>
              <w:rPr>
                <w:sz w:val="16"/>
                <w:szCs w:val="16"/>
              </w:rPr>
              <w:t>2007-02</w:t>
            </w:r>
          </w:p>
        </w:tc>
        <w:tc>
          <w:tcPr>
            <w:tcW w:w="800" w:type="dxa"/>
            <w:shd w:val="solid" w:color="FFFFFF" w:fill="auto"/>
          </w:tcPr>
          <w:p w14:paraId="6E8CD628" w14:textId="77777777" w:rsidR="009F7A98" w:rsidRDefault="009F7A98">
            <w:pPr>
              <w:pStyle w:val="TAL"/>
              <w:jc w:val="center"/>
              <w:rPr>
                <w:sz w:val="16"/>
                <w:szCs w:val="16"/>
              </w:rPr>
            </w:pPr>
          </w:p>
        </w:tc>
        <w:tc>
          <w:tcPr>
            <w:tcW w:w="1094" w:type="dxa"/>
            <w:shd w:val="solid" w:color="FFFFFF" w:fill="auto"/>
          </w:tcPr>
          <w:p w14:paraId="2C00A06A" w14:textId="77777777" w:rsidR="009F7A98" w:rsidRDefault="009F7A98">
            <w:pPr>
              <w:pStyle w:val="TAL"/>
              <w:jc w:val="center"/>
              <w:rPr>
                <w:sz w:val="16"/>
                <w:szCs w:val="16"/>
              </w:rPr>
            </w:pPr>
          </w:p>
        </w:tc>
        <w:tc>
          <w:tcPr>
            <w:tcW w:w="525" w:type="dxa"/>
            <w:shd w:val="solid" w:color="FFFFFF" w:fill="auto"/>
          </w:tcPr>
          <w:p w14:paraId="2F16BAEE" w14:textId="77777777" w:rsidR="009F7A98" w:rsidRDefault="009F7A98">
            <w:pPr>
              <w:pStyle w:val="TAL"/>
              <w:jc w:val="center"/>
              <w:rPr>
                <w:sz w:val="16"/>
                <w:szCs w:val="16"/>
              </w:rPr>
            </w:pPr>
          </w:p>
        </w:tc>
        <w:tc>
          <w:tcPr>
            <w:tcW w:w="378" w:type="dxa"/>
            <w:shd w:val="solid" w:color="FFFFFF" w:fill="auto"/>
          </w:tcPr>
          <w:p w14:paraId="160E0DB0" w14:textId="77777777" w:rsidR="009F7A98" w:rsidRDefault="009F7A98">
            <w:pPr>
              <w:pStyle w:val="TAL"/>
              <w:jc w:val="center"/>
              <w:rPr>
                <w:sz w:val="16"/>
                <w:szCs w:val="16"/>
              </w:rPr>
            </w:pPr>
          </w:p>
        </w:tc>
        <w:tc>
          <w:tcPr>
            <w:tcW w:w="4625" w:type="dxa"/>
            <w:shd w:val="solid" w:color="FFFFFF" w:fill="auto"/>
          </w:tcPr>
          <w:p w14:paraId="342FC885" w14:textId="77777777" w:rsidR="009F7A98" w:rsidRDefault="009F7A98">
            <w:pPr>
              <w:pStyle w:val="TAL"/>
              <w:rPr>
                <w:sz w:val="16"/>
                <w:szCs w:val="16"/>
              </w:rPr>
            </w:pPr>
            <w:r>
              <w:rPr>
                <w:sz w:val="16"/>
                <w:szCs w:val="16"/>
              </w:rPr>
              <w:t>Endorsed v 0.4.0</w:t>
            </w:r>
          </w:p>
        </w:tc>
        <w:tc>
          <w:tcPr>
            <w:tcW w:w="709" w:type="dxa"/>
            <w:shd w:val="solid" w:color="FFFFFF" w:fill="auto"/>
          </w:tcPr>
          <w:p w14:paraId="282C56E8" w14:textId="77777777" w:rsidR="009F7A98" w:rsidRDefault="009F7A98">
            <w:pPr>
              <w:pStyle w:val="TAL"/>
              <w:rPr>
                <w:sz w:val="16"/>
                <w:szCs w:val="16"/>
              </w:rPr>
            </w:pPr>
            <w:r>
              <w:rPr>
                <w:sz w:val="16"/>
                <w:szCs w:val="16"/>
              </w:rPr>
              <w:t>0.3.2</w:t>
            </w:r>
          </w:p>
        </w:tc>
        <w:tc>
          <w:tcPr>
            <w:tcW w:w="667" w:type="dxa"/>
            <w:shd w:val="solid" w:color="FFFFFF" w:fill="auto"/>
          </w:tcPr>
          <w:p w14:paraId="480ECBC9" w14:textId="77777777" w:rsidR="009F7A98" w:rsidRDefault="009F7A98">
            <w:pPr>
              <w:pStyle w:val="TAL"/>
              <w:rPr>
                <w:sz w:val="16"/>
                <w:szCs w:val="16"/>
              </w:rPr>
            </w:pPr>
            <w:r>
              <w:rPr>
                <w:sz w:val="16"/>
                <w:szCs w:val="16"/>
              </w:rPr>
              <w:t>0.4.0</w:t>
            </w:r>
          </w:p>
        </w:tc>
      </w:tr>
      <w:tr w:rsidR="009F7A98" w14:paraId="5B3767F2" w14:textId="77777777" w:rsidTr="00CF4384">
        <w:tc>
          <w:tcPr>
            <w:tcW w:w="800" w:type="dxa"/>
            <w:shd w:val="solid" w:color="FFFFFF" w:fill="auto"/>
          </w:tcPr>
          <w:p w14:paraId="502D180C" w14:textId="77777777" w:rsidR="009F7A98" w:rsidRDefault="009F7A98">
            <w:pPr>
              <w:pStyle w:val="TAL"/>
              <w:jc w:val="center"/>
              <w:rPr>
                <w:sz w:val="16"/>
                <w:szCs w:val="16"/>
              </w:rPr>
            </w:pPr>
            <w:r>
              <w:rPr>
                <w:sz w:val="16"/>
                <w:szCs w:val="16"/>
              </w:rPr>
              <w:t>2007-02</w:t>
            </w:r>
          </w:p>
        </w:tc>
        <w:tc>
          <w:tcPr>
            <w:tcW w:w="800" w:type="dxa"/>
            <w:shd w:val="solid" w:color="FFFFFF" w:fill="auto"/>
          </w:tcPr>
          <w:p w14:paraId="6D007413" w14:textId="77777777" w:rsidR="009F7A98" w:rsidRDefault="009F7A98">
            <w:pPr>
              <w:pStyle w:val="TAL"/>
              <w:jc w:val="center"/>
              <w:rPr>
                <w:sz w:val="16"/>
                <w:szCs w:val="16"/>
              </w:rPr>
            </w:pPr>
          </w:p>
        </w:tc>
        <w:tc>
          <w:tcPr>
            <w:tcW w:w="1094" w:type="dxa"/>
            <w:shd w:val="solid" w:color="FFFFFF" w:fill="auto"/>
          </w:tcPr>
          <w:p w14:paraId="4571F670" w14:textId="77777777" w:rsidR="009F7A98" w:rsidRDefault="009F7A98">
            <w:pPr>
              <w:pStyle w:val="TAL"/>
              <w:jc w:val="center"/>
              <w:rPr>
                <w:sz w:val="16"/>
                <w:szCs w:val="16"/>
              </w:rPr>
            </w:pPr>
          </w:p>
        </w:tc>
        <w:tc>
          <w:tcPr>
            <w:tcW w:w="525" w:type="dxa"/>
            <w:shd w:val="solid" w:color="FFFFFF" w:fill="auto"/>
          </w:tcPr>
          <w:p w14:paraId="4007F224" w14:textId="77777777" w:rsidR="009F7A98" w:rsidRDefault="009F7A98">
            <w:pPr>
              <w:pStyle w:val="TAL"/>
              <w:jc w:val="center"/>
              <w:rPr>
                <w:sz w:val="16"/>
                <w:szCs w:val="16"/>
              </w:rPr>
            </w:pPr>
          </w:p>
        </w:tc>
        <w:tc>
          <w:tcPr>
            <w:tcW w:w="378" w:type="dxa"/>
            <w:shd w:val="solid" w:color="FFFFFF" w:fill="auto"/>
          </w:tcPr>
          <w:p w14:paraId="0BE1258D" w14:textId="77777777" w:rsidR="009F7A98" w:rsidRDefault="009F7A98">
            <w:pPr>
              <w:pStyle w:val="TAL"/>
              <w:jc w:val="center"/>
              <w:rPr>
                <w:sz w:val="16"/>
                <w:szCs w:val="16"/>
              </w:rPr>
            </w:pPr>
          </w:p>
        </w:tc>
        <w:tc>
          <w:tcPr>
            <w:tcW w:w="4625" w:type="dxa"/>
            <w:shd w:val="solid" w:color="FFFFFF" w:fill="auto"/>
          </w:tcPr>
          <w:p w14:paraId="576A36DD"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20C78F4F" w14:textId="77777777" w:rsidR="009F7A98" w:rsidRDefault="009F7A98">
            <w:pPr>
              <w:pStyle w:val="TAL"/>
              <w:rPr>
                <w:sz w:val="16"/>
                <w:szCs w:val="16"/>
              </w:rPr>
            </w:pPr>
            <w:r>
              <w:rPr>
                <w:sz w:val="16"/>
                <w:szCs w:val="16"/>
              </w:rPr>
              <w:t>0.4.0</w:t>
            </w:r>
          </w:p>
        </w:tc>
        <w:tc>
          <w:tcPr>
            <w:tcW w:w="667" w:type="dxa"/>
            <w:shd w:val="solid" w:color="FFFFFF" w:fill="auto"/>
          </w:tcPr>
          <w:p w14:paraId="22D18711" w14:textId="77777777" w:rsidR="009F7A98" w:rsidRDefault="009F7A98">
            <w:pPr>
              <w:pStyle w:val="TAL"/>
              <w:rPr>
                <w:sz w:val="16"/>
                <w:szCs w:val="16"/>
              </w:rPr>
            </w:pPr>
            <w:r>
              <w:rPr>
                <w:sz w:val="16"/>
                <w:szCs w:val="16"/>
              </w:rPr>
              <w:t>0.4.1</w:t>
            </w:r>
          </w:p>
        </w:tc>
      </w:tr>
      <w:tr w:rsidR="009F7A98" w14:paraId="32933E1B" w14:textId="77777777" w:rsidTr="00CF4384">
        <w:tc>
          <w:tcPr>
            <w:tcW w:w="800" w:type="dxa"/>
            <w:shd w:val="solid" w:color="FFFFFF" w:fill="auto"/>
          </w:tcPr>
          <w:p w14:paraId="779BA7C5" w14:textId="77777777" w:rsidR="009F7A98" w:rsidRDefault="009F7A98">
            <w:pPr>
              <w:pStyle w:val="TAL"/>
              <w:jc w:val="center"/>
              <w:rPr>
                <w:sz w:val="16"/>
                <w:szCs w:val="16"/>
              </w:rPr>
            </w:pPr>
            <w:r>
              <w:rPr>
                <w:sz w:val="16"/>
                <w:szCs w:val="16"/>
              </w:rPr>
              <w:t>2007-02</w:t>
            </w:r>
          </w:p>
        </w:tc>
        <w:tc>
          <w:tcPr>
            <w:tcW w:w="800" w:type="dxa"/>
            <w:shd w:val="solid" w:color="FFFFFF" w:fill="auto"/>
          </w:tcPr>
          <w:p w14:paraId="2980303F" w14:textId="77777777" w:rsidR="009F7A98" w:rsidRDefault="009F7A98">
            <w:pPr>
              <w:pStyle w:val="TAL"/>
              <w:jc w:val="center"/>
              <w:rPr>
                <w:sz w:val="16"/>
                <w:szCs w:val="16"/>
              </w:rPr>
            </w:pPr>
          </w:p>
        </w:tc>
        <w:tc>
          <w:tcPr>
            <w:tcW w:w="1094" w:type="dxa"/>
            <w:shd w:val="solid" w:color="FFFFFF" w:fill="auto"/>
          </w:tcPr>
          <w:p w14:paraId="35C7A825" w14:textId="77777777" w:rsidR="009F7A98" w:rsidRDefault="009F7A98">
            <w:pPr>
              <w:pStyle w:val="TAL"/>
              <w:jc w:val="center"/>
              <w:rPr>
                <w:sz w:val="16"/>
                <w:szCs w:val="16"/>
              </w:rPr>
            </w:pPr>
          </w:p>
        </w:tc>
        <w:tc>
          <w:tcPr>
            <w:tcW w:w="525" w:type="dxa"/>
            <w:shd w:val="solid" w:color="FFFFFF" w:fill="auto"/>
          </w:tcPr>
          <w:p w14:paraId="478A6351" w14:textId="77777777" w:rsidR="009F7A98" w:rsidRDefault="009F7A98">
            <w:pPr>
              <w:pStyle w:val="TAL"/>
              <w:jc w:val="center"/>
              <w:rPr>
                <w:sz w:val="16"/>
                <w:szCs w:val="16"/>
              </w:rPr>
            </w:pPr>
          </w:p>
        </w:tc>
        <w:tc>
          <w:tcPr>
            <w:tcW w:w="378" w:type="dxa"/>
            <w:shd w:val="solid" w:color="FFFFFF" w:fill="auto"/>
          </w:tcPr>
          <w:p w14:paraId="2310E608" w14:textId="77777777" w:rsidR="009F7A98" w:rsidRDefault="009F7A98">
            <w:pPr>
              <w:pStyle w:val="TAL"/>
              <w:jc w:val="center"/>
              <w:rPr>
                <w:sz w:val="16"/>
                <w:szCs w:val="16"/>
              </w:rPr>
            </w:pPr>
          </w:p>
        </w:tc>
        <w:tc>
          <w:tcPr>
            <w:tcW w:w="4625" w:type="dxa"/>
            <w:shd w:val="solid" w:color="FFFFFF" w:fill="auto"/>
          </w:tcPr>
          <w:p w14:paraId="5A557EF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CF3F30A" w14:textId="77777777" w:rsidR="009F7A98" w:rsidRDefault="009F7A98">
            <w:pPr>
              <w:pStyle w:val="TAL"/>
              <w:rPr>
                <w:sz w:val="16"/>
                <w:szCs w:val="16"/>
              </w:rPr>
            </w:pPr>
            <w:r>
              <w:rPr>
                <w:sz w:val="16"/>
                <w:szCs w:val="16"/>
              </w:rPr>
              <w:t>0.4.1</w:t>
            </w:r>
          </w:p>
        </w:tc>
        <w:tc>
          <w:tcPr>
            <w:tcW w:w="667" w:type="dxa"/>
            <w:shd w:val="solid" w:color="FFFFFF" w:fill="auto"/>
          </w:tcPr>
          <w:p w14:paraId="55BF9A67" w14:textId="77777777" w:rsidR="009F7A98" w:rsidRDefault="009F7A98">
            <w:pPr>
              <w:pStyle w:val="TAL"/>
              <w:rPr>
                <w:sz w:val="16"/>
                <w:szCs w:val="16"/>
              </w:rPr>
            </w:pPr>
            <w:r>
              <w:rPr>
                <w:sz w:val="16"/>
                <w:szCs w:val="16"/>
              </w:rPr>
              <w:t>0.4.2</w:t>
            </w:r>
          </w:p>
        </w:tc>
      </w:tr>
      <w:tr w:rsidR="009F7A98" w14:paraId="4D27CDF8" w14:textId="77777777" w:rsidTr="00CF4384">
        <w:tc>
          <w:tcPr>
            <w:tcW w:w="800" w:type="dxa"/>
            <w:shd w:val="solid" w:color="FFFFFF" w:fill="auto"/>
          </w:tcPr>
          <w:p w14:paraId="55C25FBC" w14:textId="77777777" w:rsidR="009F7A98" w:rsidRDefault="009F7A98">
            <w:pPr>
              <w:pStyle w:val="TAL"/>
              <w:jc w:val="center"/>
              <w:rPr>
                <w:sz w:val="16"/>
                <w:szCs w:val="16"/>
              </w:rPr>
            </w:pPr>
            <w:r>
              <w:rPr>
                <w:sz w:val="16"/>
                <w:szCs w:val="16"/>
              </w:rPr>
              <w:t>2007-03</w:t>
            </w:r>
          </w:p>
        </w:tc>
        <w:tc>
          <w:tcPr>
            <w:tcW w:w="800" w:type="dxa"/>
            <w:shd w:val="solid" w:color="FFFFFF" w:fill="auto"/>
          </w:tcPr>
          <w:p w14:paraId="1CDF858B" w14:textId="77777777" w:rsidR="009F7A98" w:rsidRDefault="009F7A98">
            <w:pPr>
              <w:pStyle w:val="TAL"/>
              <w:jc w:val="center"/>
              <w:rPr>
                <w:sz w:val="16"/>
                <w:szCs w:val="16"/>
              </w:rPr>
            </w:pPr>
            <w:r>
              <w:rPr>
                <w:sz w:val="16"/>
                <w:szCs w:val="16"/>
              </w:rPr>
              <w:t>RAN#35</w:t>
            </w:r>
          </w:p>
        </w:tc>
        <w:tc>
          <w:tcPr>
            <w:tcW w:w="1094" w:type="dxa"/>
            <w:shd w:val="solid" w:color="FFFFFF" w:fill="auto"/>
          </w:tcPr>
          <w:p w14:paraId="4612DB98" w14:textId="77777777" w:rsidR="009F7A98" w:rsidRDefault="009F7A98">
            <w:pPr>
              <w:pStyle w:val="TAL"/>
              <w:jc w:val="center"/>
              <w:rPr>
                <w:sz w:val="16"/>
                <w:szCs w:val="16"/>
              </w:rPr>
            </w:pPr>
            <w:r>
              <w:rPr>
                <w:sz w:val="16"/>
                <w:szCs w:val="16"/>
              </w:rPr>
              <w:t>RP-070170</w:t>
            </w:r>
          </w:p>
        </w:tc>
        <w:tc>
          <w:tcPr>
            <w:tcW w:w="525" w:type="dxa"/>
            <w:shd w:val="solid" w:color="FFFFFF" w:fill="auto"/>
          </w:tcPr>
          <w:p w14:paraId="5C7F359A" w14:textId="77777777" w:rsidR="009F7A98" w:rsidRDefault="009F7A98">
            <w:pPr>
              <w:pStyle w:val="TAL"/>
              <w:jc w:val="center"/>
              <w:rPr>
                <w:sz w:val="16"/>
                <w:szCs w:val="16"/>
              </w:rPr>
            </w:pPr>
          </w:p>
        </w:tc>
        <w:tc>
          <w:tcPr>
            <w:tcW w:w="378" w:type="dxa"/>
            <w:shd w:val="solid" w:color="FFFFFF" w:fill="auto"/>
          </w:tcPr>
          <w:p w14:paraId="1738378E" w14:textId="77777777" w:rsidR="009F7A98" w:rsidRDefault="009F7A98">
            <w:pPr>
              <w:pStyle w:val="TAL"/>
              <w:jc w:val="center"/>
              <w:rPr>
                <w:sz w:val="16"/>
                <w:szCs w:val="16"/>
              </w:rPr>
            </w:pPr>
          </w:p>
        </w:tc>
        <w:tc>
          <w:tcPr>
            <w:tcW w:w="4625" w:type="dxa"/>
            <w:shd w:val="solid" w:color="FFFFFF" w:fill="auto"/>
          </w:tcPr>
          <w:p w14:paraId="62B7F78F" w14:textId="77777777" w:rsidR="009F7A98" w:rsidRDefault="009F7A98">
            <w:pPr>
              <w:pStyle w:val="TAL"/>
              <w:rPr>
                <w:sz w:val="16"/>
                <w:szCs w:val="16"/>
              </w:rPr>
            </w:pPr>
            <w:r>
              <w:rPr>
                <w:sz w:val="16"/>
                <w:szCs w:val="16"/>
              </w:rPr>
              <w:t>For information at RAN#35</w:t>
            </w:r>
          </w:p>
        </w:tc>
        <w:tc>
          <w:tcPr>
            <w:tcW w:w="709" w:type="dxa"/>
            <w:shd w:val="solid" w:color="FFFFFF" w:fill="auto"/>
          </w:tcPr>
          <w:p w14:paraId="46A112E6" w14:textId="77777777" w:rsidR="009F7A98" w:rsidRDefault="009F7A98">
            <w:pPr>
              <w:pStyle w:val="TAL"/>
              <w:rPr>
                <w:sz w:val="16"/>
                <w:szCs w:val="16"/>
              </w:rPr>
            </w:pPr>
            <w:r>
              <w:rPr>
                <w:sz w:val="16"/>
                <w:szCs w:val="16"/>
              </w:rPr>
              <w:t>0.4.2</w:t>
            </w:r>
          </w:p>
        </w:tc>
        <w:tc>
          <w:tcPr>
            <w:tcW w:w="667" w:type="dxa"/>
            <w:shd w:val="solid" w:color="FFFFFF" w:fill="auto"/>
          </w:tcPr>
          <w:p w14:paraId="2C5ED540" w14:textId="77777777" w:rsidR="009F7A98" w:rsidRDefault="009F7A98">
            <w:pPr>
              <w:pStyle w:val="TAL"/>
              <w:rPr>
                <w:sz w:val="16"/>
                <w:szCs w:val="16"/>
              </w:rPr>
            </w:pPr>
            <w:r>
              <w:rPr>
                <w:sz w:val="16"/>
                <w:szCs w:val="16"/>
              </w:rPr>
              <w:t>1.0.0</w:t>
            </w:r>
          </w:p>
        </w:tc>
      </w:tr>
      <w:tr w:rsidR="009F7A98" w14:paraId="0251A3C3" w14:textId="77777777" w:rsidTr="00CF4384">
        <w:tc>
          <w:tcPr>
            <w:tcW w:w="800" w:type="dxa"/>
            <w:shd w:val="solid" w:color="FFFFFF" w:fill="auto"/>
          </w:tcPr>
          <w:p w14:paraId="0B157525" w14:textId="77777777" w:rsidR="009F7A98" w:rsidRDefault="009F7A98">
            <w:pPr>
              <w:pStyle w:val="TAL"/>
              <w:jc w:val="center"/>
              <w:rPr>
                <w:sz w:val="16"/>
                <w:szCs w:val="16"/>
              </w:rPr>
            </w:pPr>
            <w:r>
              <w:rPr>
                <w:sz w:val="16"/>
                <w:szCs w:val="16"/>
              </w:rPr>
              <w:t>2007-03</w:t>
            </w:r>
          </w:p>
        </w:tc>
        <w:tc>
          <w:tcPr>
            <w:tcW w:w="800" w:type="dxa"/>
            <w:shd w:val="solid" w:color="FFFFFF" w:fill="auto"/>
          </w:tcPr>
          <w:p w14:paraId="513BBBF2" w14:textId="77777777" w:rsidR="009F7A98" w:rsidRDefault="009F7A98">
            <w:pPr>
              <w:pStyle w:val="TAL"/>
              <w:jc w:val="center"/>
              <w:rPr>
                <w:sz w:val="16"/>
                <w:szCs w:val="16"/>
              </w:rPr>
            </w:pPr>
          </w:p>
        </w:tc>
        <w:tc>
          <w:tcPr>
            <w:tcW w:w="1094" w:type="dxa"/>
            <w:shd w:val="solid" w:color="FFFFFF" w:fill="auto"/>
          </w:tcPr>
          <w:p w14:paraId="7BA612E5" w14:textId="77777777" w:rsidR="009F7A98" w:rsidRDefault="009F7A98">
            <w:pPr>
              <w:pStyle w:val="TAL"/>
              <w:jc w:val="center"/>
              <w:rPr>
                <w:sz w:val="16"/>
                <w:szCs w:val="16"/>
              </w:rPr>
            </w:pPr>
          </w:p>
        </w:tc>
        <w:tc>
          <w:tcPr>
            <w:tcW w:w="525" w:type="dxa"/>
            <w:shd w:val="solid" w:color="FFFFFF" w:fill="auto"/>
          </w:tcPr>
          <w:p w14:paraId="2D2FCF2F" w14:textId="77777777" w:rsidR="009F7A98" w:rsidRDefault="009F7A98">
            <w:pPr>
              <w:pStyle w:val="TAL"/>
              <w:jc w:val="center"/>
              <w:rPr>
                <w:sz w:val="16"/>
                <w:szCs w:val="16"/>
              </w:rPr>
            </w:pPr>
          </w:p>
        </w:tc>
        <w:tc>
          <w:tcPr>
            <w:tcW w:w="378" w:type="dxa"/>
            <w:shd w:val="solid" w:color="FFFFFF" w:fill="auto"/>
          </w:tcPr>
          <w:p w14:paraId="1E2BF872" w14:textId="77777777" w:rsidR="009F7A98" w:rsidRDefault="009F7A98">
            <w:pPr>
              <w:pStyle w:val="TAL"/>
              <w:jc w:val="center"/>
              <w:rPr>
                <w:sz w:val="16"/>
                <w:szCs w:val="16"/>
              </w:rPr>
            </w:pPr>
          </w:p>
        </w:tc>
        <w:tc>
          <w:tcPr>
            <w:tcW w:w="4625" w:type="dxa"/>
            <w:shd w:val="solid" w:color="FFFFFF" w:fill="auto"/>
          </w:tcPr>
          <w:p w14:paraId="17E6F400"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122B5B86" w14:textId="77777777" w:rsidR="009F7A98" w:rsidRDefault="009F7A98">
            <w:pPr>
              <w:pStyle w:val="TAL"/>
              <w:rPr>
                <w:sz w:val="16"/>
                <w:szCs w:val="16"/>
              </w:rPr>
            </w:pPr>
            <w:r>
              <w:rPr>
                <w:sz w:val="16"/>
                <w:szCs w:val="16"/>
              </w:rPr>
              <w:t>1.0.0</w:t>
            </w:r>
          </w:p>
        </w:tc>
        <w:tc>
          <w:tcPr>
            <w:tcW w:w="667" w:type="dxa"/>
            <w:shd w:val="solid" w:color="FFFFFF" w:fill="auto"/>
          </w:tcPr>
          <w:p w14:paraId="2462EE03" w14:textId="77777777" w:rsidR="009F7A98" w:rsidRDefault="009F7A98">
            <w:pPr>
              <w:pStyle w:val="TAL"/>
              <w:rPr>
                <w:sz w:val="16"/>
                <w:szCs w:val="16"/>
              </w:rPr>
            </w:pPr>
            <w:r>
              <w:rPr>
                <w:sz w:val="16"/>
                <w:szCs w:val="16"/>
              </w:rPr>
              <w:t>1.0.1</w:t>
            </w:r>
          </w:p>
        </w:tc>
      </w:tr>
      <w:tr w:rsidR="009F7A98" w14:paraId="4137FC89" w14:textId="77777777" w:rsidTr="00CF4384">
        <w:tc>
          <w:tcPr>
            <w:tcW w:w="800" w:type="dxa"/>
            <w:shd w:val="solid" w:color="FFFFFF" w:fill="auto"/>
          </w:tcPr>
          <w:p w14:paraId="11042BEF" w14:textId="77777777" w:rsidR="009F7A98" w:rsidRDefault="009F7A98">
            <w:pPr>
              <w:pStyle w:val="TAL"/>
              <w:jc w:val="center"/>
              <w:rPr>
                <w:sz w:val="16"/>
                <w:szCs w:val="16"/>
              </w:rPr>
            </w:pPr>
            <w:r>
              <w:rPr>
                <w:sz w:val="16"/>
                <w:szCs w:val="16"/>
              </w:rPr>
              <w:t>2007-03</w:t>
            </w:r>
          </w:p>
        </w:tc>
        <w:tc>
          <w:tcPr>
            <w:tcW w:w="800" w:type="dxa"/>
            <w:shd w:val="solid" w:color="FFFFFF" w:fill="auto"/>
          </w:tcPr>
          <w:p w14:paraId="68163D3A" w14:textId="77777777" w:rsidR="009F7A98" w:rsidRDefault="009F7A98">
            <w:pPr>
              <w:pStyle w:val="TAL"/>
              <w:jc w:val="center"/>
              <w:rPr>
                <w:sz w:val="16"/>
                <w:szCs w:val="16"/>
              </w:rPr>
            </w:pPr>
          </w:p>
        </w:tc>
        <w:tc>
          <w:tcPr>
            <w:tcW w:w="1094" w:type="dxa"/>
            <w:shd w:val="solid" w:color="FFFFFF" w:fill="auto"/>
          </w:tcPr>
          <w:p w14:paraId="3837BCE7" w14:textId="77777777" w:rsidR="009F7A98" w:rsidRDefault="009F7A98">
            <w:pPr>
              <w:pStyle w:val="TAL"/>
              <w:jc w:val="center"/>
              <w:rPr>
                <w:sz w:val="16"/>
                <w:szCs w:val="16"/>
              </w:rPr>
            </w:pPr>
          </w:p>
        </w:tc>
        <w:tc>
          <w:tcPr>
            <w:tcW w:w="525" w:type="dxa"/>
            <w:shd w:val="solid" w:color="FFFFFF" w:fill="auto"/>
          </w:tcPr>
          <w:p w14:paraId="4D56B3CC" w14:textId="77777777" w:rsidR="009F7A98" w:rsidRDefault="009F7A98">
            <w:pPr>
              <w:pStyle w:val="TAL"/>
              <w:jc w:val="center"/>
              <w:rPr>
                <w:sz w:val="16"/>
                <w:szCs w:val="16"/>
              </w:rPr>
            </w:pPr>
          </w:p>
        </w:tc>
        <w:tc>
          <w:tcPr>
            <w:tcW w:w="378" w:type="dxa"/>
            <w:shd w:val="solid" w:color="FFFFFF" w:fill="auto"/>
          </w:tcPr>
          <w:p w14:paraId="123C76B3" w14:textId="77777777" w:rsidR="009F7A98" w:rsidRDefault="009F7A98">
            <w:pPr>
              <w:pStyle w:val="TAL"/>
              <w:jc w:val="center"/>
              <w:rPr>
                <w:sz w:val="16"/>
                <w:szCs w:val="16"/>
              </w:rPr>
            </w:pPr>
          </w:p>
        </w:tc>
        <w:tc>
          <w:tcPr>
            <w:tcW w:w="4625" w:type="dxa"/>
            <w:shd w:val="solid" w:color="FFFFFF" w:fill="auto"/>
          </w:tcPr>
          <w:p w14:paraId="34A25F7C"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435E333" w14:textId="77777777" w:rsidR="009F7A98" w:rsidRDefault="009F7A98">
            <w:pPr>
              <w:pStyle w:val="TAL"/>
              <w:rPr>
                <w:sz w:val="16"/>
                <w:szCs w:val="16"/>
              </w:rPr>
            </w:pPr>
            <w:r>
              <w:rPr>
                <w:sz w:val="16"/>
                <w:szCs w:val="16"/>
              </w:rPr>
              <w:t>1.0.1</w:t>
            </w:r>
          </w:p>
        </w:tc>
        <w:tc>
          <w:tcPr>
            <w:tcW w:w="667" w:type="dxa"/>
            <w:shd w:val="solid" w:color="FFFFFF" w:fill="auto"/>
          </w:tcPr>
          <w:p w14:paraId="3259FC7C" w14:textId="77777777" w:rsidR="009F7A98" w:rsidRDefault="009F7A98">
            <w:pPr>
              <w:pStyle w:val="TAL"/>
              <w:rPr>
                <w:sz w:val="16"/>
                <w:szCs w:val="16"/>
              </w:rPr>
            </w:pPr>
            <w:r>
              <w:rPr>
                <w:sz w:val="16"/>
                <w:szCs w:val="16"/>
              </w:rPr>
              <w:t>1.1.0</w:t>
            </w:r>
          </w:p>
        </w:tc>
      </w:tr>
      <w:tr w:rsidR="009F7A98" w14:paraId="661BB5C9" w14:textId="77777777" w:rsidTr="00CF4384">
        <w:tc>
          <w:tcPr>
            <w:tcW w:w="800" w:type="dxa"/>
            <w:shd w:val="solid" w:color="FFFFFF" w:fill="auto"/>
          </w:tcPr>
          <w:p w14:paraId="1BDFE54B" w14:textId="77777777" w:rsidR="009F7A98" w:rsidRDefault="009F7A98">
            <w:pPr>
              <w:pStyle w:val="TAL"/>
              <w:jc w:val="center"/>
              <w:rPr>
                <w:sz w:val="16"/>
                <w:szCs w:val="16"/>
              </w:rPr>
            </w:pPr>
            <w:r>
              <w:rPr>
                <w:sz w:val="16"/>
                <w:szCs w:val="16"/>
              </w:rPr>
              <w:t>2007-05</w:t>
            </w:r>
          </w:p>
        </w:tc>
        <w:tc>
          <w:tcPr>
            <w:tcW w:w="800" w:type="dxa"/>
            <w:shd w:val="solid" w:color="FFFFFF" w:fill="auto"/>
          </w:tcPr>
          <w:p w14:paraId="776C39B2" w14:textId="77777777" w:rsidR="009F7A98" w:rsidRDefault="009F7A98">
            <w:pPr>
              <w:pStyle w:val="TAL"/>
              <w:jc w:val="center"/>
              <w:rPr>
                <w:sz w:val="16"/>
                <w:szCs w:val="16"/>
              </w:rPr>
            </w:pPr>
          </w:p>
        </w:tc>
        <w:tc>
          <w:tcPr>
            <w:tcW w:w="1094" w:type="dxa"/>
            <w:shd w:val="solid" w:color="FFFFFF" w:fill="auto"/>
          </w:tcPr>
          <w:p w14:paraId="0DEE5E7F" w14:textId="77777777" w:rsidR="009F7A98" w:rsidRDefault="009F7A98">
            <w:pPr>
              <w:pStyle w:val="TAL"/>
              <w:jc w:val="center"/>
              <w:rPr>
                <w:sz w:val="16"/>
                <w:szCs w:val="16"/>
              </w:rPr>
            </w:pPr>
          </w:p>
        </w:tc>
        <w:tc>
          <w:tcPr>
            <w:tcW w:w="525" w:type="dxa"/>
            <w:shd w:val="solid" w:color="FFFFFF" w:fill="auto"/>
          </w:tcPr>
          <w:p w14:paraId="0CABF94B" w14:textId="77777777" w:rsidR="009F7A98" w:rsidRDefault="009F7A98">
            <w:pPr>
              <w:pStyle w:val="TAL"/>
              <w:jc w:val="center"/>
              <w:rPr>
                <w:sz w:val="16"/>
                <w:szCs w:val="16"/>
              </w:rPr>
            </w:pPr>
          </w:p>
        </w:tc>
        <w:tc>
          <w:tcPr>
            <w:tcW w:w="378" w:type="dxa"/>
            <w:shd w:val="solid" w:color="FFFFFF" w:fill="auto"/>
          </w:tcPr>
          <w:p w14:paraId="3C876CD7" w14:textId="77777777" w:rsidR="009F7A98" w:rsidRDefault="009F7A98">
            <w:pPr>
              <w:pStyle w:val="TAL"/>
              <w:jc w:val="center"/>
              <w:rPr>
                <w:sz w:val="16"/>
                <w:szCs w:val="16"/>
              </w:rPr>
            </w:pPr>
          </w:p>
        </w:tc>
        <w:tc>
          <w:tcPr>
            <w:tcW w:w="4625" w:type="dxa"/>
            <w:shd w:val="solid" w:color="FFFFFF" w:fill="auto"/>
          </w:tcPr>
          <w:p w14:paraId="32674F98"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0654BBE" w14:textId="77777777" w:rsidR="009F7A98" w:rsidRDefault="009F7A98">
            <w:pPr>
              <w:pStyle w:val="TAL"/>
              <w:rPr>
                <w:sz w:val="16"/>
                <w:szCs w:val="16"/>
              </w:rPr>
            </w:pPr>
            <w:r>
              <w:rPr>
                <w:sz w:val="16"/>
                <w:szCs w:val="16"/>
              </w:rPr>
              <w:t>1.1.0</w:t>
            </w:r>
          </w:p>
        </w:tc>
        <w:tc>
          <w:tcPr>
            <w:tcW w:w="667" w:type="dxa"/>
            <w:shd w:val="solid" w:color="FFFFFF" w:fill="auto"/>
          </w:tcPr>
          <w:p w14:paraId="0917837B" w14:textId="77777777" w:rsidR="009F7A98" w:rsidRDefault="009F7A98">
            <w:pPr>
              <w:pStyle w:val="TAL"/>
              <w:rPr>
                <w:sz w:val="16"/>
                <w:szCs w:val="16"/>
              </w:rPr>
            </w:pPr>
            <w:r>
              <w:rPr>
                <w:sz w:val="16"/>
                <w:szCs w:val="16"/>
              </w:rPr>
              <w:t>1.1.1</w:t>
            </w:r>
          </w:p>
        </w:tc>
      </w:tr>
      <w:tr w:rsidR="009F7A98" w14:paraId="33B9D30A" w14:textId="77777777" w:rsidTr="00CF4384">
        <w:tc>
          <w:tcPr>
            <w:tcW w:w="800" w:type="dxa"/>
            <w:shd w:val="solid" w:color="FFFFFF" w:fill="auto"/>
          </w:tcPr>
          <w:p w14:paraId="5019D163" w14:textId="77777777" w:rsidR="009F7A98" w:rsidRDefault="009F7A98">
            <w:pPr>
              <w:pStyle w:val="TAL"/>
              <w:jc w:val="center"/>
              <w:rPr>
                <w:sz w:val="16"/>
                <w:szCs w:val="16"/>
              </w:rPr>
            </w:pPr>
            <w:r>
              <w:rPr>
                <w:sz w:val="16"/>
                <w:szCs w:val="16"/>
              </w:rPr>
              <w:t>2007-05</w:t>
            </w:r>
          </w:p>
        </w:tc>
        <w:tc>
          <w:tcPr>
            <w:tcW w:w="800" w:type="dxa"/>
            <w:shd w:val="solid" w:color="FFFFFF" w:fill="auto"/>
          </w:tcPr>
          <w:p w14:paraId="098295FD" w14:textId="77777777" w:rsidR="009F7A98" w:rsidRDefault="009F7A98">
            <w:pPr>
              <w:pStyle w:val="TAL"/>
              <w:jc w:val="center"/>
              <w:rPr>
                <w:sz w:val="16"/>
                <w:szCs w:val="16"/>
              </w:rPr>
            </w:pPr>
          </w:p>
        </w:tc>
        <w:tc>
          <w:tcPr>
            <w:tcW w:w="1094" w:type="dxa"/>
            <w:shd w:val="solid" w:color="FFFFFF" w:fill="auto"/>
          </w:tcPr>
          <w:p w14:paraId="71C0C846" w14:textId="77777777" w:rsidR="009F7A98" w:rsidRDefault="009F7A98">
            <w:pPr>
              <w:pStyle w:val="TAL"/>
              <w:jc w:val="center"/>
              <w:rPr>
                <w:sz w:val="16"/>
                <w:szCs w:val="16"/>
              </w:rPr>
            </w:pPr>
          </w:p>
        </w:tc>
        <w:tc>
          <w:tcPr>
            <w:tcW w:w="525" w:type="dxa"/>
            <w:shd w:val="solid" w:color="FFFFFF" w:fill="auto"/>
          </w:tcPr>
          <w:p w14:paraId="0BD01C92" w14:textId="77777777" w:rsidR="009F7A98" w:rsidRDefault="009F7A98">
            <w:pPr>
              <w:pStyle w:val="TAL"/>
              <w:jc w:val="center"/>
              <w:rPr>
                <w:sz w:val="16"/>
                <w:szCs w:val="16"/>
              </w:rPr>
            </w:pPr>
          </w:p>
        </w:tc>
        <w:tc>
          <w:tcPr>
            <w:tcW w:w="378" w:type="dxa"/>
            <w:shd w:val="solid" w:color="FFFFFF" w:fill="auto"/>
          </w:tcPr>
          <w:p w14:paraId="49E4B952" w14:textId="77777777" w:rsidR="009F7A98" w:rsidRDefault="009F7A98">
            <w:pPr>
              <w:pStyle w:val="TAL"/>
              <w:jc w:val="center"/>
              <w:rPr>
                <w:sz w:val="16"/>
                <w:szCs w:val="16"/>
              </w:rPr>
            </w:pPr>
          </w:p>
        </w:tc>
        <w:tc>
          <w:tcPr>
            <w:tcW w:w="4625" w:type="dxa"/>
            <w:shd w:val="solid" w:color="FFFFFF" w:fill="auto"/>
          </w:tcPr>
          <w:p w14:paraId="66A6660A"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14:paraId="18A57303" w14:textId="77777777" w:rsidR="009F7A98" w:rsidRDefault="009F7A98">
            <w:pPr>
              <w:pStyle w:val="TAL"/>
              <w:rPr>
                <w:sz w:val="16"/>
                <w:szCs w:val="16"/>
              </w:rPr>
            </w:pPr>
            <w:r>
              <w:rPr>
                <w:sz w:val="16"/>
                <w:szCs w:val="16"/>
              </w:rPr>
              <w:t>1.1.1</w:t>
            </w:r>
          </w:p>
        </w:tc>
        <w:tc>
          <w:tcPr>
            <w:tcW w:w="667" w:type="dxa"/>
            <w:shd w:val="solid" w:color="FFFFFF" w:fill="auto"/>
          </w:tcPr>
          <w:p w14:paraId="1E3A0AB7" w14:textId="77777777" w:rsidR="009F7A98" w:rsidRDefault="009F7A98">
            <w:pPr>
              <w:pStyle w:val="TAL"/>
              <w:rPr>
                <w:sz w:val="16"/>
                <w:szCs w:val="16"/>
              </w:rPr>
            </w:pPr>
            <w:r>
              <w:rPr>
                <w:sz w:val="16"/>
                <w:szCs w:val="16"/>
              </w:rPr>
              <w:t>1.1.2</w:t>
            </w:r>
          </w:p>
        </w:tc>
      </w:tr>
      <w:tr w:rsidR="009F7A98" w14:paraId="00195DDC" w14:textId="77777777" w:rsidTr="00CF4384">
        <w:tc>
          <w:tcPr>
            <w:tcW w:w="800" w:type="dxa"/>
            <w:shd w:val="solid" w:color="FFFFFF" w:fill="auto"/>
          </w:tcPr>
          <w:p w14:paraId="7AE20830" w14:textId="77777777" w:rsidR="009F7A98" w:rsidRDefault="009F7A98">
            <w:pPr>
              <w:pStyle w:val="TAL"/>
              <w:jc w:val="center"/>
              <w:rPr>
                <w:sz w:val="16"/>
                <w:szCs w:val="16"/>
              </w:rPr>
            </w:pPr>
            <w:r>
              <w:rPr>
                <w:sz w:val="16"/>
                <w:szCs w:val="16"/>
              </w:rPr>
              <w:t>2007-05</w:t>
            </w:r>
          </w:p>
        </w:tc>
        <w:tc>
          <w:tcPr>
            <w:tcW w:w="800" w:type="dxa"/>
            <w:shd w:val="solid" w:color="FFFFFF" w:fill="auto"/>
          </w:tcPr>
          <w:p w14:paraId="4C61064F" w14:textId="77777777" w:rsidR="009F7A98" w:rsidRDefault="009F7A98">
            <w:pPr>
              <w:pStyle w:val="TAL"/>
              <w:jc w:val="center"/>
              <w:rPr>
                <w:sz w:val="16"/>
                <w:szCs w:val="16"/>
              </w:rPr>
            </w:pPr>
          </w:p>
        </w:tc>
        <w:tc>
          <w:tcPr>
            <w:tcW w:w="1094" w:type="dxa"/>
            <w:shd w:val="solid" w:color="FFFFFF" w:fill="auto"/>
          </w:tcPr>
          <w:p w14:paraId="413BDBB1" w14:textId="77777777" w:rsidR="009F7A98" w:rsidRDefault="009F7A98">
            <w:pPr>
              <w:pStyle w:val="TAL"/>
              <w:jc w:val="center"/>
              <w:rPr>
                <w:sz w:val="16"/>
                <w:szCs w:val="16"/>
              </w:rPr>
            </w:pPr>
          </w:p>
        </w:tc>
        <w:tc>
          <w:tcPr>
            <w:tcW w:w="525" w:type="dxa"/>
            <w:shd w:val="solid" w:color="FFFFFF" w:fill="auto"/>
          </w:tcPr>
          <w:p w14:paraId="3067EAB8" w14:textId="77777777" w:rsidR="009F7A98" w:rsidRDefault="009F7A98">
            <w:pPr>
              <w:pStyle w:val="TAL"/>
              <w:jc w:val="center"/>
              <w:rPr>
                <w:sz w:val="16"/>
                <w:szCs w:val="16"/>
              </w:rPr>
            </w:pPr>
          </w:p>
        </w:tc>
        <w:tc>
          <w:tcPr>
            <w:tcW w:w="378" w:type="dxa"/>
            <w:shd w:val="solid" w:color="FFFFFF" w:fill="auto"/>
          </w:tcPr>
          <w:p w14:paraId="1DA47162" w14:textId="77777777" w:rsidR="009F7A98" w:rsidRDefault="009F7A98">
            <w:pPr>
              <w:pStyle w:val="TAL"/>
              <w:jc w:val="center"/>
              <w:rPr>
                <w:sz w:val="16"/>
                <w:szCs w:val="16"/>
              </w:rPr>
            </w:pPr>
          </w:p>
        </w:tc>
        <w:tc>
          <w:tcPr>
            <w:tcW w:w="4625" w:type="dxa"/>
            <w:shd w:val="solid" w:color="FFFFFF" w:fill="auto"/>
          </w:tcPr>
          <w:p w14:paraId="489E7C97"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031E8B58" w14:textId="77777777" w:rsidR="009F7A98" w:rsidRDefault="009F7A98">
            <w:pPr>
              <w:pStyle w:val="TAL"/>
              <w:rPr>
                <w:sz w:val="16"/>
                <w:szCs w:val="16"/>
              </w:rPr>
            </w:pPr>
            <w:r>
              <w:rPr>
                <w:sz w:val="16"/>
                <w:szCs w:val="16"/>
              </w:rPr>
              <w:t>1.1.2</w:t>
            </w:r>
          </w:p>
        </w:tc>
        <w:tc>
          <w:tcPr>
            <w:tcW w:w="667" w:type="dxa"/>
            <w:shd w:val="solid" w:color="FFFFFF" w:fill="auto"/>
          </w:tcPr>
          <w:p w14:paraId="45D46451" w14:textId="77777777" w:rsidR="009F7A98" w:rsidRDefault="009F7A98">
            <w:pPr>
              <w:pStyle w:val="TAL"/>
              <w:rPr>
                <w:sz w:val="16"/>
                <w:szCs w:val="16"/>
              </w:rPr>
            </w:pPr>
            <w:r>
              <w:rPr>
                <w:sz w:val="16"/>
                <w:szCs w:val="16"/>
              </w:rPr>
              <w:t>1.2.0</w:t>
            </w:r>
          </w:p>
        </w:tc>
      </w:tr>
      <w:tr w:rsidR="009F7A98" w14:paraId="607405B3" w14:textId="77777777" w:rsidTr="00CF4384">
        <w:tc>
          <w:tcPr>
            <w:tcW w:w="800" w:type="dxa"/>
            <w:shd w:val="solid" w:color="FFFFFF" w:fill="auto"/>
          </w:tcPr>
          <w:p w14:paraId="683270A6" w14:textId="77777777" w:rsidR="009F7A98" w:rsidRDefault="009F7A98">
            <w:pPr>
              <w:pStyle w:val="TAL"/>
              <w:jc w:val="center"/>
              <w:rPr>
                <w:sz w:val="16"/>
                <w:szCs w:val="16"/>
              </w:rPr>
            </w:pPr>
            <w:r>
              <w:rPr>
                <w:sz w:val="16"/>
                <w:szCs w:val="16"/>
              </w:rPr>
              <w:t>2007-06</w:t>
            </w:r>
          </w:p>
        </w:tc>
        <w:tc>
          <w:tcPr>
            <w:tcW w:w="800" w:type="dxa"/>
            <w:shd w:val="solid" w:color="FFFFFF" w:fill="auto"/>
          </w:tcPr>
          <w:p w14:paraId="72188531" w14:textId="77777777" w:rsidR="009F7A98" w:rsidRDefault="009F7A98">
            <w:pPr>
              <w:pStyle w:val="TAL"/>
              <w:jc w:val="center"/>
              <w:rPr>
                <w:sz w:val="16"/>
                <w:szCs w:val="16"/>
              </w:rPr>
            </w:pPr>
          </w:p>
        </w:tc>
        <w:tc>
          <w:tcPr>
            <w:tcW w:w="1094" w:type="dxa"/>
            <w:shd w:val="solid" w:color="FFFFFF" w:fill="auto"/>
          </w:tcPr>
          <w:p w14:paraId="31BA9E11" w14:textId="77777777" w:rsidR="009F7A98" w:rsidRDefault="009F7A98">
            <w:pPr>
              <w:pStyle w:val="TAL"/>
              <w:jc w:val="center"/>
              <w:rPr>
                <w:sz w:val="16"/>
                <w:szCs w:val="16"/>
              </w:rPr>
            </w:pPr>
          </w:p>
        </w:tc>
        <w:tc>
          <w:tcPr>
            <w:tcW w:w="525" w:type="dxa"/>
            <w:shd w:val="solid" w:color="FFFFFF" w:fill="auto"/>
          </w:tcPr>
          <w:p w14:paraId="5F4EAFFD" w14:textId="77777777" w:rsidR="009F7A98" w:rsidRDefault="009F7A98">
            <w:pPr>
              <w:pStyle w:val="TAL"/>
              <w:jc w:val="center"/>
              <w:rPr>
                <w:sz w:val="16"/>
                <w:szCs w:val="16"/>
              </w:rPr>
            </w:pPr>
          </w:p>
        </w:tc>
        <w:tc>
          <w:tcPr>
            <w:tcW w:w="378" w:type="dxa"/>
            <w:shd w:val="solid" w:color="FFFFFF" w:fill="auto"/>
          </w:tcPr>
          <w:p w14:paraId="68C2777E" w14:textId="77777777" w:rsidR="009F7A98" w:rsidRDefault="009F7A98">
            <w:pPr>
              <w:pStyle w:val="TAL"/>
              <w:jc w:val="center"/>
              <w:rPr>
                <w:sz w:val="16"/>
                <w:szCs w:val="16"/>
              </w:rPr>
            </w:pPr>
          </w:p>
        </w:tc>
        <w:tc>
          <w:tcPr>
            <w:tcW w:w="4625" w:type="dxa"/>
            <w:shd w:val="solid" w:color="FFFFFF" w:fill="auto"/>
          </w:tcPr>
          <w:p w14:paraId="076EFCE9"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47E92BD8" w14:textId="77777777" w:rsidR="009F7A98" w:rsidRDefault="009F7A98">
            <w:pPr>
              <w:pStyle w:val="TAL"/>
              <w:rPr>
                <w:sz w:val="16"/>
                <w:szCs w:val="16"/>
              </w:rPr>
            </w:pPr>
            <w:r>
              <w:rPr>
                <w:sz w:val="16"/>
                <w:szCs w:val="16"/>
              </w:rPr>
              <w:t>1.2.0</w:t>
            </w:r>
          </w:p>
        </w:tc>
        <w:tc>
          <w:tcPr>
            <w:tcW w:w="667" w:type="dxa"/>
            <w:shd w:val="solid" w:color="FFFFFF" w:fill="auto"/>
          </w:tcPr>
          <w:p w14:paraId="5743D5F5" w14:textId="77777777" w:rsidR="009F7A98" w:rsidRDefault="009F7A98">
            <w:pPr>
              <w:pStyle w:val="TAL"/>
              <w:rPr>
                <w:sz w:val="16"/>
                <w:szCs w:val="16"/>
              </w:rPr>
            </w:pPr>
            <w:r>
              <w:rPr>
                <w:sz w:val="16"/>
                <w:szCs w:val="16"/>
              </w:rPr>
              <w:t>1.2.1</w:t>
            </w:r>
          </w:p>
        </w:tc>
      </w:tr>
      <w:tr w:rsidR="009F7A98" w14:paraId="51CF01ED" w14:textId="77777777" w:rsidTr="00CF4384">
        <w:tc>
          <w:tcPr>
            <w:tcW w:w="800" w:type="dxa"/>
            <w:shd w:val="solid" w:color="FFFFFF" w:fill="auto"/>
          </w:tcPr>
          <w:p w14:paraId="5E0B7ADE" w14:textId="77777777" w:rsidR="009F7A98" w:rsidRDefault="009F7A98">
            <w:pPr>
              <w:pStyle w:val="TAL"/>
              <w:jc w:val="center"/>
              <w:rPr>
                <w:sz w:val="16"/>
                <w:szCs w:val="16"/>
              </w:rPr>
            </w:pPr>
            <w:r>
              <w:rPr>
                <w:sz w:val="16"/>
                <w:szCs w:val="16"/>
              </w:rPr>
              <w:t>2007-06</w:t>
            </w:r>
          </w:p>
        </w:tc>
        <w:tc>
          <w:tcPr>
            <w:tcW w:w="800" w:type="dxa"/>
            <w:shd w:val="solid" w:color="FFFFFF" w:fill="auto"/>
          </w:tcPr>
          <w:p w14:paraId="7975847D" w14:textId="77777777" w:rsidR="009F7A98" w:rsidRDefault="009F7A98">
            <w:pPr>
              <w:pStyle w:val="TAL"/>
              <w:jc w:val="center"/>
              <w:rPr>
                <w:sz w:val="16"/>
                <w:szCs w:val="16"/>
              </w:rPr>
            </w:pPr>
          </w:p>
        </w:tc>
        <w:tc>
          <w:tcPr>
            <w:tcW w:w="1094" w:type="dxa"/>
            <w:shd w:val="solid" w:color="FFFFFF" w:fill="auto"/>
          </w:tcPr>
          <w:p w14:paraId="2C68BA8E" w14:textId="77777777" w:rsidR="009F7A98" w:rsidRDefault="009F7A98">
            <w:pPr>
              <w:pStyle w:val="TAL"/>
              <w:jc w:val="center"/>
              <w:rPr>
                <w:sz w:val="16"/>
                <w:szCs w:val="16"/>
              </w:rPr>
            </w:pPr>
          </w:p>
        </w:tc>
        <w:tc>
          <w:tcPr>
            <w:tcW w:w="525" w:type="dxa"/>
            <w:shd w:val="solid" w:color="FFFFFF" w:fill="auto"/>
          </w:tcPr>
          <w:p w14:paraId="48C998E6" w14:textId="77777777" w:rsidR="009F7A98" w:rsidRDefault="009F7A98">
            <w:pPr>
              <w:pStyle w:val="TAL"/>
              <w:jc w:val="center"/>
              <w:rPr>
                <w:sz w:val="16"/>
                <w:szCs w:val="16"/>
              </w:rPr>
            </w:pPr>
          </w:p>
        </w:tc>
        <w:tc>
          <w:tcPr>
            <w:tcW w:w="378" w:type="dxa"/>
            <w:shd w:val="solid" w:color="FFFFFF" w:fill="auto"/>
          </w:tcPr>
          <w:p w14:paraId="78FB9C0C" w14:textId="77777777" w:rsidR="009F7A98" w:rsidRDefault="009F7A98">
            <w:pPr>
              <w:pStyle w:val="TAL"/>
              <w:jc w:val="center"/>
              <w:rPr>
                <w:sz w:val="16"/>
                <w:szCs w:val="16"/>
              </w:rPr>
            </w:pPr>
          </w:p>
        </w:tc>
        <w:tc>
          <w:tcPr>
            <w:tcW w:w="4625" w:type="dxa"/>
            <w:shd w:val="solid" w:color="FFFFFF" w:fill="auto"/>
          </w:tcPr>
          <w:p w14:paraId="679E792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459AFD06" w14:textId="77777777" w:rsidR="009F7A98" w:rsidRDefault="009F7A98">
            <w:pPr>
              <w:pStyle w:val="TAL"/>
              <w:rPr>
                <w:sz w:val="16"/>
                <w:szCs w:val="16"/>
              </w:rPr>
            </w:pPr>
            <w:r>
              <w:rPr>
                <w:sz w:val="16"/>
                <w:szCs w:val="16"/>
              </w:rPr>
              <w:t>1.2.1</w:t>
            </w:r>
          </w:p>
        </w:tc>
        <w:tc>
          <w:tcPr>
            <w:tcW w:w="667" w:type="dxa"/>
            <w:shd w:val="solid" w:color="FFFFFF" w:fill="auto"/>
          </w:tcPr>
          <w:p w14:paraId="65E9B4EE" w14:textId="77777777" w:rsidR="009F7A98" w:rsidRDefault="009F7A98">
            <w:pPr>
              <w:pStyle w:val="TAL"/>
              <w:rPr>
                <w:sz w:val="16"/>
                <w:szCs w:val="16"/>
              </w:rPr>
            </w:pPr>
            <w:r>
              <w:rPr>
                <w:sz w:val="16"/>
                <w:szCs w:val="16"/>
              </w:rPr>
              <w:t>1.2.2</w:t>
            </w:r>
          </w:p>
        </w:tc>
      </w:tr>
      <w:tr w:rsidR="009F7A98" w14:paraId="532ACB15" w14:textId="77777777" w:rsidTr="00CF4384">
        <w:tc>
          <w:tcPr>
            <w:tcW w:w="800" w:type="dxa"/>
            <w:shd w:val="solid" w:color="FFFFFF" w:fill="auto"/>
          </w:tcPr>
          <w:p w14:paraId="0D89B76B" w14:textId="77777777" w:rsidR="009F7A98" w:rsidRDefault="009F7A98">
            <w:pPr>
              <w:pStyle w:val="TAL"/>
              <w:jc w:val="center"/>
              <w:rPr>
                <w:sz w:val="16"/>
                <w:szCs w:val="16"/>
              </w:rPr>
            </w:pPr>
            <w:r>
              <w:rPr>
                <w:sz w:val="16"/>
                <w:szCs w:val="16"/>
              </w:rPr>
              <w:t>2007-07</w:t>
            </w:r>
          </w:p>
        </w:tc>
        <w:tc>
          <w:tcPr>
            <w:tcW w:w="800" w:type="dxa"/>
            <w:shd w:val="solid" w:color="FFFFFF" w:fill="auto"/>
          </w:tcPr>
          <w:p w14:paraId="774E40EF" w14:textId="77777777" w:rsidR="009F7A98" w:rsidRDefault="009F7A98">
            <w:pPr>
              <w:pStyle w:val="TAL"/>
              <w:jc w:val="center"/>
              <w:rPr>
                <w:sz w:val="16"/>
                <w:szCs w:val="16"/>
              </w:rPr>
            </w:pPr>
          </w:p>
        </w:tc>
        <w:tc>
          <w:tcPr>
            <w:tcW w:w="1094" w:type="dxa"/>
            <w:shd w:val="solid" w:color="FFFFFF" w:fill="auto"/>
          </w:tcPr>
          <w:p w14:paraId="101E1274" w14:textId="77777777" w:rsidR="009F7A98" w:rsidRDefault="009F7A98">
            <w:pPr>
              <w:pStyle w:val="TAL"/>
              <w:jc w:val="center"/>
              <w:rPr>
                <w:sz w:val="16"/>
                <w:szCs w:val="16"/>
              </w:rPr>
            </w:pPr>
          </w:p>
        </w:tc>
        <w:tc>
          <w:tcPr>
            <w:tcW w:w="525" w:type="dxa"/>
            <w:shd w:val="solid" w:color="FFFFFF" w:fill="auto"/>
          </w:tcPr>
          <w:p w14:paraId="6CB6A8E8" w14:textId="77777777" w:rsidR="009F7A98" w:rsidRDefault="009F7A98">
            <w:pPr>
              <w:pStyle w:val="TAL"/>
              <w:jc w:val="center"/>
              <w:rPr>
                <w:sz w:val="16"/>
                <w:szCs w:val="16"/>
              </w:rPr>
            </w:pPr>
          </w:p>
        </w:tc>
        <w:tc>
          <w:tcPr>
            <w:tcW w:w="378" w:type="dxa"/>
            <w:shd w:val="solid" w:color="FFFFFF" w:fill="auto"/>
          </w:tcPr>
          <w:p w14:paraId="367AB209" w14:textId="77777777" w:rsidR="009F7A98" w:rsidRDefault="009F7A98">
            <w:pPr>
              <w:pStyle w:val="TAL"/>
              <w:jc w:val="center"/>
              <w:rPr>
                <w:sz w:val="16"/>
                <w:szCs w:val="16"/>
              </w:rPr>
            </w:pPr>
          </w:p>
        </w:tc>
        <w:tc>
          <w:tcPr>
            <w:tcW w:w="4625" w:type="dxa"/>
            <w:shd w:val="solid" w:color="FFFFFF" w:fill="auto"/>
          </w:tcPr>
          <w:p w14:paraId="1C0CD086"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32A86292" w14:textId="77777777" w:rsidR="009F7A98" w:rsidRDefault="009F7A98">
            <w:pPr>
              <w:pStyle w:val="TAL"/>
              <w:rPr>
                <w:sz w:val="16"/>
                <w:szCs w:val="16"/>
              </w:rPr>
            </w:pPr>
            <w:r>
              <w:rPr>
                <w:sz w:val="16"/>
                <w:szCs w:val="16"/>
              </w:rPr>
              <w:t>1.2.2</w:t>
            </w:r>
          </w:p>
        </w:tc>
        <w:tc>
          <w:tcPr>
            <w:tcW w:w="667" w:type="dxa"/>
            <w:shd w:val="solid" w:color="FFFFFF" w:fill="auto"/>
          </w:tcPr>
          <w:p w14:paraId="00DA563B" w14:textId="77777777" w:rsidR="009F7A98" w:rsidRDefault="009F7A98">
            <w:pPr>
              <w:pStyle w:val="TAL"/>
              <w:rPr>
                <w:sz w:val="16"/>
                <w:szCs w:val="16"/>
              </w:rPr>
            </w:pPr>
            <w:r>
              <w:rPr>
                <w:sz w:val="16"/>
                <w:szCs w:val="16"/>
              </w:rPr>
              <w:t>1.2.3</w:t>
            </w:r>
          </w:p>
        </w:tc>
      </w:tr>
      <w:tr w:rsidR="009F7A98" w14:paraId="4F546078" w14:textId="77777777" w:rsidTr="00CF4384">
        <w:tc>
          <w:tcPr>
            <w:tcW w:w="800" w:type="dxa"/>
            <w:shd w:val="solid" w:color="FFFFFF" w:fill="auto"/>
          </w:tcPr>
          <w:p w14:paraId="2BBDC092" w14:textId="77777777" w:rsidR="009F7A98" w:rsidRDefault="009F7A98">
            <w:pPr>
              <w:pStyle w:val="TAL"/>
              <w:jc w:val="center"/>
              <w:rPr>
                <w:sz w:val="16"/>
                <w:szCs w:val="16"/>
              </w:rPr>
            </w:pPr>
            <w:r>
              <w:rPr>
                <w:sz w:val="16"/>
                <w:szCs w:val="16"/>
              </w:rPr>
              <w:t>2007-07</w:t>
            </w:r>
          </w:p>
        </w:tc>
        <w:tc>
          <w:tcPr>
            <w:tcW w:w="800" w:type="dxa"/>
            <w:shd w:val="solid" w:color="FFFFFF" w:fill="auto"/>
          </w:tcPr>
          <w:p w14:paraId="29915B1C" w14:textId="77777777" w:rsidR="009F7A98" w:rsidRDefault="009F7A98">
            <w:pPr>
              <w:pStyle w:val="TAL"/>
              <w:jc w:val="center"/>
              <w:rPr>
                <w:sz w:val="16"/>
                <w:szCs w:val="16"/>
              </w:rPr>
            </w:pPr>
          </w:p>
        </w:tc>
        <w:tc>
          <w:tcPr>
            <w:tcW w:w="1094" w:type="dxa"/>
            <w:shd w:val="solid" w:color="FFFFFF" w:fill="auto"/>
          </w:tcPr>
          <w:p w14:paraId="4861123E" w14:textId="77777777" w:rsidR="009F7A98" w:rsidRDefault="009F7A98">
            <w:pPr>
              <w:pStyle w:val="TAL"/>
              <w:jc w:val="center"/>
              <w:rPr>
                <w:sz w:val="16"/>
                <w:szCs w:val="16"/>
              </w:rPr>
            </w:pPr>
          </w:p>
        </w:tc>
        <w:tc>
          <w:tcPr>
            <w:tcW w:w="525" w:type="dxa"/>
            <w:shd w:val="solid" w:color="FFFFFF" w:fill="auto"/>
          </w:tcPr>
          <w:p w14:paraId="4F05C2E4" w14:textId="77777777" w:rsidR="009F7A98" w:rsidRDefault="009F7A98">
            <w:pPr>
              <w:pStyle w:val="TAL"/>
              <w:jc w:val="center"/>
              <w:rPr>
                <w:sz w:val="16"/>
                <w:szCs w:val="16"/>
              </w:rPr>
            </w:pPr>
          </w:p>
        </w:tc>
        <w:tc>
          <w:tcPr>
            <w:tcW w:w="378" w:type="dxa"/>
            <w:shd w:val="solid" w:color="FFFFFF" w:fill="auto"/>
          </w:tcPr>
          <w:p w14:paraId="2B129406" w14:textId="77777777" w:rsidR="009F7A98" w:rsidRDefault="009F7A98">
            <w:pPr>
              <w:pStyle w:val="TAL"/>
              <w:jc w:val="center"/>
              <w:rPr>
                <w:sz w:val="16"/>
                <w:szCs w:val="16"/>
              </w:rPr>
            </w:pPr>
          </w:p>
        </w:tc>
        <w:tc>
          <w:tcPr>
            <w:tcW w:w="4625" w:type="dxa"/>
            <w:shd w:val="solid" w:color="FFFFFF" w:fill="auto"/>
          </w:tcPr>
          <w:p w14:paraId="02C572F0"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6BD722F9" w14:textId="77777777" w:rsidR="009F7A98" w:rsidRDefault="009F7A98">
            <w:pPr>
              <w:pStyle w:val="TAL"/>
              <w:rPr>
                <w:sz w:val="16"/>
                <w:szCs w:val="16"/>
              </w:rPr>
            </w:pPr>
            <w:r>
              <w:rPr>
                <w:sz w:val="16"/>
                <w:szCs w:val="16"/>
              </w:rPr>
              <w:t>1.2.3</w:t>
            </w:r>
          </w:p>
        </w:tc>
        <w:tc>
          <w:tcPr>
            <w:tcW w:w="667" w:type="dxa"/>
            <w:shd w:val="solid" w:color="FFFFFF" w:fill="auto"/>
          </w:tcPr>
          <w:p w14:paraId="376596BB" w14:textId="77777777" w:rsidR="009F7A98" w:rsidRDefault="009F7A98">
            <w:pPr>
              <w:pStyle w:val="TAL"/>
              <w:rPr>
                <w:sz w:val="16"/>
                <w:szCs w:val="16"/>
              </w:rPr>
            </w:pPr>
            <w:r>
              <w:rPr>
                <w:sz w:val="16"/>
                <w:szCs w:val="16"/>
              </w:rPr>
              <w:t>1.3.0</w:t>
            </w:r>
          </w:p>
        </w:tc>
      </w:tr>
      <w:tr w:rsidR="009F7A98" w14:paraId="7D497FD3" w14:textId="77777777" w:rsidTr="00CF4384">
        <w:tc>
          <w:tcPr>
            <w:tcW w:w="800" w:type="dxa"/>
            <w:shd w:val="solid" w:color="FFFFFF" w:fill="auto"/>
          </w:tcPr>
          <w:p w14:paraId="7305C1F1" w14:textId="77777777" w:rsidR="009F7A98" w:rsidRDefault="009F7A98">
            <w:pPr>
              <w:pStyle w:val="TAL"/>
              <w:jc w:val="center"/>
              <w:rPr>
                <w:sz w:val="16"/>
                <w:szCs w:val="16"/>
              </w:rPr>
            </w:pPr>
            <w:r>
              <w:rPr>
                <w:sz w:val="16"/>
                <w:szCs w:val="16"/>
              </w:rPr>
              <w:t>2007-08</w:t>
            </w:r>
          </w:p>
        </w:tc>
        <w:tc>
          <w:tcPr>
            <w:tcW w:w="800" w:type="dxa"/>
            <w:shd w:val="solid" w:color="FFFFFF" w:fill="auto"/>
          </w:tcPr>
          <w:p w14:paraId="3EEE3F66" w14:textId="77777777" w:rsidR="009F7A98" w:rsidRDefault="009F7A98">
            <w:pPr>
              <w:pStyle w:val="TAL"/>
              <w:jc w:val="center"/>
              <w:rPr>
                <w:sz w:val="16"/>
                <w:szCs w:val="16"/>
              </w:rPr>
            </w:pPr>
          </w:p>
        </w:tc>
        <w:tc>
          <w:tcPr>
            <w:tcW w:w="1094" w:type="dxa"/>
            <w:shd w:val="solid" w:color="FFFFFF" w:fill="auto"/>
          </w:tcPr>
          <w:p w14:paraId="550307D7" w14:textId="77777777" w:rsidR="009F7A98" w:rsidRDefault="009F7A98">
            <w:pPr>
              <w:pStyle w:val="TAL"/>
              <w:jc w:val="center"/>
              <w:rPr>
                <w:sz w:val="16"/>
                <w:szCs w:val="16"/>
              </w:rPr>
            </w:pPr>
          </w:p>
        </w:tc>
        <w:tc>
          <w:tcPr>
            <w:tcW w:w="525" w:type="dxa"/>
            <w:shd w:val="solid" w:color="FFFFFF" w:fill="auto"/>
          </w:tcPr>
          <w:p w14:paraId="7050B080" w14:textId="77777777" w:rsidR="009F7A98" w:rsidRDefault="009F7A98">
            <w:pPr>
              <w:pStyle w:val="TAL"/>
              <w:jc w:val="center"/>
              <w:rPr>
                <w:sz w:val="16"/>
                <w:szCs w:val="16"/>
              </w:rPr>
            </w:pPr>
          </w:p>
        </w:tc>
        <w:tc>
          <w:tcPr>
            <w:tcW w:w="378" w:type="dxa"/>
            <w:shd w:val="solid" w:color="FFFFFF" w:fill="auto"/>
          </w:tcPr>
          <w:p w14:paraId="628FFFD4" w14:textId="77777777" w:rsidR="009F7A98" w:rsidRDefault="009F7A98">
            <w:pPr>
              <w:pStyle w:val="TAL"/>
              <w:jc w:val="center"/>
              <w:rPr>
                <w:sz w:val="16"/>
                <w:szCs w:val="16"/>
              </w:rPr>
            </w:pPr>
          </w:p>
        </w:tc>
        <w:tc>
          <w:tcPr>
            <w:tcW w:w="4625" w:type="dxa"/>
            <w:shd w:val="solid" w:color="FFFFFF" w:fill="auto"/>
          </w:tcPr>
          <w:p w14:paraId="4956666B" w14:textId="77777777"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14:paraId="12A4011F" w14:textId="77777777" w:rsidR="009F7A98" w:rsidRDefault="009F7A98">
            <w:pPr>
              <w:pStyle w:val="TAL"/>
              <w:rPr>
                <w:sz w:val="16"/>
                <w:szCs w:val="16"/>
              </w:rPr>
            </w:pPr>
            <w:r>
              <w:rPr>
                <w:sz w:val="16"/>
                <w:szCs w:val="16"/>
              </w:rPr>
              <w:t>1.3.0</w:t>
            </w:r>
          </w:p>
        </w:tc>
        <w:tc>
          <w:tcPr>
            <w:tcW w:w="667" w:type="dxa"/>
            <w:shd w:val="solid" w:color="FFFFFF" w:fill="auto"/>
          </w:tcPr>
          <w:p w14:paraId="38CBCB78" w14:textId="77777777" w:rsidR="009F7A98" w:rsidRDefault="009F7A98">
            <w:pPr>
              <w:pStyle w:val="TAL"/>
              <w:rPr>
                <w:sz w:val="16"/>
                <w:szCs w:val="16"/>
              </w:rPr>
            </w:pPr>
            <w:r>
              <w:rPr>
                <w:sz w:val="16"/>
                <w:szCs w:val="16"/>
              </w:rPr>
              <w:t>1.3.1</w:t>
            </w:r>
          </w:p>
        </w:tc>
      </w:tr>
      <w:tr w:rsidR="009F7A98" w14:paraId="6C2C3106" w14:textId="77777777" w:rsidTr="00CF4384">
        <w:tc>
          <w:tcPr>
            <w:tcW w:w="800" w:type="dxa"/>
            <w:shd w:val="solid" w:color="FFFFFF" w:fill="auto"/>
          </w:tcPr>
          <w:p w14:paraId="07B9BB90" w14:textId="77777777" w:rsidR="009F7A98" w:rsidRDefault="009F7A98">
            <w:pPr>
              <w:pStyle w:val="TAL"/>
              <w:jc w:val="center"/>
              <w:rPr>
                <w:sz w:val="16"/>
                <w:szCs w:val="16"/>
              </w:rPr>
            </w:pPr>
            <w:r>
              <w:rPr>
                <w:sz w:val="16"/>
                <w:szCs w:val="16"/>
              </w:rPr>
              <w:t>2007-08</w:t>
            </w:r>
          </w:p>
        </w:tc>
        <w:tc>
          <w:tcPr>
            <w:tcW w:w="800" w:type="dxa"/>
            <w:shd w:val="solid" w:color="FFFFFF" w:fill="auto"/>
          </w:tcPr>
          <w:p w14:paraId="7B5D4B2A" w14:textId="77777777" w:rsidR="009F7A98" w:rsidRDefault="009F7A98">
            <w:pPr>
              <w:pStyle w:val="TAL"/>
              <w:jc w:val="center"/>
              <w:rPr>
                <w:sz w:val="16"/>
                <w:szCs w:val="16"/>
              </w:rPr>
            </w:pPr>
          </w:p>
        </w:tc>
        <w:tc>
          <w:tcPr>
            <w:tcW w:w="1094" w:type="dxa"/>
            <w:shd w:val="solid" w:color="FFFFFF" w:fill="auto"/>
          </w:tcPr>
          <w:p w14:paraId="451991E1" w14:textId="77777777" w:rsidR="009F7A98" w:rsidRDefault="009F7A98">
            <w:pPr>
              <w:pStyle w:val="TAL"/>
              <w:jc w:val="center"/>
              <w:rPr>
                <w:sz w:val="16"/>
                <w:szCs w:val="16"/>
              </w:rPr>
            </w:pPr>
          </w:p>
        </w:tc>
        <w:tc>
          <w:tcPr>
            <w:tcW w:w="525" w:type="dxa"/>
            <w:shd w:val="solid" w:color="FFFFFF" w:fill="auto"/>
          </w:tcPr>
          <w:p w14:paraId="00FE35E4" w14:textId="77777777" w:rsidR="009F7A98" w:rsidRDefault="009F7A98">
            <w:pPr>
              <w:pStyle w:val="TAL"/>
              <w:jc w:val="center"/>
              <w:rPr>
                <w:sz w:val="16"/>
                <w:szCs w:val="16"/>
              </w:rPr>
            </w:pPr>
          </w:p>
        </w:tc>
        <w:tc>
          <w:tcPr>
            <w:tcW w:w="378" w:type="dxa"/>
            <w:shd w:val="solid" w:color="FFFFFF" w:fill="auto"/>
          </w:tcPr>
          <w:p w14:paraId="33661471" w14:textId="77777777" w:rsidR="009F7A98" w:rsidRDefault="009F7A98">
            <w:pPr>
              <w:pStyle w:val="TAL"/>
              <w:jc w:val="center"/>
              <w:rPr>
                <w:sz w:val="16"/>
                <w:szCs w:val="16"/>
              </w:rPr>
            </w:pPr>
          </w:p>
        </w:tc>
        <w:tc>
          <w:tcPr>
            <w:tcW w:w="4625" w:type="dxa"/>
            <w:shd w:val="solid" w:color="FFFFFF" w:fill="auto"/>
          </w:tcPr>
          <w:p w14:paraId="6E2AF7C2"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016FC87A" w14:textId="77777777" w:rsidR="009F7A98" w:rsidRDefault="009F7A98">
            <w:pPr>
              <w:pStyle w:val="TAL"/>
              <w:rPr>
                <w:sz w:val="16"/>
                <w:szCs w:val="16"/>
              </w:rPr>
            </w:pPr>
            <w:r>
              <w:rPr>
                <w:sz w:val="16"/>
                <w:szCs w:val="16"/>
              </w:rPr>
              <w:t>1.3.1</w:t>
            </w:r>
          </w:p>
        </w:tc>
        <w:tc>
          <w:tcPr>
            <w:tcW w:w="667" w:type="dxa"/>
            <w:shd w:val="solid" w:color="FFFFFF" w:fill="auto"/>
          </w:tcPr>
          <w:p w14:paraId="386A96E9" w14:textId="77777777" w:rsidR="009F7A98" w:rsidRDefault="009F7A98">
            <w:pPr>
              <w:pStyle w:val="TAL"/>
              <w:rPr>
                <w:sz w:val="16"/>
                <w:szCs w:val="16"/>
              </w:rPr>
            </w:pPr>
            <w:r>
              <w:rPr>
                <w:sz w:val="16"/>
                <w:szCs w:val="16"/>
              </w:rPr>
              <w:t>1.3.2</w:t>
            </w:r>
          </w:p>
        </w:tc>
      </w:tr>
      <w:tr w:rsidR="009F7A98" w14:paraId="1934C186" w14:textId="77777777" w:rsidTr="00CF4384">
        <w:tc>
          <w:tcPr>
            <w:tcW w:w="800" w:type="dxa"/>
            <w:shd w:val="solid" w:color="FFFFFF" w:fill="auto"/>
          </w:tcPr>
          <w:p w14:paraId="7661AA50" w14:textId="77777777" w:rsidR="009F7A98" w:rsidRDefault="009F7A98">
            <w:pPr>
              <w:pStyle w:val="TAL"/>
              <w:jc w:val="center"/>
              <w:rPr>
                <w:sz w:val="16"/>
                <w:szCs w:val="16"/>
              </w:rPr>
            </w:pPr>
            <w:r>
              <w:rPr>
                <w:sz w:val="16"/>
                <w:szCs w:val="16"/>
              </w:rPr>
              <w:t>2007-08</w:t>
            </w:r>
          </w:p>
        </w:tc>
        <w:tc>
          <w:tcPr>
            <w:tcW w:w="800" w:type="dxa"/>
            <w:shd w:val="solid" w:color="FFFFFF" w:fill="auto"/>
          </w:tcPr>
          <w:p w14:paraId="1BCFB813" w14:textId="77777777" w:rsidR="009F7A98" w:rsidRDefault="009F7A98">
            <w:pPr>
              <w:pStyle w:val="TAL"/>
              <w:jc w:val="center"/>
              <w:rPr>
                <w:sz w:val="16"/>
                <w:szCs w:val="16"/>
              </w:rPr>
            </w:pPr>
          </w:p>
        </w:tc>
        <w:tc>
          <w:tcPr>
            <w:tcW w:w="1094" w:type="dxa"/>
            <w:shd w:val="solid" w:color="FFFFFF" w:fill="auto"/>
          </w:tcPr>
          <w:p w14:paraId="0AD571DE" w14:textId="77777777" w:rsidR="009F7A98" w:rsidRDefault="009F7A98">
            <w:pPr>
              <w:pStyle w:val="TAL"/>
              <w:jc w:val="center"/>
              <w:rPr>
                <w:sz w:val="16"/>
                <w:szCs w:val="16"/>
              </w:rPr>
            </w:pPr>
          </w:p>
        </w:tc>
        <w:tc>
          <w:tcPr>
            <w:tcW w:w="525" w:type="dxa"/>
            <w:shd w:val="solid" w:color="FFFFFF" w:fill="auto"/>
          </w:tcPr>
          <w:p w14:paraId="397E17A2" w14:textId="77777777" w:rsidR="009F7A98" w:rsidRDefault="009F7A98">
            <w:pPr>
              <w:pStyle w:val="TAL"/>
              <w:jc w:val="center"/>
              <w:rPr>
                <w:sz w:val="16"/>
                <w:szCs w:val="16"/>
              </w:rPr>
            </w:pPr>
          </w:p>
        </w:tc>
        <w:tc>
          <w:tcPr>
            <w:tcW w:w="378" w:type="dxa"/>
            <w:shd w:val="solid" w:color="FFFFFF" w:fill="auto"/>
          </w:tcPr>
          <w:p w14:paraId="355D6E5B" w14:textId="77777777" w:rsidR="009F7A98" w:rsidRDefault="009F7A98">
            <w:pPr>
              <w:pStyle w:val="TAL"/>
              <w:jc w:val="center"/>
              <w:rPr>
                <w:sz w:val="16"/>
                <w:szCs w:val="16"/>
              </w:rPr>
            </w:pPr>
          </w:p>
        </w:tc>
        <w:tc>
          <w:tcPr>
            <w:tcW w:w="4625" w:type="dxa"/>
            <w:shd w:val="solid" w:color="FFFFFF" w:fill="auto"/>
          </w:tcPr>
          <w:p w14:paraId="5C5F5DFE"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51A5B74F" w14:textId="77777777" w:rsidR="009F7A98" w:rsidRDefault="009F7A98">
            <w:pPr>
              <w:pStyle w:val="TAL"/>
              <w:rPr>
                <w:sz w:val="16"/>
                <w:szCs w:val="16"/>
              </w:rPr>
            </w:pPr>
            <w:r>
              <w:rPr>
                <w:sz w:val="16"/>
                <w:szCs w:val="16"/>
              </w:rPr>
              <w:t>1.3.2</w:t>
            </w:r>
          </w:p>
        </w:tc>
        <w:tc>
          <w:tcPr>
            <w:tcW w:w="667" w:type="dxa"/>
            <w:shd w:val="solid" w:color="FFFFFF" w:fill="auto"/>
          </w:tcPr>
          <w:p w14:paraId="5D7629F7" w14:textId="77777777" w:rsidR="009F7A98" w:rsidRDefault="009F7A98">
            <w:pPr>
              <w:pStyle w:val="TAL"/>
              <w:rPr>
                <w:sz w:val="16"/>
                <w:szCs w:val="16"/>
              </w:rPr>
            </w:pPr>
            <w:r>
              <w:rPr>
                <w:sz w:val="16"/>
                <w:szCs w:val="16"/>
              </w:rPr>
              <w:t>1.4.0</w:t>
            </w:r>
          </w:p>
        </w:tc>
      </w:tr>
      <w:tr w:rsidR="009F7A98" w14:paraId="2628D750" w14:textId="77777777" w:rsidTr="00CF4384">
        <w:tc>
          <w:tcPr>
            <w:tcW w:w="800" w:type="dxa"/>
            <w:shd w:val="solid" w:color="FFFFFF" w:fill="auto"/>
          </w:tcPr>
          <w:p w14:paraId="17F0EE86" w14:textId="77777777" w:rsidR="009F7A98" w:rsidRDefault="009F7A98">
            <w:pPr>
              <w:pStyle w:val="TAL"/>
              <w:jc w:val="center"/>
              <w:rPr>
                <w:sz w:val="16"/>
                <w:szCs w:val="16"/>
              </w:rPr>
            </w:pPr>
            <w:r>
              <w:rPr>
                <w:sz w:val="16"/>
                <w:szCs w:val="16"/>
              </w:rPr>
              <w:t>2007-09</w:t>
            </w:r>
          </w:p>
        </w:tc>
        <w:tc>
          <w:tcPr>
            <w:tcW w:w="800" w:type="dxa"/>
            <w:shd w:val="solid" w:color="FFFFFF" w:fill="auto"/>
          </w:tcPr>
          <w:p w14:paraId="10FB510A" w14:textId="77777777" w:rsidR="009F7A98" w:rsidRDefault="009F7A98">
            <w:pPr>
              <w:pStyle w:val="TAL"/>
              <w:jc w:val="center"/>
              <w:rPr>
                <w:sz w:val="16"/>
                <w:szCs w:val="16"/>
              </w:rPr>
            </w:pPr>
          </w:p>
        </w:tc>
        <w:tc>
          <w:tcPr>
            <w:tcW w:w="1094" w:type="dxa"/>
            <w:shd w:val="solid" w:color="FFFFFF" w:fill="auto"/>
          </w:tcPr>
          <w:p w14:paraId="1460B59E" w14:textId="77777777" w:rsidR="009F7A98" w:rsidRDefault="009F7A98">
            <w:pPr>
              <w:pStyle w:val="TAL"/>
              <w:jc w:val="center"/>
              <w:rPr>
                <w:sz w:val="16"/>
                <w:szCs w:val="16"/>
              </w:rPr>
            </w:pPr>
          </w:p>
        </w:tc>
        <w:tc>
          <w:tcPr>
            <w:tcW w:w="525" w:type="dxa"/>
            <w:shd w:val="solid" w:color="FFFFFF" w:fill="auto"/>
          </w:tcPr>
          <w:p w14:paraId="5D241EBA" w14:textId="77777777" w:rsidR="009F7A98" w:rsidRDefault="009F7A98">
            <w:pPr>
              <w:pStyle w:val="TAL"/>
              <w:jc w:val="center"/>
              <w:rPr>
                <w:sz w:val="16"/>
                <w:szCs w:val="16"/>
              </w:rPr>
            </w:pPr>
          </w:p>
        </w:tc>
        <w:tc>
          <w:tcPr>
            <w:tcW w:w="378" w:type="dxa"/>
            <w:shd w:val="solid" w:color="FFFFFF" w:fill="auto"/>
          </w:tcPr>
          <w:p w14:paraId="4DBBA57A" w14:textId="77777777" w:rsidR="009F7A98" w:rsidRDefault="009F7A98">
            <w:pPr>
              <w:pStyle w:val="TAL"/>
              <w:jc w:val="center"/>
              <w:rPr>
                <w:sz w:val="16"/>
                <w:szCs w:val="16"/>
              </w:rPr>
            </w:pPr>
          </w:p>
        </w:tc>
        <w:tc>
          <w:tcPr>
            <w:tcW w:w="4625" w:type="dxa"/>
            <w:shd w:val="solid" w:color="FFFFFF" w:fill="auto"/>
          </w:tcPr>
          <w:p w14:paraId="32C82658" w14:textId="77777777"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14:paraId="4373BC76" w14:textId="77777777" w:rsidR="009F7A98" w:rsidRDefault="009F7A98">
            <w:pPr>
              <w:pStyle w:val="TAL"/>
              <w:rPr>
                <w:sz w:val="16"/>
                <w:szCs w:val="16"/>
              </w:rPr>
            </w:pPr>
            <w:r>
              <w:rPr>
                <w:sz w:val="16"/>
                <w:szCs w:val="16"/>
              </w:rPr>
              <w:t>1,4.0</w:t>
            </w:r>
          </w:p>
        </w:tc>
        <w:tc>
          <w:tcPr>
            <w:tcW w:w="667" w:type="dxa"/>
            <w:shd w:val="solid" w:color="FFFFFF" w:fill="auto"/>
          </w:tcPr>
          <w:p w14:paraId="4A11C113" w14:textId="77777777" w:rsidR="009F7A98" w:rsidRDefault="009F7A98">
            <w:pPr>
              <w:pStyle w:val="TAL"/>
              <w:rPr>
                <w:sz w:val="16"/>
                <w:szCs w:val="16"/>
              </w:rPr>
            </w:pPr>
            <w:r>
              <w:rPr>
                <w:sz w:val="16"/>
                <w:szCs w:val="16"/>
              </w:rPr>
              <w:t>1,4,1</w:t>
            </w:r>
          </w:p>
        </w:tc>
      </w:tr>
      <w:tr w:rsidR="009F7A98" w14:paraId="3E18507C" w14:textId="77777777" w:rsidTr="00CF4384">
        <w:tc>
          <w:tcPr>
            <w:tcW w:w="800" w:type="dxa"/>
            <w:shd w:val="solid" w:color="FFFFFF" w:fill="auto"/>
          </w:tcPr>
          <w:p w14:paraId="07D8D0A3" w14:textId="77777777" w:rsidR="009F7A98" w:rsidRDefault="009F7A98">
            <w:pPr>
              <w:pStyle w:val="TAL"/>
              <w:jc w:val="center"/>
              <w:rPr>
                <w:sz w:val="16"/>
                <w:szCs w:val="16"/>
              </w:rPr>
            </w:pPr>
            <w:r>
              <w:rPr>
                <w:sz w:val="16"/>
                <w:szCs w:val="16"/>
              </w:rPr>
              <w:t>2007-09</w:t>
            </w:r>
          </w:p>
        </w:tc>
        <w:tc>
          <w:tcPr>
            <w:tcW w:w="800" w:type="dxa"/>
            <w:shd w:val="solid" w:color="FFFFFF" w:fill="auto"/>
          </w:tcPr>
          <w:p w14:paraId="23C8B603" w14:textId="77777777" w:rsidR="009F7A98" w:rsidRDefault="009F7A98">
            <w:pPr>
              <w:pStyle w:val="TAL"/>
              <w:jc w:val="center"/>
              <w:rPr>
                <w:sz w:val="16"/>
                <w:szCs w:val="16"/>
              </w:rPr>
            </w:pPr>
          </w:p>
        </w:tc>
        <w:tc>
          <w:tcPr>
            <w:tcW w:w="1094" w:type="dxa"/>
            <w:shd w:val="solid" w:color="FFFFFF" w:fill="auto"/>
          </w:tcPr>
          <w:p w14:paraId="65FB5ECA" w14:textId="77777777" w:rsidR="009F7A98" w:rsidRDefault="009F7A98">
            <w:pPr>
              <w:pStyle w:val="TAL"/>
              <w:jc w:val="center"/>
              <w:rPr>
                <w:sz w:val="16"/>
                <w:szCs w:val="16"/>
              </w:rPr>
            </w:pPr>
          </w:p>
        </w:tc>
        <w:tc>
          <w:tcPr>
            <w:tcW w:w="525" w:type="dxa"/>
            <w:shd w:val="solid" w:color="FFFFFF" w:fill="auto"/>
          </w:tcPr>
          <w:p w14:paraId="77705315" w14:textId="77777777" w:rsidR="009F7A98" w:rsidRDefault="009F7A98">
            <w:pPr>
              <w:pStyle w:val="TAL"/>
              <w:jc w:val="center"/>
              <w:rPr>
                <w:sz w:val="16"/>
                <w:szCs w:val="16"/>
              </w:rPr>
            </w:pPr>
          </w:p>
        </w:tc>
        <w:tc>
          <w:tcPr>
            <w:tcW w:w="378" w:type="dxa"/>
            <w:shd w:val="solid" w:color="FFFFFF" w:fill="auto"/>
          </w:tcPr>
          <w:p w14:paraId="2B303575" w14:textId="77777777" w:rsidR="009F7A98" w:rsidRDefault="009F7A98">
            <w:pPr>
              <w:pStyle w:val="TAL"/>
              <w:jc w:val="center"/>
              <w:rPr>
                <w:sz w:val="16"/>
                <w:szCs w:val="16"/>
              </w:rPr>
            </w:pPr>
          </w:p>
        </w:tc>
        <w:tc>
          <w:tcPr>
            <w:tcW w:w="4625" w:type="dxa"/>
            <w:shd w:val="solid" w:color="FFFFFF" w:fill="auto"/>
          </w:tcPr>
          <w:p w14:paraId="737F8179" w14:textId="77777777"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14:paraId="7D96F318" w14:textId="77777777" w:rsidR="009F7A98" w:rsidRDefault="009F7A98">
            <w:pPr>
              <w:pStyle w:val="TAL"/>
              <w:rPr>
                <w:sz w:val="16"/>
                <w:szCs w:val="16"/>
              </w:rPr>
            </w:pPr>
            <w:r>
              <w:rPr>
                <w:sz w:val="16"/>
                <w:szCs w:val="16"/>
              </w:rPr>
              <w:t>1.4.1</w:t>
            </w:r>
          </w:p>
        </w:tc>
        <w:tc>
          <w:tcPr>
            <w:tcW w:w="667" w:type="dxa"/>
            <w:shd w:val="solid" w:color="FFFFFF" w:fill="auto"/>
          </w:tcPr>
          <w:p w14:paraId="22F8CE8A" w14:textId="77777777" w:rsidR="009F7A98" w:rsidRDefault="009F7A98">
            <w:pPr>
              <w:pStyle w:val="TAL"/>
              <w:rPr>
                <w:sz w:val="16"/>
                <w:szCs w:val="16"/>
              </w:rPr>
            </w:pPr>
            <w:r>
              <w:rPr>
                <w:sz w:val="16"/>
                <w:szCs w:val="16"/>
              </w:rPr>
              <w:t>1.4.2</w:t>
            </w:r>
          </w:p>
        </w:tc>
      </w:tr>
      <w:tr w:rsidR="009F7A98" w14:paraId="24FDB394" w14:textId="77777777" w:rsidTr="00CF4384">
        <w:tc>
          <w:tcPr>
            <w:tcW w:w="800" w:type="dxa"/>
            <w:shd w:val="solid" w:color="FFFFFF" w:fill="auto"/>
          </w:tcPr>
          <w:p w14:paraId="45D48268" w14:textId="77777777" w:rsidR="009F7A98" w:rsidRDefault="009F7A98">
            <w:pPr>
              <w:pStyle w:val="TAL"/>
              <w:jc w:val="center"/>
              <w:rPr>
                <w:sz w:val="16"/>
                <w:szCs w:val="16"/>
              </w:rPr>
            </w:pPr>
            <w:r>
              <w:rPr>
                <w:sz w:val="16"/>
                <w:szCs w:val="16"/>
              </w:rPr>
              <w:t>10/09/07</w:t>
            </w:r>
          </w:p>
        </w:tc>
        <w:tc>
          <w:tcPr>
            <w:tcW w:w="800" w:type="dxa"/>
            <w:shd w:val="solid" w:color="FFFFFF" w:fill="auto"/>
          </w:tcPr>
          <w:p w14:paraId="049BB610" w14:textId="77777777" w:rsidR="009F7A98" w:rsidRDefault="009F7A98">
            <w:pPr>
              <w:pStyle w:val="TAL"/>
              <w:jc w:val="center"/>
              <w:rPr>
                <w:sz w:val="16"/>
                <w:szCs w:val="16"/>
              </w:rPr>
            </w:pPr>
            <w:r>
              <w:rPr>
                <w:sz w:val="16"/>
                <w:szCs w:val="16"/>
              </w:rPr>
              <w:t>RAN#37</w:t>
            </w:r>
          </w:p>
        </w:tc>
        <w:tc>
          <w:tcPr>
            <w:tcW w:w="1094" w:type="dxa"/>
            <w:shd w:val="solid" w:color="FFFFFF" w:fill="auto"/>
          </w:tcPr>
          <w:p w14:paraId="64A434F7" w14:textId="77777777" w:rsidR="009F7A98" w:rsidRDefault="009F7A98">
            <w:pPr>
              <w:pStyle w:val="TAL"/>
              <w:jc w:val="center"/>
              <w:rPr>
                <w:sz w:val="16"/>
                <w:szCs w:val="16"/>
              </w:rPr>
            </w:pPr>
            <w:r>
              <w:rPr>
                <w:sz w:val="16"/>
                <w:szCs w:val="16"/>
              </w:rPr>
              <w:t>RP-070730</w:t>
            </w:r>
          </w:p>
        </w:tc>
        <w:tc>
          <w:tcPr>
            <w:tcW w:w="525" w:type="dxa"/>
            <w:shd w:val="solid" w:color="FFFFFF" w:fill="auto"/>
          </w:tcPr>
          <w:p w14:paraId="0A90C791" w14:textId="77777777" w:rsidR="009F7A98" w:rsidRDefault="009F7A98">
            <w:pPr>
              <w:pStyle w:val="TAL"/>
              <w:jc w:val="center"/>
              <w:rPr>
                <w:sz w:val="16"/>
                <w:szCs w:val="16"/>
              </w:rPr>
            </w:pPr>
            <w:r>
              <w:rPr>
                <w:sz w:val="16"/>
                <w:szCs w:val="16"/>
              </w:rPr>
              <w:t>-</w:t>
            </w:r>
          </w:p>
        </w:tc>
        <w:tc>
          <w:tcPr>
            <w:tcW w:w="378" w:type="dxa"/>
            <w:shd w:val="solid" w:color="FFFFFF" w:fill="auto"/>
          </w:tcPr>
          <w:p w14:paraId="6F44C55D" w14:textId="77777777" w:rsidR="009F7A98" w:rsidRDefault="009F7A98">
            <w:pPr>
              <w:pStyle w:val="TAL"/>
              <w:jc w:val="center"/>
              <w:rPr>
                <w:sz w:val="16"/>
                <w:szCs w:val="16"/>
              </w:rPr>
            </w:pPr>
            <w:r>
              <w:rPr>
                <w:sz w:val="16"/>
                <w:szCs w:val="16"/>
              </w:rPr>
              <w:t>-</w:t>
            </w:r>
          </w:p>
        </w:tc>
        <w:tc>
          <w:tcPr>
            <w:tcW w:w="4625" w:type="dxa"/>
            <w:shd w:val="solid" w:color="FFFFFF" w:fill="auto"/>
          </w:tcPr>
          <w:p w14:paraId="3C5469C3" w14:textId="77777777" w:rsidR="009F7A98" w:rsidRDefault="009F7A98">
            <w:pPr>
              <w:pStyle w:val="TAL"/>
              <w:rPr>
                <w:sz w:val="16"/>
                <w:szCs w:val="16"/>
              </w:rPr>
            </w:pPr>
            <w:r>
              <w:rPr>
                <w:sz w:val="16"/>
                <w:szCs w:val="16"/>
              </w:rPr>
              <w:t>For approval at RAN#37</w:t>
            </w:r>
          </w:p>
        </w:tc>
        <w:tc>
          <w:tcPr>
            <w:tcW w:w="709" w:type="dxa"/>
            <w:shd w:val="solid" w:color="FFFFFF" w:fill="auto"/>
          </w:tcPr>
          <w:p w14:paraId="0D6A23C0" w14:textId="77777777" w:rsidR="009F7A98" w:rsidRDefault="009F7A98">
            <w:pPr>
              <w:pStyle w:val="TAL"/>
              <w:rPr>
                <w:sz w:val="16"/>
                <w:szCs w:val="16"/>
              </w:rPr>
            </w:pPr>
            <w:r>
              <w:rPr>
                <w:sz w:val="16"/>
                <w:szCs w:val="16"/>
              </w:rPr>
              <w:t>1.4.2</w:t>
            </w:r>
          </w:p>
        </w:tc>
        <w:tc>
          <w:tcPr>
            <w:tcW w:w="667" w:type="dxa"/>
            <w:shd w:val="solid" w:color="FFFFFF" w:fill="auto"/>
          </w:tcPr>
          <w:p w14:paraId="3BEA4249" w14:textId="77777777" w:rsidR="009F7A98" w:rsidRDefault="009F7A98">
            <w:pPr>
              <w:pStyle w:val="TAL"/>
              <w:rPr>
                <w:sz w:val="16"/>
                <w:szCs w:val="16"/>
              </w:rPr>
            </w:pPr>
            <w:r>
              <w:rPr>
                <w:sz w:val="16"/>
                <w:szCs w:val="16"/>
              </w:rPr>
              <w:t>2.0.0</w:t>
            </w:r>
          </w:p>
        </w:tc>
      </w:tr>
      <w:tr w:rsidR="009F7A98" w14:paraId="301DF58E" w14:textId="77777777" w:rsidTr="00CF4384">
        <w:tc>
          <w:tcPr>
            <w:tcW w:w="800" w:type="dxa"/>
            <w:shd w:val="solid" w:color="FFFFFF" w:fill="auto"/>
          </w:tcPr>
          <w:p w14:paraId="33DEEC10" w14:textId="77777777" w:rsidR="009F7A98" w:rsidRDefault="009F7A98">
            <w:pPr>
              <w:pStyle w:val="TAL"/>
              <w:jc w:val="center"/>
              <w:rPr>
                <w:sz w:val="16"/>
                <w:szCs w:val="16"/>
              </w:rPr>
            </w:pPr>
            <w:r>
              <w:rPr>
                <w:sz w:val="16"/>
                <w:szCs w:val="16"/>
              </w:rPr>
              <w:t>12/09/07</w:t>
            </w:r>
          </w:p>
        </w:tc>
        <w:tc>
          <w:tcPr>
            <w:tcW w:w="800" w:type="dxa"/>
            <w:shd w:val="solid" w:color="FFFFFF" w:fill="auto"/>
          </w:tcPr>
          <w:p w14:paraId="0A12FD9A" w14:textId="77777777" w:rsidR="009F7A98" w:rsidRDefault="009F7A98">
            <w:pPr>
              <w:pStyle w:val="TAL"/>
              <w:jc w:val="center"/>
              <w:rPr>
                <w:sz w:val="16"/>
                <w:szCs w:val="16"/>
              </w:rPr>
            </w:pPr>
            <w:r>
              <w:rPr>
                <w:sz w:val="16"/>
                <w:szCs w:val="16"/>
              </w:rPr>
              <w:t>RAN_37</w:t>
            </w:r>
          </w:p>
        </w:tc>
        <w:tc>
          <w:tcPr>
            <w:tcW w:w="1094" w:type="dxa"/>
            <w:shd w:val="solid" w:color="FFFFFF" w:fill="auto"/>
          </w:tcPr>
          <w:p w14:paraId="1597C3FB" w14:textId="77777777" w:rsidR="009F7A98" w:rsidRDefault="009F7A98">
            <w:pPr>
              <w:pStyle w:val="TAL"/>
              <w:jc w:val="center"/>
              <w:rPr>
                <w:sz w:val="16"/>
                <w:szCs w:val="16"/>
              </w:rPr>
            </w:pPr>
            <w:r>
              <w:rPr>
                <w:sz w:val="16"/>
                <w:szCs w:val="16"/>
              </w:rPr>
              <w:t>RP-070730</w:t>
            </w:r>
          </w:p>
        </w:tc>
        <w:tc>
          <w:tcPr>
            <w:tcW w:w="525" w:type="dxa"/>
            <w:shd w:val="solid" w:color="FFFFFF" w:fill="auto"/>
          </w:tcPr>
          <w:p w14:paraId="7A462F26" w14:textId="77777777" w:rsidR="009F7A98" w:rsidRDefault="009F7A98">
            <w:pPr>
              <w:pStyle w:val="TAL"/>
              <w:jc w:val="center"/>
              <w:rPr>
                <w:sz w:val="16"/>
                <w:szCs w:val="16"/>
              </w:rPr>
            </w:pPr>
            <w:r>
              <w:rPr>
                <w:sz w:val="16"/>
                <w:szCs w:val="16"/>
              </w:rPr>
              <w:t>-</w:t>
            </w:r>
          </w:p>
        </w:tc>
        <w:tc>
          <w:tcPr>
            <w:tcW w:w="378" w:type="dxa"/>
            <w:shd w:val="solid" w:color="FFFFFF" w:fill="auto"/>
          </w:tcPr>
          <w:p w14:paraId="718BC322" w14:textId="77777777" w:rsidR="009F7A98" w:rsidRDefault="009F7A98">
            <w:pPr>
              <w:pStyle w:val="TAL"/>
              <w:jc w:val="center"/>
              <w:rPr>
                <w:sz w:val="16"/>
                <w:szCs w:val="16"/>
              </w:rPr>
            </w:pPr>
            <w:r>
              <w:rPr>
                <w:sz w:val="16"/>
                <w:szCs w:val="16"/>
              </w:rPr>
              <w:t>-</w:t>
            </w:r>
          </w:p>
        </w:tc>
        <w:tc>
          <w:tcPr>
            <w:tcW w:w="4625" w:type="dxa"/>
            <w:shd w:val="solid" w:color="FFFFFF" w:fill="auto"/>
          </w:tcPr>
          <w:p w14:paraId="19C9D2C9" w14:textId="77777777" w:rsidR="009F7A98" w:rsidRDefault="009F7A98">
            <w:pPr>
              <w:pStyle w:val="TAL"/>
              <w:rPr>
                <w:sz w:val="16"/>
                <w:szCs w:val="16"/>
              </w:rPr>
            </w:pPr>
            <w:r>
              <w:rPr>
                <w:sz w:val="16"/>
                <w:szCs w:val="16"/>
              </w:rPr>
              <w:t>Approved version</w:t>
            </w:r>
          </w:p>
        </w:tc>
        <w:tc>
          <w:tcPr>
            <w:tcW w:w="709" w:type="dxa"/>
            <w:shd w:val="solid" w:color="FFFFFF" w:fill="auto"/>
          </w:tcPr>
          <w:p w14:paraId="6EA81DFE" w14:textId="77777777" w:rsidR="009F7A98" w:rsidRDefault="009F7A98">
            <w:pPr>
              <w:pStyle w:val="TAL"/>
              <w:rPr>
                <w:sz w:val="16"/>
                <w:szCs w:val="16"/>
              </w:rPr>
            </w:pPr>
            <w:r>
              <w:rPr>
                <w:sz w:val="16"/>
                <w:szCs w:val="16"/>
              </w:rPr>
              <w:t>2.0.0</w:t>
            </w:r>
          </w:p>
        </w:tc>
        <w:tc>
          <w:tcPr>
            <w:tcW w:w="667" w:type="dxa"/>
            <w:shd w:val="solid" w:color="FFFFFF" w:fill="auto"/>
          </w:tcPr>
          <w:p w14:paraId="42938339" w14:textId="77777777" w:rsidR="009F7A98" w:rsidRDefault="009F7A98">
            <w:pPr>
              <w:pStyle w:val="TAL"/>
              <w:rPr>
                <w:sz w:val="16"/>
                <w:szCs w:val="16"/>
              </w:rPr>
            </w:pPr>
            <w:r>
              <w:rPr>
                <w:sz w:val="16"/>
                <w:szCs w:val="16"/>
              </w:rPr>
              <w:t>8.0.0</w:t>
            </w:r>
          </w:p>
        </w:tc>
      </w:tr>
      <w:tr w:rsidR="009F7A98" w14:paraId="69716200" w14:textId="77777777" w:rsidTr="00CF4384">
        <w:tc>
          <w:tcPr>
            <w:tcW w:w="800" w:type="dxa"/>
            <w:shd w:val="solid" w:color="FFFFFF" w:fill="auto"/>
          </w:tcPr>
          <w:p w14:paraId="086205E2" w14:textId="77777777" w:rsidR="009F7A98" w:rsidRDefault="009F7A98">
            <w:pPr>
              <w:pStyle w:val="TAL"/>
              <w:jc w:val="center"/>
              <w:rPr>
                <w:sz w:val="16"/>
                <w:szCs w:val="16"/>
              </w:rPr>
            </w:pPr>
            <w:r>
              <w:rPr>
                <w:sz w:val="16"/>
                <w:szCs w:val="16"/>
              </w:rPr>
              <w:t>28/11/07</w:t>
            </w:r>
          </w:p>
        </w:tc>
        <w:tc>
          <w:tcPr>
            <w:tcW w:w="800" w:type="dxa"/>
            <w:shd w:val="solid" w:color="FFFFFF" w:fill="auto"/>
          </w:tcPr>
          <w:p w14:paraId="3388528B" w14:textId="77777777" w:rsidR="009F7A98" w:rsidRDefault="009F7A98">
            <w:pPr>
              <w:pStyle w:val="TAL"/>
              <w:jc w:val="center"/>
              <w:rPr>
                <w:sz w:val="16"/>
                <w:szCs w:val="16"/>
              </w:rPr>
            </w:pPr>
            <w:r>
              <w:rPr>
                <w:sz w:val="16"/>
                <w:szCs w:val="16"/>
              </w:rPr>
              <w:t>RAN_38</w:t>
            </w:r>
          </w:p>
        </w:tc>
        <w:tc>
          <w:tcPr>
            <w:tcW w:w="1094" w:type="dxa"/>
            <w:shd w:val="solid" w:color="FFFFFF" w:fill="auto"/>
          </w:tcPr>
          <w:p w14:paraId="0FD3751E" w14:textId="77777777" w:rsidR="009F7A98" w:rsidRDefault="009F7A98">
            <w:pPr>
              <w:pStyle w:val="TAL"/>
              <w:jc w:val="center"/>
              <w:rPr>
                <w:sz w:val="16"/>
                <w:szCs w:val="16"/>
              </w:rPr>
            </w:pPr>
            <w:r>
              <w:rPr>
                <w:sz w:val="16"/>
                <w:szCs w:val="16"/>
              </w:rPr>
              <w:t>RP-070949</w:t>
            </w:r>
          </w:p>
        </w:tc>
        <w:tc>
          <w:tcPr>
            <w:tcW w:w="525" w:type="dxa"/>
            <w:shd w:val="solid" w:color="FFFFFF" w:fill="auto"/>
          </w:tcPr>
          <w:p w14:paraId="3E40B27A" w14:textId="77777777" w:rsidR="009F7A98" w:rsidRDefault="009F7A98">
            <w:pPr>
              <w:pStyle w:val="TAL"/>
              <w:jc w:val="center"/>
              <w:rPr>
                <w:sz w:val="16"/>
                <w:szCs w:val="16"/>
              </w:rPr>
            </w:pPr>
            <w:r>
              <w:rPr>
                <w:sz w:val="16"/>
                <w:szCs w:val="16"/>
              </w:rPr>
              <w:t>0001</w:t>
            </w:r>
          </w:p>
        </w:tc>
        <w:tc>
          <w:tcPr>
            <w:tcW w:w="378" w:type="dxa"/>
            <w:shd w:val="solid" w:color="FFFFFF" w:fill="auto"/>
          </w:tcPr>
          <w:p w14:paraId="530BBD19" w14:textId="77777777" w:rsidR="009F7A98" w:rsidRDefault="009F7A98">
            <w:pPr>
              <w:pStyle w:val="TAL"/>
              <w:jc w:val="center"/>
              <w:rPr>
                <w:sz w:val="16"/>
                <w:szCs w:val="16"/>
              </w:rPr>
            </w:pPr>
            <w:r>
              <w:rPr>
                <w:sz w:val="16"/>
                <w:szCs w:val="16"/>
              </w:rPr>
              <w:t>-</w:t>
            </w:r>
          </w:p>
        </w:tc>
        <w:tc>
          <w:tcPr>
            <w:tcW w:w="4625" w:type="dxa"/>
            <w:shd w:val="solid" w:color="FFFFFF" w:fill="auto"/>
          </w:tcPr>
          <w:p w14:paraId="04624C91" w14:textId="77777777" w:rsidR="009F7A98" w:rsidRDefault="009F7A98">
            <w:pPr>
              <w:pStyle w:val="TAL"/>
              <w:rPr>
                <w:sz w:val="16"/>
                <w:szCs w:val="16"/>
              </w:rPr>
            </w:pPr>
            <w:r>
              <w:rPr>
                <w:sz w:val="16"/>
                <w:szCs w:val="16"/>
              </w:rPr>
              <w:t>Update of 36.212</w:t>
            </w:r>
          </w:p>
        </w:tc>
        <w:tc>
          <w:tcPr>
            <w:tcW w:w="709" w:type="dxa"/>
            <w:shd w:val="solid" w:color="FFFFFF" w:fill="auto"/>
          </w:tcPr>
          <w:p w14:paraId="4A1FFA0B" w14:textId="77777777" w:rsidR="009F7A98" w:rsidRDefault="009F7A98">
            <w:pPr>
              <w:pStyle w:val="TAL"/>
              <w:rPr>
                <w:sz w:val="16"/>
                <w:szCs w:val="16"/>
              </w:rPr>
            </w:pPr>
            <w:r>
              <w:rPr>
                <w:sz w:val="16"/>
                <w:szCs w:val="16"/>
              </w:rPr>
              <w:t>8.0.0</w:t>
            </w:r>
          </w:p>
        </w:tc>
        <w:tc>
          <w:tcPr>
            <w:tcW w:w="667" w:type="dxa"/>
            <w:shd w:val="solid" w:color="FFFFFF" w:fill="auto"/>
          </w:tcPr>
          <w:p w14:paraId="47C847A5" w14:textId="77777777" w:rsidR="009F7A98" w:rsidRDefault="009F7A98">
            <w:pPr>
              <w:pStyle w:val="TAL"/>
              <w:rPr>
                <w:sz w:val="16"/>
                <w:szCs w:val="16"/>
              </w:rPr>
            </w:pPr>
            <w:r>
              <w:rPr>
                <w:sz w:val="16"/>
                <w:szCs w:val="16"/>
              </w:rPr>
              <w:t>8.1.0</w:t>
            </w:r>
          </w:p>
        </w:tc>
      </w:tr>
      <w:tr w:rsidR="009F7A98" w14:paraId="00429817" w14:textId="77777777" w:rsidTr="00CF4384">
        <w:tc>
          <w:tcPr>
            <w:tcW w:w="800" w:type="dxa"/>
            <w:shd w:val="solid" w:color="FFFFFF" w:fill="auto"/>
          </w:tcPr>
          <w:p w14:paraId="3DC98AC4" w14:textId="77777777" w:rsidR="009F7A98" w:rsidRDefault="009F7A98">
            <w:pPr>
              <w:pStyle w:val="TAL"/>
              <w:jc w:val="center"/>
              <w:rPr>
                <w:sz w:val="16"/>
                <w:szCs w:val="16"/>
              </w:rPr>
            </w:pPr>
            <w:r>
              <w:rPr>
                <w:sz w:val="16"/>
                <w:szCs w:val="16"/>
              </w:rPr>
              <w:t>05/03/08</w:t>
            </w:r>
          </w:p>
        </w:tc>
        <w:tc>
          <w:tcPr>
            <w:tcW w:w="800" w:type="dxa"/>
            <w:shd w:val="solid" w:color="FFFFFF" w:fill="auto"/>
          </w:tcPr>
          <w:p w14:paraId="77DD6933" w14:textId="77777777" w:rsidR="009F7A98" w:rsidRDefault="009F7A98">
            <w:pPr>
              <w:pStyle w:val="TAL"/>
              <w:jc w:val="center"/>
              <w:rPr>
                <w:sz w:val="16"/>
                <w:szCs w:val="16"/>
              </w:rPr>
            </w:pPr>
            <w:r>
              <w:rPr>
                <w:sz w:val="16"/>
                <w:szCs w:val="16"/>
              </w:rPr>
              <w:t>RAN_39</w:t>
            </w:r>
          </w:p>
        </w:tc>
        <w:tc>
          <w:tcPr>
            <w:tcW w:w="1094" w:type="dxa"/>
            <w:shd w:val="solid" w:color="FFFFFF" w:fill="auto"/>
          </w:tcPr>
          <w:p w14:paraId="0419CE3B" w14:textId="77777777" w:rsidR="009F7A98" w:rsidRDefault="009F7A98">
            <w:pPr>
              <w:pStyle w:val="TAL"/>
              <w:jc w:val="center"/>
              <w:rPr>
                <w:sz w:val="16"/>
                <w:szCs w:val="16"/>
              </w:rPr>
            </w:pPr>
            <w:r>
              <w:rPr>
                <w:sz w:val="16"/>
                <w:szCs w:val="16"/>
              </w:rPr>
              <w:t>RP-080145</w:t>
            </w:r>
          </w:p>
        </w:tc>
        <w:tc>
          <w:tcPr>
            <w:tcW w:w="525" w:type="dxa"/>
            <w:shd w:val="solid" w:color="FFFFFF" w:fill="auto"/>
          </w:tcPr>
          <w:p w14:paraId="6D0954EB" w14:textId="77777777" w:rsidR="009F7A98" w:rsidRDefault="009F7A98">
            <w:pPr>
              <w:pStyle w:val="TAL"/>
              <w:jc w:val="center"/>
              <w:rPr>
                <w:sz w:val="16"/>
                <w:szCs w:val="16"/>
              </w:rPr>
            </w:pPr>
            <w:r>
              <w:rPr>
                <w:sz w:val="16"/>
                <w:szCs w:val="16"/>
              </w:rPr>
              <w:t>0002</w:t>
            </w:r>
          </w:p>
        </w:tc>
        <w:tc>
          <w:tcPr>
            <w:tcW w:w="378" w:type="dxa"/>
            <w:shd w:val="solid" w:color="FFFFFF" w:fill="auto"/>
          </w:tcPr>
          <w:p w14:paraId="1A0BB103" w14:textId="77777777" w:rsidR="009F7A98" w:rsidRDefault="009F7A98">
            <w:pPr>
              <w:pStyle w:val="TAL"/>
              <w:jc w:val="center"/>
              <w:rPr>
                <w:sz w:val="16"/>
                <w:szCs w:val="16"/>
              </w:rPr>
            </w:pPr>
            <w:r>
              <w:rPr>
                <w:sz w:val="16"/>
                <w:szCs w:val="16"/>
              </w:rPr>
              <w:t>-</w:t>
            </w:r>
          </w:p>
        </w:tc>
        <w:tc>
          <w:tcPr>
            <w:tcW w:w="4625" w:type="dxa"/>
            <w:shd w:val="solid" w:color="FFFFFF" w:fill="auto"/>
          </w:tcPr>
          <w:p w14:paraId="4D927A75"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0770C774" w14:textId="77777777" w:rsidR="009F7A98" w:rsidRDefault="009F7A98">
            <w:pPr>
              <w:pStyle w:val="TAL"/>
              <w:rPr>
                <w:sz w:val="16"/>
                <w:szCs w:val="16"/>
              </w:rPr>
            </w:pPr>
            <w:r>
              <w:rPr>
                <w:sz w:val="16"/>
                <w:szCs w:val="16"/>
              </w:rPr>
              <w:t>8.1.0</w:t>
            </w:r>
          </w:p>
        </w:tc>
        <w:tc>
          <w:tcPr>
            <w:tcW w:w="667" w:type="dxa"/>
            <w:shd w:val="solid" w:color="FFFFFF" w:fill="auto"/>
          </w:tcPr>
          <w:p w14:paraId="0CA064AA" w14:textId="77777777" w:rsidR="009F7A98" w:rsidRDefault="009F7A98">
            <w:pPr>
              <w:pStyle w:val="TAL"/>
              <w:rPr>
                <w:sz w:val="16"/>
                <w:szCs w:val="16"/>
              </w:rPr>
            </w:pPr>
            <w:r>
              <w:rPr>
                <w:sz w:val="16"/>
                <w:szCs w:val="16"/>
              </w:rPr>
              <w:t>8.2.0</w:t>
            </w:r>
          </w:p>
        </w:tc>
      </w:tr>
      <w:tr w:rsidR="009F7A98" w14:paraId="5DAA2A51" w14:textId="77777777" w:rsidTr="00CF4384">
        <w:tc>
          <w:tcPr>
            <w:tcW w:w="800" w:type="dxa"/>
            <w:shd w:val="solid" w:color="FFFFFF" w:fill="auto"/>
          </w:tcPr>
          <w:p w14:paraId="15D16507" w14:textId="77777777" w:rsidR="009F7A98" w:rsidRDefault="009F7A98">
            <w:pPr>
              <w:pStyle w:val="TAL"/>
              <w:jc w:val="center"/>
              <w:rPr>
                <w:sz w:val="16"/>
                <w:szCs w:val="16"/>
              </w:rPr>
            </w:pPr>
            <w:r>
              <w:rPr>
                <w:sz w:val="16"/>
                <w:szCs w:val="16"/>
              </w:rPr>
              <w:t>28/05/08</w:t>
            </w:r>
          </w:p>
        </w:tc>
        <w:tc>
          <w:tcPr>
            <w:tcW w:w="800" w:type="dxa"/>
            <w:shd w:val="solid" w:color="FFFFFF" w:fill="auto"/>
          </w:tcPr>
          <w:p w14:paraId="1D1D79A4" w14:textId="77777777" w:rsidR="009F7A98" w:rsidRDefault="009F7A98">
            <w:pPr>
              <w:pStyle w:val="TAL"/>
              <w:jc w:val="center"/>
              <w:rPr>
                <w:sz w:val="16"/>
                <w:szCs w:val="16"/>
              </w:rPr>
            </w:pPr>
            <w:r>
              <w:rPr>
                <w:sz w:val="16"/>
                <w:szCs w:val="16"/>
              </w:rPr>
              <w:t>RAN_40</w:t>
            </w:r>
          </w:p>
        </w:tc>
        <w:tc>
          <w:tcPr>
            <w:tcW w:w="1094" w:type="dxa"/>
            <w:shd w:val="solid" w:color="FFFFFF" w:fill="auto"/>
          </w:tcPr>
          <w:p w14:paraId="0ED03DFD"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6BB72" w14:textId="77777777" w:rsidR="009F7A98" w:rsidRDefault="009F7A98">
            <w:pPr>
              <w:pStyle w:val="TAL"/>
              <w:jc w:val="center"/>
              <w:rPr>
                <w:sz w:val="16"/>
                <w:szCs w:val="16"/>
              </w:rPr>
            </w:pPr>
            <w:r>
              <w:rPr>
                <w:sz w:val="16"/>
                <w:szCs w:val="16"/>
              </w:rPr>
              <w:t>0003</w:t>
            </w:r>
          </w:p>
        </w:tc>
        <w:tc>
          <w:tcPr>
            <w:tcW w:w="378" w:type="dxa"/>
            <w:shd w:val="solid" w:color="FFFFFF" w:fill="auto"/>
          </w:tcPr>
          <w:p w14:paraId="5FB1E884" w14:textId="77777777" w:rsidR="009F7A98" w:rsidRDefault="009F7A98">
            <w:pPr>
              <w:pStyle w:val="TAL"/>
              <w:jc w:val="center"/>
              <w:rPr>
                <w:sz w:val="16"/>
                <w:szCs w:val="16"/>
              </w:rPr>
            </w:pPr>
            <w:r>
              <w:rPr>
                <w:sz w:val="16"/>
                <w:szCs w:val="16"/>
              </w:rPr>
              <w:t>-</w:t>
            </w:r>
          </w:p>
        </w:tc>
        <w:tc>
          <w:tcPr>
            <w:tcW w:w="4625" w:type="dxa"/>
            <w:shd w:val="solid" w:color="FFFFFF" w:fill="auto"/>
          </w:tcPr>
          <w:p w14:paraId="47320391"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64BFB5EE" w14:textId="77777777" w:rsidR="009F7A98" w:rsidRDefault="009F7A98">
            <w:pPr>
              <w:pStyle w:val="TAL"/>
              <w:rPr>
                <w:sz w:val="16"/>
                <w:szCs w:val="16"/>
              </w:rPr>
            </w:pPr>
            <w:r>
              <w:rPr>
                <w:sz w:val="16"/>
                <w:szCs w:val="16"/>
              </w:rPr>
              <w:t>8.2.0</w:t>
            </w:r>
          </w:p>
        </w:tc>
        <w:tc>
          <w:tcPr>
            <w:tcW w:w="667" w:type="dxa"/>
            <w:shd w:val="solid" w:color="FFFFFF" w:fill="auto"/>
          </w:tcPr>
          <w:p w14:paraId="29B346A6" w14:textId="77777777" w:rsidR="009F7A98" w:rsidRDefault="009F7A98">
            <w:pPr>
              <w:pStyle w:val="TAL"/>
              <w:rPr>
                <w:sz w:val="16"/>
                <w:szCs w:val="16"/>
              </w:rPr>
            </w:pPr>
            <w:r>
              <w:rPr>
                <w:sz w:val="16"/>
                <w:szCs w:val="16"/>
              </w:rPr>
              <w:t>8.3.0</w:t>
            </w:r>
          </w:p>
        </w:tc>
      </w:tr>
      <w:tr w:rsidR="009F7A98" w14:paraId="70D3E44F" w14:textId="77777777" w:rsidTr="00CF4384">
        <w:tc>
          <w:tcPr>
            <w:tcW w:w="800" w:type="dxa"/>
            <w:shd w:val="solid" w:color="FFFFFF" w:fill="auto"/>
          </w:tcPr>
          <w:p w14:paraId="6426415C" w14:textId="77777777" w:rsidR="009F7A98" w:rsidRDefault="009F7A98">
            <w:pPr>
              <w:pStyle w:val="TAL"/>
              <w:jc w:val="center"/>
              <w:rPr>
                <w:sz w:val="16"/>
                <w:szCs w:val="16"/>
              </w:rPr>
            </w:pPr>
            <w:r>
              <w:rPr>
                <w:sz w:val="16"/>
                <w:szCs w:val="16"/>
              </w:rPr>
              <w:t>28/05/08</w:t>
            </w:r>
          </w:p>
        </w:tc>
        <w:tc>
          <w:tcPr>
            <w:tcW w:w="800" w:type="dxa"/>
            <w:shd w:val="solid" w:color="FFFFFF" w:fill="auto"/>
          </w:tcPr>
          <w:p w14:paraId="2AA661C1" w14:textId="77777777" w:rsidR="009F7A98" w:rsidRDefault="009F7A98">
            <w:pPr>
              <w:pStyle w:val="TAL"/>
              <w:jc w:val="center"/>
              <w:rPr>
                <w:sz w:val="16"/>
                <w:szCs w:val="16"/>
              </w:rPr>
            </w:pPr>
            <w:r>
              <w:rPr>
                <w:sz w:val="16"/>
                <w:szCs w:val="16"/>
              </w:rPr>
              <w:t>RAN_40</w:t>
            </w:r>
          </w:p>
        </w:tc>
        <w:tc>
          <w:tcPr>
            <w:tcW w:w="1094" w:type="dxa"/>
            <w:shd w:val="solid" w:color="FFFFFF" w:fill="auto"/>
          </w:tcPr>
          <w:p w14:paraId="4C010234" w14:textId="77777777" w:rsidR="009F7A98" w:rsidRDefault="009F7A98">
            <w:pPr>
              <w:pStyle w:val="TAL"/>
              <w:jc w:val="center"/>
              <w:rPr>
                <w:sz w:val="16"/>
                <w:szCs w:val="16"/>
              </w:rPr>
            </w:pPr>
            <w:r>
              <w:rPr>
                <w:sz w:val="16"/>
                <w:szCs w:val="16"/>
              </w:rPr>
              <w:t>RP-080433</w:t>
            </w:r>
          </w:p>
        </w:tc>
        <w:tc>
          <w:tcPr>
            <w:tcW w:w="525" w:type="dxa"/>
            <w:shd w:val="solid" w:color="FFFFFF" w:fill="auto"/>
          </w:tcPr>
          <w:p w14:paraId="5DBE5D9B" w14:textId="77777777" w:rsidR="009F7A98" w:rsidRDefault="009F7A98">
            <w:pPr>
              <w:pStyle w:val="TAL"/>
              <w:jc w:val="center"/>
              <w:rPr>
                <w:sz w:val="16"/>
                <w:szCs w:val="16"/>
              </w:rPr>
            </w:pPr>
            <w:r>
              <w:rPr>
                <w:sz w:val="16"/>
                <w:szCs w:val="16"/>
              </w:rPr>
              <w:t>0004</w:t>
            </w:r>
          </w:p>
        </w:tc>
        <w:tc>
          <w:tcPr>
            <w:tcW w:w="378" w:type="dxa"/>
            <w:shd w:val="solid" w:color="FFFFFF" w:fill="auto"/>
          </w:tcPr>
          <w:p w14:paraId="6B19DF8B" w14:textId="77777777" w:rsidR="009F7A98" w:rsidRDefault="009F7A98">
            <w:pPr>
              <w:pStyle w:val="TAL"/>
              <w:jc w:val="center"/>
              <w:rPr>
                <w:sz w:val="16"/>
                <w:szCs w:val="16"/>
              </w:rPr>
            </w:pPr>
            <w:r>
              <w:rPr>
                <w:sz w:val="16"/>
                <w:szCs w:val="16"/>
              </w:rPr>
              <w:t>1</w:t>
            </w:r>
          </w:p>
        </w:tc>
        <w:tc>
          <w:tcPr>
            <w:tcW w:w="4625" w:type="dxa"/>
            <w:shd w:val="solid" w:color="FFFFFF" w:fill="auto"/>
          </w:tcPr>
          <w:p w14:paraId="5AA1C856"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0B8F7A5D" w14:textId="77777777" w:rsidR="009F7A98" w:rsidRDefault="009F7A98">
            <w:pPr>
              <w:pStyle w:val="TAL"/>
              <w:rPr>
                <w:sz w:val="16"/>
                <w:szCs w:val="16"/>
              </w:rPr>
            </w:pPr>
            <w:r>
              <w:rPr>
                <w:sz w:val="16"/>
                <w:szCs w:val="16"/>
              </w:rPr>
              <w:t>8.2.0</w:t>
            </w:r>
          </w:p>
        </w:tc>
        <w:tc>
          <w:tcPr>
            <w:tcW w:w="667" w:type="dxa"/>
            <w:shd w:val="solid" w:color="FFFFFF" w:fill="auto"/>
          </w:tcPr>
          <w:p w14:paraId="1A560393" w14:textId="77777777" w:rsidR="009F7A98" w:rsidRDefault="009F7A98">
            <w:pPr>
              <w:pStyle w:val="TAL"/>
              <w:rPr>
                <w:sz w:val="16"/>
                <w:szCs w:val="16"/>
              </w:rPr>
            </w:pPr>
            <w:r>
              <w:rPr>
                <w:sz w:val="16"/>
                <w:szCs w:val="16"/>
              </w:rPr>
              <w:t>8.3.0</w:t>
            </w:r>
          </w:p>
        </w:tc>
      </w:tr>
      <w:tr w:rsidR="009F7A98" w14:paraId="05CAE47E" w14:textId="77777777" w:rsidTr="00CF4384">
        <w:tc>
          <w:tcPr>
            <w:tcW w:w="800" w:type="dxa"/>
            <w:shd w:val="solid" w:color="FFFFFF" w:fill="auto"/>
          </w:tcPr>
          <w:p w14:paraId="0BEA9699" w14:textId="77777777" w:rsidR="009F7A98" w:rsidRDefault="009F7A98">
            <w:pPr>
              <w:pStyle w:val="TAL"/>
              <w:jc w:val="center"/>
              <w:rPr>
                <w:sz w:val="16"/>
                <w:szCs w:val="16"/>
              </w:rPr>
            </w:pPr>
            <w:r>
              <w:rPr>
                <w:sz w:val="16"/>
                <w:szCs w:val="16"/>
              </w:rPr>
              <w:t>28/05/08</w:t>
            </w:r>
          </w:p>
        </w:tc>
        <w:tc>
          <w:tcPr>
            <w:tcW w:w="800" w:type="dxa"/>
            <w:shd w:val="solid" w:color="FFFFFF" w:fill="auto"/>
          </w:tcPr>
          <w:p w14:paraId="41A034A3" w14:textId="77777777" w:rsidR="009F7A98" w:rsidRDefault="009F7A98">
            <w:pPr>
              <w:pStyle w:val="TAL"/>
              <w:jc w:val="center"/>
              <w:rPr>
                <w:sz w:val="16"/>
                <w:szCs w:val="16"/>
              </w:rPr>
            </w:pPr>
            <w:r>
              <w:rPr>
                <w:sz w:val="16"/>
                <w:szCs w:val="16"/>
              </w:rPr>
              <w:t>RAN_40</w:t>
            </w:r>
          </w:p>
        </w:tc>
        <w:tc>
          <w:tcPr>
            <w:tcW w:w="1094" w:type="dxa"/>
            <w:shd w:val="solid" w:color="FFFFFF" w:fill="auto"/>
          </w:tcPr>
          <w:p w14:paraId="3A102EE0" w14:textId="77777777" w:rsidR="009F7A98" w:rsidRDefault="009F7A98">
            <w:pPr>
              <w:pStyle w:val="TAL"/>
              <w:jc w:val="center"/>
              <w:rPr>
                <w:sz w:val="16"/>
                <w:szCs w:val="16"/>
              </w:rPr>
            </w:pPr>
            <w:r>
              <w:rPr>
                <w:sz w:val="16"/>
                <w:szCs w:val="16"/>
              </w:rPr>
              <w:t>RP-080433</w:t>
            </w:r>
          </w:p>
        </w:tc>
        <w:tc>
          <w:tcPr>
            <w:tcW w:w="525" w:type="dxa"/>
            <w:shd w:val="solid" w:color="FFFFFF" w:fill="auto"/>
          </w:tcPr>
          <w:p w14:paraId="19E3232A" w14:textId="77777777" w:rsidR="009F7A98" w:rsidRDefault="009F7A98">
            <w:pPr>
              <w:pStyle w:val="TAL"/>
              <w:jc w:val="center"/>
              <w:rPr>
                <w:sz w:val="16"/>
                <w:szCs w:val="16"/>
              </w:rPr>
            </w:pPr>
            <w:r>
              <w:rPr>
                <w:sz w:val="16"/>
                <w:szCs w:val="16"/>
              </w:rPr>
              <w:t>0005</w:t>
            </w:r>
          </w:p>
        </w:tc>
        <w:tc>
          <w:tcPr>
            <w:tcW w:w="378" w:type="dxa"/>
            <w:shd w:val="solid" w:color="FFFFFF" w:fill="auto"/>
          </w:tcPr>
          <w:p w14:paraId="39C8C94A" w14:textId="77777777" w:rsidR="009F7A98" w:rsidRDefault="009F7A98">
            <w:pPr>
              <w:pStyle w:val="TAL"/>
              <w:jc w:val="center"/>
              <w:rPr>
                <w:sz w:val="16"/>
                <w:szCs w:val="16"/>
              </w:rPr>
            </w:pPr>
            <w:r>
              <w:rPr>
                <w:sz w:val="16"/>
                <w:szCs w:val="16"/>
              </w:rPr>
              <w:t>1</w:t>
            </w:r>
          </w:p>
        </w:tc>
        <w:tc>
          <w:tcPr>
            <w:tcW w:w="4625" w:type="dxa"/>
            <w:shd w:val="solid" w:color="FFFFFF" w:fill="auto"/>
          </w:tcPr>
          <w:p w14:paraId="66DEFD3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13A4FEF3" w14:textId="77777777" w:rsidR="009F7A98" w:rsidRDefault="009F7A98">
            <w:pPr>
              <w:pStyle w:val="TAL"/>
              <w:rPr>
                <w:sz w:val="16"/>
                <w:szCs w:val="16"/>
              </w:rPr>
            </w:pPr>
            <w:r>
              <w:rPr>
                <w:sz w:val="16"/>
                <w:szCs w:val="16"/>
              </w:rPr>
              <w:t>8.2.0</w:t>
            </w:r>
          </w:p>
        </w:tc>
        <w:tc>
          <w:tcPr>
            <w:tcW w:w="667" w:type="dxa"/>
            <w:shd w:val="solid" w:color="FFFFFF" w:fill="auto"/>
          </w:tcPr>
          <w:p w14:paraId="3BD56D32" w14:textId="77777777" w:rsidR="009F7A98" w:rsidRDefault="009F7A98">
            <w:pPr>
              <w:pStyle w:val="TAL"/>
              <w:rPr>
                <w:sz w:val="16"/>
                <w:szCs w:val="16"/>
              </w:rPr>
            </w:pPr>
            <w:r>
              <w:rPr>
                <w:sz w:val="16"/>
                <w:szCs w:val="16"/>
              </w:rPr>
              <w:t>8.3.0</w:t>
            </w:r>
          </w:p>
        </w:tc>
      </w:tr>
      <w:tr w:rsidR="009F7A98" w14:paraId="71B736C5" w14:textId="77777777" w:rsidTr="00CF4384">
        <w:tc>
          <w:tcPr>
            <w:tcW w:w="800" w:type="dxa"/>
            <w:shd w:val="solid" w:color="FFFFFF" w:fill="auto"/>
          </w:tcPr>
          <w:p w14:paraId="53AC7AA2" w14:textId="77777777" w:rsidR="009F7A98" w:rsidRDefault="009F7A98">
            <w:pPr>
              <w:pStyle w:val="TAL"/>
              <w:jc w:val="center"/>
              <w:rPr>
                <w:sz w:val="16"/>
                <w:szCs w:val="16"/>
              </w:rPr>
            </w:pPr>
            <w:r>
              <w:rPr>
                <w:sz w:val="16"/>
                <w:szCs w:val="16"/>
              </w:rPr>
              <w:t>28/05/08</w:t>
            </w:r>
          </w:p>
        </w:tc>
        <w:tc>
          <w:tcPr>
            <w:tcW w:w="800" w:type="dxa"/>
            <w:shd w:val="solid" w:color="FFFFFF" w:fill="auto"/>
          </w:tcPr>
          <w:p w14:paraId="1AE96FEC" w14:textId="77777777" w:rsidR="009F7A98" w:rsidRDefault="009F7A98">
            <w:pPr>
              <w:pStyle w:val="TAL"/>
              <w:jc w:val="center"/>
              <w:rPr>
                <w:sz w:val="16"/>
                <w:szCs w:val="16"/>
              </w:rPr>
            </w:pPr>
            <w:r>
              <w:rPr>
                <w:sz w:val="16"/>
                <w:szCs w:val="16"/>
              </w:rPr>
              <w:t>RAN_40</w:t>
            </w:r>
          </w:p>
        </w:tc>
        <w:tc>
          <w:tcPr>
            <w:tcW w:w="1094" w:type="dxa"/>
            <w:shd w:val="solid" w:color="FFFFFF" w:fill="auto"/>
          </w:tcPr>
          <w:p w14:paraId="087766C3" w14:textId="77777777" w:rsidR="009F7A98" w:rsidRDefault="009F7A98">
            <w:pPr>
              <w:pStyle w:val="TAL"/>
              <w:jc w:val="center"/>
              <w:rPr>
                <w:sz w:val="16"/>
                <w:szCs w:val="16"/>
              </w:rPr>
            </w:pPr>
            <w:r>
              <w:rPr>
                <w:sz w:val="16"/>
                <w:szCs w:val="16"/>
              </w:rPr>
              <w:t>RP-080433</w:t>
            </w:r>
          </w:p>
        </w:tc>
        <w:tc>
          <w:tcPr>
            <w:tcW w:w="525" w:type="dxa"/>
            <w:shd w:val="solid" w:color="FFFFFF" w:fill="auto"/>
          </w:tcPr>
          <w:p w14:paraId="67ADF8E4" w14:textId="77777777" w:rsidR="009F7A98" w:rsidRDefault="009F7A98">
            <w:pPr>
              <w:pStyle w:val="TAL"/>
              <w:jc w:val="center"/>
              <w:rPr>
                <w:sz w:val="16"/>
                <w:szCs w:val="16"/>
              </w:rPr>
            </w:pPr>
            <w:r>
              <w:rPr>
                <w:sz w:val="16"/>
                <w:szCs w:val="16"/>
              </w:rPr>
              <w:t>0006</w:t>
            </w:r>
          </w:p>
        </w:tc>
        <w:tc>
          <w:tcPr>
            <w:tcW w:w="378" w:type="dxa"/>
            <w:shd w:val="solid" w:color="FFFFFF" w:fill="auto"/>
          </w:tcPr>
          <w:p w14:paraId="1832298F" w14:textId="77777777" w:rsidR="009F7A98" w:rsidRDefault="009F7A98">
            <w:pPr>
              <w:pStyle w:val="TAL"/>
              <w:jc w:val="center"/>
              <w:rPr>
                <w:sz w:val="16"/>
                <w:szCs w:val="16"/>
              </w:rPr>
            </w:pPr>
            <w:r>
              <w:rPr>
                <w:sz w:val="16"/>
                <w:szCs w:val="16"/>
              </w:rPr>
              <w:t>1</w:t>
            </w:r>
          </w:p>
        </w:tc>
        <w:tc>
          <w:tcPr>
            <w:tcW w:w="4625" w:type="dxa"/>
            <w:shd w:val="solid" w:color="FFFFFF" w:fill="auto"/>
          </w:tcPr>
          <w:p w14:paraId="5771078C"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263B7355" w14:textId="77777777" w:rsidR="009F7A98" w:rsidRDefault="009F7A98">
            <w:pPr>
              <w:pStyle w:val="TAL"/>
              <w:rPr>
                <w:sz w:val="16"/>
                <w:szCs w:val="16"/>
              </w:rPr>
            </w:pPr>
            <w:r>
              <w:rPr>
                <w:sz w:val="16"/>
                <w:szCs w:val="16"/>
              </w:rPr>
              <w:t>8.2.0</w:t>
            </w:r>
          </w:p>
        </w:tc>
        <w:tc>
          <w:tcPr>
            <w:tcW w:w="667" w:type="dxa"/>
            <w:shd w:val="solid" w:color="FFFFFF" w:fill="auto"/>
          </w:tcPr>
          <w:p w14:paraId="51C445D1" w14:textId="77777777" w:rsidR="009F7A98" w:rsidRDefault="009F7A98">
            <w:pPr>
              <w:pStyle w:val="TAL"/>
              <w:rPr>
                <w:sz w:val="16"/>
                <w:szCs w:val="16"/>
              </w:rPr>
            </w:pPr>
            <w:r>
              <w:rPr>
                <w:sz w:val="16"/>
                <w:szCs w:val="16"/>
              </w:rPr>
              <w:t>8.3.0</w:t>
            </w:r>
          </w:p>
        </w:tc>
      </w:tr>
      <w:tr w:rsidR="009F7A98" w14:paraId="3C27B710" w14:textId="77777777" w:rsidTr="00CF4384">
        <w:tc>
          <w:tcPr>
            <w:tcW w:w="800" w:type="dxa"/>
            <w:shd w:val="solid" w:color="FFFFFF" w:fill="auto"/>
          </w:tcPr>
          <w:p w14:paraId="1CBD0739" w14:textId="77777777" w:rsidR="009F7A98" w:rsidRDefault="009F7A98">
            <w:pPr>
              <w:pStyle w:val="TAL"/>
              <w:jc w:val="center"/>
              <w:rPr>
                <w:sz w:val="16"/>
                <w:szCs w:val="16"/>
              </w:rPr>
            </w:pPr>
            <w:r>
              <w:rPr>
                <w:sz w:val="16"/>
                <w:szCs w:val="16"/>
              </w:rPr>
              <w:t>28/05/08</w:t>
            </w:r>
          </w:p>
        </w:tc>
        <w:tc>
          <w:tcPr>
            <w:tcW w:w="800" w:type="dxa"/>
            <w:shd w:val="solid" w:color="FFFFFF" w:fill="auto"/>
          </w:tcPr>
          <w:p w14:paraId="1ACADFAA" w14:textId="77777777" w:rsidR="009F7A98" w:rsidRDefault="009F7A98">
            <w:pPr>
              <w:pStyle w:val="TAL"/>
              <w:jc w:val="center"/>
              <w:rPr>
                <w:sz w:val="16"/>
                <w:szCs w:val="16"/>
              </w:rPr>
            </w:pPr>
            <w:r>
              <w:rPr>
                <w:sz w:val="16"/>
                <w:szCs w:val="16"/>
              </w:rPr>
              <w:t>RAN_40</w:t>
            </w:r>
          </w:p>
        </w:tc>
        <w:tc>
          <w:tcPr>
            <w:tcW w:w="1094" w:type="dxa"/>
            <w:shd w:val="solid" w:color="FFFFFF" w:fill="auto"/>
          </w:tcPr>
          <w:p w14:paraId="73F33AF2" w14:textId="77777777" w:rsidR="009F7A98" w:rsidRDefault="009F7A98">
            <w:pPr>
              <w:pStyle w:val="TAL"/>
              <w:jc w:val="center"/>
              <w:rPr>
                <w:sz w:val="16"/>
                <w:szCs w:val="16"/>
              </w:rPr>
            </w:pPr>
            <w:r>
              <w:rPr>
                <w:sz w:val="16"/>
                <w:szCs w:val="16"/>
              </w:rPr>
              <w:t>RP-080433</w:t>
            </w:r>
          </w:p>
        </w:tc>
        <w:tc>
          <w:tcPr>
            <w:tcW w:w="525" w:type="dxa"/>
            <w:shd w:val="solid" w:color="FFFFFF" w:fill="auto"/>
          </w:tcPr>
          <w:p w14:paraId="55294CF9" w14:textId="77777777" w:rsidR="009F7A98" w:rsidRDefault="009F7A98">
            <w:pPr>
              <w:pStyle w:val="TAL"/>
              <w:jc w:val="center"/>
              <w:rPr>
                <w:sz w:val="16"/>
                <w:szCs w:val="16"/>
              </w:rPr>
            </w:pPr>
            <w:r>
              <w:rPr>
                <w:sz w:val="16"/>
                <w:szCs w:val="16"/>
              </w:rPr>
              <w:t>0008</w:t>
            </w:r>
          </w:p>
        </w:tc>
        <w:tc>
          <w:tcPr>
            <w:tcW w:w="378" w:type="dxa"/>
            <w:shd w:val="solid" w:color="FFFFFF" w:fill="auto"/>
          </w:tcPr>
          <w:p w14:paraId="2C7ADE6D" w14:textId="77777777" w:rsidR="009F7A98" w:rsidRDefault="009F7A98">
            <w:pPr>
              <w:pStyle w:val="TAL"/>
              <w:jc w:val="center"/>
              <w:rPr>
                <w:sz w:val="16"/>
                <w:szCs w:val="16"/>
              </w:rPr>
            </w:pPr>
            <w:r>
              <w:rPr>
                <w:sz w:val="16"/>
                <w:szCs w:val="16"/>
              </w:rPr>
              <w:t>1</w:t>
            </w:r>
          </w:p>
        </w:tc>
        <w:tc>
          <w:tcPr>
            <w:tcW w:w="4625" w:type="dxa"/>
            <w:shd w:val="solid" w:color="FFFFFF" w:fill="auto"/>
          </w:tcPr>
          <w:p w14:paraId="00B3B9A4"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09E58B58" w14:textId="77777777" w:rsidR="009F7A98" w:rsidRDefault="009F7A98">
            <w:pPr>
              <w:pStyle w:val="TAL"/>
              <w:rPr>
                <w:sz w:val="16"/>
                <w:szCs w:val="16"/>
              </w:rPr>
            </w:pPr>
            <w:r>
              <w:rPr>
                <w:sz w:val="16"/>
                <w:szCs w:val="16"/>
              </w:rPr>
              <w:t>8.2.0</w:t>
            </w:r>
          </w:p>
        </w:tc>
        <w:tc>
          <w:tcPr>
            <w:tcW w:w="667" w:type="dxa"/>
            <w:shd w:val="solid" w:color="FFFFFF" w:fill="auto"/>
          </w:tcPr>
          <w:p w14:paraId="461F5C60" w14:textId="77777777" w:rsidR="009F7A98" w:rsidRDefault="009F7A98">
            <w:pPr>
              <w:pStyle w:val="TAL"/>
              <w:rPr>
                <w:sz w:val="16"/>
                <w:szCs w:val="16"/>
              </w:rPr>
            </w:pPr>
            <w:r>
              <w:rPr>
                <w:sz w:val="16"/>
                <w:szCs w:val="16"/>
              </w:rPr>
              <w:t>8.3.0</w:t>
            </w:r>
          </w:p>
        </w:tc>
      </w:tr>
      <w:tr w:rsidR="009F7A98" w14:paraId="7F532246" w14:textId="77777777" w:rsidTr="00CF4384">
        <w:tc>
          <w:tcPr>
            <w:tcW w:w="800" w:type="dxa"/>
            <w:shd w:val="solid" w:color="FFFFFF" w:fill="auto"/>
          </w:tcPr>
          <w:p w14:paraId="5AA6BD6C" w14:textId="77777777" w:rsidR="009F7A98" w:rsidRDefault="009F7A98">
            <w:pPr>
              <w:pStyle w:val="TAL"/>
              <w:jc w:val="center"/>
              <w:rPr>
                <w:sz w:val="16"/>
                <w:szCs w:val="16"/>
              </w:rPr>
            </w:pPr>
            <w:r>
              <w:rPr>
                <w:sz w:val="16"/>
                <w:szCs w:val="16"/>
              </w:rPr>
              <w:t>28/05/08</w:t>
            </w:r>
          </w:p>
        </w:tc>
        <w:tc>
          <w:tcPr>
            <w:tcW w:w="800" w:type="dxa"/>
            <w:shd w:val="solid" w:color="FFFFFF" w:fill="auto"/>
          </w:tcPr>
          <w:p w14:paraId="49BDC58E" w14:textId="77777777" w:rsidR="009F7A98" w:rsidRDefault="009F7A98">
            <w:pPr>
              <w:pStyle w:val="TAL"/>
              <w:jc w:val="center"/>
              <w:rPr>
                <w:sz w:val="16"/>
                <w:szCs w:val="16"/>
              </w:rPr>
            </w:pPr>
            <w:r>
              <w:rPr>
                <w:sz w:val="16"/>
                <w:szCs w:val="16"/>
              </w:rPr>
              <w:t>RAN_40</w:t>
            </w:r>
          </w:p>
        </w:tc>
        <w:tc>
          <w:tcPr>
            <w:tcW w:w="1094" w:type="dxa"/>
            <w:shd w:val="solid" w:color="FFFFFF" w:fill="auto"/>
          </w:tcPr>
          <w:p w14:paraId="1050B2F4" w14:textId="77777777" w:rsidR="009F7A98" w:rsidRDefault="009F7A98">
            <w:pPr>
              <w:pStyle w:val="TAL"/>
              <w:jc w:val="center"/>
              <w:rPr>
                <w:sz w:val="16"/>
                <w:szCs w:val="16"/>
              </w:rPr>
            </w:pPr>
            <w:r>
              <w:rPr>
                <w:sz w:val="16"/>
                <w:szCs w:val="16"/>
              </w:rPr>
              <w:t>RP-080433</w:t>
            </w:r>
          </w:p>
        </w:tc>
        <w:tc>
          <w:tcPr>
            <w:tcW w:w="525" w:type="dxa"/>
            <w:shd w:val="solid" w:color="FFFFFF" w:fill="auto"/>
          </w:tcPr>
          <w:p w14:paraId="02EDF05E" w14:textId="77777777" w:rsidR="009F7A98" w:rsidRDefault="009F7A98">
            <w:pPr>
              <w:pStyle w:val="TAL"/>
              <w:jc w:val="center"/>
              <w:rPr>
                <w:sz w:val="16"/>
                <w:szCs w:val="16"/>
              </w:rPr>
            </w:pPr>
            <w:r>
              <w:rPr>
                <w:sz w:val="16"/>
                <w:szCs w:val="16"/>
              </w:rPr>
              <w:t>0009</w:t>
            </w:r>
          </w:p>
        </w:tc>
        <w:tc>
          <w:tcPr>
            <w:tcW w:w="378" w:type="dxa"/>
            <w:shd w:val="solid" w:color="FFFFFF" w:fill="auto"/>
          </w:tcPr>
          <w:p w14:paraId="7D2B02B0" w14:textId="77777777" w:rsidR="009F7A98" w:rsidRDefault="009F7A98">
            <w:pPr>
              <w:pStyle w:val="TAL"/>
              <w:jc w:val="center"/>
              <w:rPr>
                <w:sz w:val="16"/>
                <w:szCs w:val="16"/>
              </w:rPr>
            </w:pPr>
            <w:r>
              <w:rPr>
                <w:sz w:val="16"/>
                <w:szCs w:val="16"/>
              </w:rPr>
              <w:t>1</w:t>
            </w:r>
          </w:p>
        </w:tc>
        <w:tc>
          <w:tcPr>
            <w:tcW w:w="4625" w:type="dxa"/>
            <w:shd w:val="solid" w:color="FFFFFF" w:fill="auto"/>
          </w:tcPr>
          <w:p w14:paraId="76131126"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5485CF45" w14:textId="77777777" w:rsidR="009F7A98" w:rsidRDefault="009F7A98">
            <w:pPr>
              <w:pStyle w:val="TAL"/>
              <w:rPr>
                <w:sz w:val="16"/>
                <w:szCs w:val="16"/>
              </w:rPr>
            </w:pPr>
            <w:r>
              <w:rPr>
                <w:sz w:val="16"/>
                <w:szCs w:val="16"/>
              </w:rPr>
              <w:t>8.2.0</w:t>
            </w:r>
          </w:p>
        </w:tc>
        <w:tc>
          <w:tcPr>
            <w:tcW w:w="667" w:type="dxa"/>
            <w:shd w:val="solid" w:color="FFFFFF" w:fill="auto"/>
          </w:tcPr>
          <w:p w14:paraId="2C6D7CA2" w14:textId="77777777" w:rsidR="009F7A98" w:rsidRDefault="009F7A98">
            <w:pPr>
              <w:pStyle w:val="TAL"/>
              <w:rPr>
                <w:sz w:val="16"/>
                <w:szCs w:val="16"/>
              </w:rPr>
            </w:pPr>
            <w:r>
              <w:rPr>
                <w:sz w:val="16"/>
                <w:szCs w:val="16"/>
              </w:rPr>
              <w:t>8.3.0</w:t>
            </w:r>
          </w:p>
        </w:tc>
      </w:tr>
      <w:tr w:rsidR="009F7A98" w14:paraId="6856E5F1" w14:textId="77777777" w:rsidTr="00CF4384">
        <w:tc>
          <w:tcPr>
            <w:tcW w:w="800" w:type="dxa"/>
            <w:shd w:val="solid" w:color="FFFFFF" w:fill="auto"/>
          </w:tcPr>
          <w:p w14:paraId="3356C5F3" w14:textId="77777777" w:rsidR="009F7A98" w:rsidRDefault="009F7A98">
            <w:pPr>
              <w:pStyle w:val="TAL"/>
              <w:jc w:val="center"/>
              <w:rPr>
                <w:sz w:val="16"/>
                <w:szCs w:val="16"/>
              </w:rPr>
            </w:pPr>
            <w:r>
              <w:rPr>
                <w:sz w:val="16"/>
                <w:szCs w:val="16"/>
              </w:rPr>
              <w:t>28/05/08</w:t>
            </w:r>
          </w:p>
        </w:tc>
        <w:tc>
          <w:tcPr>
            <w:tcW w:w="800" w:type="dxa"/>
            <w:shd w:val="solid" w:color="FFFFFF" w:fill="auto"/>
          </w:tcPr>
          <w:p w14:paraId="22F4D21F" w14:textId="77777777" w:rsidR="009F7A98" w:rsidRDefault="009F7A98">
            <w:pPr>
              <w:pStyle w:val="TAL"/>
              <w:jc w:val="center"/>
              <w:rPr>
                <w:sz w:val="16"/>
                <w:szCs w:val="16"/>
              </w:rPr>
            </w:pPr>
            <w:r>
              <w:rPr>
                <w:sz w:val="16"/>
                <w:szCs w:val="16"/>
              </w:rPr>
              <w:t>RAN_40</w:t>
            </w:r>
          </w:p>
        </w:tc>
        <w:tc>
          <w:tcPr>
            <w:tcW w:w="1094" w:type="dxa"/>
            <w:shd w:val="solid" w:color="FFFFFF" w:fill="auto"/>
          </w:tcPr>
          <w:p w14:paraId="252DB6BF" w14:textId="77777777" w:rsidR="009F7A98" w:rsidRDefault="009F7A98">
            <w:pPr>
              <w:pStyle w:val="TAL"/>
              <w:jc w:val="center"/>
              <w:rPr>
                <w:sz w:val="16"/>
                <w:szCs w:val="16"/>
              </w:rPr>
            </w:pPr>
            <w:r>
              <w:rPr>
                <w:sz w:val="16"/>
                <w:szCs w:val="16"/>
              </w:rPr>
              <w:t>RP-080433</w:t>
            </w:r>
          </w:p>
        </w:tc>
        <w:tc>
          <w:tcPr>
            <w:tcW w:w="525" w:type="dxa"/>
            <w:shd w:val="solid" w:color="FFFFFF" w:fill="auto"/>
          </w:tcPr>
          <w:p w14:paraId="65C87BCD" w14:textId="77777777" w:rsidR="009F7A98" w:rsidRDefault="009F7A98">
            <w:pPr>
              <w:pStyle w:val="TAL"/>
              <w:jc w:val="center"/>
              <w:rPr>
                <w:sz w:val="16"/>
                <w:szCs w:val="16"/>
              </w:rPr>
            </w:pPr>
            <w:r>
              <w:rPr>
                <w:sz w:val="16"/>
                <w:szCs w:val="16"/>
              </w:rPr>
              <w:t>0010</w:t>
            </w:r>
          </w:p>
        </w:tc>
        <w:tc>
          <w:tcPr>
            <w:tcW w:w="378" w:type="dxa"/>
            <w:shd w:val="solid" w:color="FFFFFF" w:fill="auto"/>
          </w:tcPr>
          <w:p w14:paraId="57424D13" w14:textId="77777777" w:rsidR="009F7A98" w:rsidRDefault="009F7A98">
            <w:pPr>
              <w:pStyle w:val="TAL"/>
              <w:jc w:val="center"/>
              <w:rPr>
                <w:sz w:val="16"/>
                <w:szCs w:val="16"/>
              </w:rPr>
            </w:pPr>
            <w:r>
              <w:rPr>
                <w:sz w:val="16"/>
                <w:szCs w:val="16"/>
              </w:rPr>
              <w:t>-</w:t>
            </w:r>
          </w:p>
        </w:tc>
        <w:tc>
          <w:tcPr>
            <w:tcW w:w="4625" w:type="dxa"/>
            <w:shd w:val="solid" w:color="FFFFFF" w:fill="auto"/>
          </w:tcPr>
          <w:p w14:paraId="2593B76F"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2EF0D586" w14:textId="77777777" w:rsidR="009F7A98" w:rsidRDefault="009F7A98">
            <w:pPr>
              <w:pStyle w:val="TAL"/>
              <w:rPr>
                <w:sz w:val="16"/>
                <w:szCs w:val="16"/>
              </w:rPr>
            </w:pPr>
            <w:r>
              <w:rPr>
                <w:sz w:val="16"/>
                <w:szCs w:val="16"/>
              </w:rPr>
              <w:t>8.2.0</w:t>
            </w:r>
          </w:p>
        </w:tc>
        <w:tc>
          <w:tcPr>
            <w:tcW w:w="667" w:type="dxa"/>
            <w:shd w:val="solid" w:color="FFFFFF" w:fill="auto"/>
          </w:tcPr>
          <w:p w14:paraId="683C31FF" w14:textId="77777777" w:rsidR="009F7A98" w:rsidRDefault="009F7A98">
            <w:pPr>
              <w:pStyle w:val="TAL"/>
              <w:rPr>
                <w:sz w:val="16"/>
                <w:szCs w:val="16"/>
              </w:rPr>
            </w:pPr>
            <w:r>
              <w:rPr>
                <w:sz w:val="16"/>
                <w:szCs w:val="16"/>
              </w:rPr>
              <w:t>8.3.0</w:t>
            </w:r>
          </w:p>
        </w:tc>
      </w:tr>
      <w:tr w:rsidR="009F7A98" w14:paraId="51CC2AF7" w14:textId="77777777" w:rsidTr="00CF4384">
        <w:tc>
          <w:tcPr>
            <w:tcW w:w="800" w:type="dxa"/>
            <w:shd w:val="solid" w:color="FFFFFF" w:fill="auto"/>
          </w:tcPr>
          <w:p w14:paraId="68C03460" w14:textId="77777777" w:rsidR="009F7A98" w:rsidRDefault="009F7A98">
            <w:pPr>
              <w:pStyle w:val="TAL"/>
              <w:jc w:val="center"/>
              <w:rPr>
                <w:sz w:val="16"/>
                <w:szCs w:val="16"/>
              </w:rPr>
            </w:pPr>
            <w:r>
              <w:rPr>
                <w:sz w:val="16"/>
                <w:szCs w:val="16"/>
              </w:rPr>
              <w:t>28/05/08</w:t>
            </w:r>
          </w:p>
        </w:tc>
        <w:tc>
          <w:tcPr>
            <w:tcW w:w="800" w:type="dxa"/>
            <w:shd w:val="solid" w:color="FFFFFF" w:fill="auto"/>
          </w:tcPr>
          <w:p w14:paraId="30A6414F" w14:textId="77777777" w:rsidR="009F7A98" w:rsidRDefault="009F7A98">
            <w:pPr>
              <w:pStyle w:val="TAL"/>
              <w:jc w:val="center"/>
              <w:rPr>
                <w:sz w:val="16"/>
                <w:szCs w:val="16"/>
              </w:rPr>
            </w:pPr>
            <w:r>
              <w:rPr>
                <w:sz w:val="16"/>
                <w:szCs w:val="16"/>
              </w:rPr>
              <w:t>RAN_40</w:t>
            </w:r>
          </w:p>
        </w:tc>
        <w:tc>
          <w:tcPr>
            <w:tcW w:w="1094" w:type="dxa"/>
            <w:shd w:val="solid" w:color="FFFFFF" w:fill="auto"/>
          </w:tcPr>
          <w:p w14:paraId="752445E5" w14:textId="77777777" w:rsidR="009F7A98" w:rsidRDefault="009F7A98">
            <w:pPr>
              <w:pStyle w:val="TAL"/>
              <w:jc w:val="center"/>
              <w:rPr>
                <w:sz w:val="16"/>
                <w:szCs w:val="16"/>
              </w:rPr>
            </w:pPr>
            <w:r>
              <w:rPr>
                <w:sz w:val="16"/>
                <w:szCs w:val="16"/>
              </w:rPr>
              <w:t>RP-080433</w:t>
            </w:r>
          </w:p>
        </w:tc>
        <w:tc>
          <w:tcPr>
            <w:tcW w:w="525" w:type="dxa"/>
            <w:shd w:val="solid" w:color="FFFFFF" w:fill="auto"/>
          </w:tcPr>
          <w:p w14:paraId="0B9A4600" w14:textId="77777777" w:rsidR="009F7A98" w:rsidRDefault="009F7A98">
            <w:pPr>
              <w:pStyle w:val="TAL"/>
              <w:jc w:val="center"/>
              <w:rPr>
                <w:sz w:val="16"/>
                <w:szCs w:val="16"/>
              </w:rPr>
            </w:pPr>
            <w:r>
              <w:rPr>
                <w:sz w:val="16"/>
                <w:szCs w:val="16"/>
              </w:rPr>
              <w:t>0011</w:t>
            </w:r>
          </w:p>
        </w:tc>
        <w:tc>
          <w:tcPr>
            <w:tcW w:w="378" w:type="dxa"/>
            <w:shd w:val="solid" w:color="FFFFFF" w:fill="auto"/>
          </w:tcPr>
          <w:p w14:paraId="387C1F61" w14:textId="77777777" w:rsidR="009F7A98" w:rsidRDefault="009F7A98">
            <w:pPr>
              <w:pStyle w:val="TAL"/>
              <w:jc w:val="center"/>
              <w:rPr>
                <w:sz w:val="16"/>
                <w:szCs w:val="16"/>
              </w:rPr>
            </w:pPr>
            <w:r>
              <w:rPr>
                <w:sz w:val="16"/>
                <w:szCs w:val="16"/>
              </w:rPr>
              <w:t>-</w:t>
            </w:r>
          </w:p>
        </w:tc>
        <w:tc>
          <w:tcPr>
            <w:tcW w:w="4625" w:type="dxa"/>
            <w:shd w:val="solid" w:color="FFFFFF" w:fill="auto"/>
          </w:tcPr>
          <w:p w14:paraId="0CCC9A9E"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205452BA" w14:textId="77777777" w:rsidR="009F7A98" w:rsidRDefault="009F7A98">
            <w:pPr>
              <w:pStyle w:val="TAL"/>
              <w:rPr>
                <w:sz w:val="16"/>
                <w:szCs w:val="16"/>
              </w:rPr>
            </w:pPr>
            <w:r>
              <w:rPr>
                <w:sz w:val="16"/>
                <w:szCs w:val="16"/>
              </w:rPr>
              <w:t>8.2.0</w:t>
            </w:r>
          </w:p>
        </w:tc>
        <w:tc>
          <w:tcPr>
            <w:tcW w:w="667" w:type="dxa"/>
            <w:shd w:val="solid" w:color="FFFFFF" w:fill="auto"/>
          </w:tcPr>
          <w:p w14:paraId="5DF66D4E" w14:textId="77777777" w:rsidR="009F7A98" w:rsidRDefault="009F7A98">
            <w:pPr>
              <w:pStyle w:val="TAL"/>
              <w:rPr>
                <w:sz w:val="16"/>
                <w:szCs w:val="16"/>
              </w:rPr>
            </w:pPr>
            <w:r>
              <w:rPr>
                <w:sz w:val="16"/>
                <w:szCs w:val="16"/>
              </w:rPr>
              <w:t>8.3.0</w:t>
            </w:r>
          </w:p>
        </w:tc>
      </w:tr>
      <w:tr w:rsidR="009F7A98" w14:paraId="5540EB7F" w14:textId="77777777" w:rsidTr="00CF4384">
        <w:tc>
          <w:tcPr>
            <w:tcW w:w="800" w:type="dxa"/>
            <w:shd w:val="solid" w:color="FFFFFF" w:fill="auto"/>
          </w:tcPr>
          <w:p w14:paraId="20993992" w14:textId="77777777" w:rsidR="009F7A98" w:rsidRDefault="009F7A98">
            <w:pPr>
              <w:pStyle w:val="TAL"/>
              <w:jc w:val="center"/>
              <w:rPr>
                <w:sz w:val="16"/>
                <w:szCs w:val="16"/>
              </w:rPr>
            </w:pPr>
            <w:r>
              <w:rPr>
                <w:sz w:val="16"/>
                <w:szCs w:val="16"/>
              </w:rPr>
              <w:t>28/05/08</w:t>
            </w:r>
          </w:p>
        </w:tc>
        <w:tc>
          <w:tcPr>
            <w:tcW w:w="800" w:type="dxa"/>
            <w:shd w:val="solid" w:color="FFFFFF" w:fill="auto"/>
          </w:tcPr>
          <w:p w14:paraId="314268D6" w14:textId="77777777" w:rsidR="009F7A98" w:rsidRDefault="009F7A98">
            <w:pPr>
              <w:pStyle w:val="TAL"/>
              <w:jc w:val="center"/>
              <w:rPr>
                <w:sz w:val="16"/>
                <w:szCs w:val="16"/>
              </w:rPr>
            </w:pPr>
            <w:r>
              <w:rPr>
                <w:sz w:val="16"/>
                <w:szCs w:val="16"/>
              </w:rPr>
              <w:t>RAN_40</w:t>
            </w:r>
          </w:p>
        </w:tc>
        <w:tc>
          <w:tcPr>
            <w:tcW w:w="1094" w:type="dxa"/>
            <w:shd w:val="solid" w:color="FFFFFF" w:fill="auto"/>
          </w:tcPr>
          <w:p w14:paraId="5BBCA891" w14:textId="77777777" w:rsidR="009F7A98" w:rsidRDefault="009F7A98">
            <w:pPr>
              <w:pStyle w:val="TAL"/>
              <w:jc w:val="center"/>
              <w:rPr>
                <w:sz w:val="16"/>
                <w:szCs w:val="16"/>
              </w:rPr>
            </w:pPr>
            <w:r>
              <w:rPr>
                <w:sz w:val="16"/>
                <w:szCs w:val="16"/>
              </w:rPr>
              <w:t>RP-080433</w:t>
            </w:r>
          </w:p>
        </w:tc>
        <w:tc>
          <w:tcPr>
            <w:tcW w:w="525" w:type="dxa"/>
            <w:shd w:val="solid" w:color="FFFFFF" w:fill="auto"/>
          </w:tcPr>
          <w:p w14:paraId="6F9B9FCF" w14:textId="77777777" w:rsidR="009F7A98" w:rsidRDefault="009F7A98">
            <w:pPr>
              <w:pStyle w:val="TAL"/>
              <w:jc w:val="center"/>
              <w:rPr>
                <w:sz w:val="16"/>
                <w:szCs w:val="16"/>
              </w:rPr>
            </w:pPr>
            <w:r>
              <w:rPr>
                <w:sz w:val="16"/>
                <w:szCs w:val="16"/>
              </w:rPr>
              <w:t>0012</w:t>
            </w:r>
          </w:p>
        </w:tc>
        <w:tc>
          <w:tcPr>
            <w:tcW w:w="378" w:type="dxa"/>
            <w:shd w:val="solid" w:color="FFFFFF" w:fill="auto"/>
          </w:tcPr>
          <w:p w14:paraId="404EBFEF" w14:textId="77777777" w:rsidR="009F7A98" w:rsidRDefault="009F7A98">
            <w:pPr>
              <w:pStyle w:val="TAL"/>
              <w:jc w:val="center"/>
              <w:rPr>
                <w:sz w:val="16"/>
                <w:szCs w:val="16"/>
              </w:rPr>
            </w:pPr>
            <w:r>
              <w:rPr>
                <w:sz w:val="16"/>
                <w:szCs w:val="16"/>
              </w:rPr>
              <w:t>1</w:t>
            </w:r>
          </w:p>
        </w:tc>
        <w:tc>
          <w:tcPr>
            <w:tcW w:w="4625" w:type="dxa"/>
            <w:shd w:val="solid" w:color="FFFFFF" w:fill="auto"/>
          </w:tcPr>
          <w:p w14:paraId="282617DB"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586DF2D7" w14:textId="77777777" w:rsidR="009F7A98" w:rsidRDefault="009F7A98">
            <w:pPr>
              <w:pStyle w:val="TAL"/>
              <w:rPr>
                <w:sz w:val="16"/>
                <w:szCs w:val="16"/>
              </w:rPr>
            </w:pPr>
            <w:r>
              <w:rPr>
                <w:sz w:val="16"/>
                <w:szCs w:val="16"/>
              </w:rPr>
              <w:t>8.2.0</w:t>
            </w:r>
          </w:p>
        </w:tc>
        <w:tc>
          <w:tcPr>
            <w:tcW w:w="667" w:type="dxa"/>
            <w:shd w:val="solid" w:color="FFFFFF" w:fill="auto"/>
          </w:tcPr>
          <w:p w14:paraId="0D0A0A7C" w14:textId="77777777" w:rsidR="009F7A98" w:rsidRDefault="009F7A98">
            <w:pPr>
              <w:pStyle w:val="TAL"/>
              <w:rPr>
                <w:sz w:val="16"/>
                <w:szCs w:val="16"/>
              </w:rPr>
            </w:pPr>
            <w:r>
              <w:rPr>
                <w:sz w:val="16"/>
                <w:szCs w:val="16"/>
              </w:rPr>
              <w:t>8.3.0</w:t>
            </w:r>
          </w:p>
        </w:tc>
      </w:tr>
      <w:tr w:rsidR="009F7A98" w14:paraId="7A7BCA48" w14:textId="77777777" w:rsidTr="00CF4384">
        <w:tc>
          <w:tcPr>
            <w:tcW w:w="800" w:type="dxa"/>
            <w:shd w:val="solid" w:color="FFFFFF" w:fill="auto"/>
          </w:tcPr>
          <w:p w14:paraId="369746AC" w14:textId="77777777" w:rsidR="009F7A98" w:rsidRDefault="009F7A98">
            <w:pPr>
              <w:pStyle w:val="TAL"/>
              <w:jc w:val="center"/>
              <w:rPr>
                <w:sz w:val="16"/>
                <w:szCs w:val="16"/>
              </w:rPr>
            </w:pPr>
            <w:r>
              <w:rPr>
                <w:sz w:val="16"/>
                <w:szCs w:val="16"/>
              </w:rPr>
              <w:t>28/05/08</w:t>
            </w:r>
          </w:p>
        </w:tc>
        <w:tc>
          <w:tcPr>
            <w:tcW w:w="800" w:type="dxa"/>
            <w:shd w:val="solid" w:color="FFFFFF" w:fill="auto"/>
          </w:tcPr>
          <w:p w14:paraId="647EFEA9" w14:textId="77777777" w:rsidR="009F7A98" w:rsidRDefault="009F7A98">
            <w:pPr>
              <w:pStyle w:val="TAL"/>
              <w:jc w:val="center"/>
              <w:rPr>
                <w:sz w:val="16"/>
                <w:szCs w:val="16"/>
              </w:rPr>
            </w:pPr>
            <w:r>
              <w:rPr>
                <w:sz w:val="16"/>
                <w:szCs w:val="16"/>
              </w:rPr>
              <w:t>RAN_40</w:t>
            </w:r>
          </w:p>
        </w:tc>
        <w:tc>
          <w:tcPr>
            <w:tcW w:w="1094" w:type="dxa"/>
            <w:shd w:val="solid" w:color="FFFFFF" w:fill="auto"/>
          </w:tcPr>
          <w:p w14:paraId="76FC92DA" w14:textId="77777777" w:rsidR="009F7A98" w:rsidRDefault="009F7A98">
            <w:pPr>
              <w:pStyle w:val="TAL"/>
              <w:jc w:val="center"/>
              <w:rPr>
                <w:sz w:val="16"/>
                <w:szCs w:val="16"/>
              </w:rPr>
            </w:pPr>
            <w:r>
              <w:rPr>
                <w:sz w:val="16"/>
                <w:szCs w:val="16"/>
              </w:rPr>
              <w:t>RP-080433</w:t>
            </w:r>
          </w:p>
        </w:tc>
        <w:tc>
          <w:tcPr>
            <w:tcW w:w="525" w:type="dxa"/>
            <w:shd w:val="solid" w:color="FFFFFF" w:fill="auto"/>
          </w:tcPr>
          <w:p w14:paraId="529A9FE4" w14:textId="77777777" w:rsidR="009F7A98" w:rsidRDefault="009F7A98">
            <w:pPr>
              <w:pStyle w:val="TAL"/>
              <w:jc w:val="center"/>
              <w:rPr>
                <w:sz w:val="16"/>
                <w:szCs w:val="16"/>
              </w:rPr>
            </w:pPr>
            <w:r>
              <w:rPr>
                <w:sz w:val="16"/>
                <w:szCs w:val="16"/>
              </w:rPr>
              <w:t>0013</w:t>
            </w:r>
          </w:p>
        </w:tc>
        <w:tc>
          <w:tcPr>
            <w:tcW w:w="378" w:type="dxa"/>
            <w:shd w:val="solid" w:color="FFFFFF" w:fill="auto"/>
          </w:tcPr>
          <w:p w14:paraId="10F4E0D9" w14:textId="77777777" w:rsidR="009F7A98" w:rsidRDefault="009F7A98">
            <w:pPr>
              <w:pStyle w:val="TAL"/>
              <w:jc w:val="center"/>
              <w:rPr>
                <w:sz w:val="16"/>
                <w:szCs w:val="16"/>
              </w:rPr>
            </w:pPr>
            <w:r>
              <w:rPr>
                <w:sz w:val="16"/>
                <w:szCs w:val="16"/>
              </w:rPr>
              <w:t>-</w:t>
            </w:r>
          </w:p>
        </w:tc>
        <w:tc>
          <w:tcPr>
            <w:tcW w:w="4625" w:type="dxa"/>
            <w:shd w:val="solid" w:color="FFFFFF" w:fill="auto"/>
          </w:tcPr>
          <w:p w14:paraId="1D62915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696E8C65" w14:textId="77777777" w:rsidR="009F7A98" w:rsidRDefault="009F7A98">
            <w:pPr>
              <w:pStyle w:val="TAL"/>
              <w:rPr>
                <w:sz w:val="16"/>
                <w:szCs w:val="16"/>
              </w:rPr>
            </w:pPr>
            <w:r>
              <w:rPr>
                <w:sz w:val="16"/>
                <w:szCs w:val="16"/>
              </w:rPr>
              <w:t>8.2.0</w:t>
            </w:r>
          </w:p>
        </w:tc>
        <w:tc>
          <w:tcPr>
            <w:tcW w:w="667" w:type="dxa"/>
            <w:shd w:val="solid" w:color="FFFFFF" w:fill="auto"/>
          </w:tcPr>
          <w:p w14:paraId="510CFE12" w14:textId="77777777" w:rsidR="009F7A98" w:rsidRDefault="009F7A98">
            <w:pPr>
              <w:pStyle w:val="TAL"/>
              <w:rPr>
                <w:sz w:val="16"/>
                <w:szCs w:val="16"/>
              </w:rPr>
            </w:pPr>
            <w:r>
              <w:rPr>
                <w:sz w:val="16"/>
                <w:szCs w:val="16"/>
              </w:rPr>
              <w:t>8.3.0</w:t>
            </w:r>
          </w:p>
        </w:tc>
      </w:tr>
      <w:tr w:rsidR="009F7A98" w14:paraId="5DE55C91" w14:textId="77777777" w:rsidTr="00CF4384">
        <w:tc>
          <w:tcPr>
            <w:tcW w:w="800" w:type="dxa"/>
            <w:shd w:val="solid" w:color="FFFFFF" w:fill="auto"/>
          </w:tcPr>
          <w:p w14:paraId="7A0C32E0" w14:textId="77777777" w:rsidR="009F7A98" w:rsidRDefault="009F7A98">
            <w:pPr>
              <w:pStyle w:val="TAL"/>
              <w:jc w:val="center"/>
              <w:rPr>
                <w:sz w:val="16"/>
                <w:szCs w:val="16"/>
              </w:rPr>
            </w:pPr>
            <w:r>
              <w:rPr>
                <w:sz w:val="16"/>
                <w:szCs w:val="16"/>
              </w:rPr>
              <w:t>28/05/08</w:t>
            </w:r>
          </w:p>
        </w:tc>
        <w:tc>
          <w:tcPr>
            <w:tcW w:w="800" w:type="dxa"/>
            <w:shd w:val="solid" w:color="FFFFFF" w:fill="auto"/>
          </w:tcPr>
          <w:p w14:paraId="4108ABFE" w14:textId="77777777" w:rsidR="009F7A98" w:rsidRDefault="009F7A98">
            <w:pPr>
              <w:pStyle w:val="TAL"/>
              <w:jc w:val="center"/>
              <w:rPr>
                <w:sz w:val="16"/>
                <w:szCs w:val="16"/>
              </w:rPr>
            </w:pPr>
            <w:r>
              <w:rPr>
                <w:sz w:val="16"/>
                <w:szCs w:val="16"/>
              </w:rPr>
              <w:t>RAN_40</w:t>
            </w:r>
          </w:p>
        </w:tc>
        <w:tc>
          <w:tcPr>
            <w:tcW w:w="1094" w:type="dxa"/>
            <w:shd w:val="solid" w:color="FFFFFF" w:fill="auto"/>
          </w:tcPr>
          <w:p w14:paraId="04BB096B" w14:textId="77777777" w:rsidR="009F7A98" w:rsidRDefault="009F7A98">
            <w:pPr>
              <w:pStyle w:val="TAL"/>
              <w:jc w:val="center"/>
              <w:rPr>
                <w:sz w:val="16"/>
                <w:szCs w:val="16"/>
              </w:rPr>
            </w:pPr>
            <w:r>
              <w:rPr>
                <w:sz w:val="16"/>
                <w:szCs w:val="16"/>
              </w:rPr>
              <w:t>RP-080433</w:t>
            </w:r>
          </w:p>
        </w:tc>
        <w:tc>
          <w:tcPr>
            <w:tcW w:w="525" w:type="dxa"/>
            <w:shd w:val="solid" w:color="FFFFFF" w:fill="auto"/>
          </w:tcPr>
          <w:p w14:paraId="1664EEB1" w14:textId="77777777" w:rsidR="009F7A98" w:rsidRDefault="009F7A98">
            <w:pPr>
              <w:pStyle w:val="TAL"/>
              <w:jc w:val="center"/>
              <w:rPr>
                <w:sz w:val="16"/>
                <w:szCs w:val="16"/>
              </w:rPr>
            </w:pPr>
            <w:r>
              <w:rPr>
                <w:sz w:val="16"/>
                <w:szCs w:val="16"/>
              </w:rPr>
              <w:t>0014</w:t>
            </w:r>
          </w:p>
        </w:tc>
        <w:tc>
          <w:tcPr>
            <w:tcW w:w="378" w:type="dxa"/>
            <w:shd w:val="solid" w:color="FFFFFF" w:fill="auto"/>
          </w:tcPr>
          <w:p w14:paraId="3925C535" w14:textId="77777777" w:rsidR="009F7A98" w:rsidRDefault="009F7A98">
            <w:pPr>
              <w:pStyle w:val="TAL"/>
              <w:jc w:val="center"/>
              <w:rPr>
                <w:sz w:val="16"/>
                <w:szCs w:val="16"/>
              </w:rPr>
            </w:pPr>
            <w:r>
              <w:rPr>
                <w:sz w:val="16"/>
                <w:szCs w:val="16"/>
              </w:rPr>
              <w:t>-</w:t>
            </w:r>
          </w:p>
        </w:tc>
        <w:tc>
          <w:tcPr>
            <w:tcW w:w="4625" w:type="dxa"/>
            <w:shd w:val="solid" w:color="FFFFFF" w:fill="auto"/>
          </w:tcPr>
          <w:p w14:paraId="790B51F9"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4254C7DA" w14:textId="77777777" w:rsidR="009F7A98" w:rsidRDefault="009F7A98">
            <w:pPr>
              <w:pStyle w:val="TAL"/>
              <w:rPr>
                <w:sz w:val="16"/>
                <w:szCs w:val="16"/>
              </w:rPr>
            </w:pPr>
            <w:r>
              <w:rPr>
                <w:sz w:val="16"/>
                <w:szCs w:val="16"/>
              </w:rPr>
              <w:t>8.2.0</w:t>
            </w:r>
          </w:p>
        </w:tc>
        <w:tc>
          <w:tcPr>
            <w:tcW w:w="667" w:type="dxa"/>
            <w:shd w:val="solid" w:color="FFFFFF" w:fill="auto"/>
          </w:tcPr>
          <w:p w14:paraId="4983BC8D" w14:textId="77777777" w:rsidR="009F7A98" w:rsidRDefault="009F7A98">
            <w:pPr>
              <w:pStyle w:val="TAL"/>
              <w:rPr>
                <w:sz w:val="16"/>
                <w:szCs w:val="16"/>
              </w:rPr>
            </w:pPr>
            <w:r>
              <w:rPr>
                <w:sz w:val="16"/>
                <w:szCs w:val="16"/>
              </w:rPr>
              <w:t>8.3.0</w:t>
            </w:r>
          </w:p>
        </w:tc>
      </w:tr>
      <w:tr w:rsidR="009F7A98" w14:paraId="465DC3EE" w14:textId="77777777" w:rsidTr="00CF4384">
        <w:tc>
          <w:tcPr>
            <w:tcW w:w="800" w:type="dxa"/>
            <w:shd w:val="solid" w:color="FFFFFF" w:fill="auto"/>
          </w:tcPr>
          <w:p w14:paraId="431CFD5E" w14:textId="77777777" w:rsidR="009F7A98" w:rsidRDefault="009F7A98">
            <w:pPr>
              <w:pStyle w:val="TAL"/>
              <w:jc w:val="center"/>
              <w:rPr>
                <w:sz w:val="16"/>
                <w:szCs w:val="16"/>
              </w:rPr>
            </w:pPr>
            <w:r>
              <w:rPr>
                <w:sz w:val="16"/>
                <w:szCs w:val="16"/>
              </w:rPr>
              <w:t>28/05/08</w:t>
            </w:r>
          </w:p>
        </w:tc>
        <w:tc>
          <w:tcPr>
            <w:tcW w:w="800" w:type="dxa"/>
            <w:shd w:val="solid" w:color="FFFFFF" w:fill="auto"/>
          </w:tcPr>
          <w:p w14:paraId="4A30DF0E" w14:textId="77777777" w:rsidR="009F7A98" w:rsidRDefault="009F7A98">
            <w:pPr>
              <w:pStyle w:val="TAL"/>
              <w:jc w:val="center"/>
              <w:rPr>
                <w:sz w:val="16"/>
                <w:szCs w:val="16"/>
              </w:rPr>
            </w:pPr>
            <w:r>
              <w:rPr>
                <w:sz w:val="16"/>
                <w:szCs w:val="16"/>
              </w:rPr>
              <w:t>RAN_40</w:t>
            </w:r>
          </w:p>
        </w:tc>
        <w:tc>
          <w:tcPr>
            <w:tcW w:w="1094" w:type="dxa"/>
            <w:shd w:val="solid" w:color="FFFFFF" w:fill="auto"/>
          </w:tcPr>
          <w:p w14:paraId="4FEA091B" w14:textId="77777777" w:rsidR="009F7A98" w:rsidRDefault="009F7A98">
            <w:pPr>
              <w:pStyle w:val="TAL"/>
              <w:jc w:val="center"/>
              <w:rPr>
                <w:sz w:val="16"/>
                <w:szCs w:val="16"/>
              </w:rPr>
            </w:pPr>
            <w:r>
              <w:rPr>
                <w:sz w:val="16"/>
                <w:szCs w:val="16"/>
              </w:rPr>
              <w:t>RP-080433</w:t>
            </w:r>
          </w:p>
        </w:tc>
        <w:tc>
          <w:tcPr>
            <w:tcW w:w="525" w:type="dxa"/>
            <w:shd w:val="solid" w:color="FFFFFF" w:fill="auto"/>
          </w:tcPr>
          <w:p w14:paraId="606C35A9" w14:textId="77777777" w:rsidR="009F7A98" w:rsidRDefault="009F7A98">
            <w:pPr>
              <w:pStyle w:val="TAL"/>
              <w:jc w:val="center"/>
              <w:rPr>
                <w:sz w:val="16"/>
                <w:szCs w:val="16"/>
              </w:rPr>
            </w:pPr>
            <w:r>
              <w:rPr>
                <w:sz w:val="16"/>
                <w:szCs w:val="16"/>
              </w:rPr>
              <w:t>0015</w:t>
            </w:r>
          </w:p>
        </w:tc>
        <w:tc>
          <w:tcPr>
            <w:tcW w:w="378" w:type="dxa"/>
            <w:shd w:val="solid" w:color="FFFFFF" w:fill="auto"/>
          </w:tcPr>
          <w:p w14:paraId="325380F7" w14:textId="77777777" w:rsidR="009F7A98" w:rsidRDefault="009F7A98">
            <w:pPr>
              <w:pStyle w:val="TAL"/>
              <w:jc w:val="center"/>
              <w:rPr>
                <w:sz w:val="16"/>
                <w:szCs w:val="16"/>
              </w:rPr>
            </w:pPr>
            <w:r>
              <w:rPr>
                <w:sz w:val="16"/>
                <w:szCs w:val="16"/>
              </w:rPr>
              <w:t>1</w:t>
            </w:r>
          </w:p>
        </w:tc>
        <w:tc>
          <w:tcPr>
            <w:tcW w:w="4625" w:type="dxa"/>
            <w:shd w:val="solid" w:color="FFFFFF" w:fill="auto"/>
          </w:tcPr>
          <w:p w14:paraId="48876523"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0D3FCEA7" w14:textId="77777777" w:rsidR="009F7A98" w:rsidRDefault="009F7A98">
            <w:pPr>
              <w:pStyle w:val="TAL"/>
              <w:rPr>
                <w:sz w:val="16"/>
                <w:szCs w:val="16"/>
              </w:rPr>
            </w:pPr>
            <w:r>
              <w:rPr>
                <w:sz w:val="16"/>
                <w:szCs w:val="16"/>
              </w:rPr>
              <w:t>8.2.0</w:t>
            </w:r>
          </w:p>
        </w:tc>
        <w:tc>
          <w:tcPr>
            <w:tcW w:w="667" w:type="dxa"/>
            <w:shd w:val="solid" w:color="FFFFFF" w:fill="auto"/>
          </w:tcPr>
          <w:p w14:paraId="63E79576" w14:textId="77777777" w:rsidR="009F7A98" w:rsidRDefault="009F7A98">
            <w:pPr>
              <w:pStyle w:val="TAL"/>
              <w:rPr>
                <w:sz w:val="16"/>
                <w:szCs w:val="16"/>
              </w:rPr>
            </w:pPr>
            <w:r>
              <w:rPr>
                <w:sz w:val="16"/>
                <w:szCs w:val="16"/>
              </w:rPr>
              <w:t>8.3.0</w:t>
            </w:r>
          </w:p>
        </w:tc>
      </w:tr>
      <w:tr w:rsidR="009F7A98" w14:paraId="0CA63887" w14:textId="77777777" w:rsidTr="00CF4384">
        <w:tc>
          <w:tcPr>
            <w:tcW w:w="800" w:type="dxa"/>
            <w:shd w:val="solid" w:color="FFFFFF" w:fill="auto"/>
          </w:tcPr>
          <w:p w14:paraId="1632692A" w14:textId="77777777" w:rsidR="009F7A98" w:rsidRDefault="009F7A98">
            <w:pPr>
              <w:pStyle w:val="TAL"/>
              <w:jc w:val="center"/>
              <w:rPr>
                <w:sz w:val="16"/>
                <w:szCs w:val="16"/>
              </w:rPr>
            </w:pPr>
            <w:r>
              <w:rPr>
                <w:sz w:val="16"/>
                <w:szCs w:val="16"/>
              </w:rPr>
              <w:t>28/05/08</w:t>
            </w:r>
          </w:p>
        </w:tc>
        <w:tc>
          <w:tcPr>
            <w:tcW w:w="800" w:type="dxa"/>
            <w:shd w:val="solid" w:color="FFFFFF" w:fill="auto"/>
          </w:tcPr>
          <w:p w14:paraId="26F932B9" w14:textId="77777777" w:rsidR="009F7A98" w:rsidRDefault="009F7A98">
            <w:pPr>
              <w:pStyle w:val="TAL"/>
              <w:jc w:val="center"/>
              <w:rPr>
                <w:sz w:val="16"/>
                <w:szCs w:val="16"/>
              </w:rPr>
            </w:pPr>
            <w:r>
              <w:rPr>
                <w:sz w:val="16"/>
                <w:szCs w:val="16"/>
              </w:rPr>
              <w:t>RAN_40</w:t>
            </w:r>
          </w:p>
        </w:tc>
        <w:tc>
          <w:tcPr>
            <w:tcW w:w="1094" w:type="dxa"/>
            <w:shd w:val="solid" w:color="FFFFFF" w:fill="auto"/>
          </w:tcPr>
          <w:p w14:paraId="411B9B1B" w14:textId="77777777" w:rsidR="009F7A98" w:rsidRDefault="009F7A98">
            <w:pPr>
              <w:pStyle w:val="TAL"/>
              <w:jc w:val="center"/>
              <w:rPr>
                <w:sz w:val="16"/>
                <w:szCs w:val="16"/>
              </w:rPr>
            </w:pPr>
            <w:r>
              <w:rPr>
                <w:sz w:val="16"/>
                <w:szCs w:val="16"/>
              </w:rPr>
              <w:t>RP-080433</w:t>
            </w:r>
          </w:p>
        </w:tc>
        <w:tc>
          <w:tcPr>
            <w:tcW w:w="525" w:type="dxa"/>
            <w:shd w:val="solid" w:color="FFFFFF" w:fill="auto"/>
          </w:tcPr>
          <w:p w14:paraId="5B1A219D" w14:textId="77777777" w:rsidR="009F7A98" w:rsidRDefault="009F7A98">
            <w:pPr>
              <w:pStyle w:val="TAL"/>
              <w:jc w:val="center"/>
              <w:rPr>
                <w:sz w:val="16"/>
                <w:szCs w:val="16"/>
              </w:rPr>
            </w:pPr>
            <w:r>
              <w:rPr>
                <w:sz w:val="16"/>
                <w:szCs w:val="16"/>
              </w:rPr>
              <w:t>0016</w:t>
            </w:r>
          </w:p>
        </w:tc>
        <w:tc>
          <w:tcPr>
            <w:tcW w:w="378" w:type="dxa"/>
            <w:shd w:val="solid" w:color="FFFFFF" w:fill="auto"/>
          </w:tcPr>
          <w:p w14:paraId="148876D4" w14:textId="77777777" w:rsidR="009F7A98" w:rsidRDefault="009F7A98">
            <w:pPr>
              <w:pStyle w:val="TAL"/>
              <w:jc w:val="center"/>
              <w:rPr>
                <w:sz w:val="16"/>
                <w:szCs w:val="16"/>
              </w:rPr>
            </w:pPr>
            <w:r>
              <w:rPr>
                <w:sz w:val="16"/>
                <w:szCs w:val="16"/>
              </w:rPr>
              <w:t>-</w:t>
            </w:r>
          </w:p>
        </w:tc>
        <w:tc>
          <w:tcPr>
            <w:tcW w:w="4625" w:type="dxa"/>
            <w:shd w:val="solid" w:color="FFFFFF" w:fill="auto"/>
          </w:tcPr>
          <w:p w14:paraId="524360FB"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DEC5F56" w14:textId="77777777" w:rsidR="009F7A98" w:rsidRDefault="009F7A98">
            <w:pPr>
              <w:pStyle w:val="TAL"/>
              <w:rPr>
                <w:sz w:val="16"/>
                <w:szCs w:val="16"/>
              </w:rPr>
            </w:pPr>
            <w:r>
              <w:rPr>
                <w:sz w:val="16"/>
                <w:szCs w:val="16"/>
              </w:rPr>
              <w:t>8.2.0</w:t>
            </w:r>
          </w:p>
        </w:tc>
        <w:tc>
          <w:tcPr>
            <w:tcW w:w="667" w:type="dxa"/>
            <w:shd w:val="solid" w:color="FFFFFF" w:fill="auto"/>
          </w:tcPr>
          <w:p w14:paraId="7012647E" w14:textId="77777777" w:rsidR="009F7A98" w:rsidRDefault="009F7A98">
            <w:pPr>
              <w:pStyle w:val="TAL"/>
              <w:rPr>
                <w:sz w:val="16"/>
                <w:szCs w:val="16"/>
              </w:rPr>
            </w:pPr>
            <w:r>
              <w:rPr>
                <w:sz w:val="16"/>
                <w:szCs w:val="16"/>
              </w:rPr>
              <w:t>8.3.0</w:t>
            </w:r>
          </w:p>
        </w:tc>
      </w:tr>
      <w:tr w:rsidR="009F7A98" w14:paraId="40E9C5D9" w14:textId="77777777" w:rsidTr="00CF4384">
        <w:tc>
          <w:tcPr>
            <w:tcW w:w="800" w:type="dxa"/>
            <w:shd w:val="solid" w:color="FFFFFF" w:fill="auto"/>
          </w:tcPr>
          <w:p w14:paraId="5FD3452B" w14:textId="77777777" w:rsidR="009F7A98" w:rsidRDefault="009F7A98">
            <w:pPr>
              <w:pStyle w:val="TAL"/>
              <w:jc w:val="center"/>
              <w:rPr>
                <w:sz w:val="16"/>
                <w:szCs w:val="16"/>
              </w:rPr>
            </w:pPr>
            <w:r>
              <w:rPr>
                <w:sz w:val="16"/>
                <w:szCs w:val="16"/>
              </w:rPr>
              <w:t>28/05/08</w:t>
            </w:r>
          </w:p>
        </w:tc>
        <w:tc>
          <w:tcPr>
            <w:tcW w:w="800" w:type="dxa"/>
            <w:shd w:val="solid" w:color="FFFFFF" w:fill="auto"/>
          </w:tcPr>
          <w:p w14:paraId="47117051" w14:textId="77777777" w:rsidR="009F7A98" w:rsidRDefault="009F7A98">
            <w:pPr>
              <w:pStyle w:val="TAL"/>
              <w:jc w:val="center"/>
              <w:rPr>
                <w:sz w:val="16"/>
                <w:szCs w:val="16"/>
              </w:rPr>
            </w:pPr>
            <w:r>
              <w:rPr>
                <w:sz w:val="16"/>
                <w:szCs w:val="16"/>
              </w:rPr>
              <w:t>RAN_40</w:t>
            </w:r>
          </w:p>
        </w:tc>
        <w:tc>
          <w:tcPr>
            <w:tcW w:w="1094" w:type="dxa"/>
            <w:shd w:val="solid" w:color="FFFFFF" w:fill="auto"/>
          </w:tcPr>
          <w:p w14:paraId="030EAA46" w14:textId="77777777" w:rsidR="009F7A98" w:rsidRDefault="009F7A98">
            <w:pPr>
              <w:pStyle w:val="TAL"/>
              <w:jc w:val="center"/>
              <w:rPr>
                <w:sz w:val="16"/>
                <w:szCs w:val="16"/>
              </w:rPr>
            </w:pPr>
            <w:r>
              <w:rPr>
                <w:sz w:val="16"/>
                <w:szCs w:val="16"/>
              </w:rPr>
              <w:t>RP-080433</w:t>
            </w:r>
          </w:p>
        </w:tc>
        <w:tc>
          <w:tcPr>
            <w:tcW w:w="525" w:type="dxa"/>
            <w:shd w:val="solid" w:color="FFFFFF" w:fill="auto"/>
          </w:tcPr>
          <w:p w14:paraId="64A6E08C" w14:textId="77777777" w:rsidR="009F7A98" w:rsidRDefault="009F7A98">
            <w:pPr>
              <w:pStyle w:val="TAL"/>
              <w:jc w:val="center"/>
              <w:rPr>
                <w:sz w:val="16"/>
                <w:szCs w:val="16"/>
              </w:rPr>
            </w:pPr>
            <w:r>
              <w:rPr>
                <w:sz w:val="16"/>
                <w:szCs w:val="16"/>
              </w:rPr>
              <w:t>0017</w:t>
            </w:r>
          </w:p>
        </w:tc>
        <w:tc>
          <w:tcPr>
            <w:tcW w:w="378" w:type="dxa"/>
            <w:shd w:val="solid" w:color="FFFFFF" w:fill="auto"/>
          </w:tcPr>
          <w:p w14:paraId="71013FA3" w14:textId="77777777" w:rsidR="009F7A98" w:rsidRDefault="009F7A98">
            <w:pPr>
              <w:pStyle w:val="TAL"/>
              <w:jc w:val="center"/>
              <w:rPr>
                <w:sz w:val="16"/>
                <w:szCs w:val="16"/>
              </w:rPr>
            </w:pPr>
            <w:r>
              <w:rPr>
                <w:sz w:val="16"/>
                <w:szCs w:val="16"/>
              </w:rPr>
              <w:t>-</w:t>
            </w:r>
          </w:p>
        </w:tc>
        <w:tc>
          <w:tcPr>
            <w:tcW w:w="4625" w:type="dxa"/>
            <w:shd w:val="solid" w:color="FFFFFF" w:fill="auto"/>
          </w:tcPr>
          <w:p w14:paraId="57F34CD2"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2BD6F0D4" w14:textId="77777777" w:rsidR="009F7A98" w:rsidRDefault="009F7A98">
            <w:pPr>
              <w:pStyle w:val="TAL"/>
              <w:rPr>
                <w:sz w:val="16"/>
                <w:szCs w:val="16"/>
              </w:rPr>
            </w:pPr>
            <w:r>
              <w:rPr>
                <w:sz w:val="16"/>
                <w:szCs w:val="16"/>
              </w:rPr>
              <w:t>8.2.0</w:t>
            </w:r>
          </w:p>
        </w:tc>
        <w:tc>
          <w:tcPr>
            <w:tcW w:w="667" w:type="dxa"/>
            <w:shd w:val="solid" w:color="FFFFFF" w:fill="auto"/>
          </w:tcPr>
          <w:p w14:paraId="6FE1B500" w14:textId="77777777" w:rsidR="009F7A98" w:rsidRDefault="009F7A98">
            <w:pPr>
              <w:pStyle w:val="TAL"/>
              <w:rPr>
                <w:sz w:val="16"/>
                <w:szCs w:val="16"/>
              </w:rPr>
            </w:pPr>
            <w:r>
              <w:rPr>
                <w:sz w:val="16"/>
                <w:szCs w:val="16"/>
              </w:rPr>
              <w:t>8.3.0</w:t>
            </w:r>
          </w:p>
        </w:tc>
      </w:tr>
      <w:tr w:rsidR="009F7A98" w14:paraId="3ACCF657" w14:textId="77777777" w:rsidTr="00CF4384">
        <w:tc>
          <w:tcPr>
            <w:tcW w:w="800" w:type="dxa"/>
            <w:shd w:val="solid" w:color="FFFFFF" w:fill="auto"/>
          </w:tcPr>
          <w:p w14:paraId="6357F19E" w14:textId="77777777" w:rsidR="009F7A98" w:rsidRDefault="009F7A98">
            <w:pPr>
              <w:pStyle w:val="TAL"/>
              <w:jc w:val="center"/>
              <w:rPr>
                <w:sz w:val="16"/>
                <w:szCs w:val="16"/>
              </w:rPr>
            </w:pPr>
            <w:r>
              <w:rPr>
                <w:sz w:val="16"/>
                <w:szCs w:val="16"/>
              </w:rPr>
              <w:t>28/05/08</w:t>
            </w:r>
          </w:p>
        </w:tc>
        <w:tc>
          <w:tcPr>
            <w:tcW w:w="800" w:type="dxa"/>
            <w:shd w:val="solid" w:color="FFFFFF" w:fill="auto"/>
          </w:tcPr>
          <w:p w14:paraId="3FDD27CB" w14:textId="77777777" w:rsidR="009F7A98" w:rsidRDefault="009F7A98">
            <w:pPr>
              <w:pStyle w:val="TAL"/>
              <w:jc w:val="center"/>
              <w:rPr>
                <w:sz w:val="16"/>
                <w:szCs w:val="16"/>
              </w:rPr>
            </w:pPr>
            <w:r>
              <w:rPr>
                <w:sz w:val="16"/>
                <w:szCs w:val="16"/>
              </w:rPr>
              <w:t>RAN_40</w:t>
            </w:r>
          </w:p>
        </w:tc>
        <w:tc>
          <w:tcPr>
            <w:tcW w:w="1094" w:type="dxa"/>
            <w:shd w:val="solid" w:color="FFFFFF" w:fill="auto"/>
          </w:tcPr>
          <w:p w14:paraId="224C7815" w14:textId="77777777" w:rsidR="009F7A98" w:rsidRDefault="009F7A98">
            <w:pPr>
              <w:pStyle w:val="TAL"/>
              <w:jc w:val="center"/>
              <w:rPr>
                <w:sz w:val="16"/>
                <w:szCs w:val="16"/>
              </w:rPr>
            </w:pPr>
            <w:r>
              <w:rPr>
                <w:sz w:val="16"/>
                <w:szCs w:val="16"/>
              </w:rPr>
              <w:t>RP-080433</w:t>
            </w:r>
          </w:p>
        </w:tc>
        <w:tc>
          <w:tcPr>
            <w:tcW w:w="525" w:type="dxa"/>
            <w:shd w:val="solid" w:color="FFFFFF" w:fill="auto"/>
          </w:tcPr>
          <w:p w14:paraId="6AA76F3B" w14:textId="77777777" w:rsidR="009F7A98" w:rsidRDefault="009F7A98">
            <w:pPr>
              <w:pStyle w:val="TAL"/>
              <w:jc w:val="center"/>
              <w:rPr>
                <w:sz w:val="16"/>
                <w:szCs w:val="16"/>
              </w:rPr>
            </w:pPr>
            <w:r>
              <w:rPr>
                <w:sz w:val="16"/>
                <w:szCs w:val="16"/>
              </w:rPr>
              <w:t>0018</w:t>
            </w:r>
          </w:p>
        </w:tc>
        <w:tc>
          <w:tcPr>
            <w:tcW w:w="378" w:type="dxa"/>
            <w:shd w:val="solid" w:color="FFFFFF" w:fill="auto"/>
          </w:tcPr>
          <w:p w14:paraId="34630DB7" w14:textId="77777777" w:rsidR="009F7A98" w:rsidRDefault="009F7A98">
            <w:pPr>
              <w:pStyle w:val="TAL"/>
              <w:jc w:val="center"/>
              <w:rPr>
                <w:sz w:val="16"/>
                <w:szCs w:val="16"/>
              </w:rPr>
            </w:pPr>
            <w:r>
              <w:rPr>
                <w:sz w:val="16"/>
                <w:szCs w:val="16"/>
              </w:rPr>
              <w:t>-</w:t>
            </w:r>
          </w:p>
        </w:tc>
        <w:tc>
          <w:tcPr>
            <w:tcW w:w="4625" w:type="dxa"/>
            <w:shd w:val="solid" w:color="FFFFFF" w:fill="auto"/>
          </w:tcPr>
          <w:p w14:paraId="5711F2CE"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669CB40E" w14:textId="77777777" w:rsidR="009F7A98" w:rsidRDefault="009F7A98">
            <w:pPr>
              <w:pStyle w:val="TAL"/>
              <w:rPr>
                <w:sz w:val="16"/>
                <w:szCs w:val="16"/>
              </w:rPr>
            </w:pPr>
            <w:r>
              <w:rPr>
                <w:sz w:val="16"/>
                <w:szCs w:val="16"/>
              </w:rPr>
              <w:t>8.2.0</w:t>
            </w:r>
          </w:p>
        </w:tc>
        <w:tc>
          <w:tcPr>
            <w:tcW w:w="667" w:type="dxa"/>
            <w:shd w:val="solid" w:color="FFFFFF" w:fill="auto"/>
          </w:tcPr>
          <w:p w14:paraId="24B47A85" w14:textId="77777777" w:rsidR="009F7A98" w:rsidRDefault="009F7A98">
            <w:pPr>
              <w:pStyle w:val="TAL"/>
              <w:rPr>
                <w:sz w:val="16"/>
                <w:szCs w:val="16"/>
              </w:rPr>
            </w:pPr>
            <w:r>
              <w:rPr>
                <w:sz w:val="16"/>
                <w:szCs w:val="16"/>
              </w:rPr>
              <w:t>8.3.0</w:t>
            </w:r>
          </w:p>
        </w:tc>
      </w:tr>
      <w:tr w:rsidR="009F7A98" w14:paraId="63BCE654" w14:textId="77777777" w:rsidTr="00CF4384">
        <w:tc>
          <w:tcPr>
            <w:tcW w:w="800" w:type="dxa"/>
            <w:shd w:val="solid" w:color="FFFFFF" w:fill="auto"/>
          </w:tcPr>
          <w:p w14:paraId="64134005" w14:textId="77777777" w:rsidR="009F7A98" w:rsidRDefault="009F7A98">
            <w:pPr>
              <w:pStyle w:val="TAL"/>
              <w:jc w:val="center"/>
              <w:rPr>
                <w:sz w:val="16"/>
                <w:szCs w:val="16"/>
              </w:rPr>
            </w:pPr>
            <w:r>
              <w:rPr>
                <w:sz w:val="16"/>
                <w:szCs w:val="16"/>
              </w:rPr>
              <w:t>28/05/08</w:t>
            </w:r>
          </w:p>
        </w:tc>
        <w:tc>
          <w:tcPr>
            <w:tcW w:w="800" w:type="dxa"/>
            <w:shd w:val="solid" w:color="FFFFFF" w:fill="auto"/>
          </w:tcPr>
          <w:p w14:paraId="518BE68B" w14:textId="77777777" w:rsidR="009F7A98" w:rsidRDefault="009F7A98">
            <w:pPr>
              <w:pStyle w:val="TAL"/>
              <w:jc w:val="center"/>
              <w:rPr>
                <w:sz w:val="16"/>
                <w:szCs w:val="16"/>
              </w:rPr>
            </w:pPr>
            <w:r>
              <w:rPr>
                <w:sz w:val="16"/>
                <w:szCs w:val="16"/>
              </w:rPr>
              <w:t>RAN_40</w:t>
            </w:r>
          </w:p>
        </w:tc>
        <w:tc>
          <w:tcPr>
            <w:tcW w:w="1094" w:type="dxa"/>
            <w:shd w:val="solid" w:color="FFFFFF" w:fill="auto"/>
          </w:tcPr>
          <w:p w14:paraId="7F183D75" w14:textId="77777777" w:rsidR="009F7A98" w:rsidRDefault="009F7A98">
            <w:pPr>
              <w:pStyle w:val="TAL"/>
              <w:jc w:val="center"/>
              <w:rPr>
                <w:sz w:val="16"/>
                <w:szCs w:val="16"/>
              </w:rPr>
            </w:pPr>
            <w:r>
              <w:rPr>
                <w:sz w:val="16"/>
                <w:szCs w:val="16"/>
              </w:rPr>
              <w:t>RP-080433</w:t>
            </w:r>
          </w:p>
        </w:tc>
        <w:tc>
          <w:tcPr>
            <w:tcW w:w="525" w:type="dxa"/>
            <w:shd w:val="solid" w:color="FFFFFF" w:fill="auto"/>
          </w:tcPr>
          <w:p w14:paraId="5FFA9EF9" w14:textId="77777777" w:rsidR="009F7A98" w:rsidRDefault="009F7A98">
            <w:pPr>
              <w:pStyle w:val="TAL"/>
              <w:jc w:val="center"/>
              <w:rPr>
                <w:sz w:val="16"/>
                <w:szCs w:val="16"/>
              </w:rPr>
            </w:pPr>
            <w:r>
              <w:rPr>
                <w:sz w:val="16"/>
                <w:szCs w:val="16"/>
              </w:rPr>
              <w:t>0019</w:t>
            </w:r>
          </w:p>
        </w:tc>
        <w:tc>
          <w:tcPr>
            <w:tcW w:w="378" w:type="dxa"/>
            <w:shd w:val="solid" w:color="FFFFFF" w:fill="auto"/>
          </w:tcPr>
          <w:p w14:paraId="2CB19ED5" w14:textId="77777777" w:rsidR="009F7A98" w:rsidRDefault="009F7A98">
            <w:pPr>
              <w:pStyle w:val="TAL"/>
              <w:jc w:val="center"/>
              <w:rPr>
                <w:sz w:val="16"/>
                <w:szCs w:val="16"/>
              </w:rPr>
            </w:pPr>
            <w:r>
              <w:rPr>
                <w:sz w:val="16"/>
                <w:szCs w:val="16"/>
              </w:rPr>
              <w:t>-</w:t>
            </w:r>
          </w:p>
        </w:tc>
        <w:tc>
          <w:tcPr>
            <w:tcW w:w="4625" w:type="dxa"/>
            <w:shd w:val="solid" w:color="FFFFFF" w:fill="auto"/>
          </w:tcPr>
          <w:p w14:paraId="35272C31"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3AD73356" w14:textId="77777777" w:rsidR="009F7A98" w:rsidRDefault="009F7A98">
            <w:pPr>
              <w:pStyle w:val="TAL"/>
              <w:rPr>
                <w:sz w:val="16"/>
                <w:szCs w:val="16"/>
              </w:rPr>
            </w:pPr>
            <w:r>
              <w:rPr>
                <w:sz w:val="16"/>
                <w:szCs w:val="16"/>
              </w:rPr>
              <w:t>8.2.0</w:t>
            </w:r>
          </w:p>
        </w:tc>
        <w:tc>
          <w:tcPr>
            <w:tcW w:w="667" w:type="dxa"/>
            <w:shd w:val="solid" w:color="FFFFFF" w:fill="auto"/>
          </w:tcPr>
          <w:p w14:paraId="6CD9346B" w14:textId="77777777" w:rsidR="009F7A98" w:rsidRDefault="009F7A98">
            <w:pPr>
              <w:pStyle w:val="TAL"/>
              <w:rPr>
                <w:sz w:val="16"/>
                <w:szCs w:val="16"/>
              </w:rPr>
            </w:pPr>
            <w:r>
              <w:rPr>
                <w:sz w:val="16"/>
                <w:szCs w:val="16"/>
              </w:rPr>
              <w:t>8.3.0</w:t>
            </w:r>
          </w:p>
        </w:tc>
      </w:tr>
      <w:tr w:rsidR="009F7A98" w14:paraId="2E17E47C" w14:textId="77777777" w:rsidTr="00CF4384">
        <w:tc>
          <w:tcPr>
            <w:tcW w:w="800" w:type="dxa"/>
            <w:shd w:val="solid" w:color="FFFFFF" w:fill="auto"/>
          </w:tcPr>
          <w:p w14:paraId="60DD0F49" w14:textId="77777777" w:rsidR="009F7A98" w:rsidRDefault="009F7A98">
            <w:pPr>
              <w:pStyle w:val="TAL"/>
              <w:jc w:val="center"/>
              <w:rPr>
                <w:sz w:val="16"/>
                <w:szCs w:val="16"/>
              </w:rPr>
            </w:pPr>
            <w:r>
              <w:rPr>
                <w:sz w:val="16"/>
                <w:szCs w:val="16"/>
              </w:rPr>
              <w:t>28/05/08</w:t>
            </w:r>
          </w:p>
        </w:tc>
        <w:tc>
          <w:tcPr>
            <w:tcW w:w="800" w:type="dxa"/>
            <w:shd w:val="solid" w:color="FFFFFF" w:fill="auto"/>
          </w:tcPr>
          <w:p w14:paraId="1BA05D81" w14:textId="77777777" w:rsidR="009F7A98" w:rsidRDefault="009F7A98">
            <w:pPr>
              <w:pStyle w:val="TAL"/>
              <w:jc w:val="center"/>
              <w:rPr>
                <w:sz w:val="16"/>
                <w:szCs w:val="16"/>
              </w:rPr>
            </w:pPr>
            <w:r>
              <w:rPr>
                <w:sz w:val="16"/>
                <w:szCs w:val="16"/>
              </w:rPr>
              <w:t>RAN_40</w:t>
            </w:r>
          </w:p>
        </w:tc>
        <w:tc>
          <w:tcPr>
            <w:tcW w:w="1094" w:type="dxa"/>
            <w:shd w:val="solid" w:color="FFFFFF" w:fill="auto"/>
          </w:tcPr>
          <w:p w14:paraId="722FEC9C" w14:textId="77777777" w:rsidR="009F7A98" w:rsidRDefault="009F7A98">
            <w:pPr>
              <w:pStyle w:val="TAL"/>
              <w:jc w:val="center"/>
              <w:rPr>
                <w:sz w:val="16"/>
                <w:szCs w:val="16"/>
              </w:rPr>
            </w:pPr>
            <w:r>
              <w:rPr>
                <w:sz w:val="16"/>
                <w:szCs w:val="16"/>
              </w:rPr>
              <w:t>RP-080433</w:t>
            </w:r>
          </w:p>
        </w:tc>
        <w:tc>
          <w:tcPr>
            <w:tcW w:w="525" w:type="dxa"/>
            <w:shd w:val="solid" w:color="FFFFFF" w:fill="auto"/>
          </w:tcPr>
          <w:p w14:paraId="33951934" w14:textId="77777777" w:rsidR="009F7A98" w:rsidRDefault="009F7A98">
            <w:pPr>
              <w:pStyle w:val="TAL"/>
              <w:jc w:val="center"/>
              <w:rPr>
                <w:sz w:val="16"/>
                <w:szCs w:val="16"/>
              </w:rPr>
            </w:pPr>
            <w:r>
              <w:rPr>
                <w:sz w:val="16"/>
                <w:szCs w:val="16"/>
              </w:rPr>
              <w:t>0020</w:t>
            </w:r>
          </w:p>
        </w:tc>
        <w:tc>
          <w:tcPr>
            <w:tcW w:w="378" w:type="dxa"/>
            <w:shd w:val="solid" w:color="FFFFFF" w:fill="auto"/>
          </w:tcPr>
          <w:p w14:paraId="79F4B588" w14:textId="77777777" w:rsidR="009F7A98" w:rsidRDefault="009F7A98">
            <w:pPr>
              <w:pStyle w:val="TAL"/>
              <w:jc w:val="center"/>
              <w:rPr>
                <w:sz w:val="16"/>
                <w:szCs w:val="16"/>
              </w:rPr>
            </w:pPr>
            <w:r>
              <w:rPr>
                <w:sz w:val="16"/>
                <w:szCs w:val="16"/>
              </w:rPr>
              <w:t>-</w:t>
            </w:r>
          </w:p>
        </w:tc>
        <w:tc>
          <w:tcPr>
            <w:tcW w:w="4625" w:type="dxa"/>
            <w:shd w:val="solid" w:color="FFFFFF" w:fill="auto"/>
          </w:tcPr>
          <w:p w14:paraId="3BE513D9"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5E3745F8" w14:textId="77777777" w:rsidR="009F7A98" w:rsidRDefault="009F7A98">
            <w:pPr>
              <w:pStyle w:val="TAL"/>
              <w:rPr>
                <w:sz w:val="16"/>
                <w:szCs w:val="16"/>
              </w:rPr>
            </w:pPr>
            <w:r>
              <w:rPr>
                <w:sz w:val="16"/>
                <w:szCs w:val="16"/>
              </w:rPr>
              <w:t>8.2.0</w:t>
            </w:r>
          </w:p>
        </w:tc>
        <w:tc>
          <w:tcPr>
            <w:tcW w:w="667" w:type="dxa"/>
            <w:shd w:val="solid" w:color="FFFFFF" w:fill="auto"/>
          </w:tcPr>
          <w:p w14:paraId="098428A4" w14:textId="77777777" w:rsidR="009F7A98" w:rsidRDefault="009F7A98">
            <w:pPr>
              <w:pStyle w:val="TAL"/>
              <w:rPr>
                <w:sz w:val="16"/>
                <w:szCs w:val="16"/>
              </w:rPr>
            </w:pPr>
            <w:r>
              <w:rPr>
                <w:sz w:val="16"/>
                <w:szCs w:val="16"/>
              </w:rPr>
              <w:t>8.3.0</w:t>
            </w:r>
          </w:p>
        </w:tc>
      </w:tr>
      <w:tr w:rsidR="009F7A98" w14:paraId="30572E7B" w14:textId="77777777" w:rsidTr="00CF4384">
        <w:tc>
          <w:tcPr>
            <w:tcW w:w="800" w:type="dxa"/>
            <w:shd w:val="solid" w:color="FFFFFF" w:fill="auto"/>
          </w:tcPr>
          <w:p w14:paraId="65A538C5" w14:textId="77777777" w:rsidR="009F7A98" w:rsidRDefault="009F7A98">
            <w:pPr>
              <w:pStyle w:val="TAL"/>
              <w:jc w:val="center"/>
              <w:rPr>
                <w:sz w:val="16"/>
                <w:szCs w:val="16"/>
              </w:rPr>
            </w:pPr>
            <w:r>
              <w:rPr>
                <w:sz w:val="16"/>
                <w:szCs w:val="16"/>
              </w:rPr>
              <w:t>28/05/08</w:t>
            </w:r>
          </w:p>
        </w:tc>
        <w:tc>
          <w:tcPr>
            <w:tcW w:w="800" w:type="dxa"/>
            <w:shd w:val="solid" w:color="FFFFFF" w:fill="auto"/>
          </w:tcPr>
          <w:p w14:paraId="0E7FC199" w14:textId="77777777" w:rsidR="009F7A98" w:rsidRDefault="009F7A98">
            <w:pPr>
              <w:pStyle w:val="TAL"/>
              <w:jc w:val="center"/>
              <w:rPr>
                <w:sz w:val="16"/>
                <w:szCs w:val="16"/>
              </w:rPr>
            </w:pPr>
            <w:r>
              <w:rPr>
                <w:sz w:val="16"/>
                <w:szCs w:val="16"/>
              </w:rPr>
              <w:t>RAN_40</w:t>
            </w:r>
          </w:p>
        </w:tc>
        <w:tc>
          <w:tcPr>
            <w:tcW w:w="1094" w:type="dxa"/>
            <w:shd w:val="solid" w:color="FFFFFF" w:fill="auto"/>
          </w:tcPr>
          <w:p w14:paraId="5632D0DD" w14:textId="77777777" w:rsidR="009F7A98" w:rsidRDefault="009F7A98">
            <w:pPr>
              <w:pStyle w:val="TAL"/>
              <w:jc w:val="center"/>
              <w:rPr>
                <w:sz w:val="16"/>
                <w:szCs w:val="16"/>
              </w:rPr>
            </w:pPr>
            <w:r>
              <w:rPr>
                <w:sz w:val="16"/>
                <w:szCs w:val="16"/>
              </w:rPr>
              <w:t>RP-080433</w:t>
            </w:r>
          </w:p>
        </w:tc>
        <w:tc>
          <w:tcPr>
            <w:tcW w:w="525" w:type="dxa"/>
            <w:shd w:val="solid" w:color="FFFFFF" w:fill="auto"/>
          </w:tcPr>
          <w:p w14:paraId="768396A8" w14:textId="77777777" w:rsidR="009F7A98" w:rsidRDefault="009F7A98">
            <w:pPr>
              <w:pStyle w:val="TAL"/>
              <w:jc w:val="center"/>
              <w:rPr>
                <w:sz w:val="16"/>
                <w:szCs w:val="16"/>
              </w:rPr>
            </w:pPr>
            <w:r>
              <w:rPr>
                <w:sz w:val="16"/>
                <w:szCs w:val="16"/>
              </w:rPr>
              <w:t>0021</w:t>
            </w:r>
          </w:p>
        </w:tc>
        <w:tc>
          <w:tcPr>
            <w:tcW w:w="378" w:type="dxa"/>
            <w:shd w:val="solid" w:color="FFFFFF" w:fill="auto"/>
          </w:tcPr>
          <w:p w14:paraId="3137AC35" w14:textId="77777777" w:rsidR="009F7A98" w:rsidRDefault="009F7A98">
            <w:pPr>
              <w:pStyle w:val="TAL"/>
              <w:jc w:val="center"/>
              <w:rPr>
                <w:sz w:val="16"/>
                <w:szCs w:val="16"/>
              </w:rPr>
            </w:pPr>
            <w:r>
              <w:rPr>
                <w:sz w:val="16"/>
                <w:szCs w:val="16"/>
              </w:rPr>
              <w:t>-</w:t>
            </w:r>
          </w:p>
        </w:tc>
        <w:tc>
          <w:tcPr>
            <w:tcW w:w="4625" w:type="dxa"/>
            <w:shd w:val="solid" w:color="FFFFFF" w:fill="auto"/>
          </w:tcPr>
          <w:p w14:paraId="3FD64CCA"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1B4CAB90" w14:textId="77777777" w:rsidR="009F7A98" w:rsidRDefault="009F7A98">
            <w:pPr>
              <w:pStyle w:val="TAL"/>
              <w:rPr>
                <w:sz w:val="16"/>
                <w:szCs w:val="16"/>
              </w:rPr>
            </w:pPr>
            <w:r>
              <w:rPr>
                <w:sz w:val="16"/>
                <w:szCs w:val="16"/>
              </w:rPr>
              <w:t>8.2.0</w:t>
            </w:r>
          </w:p>
        </w:tc>
        <w:tc>
          <w:tcPr>
            <w:tcW w:w="667" w:type="dxa"/>
            <w:shd w:val="solid" w:color="FFFFFF" w:fill="auto"/>
          </w:tcPr>
          <w:p w14:paraId="675E8668" w14:textId="77777777" w:rsidR="009F7A98" w:rsidRDefault="009F7A98">
            <w:pPr>
              <w:pStyle w:val="TAL"/>
              <w:rPr>
                <w:sz w:val="16"/>
                <w:szCs w:val="16"/>
              </w:rPr>
            </w:pPr>
            <w:r>
              <w:rPr>
                <w:sz w:val="16"/>
                <w:szCs w:val="16"/>
              </w:rPr>
              <w:t>8.3.0</w:t>
            </w:r>
          </w:p>
        </w:tc>
      </w:tr>
      <w:tr w:rsidR="009F7A98" w14:paraId="6A84CA39" w14:textId="77777777" w:rsidTr="00CF4384">
        <w:tc>
          <w:tcPr>
            <w:tcW w:w="800" w:type="dxa"/>
            <w:shd w:val="solid" w:color="FFFFFF" w:fill="auto"/>
          </w:tcPr>
          <w:p w14:paraId="1B9EF156" w14:textId="77777777" w:rsidR="009F7A98" w:rsidRDefault="009F7A98">
            <w:pPr>
              <w:pStyle w:val="TAL"/>
              <w:jc w:val="center"/>
              <w:rPr>
                <w:sz w:val="16"/>
                <w:szCs w:val="16"/>
              </w:rPr>
            </w:pPr>
            <w:r>
              <w:rPr>
                <w:sz w:val="16"/>
                <w:szCs w:val="16"/>
              </w:rPr>
              <w:t>28/05/08</w:t>
            </w:r>
          </w:p>
        </w:tc>
        <w:tc>
          <w:tcPr>
            <w:tcW w:w="800" w:type="dxa"/>
            <w:shd w:val="solid" w:color="FFFFFF" w:fill="auto"/>
          </w:tcPr>
          <w:p w14:paraId="3B9D431D" w14:textId="77777777" w:rsidR="009F7A98" w:rsidRDefault="009F7A98">
            <w:pPr>
              <w:pStyle w:val="TAL"/>
              <w:jc w:val="center"/>
              <w:rPr>
                <w:sz w:val="16"/>
                <w:szCs w:val="16"/>
              </w:rPr>
            </w:pPr>
            <w:r>
              <w:rPr>
                <w:sz w:val="16"/>
                <w:szCs w:val="16"/>
              </w:rPr>
              <w:t>RAN_40</w:t>
            </w:r>
          </w:p>
        </w:tc>
        <w:tc>
          <w:tcPr>
            <w:tcW w:w="1094" w:type="dxa"/>
            <w:shd w:val="solid" w:color="FFFFFF" w:fill="auto"/>
          </w:tcPr>
          <w:p w14:paraId="1B248555" w14:textId="77777777" w:rsidR="009F7A98" w:rsidRDefault="009F7A98">
            <w:pPr>
              <w:pStyle w:val="TAL"/>
              <w:jc w:val="center"/>
              <w:rPr>
                <w:sz w:val="16"/>
                <w:szCs w:val="16"/>
              </w:rPr>
            </w:pPr>
            <w:r>
              <w:rPr>
                <w:sz w:val="16"/>
                <w:szCs w:val="16"/>
              </w:rPr>
              <w:t>RP-080433</w:t>
            </w:r>
          </w:p>
        </w:tc>
        <w:tc>
          <w:tcPr>
            <w:tcW w:w="525" w:type="dxa"/>
            <w:shd w:val="solid" w:color="FFFFFF" w:fill="auto"/>
          </w:tcPr>
          <w:p w14:paraId="631BC087" w14:textId="77777777" w:rsidR="009F7A98" w:rsidRDefault="009F7A98">
            <w:pPr>
              <w:pStyle w:val="TAL"/>
              <w:jc w:val="center"/>
              <w:rPr>
                <w:sz w:val="16"/>
                <w:szCs w:val="16"/>
              </w:rPr>
            </w:pPr>
            <w:r>
              <w:rPr>
                <w:sz w:val="16"/>
                <w:szCs w:val="16"/>
              </w:rPr>
              <w:t>0022</w:t>
            </w:r>
          </w:p>
        </w:tc>
        <w:tc>
          <w:tcPr>
            <w:tcW w:w="378" w:type="dxa"/>
            <w:shd w:val="solid" w:color="FFFFFF" w:fill="auto"/>
          </w:tcPr>
          <w:p w14:paraId="3AB5F327" w14:textId="77777777" w:rsidR="009F7A98" w:rsidRDefault="009F7A98">
            <w:pPr>
              <w:pStyle w:val="TAL"/>
              <w:jc w:val="center"/>
              <w:rPr>
                <w:sz w:val="16"/>
                <w:szCs w:val="16"/>
              </w:rPr>
            </w:pPr>
            <w:r>
              <w:rPr>
                <w:sz w:val="16"/>
                <w:szCs w:val="16"/>
              </w:rPr>
              <w:t>-</w:t>
            </w:r>
          </w:p>
        </w:tc>
        <w:tc>
          <w:tcPr>
            <w:tcW w:w="4625" w:type="dxa"/>
            <w:shd w:val="solid" w:color="FFFFFF" w:fill="auto"/>
          </w:tcPr>
          <w:p w14:paraId="713DFF86"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280A825" w14:textId="77777777" w:rsidR="009F7A98" w:rsidRDefault="009F7A98">
            <w:pPr>
              <w:pStyle w:val="TAL"/>
              <w:rPr>
                <w:sz w:val="16"/>
                <w:szCs w:val="16"/>
              </w:rPr>
            </w:pPr>
            <w:r>
              <w:rPr>
                <w:sz w:val="16"/>
                <w:szCs w:val="16"/>
              </w:rPr>
              <w:t>8.2.0</w:t>
            </w:r>
          </w:p>
        </w:tc>
        <w:tc>
          <w:tcPr>
            <w:tcW w:w="667" w:type="dxa"/>
            <w:shd w:val="solid" w:color="FFFFFF" w:fill="auto"/>
          </w:tcPr>
          <w:p w14:paraId="4CBF8602" w14:textId="77777777" w:rsidR="009F7A98" w:rsidRDefault="009F7A98">
            <w:pPr>
              <w:pStyle w:val="TAL"/>
              <w:rPr>
                <w:sz w:val="16"/>
                <w:szCs w:val="16"/>
              </w:rPr>
            </w:pPr>
            <w:r>
              <w:rPr>
                <w:sz w:val="16"/>
                <w:szCs w:val="16"/>
              </w:rPr>
              <w:t>8.3.0</w:t>
            </w:r>
          </w:p>
        </w:tc>
      </w:tr>
      <w:tr w:rsidR="009F7A98" w14:paraId="19C82106" w14:textId="77777777" w:rsidTr="00CF4384">
        <w:tc>
          <w:tcPr>
            <w:tcW w:w="800" w:type="dxa"/>
            <w:shd w:val="solid" w:color="FFFFFF" w:fill="auto"/>
          </w:tcPr>
          <w:p w14:paraId="034EE233" w14:textId="77777777" w:rsidR="009F7A98" w:rsidRDefault="009F7A98">
            <w:pPr>
              <w:pStyle w:val="TAL"/>
              <w:jc w:val="center"/>
              <w:rPr>
                <w:sz w:val="16"/>
                <w:szCs w:val="16"/>
              </w:rPr>
            </w:pPr>
            <w:r>
              <w:rPr>
                <w:sz w:val="16"/>
                <w:szCs w:val="16"/>
              </w:rPr>
              <w:t>28/05/08</w:t>
            </w:r>
          </w:p>
        </w:tc>
        <w:tc>
          <w:tcPr>
            <w:tcW w:w="800" w:type="dxa"/>
            <w:shd w:val="solid" w:color="FFFFFF" w:fill="auto"/>
          </w:tcPr>
          <w:p w14:paraId="04486AD0" w14:textId="77777777" w:rsidR="009F7A98" w:rsidRDefault="009F7A98">
            <w:pPr>
              <w:pStyle w:val="TAL"/>
              <w:jc w:val="center"/>
              <w:rPr>
                <w:sz w:val="16"/>
                <w:szCs w:val="16"/>
              </w:rPr>
            </w:pPr>
            <w:r>
              <w:rPr>
                <w:sz w:val="16"/>
                <w:szCs w:val="16"/>
              </w:rPr>
              <w:t>RAN_40</w:t>
            </w:r>
          </w:p>
        </w:tc>
        <w:tc>
          <w:tcPr>
            <w:tcW w:w="1094" w:type="dxa"/>
            <w:shd w:val="solid" w:color="FFFFFF" w:fill="auto"/>
          </w:tcPr>
          <w:p w14:paraId="69366E73" w14:textId="77777777" w:rsidR="009F7A98" w:rsidRDefault="009F7A98">
            <w:pPr>
              <w:pStyle w:val="TAL"/>
              <w:jc w:val="center"/>
              <w:rPr>
                <w:sz w:val="16"/>
                <w:szCs w:val="16"/>
              </w:rPr>
            </w:pPr>
            <w:r>
              <w:rPr>
                <w:sz w:val="16"/>
                <w:szCs w:val="16"/>
              </w:rPr>
              <w:t>RP-080457</w:t>
            </w:r>
          </w:p>
        </w:tc>
        <w:tc>
          <w:tcPr>
            <w:tcW w:w="525" w:type="dxa"/>
            <w:shd w:val="solid" w:color="FFFFFF" w:fill="auto"/>
          </w:tcPr>
          <w:p w14:paraId="68382E26" w14:textId="77777777" w:rsidR="009F7A98" w:rsidRDefault="009F7A98">
            <w:pPr>
              <w:pStyle w:val="TAL"/>
              <w:jc w:val="center"/>
              <w:rPr>
                <w:sz w:val="16"/>
                <w:szCs w:val="16"/>
              </w:rPr>
            </w:pPr>
            <w:r>
              <w:rPr>
                <w:sz w:val="16"/>
                <w:szCs w:val="16"/>
              </w:rPr>
              <w:t>0023</w:t>
            </w:r>
          </w:p>
        </w:tc>
        <w:tc>
          <w:tcPr>
            <w:tcW w:w="378" w:type="dxa"/>
            <w:shd w:val="solid" w:color="FFFFFF" w:fill="auto"/>
          </w:tcPr>
          <w:p w14:paraId="4E4F4670" w14:textId="77777777" w:rsidR="009F7A98" w:rsidRDefault="009F7A98">
            <w:pPr>
              <w:pStyle w:val="TAL"/>
              <w:jc w:val="center"/>
              <w:rPr>
                <w:sz w:val="16"/>
                <w:szCs w:val="16"/>
              </w:rPr>
            </w:pPr>
            <w:r>
              <w:rPr>
                <w:sz w:val="16"/>
                <w:szCs w:val="16"/>
              </w:rPr>
              <w:t>-</w:t>
            </w:r>
          </w:p>
        </w:tc>
        <w:tc>
          <w:tcPr>
            <w:tcW w:w="4625" w:type="dxa"/>
            <w:shd w:val="solid" w:color="FFFFFF" w:fill="auto"/>
          </w:tcPr>
          <w:p w14:paraId="524E2056"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1A3B616E" w14:textId="77777777" w:rsidR="009F7A98" w:rsidRDefault="009F7A98">
            <w:pPr>
              <w:pStyle w:val="TAL"/>
              <w:rPr>
                <w:sz w:val="16"/>
                <w:szCs w:val="16"/>
              </w:rPr>
            </w:pPr>
            <w:r>
              <w:rPr>
                <w:sz w:val="16"/>
                <w:szCs w:val="16"/>
              </w:rPr>
              <w:t>8.2.0</w:t>
            </w:r>
          </w:p>
        </w:tc>
        <w:tc>
          <w:tcPr>
            <w:tcW w:w="667" w:type="dxa"/>
            <w:shd w:val="solid" w:color="FFFFFF" w:fill="auto"/>
          </w:tcPr>
          <w:p w14:paraId="731578CC" w14:textId="77777777" w:rsidR="009F7A98" w:rsidRDefault="009F7A98">
            <w:pPr>
              <w:pStyle w:val="TAL"/>
              <w:rPr>
                <w:sz w:val="16"/>
                <w:szCs w:val="16"/>
              </w:rPr>
            </w:pPr>
            <w:r>
              <w:rPr>
                <w:sz w:val="16"/>
                <w:szCs w:val="16"/>
              </w:rPr>
              <w:t>8.3.0</w:t>
            </w:r>
          </w:p>
        </w:tc>
      </w:tr>
      <w:tr w:rsidR="009F7A98" w14:paraId="389CA8CA" w14:textId="77777777" w:rsidTr="00CF4384">
        <w:tc>
          <w:tcPr>
            <w:tcW w:w="800" w:type="dxa"/>
            <w:shd w:val="solid" w:color="FFFFFF" w:fill="auto"/>
          </w:tcPr>
          <w:p w14:paraId="2DA7A0D9" w14:textId="77777777" w:rsidR="009F7A98" w:rsidRDefault="009F7A98">
            <w:pPr>
              <w:pStyle w:val="TAL"/>
              <w:jc w:val="center"/>
              <w:rPr>
                <w:sz w:val="16"/>
                <w:szCs w:val="16"/>
              </w:rPr>
            </w:pPr>
            <w:r>
              <w:rPr>
                <w:sz w:val="16"/>
                <w:szCs w:val="16"/>
              </w:rPr>
              <w:t>09/09/08</w:t>
            </w:r>
          </w:p>
        </w:tc>
        <w:tc>
          <w:tcPr>
            <w:tcW w:w="800" w:type="dxa"/>
            <w:shd w:val="solid" w:color="FFFFFF" w:fill="auto"/>
          </w:tcPr>
          <w:p w14:paraId="12D26B1E" w14:textId="77777777" w:rsidR="009F7A98" w:rsidRDefault="009F7A98">
            <w:pPr>
              <w:pStyle w:val="TAL"/>
              <w:jc w:val="center"/>
              <w:rPr>
                <w:sz w:val="16"/>
                <w:szCs w:val="16"/>
              </w:rPr>
            </w:pPr>
            <w:r>
              <w:rPr>
                <w:sz w:val="16"/>
                <w:szCs w:val="16"/>
              </w:rPr>
              <w:t>RAN_41</w:t>
            </w:r>
          </w:p>
        </w:tc>
        <w:tc>
          <w:tcPr>
            <w:tcW w:w="1094" w:type="dxa"/>
            <w:shd w:val="solid" w:color="FFFFFF" w:fill="auto"/>
          </w:tcPr>
          <w:p w14:paraId="2D641FE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5290874"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4236500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38A959E3"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53EA3387" w14:textId="77777777" w:rsidR="009F7A98" w:rsidRDefault="009F7A98">
            <w:pPr>
              <w:pStyle w:val="TAL"/>
              <w:rPr>
                <w:sz w:val="16"/>
                <w:szCs w:val="16"/>
              </w:rPr>
            </w:pPr>
            <w:r>
              <w:rPr>
                <w:sz w:val="16"/>
                <w:szCs w:val="16"/>
              </w:rPr>
              <w:t>8.3.0</w:t>
            </w:r>
          </w:p>
        </w:tc>
        <w:tc>
          <w:tcPr>
            <w:tcW w:w="667" w:type="dxa"/>
            <w:shd w:val="solid" w:color="FFFFFF" w:fill="auto"/>
          </w:tcPr>
          <w:p w14:paraId="5AC7A89E" w14:textId="77777777" w:rsidR="009F7A98" w:rsidRDefault="009F7A98">
            <w:pPr>
              <w:pStyle w:val="TAL"/>
              <w:rPr>
                <w:sz w:val="16"/>
                <w:szCs w:val="16"/>
              </w:rPr>
            </w:pPr>
            <w:r>
              <w:rPr>
                <w:sz w:val="16"/>
                <w:szCs w:val="16"/>
              </w:rPr>
              <w:t>8.4.0</w:t>
            </w:r>
          </w:p>
        </w:tc>
      </w:tr>
      <w:tr w:rsidR="009F7A98" w14:paraId="2BEC5BE3" w14:textId="77777777" w:rsidTr="00CF4384">
        <w:tc>
          <w:tcPr>
            <w:tcW w:w="800" w:type="dxa"/>
            <w:shd w:val="solid" w:color="FFFFFF" w:fill="auto"/>
          </w:tcPr>
          <w:p w14:paraId="6D041CBB" w14:textId="77777777" w:rsidR="009F7A98" w:rsidRDefault="009F7A98">
            <w:pPr>
              <w:pStyle w:val="TAL"/>
              <w:jc w:val="center"/>
              <w:rPr>
                <w:sz w:val="16"/>
                <w:szCs w:val="16"/>
              </w:rPr>
            </w:pPr>
            <w:r>
              <w:rPr>
                <w:sz w:val="16"/>
                <w:szCs w:val="16"/>
              </w:rPr>
              <w:t>09/09/08</w:t>
            </w:r>
          </w:p>
        </w:tc>
        <w:tc>
          <w:tcPr>
            <w:tcW w:w="800" w:type="dxa"/>
            <w:shd w:val="solid" w:color="FFFFFF" w:fill="auto"/>
          </w:tcPr>
          <w:p w14:paraId="51CF197C" w14:textId="77777777" w:rsidR="009F7A98" w:rsidRDefault="009F7A98">
            <w:pPr>
              <w:pStyle w:val="TAL"/>
              <w:jc w:val="center"/>
              <w:rPr>
                <w:sz w:val="16"/>
                <w:szCs w:val="16"/>
              </w:rPr>
            </w:pPr>
            <w:r>
              <w:rPr>
                <w:sz w:val="16"/>
                <w:szCs w:val="16"/>
              </w:rPr>
              <w:t>RAN_41</w:t>
            </w:r>
          </w:p>
        </w:tc>
        <w:tc>
          <w:tcPr>
            <w:tcW w:w="1094" w:type="dxa"/>
            <w:shd w:val="solid" w:color="FFFFFF" w:fill="auto"/>
          </w:tcPr>
          <w:p w14:paraId="11118517"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82B6B11"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64B74F5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76C2A47"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3B9EC5ED" w14:textId="77777777" w:rsidR="009F7A98" w:rsidRDefault="009F7A98">
            <w:pPr>
              <w:pStyle w:val="TAL"/>
              <w:rPr>
                <w:sz w:val="16"/>
                <w:szCs w:val="16"/>
              </w:rPr>
            </w:pPr>
            <w:r>
              <w:rPr>
                <w:sz w:val="16"/>
                <w:szCs w:val="16"/>
              </w:rPr>
              <w:t>8.3.0</w:t>
            </w:r>
          </w:p>
        </w:tc>
        <w:tc>
          <w:tcPr>
            <w:tcW w:w="667" w:type="dxa"/>
            <w:shd w:val="solid" w:color="FFFFFF" w:fill="auto"/>
          </w:tcPr>
          <w:p w14:paraId="551BF0A9" w14:textId="77777777" w:rsidR="009F7A98" w:rsidRDefault="009F7A98">
            <w:pPr>
              <w:pStyle w:val="TAL"/>
              <w:rPr>
                <w:sz w:val="16"/>
                <w:szCs w:val="16"/>
              </w:rPr>
            </w:pPr>
            <w:r>
              <w:rPr>
                <w:sz w:val="16"/>
                <w:szCs w:val="16"/>
              </w:rPr>
              <w:t>8.4.0</w:t>
            </w:r>
          </w:p>
        </w:tc>
      </w:tr>
      <w:tr w:rsidR="009F7A98" w14:paraId="3D031A6A" w14:textId="77777777" w:rsidTr="00CF4384">
        <w:tc>
          <w:tcPr>
            <w:tcW w:w="800" w:type="dxa"/>
            <w:shd w:val="solid" w:color="FFFFFF" w:fill="auto"/>
          </w:tcPr>
          <w:p w14:paraId="258DDACC" w14:textId="77777777" w:rsidR="009F7A98" w:rsidRDefault="009F7A98">
            <w:pPr>
              <w:pStyle w:val="TAL"/>
              <w:jc w:val="center"/>
              <w:rPr>
                <w:sz w:val="16"/>
                <w:szCs w:val="16"/>
              </w:rPr>
            </w:pPr>
            <w:r>
              <w:rPr>
                <w:sz w:val="16"/>
                <w:szCs w:val="16"/>
              </w:rPr>
              <w:t>09/09/08</w:t>
            </w:r>
          </w:p>
        </w:tc>
        <w:tc>
          <w:tcPr>
            <w:tcW w:w="800" w:type="dxa"/>
            <w:shd w:val="solid" w:color="FFFFFF" w:fill="auto"/>
          </w:tcPr>
          <w:p w14:paraId="4E0F9AF3" w14:textId="77777777" w:rsidR="009F7A98" w:rsidRDefault="009F7A98">
            <w:pPr>
              <w:pStyle w:val="TAL"/>
              <w:jc w:val="center"/>
              <w:rPr>
                <w:sz w:val="16"/>
                <w:szCs w:val="16"/>
              </w:rPr>
            </w:pPr>
            <w:r>
              <w:rPr>
                <w:sz w:val="16"/>
                <w:szCs w:val="16"/>
              </w:rPr>
              <w:t>RAN_41</w:t>
            </w:r>
          </w:p>
        </w:tc>
        <w:tc>
          <w:tcPr>
            <w:tcW w:w="1094" w:type="dxa"/>
            <w:shd w:val="solid" w:color="FFFFFF" w:fill="auto"/>
          </w:tcPr>
          <w:p w14:paraId="47B84A1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4006C0B"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1F3DA13D"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A5F6054"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7FF2EB6" w14:textId="77777777" w:rsidR="009F7A98" w:rsidRDefault="009F7A98">
            <w:pPr>
              <w:pStyle w:val="TAL"/>
              <w:rPr>
                <w:sz w:val="16"/>
                <w:szCs w:val="16"/>
              </w:rPr>
            </w:pPr>
            <w:r>
              <w:rPr>
                <w:sz w:val="16"/>
                <w:szCs w:val="16"/>
              </w:rPr>
              <w:t>8.3.0</w:t>
            </w:r>
          </w:p>
        </w:tc>
        <w:tc>
          <w:tcPr>
            <w:tcW w:w="667" w:type="dxa"/>
            <w:shd w:val="solid" w:color="FFFFFF" w:fill="auto"/>
          </w:tcPr>
          <w:p w14:paraId="73AFDECB" w14:textId="77777777" w:rsidR="009F7A98" w:rsidRDefault="009F7A98">
            <w:pPr>
              <w:pStyle w:val="TAL"/>
              <w:rPr>
                <w:sz w:val="16"/>
                <w:szCs w:val="16"/>
              </w:rPr>
            </w:pPr>
            <w:r>
              <w:rPr>
                <w:sz w:val="16"/>
                <w:szCs w:val="16"/>
              </w:rPr>
              <w:t>8.4.0</w:t>
            </w:r>
          </w:p>
        </w:tc>
      </w:tr>
      <w:tr w:rsidR="009F7A98" w14:paraId="528C55B3" w14:textId="77777777" w:rsidTr="00CF4384">
        <w:tc>
          <w:tcPr>
            <w:tcW w:w="800" w:type="dxa"/>
            <w:shd w:val="solid" w:color="FFFFFF" w:fill="auto"/>
          </w:tcPr>
          <w:p w14:paraId="3B193A56" w14:textId="77777777" w:rsidR="009F7A98" w:rsidRDefault="009F7A98">
            <w:pPr>
              <w:pStyle w:val="TAL"/>
              <w:jc w:val="center"/>
              <w:rPr>
                <w:sz w:val="16"/>
                <w:szCs w:val="16"/>
              </w:rPr>
            </w:pPr>
            <w:r>
              <w:rPr>
                <w:sz w:val="16"/>
                <w:szCs w:val="16"/>
              </w:rPr>
              <w:t>09/09/08</w:t>
            </w:r>
          </w:p>
        </w:tc>
        <w:tc>
          <w:tcPr>
            <w:tcW w:w="800" w:type="dxa"/>
            <w:shd w:val="solid" w:color="FFFFFF" w:fill="auto"/>
          </w:tcPr>
          <w:p w14:paraId="51DFC950" w14:textId="77777777" w:rsidR="009F7A98" w:rsidRDefault="009F7A98">
            <w:pPr>
              <w:pStyle w:val="TAL"/>
              <w:jc w:val="center"/>
              <w:rPr>
                <w:sz w:val="16"/>
                <w:szCs w:val="16"/>
              </w:rPr>
            </w:pPr>
            <w:r>
              <w:rPr>
                <w:sz w:val="16"/>
                <w:szCs w:val="16"/>
              </w:rPr>
              <w:t>RAN_41</w:t>
            </w:r>
          </w:p>
        </w:tc>
        <w:tc>
          <w:tcPr>
            <w:tcW w:w="1094" w:type="dxa"/>
            <w:shd w:val="solid" w:color="FFFFFF" w:fill="auto"/>
          </w:tcPr>
          <w:p w14:paraId="113AD44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EDCBC9"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75AF8F6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1D0A6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5425F7CD" w14:textId="77777777" w:rsidR="009F7A98" w:rsidRDefault="009F7A98">
            <w:pPr>
              <w:pStyle w:val="TAL"/>
              <w:rPr>
                <w:sz w:val="16"/>
                <w:szCs w:val="16"/>
              </w:rPr>
            </w:pPr>
            <w:r>
              <w:rPr>
                <w:sz w:val="16"/>
                <w:szCs w:val="16"/>
              </w:rPr>
              <w:t>8.3.0</w:t>
            </w:r>
          </w:p>
        </w:tc>
        <w:tc>
          <w:tcPr>
            <w:tcW w:w="667" w:type="dxa"/>
            <w:shd w:val="solid" w:color="FFFFFF" w:fill="auto"/>
          </w:tcPr>
          <w:p w14:paraId="4FA04538" w14:textId="77777777" w:rsidR="009F7A98" w:rsidRDefault="009F7A98">
            <w:pPr>
              <w:pStyle w:val="TAL"/>
              <w:rPr>
                <w:sz w:val="16"/>
                <w:szCs w:val="16"/>
              </w:rPr>
            </w:pPr>
            <w:r>
              <w:rPr>
                <w:sz w:val="16"/>
                <w:szCs w:val="16"/>
              </w:rPr>
              <w:t>8.4.0</w:t>
            </w:r>
          </w:p>
        </w:tc>
      </w:tr>
      <w:tr w:rsidR="009F7A98" w14:paraId="3C9C63FC" w14:textId="77777777" w:rsidTr="00CF4384">
        <w:tc>
          <w:tcPr>
            <w:tcW w:w="800" w:type="dxa"/>
            <w:shd w:val="solid" w:color="FFFFFF" w:fill="auto"/>
          </w:tcPr>
          <w:p w14:paraId="6CC0A47E" w14:textId="77777777" w:rsidR="009F7A98" w:rsidRDefault="009F7A98">
            <w:pPr>
              <w:pStyle w:val="TAL"/>
              <w:jc w:val="center"/>
              <w:rPr>
                <w:sz w:val="16"/>
                <w:szCs w:val="16"/>
              </w:rPr>
            </w:pPr>
            <w:r>
              <w:rPr>
                <w:sz w:val="16"/>
                <w:szCs w:val="16"/>
              </w:rPr>
              <w:t>09/09/08</w:t>
            </w:r>
          </w:p>
        </w:tc>
        <w:tc>
          <w:tcPr>
            <w:tcW w:w="800" w:type="dxa"/>
            <w:shd w:val="solid" w:color="FFFFFF" w:fill="auto"/>
          </w:tcPr>
          <w:p w14:paraId="35736844" w14:textId="77777777" w:rsidR="009F7A98" w:rsidRDefault="009F7A98">
            <w:pPr>
              <w:pStyle w:val="TAL"/>
              <w:jc w:val="center"/>
              <w:rPr>
                <w:sz w:val="16"/>
                <w:szCs w:val="16"/>
              </w:rPr>
            </w:pPr>
            <w:r>
              <w:rPr>
                <w:sz w:val="16"/>
                <w:szCs w:val="16"/>
              </w:rPr>
              <w:t>RAN_41</w:t>
            </w:r>
          </w:p>
        </w:tc>
        <w:tc>
          <w:tcPr>
            <w:tcW w:w="1094" w:type="dxa"/>
            <w:shd w:val="solid" w:color="FFFFFF" w:fill="auto"/>
          </w:tcPr>
          <w:p w14:paraId="2773C12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EC60E2D"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2F1A8461"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7554146"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CB5F193" w14:textId="77777777" w:rsidR="009F7A98" w:rsidRDefault="009F7A98">
            <w:pPr>
              <w:pStyle w:val="TAL"/>
              <w:rPr>
                <w:sz w:val="16"/>
                <w:szCs w:val="16"/>
              </w:rPr>
            </w:pPr>
            <w:r>
              <w:rPr>
                <w:sz w:val="16"/>
                <w:szCs w:val="16"/>
              </w:rPr>
              <w:t>8.3.0</w:t>
            </w:r>
          </w:p>
        </w:tc>
        <w:tc>
          <w:tcPr>
            <w:tcW w:w="667" w:type="dxa"/>
            <w:shd w:val="solid" w:color="FFFFFF" w:fill="auto"/>
          </w:tcPr>
          <w:p w14:paraId="3B015165" w14:textId="77777777" w:rsidR="009F7A98" w:rsidRDefault="009F7A98">
            <w:pPr>
              <w:pStyle w:val="TAL"/>
              <w:rPr>
                <w:sz w:val="16"/>
                <w:szCs w:val="16"/>
              </w:rPr>
            </w:pPr>
            <w:r>
              <w:rPr>
                <w:sz w:val="16"/>
                <w:szCs w:val="16"/>
              </w:rPr>
              <w:t>8.4.0</w:t>
            </w:r>
          </w:p>
        </w:tc>
      </w:tr>
      <w:tr w:rsidR="009F7A98" w14:paraId="3E7580FA" w14:textId="77777777" w:rsidTr="00CF4384">
        <w:tc>
          <w:tcPr>
            <w:tcW w:w="800" w:type="dxa"/>
            <w:shd w:val="solid" w:color="FFFFFF" w:fill="auto"/>
          </w:tcPr>
          <w:p w14:paraId="56B4A1A6" w14:textId="77777777" w:rsidR="009F7A98" w:rsidRDefault="009F7A98">
            <w:pPr>
              <w:pStyle w:val="TAL"/>
              <w:jc w:val="center"/>
              <w:rPr>
                <w:sz w:val="16"/>
                <w:szCs w:val="16"/>
              </w:rPr>
            </w:pPr>
            <w:r>
              <w:rPr>
                <w:sz w:val="16"/>
                <w:szCs w:val="16"/>
              </w:rPr>
              <w:t>09/09/08</w:t>
            </w:r>
          </w:p>
        </w:tc>
        <w:tc>
          <w:tcPr>
            <w:tcW w:w="800" w:type="dxa"/>
            <w:shd w:val="solid" w:color="FFFFFF" w:fill="auto"/>
          </w:tcPr>
          <w:p w14:paraId="6AAA34BE" w14:textId="77777777" w:rsidR="009F7A98" w:rsidRDefault="009F7A98">
            <w:pPr>
              <w:pStyle w:val="TAL"/>
              <w:jc w:val="center"/>
              <w:rPr>
                <w:sz w:val="16"/>
                <w:szCs w:val="16"/>
              </w:rPr>
            </w:pPr>
            <w:r>
              <w:rPr>
                <w:sz w:val="16"/>
                <w:szCs w:val="16"/>
              </w:rPr>
              <w:t>RAN_41</w:t>
            </w:r>
          </w:p>
        </w:tc>
        <w:tc>
          <w:tcPr>
            <w:tcW w:w="1094" w:type="dxa"/>
            <w:shd w:val="solid" w:color="FFFFFF" w:fill="auto"/>
          </w:tcPr>
          <w:p w14:paraId="1EB65C41"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4FDED6C"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2C8A30D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C804B19"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70CDD140" w14:textId="77777777" w:rsidR="009F7A98" w:rsidRDefault="009F7A98">
            <w:pPr>
              <w:pStyle w:val="TAL"/>
              <w:rPr>
                <w:sz w:val="16"/>
                <w:szCs w:val="16"/>
              </w:rPr>
            </w:pPr>
            <w:r>
              <w:rPr>
                <w:sz w:val="16"/>
                <w:szCs w:val="16"/>
              </w:rPr>
              <w:t>8.3.0</w:t>
            </w:r>
          </w:p>
        </w:tc>
        <w:tc>
          <w:tcPr>
            <w:tcW w:w="667" w:type="dxa"/>
            <w:shd w:val="solid" w:color="FFFFFF" w:fill="auto"/>
          </w:tcPr>
          <w:p w14:paraId="22E175EB" w14:textId="77777777" w:rsidR="009F7A98" w:rsidRDefault="009F7A98">
            <w:pPr>
              <w:pStyle w:val="TAL"/>
              <w:rPr>
                <w:sz w:val="16"/>
                <w:szCs w:val="16"/>
              </w:rPr>
            </w:pPr>
            <w:r>
              <w:rPr>
                <w:sz w:val="16"/>
                <w:szCs w:val="16"/>
              </w:rPr>
              <w:t>8.4.0</w:t>
            </w:r>
          </w:p>
        </w:tc>
      </w:tr>
      <w:tr w:rsidR="009F7A98" w14:paraId="424FEB12" w14:textId="77777777" w:rsidTr="00CF4384">
        <w:tc>
          <w:tcPr>
            <w:tcW w:w="800" w:type="dxa"/>
            <w:shd w:val="solid" w:color="FFFFFF" w:fill="auto"/>
          </w:tcPr>
          <w:p w14:paraId="3CE1D109" w14:textId="77777777" w:rsidR="009F7A98" w:rsidRDefault="009F7A98">
            <w:pPr>
              <w:pStyle w:val="TAL"/>
              <w:jc w:val="center"/>
              <w:rPr>
                <w:sz w:val="16"/>
                <w:szCs w:val="16"/>
              </w:rPr>
            </w:pPr>
            <w:r>
              <w:rPr>
                <w:sz w:val="16"/>
                <w:szCs w:val="16"/>
              </w:rPr>
              <w:t>09/09/08</w:t>
            </w:r>
          </w:p>
        </w:tc>
        <w:tc>
          <w:tcPr>
            <w:tcW w:w="800" w:type="dxa"/>
            <w:shd w:val="solid" w:color="FFFFFF" w:fill="auto"/>
          </w:tcPr>
          <w:p w14:paraId="3E1D146C" w14:textId="77777777" w:rsidR="009F7A98" w:rsidRDefault="009F7A98">
            <w:pPr>
              <w:pStyle w:val="TAL"/>
              <w:jc w:val="center"/>
              <w:rPr>
                <w:sz w:val="16"/>
                <w:szCs w:val="16"/>
              </w:rPr>
            </w:pPr>
            <w:r>
              <w:rPr>
                <w:sz w:val="16"/>
                <w:szCs w:val="16"/>
              </w:rPr>
              <w:t>RAN_41</w:t>
            </w:r>
          </w:p>
        </w:tc>
        <w:tc>
          <w:tcPr>
            <w:tcW w:w="1094" w:type="dxa"/>
            <w:shd w:val="solid" w:color="FFFFFF" w:fill="auto"/>
          </w:tcPr>
          <w:p w14:paraId="7CA538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62E7EA"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1267DC98"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5866BDE"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00E4E36B" w14:textId="77777777" w:rsidR="009F7A98" w:rsidRDefault="009F7A98">
            <w:pPr>
              <w:pStyle w:val="TAL"/>
              <w:rPr>
                <w:sz w:val="16"/>
                <w:szCs w:val="16"/>
              </w:rPr>
            </w:pPr>
            <w:r>
              <w:rPr>
                <w:sz w:val="16"/>
                <w:szCs w:val="16"/>
              </w:rPr>
              <w:t>8.3.0</w:t>
            </w:r>
          </w:p>
        </w:tc>
        <w:tc>
          <w:tcPr>
            <w:tcW w:w="667" w:type="dxa"/>
            <w:shd w:val="solid" w:color="FFFFFF" w:fill="auto"/>
          </w:tcPr>
          <w:p w14:paraId="67F52316" w14:textId="77777777" w:rsidR="009F7A98" w:rsidRDefault="009F7A98">
            <w:pPr>
              <w:pStyle w:val="TAL"/>
              <w:rPr>
                <w:sz w:val="16"/>
                <w:szCs w:val="16"/>
              </w:rPr>
            </w:pPr>
            <w:r>
              <w:rPr>
                <w:sz w:val="16"/>
                <w:szCs w:val="16"/>
              </w:rPr>
              <w:t>8.4.0</w:t>
            </w:r>
          </w:p>
        </w:tc>
      </w:tr>
      <w:tr w:rsidR="009F7A98" w14:paraId="30C9BA14" w14:textId="77777777" w:rsidTr="00CF4384">
        <w:tc>
          <w:tcPr>
            <w:tcW w:w="800" w:type="dxa"/>
            <w:shd w:val="solid" w:color="FFFFFF" w:fill="auto"/>
          </w:tcPr>
          <w:p w14:paraId="0EF9DBF2" w14:textId="77777777" w:rsidR="009F7A98" w:rsidRDefault="009F7A98">
            <w:pPr>
              <w:pStyle w:val="TAL"/>
              <w:jc w:val="center"/>
              <w:rPr>
                <w:sz w:val="16"/>
                <w:szCs w:val="16"/>
              </w:rPr>
            </w:pPr>
            <w:r>
              <w:rPr>
                <w:sz w:val="16"/>
                <w:szCs w:val="16"/>
              </w:rPr>
              <w:t>09/09/08</w:t>
            </w:r>
          </w:p>
        </w:tc>
        <w:tc>
          <w:tcPr>
            <w:tcW w:w="800" w:type="dxa"/>
            <w:shd w:val="solid" w:color="FFFFFF" w:fill="auto"/>
          </w:tcPr>
          <w:p w14:paraId="2277948E" w14:textId="77777777" w:rsidR="009F7A98" w:rsidRDefault="009F7A98">
            <w:pPr>
              <w:pStyle w:val="TAL"/>
              <w:jc w:val="center"/>
              <w:rPr>
                <w:sz w:val="16"/>
                <w:szCs w:val="16"/>
              </w:rPr>
            </w:pPr>
            <w:r>
              <w:rPr>
                <w:sz w:val="16"/>
                <w:szCs w:val="16"/>
              </w:rPr>
              <w:t>RAN_41</w:t>
            </w:r>
          </w:p>
        </w:tc>
        <w:tc>
          <w:tcPr>
            <w:tcW w:w="1094" w:type="dxa"/>
            <w:shd w:val="solid" w:color="FFFFFF" w:fill="auto"/>
          </w:tcPr>
          <w:p w14:paraId="608AC38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67D12BA"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474431E0"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E3A4315"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3C2C34E7" w14:textId="77777777" w:rsidR="009F7A98" w:rsidRDefault="009F7A98">
            <w:pPr>
              <w:pStyle w:val="TAL"/>
              <w:rPr>
                <w:sz w:val="16"/>
                <w:szCs w:val="16"/>
              </w:rPr>
            </w:pPr>
            <w:r>
              <w:rPr>
                <w:sz w:val="16"/>
                <w:szCs w:val="16"/>
              </w:rPr>
              <w:t>8.3.0</w:t>
            </w:r>
          </w:p>
        </w:tc>
        <w:tc>
          <w:tcPr>
            <w:tcW w:w="667" w:type="dxa"/>
            <w:shd w:val="solid" w:color="FFFFFF" w:fill="auto"/>
          </w:tcPr>
          <w:p w14:paraId="06F64535" w14:textId="77777777" w:rsidR="009F7A98" w:rsidRDefault="009F7A98">
            <w:pPr>
              <w:pStyle w:val="TAL"/>
              <w:rPr>
                <w:sz w:val="16"/>
                <w:szCs w:val="16"/>
              </w:rPr>
            </w:pPr>
            <w:r>
              <w:rPr>
                <w:sz w:val="16"/>
                <w:szCs w:val="16"/>
              </w:rPr>
              <w:t>8.4.0</w:t>
            </w:r>
          </w:p>
        </w:tc>
      </w:tr>
      <w:tr w:rsidR="009F7A98" w14:paraId="22986CA3" w14:textId="77777777" w:rsidTr="00CF4384">
        <w:tc>
          <w:tcPr>
            <w:tcW w:w="800" w:type="dxa"/>
            <w:shd w:val="solid" w:color="FFFFFF" w:fill="auto"/>
          </w:tcPr>
          <w:p w14:paraId="45F4511B" w14:textId="77777777" w:rsidR="009F7A98" w:rsidRDefault="009F7A98">
            <w:pPr>
              <w:pStyle w:val="TAL"/>
              <w:jc w:val="center"/>
              <w:rPr>
                <w:sz w:val="16"/>
                <w:szCs w:val="16"/>
              </w:rPr>
            </w:pPr>
            <w:r>
              <w:rPr>
                <w:sz w:val="16"/>
                <w:szCs w:val="16"/>
              </w:rPr>
              <w:t>09/09/08</w:t>
            </w:r>
          </w:p>
        </w:tc>
        <w:tc>
          <w:tcPr>
            <w:tcW w:w="800" w:type="dxa"/>
            <w:shd w:val="solid" w:color="FFFFFF" w:fill="auto"/>
          </w:tcPr>
          <w:p w14:paraId="48D8495B" w14:textId="77777777" w:rsidR="009F7A98" w:rsidRDefault="009F7A98">
            <w:pPr>
              <w:pStyle w:val="TAL"/>
              <w:jc w:val="center"/>
              <w:rPr>
                <w:sz w:val="16"/>
                <w:szCs w:val="16"/>
              </w:rPr>
            </w:pPr>
            <w:r>
              <w:rPr>
                <w:sz w:val="16"/>
                <w:szCs w:val="16"/>
              </w:rPr>
              <w:t>RAN_41</w:t>
            </w:r>
          </w:p>
        </w:tc>
        <w:tc>
          <w:tcPr>
            <w:tcW w:w="1094" w:type="dxa"/>
            <w:shd w:val="solid" w:color="FFFFFF" w:fill="auto"/>
          </w:tcPr>
          <w:p w14:paraId="2C830C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A70B4C5"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10D3AFB4"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4084078"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6B9DF849" w14:textId="77777777" w:rsidR="009F7A98" w:rsidRDefault="009F7A98">
            <w:pPr>
              <w:pStyle w:val="TAL"/>
              <w:rPr>
                <w:sz w:val="16"/>
                <w:szCs w:val="16"/>
              </w:rPr>
            </w:pPr>
            <w:r>
              <w:rPr>
                <w:sz w:val="16"/>
                <w:szCs w:val="16"/>
              </w:rPr>
              <w:t>8.3.0</w:t>
            </w:r>
          </w:p>
        </w:tc>
        <w:tc>
          <w:tcPr>
            <w:tcW w:w="667" w:type="dxa"/>
            <w:shd w:val="solid" w:color="FFFFFF" w:fill="auto"/>
          </w:tcPr>
          <w:p w14:paraId="264AE74E" w14:textId="77777777" w:rsidR="009F7A98" w:rsidRDefault="009F7A98">
            <w:pPr>
              <w:pStyle w:val="TAL"/>
              <w:rPr>
                <w:sz w:val="16"/>
                <w:szCs w:val="16"/>
              </w:rPr>
            </w:pPr>
            <w:r>
              <w:rPr>
                <w:sz w:val="16"/>
                <w:szCs w:val="16"/>
              </w:rPr>
              <w:t>8.4.0</w:t>
            </w:r>
          </w:p>
        </w:tc>
      </w:tr>
      <w:tr w:rsidR="009F7A98" w14:paraId="0FF03574" w14:textId="77777777" w:rsidTr="00CF4384">
        <w:tc>
          <w:tcPr>
            <w:tcW w:w="800" w:type="dxa"/>
            <w:shd w:val="solid" w:color="FFFFFF" w:fill="auto"/>
          </w:tcPr>
          <w:p w14:paraId="4C8C5FC3"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40429EAC" w14:textId="77777777" w:rsidR="009F7A98" w:rsidRDefault="009F7A98">
            <w:pPr>
              <w:pStyle w:val="TAL"/>
              <w:jc w:val="center"/>
              <w:rPr>
                <w:sz w:val="16"/>
                <w:szCs w:val="16"/>
              </w:rPr>
            </w:pPr>
            <w:r>
              <w:rPr>
                <w:sz w:val="16"/>
                <w:szCs w:val="16"/>
              </w:rPr>
              <w:t>RAN_41</w:t>
            </w:r>
          </w:p>
        </w:tc>
        <w:tc>
          <w:tcPr>
            <w:tcW w:w="1094" w:type="dxa"/>
            <w:shd w:val="solid" w:color="FFFFFF" w:fill="auto"/>
          </w:tcPr>
          <w:p w14:paraId="56CDF65D"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6712B5F"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2E99B055"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590E7808"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1B1FABDE" w14:textId="77777777" w:rsidR="009F7A98" w:rsidRDefault="009F7A98">
            <w:pPr>
              <w:pStyle w:val="TAL"/>
              <w:rPr>
                <w:sz w:val="16"/>
                <w:szCs w:val="16"/>
              </w:rPr>
            </w:pPr>
            <w:r>
              <w:rPr>
                <w:sz w:val="16"/>
                <w:szCs w:val="16"/>
              </w:rPr>
              <w:t>8.3.0</w:t>
            </w:r>
          </w:p>
        </w:tc>
        <w:tc>
          <w:tcPr>
            <w:tcW w:w="667" w:type="dxa"/>
            <w:shd w:val="solid" w:color="FFFFFF" w:fill="auto"/>
          </w:tcPr>
          <w:p w14:paraId="291118C6" w14:textId="77777777" w:rsidR="009F7A98" w:rsidRDefault="009F7A98">
            <w:pPr>
              <w:pStyle w:val="TAL"/>
              <w:rPr>
                <w:sz w:val="16"/>
                <w:szCs w:val="16"/>
              </w:rPr>
            </w:pPr>
            <w:r>
              <w:rPr>
                <w:sz w:val="16"/>
                <w:szCs w:val="16"/>
              </w:rPr>
              <w:t>8.4.0</w:t>
            </w:r>
          </w:p>
        </w:tc>
      </w:tr>
      <w:tr w:rsidR="009F7A98" w14:paraId="6A4F1D4C" w14:textId="77777777" w:rsidTr="00CF4384">
        <w:tc>
          <w:tcPr>
            <w:tcW w:w="800" w:type="dxa"/>
            <w:shd w:val="solid" w:color="FFFFFF" w:fill="auto"/>
          </w:tcPr>
          <w:p w14:paraId="0D3F6E99" w14:textId="77777777" w:rsidR="009F7A98" w:rsidRDefault="009F7A98">
            <w:pPr>
              <w:pStyle w:val="TAL"/>
              <w:jc w:val="center"/>
              <w:rPr>
                <w:sz w:val="16"/>
                <w:szCs w:val="16"/>
              </w:rPr>
            </w:pPr>
            <w:r>
              <w:rPr>
                <w:sz w:val="16"/>
                <w:szCs w:val="16"/>
              </w:rPr>
              <w:t>09/09/08</w:t>
            </w:r>
          </w:p>
        </w:tc>
        <w:tc>
          <w:tcPr>
            <w:tcW w:w="800" w:type="dxa"/>
            <w:shd w:val="solid" w:color="FFFFFF" w:fill="auto"/>
          </w:tcPr>
          <w:p w14:paraId="558293AF" w14:textId="77777777" w:rsidR="009F7A98" w:rsidRDefault="009F7A98">
            <w:pPr>
              <w:pStyle w:val="TAL"/>
              <w:jc w:val="center"/>
              <w:rPr>
                <w:sz w:val="16"/>
                <w:szCs w:val="16"/>
              </w:rPr>
            </w:pPr>
            <w:r>
              <w:rPr>
                <w:sz w:val="16"/>
                <w:szCs w:val="16"/>
              </w:rPr>
              <w:t>RAN_41</w:t>
            </w:r>
          </w:p>
        </w:tc>
        <w:tc>
          <w:tcPr>
            <w:tcW w:w="1094" w:type="dxa"/>
            <w:shd w:val="solid" w:color="FFFFFF" w:fill="auto"/>
          </w:tcPr>
          <w:p w14:paraId="0D6891F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FB39D91"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28B0CDC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21D2CF6B"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F6BEEF9" w14:textId="77777777" w:rsidR="009F7A98" w:rsidRDefault="009F7A98">
            <w:pPr>
              <w:pStyle w:val="TAL"/>
              <w:rPr>
                <w:sz w:val="16"/>
                <w:szCs w:val="16"/>
              </w:rPr>
            </w:pPr>
            <w:r>
              <w:rPr>
                <w:sz w:val="16"/>
                <w:szCs w:val="16"/>
              </w:rPr>
              <w:t>8.3.0</w:t>
            </w:r>
          </w:p>
        </w:tc>
        <w:tc>
          <w:tcPr>
            <w:tcW w:w="667" w:type="dxa"/>
            <w:shd w:val="solid" w:color="FFFFFF" w:fill="auto"/>
          </w:tcPr>
          <w:p w14:paraId="5ABB9BA6" w14:textId="77777777" w:rsidR="009F7A98" w:rsidRDefault="009F7A98">
            <w:pPr>
              <w:pStyle w:val="TAL"/>
              <w:rPr>
                <w:sz w:val="16"/>
                <w:szCs w:val="16"/>
              </w:rPr>
            </w:pPr>
            <w:r>
              <w:rPr>
                <w:sz w:val="16"/>
                <w:szCs w:val="16"/>
              </w:rPr>
              <w:t>8.4.0</w:t>
            </w:r>
          </w:p>
        </w:tc>
      </w:tr>
      <w:tr w:rsidR="009F7A98" w14:paraId="259A1FF0" w14:textId="77777777" w:rsidTr="00CF4384">
        <w:tc>
          <w:tcPr>
            <w:tcW w:w="800" w:type="dxa"/>
            <w:shd w:val="solid" w:color="FFFFFF" w:fill="auto"/>
          </w:tcPr>
          <w:p w14:paraId="7823DF52" w14:textId="77777777" w:rsidR="009F7A98" w:rsidRDefault="009F7A98">
            <w:pPr>
              <w:pStyle w:val="TAL"/>
              <w:jc w:val="center"/>
              <w:rPr>
                <w:sz w:val="16"/>
                <w:szCs w:val="16"/>
              </w:rPr>
            </w:pPr>
            <w:r>
              <w:rPr>
                <w:sz w:val="16"/>
                <w:szCs w:val="16"/>
              </w:rPr>
              <w:t>09/09/08</w:t>
            </w:r>
          </w:p>
        </w:tc>
        <w:tc>
          <w:tcPr>
            <w:tcW w:w="800" w:type="dxa"/>
            <w:shd w:val="solid" w:color="FFFFFF" w:fill="auto"/>
          </w:tcPr>
          <w:p w14:paraId="133B5084" w14:textId="77777777" w:rsidR="009F7A98" w:rsidRDefault="009F7A98">
            <w:pPr>
              <w:pStyle w:val="TAL"/>
              <w:jc w:val="center"/>
              <w:rPr>
                <w:sz w:val="16"/>
                <w:szCs w:val="16"/>
              </w:rPr>
            </w:pPr>
            <w:r>
              <w:rPr>
                <w:sz w:val="16"/>
                <w:szCs w:val="16"/>
              </w:rPr>
              <w:t>RAN_41</w:t>
            </w:r>
          </w:p>
        </w:tc>
        <w:tc>
          <w:tcPr>
            <w:tcW w:w="1094" w:type="dxa"/>
            <w:shd w:val="solid" w:color="FFFFFF" w:fill="auto"/>
          </w:tcPr>
          <w:p w14:paraId="658C980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DB0B6E8"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5F65B9DF"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C9886D0"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6278BB7E" w14:textId="77777777" w:rsidR="009F7A98" w:rsidRDefault="009F7A98">
            <w:pPr>
              <w:pStyle w:val="TAL"/>
              <w:rPr>
                <w:sz w:val="16"/>
                <w:szCs w:val="16"/>
              </w:rPr>
            </w:pPr>
            <w:r>
              <w:rPr>
                <w:sz w:val="16"/>
                <w:szCs w:val="16"/>
              </w:rPr>
              <w:t>8.3.0</w:t>
            </w:r>
          </w:p>
        </w:tc>
        <w:tc>
          <w:tcPr>
            <w:tcW w:w="667" w:type="dxa"/>
            <w:shd w:val="solid" w:color="FFFFFF" w:fill="auto"/>
          </w:tcPr>
          <w:p w14:paraId="4CBDBA1F" w14:textId="77777777" w:rsidR="009F7A98" w:rsidRDefault="009F7A98">
            <w:pPr>
              <w:pStyle w:val="TAL"/>
              <w:rPr>
                <w:sz w:val="16"/>
                <w:szCs w:val="16"/>
              </w:rPr>
            </w:pPr>
            <w:r>
              <w:rPr>
                <w:sz w:val="16"/>
                <w:szCs w:val="16"/>
              </w:rPr>
              <w:t>8.4.0</w:t>
            </w:r>
          </w:p>
        </w:tc>
      </w:tr>
      <w:tr w:rsidR="009F7A98" w14:paraId="1A1E4481" w14:textId="77777777" w:rsidTr="00CF4384">
        <w:tc>
          <w:tcPr>
            <w:tcW w:w="800" w:type="dxa"/>
            <w:shd w:val="solid" w:color="FFFFFF" w:fill="auto"/>
          </w:tcPr>
          <w:p w14:paraId="24C80A83" w14:textId="77777777" w:rsidR="009F7A98" w:rsidRDefault="009F7A98">
            <w:pPr>
              <w:pStyle w:val="TAL"/>
              <w:jc w:val="center"/>
              <w:rPr>
                <w:sz w:val="16"/>
                <w:szCs w:val="16"/>
              </w:rPr>
            </w:pPr>
            <w:r>
              <w:rPr>
                <w:sz w:val="16"/>
                <w:szCs w:val="16"/>
              </w:rPr>
              <w:t>09/09/08</w:t>
            </w:r>
          </w:p>
        </w:tc>
        <w:tc>
          <w:tcPr>
            <w:tcW w:w="800" w:type="dxa"/>
            <w:shd w:val="solid" w:color="FFFFFF" w:fill="auto"/>
          </w:tcPr>
          <w:p w14:paraId="294812A4" w14:textId="77777777" w:rsidR="009F7A98" w:rsidRDefault="009F7A98">
            <w:pPr>
              <w:pStyle w:val="TAL"/>
              <w:jc w:val="center"/>
              <w:rPr>
                <w:sz w:val="16"/>
                <w:szCs w:val="16"/>
              </w:rPr>
            </w:pPr>
            <w:r>
              <w:rPr>
                <w:sz w:val="16"/>
                <w:szCs w:val="16"/>
              </w:rPr>
              <w:t>RAN_41</w:t>
            </w:r>
          </w:p>
        </w:tc>
        <w:tc>
          <w:tcPr>
            <w:tcW w:w="1094" w:type="dxa"/>
            <w:shd w:val="solid" w:color="FFFFFF" w:fill="auto"/>
          </w:tcPr>
          <w:p w14:paraId="4CFFE941"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0A44DFD"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0A50A18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252725E"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3FFA5950" w14:textId="77777777" w:rsidR="009F7A98" w:rsidRDefault="009F7A98">
            <w:pPr>
              <w:pStyle w:val="TAL"/>
              <w:rPr>
                <w:sz w:val="16"/>
                <w:szCs w:val="16"/>
              </w:rPr>
            </w:pPr>
            <w:r>
              <w:rPr>
                <w:sz w:val="16"/>
                <w:szCs w:val="16"/>
              </w:rPr>
              <w:t>8.3.0</w:t>
            </w:r>
          </w:p>
        </w:tc>
        <w:tc>
          <w:tcPr>
            <w:tcW w:w="667" w:type="dxa"/>
            <w:shd w:val="solid" w:color="FFFFFF" w:fill="auto"/>
          </w:tcPr>
          <w:p w14:paraId="024131C0" w14:textId="77777777" w:rsidR="009F7A98" w:rsidRDefault="009F7A98">
            <w:pPr>
              <w:pStyle w:val="TAL"/>
              <w:rPr>
                <w:sz w:val="16"/>
                <w:szCs w:val="16"/>
              </w:rPr>
            </w:pPr>
            <w:r>
              <w:rPr>
                <w:sz w:val="16"/>
                <w:szCs w:val="16"/>
              </w:rPr>
              <w:t>8.4.0</w:t>
            </w:r>
          </w:p>
        </w:tc>
      </w:tr>
      <w:tr w:rsidR="009F7A98" w14:paraId="4DA40F74" w14:textId="77777777" w:rsidTr="00CF4384">
        <w:tc>
          <w:tcPr>
            <w:tcW w:w="800" w:type="dxa"/>
            <w:shd w:val="solid" w:color="FFFFFF" w:fill="auto"/>
          </w:tcPr>
          <w:p w14:paraId="1636D3B9" w14:textId="77777777" w:rsidR="009F7A98" w:rsidRDefault="009F7A98">
            <w:pPr>
              <w:pStyle w:val="TAL"/>
              <w:jc w:val="center"/>
              <w:rPr>
                <w:sz w:val="16"/>
                <w:szCs w:val="16"/>
              </w:rPr>
            </w:pPr>
            <w:r>
              <w:rPr>
                <w:sz w:val="16"/>
                <w:szCs w:val="16"/>
              </w:rPr>
              <w:t>09/09/08</w:t>
            </w:r>
          </w:p>
        </w:tc>
        <w:tc>
          <w:tcPr>
            <w:tcW w:w="800" w:type="dxa"/>
            <w:shd w:val="solid" w:color="FFFFFF" w:fill="auto"/>
          </w:tcPr>
          <w:p w14:paraId="506515EE" w14:textId="77777777" w:rsidR="009F7A98" w:rsidRDefault="009F7A98">
            <w:pPr>
              <w:pStyle w:val="TAL"/>
              <w:jc w:val="center"/>
              <w:rPr>
                <w:sz w:val="16"/>
                <w:szCs w:val="16"/>
              </w:rPr>
            </w:pPr>
            <w:r>
              <w:rPr>
                <w:sz w:val="16"/>
                <w:szCs w:val="16"/>
              </w:rPr>
              <w:t>RAN_41</w:t>
            </w:r>
          </w:p>
        </w:tc>
        <w:tc>
          <w:tcPr>
            <w:tcW w:w="1094" w:type="dxa"/>
            <w:shd w:val="solid" w:color="FFFFFF" w:fill="auto"/>
          </w:tcPr>
          <w:p w14:paraId="51072E5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B8A9D00"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2FB5BC1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69FE06A3"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51518935" w14:textId="77777777" w:rsidR="009F7A98" w:rsidRDefault="009F7A98">
            <w:pPr>
              <w:pStyle w:val="TAL"/>
              <w:rPr>
                <w:sz w:val="16"/>
                <w:szCs w:val="16"/>
              </w:rPr>
            </w:pPr>
            <w:r>
              <w:rPr>
                <w:sz w:val="16"/>
                <w:szCs w:val="16"/>
              </w:rPr>
              <w:t>8.3.0</w:t>
            </w:r>
          </w:p>
        </w:tc>
        <w:tc>
          <w:tcPr>
            <w:tcW w:w="667" w:type="dxa"/>
            <w:shd w:val="solid" w:color="FFFFFF" w:fill="auto"/>
          </w:tcPr>
          <w:p w14:paraId="4009A8F8" w14:textId="77777777" w:rsidR="009F7A98" w:rsidRDefault="009F7A98">
            <w:pPr>
              <w:pStyle w:val="TAL"/>
              <w:rPr>
                <w:sz w:val="16"/>
                <w:szCs w:val="16"/>
              </w:rPr>
            </w:pPr>
            <w:r>
              <w:rPr>
                <w:sz w:val="16"/>
                <w:szCs w:val="16"/>
              </w:rPr>
              <w:t>8.4.0</w:t>
            </w:r>
          </w:p>
        </w:tc>
      </w:tr>
      <w:tr w:rsidR="009F7A98" w14:paraId="412D9AB8" w14:textId="77777777" w:rsidTr="00CF4384">
        <w:tc>
          <w:tcPr>
            <w:tcW w:w="800" w:type="dxa"/>
            <w:shd w:val="solid" w:color="FFFFFF" w:fill="auto"/>
          </w:tcPr>
          <w:p w14:paraId="29F1BB6B" w14:textId="77777777" w:rsidR="009F7A98" w:rsidRDefault="009F7A98">
            <w:pPr>
              <w:pStyle w:val="TAL"/>
              <w:jc w:val="center"/>
              <w:rPr>
                <w:sz w:val="16"/>
                <w:szCs w:val="16"/>
              </w:rPr>
            </w:pPr>
            <w:r>
              <w:rPr>
                <w:sz w:val="16"/>
                <w:szCs w:val="16"/>
              </w:rPr>
              <w:t>09/09/08</w:t>
            </w:r>
          </w:p>
        </w:tc>
        <w:tc>
          <w:tcPr>
            <w:tcW w:w="800" w:type="dxa"/>
            <w:shd w:val="solid" w:color="FFFFFF" w:fill="auto"/>
          </w:tcPr>
          <w:p w14:paraId="39AFCF63" w14:textId="77777777" w:rsidR="009F7A98" w:rsidRDefault="009F7A98">
            <w:pPr>
              <w:pStyle w:val="TAL"/>
              <w:jc w:val="center"/>
              <w:rPr>
                <w:sz w:val="16"/>
                <w:szCs w:val="16"/>
              </w:rPr>
            </w:pPr>
            <w:r>
              <w:rPr>
                <w:sz w:val="16"/>
                <w:szCs w:val="16"/>
              </w:rPr>
              <w:t>RAN_41</w:t>
            </w:r>
          </w:p>
        </w:tc>
        <w:tc>
          <w:tcPr>
            <w:tcW w:w="1094" w:type="dxa"/>
            <w:shd w:val="solid" w:color="FFFFFF" w:fill="auto"/>
          </w:tcPr>
          <w:p w14:paraId="28B3E8CD"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F6C02A"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4D36CDD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84A9D8"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5E74A865" w14:textId="77777777" w:rsidR="009F7A98" w:rsidRDefault="009F7A98">
            <w:pPr>
              <w:pStyle w:val="TAL"/>
              <w:rPr>
                <w:sz w:val="16"/>
                <w:szCs w:val="16"/>
              </w:rPr>
            </w:pPr>
            <w:r>
              <w:rPr>
                <w:sz w:val="16"/>
                <w:szCs w:val="16"/>
              </w:rPr>
              <w:t>8.3.0</w:t>
            </w:r>
          </w:p>
        </w:tc>
        <w:tc>
          <w:tcPr>
            <w:tcW w:w="667" w:type="dxa"/>
            <w:shd w:val="solid" w:color="FFFFFF" w:fill="auto"/>
          </w:tcPr>
          <w:p w14:paraId="3C6D1E3B" w14:textId="77777777" w:rsidR="009F7A98" w:rsidRDefault="009F7A98">
            <w:pPr>
              <w:pStyle w:val="TAL"/>
              <w:rPr>
                <w:sz w:val="16"/>
                <w:szCs w:val="16"/>
              </w:rPr>
            </w:pPr>
            <w:r>
              <w:rPr>
                <w:sz w:val="16"/>
                <w:szCs w:val="16"/>
              </w:rPr>
              <w:t>8.4.0</w:t>
            </w:r>
          </w:p>
        </w:tc>
      </w:tr>
      <w:tr w:rsidR="009F7A98" w14:paraId="0F337FBA" w14:textId="77777777" w:rsidTr="00CF4384">
        <w:tc>
          <w:tcPr>
            <w:tcW w:w="800" w:type="dxa"/>
            <w:shd w:val="solid" w:color="FFFFFF" w:fill="auto"/>
          </w:tcPr>
          <w:p w14:paraId="0D956428" w14:textId="77777777" w:rsidR="009F7A98" w:rsidRDefault="009F7A98">
            <w:pPr>
              <w:pStyle w:val="TAL"/>
              <w:jc w:val="center"/>
              <w:rPr>
                <w:sz w:val="16"/>
                <w:szCs w:val="16"/>
              </w:rPr>
            </w:pPr>
            <w:r>
              <w:rPr>
                <w:sz w:val="16"/>
                <w:szCs w:val="16"/>
              </w:rPr>
              <w:t>09/09/08</w:t>
            </w:r>
          </w:p>
        </w:tc>
        <w:tc>
          <w:tcPr>
            <w:tcW w:w="800" w:type="dxa"/>
            <w:shd w:val="solid" w:color="FFFFFF" w:fill="auto"/>
          </w:tcPr>
          <w:p w14:paraId="373007CE" w14:textId="77777777" w:rsidR="009F7A98" w:rsidRDefault="009F7A98">
            <w:pPr>
              <w:pStyle w:val="TAL"/>
              <w:jc w:val="center"/>
              <w:rPr>
                <w:sz w:val="16"/>
                <w:szCs w:val="16"/>
              </w:rPr>
            </w:pPr>
            <w:r>
              <w:rPr>
                <w:sz w:val="16"/>
                <w:szCs w:val="16"/>
              </w:rPr>
              <w:t>RAN_41</w:t>
            </w:r>
          </w:p>
        </w:tc>
        <w:tc>
          <w:tcPr>
            <w:tcW w:w="1094" w:type="dxa"/>
            <w:shd w:val="solid" w:color="FFFFFF" w:fill="auto"/>
          </w:tcPr>
          <w:p w14:paraId="48A8494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B10ABD1"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499C6E81"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1483531"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1A2D429D" w14:textId="77777777" w:rsidR="009F7A98" w:rsidRDefault="009F7A98">
            <w:pPr>
              <w:pStyle w:val="TAL"/>
              <w:rPr>
                <w:sz w:val="16"/>
                <w:szCs w:val="16"/>
              </w:rPr>
            </w:pPr>
            <w:r>
              <w:rPr>
                <w:sz w:val="16"/>
                <w:szCs w:val="16"/>
              </w:rPr>
              <w:t>8.3.0</w:t>
            </w:r>
          </w:p>
        </w:tc>
        <w:tc>
          <w:tcPr>
            <w:tcW w:w="667" w:type="dxa"/>
            <w:shd w:val="solid" w:color="FFFFFF" w:fill="auto"/>
          </w:tcPr>
          <w:p w14:paraId="55614226" w14:textId="77777777" w:rsidR="009F7A98" w:rsidRDefault="009F7A98">
            <w:pPr>
              <w:pStyle w:val="TAL"/>
              <w:rPr>
                <w:sz w:val="16"/>
                <w:szCs w:val="16"/>
              </w:rPr>
            </w:pPr>
            <w:r>
              <w:rPr>
                <w:sz w:val="16"/>
                <w:szCs w:val="16"/>
              </w:rPr>
              <w:t>8.4.0</w:t>
            </w:r>
          </w:p>
        </w:tc>
      </w:tr>
      <w:tr w:rsidR="009F7A98" w14:paraId="57A6548E" w14:textId="77777777" w:rsidTr="00CF4384">
        <w:tc>
          <w:tcPr>
            <w:tcW w:w="800" w:type="dxa"/>
            <w:shd w:val="solid" w:color="FFFFFF" w:fill="auto"/>
          </w:tcPr>
          <w:p w14:paraId="45B7C6D4" w14:textId="77777777" w:rsidR="009F7A98" w:rsidRDefault="009F7A98">
            <w:pPr>
              <w:pStyle w:val="TAL"/>
              <w:jc w:val="center"/>
              <w:rPr>
                <w:sz w:val="16"/>
                <w:szCs w:val="16"/>
              </w:rPr>
            </w:pPr>
            <w:r>
              <w:rPr>
                <w:sz w:val="16"/>
                <w:szCs w:val="16"/>
              </w:rPr>
              <w:t>09/09/08</w:t>
            </w:r>
          </w:p>
        </w:tc>
        <w:tc>
          <w:tcPr>
            <w:tcW w:w="800" w:type="dxa"/>
            <w:shd w:val="solid" w:color="FFFFFF" w:fill="auto"/>
          </w:tcPr>
          <w:p w14:paraId="36539F10" w14:textId="77777777" w:rsidR="009F7A98" w:rsidRDefault="009F7A98">
            <w:pPr>
              <w:pStyle w:val="TAL"/>
              <w:jc w:val="center"/>
              <w:rPr>
                <w:sz w:val="16"/>
                <w:szCs w:val="16"/>
              </w:rPr>
            </w:pPr>
            <w:r>
              <w:rPr>
                <w:sz w:val="16"/>
                <w:szCs w:val="16"/>
              </w:rPr>
              <w:t>RAN_41</w:t>
            </w:r>
          </w:p>
        </w:tc>
        <w:tc>
          <w:tcPr>
            <w:tcW w:w="1094" w:type="dxa"/>
            <w:shd w:val="solid" w:color="FFFFFF" w:fill="auto"/>
          </w:tcPr>
          <w:p w14:paraId="4109FFC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7A75741"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29CB3527"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3C2D927"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1511B205" w14:textId="77777777" w:rsidR="009F7A98" w:rsidRDefault="009F7A98">
            <w:pPr>
              <w:pStyle w:val="TAL"/>
              <w:rPr>
                <w:sz w:val="16"/>
                <w:szCs w:val="16"/>
              </w:rPr>
            </w:pPr>
            <w:r>
              <w:rPr>
                <w:sz w:val="16"/>
                <w:szCs w:val="16"/>
              </w:rPr>
              <w:t>8.3.0</w:t>
            </w:r>
          </w:p>
        </w:tc>
        <w:tc>
          <w:tcPr>
            <w:tcW w:w="667" w:type="dxa"/>
            <w:shd w:val="solid" w:color="FFFFFF" w:fill="auto"/>
          </w:tcPr>
          <w:p w14:paraId="62E71F3D" w14:textId="77777777" w:rsidR="009F7A98" w:rsidRDefault="009F7A98">
            <w:pPr>
              <w:pStyle w:val="TAL"/>
              <w:rPr>
                <w:sz w:val="16"/>
                <w:szCs w:val="16"/>
              </w:rPr>
            </w:pPr>
            <w:r>
              <w:rPr>
                <w:sz w:val="16"/>
                <w:szCs w:val="16"/>
              </w:rPr>
              <w:t>8.4.0</w:t>
            </w:r>
          </w:p>
        </w:tc>
      </w:tr>
      <w:tr w:rsidR="009F7A98" w14:paraId="4E47D9F6" w14:textId="77777777" w:rsidTr="00CF4384">
        <w:tc>
          <w:tcPr>
            <w:tcW w:w="800" w:type="dxa"/>
            <w:shd w:val="solid" w:color="FFFFFF" w:fill="auto"/>
          </w:tcPr>
          <w:p w14:paraId="2306ACEB" w14:textId="77777777" w:rsidR="009F7A98" w:rsidRDefault="009F7A98">
            <w:pPr>
              <w:pStyle w:val="TAL"/>
              <w:jc w:val="center"/>
              <w:rPr>
                <w:sz w:val="16"/>
                <w:szCs w:val="16"/>
              </w:rPr>
            </w:pPr>
            <w:r>
              <w:rPr>
                <w:sz w:val="16"/>
                <w:szCs w:val="16"/>
              </w:rPr>
              <w:t>11/09/08</w:t>
            </w:r>
          </w:p>
        </w:tc>
        <w:tc>
          <w:tcPr>
            <w:tcW w:w="800" w:type="dxa"/>
            <w:shd w:val="solid" w:color="FFFFFF" w:fill="auto"/>
          </w:tcPr>
          <w:p w14:paraId="52248B56" w14:textId="77777777" w:rsidR="009F7A98" w:rsidRDefault="009F7A98">
            <w:pPr>
              <w:pStyle w:val="TAL"/>
              <w:jc w:val="center"/>
              <w:rPr>
                <w:sz w:val="16"/>
                <w:szCs w:val="16"/>
              </w:rPr>
            </w:pPr>
            <w:r>
              <w:rPr>
                <w:sz w:val="16"/>
                <w:szCs w:val="16"/>
              </w:rPr>
              <w:t>RAN_41</w:t>
            </w:r>
          </w:p>
        </w:tc>
        <w:tc>
          <w:tcPr>
            <w:tcW w:w="1094" w:type="dxa"/>
            <w:shd w:val="solid" w:color="FFFFFF" w:fill="auto"/>
          </w:tcPr>
          <w:p w14:paraId="5F024585"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7531F301"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18445897"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0749A3"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5FA0AF34" w14:textId="77777777" w:rsidR="009F7A98" w:rsidRDefault="009F7A98">
            <w:pPr>
              <w:pStyle w:val="TAL"/>
              <w:rPr>
                <w:sz w:val="16"/>
                <w:szCs w:val="16"/>
              </w:rPr>
            </w:pPr>
            <w:r>
              <w:rPr>
                <w:sz w:val="16"/>
                <w:szCs w:val="16"/>
              </w:rPr>
              <w:t>8.3.0</w:t>
            </w:r>
          </w:p>
        </w:tc>
        <w:tc>
          <w:tcPr>
            <w:tcW w:w="667" w:type="dxa"/>
            <w:shd w:val="solid" w:color="FFFFFF" w:fill="auto"/>
          </w:tcPr>
          <w:p w14:paraId="326E588D" w14:textId="77777777" w:rsidR="009F7A98" w:rsidRDefault="009F7A98">
            <w:pPr>
              <w:pStyle w:val="TAL"/>
              <w:rPr>
                <w:sz w:val="16"/>
                <w:szCs w:val="16"/>
              </w:rPr>
            </w:pPr>
            <w:r>
              <w:rPr>
                <w:sz w:val="16"/>
                <w:szCs w:val="16"/>
              </w:rPr>
              <w:t>8.4.0</w:t>
            </w:r>
          </w:p>
        </w:tc>
      </w:tr>
      <w:tr w:rsidR="009F7A98" w14:paraId="00A0F03B" w14:textId="77777777" w:rsidTr="00CF4384">
        <w:tc>
          <w:tcPr>
            <w:tcW w:w="800" w:type="dxa"/>
            <w:shd w:val="solid" w:color="FFFFFF" w:fill="auto"/>
          </w:tcPr>
          <w:p w14:paraId="358189CF" w14:textId="77777777" w:rsidR="009F7A98" w:rsidRDefault="009F7A98">
            <w:pPr>
              <w:pStyle w:val="TAL"/>
              <w:jc w:val="center"/>
              <w:rPr>
                <w:sz w:val="16"/>
                <w:szCs w:val="16"/>
              </w:rPr>
            </w:pPr>
            <w:r>
              <w:rPr>
                <w:sz w:val="16"/>
                <w:szCs w:val="16"/>
              </w:rPr>
              <w:t>09/09/08</w:t>
            </w:r>
          </w:p>
        </w:tc>
        <w:tc>
          <w:tcPr>
            <w:tcW w:w="800" w:type="dxa"/>
            <w:shd w:val="solid" w:color="FFFFFF" w:fill="auto"/>
          </w:tcPr>
          <w:p w14:paraId="4590A310" w14:textId="77777777" w:rsidR="009F7A98" w:rsidRDefault="009F7A98">
            <w:pPr>
              <w:pStyle w:val="TAL"/>
              <w:jc w:val="center"/>
              <w:rPr>
                <w:sz w:val="16"/>
                <w:szCs w:val="16"/>
              </w:rPr>
            </w:pPr>
            <w:r>
              <w:rPr>
                <w:sz w:val="16"/>
                <w:szCs w:val="16"/>
              </w:rPr>
              <w:t>RAN_41</w:t>
            </w:r>
          </w:p>
        </w:tc>
        <w:tc>
          <w:tcPr>
            <w:tcW w:w="1094" w:type="dxa"/>
            <w:shd w:val="solid" w:color="FFFFFF" w:fill="auto"/>
          </w:tcPr>
          <w:p w14:paraId="58CC86FC"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9635A26"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33862D29"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3D7F5111"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5855C47A" w14:textId="77777777" w:rsidR="009F7A98" w:rsidRDefault="009F7A98">
            <w:pPr>
              <w:pStyle w:val="TAL"/>
              <w:rPr>
                <w:sz w:val="16"/>
                <w:szCs w:val="16"/>
              </w:rPr>
            </w:pPr>
            <w:r>
              <w:rPr>
                <w:sz w:val="16"/>
                <w:szCs w:val="16"/>
              </w:rPr>
              <w:t>8.3.0</w:t>
            </w:r>
          </w:p>
        </w:tc>
        <w:tc>
          <w:tcPr>
            <w:tcW w:w="667" w:type="dxa"/>
            <w:shd w:val="solid" w:color="FFFFFF" w:fill="auto"/>
          </w:tcPr>
          <w:p w14:paraId="6D5F6B36" w14:textId="77777777" w:rsidR="009F7A98" w:rsidRDefault="009F7A98">
            <w:pPr>
              <w:pStyle w:val="TAL"/>
              <w:rPr>
                <w:sz w:val="16"/>
                <w:szCs w:val="16"/>
              </w:rPr>
            </w:pPr>
            <w:r>
              <w:rPr>
                <w:sz w:val="16"/>
                <w:szCs w:val="16"/>
              </w:rPr>
              <w:t>8.4.0</w:t>
            </w:r>
          </w:p>
        </w:tc>
      </w:tr>
      <w:tr w:rsidR="009F7A98" w14:paraId="50E14317" w14:textId="77777777" w:rsidTr="00CF4384">
        <w:tc>
          <w:tcPr>
            <w:tcW w:w="800" w:type="dxa"/>
            <w:shd w:val="solid" w:color="FFFFFF" w:fill="auto"/>
          </w:tcPr>
          <w:p w14:paraId="392CB36B" w14:textId="77777777" w:rsidR="009F7A98" w:rsidRDefault="009F7A98">
            <w:pPr>
              <w:pStyle w:val="TAL"/>
              <w:jc w:val="center"/>
              <w:rPr>
                <w:sz w:val="16"/>
                <w:szCs w:val="16"/>
              </w:rPr>
            </w:pPr>
            <w:r>
              <w:rPr>
                <w:sz w:val="16"/>
                <w:szCs w:val="16"/>
              </w:rPr>
              <w:t>09/09/08</w:t>
            </w:r>
          </w:p>
        </w:tc>
        <w:tc>
          <w:tcPr>
            <w:tcW w:w="800" w:type="dxa"/>
            <w:shd w:val="solid" w:color="FFFFFF" w:fill="auto"/>
          </w:tcPr>
          <w:p w14:paraId="02EBDB41" w14:textId="77777777" w:rsidR="009F7A98" w:rsidRDefault="009F7A98">
            <w:pPr>
              <w:pStyle w:val="TAL"/>
              <w:jc w:val="center"/>
              <w:rPr>
                <w:sz w:val="16"/>
                <w:szCs w:val="16"/>
              </w:rPr>
            </w:pPr>
            <w:r>
              <w:rPr>
                <w:sz w:val="16"/>
                <w:szCs w:val="16"/>
              </w:rPr>
              <w:t>RAN_41</w:t>
            </w:r>
          </w:p>
        </w:tc>
        <w:tc>
          <w:tcPr>
            <w:tcW w:w="1094" w:type="dxa"/>
            <w:shd w:val="solid" w:color="FFFFFF" w:fill="auto"/>
          </w:tcPr>
          <w:p w14:paraId="2D470137"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8066218"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7EDE54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C825F64"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00923D73" w14:textId="77777777" w:rsidR="009F7A98" w:rsidRDefault="009F7A98">
            <w:pPr>
              <w:pStyle w:val="TAL"/>
              <w:rPr>
                <w:sz w:val="16"/>
                <w:szCs w:val="16"/>
              </w:rPr>
            </w:pPr>
            <w:r>
              <w:rPr>
                <w:sz w:val="16"/>
                <w:szCs w:val="16"/>
              </w:rPr>
              <w:t>8.3.0</w:t>
            </w:r>
          </w:p>
        </w:tc>
        <w:tc>
          <w:tcPr>
            <w:tcW w:w="667" w:type="dxa"/>
            <w:shd w:val="solid" w:color="FFFFFF" w:fill="auto"/>
          </w:tcPr>
          <w:p w14:paraId="054C0826" w14:textId="77777777" w:rsidR="009F7A98" w:rsidRDefault="009F7A98">
            <w:pPr>
              <w:pStyle w:val="TAL"/>
              <w:rPr>
                <w:sz w:val="16"/>
                <w:szCs w:val="16"/>
              </w:rPr>
            </w:pPr>
            <w:r>
              <w:rPr>
                <w:sz w:val="16"/>
                <w:szCs w:val="16"/>
              </w:rPr>
              <w:t>8.4.0</w:t>
            </w:r>
          </w:p>
        </w:tc>
      </w:tr>
      <w:tr w:rsidR="009F7A98" w14:paraId="2A0ED1FA" w14:textId="77777777" w:rsidTr="00CF4384">
        <w:tc>
          <w:tcPr>
            <w:tcW w:w="800" w:type="dxa"/>
            <w:shd w:val="solid" w:color="FFFFFF" w:fill="auto"/>
          </w:tcPr>
          <w:p w14:paraId="6CD7B1E9" w14:textId="77777777" w:rsidR="009F7A98" w:rsidRDefault="009F7A98">
            <w:pPr>
              <w:pStyle w:val="TAL"/>
              <w:jc w:val="center"/>
              <w:rPr>
                <w:sz w:val="16"/>
                <w:szCs w:val="16"/>
              </w:rPr>
            </w:pPr>
            <w:r>
              <w:rPr>
                <w:sz w:val="16"/>
                <w:szCs w:val="16"/>
              </w:rPr>
              <w:t>09/09/08</w:t>
            </w:r>
          </w:p>
        </w:tc>
        <w:tc>
          <w:tcPr>
            <w:tcW w:w="800" w:type="dxa"/>
            <w:shd w:val="solid" w:color="FFFFFF" w:fill="auto"/>
          </w:tcPr>
          <w:p w14:paraId="29D12F75" w14:textId="77777777" w:rsidR="009F7A98" w:rsidRDefault="009F7A98">
            <w:pPr>
              <w:pStyle w:val="TAL"/>
              <w:jc w:val="center"/>
              <w:rPr>
                <w:sz w:val="16"/>
                <w:szCs w:val="16"/>
              </w:rPr>
            </w:pPr>
            <w:r>
              <w:rPr>
                <w:sz w:val="16"/>
                <w:szCs w:val="16"/>
              </w:rPr>
              <w:t>RAN_41</w:t>
            </w:r>
          </w:p>
        </w:tc>
        <w:tc>
          <w:tcPr>
            <w:tcW w:w="1094" w:type="dxa"/>
            <w:shd w:val="solid" w:color="FFFFFF" w:fill="auto"/>
          </w:tcPr>
          <w:p w14:paraId="5916601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A70275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4BA32E05"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4E294CBC"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217196C0" w14:textId="77777777" w:rsidR="009F7A98" w:rsidRDefault="009F7A98">
            <w:pPr>
              <w:pStyle w:val="TAL"/>
              <w:rPr>
                <w:sz w:val="16"/>
                <w:szCs w:val="16"/>
              </w:rPr>
            </w:pPr>
            <w:r>
              <w:rPr>
                <w:sz w:val="16"/>
                <w:szCs w:val="16"/>
              </w:rPr>
              <w:t>8.3.0</w:t>
            </w:r>
          </w:p>
        </w:tc>
        <w:tc>
          <w:tcPr>
            <w:tcW w:w="667" w:type="dxa"/>
            <w:shd w:val="solid" w:color="FFFFFF" w:fill="auto"/>
          </w:tcPr>
          <w:p w14:paraId="1DB0FE0C" w14:textId="77777777" w:rsidR="009F7A98" w:rsidRDefault="009F7A98">
            <w:pPr>
              <w:pStyle w:val="TAL"/>
              <w:rPr>
                <w:sz w:val="16"/>
                <w:szCs w:val="16"/>
              </w:rPr>
            </w:pPr>
            <w:r>
              <w:rPr>
                <w:sz w:val="16"/>
                <w:szCs w:val="16"/>
              </w:rPr>
              <w:t>8.4.0</w:t>
            </w:r>
          </w:p>
        </w:tc>
      </w:tr>
      <w:tr w:rsidR="009F7A98" w14:paraId="349B22ED" w14:textId="77777777" w:rsidTr="00CF4384">
        <w:tc>
          <w:tcPr>
            <w:tcW w:w="800" w:type="dxa"/>
            <w:shd w:val="solid" w:color="FFFFFF" w:fill="auto"/>
          </w:tcPr>
          <w:p w14:paraId="159A1F77" w14:textId="77777777" w:rsidR="009F7A98" w:rsidRDefault="009F7A98">
            <w:pPr>
              <w:pStyle w:val="TAL"/>
              <w:jc w:val="center"/>
              <w:rPr>
                <w:sz w:val="16"/>
                <w:szCs w:val="16"/>
              </w:rPr>
            </w:pPr>
            <w:r>
              <w:rPr>
                <w:sz w:val="16"/>
                <w:szCs w:val="16"/>
              </w:rPr>
              <w:t>03/12/08</w:t>
            </w:r>
          </w:p>
        </w:tc>
        <w:tc>
          <w:tcPr>
            <w:tcW w:w="800" w:type="dxa"/>
            <w:shd w:val="solid" w:color="FFFFFF" w:fill="auto"/>
          </w:tcPr>
          <w:p w14:paraId="54B5E22F" w14:textId="77777777" w:rsidR="009F7A98" w:rsidRDefault="009F7A98">
            <w:pPr>
              <w:pStyle w:val="TAL"/>
              <w:jc w:val="center"/>
              <w:rPr>
                <w:sz w:val="16"/>
                <w:szCs w:val="16"/>
              </w:rPr>
            </w:pPr>
            <w:r>
              <w:rPr>
                <w:sz w:val="16"/>
                <w:szCs w:val="16"/>
              </w:rPr>
              <w:t>RAN_42</w:t>
            </w:r>
          </w:p>
        </w:tc>
        <w:tc>
          <w:tcPr>
            <w:tcW w:w="1094" w:type="dxa"/>
            <w:shd w:val="solid" w:color="FFFFFF" w:fill="auto"/>
          </w:tcPr>
          <w:p w14:paraId="60B309A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F85362F"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447C9AF7"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B51D32A"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0D1EDF82" w14:textId="77777777" w:rsidR="009F7A98" w:rsidRDefault="009F7A98">
            <w:pPr>
              <w:pStyle w:val="TAL"/>
              <w:rPr>
                <w:sz w:val="16"/>
                <w:szCs w:val="16"/>
              </w:rPr>
            </w:pPr>
            <w:r>
              <w:rPr>
                <w:sz w:val="16"/>
                <w:szCs w:val="16"/>
              </w:rPr>
              <w:t>8.4.0</w:t>
            </w:r>
          </w:p>
        </w:tc>
        <w:tc>
          <w:tcPr>
            <w:tcW w:w="667" w:type="dxa"/>
            <w:shd w:val="solid" w:color="FFFFFF" w:fill="auto"/>
          </w:tcPr>
          <w:p w14:paraId="74712B68" w14:textId="77777777" w:rsidR="009F7A98" w:rsidRDefault="009F7A98">
            <w:pPr>
              <w:pStyle w:val="TAL"/>
              <w:rPr>
                <w:sz w:val="16"/>
                <w:szCs w:val="16"/>
              </w:rPr>
            </w:pPr>
            <w:r>
              <w:rPr>
                <w:sz w:val="16"/>
                <w:szCs w:val="16"/>
              </w:rPr>
              <w:t>8.5.0</w:t>
            </w:r>
          </w:p>
        </w:tc>
      </w:tr>
      <w:tr w:rsidR="009F7A98" w14:paraId="708ED465" w14:textId="77777777" w:rsidTr="00CF4384">
        <w:tc>
          <w:tcPr>
            <w:tcW w:w="800" w:type="dxa"/>
            <w:shd w:val="solid" w:color="FFFFFF" w:fill="auto"/>
          </w:tcPr>
          <w:p w14:paraId="3E97B889" w14:textId="77777777" w:rsidR="009F7A98" w:rsidRDefault="009F7A98">
            <w:pPr>
              <w:pStyle w:val="TAL"/>
              <w:jc w:val="center"/>
              <w:rPr>
                <w:sz w:val="16"/>
                <w:szCs w:val="16"/>
              </w:rPr>
            </w:pPr>
            <w:r>
              <w:rPr>
                <w:sz w:val="16"/>
                <w:szCs w:val="16"/>
              </w:rPr>
              <w:t>03/12/08</w:t>
            </w:r>
          </w:p>
        </w:tc>
        <w:tc>
          <w:tcPr>
            <w:tcW w:w="800" w:type="dxa"/>
            <w:shd w:val="solid" w:color="FFFFFF" w:fill="auto"/>
          </w:tcPr>
          <w:p w14:paraId="5D8F42D3" w14:textId="77777777" w:rsidR="009F7A98" w:rsidRDefault="009F7A98">
            <w:pPr>
              <w:pStyle w:val="TAL"/>
              <w:jc w:val="center"/>
              <w:rPr>
                <w:sz w:val="16"/>
                <w:szCs w:val="16"/>
              </w:rPr>
            </w:pPr>
            <w:r>
              <w:rPr>
                <w:sz w:val="16"/>
                <w:szCs w:val="16"/>
              </w:rPr>
              <w:t>RAN_42</w:t>
            </w:r>
          </w:p>
        </w:tc>
        <w:tc>
          <w:tcPr>
            <w:tcW w:w="1094" w:type="dxa"/>
            <w:shd w:val="solid" w:color="FFFFFF" w:fill="auto"/>
          </w:tcPr>
          <w:p w14:paraId="5C03776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C09D4EA"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7039C49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379571"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366D0012" w14:textId="77777777" w:rsidR="009F7A98" w:rsidRDefault="009F7A98">
            <w:pPr>
              <w:pStyle w:val="TAL"/>
              <w:rPr>
                <w:sz w:val="16"/>
                <w:szCs w:val="16"/>
              </w:rPr>
            </w:pPr>
            <w:r>
              <w:rPr>
                <w:sz w:val="16"/>
                <w:szCs w:val="16"/>
              </w:rPr>
              <w:t>8.4.0</w:t>
            </w:r>
          </w:p>
        </w:tc>
        <w:tc>
          <w:tcPr>
            <w:tcW w:w="667" w:type="dxa"/>
            <w:shd w:val="solid" w:color="FFFFFF" w:fill="auto"/>
          </w:tcPr>
          <w:p w14:paraId="0EA87B4C" w14:textId="77777777" w:rsidR="009F7A98" w:rsidRDefault="009F7A98">
            <w:pPr>
              <w:pStyle w:val="TAL"/>
              <w:rPr>
                <w:sz w:val="16"/>
                <w:szCs w:val="16"/>
              </w:rPr>
            </w:pPr>
            <w:r>
              <w:rPr>
                <w:sz w:val="16"/>
                <w:szCs w:val="16"/>
              </w:rPr>
              <w:t>8.5.0</w:t>
            </w:r>
          </w:p>
        </w:tc>
      </w:tr>
      <w:tr w:rsidR="009F7A98" w14:paraId="6EF15938" w14:textId="77777777" w:rsidTr="00CF4384">
        <w:tc>
          <w:tcPr>
            <w:tcW w:w="800" w:type="dxa"/>
            <w:shd w:val="solid" w:color="FFFFFF" w:fill="auto"/>
          </w:tcPr>
          <w:p w14:paraId="327712F7" w14:textId="77777777" w:rsidR="009F7A98" w:rsidRDefault="009F7A98">
            <w:pPr>
              <w:pStyle w:val="TAL"/>
              <w:jc w:val="center"/>
              <w:rPr>
                <w:sz w:val="16"/>
                <w:szCs w:val="16"/>
              </w:rPr>
            </w:pPr>
            <w:r>
              <w:rPr>
                <w:sz w:val="16"/>
                <w:szCs w:val="16"/>
              </w:rPr>
              <w:t>03/12/08</w:t>
            </w:r>
          </w:p>
        </w:tc>
        <w:tc>
          <w:tcPr>
            <w:tcW w:w="800" w:type="dxa"/>
            <w:shd w:val="solid" w:color="FFFFFF" w:fill="auto"/>
          </w:tcPr>
          <w:p w14:paraId="1D1F5357" w14:textId="77777777" w:rsidR="009F7A98" w:rsidRDefault="009F7A98">
            <w:pPr>
              <w:pStyle w:val="TAL"/>
              <w:jc w:val="center"/>
              <w:rPr>
                <w:sz w:val="16"/>
                <w:szCs w:val="16"/>
              </w:rPr>
            </w:pPr>
            <w:r>
              <w:rPr>
                <w:sz w:val="16"/>
                <w:szCs w:val="16"/>
              </w:rPr>
              <w:t>RAN_42</w:t>
            </w:r>
          </w:p>
        </w:tc>
        <w:tc>
          <w:tcPr>
            <w:tcW w:w="1094" w:type="dxa"/>
            <w:shd w:val="solid" w:color="FFFFFF" w:fill="auto"/>
          </w:tcPr>
          <w:p w14:paraId="55CD00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49DFA07"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2B8DBAB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740754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7EDF7E6D" w14:textId="77777777" w:rsidR="009F7A98" w:rsidRDefault="009F7A98">
            <w:pPr>
              <w:pStyle w:val="TAL"/>
              <w:rPr>
                <w:sz w:val="16"/>
                <w:szCs w:val="16"/>
              </w:rPr>
            </w:pPr>
            <w:r>
              <w:rPr>
                <w:sz w:val="16"/>
                <w:szCs w:val="16"/>
              </w:rPr>
              <w:t>8.4.0</w:t>
            </w:r>
          </w:p>
        </w:tc>
        <w:tc>
          <w:tcPr>
            <w:tcW w:w="667" w:type="dxa"/>
            <w:shd w:val="solid" w:color="FFFFFF" w:fill="auto"/>
          </w:tcPr>
          <w:p w14:paraId="5F021BCC" w14:textId="77777777" w:rsidR="009F7A98" w:rsidRDefault="009F7A98">
            <w:pPr>
              <w:pStyle w:val="TAL"/>
              <w:rPr>
                <w:sz w:val="16"/>
                <w:szCs w:val="16"/>
              </w:rPr>
            </w:pPr>
            <w:r>
              <w:rPr>
                <w:sz w:val="16"/>
                <w:szCs w:val="16"/>
              </w:rPr>
              <w:t>8.5.0</w:t>
            </w:r>
          </w:p>
        </w:tc>
      </w:tr>
      <w:tr w:rsidR="009F7A98" w14:paraId="1B976F3E" w14:textId="77777777" w:rsidTr="00CF4384">
        <w:tc>
          <w:tcPr>
            <w:tcW w:w="800" w:type="dxa"/>
            <w:shd w:val="solid" w:color="FFFFFF" w:fill="auto"/>
          </w:tcPr>
          <w:p w14:paraId="3BF899B4" w14:textId="77777777" w:rsidR="009F7A98" w:rsidRDefault="009F7A98">
            <w:pPr>
              <w:pStyle w:val="TAL"/>
              <w:jc w:val="center"/>
              <w:rPr>
                <w:sz w:val="16"/>
                <w:szCs w:val="16"/>
              </w:rPr>
            </w:pPr>
            <w:r>
              <w:rPr>
                <w:sz w:val="16"/>
                <w:szCs w:val="16"/>
              </w:rPr>
              <w:t>03/12/08</w:t>
            </w:r>
          </w:p>
        </w:tc>
        <w:tc>
          <w:tcPr>
            <w:tcW w:w="800" w:type="dxa"/>
            <w:shd w:val="solid" w:color="FFFFFF" w:fill="auto"/>
          </w:tcPr>
          <w:p w14:paraId="4B2D58A5" w14:textId="77777777" w:rsidR="009F7A98" w:rsidRDefault="009F7A98">
            <w:pPr>
              <w:pStyle w:val="TAL"/>
              <w:jc w:val="center"/>
              <w:rPr>
                <w:sz w:val="16"/>
                <w:szCs w:val="16"/>
              </w:rPr>
            </w:pPr>
            <w:r>
              <w:rPr>
                <w:sz w:val="16"/>
                <w:szCs w:val="16"/>
              </w:rPr>
              <w:t>RAN_42</w:t>
            </w:r>
          </w:p>
        </w:tc>
        <w:tc>
          <w:tcPr>
            <w:tcW w:w="1094" w:type="dxa"/>
            <w:shd w:val="solid" w:color="FFFFFF" w:fill="auto"/>
          </w:tcPr>
          <w:p w14:paraId="25AE8C02"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43DE8F1"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461E329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F87271E"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4EF46B16" w14:textId="77777777" w:rsidR="009F7A98" w:rsidRDefault="009F7A98">
            <w:pPr>
              <w:pStyle w:val="TAL"/>
              <w:rPr>
                <w:sz w:val="16"/>
                <w:szCs w:val="16"/>
              </w:rPr>
            </w:pPr>
            <w:r>
              <w:rPr>
                <w:sz w:val="16"/>
                <w:szCs w:val="16"/>
              </w:rPr>
              <w:t>8.4.0</w:t>
            </w:r>
          </w:p>
        </w:tc>
        <w:tc>
          <w:tcPr>
            <w:tcW w:w="667" w:type="dxa"/>
            <w:shd w:val="solid" w:color="FFFFFF" w:fill="auto"/>
          </w:tcPr>
          <w:p w14:paraId="11BD05E2" w14:textId="77777777" w:rsidR="009F7A98" w:rsidRDefault="009F7A98">
            <w:pPr>
              <w:pStyle w:val="TAL"/>
              <w:rPr>
                <w:sz w:val="16"/>
                <w:szCs w:val="16"/>
              </w:rPr>
            </w:pPr>
            <w:r>
              <w:rPr>
                <w:sz w:val="16"/>
                <w:szCs w:val="16"/>
              </w:rPr>
              <w:t>8.5.0</w:t>
            </w:r>
          </w:p>
        </w:tc>
      </w:tr>
      <w:tr w:rsidR="009F7A98" w14:paraId="7BF2FD2E" w14:textId="77777777" w:rsidTr="00CF4384">
        <w:tc>
          <w:tcPr>
            <w:tcW w:w="800" w:type="dxa"/>
            <w:shd w:val="solid" w:color="FFFFFF" w:fill="auto"/>
          </w:tcPr>
          <w:p w14:paraId="1B936395" w14:textId="77777777" w:rsidR="009F7A98" w:rsidRDefault="009F7A98">
            <w:pPr>
              <w:pStyle w:val="TAL"/>
              <w:jc w:val="center"/>
              <w:rPr>
                <w:sz w:val="16"/>
                <w:szCs w:val="16"/>
              </w:rPr>
            </w:pPr>
            <w:r>
              <w:rPr>
                <w:sz w:val="16"/>
                <w:szCs w:val="16"/>
              </w:rPr>
              <w:t>03/12/08</w:t>
            </w:r>
          </w:p>
        </w:tc>
        <w:tc>
          <w:tcPr>
            <w:tcW w:w="800" w:type="dxa"/>
            <w:shd w:val="solid" w:color="FFFFFF" w:fill="auto"/>
          </w:tcPr>
          <w:p w14:paraId="00601E9A" w14:textId="77777777" w:rsidR="009F7A98" w:rsidRDefault="009F7A98">
            <w:pPr>
              <w:pStyle w:val="TAL"/>
              <w:jc w:val="center"/>
              <w:rPr>
                <w:sz w:val="16"/>
                <w:szCs w:val="16"/>
              </w:rPr>
            </w:pPr>
            <w:r>
              <w:rPr>
                <w:sz w:val="16"/>
                <w:szCs w:val="16"/>
              </w:rPr>
              <w:t>RAN_42</w:t>
            </w:r>
          </w:p>
        </w:tc>
        <w:tc>
          <w:tcPr>
            <w:tcW w:w="1094" w:type="dxa"/>
            <w:shd w:val="solid" w:color="FFFFFF" w:fill="auto"/>
          </w:tcPr>
          <w:p w14:paraId="0282BAC3"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4382E3"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7501219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772371B"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03B8E8E5" w14:textId="77777777" w:rsidR="009F7A98" w:rsidRDefault="009F7A98">
            <w:pPr>
              <w:pStyle w:val="TAL"/>
              <w:rPr>
                <w:sz w:val="16"/>
                <w:szCs w:val="16"/>
              </w:rPr>
            </w:pPr>
            <w:r>
              <w:rPr>
                <w:sz w:val="16"/>
                <w:szCs w:val="16"/>
              </w:rPr>
              <w:t>8.4.0</w:t>
            </w:r>
          </w:p>
        </w:tc>
        <w:tc>
          <w:tcPr>
            <w:tcW w:w="667" w:type="dxa"/>
            <w:shd w:val="solid" w:color="FFFFFF" w:fill="auto"/>
          </w:tcPr>
          <w:p w14:paraId="67CB43C0" w14:textId="77777777" w:rsidR="009F7A98" w:rsidRDefault="009F7A98">
            <w:pPr>
              <w:pStyle w:val="TAL"/>
              <w:rPr>
                <w:sz w:val="16"/>
                <w:szCs w:val="16"/>
              </w:rPr>
            </w:pPr>
            <w:r>
              <w:rPr>
                <w:sz w:val="16"/>
                <w:szCs w:val="16"/>
              </w:rPr>
              <w:t>8.5.0</w:t>
            </w:r>
          </w:p>
        </w:tc>
      </w:tr>
      <w:tr w:rsidR="009F7A98" w14:paraId="089AC7D5" w14:textId="77777777" w:rsidTr="00CF4384">
        <w:tc>
          <w:tcPr>
            <w:tcW w:w="800" w:type="dxa"/>
            <w:shd w:val="solid" w:color="FFFFFF" w:fill="auto"/>
          </w:tcPr>
          <w:p w14:paraId="33E7C526" w14:textId="77777777" w:rsidR="009F7A98" w:rsidRDefault="009F7A98">
            <w:pPr>
              <w:pStyle w:val="TAL"/>
              <w:jc w:val="center"/>
              <w:rPr>
                <w:sz w:val="16"/>
                <w:szCs w:val="16"/>
              </w:rPr>
            </w:pPr>
            <w:r>
              <w:rPr>
                <w:sz w:val="16"/>
                <w:szCs w:val="16"/>
              </w:rPr>
              <w:t>03/12/08</w:t>
            </w:r>
          </w:p>
        </w:tc>
        <w:tc>
          <w:tcPr>
            <w:tcW w:w="800" w:type="dxa"/>
            <w:shd w:val="solid" w:color="FFFFFF" w:fill="auto"/>
          </w:tcPr>
          <w:p w14:paraId="5D830AF6" w14:textId="77777777" w:rsidR="009F7A98" w:rsidRDefault="009F7A98">
            <w:pPr>
              <w:pStyle w:val="TAL"/>
              <w:jc w:val="center"/>
              <w:rPr>
                <w:sz w:val="16"/>
                <w:szCs w:val="16"/>
              </w:rPr>
            </w:pPr>
            <w:r>
              <w:rPr>
                <w:sz w:val="16"/>
                <w:szCs w:val="16"/>
              </w:rPr>
              <w:t>RAN_42</w:t>
            </w:r>
          </w:p>
        </w:tc>
        <w:tc>
          <w:tcPr>
            <w:tcW w:w="1094" w:type="dxa"/>
            <w:shd w:val="solid" w:color="FFFFFF" w:fill="auto"/>
          </w:tcPr>
          <w:p w14:paraId="07485623"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D1D3D3A"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65C2C2F8"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BBE8952"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57A6F7D6" w14:textId="77777777" w:rsidR="009F7A98" w:rsidRDefault="009F7A98">
            <w:pPr>
              <w:pStyle w:val="TAL"/>
              <w:rPr>
                <w:sz w:val="16"/>
                <w:szCs w:val="16"/>
              </w:rPr>
            </w:pPr>
            <w:r>
              <w:rPr>
                <w:sz w:val="16"/>
                <w:szCs w:val="16"/>
              </w:rPr>
              <w:t>8.4.0</w:t>
            </w:r>
          </w:p>
        </w:tc>
        <w:tc>
          <w:tcPr>
            <w:tcW w:w="667" w:type="dxa"/>
            <w:shd w:val="solid" w:color="FFFFFF" w:fill="auto"/>
          </w:tcPr>
          <w:p w14:paraId="3B7EC00F" w14:textId="77777777" w:rsidR="009F7A98" w:rsidRDefault="009F7A98">
            <w:pPr>
              <w:pStyle w:val="TAL"/>
              <w:rPr>
                <w:sz w:val="16"/>
                <w:szCs w:val="16"/>
              </w:rPr>
            </w:pPr>
            <w:r>
              <w:rPr>
                <w:sz w:val="16"/>
                <w:szCs w:val="16"/>
              </w:rPr>
              <w:t>8.5.0</w:t>
            </w:r>
          </w:p>
        </w:tc>
      </w:tr>
      <w:tr w:rsidR="009F7A98" w14:paraId="775F4309" w14:textId="77777777" w:rsidTr="00CF4384">
        <w:tc>
          <w:tcPr>
            <w:tcW w:w="800" w:type="dxa"/>
            <w:shd w:val="solid" w:color="FFFFFF" w:fill="auto"/>
          </w:tcPr>
          <w:p w14:paraId="34F0FBB0" w14:textId="77777777" w:rsidR="009F7A98" w:rsidRDefault="009F7A98">
            <w:pPr>
              <w:pStyle w:val="TAL"/>
              <w:jc w:val="center"/>
              <w:rPr>
                <w:sz w:val="16"/>
                <w:szCs w:val="16"/>
              </w:rPr>
            </w:pPr>
            <w:r>
              <w:rPr>
                <w:sz w:val="16"/>
                <w:szCs w:val="16"/>
              </w:rPr>
              <w:t>03/12/08</w:t>
            </w:r>
          </w:p>
        </w:tc>
        <w:tc>
          <w:tcPr>
            <w:tcW w:w="800" w:type="dxa"/>
            <w:shd w:val="solid" w:color="FFFFFF" w:fill="auto"/>
          </w:tcPr>
          <w:p w14:paraId="1BF46974" w14:textId="77777777" w:rsidR="009F7A98" w:rsidRDefault="009F7A98">
            <w:pPr>
              <w:pStyle w:val="TAL"/>
              <w:jc w:val="center"/>
              <w:rPr>
                <w:sz w:val="16"/>
                <w:szCs w:val="16"/>
              </w:rPr>
            </w:pPr>
            <w:r>
              <w:rPr>
                <w:sz w:val="16"/>
                <w:szCs w:val="16"/>
              </w:rPr>
              <w:t>RAN_42</w:t>
            </w:r>
          </w:p>
        </w:tc>
        <w:tc>
          <w:tcPr>
            <w:tcW w:w="1094" w:type="dxa"/>
            <w:shd w:val="solid" w:color="FFFFFF" w:fill="auto"/>
          </w:tcPr>
          <w:p w14:paraId="0A7E4AC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A087523"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21829150"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90D7C7C"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056D7366" w14:textId="77777777" w:rsidR="009F7A98" w:rsidRDefault="009F7A98">
            <w:pPr>
              <w:pStyle w:val="TAL"/>
              <w:rPr>
                <w:sz w:val="16"/>
                <w:szCs w:val="16"/>
              </w:rPr>
            </w:pPr>
            <w:r>
              <w:rPr>
                <w:sz w:val="16"/>
                <w:szCs w:val="16"/>
              </w:rPr>
              <w:t>8.4.0</w:t>
            </w:r>
          </w:p>
        </w:tc>
        <w:tc>
          <w:tcPr>
            <w:tcW w:w="667" w:type="dxa"/>
            <w:shd w:val="solid" w:color="FFFFFF" w:fill="auto"/>
          </w:tcPr>
          <w:p w14:paraId="52F0B512" w14:textId="77777777" w:rsidR="009F7A98" w:rsidRDefault="009F7A98">
            <w:pPr>
              <w:pStyle w:val="TAL"/>
              <w:rPr>
                <w:sz w:val="16"/>
                <w:szCs w:val="16"/>
              </w:rPr>
            </w:pPr>
            <w:r>
              <w:rPr>
                <w:sz w:val="16"/>
                <w:szCs w:val="16"/>
              </w:rPr>
              <w:t>8.5.0</w:t>
            </w:r>
          </w:p>
        </w:tc>
      </w:tr>
      <w:tr w:rsidR="009F7A98" w14:paraId="2E077B6F" w14:textId="77777777" w:rsidTr="00CF4384">
        <w:tc>
          <w:tcPr>
            <w:tcW w:w="800" w:type="dxa"/>
            <w:shd w:val="solid" w:color="FFFFFF" w:fill="auto"/>
          </w:tcPr>
          <w:p w14:paraId="1C9BA5C2" w14:textId="77777777" w:rsidR="009F7A98" w:rsidRDefault="009F7A98">
            <w:pPr>
              <w:pStyle w:val="TAL"/>
              <w:jc w:val="center"/>
              <w:rPr>
                <w:sz w:val="16"/>
                <w:szCs w:val="16"/>
              </w:rPr>
            </w:pPr>
            <w:r>
              <w:rPr>
                <w:sz w:val="16"/>
                <w:szCs w:val="16"/>
              </w:rPr>
              <w:t>03/12/08</w:t>
            </w:r>
          </w:p>
        </w:tc>
        <w:tc>
          <w:tcPr>
            <w:tcW w:w="800" w:type="dxa"/>
            <w:shd w:val="solid" w:color="FFFFFF" w:fill="auto"/>
          </w:tcPr>
          <w:p w14:paraId="1A32D620" w14:textId="77777777" w:rsidR="009F7A98" w:rsidRDefault="009F7A98">
            <w:pPr>
              <w:pStyle w:val="TAL"/>
              <w:jc w:val="center"/>
              <w:rPr>
                <w:sz w:val="16"/>
                <w:szCs w:val="16"/>
              </w:rPr>
            </w:pPr>
            <w:r>
              <w:rPr>
                <w:sz w:val="16"/>
                <w:szCs w:val="16"/>
              </w:rPr>
              <w:t>RAN_42</w:t>
            </w:r>
          </w:p>
        </w:tc>
        <w:tc>
          <w:tcPr>
            <w:tcW w:w="1094" w:type="dxa"/>
            <w:shd w:val="solid" w:color="FFFFFF" w:fill="auto"/>
          </w:tcPr>
          <w:p w14:paraId="2B4D4A84"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F3068F8"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0F37C2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6935D167"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50AF3DF9" w14:textId="77777777" w:rsidR="009F7A98" w:rsidRDefault="009F7A98">
            <w:pPr>
              <w:pStyle w:val="TAL"/>
              <w:rPr>
                <w:sz w:val="16"/>
                <w:szCs w:val="16"/>
              </w:rPr>
            </w:pPr>
            <w:r>
              <w:rPr>
                <w:sz w:val="16"/>
                <w:szCs w:val="16"/>
              </w:rPr>
              <w:t>8.4.0</w:t>
            </w:r>
          </w:p>
        </w:tc>
        <w:tc>
          <w:tcPr>
            <w:tcW w:w="667" w:type="dxa"/>
            <w:shd w:val="solid" w:color="FFFFFF" w:fill="auto"/>
          </w:tcPr>
          <w:p w14:paraId="6DE96653" w14:textId="77777777" w:rsidR="009F7A98" w:rsidRDefault="009F7A98">
            <w:pPr>
              <w:pStyle w:val="TAL"/>
              <w:rPr>
                <w:sz w:val="16"/>
                <w:szCs w:val="16"/>
              </w:rPr>
            </w:pPr>
            <w:r>
              <w:rPr>
                <w:sz w:val="16"/>
                <w:szCs w:val="16"/>
              </w:rPr>
              <w:t>8.5.0</w:t>
            </w:r>
          </w:p>
        </w:tc>
      </w:tr>
      <w:tr w:rsidR="009F7A98" w14:paraId="1CE5179E" w14:textId="77777777" w:rsidTr="00CF4384">
        <w:tc>
          <w:tcPr>
            <w:tcW w:w="800" w:type="dxa"/>
            <w:shd w:val="solid" w:color="FFFFFF" w:fill="auto"/>
          </w:tcPr>
          <w:p w14:paraId="70171FC6" w14:textId="77777777" w:rsidR="009F7A98" w:rsidRDefault="009F7A98">
            <w:pPr>
              <w:pStyle w:val="TAL"/>
              <w:jc w:val="center"/>
              <w:rPr>
                <w:sz w:val="16"/>
                <w:szCs w:val="16"/>
              </w:rPr>
            </w:pPr>
            <w:r>
              <w:rPr>
                <w:sz w:val="16"/>
                <w:szCs w:val="16"/>
              </w:rPr>
              <w:t>03/12/08</w:t>
            </w:r>
          </w:p>
        </w:tc>
        <w:tc>
          <w:tcPr>
            <w:tcW w:w="800" w:type="dxa"/>
            <w:shd w:val="solid" w:color="FFFFFF" w:fill="auto"/>
          </w:tcPr>
          <w:p w14:paraId="422ACF96" w14:textId="77777777" w:rsidR="009F7A98" w:rsidRDefault="009F7A98">
            <w:pPr>
              <w:pStyle w:val="TAL"/>
              <w:jc w:val="center"/>
              <w:rPr>
                <w:sz w:val="16"/>
                <w:szCs w:val="16"/>
              </w:rPr>
            </w:pPr>
            <w:r>
              <w:rPr>
                <w:sz w:val="16"/>
                <w:szCs w:val="16"/>
              </w:rPr>
              <w:t>RAN_42</w:t>
            </w:r>
          </w:p>
        </w:tc>
        <w:tc>
          <w:tcPr>
            <w:tcW w:w="1094" w:type="dxa"/>
            <w:shd w:val="solid" w:color="FFFFFF" w:fill="auto"/>
          </w:tcPr>
          <w:p w14:paraId="7F6A939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AE045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4CE965D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0F46942"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2B76CA64" w14:textId="77777777" w:rsidR="009F7A98" w:rsidRDefault="009F7A98">
            <w:pPr>
              <w:pStyle w:val="TAL"/>
              <w:rPr>
                <w:sz w:val="16"/>
                <w:szCs w:val="16"/>
              </w:rPr>
            </w:pPr>
            <w:r>
              <w:rPr>
                <w:sz w:val="16"/>
                <w:szCs w:val="16"/>
              </w:rPr>
              <w:t>8.4.0</w:t>
            </w:r>
          </w:p>
        </w:tc>
        <w:tc>
          <w:tcPr>
            <w:tcW w:w="667" w:type="dxa"/>
            <w:shd w:val="solid" w:color="FFFFFF" w:fill="auto"/>
          </w:tcPr>
          <w:p w14:paraId="073F27C3" w14:textId="77777777" w:rsidR="009F7A98" w:rsidRDefault="009F7A98">
            <w:pPr>
              <w:pStyle w:val="TAL"/>
              <w:rPr>
                <w:sz w:val="16"/>
                <w:szCs w:val="16"/>
              </w:rPr>
            </w:pPr>
            <w:r>
              <w:rPr>
                <w:sz w:val="16"/>
                <w:szCs w:val="16"/>
              </w:rPr>
              <w:t>8.5.0</w:t>
            </w:r>
          </w:p>
        </w:tc>
      </w:tr>
      <w:tr w:rsidR="009F7A98" w14:paraId="6C1DD87F" w14:textId="77777777" w:rsidTr="00CF4384">
        <w:tc>
          <w:tcPr>
            <w:tcW w:w="800" w:type="dxa"/>
            <w:shd w:val="solid" w:color="FFFFFF" w:fill="auto"/>
          </w:tcPr>
          <w:p w14:paraId="1BC7CF95" w14:textId="77777777" w:rsidR="009F7A98" w:rsidRDefault="009F7A98">
            <w:pPr>
              <w:pStyle w:val="TAL"/>
              <w:jc w:val="center"/>
              <w:rPr>
                <w:sz w:val="16"/>
                <w:szCs w:val="16"/>
              </w:rPr>
            </w:pPr>
            <w:r>
              <w:rPr>
                <w:sz w:val="16"/>
                <w:szCs w:val="16"/>
              </w:rPr>
              <w:t>03/12/08</w:t>
            </w:r>
          </w:p>
        </w:tc>
        <w:tc>
          <w:tcPr>
            <w:tcW w:w="800" w:type="dxa"/>
            <w:shd w:val="solid" w:color="FFFFFF" w:fill="auto"/>
          </w:tcPr>
          <w:p w14:paraId="5B735008" w14:textId="77777777" w:rsidR="009F7A98" w:rsidRDefault="009F7A98">
            <w:pPr>
              <w:pStyle w:val="TAL"/>
              <w:jc w:val="center"/>
              <w:rPr>
                <w:sz w:val="16"/>
                <w:szCs w:val="16"/>
              </w:rPr>
            </w:pPr>
            <w:r>
              <w:rPr>
                <w:sz w:val="16"/>
                <w:szCs w:val="16"/>
              </w:rPr>
              <w:t>RAN_42</w:t>
            </w:r>
          </w:p>
        </w:tc>
        <w:tc>
          <w:tcPr>
            <w:tcW w:w="1094" w:type="dxa"/>
            <w:shd w:val="solid" w:color="FFFFFF" w:fill="auto"/>
          </w:tcPr>
          <w:p w14:paraId="71D238FE"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8E14C4E"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663912B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68EFFA5"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6F233A3" w14:textId="77777777" w:rsidR="009F7A98" w:rsidRDefault="009F7A98">
            <w:pPr>
              <w:pStyle w:val="TAL"/>
              <w:rPr>
                <w:sz w:val="16"/>
                <w:szCs w:val="16"/>
              </w:rPr>
            </w:pPr>
            <w:r>
              <w:rPr>
                <w:sz w:val="16"/>
                <w:szCs w:val="16"/>
              </w:rPr>
              <w:t>8.4.0</w:t>
            </w:r>
          </w:p>
        </w:tc>
        <w:tc>
          <w:tcPr>
            <w:tcW w:w="667" w:type="dxa"/>
            <w:shd w:val="solid" w:color="FFFFFF" w:fill="auto"/>
          </w:tcPr>
          <w:p w14:paraId="34B3ADC3" w14:textId="77777777" w:rsidR="009F7A98" w:rsidRDefault="009F7A98">
            <w:pPr>
              <w:pStyle w:val="TAL"/>
              <w:rPr>
                <w:sz w:val="16"/>
                <w:szCs w:val="16"/>
              </w:rPr>
            </w:pPr>
            <w:r>
              <w:rPr>
                <w:sz w:val="16"/>
                <w:szCs w:val="16"/>
              </w:rPr>
              <w:t>8.5.0</w:t>
            </w:r>
          </w:p>
        </w:tc>
      </w:tr>
      <w:tr w:rsidR="009F7A98" w14:paraId="1E977026" w14:textId="77777777" w:rsidTr="00CF4384">
        <w:tc>
          <w:tcPr>
            <w:tcW w:w="800" w:type="dxa"/>
            <w:shd w:val="solid" w:color="FFFFFF" w:fill="auto"/>
          </w:tcPr>
          <w:p w14:paraId="500764FD" w14:textId="77777777" w:rsidR="009F7A98" w:rsidRDefault="009F7A98">
            <w:pPr>
              <w:pStyle w:val="TAL"/>
              <w:jc w:val="center"/>
              <w:rPr>
                <w:sz w:val="16"/>
                <w:szCs w:val="16"/>
              </w:rPr>
            </w:pPr>
            <w:r>
              <w:rPr>
                <w:sz w:val="16"/>
                <w:szCs w:val="16"/>
              </w:rPr>
              <w:t>03/12/08</w:t>
            </w:r>
          </w:p>
        </w:tc>
        <w:tc>
          <w:tcPr>
            <w:tcW w:w="800" w:type="dxa"/>
            <w:shd w:val="solid" w:color="FFFFFF" w:fill="auto"/>
          </w:tcPr>
          <w:p w14:paraId="46BA2AA2" w14:textId="77777777" w:rsidR="009F7A98" w:rsidRDefault="009F7A98">
            <w:pPr>
              <w:pStyle w:val="TAL"/>
              <w:jc w:val="center"/>
              <w:rPr>
                <w:sz w:val="16"/>
                <w:szCs w:val="16"/>
              </w:rPr>
            </w:pPr>
            <w:r>
              <w:rPr>
                <w:sz w:val="16"/>
                <w:szCs w:val="16"/>
              </w:rPr>
              <w:t>RAN_42</w:t>
            </w:r>
          </w:p>
        </w:tc>
        <w:tc>
          <w:tcPr>
            <w:tcW w:w="1094" w:type="dxa"/>
            <w:shd w:val="solid" w:color="FFFFFF" w:fill="auto"/>
          </w:tcPr>
          <w:p w14:paraId="6F0251D4"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70A2F12"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6CBCA585"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C26D34F"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18853812" w14:textId="77777777" w:rsidR="009F7A98" w:rsidRDefault="009F7A98">
            <w:pPr>
              <w:pStyle w:val="TAL"/>
              <w:rPr>
                <w:sz w:val="16"/>
                <w:szCs w:val="16"/>
              </w:rPr>
            </w:pPr>
            <w:r>
              <w:rPr>
                <w:sz w:val="16"/>
                <w:szCs w:val="16"/>
              </w:rPr>
              <w:t>8.4.0</w:t>
            </w:r>
          </w:p>
        </w:tc>
        <w:tc>
          <w:tcPr>
            <w:tcW w:w="667" w:type="dxa"/>
            <w:shd w:val="solid" w:color="FFFFFF" w:fill="auto"/>
          </w:tcPr>
          <w:p w14:paraId="49C4D11F" w14:textId="77777777" w:rsidR="009F7A98" w:rsidRDefault="009F7A98">
            <w:pPr>
              <w:pStyle w:val="TAL"/>
              <w:rPr>
                <w:sz w:val="16"/>
                <w:szCs w:val="16"/>
              </w:rPr>
            </w:pPr>
            <w:r>
              <w:rPr>
                <w:sz w:val="16"/>
                <w:szCs w:val="16"/>
              </w:rPr>
              <w:t>8.5.0</w:t>
            </w:r>
          </w:p>
        </w:tc>
      </w:tr>
      <w:tr w:rsidR="009F7A98" w14:paraId="1938AF0C" w14:textId="77777777" w:rsidTr="00CF4384">
        <w:tc>
          <w:tcPr>
            <w:tcW w:w="800" w:type="dxa"/>
            <w:shd w:val="solid" w:color="FFFFFF" w:fill="auto"/>
          </w:tcPr>
          <w:p w14:paraId="32B62C22" w14:textId="77777777" w:rsidR="009F7A98" w:rsidRDefault="009F7A98">
            <w:pPr>
              <w:pStyle w:val="TAL"/>
              <w:jc w:val="center"/>
              <w:rPr>
                <w:sz w:val="16"/>
                <w:szCs w:val="16"/>
              </w:rPr>
            </w:pPr>
            <w:r>
              <w:rPr>
                <w:sz w:val="16"/>
                <w:szCs w:val="16"/>
              </w:rPr>
              <w:t>03/12/08</w:t>
            </w:r>
          </w:p>
        </w:tc>
        <w:tc>
          <w:tcPr>
            <w:tcW w:w="800" w:type="dxa"/>
            <w:shd w:val="solid" w:color="FFFFFF" w:fill="auto"/>
          </w:tcPr>
          <w:p w14:paraId="11C7F563" w14:textId="77777777" w:rsidR="009F7A98" w:rsidRDefault="009F7A98">
            <w:pPr>
              <w:pStyle w:val="TAL"/>
              <w:jc w:val="center"/>
              <w:rPr>
                <w:sz w:val="16"/>
                <w:szCs w:val="16"/>
              </w:rPr>
            </w:pPr>
            <w:r>
              <w:rPr>
                <w:sz w:val="16"/>
                <w:szCs w:val="16"/>
              </w:rPr>
              <w:t>RAN_42</w:t>
            </w:r>
          </w:p>
        </w:tc>
        <w:tc>
          <w:tcPr>
            <w:tcW w:w="1094" w:type="dxa"/>
            <w:shd w:val="solid" w:color="FFFFFF" w:fill="auto"/>
          </w:tcPr>
          <w:p w14:paraId="3F1D930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9F73D9"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C2C3E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8543F21"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23068B63" w14:textId="77777777" w:rsidR="009F7A98" w:rsidRDefault="009F7A98">
            <w:pPr>
              <w:pStyle w:val="TAL"/>
              <w:rPr>
                <w:sz w:val="16"/>
                <w:szCs w:val="16"/>
              </w:rPr>
            </w:pPr>
            <w:r>
              <w:rPr>
                <w:sz w:val="16"/>
                <w:szCs w:val="16"/>
              </w:rPr>
              <w:t>8.4.0</w:t>
            </w:r>
          </w:p>
        </w:tc>
        <w:tc>
          <w:tcPr>
            <w:tcW w:w="667" w:type="dxa"/>
            <w:shd w:val="solid" w:color="FFFFFF" w:fill="auto"/>
          </w:tcPr>
          <w:p w14:paraId="4D1E29DC" w14:textId="77777777" w:rsidR="009F7A98" w:rsidRDefault="009F7A98">
            <w:pPr>
              <w:pStyle w:val="TAL"/>
              <w:rPr>
                <w:sz w:val="16"/>
                <w:szCs w:val="16"/>
              </w:rPr>
            </w:pPr>
            <w:r>
              <w:rPr>
                <w:sz w:val="16"/>
                <w:szCs w:val="16"/>
              </w:rPr>
              <w:t>8.5.0</w:t>
            </w:r>
          </w:p>
        </w:tc>
      </w:tr>
      <w:tr w:rsidR="009F7A98" w14:paraId="7211E8B4" w14:textId="77777777" w:rsidTr="00CF4384">
        <w:tc>
          <w:tcPr>
            <w:tcW w:w="800" w:type="dxa"/>
            <w:shd w:val="solid" w:color="FFFFFF" w:fill="auto"/>
          </w:tcPr>
          <w:p w14:paraId="2EA015D5" w14:textId="77777777" w:rsidR="009F7A98" w:rsidRDefault="009F7A98">
            <w:pPr>
              <w:pStyle w:val="TAL"/>
              <w:jc w:val="center"/>
              <w:rPr>
                <w:sz w:val="16"/>
                <w:szCs w:val="16"/>
              </w:rPr>
            </w:pPr>
            <w:r>
              <w:rPr>
                <w:sz w:val="16"/>
                <w:szCs w:val="16"/>
              </w:rPr>
              <w:t>03/12/08</w:t>
            </w:r>
          </w:p>
        </w:tc>
        <w:tc>
          <w:tcPr>
            <w:tcW w:w="800" w:type="dxa"/>
            <w:shd w:val="solid" w:color="FFFFFF" w:fill="auto"/>
          </w:tcPr>
          <w:p w14:paraId="4E72683E" w14:textId="77777777" w:rsidR="009F7A98" w:rsidRDefault="009F7A98">
            <w:pPr>
              <w:pStyle w:val="TAL"/>
              <w:jc w:val="center"/>
              <w:rPr>
                <w:sz w:val="16"/>
                <w:szCs w:val="16"/>
              </w:rPr>
            </w:pPr>
            <w:r>
              <w:rPr>
                <w:sz w:val="16"/>
                <w:szCs w:val="16"/>
              </w:rPr>
              <w:t>RAN_42</w:t>
            </w:r>
          </w:p>
        </w:tc>
        <w:tc>
          <w:tcPr>
            <w:tcW w:w="1094" w:type="dxa"/>
            <w:shd w:val="solid" w:color="FFFFFF" w:fill="auto"/>
          </w:tcPr>
          <w:p w14:paraId="1615E08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05351E4"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7779702A"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8D10162"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552EC579" w14:textId="77777777" w:rsidR="009F7A98" w:rsidRDefault="009F7A98">
            <w:pPr>
              <w:pStyle w:val="TAL"/>
              <w:rPr>
                <w:sz w:val="16"/>
                <w:szCs w:val="16"/>
              </w:rPr>
            </w:pPr>
            <w:r>
              <w:rPr>
                <w:sz w:val="16"/>
                <w:szCs w:val="16"/>
              </w:rPr>
              <w:t>8.4.0</w:t>
            </w:r>
          </w:p>
        </w:tc>
        <w:tc>
          <w:tcPr>
            <w:tcW w:w="667" w:type="dxa"/>
            <w:shd w:val="solid" w:color="FFFFFF" w:fill="auto"/>
          </w:tcPr>
          <w:p w14:paraId="7E5A879F" w14:textId="77777777" w:rsidR="009F7A98" w:rsidRDefault="009F7A98">
            <w:pPr>
              <w:pStyle w:val="TAL"/>
              <w:rPr>
                <w:sz w:val="16"/>
                <w:szCs w:val="16"/>
              </w:rPr>
            </w:pPr>
            <w:r>
              <w:rPr>
                <w:sz w:val="16"/>
                <w:szCs w:val="16"/>
              </w:rPr>
              <w:t>8.5.0</w:t>
            </w:r>
          </w:p>
        </w:tc>
      </w:tr>
      <w:tr w:rsidR="009F7A98" w14:paraId="69C31B2C" w14:textId="77777777" w:rsidTr="00CF4384">
        <w:tc>
          <w:tcPr>
            <w:tcW w:w="800" w:type="dxa"/>
            <w:shd w:val="solid" w:color="FFFFFF" w:fill="auto"/>
          </w:tcPr>
          <w:p w14:paraId="34192AAA" w14:textId="77777777" w:rsidR="009F7A98" w:rsidRDefault="009F7A98">
            <w:pPr>
              <w:pStyle w:val="TAL"/>
              <w:jc w:val="center"/>
              <w:rPr>
                <w:sz w:val="16"/>
                <w:szCs w:val="16"/>
              </w:rPr>
            </w:pPr>
            <w:r>
              <w:rPr>
                <w:sz w:val="16"/>
                <w:szCs w:val="16"/>
              </w:rPr>
              <w:t>03/12/08</w:t>
            </w:r>
          </w:p>
        </w:tc>
        <w:tc>
          <w:tcPr>
            <w:tcW w:w="800" w:type="dxa"/>
            <w:shd w:val="solid" w:color="FFFFFF" w:fill="auto"/>
          </w:tcPr>
          <w:p w14:paraId="44869D8A" w14:textId="77777777" w:rsidR="009F7A98" w:rsidRDefault="009F7A98">
            <w:pPr>
              <w:pStyle w:val="TAL"/>
              <w:jc w:val="center"/>
              <w:rPr>
                <w:sz w:val="16"/>
                <w:szCs w:val="16"/>
              </w:rPr>
            </w:pPr>
            <w:r>
              <w:rPr>
                <w:sz w:val="16"/>
                <w:szCs w:val="16"/>
              </w:rPr>
              <w:t>RAN_42</w:t>
            </w:r>
          </w:p>
        </w:tc>
        <w:tc>
          <w:tcPr>
            <w:tcW w:w="1094" w:type="dxa"/>
            <w:shd w:val="solid" w:color="FFFFFF" w:fill="auto"/>
          </w:tcPr>
          <w:p w14:paraId="7B56928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340CF6A"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2861E52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EA10C97"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136CEDA0" w14:textId="77777777" w:rsidR="009F7A98" w:rsidRDefault="009F7A98">
            <w:pPr>
              <w:pStyle w:val="TAL"/>
              <w:rPr>
                <w:sz w:val="16"/>
                <w:szCs w:val="16"/>
              </w:rPr>
            </w:pPr>
            <w:r>
              <w:rPr>
                <w:sz w:val="16"/>
                <w:szCs w:val="16"/>
              </w:rPr>
              <w:t>8.4.0</w:t>
            </w:r>
          </w:p>
        </w:tc>
        <w:tc>
          <w:tcPr>
            <w:tcW w:w="667" w:type="dxa"/>
            <w:shd w:val="solid" w:color="FFFFFF" w:fill="auto"/>
          </w:tcPr>
          <w:p w14:paraId="54E4D4C3" w14:textId="77777777" w:rsidR="009F7A98" w:rsidRDefault="009F7A98">
            <w:pPr>
              <w:pStyle w:val="TAL"/>
              <w:rPr>
                <w:sz w:val="16"/>
                <w:szCs w:val="16"/>
              </w:rPr>
            </w:pPr>
            <w:r>
              <w:rPr>
                <w:sz w:val="16"/>
                <w:szCs w:val="16"/>
              </w:rPr>
              <w:t>8.5.0</w:t>
            </w:r>
          </w:p>
        </w:tc>
      </w:tr>
      <w:tr w:rsidR="009F7A98" w14:paraId="63A45277" w14:textId="77777777" w:rsidTr="00CF4384">
        <w:tc>
          <w:tcPr>
            <w:tcW w:w="800" w:type="dxa"/>
            <w:shd w:val="solid" w:color="FFFFFF" w:fill="auto"/>
          </w:tcPr>
          <w:p w14:paraId="7CF65B1F" w14:textId="77777777" w:rsidR="009F7A98" w:rsidRDefault="009F7A98">
            <w:pPr>
              <w:pStyle w:val="TAL"/>
              <w:jc w:val="center"/>
              <w:rPr>
                <w:sz w:val="16"/>
                <w:szCs w:val="16"/>
              </w:rPr>
            </w:pPr>
            <w:r>
              <w:rPr>
                <w:sz w:val="16"/>
                <w:szCs w:val="16"/>
              </w:rPr>
              <w:t>03/12/08</w:t>
            </w:r>
          </w:p>
        </w:tc>
        <w:tc>
          <w:tcPr>
            <w:tcW w:w="800" w:type="dxa"/>
            <w:shd w:val="solid" w:color="FFFFFF" w:fill="auto"/>
          </w:tcPr>
          <w:p w14:paraId="1212A2EF" w14:textId="77777777" w:rsidR="009F7A98" w:rsidRDefault="009F7A98">
            <w:pPr>
              <w:pStyle w:val="TAL"/>
              <w:jc w:val="center"/>
              <w:rPr>
                <w:sz w:val="16"/>
                <w:szCs w:val="16"/>
              </w:rPr>
            </w:pPr>
            <w:r>
              <w:rPr>
                <w:sz w:val="16"/>
                <w:szCs w:val="16"/>
              </w:rPr>
              <w:t>RAN_42</w:t>
            </w:r>
          </w:p>
        </w:tc>
        <w:tc>
          <w:tcPr>
            <w:tcW w:w="1094" w:type="dxa"/>
            <w:shd w:val="solid" w:color="FFFFFF" w:fill="auto"/>
          </w:tcPr>
          <w:p w14:paraId="7001693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12F2EC4"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0A21D45F"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EDCF8B5"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0E3E25F0" w14:textId="77777777" w:rsidR="009F7A98" w:rsidRDefault="009F7A98">
            <w:pPr>
              <w:pStyle w:val="TAL"/>
              <w:rPr>
                <w:sz w:val="16"/>
                <w:szCs w:val="16"/>
              </w:rPr>
            </w:pPr>
            <w:r>
              <w:rPr>
                <w:sz w:val="16"/>
                <w:szCs w:val="16"/>
              </w:rPr>
              <w:t>8.4.0</w:t>
            </w:r>
          </w:p>
        </w:tc>
        <w:tc>
          <w:tcPr>
            <w:tcW w:w="667" w:type="dxa"/>
            <w:shd w:val="solid" w:color="FFFFFF" w:fill="auto"/>
          </w:tcPr>
          <w:p w14:paraId="014232D2" w14:textId="77777777" w:rsidR="009F7A98" w:rsidRDefault="009F7A98">
            <w:pPr>
              <w:pStyle w:val="TAL"/>
              <w:rPr>
                <w:sz w:val="16"/>
                <w:szCs w:val="16"/>
              </w:rPr>
            </w:pPr>
            <w:r>
              <w:rPr>
                <w:sz w:val="16"/>
                <w:szCs w:val="16"/>
              </w:rPr>
              <w:t>8.5.0</w:t>
            </w:r>
          </w:p>
        </w:tc>
      </w:tr>
      <w:tr w:rsidR="009F7A98" w14:paraId="414EA991" w14:textId="77777777" w:rsidTr="00CF4384">
        <w:tc>
          <w:tcPr>
            <w:tcW w:w="800" w:type="dxa"/>
            <w:shd w:val="solid" w:color="FFFFFF" w:fill="auto"/>
          </w:tcPr>
          <w:p w14:paraId="31FC9791" w14:textId="77777777" w:rsidR="009F7A98" w:rsidRDefault="009F7A98">
            <w:pPr>
              <w:pStyle w:val="TAL"/>
              <w:jc w:val="center"/>
              <w:rPr>
                <w:sz w:val="16"/>
                <w:szCs w:val="16"/>
              </w:rPr>
            </w:pPr>
            <w:r>
              <w:rPr>
                <w:sz w:val="16"/>
                <w:szCs w:val="16"/>
              </w:rPr>
              <w:t>03/12/08</w:t>
            </w:r>
          </w:p>
        </w:tc>
        <w:tc>
          <w:tcPr>
            <w:tcW w:w="800" w:type="dxa"/>
            <w:shd w:val="solid" w:color="FFFFFF" w:fill="auto"/>
          </w:tcPr>
          <w:p w14:paraId="424F700A" w14:textId="77777777" w:rsidR="009F7A98" w:rsidRDefault="009F7A98">
            <w:pPr>
              <w:pStyle w:val="TAL"/>
              <w:jc w:val="center"/>
              <w:rPr>
                <w:sz w:val="16"/>
                <w:szCs w:val="16"/>
              </w:rPr>
            </w:pPr>
            <w:r>
              <w:rPr>
                <w:sz w:val="16"/>
                <w:szCs w:val="16"/>
              </w:rPr>
              <w:t>RAN_42</w:t>
            </w:r>
          </w:p>
        </w:tc>
        <w:tc>
          <w:tcPr>
            <w:tcW w:w="1094" w:type="dxa"/>
            <w:shd w:val="solid" w:color="FFFFFF" w:fill="auto"/>
          </w:tcPr>
          <w:p w14:paraId="7C8A0BB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6F074BF"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61BBBA9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9F2590B"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614EF68D" w14:textId="77777777" w:rsidR="009F7A98" w:rsidRDefault="009F7A98">
            <w:pPr>
              <w:pStyle w:val="TAL"/>
              <w:rPr>
                <w:sz w:val="16"/>
                <w:szCs w:val="16"/>
              </w:rPr>
            </w:pPr>
            <w:r>
              <w:rPr>
                <w:sz w:val="16"/>
                <w:szCs w:val="16"/>
              </w:rPr>
              <w:t>8.4.0</w:t>
            </w:r>
          </w:p>
        </w:tc>
        <w:tc>
          <w:tcPr>
            <w:tcW w:w="667" w:type="dxa"/>
            <w:shd w:val="solid" w:color="FFFFFF" w:fill="auto"/>
          </w:tcPr>
          <w:p w14:paraId="2D556D4B" w14:textId="77777777" w:rsidR="009F7A98" w:rsidRDefault="009F7A98">
            <w:pPr>
              <w:pStyle w:val="TAL"/>
              <w:rPr>
                <w:sz w:val="16"/>
                <w:szCs w:val="16"/>
              </w:rPr>
            </w:pPr>
            <w:r>
              <w:rPr>
                <w:sz w:val="16"/>
                <w:szCs w:val="16"/>
              </w:rPr>
              <w:t>8.5.0</w:t>
            </w:r>
          </w:p>
        </w:tc>
      </w:tr>
      <w:tr w:rsidR="009F7A98" w14:paraId="7132E932" w14:textId="77777777" w:rsidTr="00CF4384">
        <w:tc>
          <w:tcPr>
            <w:tcW w:w="800" w:type="dxa"/>
            <w:shd w:val="solid" w:color="FFFFFF" w:fill="auto"/>
          </w:tcPr>
          <w:p w14:paraId="01CBF8EB" w14:textId="77777777" w:rsidR="009F7A98" w:rsidRDefault="009F7A98">
            <w:pPr>
              <w:pStyle w:val="TAL"/>
              <w:jc w:val="center"/>
              <w:rPr>
                <w:sz w:val="16"/>
                <w:szCs w:val="16"/>
              </w:rPr>
            </w:pPr>
            <w:r>
              <w:rPr>
                <w:sz w:val="16"/>
                <w:szCs w:val="16"/>
              </w:rPr>
              <w:t>04/03/09</w:t>
            </w:r>
          </w:p>
        </w:tc>
        <w:tc>
          <w:tcPr>
            <w:tcW w:w="800" w:type="dxa"/>
            <w:shd w:val="solid" w:color="FFFFFF" w:fill="auto"/>
          </w:tcPr>
          <w:p w14:paraId="09190FAA" w14:textId="77777777" w:rsidR="009F7A98" w:rsidRDefault="009F7A98">
            <w:pPr>
              <w:pStyle w:val="TAL"/>
              <w:jc w:val="center"/>
              <w:rPr>
                <w:sz w:val="16"/>
                <w:szCs w:val="16"/>
              </w:rPr>
            </w:pPr>
            <w:r>
              <w:rPr>
                <w:sz w:val="16"/>
                <w:szCs w:val="16"/>
              </w:rPr>
              <w:t>RAN_43</w:t>
            </w:r>
          </w:p>
        </w:tc>
        <w:tc>
          <w:tcPr>
            <w:tcW w:w="1094" w:type="dxa"/>
            <w:shd w:val="solid" w:color="FFFFFF" w:fill="auto"/>
          </w:tcPr>
          <w:p w14:paraId="217A9A65"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781D08C"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4A2A80D5"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B9D5840"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3E4F662B" w14:textId="77777777" w:rsidR="009F7A98" w:rsidRDefault="009F7A98">
            <w:pPr>
              <w:pStyle w:val="TAL"/>
              <w:rPr>
                <w:sz w:val="16"/>
                <w:szCs w:val="16"/>
              </w:rPr>
            </w:pPr>
            <w:r>
              <w:rPr>
                <w:sz w:val="16"/>
                <w:szCs w:val="16"/>
              </w:rPr>
              <w:t>8.5.0</w:t>
            </w:r>
          </w:p>
        </w:tc>
        <w:tc>
          <w:tcPr>
            <w:tcW w:w="667" w:type="dxa"/>
            <w:shd w:val="solid" w:color="FFFFFF" w:fill="auto"/>
          </w:tcPr>
          <w:p w14:paraId="070F4E13" w14:textId="77777777" w:rsidR="009F7A98" w:rsidRDefault="009F7A98">
            <w:pPr>
              <w:pStyle w:val="TAL"/>
              <w:rPr>
                <w:sz w:val="16"/>
                <w:szCs w:val="16"/>
              </w:rPr>
            </w:pPr>
            <w:r>
              <w:rPr>
                <w:sz w:val="16"/>
                <w:szCs w:val="16"/>
              </w:rPr>
              <w:t>8.6.0</w:t>
            </w:r>
          </w:p>
        </w:tc>
      </w:tr>
      <w:tr w:rsidR="009F7A98" w14:paraId="507CD239" w14:textId="77777777" w:rsidTr="00CF4384">
        <w:tc>
          <w:tcPr>
            <w:tcW w:w="800" w:type="dxa"/>
            <w:shd w:val="solid" w:color="FFFFFF" w:fill="auto"/>
          </w:tcPr>
          <w:p w14:paraId="49290924" w14:textId="77777777" w:rsidR="009F7A98" w:rsidRDefault="009F7A98">
            <w:pPr>
              <w:pStyle w:val="TAL"/>
              <w:jc w:val="center"/>
              <w:rPr>
                <w:sz w:val="16"/>
                <w:szCs w:val="16"/>
              </w:rPr>
            </w:pPr>
            <w:r>
              <w:rPr>
                <w:sz w:val="16"/>
                <w:szCs w:val="16"/>
              </w:rPr>
              <w:t>04/03/09</w:t>
            </w:r>
          </w:p>
        </w:tc>
        <w:tc>
          <w:tcPr>
            <w:tcW w:w="800" w:type="dxa"/>
            <w:shd w:val="solid" w:color="FFFFFF" w:fill="auto"/>
          </w:tcPr>
          <w:p w14:paraId="46508C29" w14:textId="77777777" w:rsidR="009F7A98" w:rsidRDefault="009F7A98">
            <w:pPr>
              <w:pStyle w:val="TAL"/>
              <w:jc w:val="center"/>
              <w:rPr>
                <w:sz w:val="16"/>
                <w:szCs w:val="16"/>
              </w:rPr>
            </w:pPr>
            <w:r>
              <w:rPr>
                <w:sz w:val="16"/>
                <w:szCs w:val="16"/>
              </w:rPr>
              <w:t>RAN_43</w:t>
            </w:r>
          </w:p>
        </w:tc>
        <w:tc>
          <w:tcPr>
            <w:tcW w:w="1094" w:type="dxa"/>
            <w:shd w:val="solid" w:color="FFFFFF" w:fill="auto"/>
          </w:tcPr>
          <w:p w14:paraId="1B1DD1D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2071F5B"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464ADD7F"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1201925"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07716947" w14:textId="77777777" w:rsidR="009F7A98" w:rsidRDefault="009F7A98">
            <w:pPr>
              <w:pStyle w:val="TAL"/>
              <w:rPr>
                <w:sz w:val="16"/>
                <w:szCs w:val="16"/>
              </w:rPr>
            </w:pPr>
            <w:r>
              <w:rPr>
                <w:sz w:val="16"/>
                <w:szCs w:val="16"/>
              </w:rPr>
              <w:t>8.5.0</w:t>
            </w:r>
          </w:p>
        </w:tc>
        <w:tc>
          <w:tcPr>
            <w:tcW w:w="667" w:type="dxa"/>
            <w:shd w:val="solid" w:color="FFFFFF" w:fill="auto"/>
          </w:tcPr>
          <w:p w14:paraId="24E06B30" w14:textId="77777777" w:rsidR="009F7A98" w:rsidRDefault="009F7A98">
            <w:pPr>
              <w:pStyle w:val="TAL"/>
              <w:rPr>
                <w:sz w:val="16"/>
                <w:szCs w:val="16"/>
              </w:rPr>
            </w:pPr>
            <w:r>
              <w:rPr>
                <w:sz w:val="16"/>
                <w:szCs w:val="16"/>
              </w:rPr>
              <w:t>8.6.0</w:t>
            </w:r>
          </w:p>
        </w:tc>
      </w:tr>
      <w:tr w:rsidR="009F7A98" w14:paraId="44EB5C9C" w14:textId="77777777" w:rsidTr="00CF4384">
        <w:tc>
          <w:tcPr>
            <w:tcW w:w="800" w:type="dxa"/>
            <w:shd w:val="solid" w:color="FFFFFF" w:fill="auto"/>
          </w:tcPr>
          <w:p w14:paraId="5F99C0FA" w14:textId="77777777" w:rsidR="009F7A98" w:rsidRDefault="009F7A98">
            <w:pPr>
              <w:pStyle w:val="TAL"/>
              <w:jc w:val="center"/>
              <w:rPr>
                <w:sz w:val="16"/>
                <w:szCs w:val="16"/>
              </w:rPr>
            </w:pPr>
            <w:r>
              <w:rPr>
                <w:sz w:val="16"/>
                <w:szCs w:val="16"/>
              </w:rPr>
              <w:t>04/03/09</w:t>
            </w:r>
          </w:p>
        </w:tc>
        <w:tc>
          <w:tcPr>
            <w:tcW w:w="800" w:type="dxa"/>
            <w:shd w:val="solid" w:color="FFFFFF" w:fill="auto"/>
          </w:tcPr>
          <w:p w14:paraId="288D22B8" w14:textId="77777777" w:rsidR="009F7A98" w:rsidRDefault="009F7A98">
            <w:pPr>
              <w:pStyle w:val="TAL"/>
              <w:jc w:val="center"/>
              <w:rPr>
                <w:sz w:val="16"/>
                <w:szCs w:val="16"/>
              </w:rPr>
            </w:pPr>
            <w:r>
              <w:rPr>
                <w:sz w:val="16"/>
                <w:szCs w:val="16"/>
              </w:rPr>
              <w:t>RAN_43</w:t>
            </w:r>
          </w:p>
        </w:tc>
        <w:tc>
          <w:tcPr>
            <w:tcW w:w="1094" w:type="dxa"/>
            <w:shd w:val="solid" w:color="FFFFFF" w:fill="auto"/>
          </w:tcPr>
          <w:p w14:paraId="4979B5E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441637"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81517C5"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C3DA798"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645379E9" w14:textId="77777777" w:rsidR="009F7A98" w:rsidRDefault="009F7A98">
            <w:pPr>
              <w:pStyle w:val="TAL"/>
              <w:rPr>
                <w:sz w:val="16"/>
                <w:szCs w:val="16"/>
              </w:rPr>
            </w:pPr>
            <w:r>
              <w:rPr>
                <w:sz w:val="16"/>
                <w:szCs w:val="16"/>
              </w:rPr>
              <w:t>8.5.0</w:t>
            </w:r>
          </w:p>
        </w:tc>
        <w:tc>
          <w:tcPr>
            <w:tcW w:w="667" w:type="dxa"/>
            <w:shd w:val="solid" w:color="FFFFFF" w:fill="auto"/>
          </w:tcPr>
          <w:p w14:paraId="7178DE0C" w14:textId="77777777" w:rsidR="009F7A98" w:rsidRDefault="009F7A98">
            <w:pPr>
              <w:pStyle w:val="TAL"/>
              <w:rPr>
                <w:sz w:val="16"/>
                <w:szCs w:val="16"/>
              </w:rPr>
            </w:pPr>
            <w:r>
              <w:rPr>
                <w:sz w:val="16"/>
                <w:szCs w:val="16"/>
              </w:rPr>
              <w:t>8.6.0</w:t>
            </w:r>
          </w:p>
        </w:tc>
      </w:tr>
      <w:tr w:rsidR="009F7A98" w14:paraId="2F73894A" w14:textId="77777777" w:rsidTr="00CF4384">
        <w:tc>
          <w:tcPr>
            <w:tcW w:w="800" w:type="dxa"/>
            <w:shd w:val="solid" w:color="FFFFFF" w:fill="auto"/>
          </w:tcPr>
          <w:p w14:paraId="144C9608" w14:textId="77777777" w:rsidR="009F7A98" w:rsidRDefault="009F7A98">
            <w:pPr>
              <w:pStyle w:val="TAL"/>
              <w:jc w:val="center"/>
              <w:rPr>
                <w:sz w:val="16"/>
                <w:szCs w:val="16"/>
              </w:rPr>
            </w:pPr>
            <w:r>
              <w:rPr>
                <w:sz w:val="16"/>
                <w:szCs w:val="16"/>
              </w:rPr>
              <w:t>04/03/09</w:t>
            </w:r>
          </w:p>
        </w:tc>
        <w:tc>
          <w:tcPr>
            <w:tcW w:w="800" w:type="dxa"/>
            <w:shd w:val="solid" w:color="FFFFFF" w:fill="auto"/>
          </w:tcPr>
          <w:p w14:paraId="59245DB6" w14:textId="77777777" w:rsidR="009F7A98" w:rsidRDefault="009F7A98">
            <w:pPr>
              <w:pStyle w:val="TAL"/>
              <w:jc w:val="center"/>
              <w:rPr>
                <w:sz w:val="16"/>
                <w:szCs w:val="16"/>
              </w:rPr>
            </w:pPr>
            <w:r>
              <w:rPr>
                <w:sz w:val="16"/>
                <w:szCs w:val="16"/>
              </w:rPr>
              <w:t>RAN_43</w:t>
            </w:r>
          </w:p>
        </w:tc>
        <w:tc>
          <w:tcPr>
            <w:tcW w:w="1094" w:type="dxa"/>
            <w:shd w:val="solid" w:color="FFFFFF" w:fill="auto"/>
          </w:tcPr>
          <w:p w14:paraId="632C00C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2A26E78D"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318DDF7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AC2D0DE"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0ED39910" w14:textId="77777777" w:rsidR="009F7A98" w:rsidRDefault="009F7A98">
            <w:pPr>
              <w:pStyle w:val="TAL"/>
              <w:rPr>
                <w:sz w:val="16"/>
                <w:szCs w:val="16"/>
              </w:rPr>
            </w:pPr>
            <w:r>
              <w:rPr>
                <w:sz w:val="16"/>
                <w:szCs w:val="16"/>
              </w:rPr>
              <w:t>8.5.0</w:t>
            </w:r>
          </w:p>
        </w:tc>
        <w:tc>
          <w:tcPr>
            <w:tcW w:w="667" w:type="dxa"/>
            <w:shd w:val="solid" w:color="FFFFFF" w:fill="auto"/>
          </w:tcPr>
          <w:p w14:paraId="66A3A811" w14:textId="77777777" w:rsidR="009F7A98" w:rsidRDefault="009F7A98">
            <w:pPr>
              <w:pStyle w:val="TAL"/>
              <w:rPr>
                <w:sz w:val="16"/>
                <w:szCs w:val="16"/>
              </w:rPr>
            </w:pPr>
            <w:r>
              <w:rPr>
                <w:sz w:val="16"/>
                <w:szCs w:val="16"/>
              </w:rPr>
              <w:t>8.6.0</w:t>
            </w:r>
          </w:p>
        </w:tc>
      </w:tr>
      <w:tr w:rsidR="009F7A98" w14:paraId="7B97C9B3" w14:textId="77777777" w:rsidTr="00CF4384">
        <w:tc>
          <w:tcPr>
            <w:tcW w:w="800" w:type="dxa"/>
            <w:shd w:val="solid" w:color="FFFFFF" w:fill="auto"/>
          </w:tcPr>
          <w:p w14:paraId="7E66B20C" w14:textId="77777777" w:rsidR="009F7A98" w:rsidRDefault="009F7A98">
            <w:pPr>
              <w:pStyle w:val="TAL"/>
              <w:jc w:val="center"/>
              <w:rPr>
                <w:sz w:val="16"/>
                <w:szCs w:val="16"/>
              </w:rPr>
            </w:pPr>
            <w:r>
              <w:rPr>
                <w:sz w:val="16"/>
                <w:szCs w:val="16"/>
              </w:rPr>
              <w:t>04/03/09</w:t>
            </w:r>
          </w:p>
        </w:tc>
        <w:tc>
          <w:tcPr>
            <w:tcW w:w="800" w:type="dxa"/>
            <w:shd w:val="solid" w:color="FFFFFF" w:fill="auto"/>
          </w:tcPr>
          <w:p w14:paraId="44C97237" w14:textId="77777777" w:rsidR="009F7A98" w:rsidRDefault="009F7A98">
            <w:pPr>
              <w:pStyle w:val="TAL"/>
              <w:jc w:val="center"/>
              <w:rPr>
                <w:sz w:val="16"/>
                <w:szCs w:val="16"/>
              </w:rPr>
            </w:pPr>
            <w:r>
              <w:rPr>
                <w:sz w:val="16"/>
                <w:szCs w:val="16"/>
              </w:rPr>
              <w:t>RAN_43</w:t>
            </w:r>
          </w:p>
        </w:tc>
        <w:tc>
          <w:tcPr>
            <w:tcW w:w="1094" w:type="dxa"/>
            <w:shd w:val="solid" w:color="FFFFFF" w:fill="auto"/>
          </w:tcPr>
          <w:p w14:paraId="7F2F8B8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E09D626"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A694A8B"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745D8F0F"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4446271D" w14:textId="77777777" w:rsidR="009F7A98" w:rsidRDefault="009F7A98">
            <w:pPr>
              <w:pStyle w:val="TAL"/>
              <w:rPr>
                <w:sz w:val="16"/>
                <w:szCs w:val="16"/>
              </w:rPr>
            </w:pPr>
            <w:r>
              <w:rPr>
                <w:sz w:val="16"/>
                <w:szCs w:val="16"/>
              </w:rPr>
              <w:t>8.5.0</w:t>
            </w:r>
          </w:p>
        </w:tc>
        <w:tc>
          <w:tcPr>
            <w:tcW w:w="667" w:type="dxa"/>
            <w:shd w:val="solid" w:color="FFFFFF" w:fill="auto"/>
          </w:tcPr>
          <w:p w14:paraId="52575655" w14:textId="77777777" w:rsidR="009F7A98" w:rsidRDefault="009F7A98">
            <w:pPr>
              <w:pStyle w:val="TAL"/>
              <w:rPr>
                <w:sz w:val="16"/>
                <w:szCs w:val="16"/>
              </w:rPr>
            </w:pPr>
            <w:r>
              <w:rPr>
                <w:sz w:val="16"/>
                <w:szCs w:val="16"/>
              </w:rPr>
              <w:t>8.6.0</w:t>
            </w:r>
          </w:p>
        </w:tc>
      </w:tr>
      <w:tr w:rsidR="009F7A98" w14:paraId="220F22AF" w14:textId="77777777" w:rsidTr="00CF4384">
        <w:tc>
          <w:tcPr>
            <w:tcW w:w="800" w:type="dxa"/>
            <w:shd w:val="solid" w:color="FFFFFF" w:fill="auto"/>
          </w:tcPr>
          <w:p w14:paraId="0921DB88" w14:textId="77777777" w:rsidR="009F7A98" w:rsidRDefault="009F7A98">
            <w:pPr>
              <w:pStyle w:val="TAL"/>
              <w:jc w:val="center"/>
              <w:rPr>
                <w:sz w:val="16"/>
                <w:szCs w:val="16"/>
              </w:rPr>
            </w:pPr>
            <w:r>
              <w:rPr>
                <w:sz w:val="16"/>
                <w:szCs w:val="16"/>
              </w:rPr>
              <w:t>04/03/09</w:t>
            </w:r>
          </w:p>
        </w:tc>
        <w:tc>
          <w:tcPr>
            <w:tcW w:w="800" w:type="dxa"/>
            <w:shd w:val="solid" w:color="FFFFFF" w:fill="auto"/>
          </w:tcPr>
          <w:p w14:paraId="72EF9B7D" w14:textId="77777777" w:rsidR="009F7A98" w:rsidRDefault="009F7A98">
            <w:pPr>
              <w:pStyle w:val="TAL"/>
              <w:jc w:val="center"/>
              <w:rPr>
                <w:sz w:val="16"/>
                <w:szCs w:val="16"/>
              </w:rPr>
            </w:pPr>
            <w:r>
              <w:rPr>
                <w:sz w:val="16"/>
                <w:szCs w:val="16"/>
              </w:rPr>
              <w:t>RAN_43</w:t>
            </w:r>
          </w:p>
        </w:tc>
        <w:tc>
          <w:tcPr>
            <w:tcW w:w="1094" w:type="dxa"/>
            <w:shd w:val="solid" w:color="FFFFFF" w:fill="auto"/>
          </w:tcPr>
          <w:p w14:paraId="6D2CF541"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0C9BFB6"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06CCA82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45A829A"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4F5149E0" w14:textId="77777777" w:rsidR="009F7A98" w:rsidRDefault="009F7A98">
            <w:pPr>
              <w:pStyle w:val="TAL"/>
              <w:rPr>
                <w:sz w:val="16"/>
                <w:szCs w:val="16"/>
              </w:rPr>
            </w:pPr>
            <w:r>
              <w:rPr>
                <w:sz w:val="16"/>
                <w:szCs w:val="16"/>
              </w:rPr>
              <w:t>8.5.0</w:t>
            </w:r>
          </w:p>
        </w:tc>
        <w:tc>
          <w:tcPr>
            <w:tcW w:w="667" w:type="dxa"/>
            <w:shd w:val="solid" w:color="FFFFFF" w:fill="auto"/>
          </w:tcPr>
          <w:p w14:paraId="7C8C00FF" w14:textId="77777777" w:rsidR="009F7A98" w:rsidRDefault="009F7A98">
            <w:pPr>
              <w:pStyle w:val="TAL"/>
              <w:rPr>
                <w:sz w:val="16"/>
                <w:szCs w:val="16"/>
              </w:rPr>
            </w:pPr>
            <w:r>
              <w:rPr>
                <w:sz w:val="16"/>
                <w:szCs w:val="16"/>
              </w:rPr>
              <w:t>8.6.0</w:t>
            </w:r>
          </w:p>
        </w:tc>
      </w:tr>
      <w:tr w:rsidR="009F7A98" w14:paraId="365CB35E" w14:textId="77777777" w:rsidTr="00CF4384">
        <w:tc>
          <w:tcPr>
            <w:tcW w:w="800" w:type="dxa"/>
            <w:shd w:val="solid" w:color="FFFFFF" w:fill="auto"/>
          </w:tcPr>
          <w:p w14:paraId="39B26AB7" w14:textId="77777777" w:rsidR="009F7A98" w:rsidRDefault="009F7A98">
            <w:pPr>
              <w:pStyle w:val="TAL"/>
              <w:jc w:val="center"/>
              <w:rPr>
                <w:sz w:val="16"/>
                <w:szCs w:val="16"/>
              </w:rPr>
            </w:pPr>
            <w:r>
              <w:rPr>
                <w:sz w:val="16"/>
                <w:szCs w:val="16"/>
              </w:rPr>
              <w:t>04/03/09</w:t>
            </w:r>
          </w:p>
        </w:tc>
        <w:tc>
          <w:tcPr>
            <w:tcW w:w="800" w:type="dxa"/>
            <w:shd w:val="solid" w:color="FFFFFF" w:fill="auto"/>
          </w:tcPr>
          <w:p w14:paraId="0CB4D1D7" w14:textId="77777777" w:rsidR="009F7A98" w:rsidRDefault="009F7A98">
            <w:pPr>
              <w:pStyle w:val="TAL"/>
              <w:jc w:val="center"/>
              <w:rPr>
                <w:sz w:val="16"/>
                <w:szCs w:val="16"/>
              </w:rPr>
            </w:pPr>
            <w:r>
              <w:rPr>
                <w:sz w:val="16"/>
                <w:szCs w:val="16"/>
              </w:rPr>
              <w:t>RAN_43</w:t>
            </w:r>
          </w:p>
        </w:tc>
        <w:tc>
          <w:tcPr>
            <w:tcW w:w="1094" w:type="dxa"/>
            <w:shd w:val="solid" w:color="FFFFFF" w:fill="auto"/>
          </w:tcPr>
          <w:p w14:paraId="0FE2D30A"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BC6E760"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68A6FEF3"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698FAF81"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484CD209" w14:textId="77777777" w:rsidR="009F7A98" w:rsidRDefault="009F7A98">
            <w:pPr>
              <w:pStyle w:val="TAL"/>
              <w:rPr>
                <w:sz w:val="16"/>
                <w:szCs w:val="16"/>
              </w:rPr>
            </w:pPr>
            <w:r>
              <w:rPr>
                <w:sz w:val="16"/>
                <w:szCs w:val="16"/>
              </w:rPr>
              <w:t>8.5.0</w:t>
            </w:r>
          </w:p>
        </w:tc>
        <w:tc>
          <w:tcPr>
            <w:tcW w:w="667" w:type="dxa"/>
            <w:shd w:val="solid" w:color="FFFFFF" w:fill="auto"/>
          </w:tcPr>
          <w:p w14:paraId="46228BDF" w14:textId="77777777" w:rsidR="009F7A98" w:rsidRDefault="009F7A98">
            <w:pPr>
              <w:pStyle w:val="TAL"/>
              <w:rPr>
                <w:sz w:val="16"/>
                <w:szCs w:val="16"/>
              </w:rPr>
            </w:pPr>
            <w:r>
              <w:rPr>
                <w:sz w:val="16"/>
                <w:szCs w:val="16"/>
              </w:rPr>
              <w:t>8.6.0</w:t>
            </w:r>
          </w:p>
        </w:tc>
      </w:tr>
      <w:tr w:rsidR="009F7A98" w14:paraId="5B464DEF" w14:textId="77777777" w:rsidTr="00CF4384">
        <w:tc>
          <w:tcPr>
            <w:tcW w:w="800" w:type="dxa"/>
            <w:shd w:val="solid" w:color="FFFFFF" w:fill="auto"/>
          </w:tcPr>
          <w:p w14:paraId="1D59F052" w14:textId="77777777" w:rsidR="009F7A98" w:rsidRDefault="009F7A98">
            <w:pPr>
              <w:pStyle w:val="TAL"/>
              <w:jc w:val="center"/>
              <w:rPr>
                <w:sz w:val="16"/>
                <w:szCs w:val="16"/>
              </w:rPr>
            </w:pPr>
            <w:r>
              <w:rPr>
                <w:sz w:val="16"/>
                <w:szCs w:val="16"/>
              </w:rPr>
              <w:t>27/05/09</w:t>
            </w:r>
          </w:p>
        </w:tc>
        <w:tc>
          <w:tcPr>
            <w:tcW w:w="800" w:type="dxa"/>
            <w:shd w:val="solid" w:color="FFFFFF" w:fill="auto"/>
          </w:tcPr>
          <w:p w14:paraId="1E654518" w14:textId="77777777" w:rsidR="009F7A98" w:rsidRDefault="009F7A98">
            <w:pPr>
              <w:pStyle w:val="TAL"/>
              <w:jc w:val="center"/>
              <w:rPr>
                <w:sz w:val="16"/>
                <w:szCs w:val="16"/>
              </w:rPr>
            </w:pPr>
            <w:r>
              <w:rPr>
                <w:sz w:val="16"/>
                <w:szCs w:val="16"/>
              </w:rPr>
              <w:t>RAN_44</w:t>
            </w:r>
          </w:p>
        </w:tc>
        <w:tc>
          <w:tcPr>
            <w:tcW w:w="1094" w:type="dxa"/>
            <w:shd w:val="solid" w:color="FFFFFF" w:fill="auto"/>
          </w:tcPr>
          <w:p w14:paraId="2E187240"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7AE3D47E"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115BDE6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0C7026B5"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4589A8F2" w14:textId="77777777" w:rsidR="009F7A98" w:rsidRDefault="009F7A98">
            <w:pPr>
              <w:pStyle w:val="TAL"/>
              <w:rPr>
                <w:sz w:val="16"/>
                <w:szCs w:val="16"/>
              </w:rPr>
            </w:pPr>
            <w:r>
              <w:rPr>
                <w:sz w:val="16"/>
                <w:szCs w:val="16"/>
              </w:rPr>
              <w:t>8.6.0</w:t>
            </w:r>
          </w:p>
        </w:tc>
        <w:tc>
          <w:tcPr>
            <w:tcW w:w="667" w:type="dxa"/>
            <w:shd w:val="solid" w:color="FFFFFF" w:fill="auto"/>
          </w:tcPr>
          <w:p w14:paraId="4D2338C9" w14:textId="77777777" w:rsidR="009F7A98" w:rsidRDefault="009F7A98">
            <w:pPr>
              <w:pStyle w:val="TAL"/>
              <w:rPr>
                <w:sz w:val="16"/>
                <w:szCs w:val="16"/>
              </w:rPr>
            </w:pPr>
            <w:r>
              <w:rPr>
                <w:sz w:val="16"/>
                <w:szCs w:val="16"/>
              </w:rPr>
              <w:t>8.7.0</w:t>
            </w:r>
          </w:p>
        </w:tc>
      </w:tr>
      <w:tr w:rsidR="009F7A98" w14:paraId="17F277CF" w14:textId="77777777" w:rsidTr="00CF4384">
        <w:tc>
          <w:tcPr>
            <w:tcW w:w="800" w:type="dxa"/>
            <w:shd w:val="solid" w:color="FFFFFF" w:fill="auto"/>
          </w:tcPr>
          <w:p w14:paraId="3328BEA3" w14:textId="77777777" w:rsidR="009F7A98" w:rsidRDefault="009F7A98">
            <w:pPr>
              <w:pStyle w:val="TAL"/>
              <w:jc w:val="center"/>
              <w:rPr>
                <w:sz w:val="16"/>
                <w:szCs w:val="16"/>
              </w:rPr>
            </w:pPr>
            <w:r>
              <w:rPr>
                <w:sz w:val="16"/>
                <w:szCs w:val="16"/>
              </w:rPr>
              <w:t>01/12/09</w:t>
            </w:r>
          </w:p>
        </w:tc>
        <w:tc>
          <w:tcPr>
            <w:tcW w:w="800" w:type="dxa"/>
            <w:shd w:val="solid" w:color="FFFFFF" w:fill="auto"/>
          </w:tcPr>
          <w:p w14:paraId="3D2653DF" w14:textId="77777777" w:rsidR="009F7A98" w:rsidRDefault="009F7A98">
            <w:pPr>
              <w:pStyle w:val="TAL"/>
              <w:jc w:val="center"/>
              <w:rPr>
                <w:sz w:val="16"/>
                <w:szCs w:val="16"/>
              </w:rPr>
            </w:pPr>
            <w:r>
              <w:rPr>
                <w:sz w:val="16"/>
                <w:szCs w:val="16"/>
              </w:rPr>
              <w:t>RAN_46</w:t>
            </w:r>
          </w:p>
        </w:tc>
        <w:tc>
          <w:tcPr>
            <w:tcW w:w="1094" w:type="dxa"/>
            <w:shd w:val="solid" w:color="FFFFFF" w:fill="auto"/>
          </w:tcPr>
          <w:p w14:paraId="026C77FE"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164406EB"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4ACA2F5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9867EB5"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47B7D3C0" w14:textId="77777777" w:rsidR="009F7A98" w:rsidRDefault="009F7A98">
            <w:pPr>
              <w:pStyle w:val="TAL"/>
              <w:rPr>
                <w:sz w:val="16"/>
                <w:szCs w:val="16"/>
              </w:rPr>
            </w:pPr>
            <w:r>
              <w:rPr>
                <w:sz w:val="16"/>
                <w:szCs w:val="16"/>
              </w:rPr>
              <w:t>8.7.0</w:t>
            </w:r>
          </w:p>
        </w:tc>
        <w:tc>
          <w:tcPr>
            <w:tcW w:w="667" w:type="dxa"/>
            <w:shd w:val="solid" w:color="FFFFFF" w:fill="auto"/>
          </w:tcPr>
          <w:p w14:paraId="72433919" w14:textId="77777777" w:rsidR="009F7A98" w:rsidRDefault="009F7A98">
            <w:pPr>
              <w:pStyle w:val="TAL"/>
              <w:rPr>
                <w:sz w:val="16"/>
                <w:szCs w:val="16"/>
              </w:rPr>
            </w:pPr>
            <w:r>
              <w:rPr>
                <w:sz w:val="16"/>
                <w:szCs w:val="16"/>
              </w:rPr>
              <w:t>8.8.0</w:t>
            </w:r>
          </w:p>
        </w:tc>
      </w:tr>
      <w:tr w:rsidR="009F7A98" w14:paraId="1687E6AE" w14:textId="77777777" w:rsidTr="00CF4384">
        <w:tc>
          <w:tcPr>
            <w:tcW w:w="800" w:type="dxa"/>
            <w:shd w:val="solid" w:color="FFFFFF" w:fill="auto"/>
          </w:tcPr>
          <w:p w14:paraId="4BEB0043" w14:textId="77777777" w:rsidR="009F7A98" w:rsidRDefault="009F7A98">
            <w:pPr>
              <w:pStyle w:val="TAL"/>
              <w:jc w:val="center"/>
              <w:rPr>
                <w:sz w:val="16"/>
                <w:szCs w:val="16"/>
              </w:rPr>
            </w:pPr>
            <w:r>
              <w:rPr>
                <w:sz w:val="16"/>
                <w:szCs w:val="16"/>
              </w:rPr>
              <w:t>01/12/09</w:t>
            </w:r>
          </w:p>
        </w:tc>
        <w:tc>
          <w:tcPr>
            <w:tcW w:w="800" w:type="dxa"/>
            <w:shd w:val="solid" w:color="FFFFFF" w:fill="auto"/>
          </w:tcPr>
          <w:p w14:paraId="1175EFCC" w14:textId="77777777" w:rsidR="009F7A98" w:rsidRDefault="009F7A98">
            <w:pPr>
              <w:pStyle w:val="TAL"/>
              <w:jc w:val="center"/>
              <w:rPr>
                <w:sz w:val="16"/>
                <w:szCs w:val="16"/>
              </w:rPr>
            </w:pPr>
            <w:r>
              <w:rPr>
                <w:sz w:val="16"/>
                <w:szCs w:val="16"/>
              </w:rPr>
              <w:t>RAN_46</w:t>
            </w:r>
          </w:p>
        </w:tc>
        <w:tc>
          <w:tcPr>
            <w:tcW w:w="1094" w:type="dxa"/>
            <w:shd w:val="solid" w:color="FFFFFF" w:fill="auto"/>
          </w:tcPr>
          <w:p w14:paraId="747D165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7DCEC80A"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00DD2FE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848086"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36435DF6" w14:textId="77777777" w:rsidR="009F7A98" w:rsidRDefault="009F7A98">
            <w:pPr>
              <w:pStyle w:val="TAL"/>
              <w:rPr>
                <w:sz w:val="16"/>
                <w:szCs w:val="16"/>
              </w:rPr>
            </w:pPr>
            <w:r>
              <w:rPr>
                <w:sz w:val="16"/>
                <w:szCs w:val="16"/>
              </w:rPr>
              <w:t>8.7.0</w:t>
            </w:r>
          </w:p>
        </w:tc>
        <w:tc>
          <w:tcPr>
            <w:tcW w:w="667" w:type="dxa"/>
            <w:shd w:val="solid" w:color="FFFFFF" w:fill="auto"/>
          </w:tcPr>
          <w:p w14:paraId="51787E08" w14:textId="77777777" w:rsidR="009F7A98" w:rsidRDefault="009F7A98">
            <w:pPr>
              <w:pStyle w:val="TAL"/>
              <w:rPr>
                <w:sz w:val="16"/>
                <w:szCs w:val="16"/>
              </w:rPr>
            </w:pPr>
            <w:r>
              <w:rPr>
                <w:sz w:val="16"/>
                <w:szCs w:val="16"/>
              </w:rPr>
              <w:t>8.8.0</w:t>
            </w:r>
          </w:p>
        </w:tc>
      </w:tr>
      <w:tr w:rsidR="009F7A98" w14:paraId="42BF894A" w14:textId="77777777" w:rsidTr="00CF4384">
        <w:tc>
          <w:tcPr>
            <w:tcW w:w="800" w:type="dxa"/>
            <w:shd w:val="solid" w:color="FFFFFF" w:fill="auto"/>
          </w:tcPr>
          <w:p w14:paraId="76A958A8" w14:textId="77777777" w:rsidR="009F7A98" w:rsidRDefault="009F7A98">
            <w:pPr>
              <w:pStyle w:val="TAL"/>
              <w:jc w:val="center"/>
              <w:rPr>
                <w:sz w:val="16"/>
                <w:szCs w:val="16"/>
              </w:rPr>
            </w:pPr>
            <w:r>
              <w:rPr>
                <w:sz w:val="16"/>
                <w:szCs w:val="16"/>
              </w:rPr>
              <w:t>01/12/09</w:t>
            </w:r>
          </w:p>
        </w:tc>
        <w:tc>
          <w:tcPr>
            <w:tcW w:w="800" w:type="dxa"/>
            <w:shd w:val="solid" w:color="FFFFFF" w:fill="auto"/>
          </w:tcPr>
          <w:p w14:paraId="59BB0EC1" w14:textId="77777777" w:rsidR="009F7A98" w:rsidRDefault="009F7A98">
            <w:pPr>
              <w:pStyle w:val="TAL"/>
              <w:jc w:val="center"/>
              <w:rPr>
                <w:sz w:val="16"/>
                <w:szCs w:val="16"/>
              </w:rPr>
            </w:pPr>
            <w:r>
              <w:rPr>
                <w:sz w:val="16"/>
                <w:szCs w:val="16"/>
              </w:rPr>
              <w:t>RAN_46</w:t>
            </w:r>
          </w:p>
        </w:tc>
        <w:tc>
          <w:tcPr>
            <w:tcW w:w="1094" w:type="dxa"/>
            <w:shd w:val="solid" w:color="FFFFFF" w:fill="auto"/>
          </w:tcPr>
          <w:p w14:paraId="7831E757"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2D84DDA8"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D3842FB"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26E85E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514C0C4" w14:textId="77777777" w:rsidR="009F7A98" w:rsidRDefault="009F7A98">
            <w:pPr>
              <w:pStyle w:val="TAL"/>
              <w:rPr>
                <w:sz w:val="16"/>
                <w:szCs w:val="16"/>
              </w:rPr>
            </w:pPr>
            <w:r>
              <w:rPr>
                <w:sz w:val="16"/>
                <w:szCs w:val="16"/>
              </w:rPr>
              <w:t>8.8.0</w:t>
            </w:r>
          </w:p>
        </w:tc>
        <w:tc>
          <w:tcPr>
            <w:tcW w:w="667" w:type="dxa"/>
            <w:shd w:val="solid" w:color="FFFFFF" w:fill="auto"/>
          </w:tcPr>
          <w:p w14:paraId="38342015" w14:textId="77777777" w:rsidR="009F7A98" w:rsidRDefault="009F7A98">
            <w:pPr>
              <w:pStyle w:val="TAL"/>
              <w:rPr>
                <w:sz w:val="16"/>
                <w:szCs w:val="16"/>
              </w:rPr>
            </w:pPr>
            <w:r>
              <w:rPr>
                <w:sz w:val="16"/>
                <w:szCs w:val="16"/>
              </w:rPr>
              <w:t>9.0.0</w:t>
            </w:r>
          </w:p>
        </w:tc>
      </w:tr>
      <w:tr w:rsidR="009F7A98" w14:paraId="48FAA5F4" w14:textId="77777777" w:rsidTr="00CF4384">
        <w:tc>
          <w:tcPr>
            <w:tcW w:w="800" w:type="dxa"/>
            <w:shd w:val="solid" w:color="FFFFFF" w:fill="auto"/>
          </w:tcPr>
          <w:p w14:paraId="4902B68C" w14:textId="77777777" w:rsidR="009F7A98" w:rsidRDefault="009F7A98">
            <w:pPr>
              <w:pStyle w:val="TAL"/>
              <w:jc w:val="center"/>
              <w:rPr>
                <w:sz w:val="16"/>
                <w:szCs w:val="16"/>
              </w:rPr>
            </w:pPr>
            <w:r>
              <w:rPr>
                <w:sz w:val="16"/>
                <w:szCs w:val="16"/>
              </w:rPr>
              <w:t>01/12/09</w:t>
            </w:r>
          </w:p>
        </w:tc>
        <w:tc>
          <w:tcPr>
            <w:tcW w:w="800" w:type="dxa"/>
            <w:shd w:val="solid" w:color="FFFFFF" w:fill="auto"/>
          </w:tcPr>
          <w:p w14:paraId="0821EA76" w14:textId="77777777" w:rsidR="009F7A98" w:rsidRDefault="009F7A98">
            <w:pPr>
              <w:pStyle w:val="TAL"/>
              <w:jc w:val="center"/>
              <w:rPr>
                <w:sz w:val="16"/>
                <w:szCs w:val="16"/>
              </w:rPr>
            </w:pPr>
            <w:r>
              <w:rPr>
                <w:sz w:val="16"/>
                <w:szCs w:val="16"/>
              </w:rPr>
              <w:t>RAN_46</w:t>
            </w:r>
          </w:p>
        </w:tc>
        <w:tc>
          <w:tcPr>
            <w:tcW w:w="1094" w:type="dxa"/>
            <w:shd w:val="solid" w:color="FFFFFF" w:fill="auto"/>
          </w:tcPr>
          <w:p w14:paraId="182C5CEE"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78F5C271"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07315ACC"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B74ED66"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1FC418C1" w14:textId="77777777" w:rsidR="009F7A98" w:rsidRDefault="009F7A98">
            <w:pPr>
              <w:pStyle w:val="TAL"/>
              <w:rPr>
                <w:sz w:val="16"/>
                <w:szCs w:val="16"/>
              </w:rPr>
            </w:pPr>
            <w:r>
              <w:rPr>
                <w:sz w:val="16"/>
                <w:szCs w:val="16"/>
              </w:rPr>
              <w:t>8.8.0</w:t>
            </w:r>
          </w:p>
        </w:tc>
        <w:tc>
          <w:tcPr>
            <w:tcW w:w="667" w:type="dxa"/>
            <w:shd w:val="solid" w:color="FFFFFF" w:fill="auto"/>
          </w:tcPr>
          <w:p w14:paraId="40F66E84" w14:textId="77777777" w:rsidR="009F7A98" w:rsidRDefault="009F7A98">
            <w:pPr>
              <w:pStyle w:val="TAL"/>
              <w:rPr>
                <w:sz w:val="16"/>
                <w:szCs w:val="16"/>
              </w:rPr>
            </w:pPr>
            <w:r>
              <w:rPr>
                <w:sz w:val="16"/>
                <w:szCs w:val="16"/>
              </w:rPr>
              <w:t>9.0.0</w:t>
            </w:r>
          </w:p>
        </w:tc>
      </w:tr>
      <w:tr w:rsidR="009F7A98" w14:paraId="24D9F0A7" w14:textId="77777777" w:rsidTr="00CF4384">
        <w:tc>
          <w:tcPr>
            <w:tcW w:w="800" w:type="dxa"/>
            <w:shd w:val="solid" w:color="FFFFFF" w:fill="auto"/>
          </w:tcPr>
          <w:p w14:paraId="52BD5FF9" w14:textId="77777777" w:rsidR="009F7A98" w:rsidRDefault="009F7A98">
            <w:pPr>
              <w:pStyle w:val="TAL"/>
              <w:jc w:val="center"/>
              <w:rPr>
                <w:sz w:val="16"/>
                <w:szCs w:val="16"/>
              </w:rPr>
            </w:pPr>
            <w:r>
              <w:rPr>
                <w:sz w:val="16"/>
                <w:szCs w:val="16"/>
              </w:rPr>
              <w:t>16/03/10</w:t>
            </w:r>
          </w:p>
        </w:tc>
        <w:tc>
          <w:tcPr>
            <w:tcW w:w="800" w:type="dxa"/>
            <w:shd w:val="solid" w:color="FFFFFF" w:fill="auto"/>
          </w:tcPr>
          <w:p w14:paraId="4617C799" w14:textId="77777777" w:rsidR="009F7A98" w:rsidRDefault="009F7A98">
            <w:pPr>
              <w:pStyle w:val="TAL"/>
              <w:jc w:val="center"/>
              <w:rPr>
                <w:sz w:val="16"/>
                <w:szCs w:val="16"/>
              </w:rPr>
            </w:pPr>
            <w:r>
              <w:rPr>
                <w:sz w:val="16"/>
                <w:szCs w:val="16"/>
              </w:rPr>
              <w:t>RAN_47</w:t>
            </w:r>
          </w:p>
        </w:tc>
        <w:tc>
          <w:tcPr>
            <w:tcW w:w="1094" w:type="dxa"/>
            <w:shd w:val="solid" w:color="FFFFFF" w:fill="auto"/>
          </w:tcPr>
          <w:p w14:paraId="195100E4"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539BE92B"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1F4CF54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6669A843"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7E68F085" w14:textId="77777777" w:rsidR="009F7A98" w:rsidRDefault="009F7A98">
            <w:pPr>
              <w:pStyle w:val="TAL"/>
              <w:rPr>
                <w:sz w:val="16"/>
                <w:szCs w:val="16"/>
              </w:rPr>
            </w:pPr>
            <w:r>
              <w:rPr>
                <w:sz w:val="16"/>
                <w:szCs w:val="16"/>
              </w:rPr>
              <w:t>9.0.0</w:t>
            </w:r>
          </w:p>
        </w:tc>
        <w:tc>
          <w:tcPr>
            <w:tcW w:w="667" w:type="dxa"/>
            <w:shd w:val="solid" w:color="FFFFFF" w:fill="auto"/>
          </w:tcPr>
          <w:p w14:paraId="1AE02AE2" w14:textId="77777777" w:rsidR="009F7A98" w:rsidRDefault="009F7A98">
            <w:pPr>
              <w:pStyle w:val="TAL"/>
              <w:rPr>
                <w:sz w:val="16"/>
                <w:szCs w:val="16"/>
              </w:rPr>
            </w:pPr>
            <w:r>
              <w:rPr>
                <w:sz w:val="16"/>
                <w:szCs w:val="16"/>
              </w:rPr>
              <w:t>9.1.0</w:t>
            </w:r>
          </w:p>
        </w:tc>
      </w:tr>
      <w:tr w:rsidR="009F7A98" w14:paraId="540968D5" w14:textId="77777777" w:rsidTr="00CF4384">
        <w:tc>
          <w:tcPr>
            <w:tcW w:w="800" w:type="dxa"/>
            <w:shd w:val="solid" w:color="FFFFFF" w:fill="auto"/>
          </w:tcPr>
          <w:p w14:paraId="57F1F442" w14:textId="77777777" w:rsidR="009F7A98" w:rsidRDefault="009F7A98">
            <w:pPr>
              <w:pStyle w:val="TAL"/>
              <w:jc w:val="center"/>
              <w:rPr>
                <w:sz w:val="16"/>
                <w:szCs w:val="16"/>
              </w:rPr>
            </w:pPr>
            <w:r>
              <w:rPr>
                <w:sz w:val="16"/>
                <w:szCs w:val="16"/>
              </w:rPr>
              <w:t>16/03/10</w:t>
            </w:r>
          </w:p>
        </w:tc>
        <w:tc>
          <w:tcPr>
            <w:tcW w:w="800" w:type="dxa"/>
            <w:shd w:val="solid" w:color="FFFFFF" w:fill="auto"/>
          </w:tcPr>
          <w:p w14:paraId="78346DA7" w14:textId="77777777" w:rsidR="009F7A98" w:rsidRDefault="009F7A98">
            <w:pPr>
              <w:pStyle w:val="TAL"/>
              <w:jc w:val="center"/>
              <w:rPr>
                <w:sz w:val="16"/>
                <w:szCs w:val="16"/>
              </w:rPr>
            </w:pPr>
            <w:r>
              <w:rPr>
                <w:sz w:val="16"/>
                <w:szCs w:val="16"/>
              </w:rPr>
              <w:t>RAN_47</w:t>
            </w:r>
          </w:p>
        </w:tc>
        <w:tc>
          <w:tcPr>
            <w:tcW w:w="1094" w:type="dxa"/>
            <w:shd w:val="solid" w:color="FFFFFF" w:fill="auto"/>
          </w:tcPr>
          <w:p w14:paraId="0E5F8C2B"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29101B3"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0FFAECB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28582DA2"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59DB61B6" w14:textId="77777777" w:rsidR="009F7A98" w:rsidRDefault="009F7A98">
            <w:pPr>
              <w:pStyle w:val="TAL"/>
              <w:rPr>
                <w:sz w:val="16"/>
                <w:szCs w:val="16"/>
              </w:rPr>
            </w:pPr>
            <w:r>
              <w:rPr>
                <w:sz w:val="16"/>
                <w:szCs w:val="16"/>
              </w:rPr>
              <w:t>9.0.0</w:t>
            </w:r>
          </w:p>
        </w:tc>
        <w:tc>
          <w:tcPr>
            <w:tcW w:w="667" w:type="dxa"/>
            <w:shd w:val="solid" w:color="FFFFFF" w:fill="auto"/>
          </w:tcPr>
          <w:p w14:paraId="5040765B" w14:textId="77777777" w:rsidR="009F7A98" w:rsidRDefault="009F7A98">
            <w:pPr>
              <w:pStyle w:val="TAL"/>
              <w:rPr>
                <w:sz w:val="16"/>
                <w:szCs w:val="16"/>
              </w:rPr>
            </w:pPr>
            <w:r>
              <w:rPr>
                <w:sz w:val="16"/>
                <w:szCs w:val="16"/>
              </w:rPr>
              <w:t>9.1.0</w:t>
            </w:r>
          </w:p>
        </w:tc>
      </w:tr>
      <w:tr w:rsidR="009F7A98" w14:paraId="1CBCD77C" w14:textId="77777777" w:rsidTr="00CF4384">
        <w:tc>
          <w:tcPr>
            <w:tcW w:w="800" w:type="dxa"/>
            <w:shd w:val="solid" w:color="FFFFFF" w:fill="auto"/>
          </w:tcPr>
          <w:p w14:paraId="0807A32D" w14:textId="77777777" w:rsidR="009F7A98" w:rsidRDefault="009F7A98">
            <w:pPr>
              <w:pStyle w:val="TAL"/>
              <w:jc w:val="center"/>
              <w:rPr>
                <w:sz w:val="16"/>
                <w:szCs w:val="16"/>
              </w:rPr>
            </w:pPr>
            <w:r>
              <w:rPr>
                <w:sz w:val="16"/>
                <w:szCs w:val="16"/>
              </w:rPr>
              <w:t>01/06/10</w:t>
            </w:r>
          </w:p>
        </w:tc>
        <w:tc>
          <w:tcPr>
            <w:tcW w:w="800" w:type="dxa"/>
            <w:shd w:val="solid" w:color="FFFFFF" w:fill="auto"/>
          </w:tcPr>
          <w:p w14:paraId="280BA920" w14:textId="77777777" w:rsidR="009F7A98" w:rsidRDefault="009F7A98">
            <w:pPr>
              <w:pStyle w:val="TAL"/>
              <w:jc w:val="center"/>
              <w:rPr>
                <w:sz w:val="16"/>
                <w:szCs w:val="16"/>
              </w:rPr>
            </w:pPr>
            <w:r>
              <w:rPr>
                <w:sz w:val="16"/>
                <w:szCs w:val="16"/>
              </w:rPr>
              <w:t>RAN_48</w:t>
            </w:r>
          </w:p>
        </w:tc>
        <w:tc>
          <w:tcPr>
            <w:tcW w:w="1094" w:type="dxa"/>
            <w:shd w:val="solid" w:color="FFFFFF" w:fill="auto"/>
          </w:tcPr>
          <w:p w14:paraId="6263F7CE"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3026891B"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5166A088"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929656F"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74253FF8" w14:textId="77777777" w:rsidR="009F7A98" w:rsidRDefault="009F7A98">
            <w:pPr>
              <w:pStyle w:val="TAL"/>
              <w:rPr>
                <w:sz w:val="16"/>
                <w:szCs w:val="16"/>
              </w:rPr>
            </w:pPr>
            <w:r>
              <w:rPr>
                <w:sz w:val="16"/>
                <w:szCs w:val="16"/>
              </w:rPr>
              <w:t>9.1.0</w:t>
            </w:r>
          </w:p>
        </w:tc>
        <w:tc>
          <w:tcPr>
            <w:tcW w:w="667" w:type="dxa"/>
            <w:shd w:val="solid" w:color="FFFFFF" w:fill="auto"/>
          </w:tcPr>
          <w:p w14:paraId="5413F578" w14:textId="77777777" w:rsidR="009F7A98" w:rsidRDefault="009F7A98">
            <w:pPr>
              <w:pStyle w:val="TAL"/>
              <w:rPr>
                <w:sz w:val="16"/>
                <w:szCs w:val="16"/>
              </w:rPr>
            </w:pPr>
            <w:r>
              <w:rPr>
                <w:sz w:val="16"/>
                <w:szCs w:val="16"/>
              </w:rPr>
              <w:t>9.2.0</w:t>
            </w:r>
          </w:p>
        </w:tc>
      </w:tr>
      <w:tr w:rsidR="009F7A98" w14:paraId="63DD69FB" w14:textId="77777777" w:rsidTr="00CF4384">
        <w:tc>
          <w:tcPr>
            <w:tcW w:w="800" w:type="dxa"/>
            <w:shd w:val="solid" w:color="FFFFFF" w:fill="auto"/>
          </w:tcPr>
          <w:p w14:paraId="13A37030" w14:textId="77777777" w:rsidR="009F7A98" w:rsidRDefault="009F7A98">
            <w:pPr>
              <w:pStyle w:val="TAL"/>
              <w:jc w:val="center"/>
              <w:rPr>
                <w:sz w:val="16"/>
                <w:szCs w:val="16"/>
              </w:rPr>
            </w:pPr>
            <w:r>
              <w:rPr>
                <w:sz w:val="16"/>
                <w:szCs w:val="16"/>
              </w:rPr>
              <w:t>14/09/10</w:t>
            </w:r>
          </w:p>
        </w:tc>
        <w:tc>
          <w:tcPr>
            <w:tcW w:w="800" w:type="dxa"/>
            <w:shd w:val="solid" w:color="FFFFFF" w:fill="auto"/>
          </w:tcPr>
          <w:p w14:paraId="0013A780" w14:textId="77777777" w:rsidR="009F7A98" w:rsidRDefault="009F7A98">
            <w:pPr>
              <w:pStyle w:val="TAL"/>
              <w:jc w:val="center"/>
              <w:rPr>
                <w:sz w:val="16"/>
                <w:szCs w:val="16"/>
              </w:rPr>
            </w:pPr>
            <w:r>
              <w:rPr>
                <w:sz w:val="16"/>
                <w:szCs w:val="16"/>
              </w:rPr>
              <w:t>RAN_49</w:t>
            </w:r>
          </w:p>
        </w:tc>
        <w:tc>
          <w:tcPr>
            <w:tcW w:w="1094" w:type="dxa"/>
            <w:shd w:val="solid" w:color="FFFFFF" w:fill="auto"/>
          </w:tcPr>
          <w:p w14:paraId="0D0D869C"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5AF1CF7C"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09B1B41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01578BAA"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1695A50B" w14:textId="77777777" w:rsidR="009F7A98" w:rsidRDefault="009F7A98">
            <w:pPr>
              <w:pStyle w:val="TAL"/>
              <w:rPr>
                <w:sz w:val="16"/>
                <w:szCs w:val="16"/>
              </w:rPr>
            </w:pPr>
            <w:r>
              <w:rPr>
                <w:sz w:val="16"/>
                <w:szCs w:val="16"/>
              </w:rPr>
              <w:t>9.2.0</w:t>
            </w:r>
          </w:p>
        </w:tc>
        <w:tc>
          <w:tcPr>
            <w:tcW w:w="667" w:type="dxa"/>
            <w:shd w:val="solid" w:color="FFFFFF" w:fill="auto"/>
          </w:tcPr>
          <w:p w14:paraId="05E957E4" w14:textId="77777777" w:rsidR="009F7A98" w:rsidRDefault="009F7A98">
            <w:pPr>
              <w:pStyle w:val="TAL"/>
              <w:rPr>
                <w:sz w:val="16"/>
                <w:szCs w:val="16"/>
              </w:rPr>
            </w:pPr>
            <w:r>
              <w:rPr>
                <w:sz w:val="16"/>
                <w:szCs w:val="16"/>
              </w:rPr>
              <w:t>9.3.0</w:t>
            </w:r>
          </w:p>
        </w:tc>
      </w:tr>
      <w:tr w:rsidR="00AB3308" w14:paraId="35863214" w14:textId="77777777" w:rsidTr="00CF4384">
        <w:tc>
          <w:tcPr>
            <w:tcW w:w="800" w:type="dxa"/>
            <w:shd w:val="solid" w:color="FFFFFF" w:fill="auto"/>
          </w:tcPr>
          <w:p w14:paraId="4037A175" w14:textId="77777777" w:rsidR="00AB3308" w:rsidRDefault="00AB3308">
            <w:pPr>
              <w:pStyle w:val="TAL"/>
              <w:jc w:val="center"/>
              <w:rPr>
                <w:sz w:val="16"/>
                <w:szCs w:val="16"/>
              </w:rPr>
            </w:pPr>
            <w:r>
              <w:rPr>
                <w:sz w:val="16"/>
                <w:szCs w:val="16"/>
              </w:rPr>
              <w:t>07/12/10</w:t>
            </w:r>
          </w:p>
        </w:tc>
        <w:tc>
          <w:tcPr>
            <w:tcW w:w="800" w:type="dxa"/>
            <w:shd w:val="solid" w:color="FFFFFF" w:fill="auto"/>
          </w:tcPr>
          <w:p w14:paraId="3139CA70" w14:textId="77777777" w:rsidR="00AB3308" w:rsidRDefault="00AB3308">
            <w:pPr>
              <w:pStyle w:val="TAL"/>
              <w:jc w:val="center"/>
              <w:rPr>
                <w:sz w:val="16"/>
                <w:szCs w:val="16"/>
              </w:rPr>
            </w:pPr>
            <w:r>
              <w:rPr>
                <w:sz w:val="16"/>
                <w:szCs w:val="16"/>
              </w:rPr>
              <w:t>RAN_50</w:t>
            </w:r>
          </w:p>
        </w:tc>
        <w:tc>
          <w:tcPr>
            <w:tcW w:w="1094" w:type="dxa"/>
            <w:shd w:val="solid" w:color="FFFFFF" w:fill="auto"/>
          </w:tcPr>
          <w:p w14:paraId="111808B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62137979"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2027EFC0"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37255598"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2E516E94" w14:textId="77777777" w:rsidR="00AB3308" w:rsidRDefault="00AB3308">
            <w:pPr>
              <w:pStyle w:val="TAL"/>
              <w:rPr>
                <w:sz w:val="16"/>
                <w:szCs w:val="16"/>
              </w:rPr>
            </w:pPr>
            <w:r>
              <w:rPr>
                <w:sz w:val="16"/>
                <w:szCs w:val="16"/>
              </w:rPr>
              <w:t>9.3.0</w:t>
            </w:r>
          </w:p>
        </w:tc>
        <w:tc>
          <w:tcPr>
            <w:tcW w:w="667" w:type="dxa"/>
            <w:shd w:val="solid" w:color="FFFFFF" w:fill="auto"/>
          </w:tcPr>
          <w:p w14:paraId="050BECC0" w14:textId="77777777" w:rsidR="00AB3308" w:rsidRDefault="00AB3308">
            <w:pPr>
              <w:pStyle w:val="TAL"/>
              <w:rPr>
                <w:sz w:val="16"/>
                <w:szCs w:val="16"/>
              </w:rPr>
            </w:pPr>
            <w:r>
              <w:rPr>
                <w:sz w:val="16"/>
                <w:szCs w:val="16"/>
              </w:rPr>
              <w:t>10.0.0</w:t>
            </w:r>
          </w:p>
        </w:tc>
      </w:tr>
      <w:tr w:rsidR="00A02AE1" w14:paraId="29D6B047" w14:textId="77777777" w:rsidTr="00CF4384">
        <w:tc>
          <w:tcPr>
            <w:tcW w:w="800" w:type="dxa"/>
            <w:shd w:val="solid" w:color="FFFFFF" w:fill="auto"/>
          </w:tcPr>
          <w:p w14:paraId="783C092C" w14:textId="77777777" w:rsidR="00A02AE1" w:rsidRDefault="00A02AE1">
            <w:pPr>
              <w:pStyle w:val="TAL"/>
              <w:jc w:val="center"/>
              <w:rPr>
                <w:sz w:val="16"/>
                <w:szCs w:val="16"/>
              </w:rPr>
            </w:pPr>
            <w:r>
              <w:rPr>
                <w:sz w:val="16"/>
                <w:szCs w:val="16"/>
              </w:rPr>
              <w:t>15/03/11</w:t>
            </w:r>
          </w:p>
        </w:tc>
        <w:tc>
          <w:tcPr>
            <w:tcW w:w="800" w:type="dxa"/>
            <w:shd w:val="solid" w:color="FFFFFF" w:fill="auto"/>
          </w:tcPr>
          <w:p w14:paraId="3238CA02" w14:textId="77777777" w:rsidR="00A02AE1" w:rsidRDefault="00A02AE1">
            <w:pPr>
              <w:pStyle w:val="TAL"/>
              <w:jc w:val="center"/>
              <w:rPr>
                <w:sz w:val="16"/>
                <w:szCs w:val="16"/>
              </w:rPr>
            </w:pPr>
            <w:r>
              <w:rPr>
                <w:sz w:val="16"/>
                <w:szCs w:val="16"/>
              </w:rPr>
              <w:t>RAN_51</w:t>
            </w:r>
          </w:p>
        </w:tc>
        <w:tc>
          <w:tcPr>
            <w:tcW w:w="1094" w:type="dxa"/>
            <w:shd w:val="solid" w:color="FFFFFF" w:fill="auto"/>
          </w:tcPr>
          <w:p w14:paraId="47AA6D4B"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702FA36B"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6E9D4385"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223424B4"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4570C9B5" w14:textId="77777777" w:rsidR="00A02AE1" w:rsidRDefault="00A02AE1">
            <w:pPr>
              <w:pStyle w:val="TAL"/>
              <w:rPr>
                <w:sz w:val="16"/>
                <w:szCs w:val="16"/>
              </w:rPr>
            </w:pPr>
            <w:r>
              <w:rPr>
                <w:sz w:val="16"/>
                <w:szCs w:val="16"/>
              </w:rPr>
              <w:t>10.0.0</w:t>
            </w:r>
          </w:p>
        </w:tc>
        <w:tc>
          <w:tcPr>
            <w:tcW w:w="667" w:type="dxa"/>
            <w:shd w:val="solid" w:color="FFFFFF" w:fill="auto"/>
          </w:tcPr>
          <w:p w14:paraId="12F70710" w14:textId="77777777" w:rsidR="00A02AE1" w:rsidRDefault="00A02AE1">
            <w:pPr>
              <w:pStyle w:val="TAL"/>
              <w:rPr>
                <w:sz w:val="16"/>
                <w:szCs w:val="16"/>
              </w:rPr>
            </w:pPr>
            <w:r>
              <w:rPr>
                <w:sz w:val="16"/>
                <w:szCs w:val="16"/>
              </w:rPr>
              <w:t>10.1.0</w:t>
            </w:r>
          </w:p>
        </w:tc>
      </w:tr>
      <w:tr w:rsidR="00A02AE1" w14:paraId="25CCB2C4" w14:textId="77777777" w:rsidTr="00CF4384">
        <w:tc>
          <w:tcPr>
            <w:tcW w:w="800" w:type="dxa"/>
            <w:shd w:val="solid" w:color="FFFFFF" w:fill="auto"/>
          </w:tcPr>
          <w:p w14:paraId="2C3567DD" w14:textId="77777777" w:rsidR="00A02AE1" w:rsidRDefault="00A02AE1">
            <w:pPr>
              <w:pStyle w:val="TAL"/>
              <w:jc w:val="center"/>
              <w:rPr>
                <w:sz w:val="16"/>
                <w:szCs w:val="16"/>
              </w:rPr>
            </w:pPr>
            <w:r>
              <w:rPr>
                <w:sz w:val="16"/>
                <w:szCs w:val="16"/>
              </w:rPr>
              <w:t>15/03/11</w:t>
            </w:r>
          </w:p>
        </w:tc>
        <w:tc>
          <w:tcPr>
            <w:tcW w:w="800" w:type="dxa"/>
            <w:shd w:val="solid" w:color="FFFFFF" w:fill="auto"/>
          </w:tcPr>
          <w:p w14:paraId="17DE5B7C" w14:textId="77777777" w:rsidR="00A02AE1" w:rsidRDefault="00A02AE1">
            <w:pPr>
              <w:pStyle w:val="TAL"/>
              <w:jc w:val="center"/>
              <w:rPr>
                <w:sz w:val="16"/>
                <w:szCs w:val="16"/>
              </w:rPr>
            </w:pPr>
            <w:r>
              <w:rPr>
                <w:sz w:val="16"/>
                <w:szCs w:val="16"/>
              </w:rPr>
              <w:t>RAN_51</w:t>
            </w:r>
          </w:p>
        </w:tc>
        <w:tc>
          <w:tcPr>
            <w:tcW w:w="1094" w:type="dxa"/>
            <w:shd w:val="solid" w:color="FFFFFF" w:fill="auto"/>
          </w:tcPr>
          <w:p w14:paraId="4868617D"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6770D026"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6DEE368A"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66AF4C2F"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E0A913F" w14:textId="77777777" w:rsidR="00A02AE1" w:rsidRDefault="00A02AE1">
            <w:pPr>
              <w:pStyle w:val="TAL"/>
              <w:rPr>
                <w:sz w:val="16"/>
                <w:szCs w:val="16"/>
              </w:rPr>
            </w:pPr>
            <w:r>
              <w:rPr>
                <w:sz w:val="16"/>
                <w:szCs w:val="16"/>
              </w:rPr>
              <w:t>10.0.0</w:t>
            </w:r>
          </w:p>
        </w:tc>
        <w:tc>
          <w:tcPr>
            <w:tcW w:w="667" w:type="dxa"/>
            <w:shd w:val="solid" w:color="FFFFFF" w:fill="auto"/>
          </w:tcPr>
          <w:p w14:paraId="2673067D" w14:textId="77777777" w:rsidR="00A02AE1" w:rsidRDefault="00A02AE1">
            <w:pPr>
              <w:pStyle w:val="TAL"/>
              <w:rPr>
                <w:sz w:val="16"/>
                <w:szCs w:val="16"/>
              </w:rPr>
            </w:pPr>
            <w:r>
              <w:rPr>
                <w:sz w:val="16"/>
                <w:szCs w:val="16"/>
              </w:rPr>
              <w:t>10.1.0</w:t>
            </w:r>
          </w:p>
        </w:tc>
      </w:tr>
      <w:tr w:rsidR="00AD1311" w14:paraId="682A5C3A" w14:textId="77777777" w:rsidTr="00CF4384">
        <w:tc>
          <w:tcPr>
            <w:tcW w:w="800" w:type="dxa"/>
            <w:shd w:val="solid" w:color="FFFFFF" w:fill="auto"/>
          </w:tcPr>
          <w:p w14:paraId="38F2DC60" w14:textId="77777777" w:rsidR="00AD1311" w:rsidRDefault="00AD1311">
            <w:pPr>
              <w:pStyle w:val="TAL"/>
              <w:jc w:val="center"/>
              <w:rPr>
                <w:sz w:val="16"/>
                <w:szCs w:val="16"/>
              </w:rPr>
            </w:pPr>
            <w:r>
              <w:rPr>
                <w:sz w:val="16"/>
                <w:szCs w:val="16"/>
              </w:rPr>
              <w:t>01/06/11</w:t>
            </w:r>
          </w:p>
        </w:tc>
        <w:tc>
          <w:tcPr>
            <w:tcW w:w="800" w:type="dxa"/>
            <w:shd w:val="solid" w:color="FFFFFF" w:fill="auto"/>
          </w:tcPr>
          <w:p w14:paraId="57FD1A2D" w14:textId="77777777" w:rsidR="00AD1311" w:rsidRDefault="00AD1311">
            <w:pPr>
              <w:pStyle w:val="TAL"/>
              <w:jc w:val="center"/>
              <w:rPr>
                <w:sz w:val="16"/>
                <w:szCs w:val="16"/>
              </w:rPr>
            </w:pPr>
            <w:r>
              <w:rPr>
                <w:sz w:val="16"/>
                <w:szCs w:val="16"/>
              </w:rPr>
              <w:t>RAN_52</w:t>
            </w:r>
          </w:p>
        </w:tc>
        <w:tc>
          <w:tcPr>
            <w:tcW w:w="1094" w:type="dxa"/>
            <w:shd w:val="solid" w:color="FFFFFF" w:fill="auto"/>
          </w:tcPr>
          <w:p w14:paraId="23E21F3E"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34D560C5"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78EE37D6"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5E0F783"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028456A7" w14:textId="77777777" w:rsidR="00AD1311" w:rsidRDefault="00AD1311">
            <w:pPr>
              <w:pStyle w:val="TAL"/>
              <w:rPr>
                <w:sz w:val="16"/>
                <w:szCs w:val="16"/>
              </w:rPr>
            </w:pPr>
            <w:r>
              <w:rPr>
                <w:sz w:val="16"/>
                <w:szCs w:val="16"/>
              </w:rPr>
              <w:t>10.1.0</w:t>
            </w:r>
          </w:p>
        </w:tc>
        <w:tc>
          <w:tcPr>
            <w:tcW w:w="667" w:type="dxa"/>
            <w:shd w:val="solid" w:color="FFFFFF" w:fill="auto"/>
          </w:tcPr>
          <w:p w14:paraId="29FCF406" w14:textId="77777777" w:rsidR="00AD1311" w:rsidRDefault="00AD1311">
            <w:pPr>
              <w:pStyle w:val="TAL"/>
              <w:rPr>
                <w:sz w:val="16"/>
                <w:szCs w:val="16"/>
              </w:rPr>
            </w:pPr>
            <w:r>
              <w:rPr>
                <w:sz w:val="16"/>
                <w:szCs w:val="16"/>
              </w:rPr>
              <w:t>10.2.0</w:t>
            </w:r>
          </w:p>
        </w:tc>
      </w:tr>
      <w:tr w:rsidR="00AD1311" w14:paraId="4C93F5CF" w14:textId="77777777" w:rsidTr="00CF4384">
        <w:tc>
          <w:tcPr>
            <w:tcW w:w="800" w:type="dxa"/>
            <w:shd w:val="solid" w:color="FFFFFF" w:fill="auto"/>
          </w:tcPr>
          <w:p w14:paraId="3C2109F1" w14:textId="77777777" w:rsidR="00AD1311" w:rsidRDefault="00AD1311">
            <w:pPr>
              <w:pStyle w:val="TAL"/>
              <w:jc w:val="center"/>
              <w:rPr>
                <w:sz w:val="16"/>
                <w:szCs w:val="16"/>
              </w:rPr>
            </w:pPr>
            <w:r>
              <w:rPr>
                <w:sz w:val="16"/>
                <w:szCs w:val="16"/>
              </w:rPr>
              <w:t>01/06/11</w:t>
            </w:r>
          </w:p>
        </w:tc>
        <w:tc>
          <w:tcPr>
            <w:tcW w:w="800" w:type="dxa"/>
            <w:shd w:val="solid" w:color="FFFFFF" w:fill="auto"/>
          </w:tcPr>
          <w:p w14:paraId="5A873977" w14:textId="77777777" w:rsidR="00AD1311" w:rsidRDefault="00AD1311">
            <w:pPr>
              <w:pStyle w:val="TAL"/>
              <w:jc w:val="center"/>
              <w:rPr>
                <w:sz w:val="16"/>
                <w:szCs w:val="16"/>
              </w:rPr>
            </w:pPr>
            <w:r>
              <w:rPr>
                <w:sz w:val="16"/>
                <w:szCs w:val="16"/>
              </w:rPr>
              <w:t>RAN_52</w:t>
            </w:r>
          </w:p>
        </w:tc>
        <w:tc>
          <w:tcPr>
            <w:tcW w:w="1094" w:type="dxa"/>
            <w:shd w:val="solid" w:color="FFFFFF" w:fill="auto"/>
          </w:tcPr>
          <w:p w14:paraId="10B47F0C"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77AA9A7"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37CB51A5"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0E080907"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654EFC1A" w14:textId="77777777" w:rsidR="00AD1311" w:rsidRDefault="00AD1311">
            <w:pPr>
              <w:pStyle w:val="TAL"/>
              <w:rPr>
                <w:sz w:val="16"/>
                <w:szCs w:val="16"/>
              </w:rPr>
            </w:pPr>
            <w:r>
              <w:rPr>
                <w:sz w:val="16"/>
                <w:szCs w:val="16"/>
              </w:rPr>
              <w:t>10.1.0</w:t>
            </w:r>
          </w:p>
        </w:tc>
        <w:tc>
          <w:tcPr>
            <w:tcW w:w="667" w:type="dxa"/>
            <w:shd w:val="solid" w:color="FFFFFF" w:fill="auto"/>
          </w:tcPr>
          <w:p w14:paraId="222A51E1" w14:textId="77777777" w:rsidR="00AD1311" w:rsidRDefault="00AD1311">
            <w:pPr>
              <w:pStyle w:val="TAL"/>
              <w:rPr>
                <w:sz w:val="16"/>
                <w:szCs w:val="16"/>
              </w:rPr>
            </w:pPr>
            <w:r>
              <w:rPr>
                <w:sz w:val="16"/>
                <w:szCs w:val="16"/>
              </w:rPr>
              <w:t>10.2.0</w:t>
            </w:r>
          </w:p>
        </w:tc>
      </w:tr>
      <w:tr w:rsidR="00AD1311" w14:paraId="61710F77" w14:textId="77777777" w:rsidTr="00CF4384">
        <w:tc>
          <w:tcPr>
            <w:tcW w:w="800" w:type="dxa"/>
            <w:shd w:val="solid" w:color="FFFFFF" w:fill="auto"/>
          </w:tcPr>
          <w:p w14:paraId="6349F491" w14:textId="77777777" w:rsidR="00AD1311" w:rsidRDefault="00AD1311">
            <w:pPr>
              <w:pStyle w:val="TAL"/>
              <w:jc w:val="center"/>
              <w:rPr>
                <w:sz w:val="16"/>
                <w:szCs w:val="16"/>
              </w:rPr>
            </w:pPr>
            <w:r>
              <w:rPr>
                <w:sz w:val="16"/>
                <w:szCs w:val="16"/>
              </w:rPr>
              <w:t>01/06/11</w:t>
            </w:r>
          </w:p>
        </w:tc>
        <w:tc>
          <w:tcPr>
            <w:tcW w:w="800" w:type="dxa"/>
            <w:shd w:val="solid" w:color="FFFFFF" w:fill="auto"/>
          </w:tcPr>
          <w:p w14:paraId="27384DDF" w14:textId="77777777" w:rsidR="00AD1311" w:rsidRDefault="00AD1311">
            <w:pPr>
              <w:pStyle w:val="TAL"/>
              <w:jc w:val="center"/>
              <w:rPr>
                <w:sz w:val="16"/>
                <w:szCs w:val="16"/>
              </w:rPr>
            </w:pPr>
            <w:r>
              <w:rPr>
                <w:sz w:val="16"/>
                <w:szCs w:val="16"/>
              </w:rPr>
              <w:t>RAN_52</w:t>
            </w:r>
          </w:p>
        </w:tc>
        <w:tc>
          <w:tcPr>
            <w:tcW w:w="1094" w:type="dxa"/>
            <w:shd w:val="solid" w:color="FFFFFF" w:fill="auto"/>
          </w:tcPr>
          <w:p w14:paraId="36102CC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92435B"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772EBFF7"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8752A0"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7D79B38A" w14:textId="77777777" w:rsidR="00AD1311" w:rsidRDefault="00AD1311">
            <w:pPr>
              <w:pStyle w:val="TAL"/>
              <w:rPr>
                <w:sz w:val="16"/>
                <w:szCs w:val="16"/>
              </w:rPr>
            </w:pPr>
            <w:r>
              <w:rPr>
                <w:sz w:val="16"/>
                <w:szCs w:val="16"/>
              </w:rPr>
              <w:t>10.1.0</w:t>
            </w:r>
          </w:p>
        </w:tc>
        <w:tc>
          <w:tcPr>
            <w:tcW w:w="667" w:type="dxa"/>
            <w:shd w:val="solid" w:color="FFFFFF" w:fill="auto"/>
          </w:tcPr>
          <w:p w14:paraId="40E9B928" w14:textId="77777777" w:rsidR="00AD1311" w:rsidRDefault="00AD1311">
            <w:pPr>
              <w:pStyle w:val="TAL"/>
              <w:rPr>
                <w:sz w:val="16"/>
                <w:szCs w:val="16"/>
              </w:rPr>
            </w:pPr>
            <w:r>
              <w:rPr>
                <w:sz w:val="16"/>
                <w:szCs w:val="16"/>
              </w:rPr>
              <w:t>10.2.0</w:t>
            </w:r>
          </w:p>
        </w:tc>
      </w:tr>
      <w:tr w:rsidR="00AD1311" w14:paraId="0FA1A161" w14:textId="77777777" w:rsidTr="00CF4384">
        <w:tc>
          <w:tcPr>
            <w:tcW w:w="800" w:type="dxa"/>
            <w:shd w:val="solid" w:color="FFFFFF" w:fill="auto"/>
          </w:tcPr>
          <w:p w14:paraId="496B4390" w14:textId="77777777" w:rsidR="00AD1311" w:rsidRDefault="00AD1311">
            <w:pPr>
              <w:pStyle w:val="TAL"/>
              <w:jc w:val="center"/>
              <w:rPr>
                <w:sz w:val="16"/>
                <w:szCs w:val="16"/>
              </w:rPr>
            </w:pPr>
            <w:r>
              <w:rPr>
                <w:sz w:val="16"/>
                <w:szCs w:val="16"/>
              </w:rPr>
              <w:t>01/06/11</w:t>
            </w:r>
          </w:p>
        </w:tc>
        <w:tc>
          <w:tcPr>
            <w:tcW w:w="800" w:type="dxa"/>
            <w:shd w:val="solid" w:color="FFFFFF" w:fill="auto"/>
          </w:tcPr>
          <w:p w14:paraId="330BC467" w14:textId="77777777" w:rsidR="00AD1311" w:rsidRDefault="00AD1311">
            <w:pPr>
              <w:pStyle w:val="TAL"/>
              <w:jc w:val="center"/>
              <w:rPr>
                <w:sz w:val="16"/>
                <w:szCs w:val="16"/>
              </w:rPr>
            </w:pPr>
            <w:r>
              <w:rPr>
                <w:sz w:val="16"/>
                <w:szCs w:val="16"/>
              </w:rPr>
              <w:t>RAN_52</w:t>
            </w:r>
          </w:p>
        </w:tc>
        <w:tc>
          <w:tcPr>
            <w:tcW w:w="1094" w:type="dxa"/>
            <w:shd w:val="solid" w:color="FFFFFF" w:fill="auto"/>
          </w:tcPr>
          <w:p w14:paraId="657A7C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26F90097"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39986B56"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275A8AD9"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578D810B" w14:textId="77777777" w:rsidR="00AD1311" w:rsidRDefault="00AD1311">
            <w:pPr>
              <w:pStyle w:val="TAL"/>
              <w:rPr>
                <w:sz w:val="16"/>
                <w:szCs w:val="16"/>
              </w:rPr>
            </w:pPr>
            <w:r>
              <w:rPr>
                <w:sz w:val="16"/>
                <w:szCs w:val="16"/>
              </w:rPr>
              <w:t>10.1.0</w:t>
            </w:r>
          </w:p>
        </w:tc>
        <w:tc>
          <w:tcPr>
            <w:tcW w:w="667" w:type="dxa"/>
            <w:shd w:val="solid" w:color="FFFFFF" w:fill="auto"/>
          </w:tcPr>
          <w:p w14:paraId="6A9C7782" w14:textId="77777777" w:rsidR="00AD1311" w:rsidRDefault="00AD1311">
            <w:pPr>
              <w:pStyle w:val="TAL"/>
              <w:rPr>
                <w:sz w:val="16"/>
                <w:szCs w:val="16"/>
              </w:rPr>
            </w:pPr>
            <w:r>
              <w:rPr>
                <w:sz w:val="16"/>
                <w:szCs w:val="16"/>
              </w:rPr>
              <w:t>10.2.0</w:t>
            </w:r>
          </w:p>
        </w:tc>
      </w:tr>
      <w:tr w:rsidR="00AD1311" w14:paraId="500921DC" w14:textId="77777777" w:rsidTr="00CF4384">
        <w:tc>
          <w:tcPr>
            <w:tcW w:w="800" w:type="dxa"/>
            <w:shd w:val="solid" w:color="FFFFFF" w:fill="auto"/>
          </w:tcPr>
          <w:p w14:paraId="46B8AFF9" w14:textId="77777777" w:rsidR="00AD1311" w:rsidRDefault="00AD1311">
            <w:pPr>
              <w:pStyle w:val="TAL"/>
              <w:jc w:val="center"/>
              <w:rPr>
                <w:sz w:val="16"/>
                <w:szCs w:val="16"/>
              </w:rPr>
            </w:pPr>
            <w:r>
              <w:rPr>
                <w:sz w:val="16"/>
                <w:szCs w:val="16"/>
              </w:rPr>
              <w:t>01/06/11</w:t>
            </w:r>
          </w:p>
        </w:tc>
        <w:tc>
          <w:tcPr>
            <w:tcW w:w="800" w:type="dxa"/>
            <w:shd w:val="solid" w:color="FFFFFF" w:fill="auto"/>
          </w:tcPr>
          <w:p w14:paraId="3643C3F7" w14:textId="77777777" w:rsidR="00AD1311" w:rsidRDefault="00AD1311">
            <w:pPr>
              <w:pStyle w:val="TAL"/>
              <w:jc w:val="center"/>
              <w:rPr>
                <w:sz w:val="16"/>
                <w:szCs w:val="16"/>
              </w:rPr>
            </w:pPr>
            <w:r>
              <w:rPr>
                <w:sz w:val="16"/>
                <w:szCs w:val="16"/>
              </w:rPr>
              <w:t>RAN_52</w:t>
            </w:r>
          </w:p>
        </w:tc>
        <w:tc>
          <w:tcPr>
            <w:tcW w:w="1094" w:type="dxa"/>
            <w:shd w:val="solid" w:color="FFFFFF" w:fill="auto"/>
          </w:tcPr>
          <w:p w14:paraId="60C1B2C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01F419D2"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0C8F3022"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6C364D96"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7A4B5E07" w14:textId="77777777" w:rsidR="00AD1311" w:rsidRDefault="00AD1311">
            <w:pPr>
              <w:pStyle w:val="TAL"/>
              <w:rPr>
                <w:sz w:val="16"/>
                <w:szCs w:val="16"/>
              </w:rPr>
            </w:pPr>
            <w:r>
              <w:rPr>
                <w:sz w:val="16"/>
                <w:szCs w:val="16"/>
              </w:rPr>
              <w:t>10.1.0</w:t>
            </w:r>
          </w:p>
        </w:tc>
        <w:tc>
          <w:tcPr>
            <w:tcW w:w="667" w:type="dxa"/>
            <w:shd w:val="solid" w:color="FFFFFF" w:fill="auto"/>
          </w:tcPr>
          <w:p w14:paraId="38632EDA" w14:textId="77777777" w:rsidR="00AD1311" w:rsidRDefault="00AD1311">
            <w:pPr>
              <w:pStyle w:val="TAL"/>
              <w:rPr>
                <w:sz w:val="16"/>
                <w:szCs w:val="16"/>
              </w:rPr>
            </w:pPr>
            <w:r>
              <w:rPr>
                <w:sz w:val="16"/>
                <w:szCs w:val="16"/>
              </w:rPr>
              <w:t>10.2.0</w:t>
            </w:r>
          </w:p>
        </w:tc>
      </w:tr>
      <w:tr w:rsidR="00AD1311" w14:paraId="7E542054" w14:textId="77777777" w:rsidTr="00CF4384">
        <w:tc>
          <w:tcPr>
            <w:tcW w:w="800" w:type="dxa"/>
            <w:shd w:val="solid" w:color="FFFFFF" w:fill="auto"/>
          </w:tcPr>
          <w:p w14:paraId="0964C566" w14:textId="77777777" w:rsidR="00AD1311" w:rsidRDefault="00AD1311">
            <w:pPr>
              <w:pStyle w:val="TAL"/>
              <w:jc w:val="center"/>
              <w:rPr>
                <w:sz w:val="16"/>
                <w:szCs w:val="16"/>
              </w:rPr>
            </w:pPr>
            <w:r>
              <w:rPr>
                <w:sz w:val="16"/>
                <w:szCs w:val="16"/>
              </w:rPr>
              <w:t>01/06/11</w:t>
            </w:r>
          </w:p>
        </w:tc>
        <w:tc>
          <w:tcPr>
            <w:tcW w:w="800" w:type="dxa"/>
            <w:shd w:val="solid" w:color="FFFFFF" w:fill="auto"/>
          </w:tcPr>
          <w:p w14:paraId="79F590AD" w14:textId="77777777" w:rsidR="00AD1311" w:rsidRDefault="00AD1311">
            <w:pPr>
              <w:pStyle w:val="TAL"/>
              <w:jc w:val="center"/>
              <w:rPr>
                <w:sz w:val="16"/>
                <w:szCs w:val="16"/>
              </w:rPr>
            </w:pPr>
            <w:r>
              <w:rPr>
                <w:sz w:val="16"/>
                <w:szCs w:val="16"/>
              </w:rPr>
              <w:t>RAN_52</w:t>
            </w:r>
          </w:p>
        </w:tc>
        <w:tc>
          <w:tcPr>
            <w:tcW w:w="1094" w:type="dxa"/>
            <w:shd w:val="solid" w:color="FFFFFF" w:fill="auto"/>
          </w:tcPr>
          <w:p w14:paraId="5CBC26A5"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39237410"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202867C6"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4921E83A"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34D6D5FB" w14:textId="77777777" w:rsidR="00AD1311" w:rsidRDefault="00AD1311">
            <w:pPr>
              <w:pStyle w:val="TAL"/>
              <w:rPr>
                <w:sz w:val="16"/>
                <w:szCs w:val="16"/>
              </w:rPr>
            </w:pPr>
            <w:r>
              <w:rPr>
                <w:sz w:val="16"/>
                <w:szCs w:val="16"/>
              </w:rPr>
              <w:t>10.1.0</w:t>
            </w:r>
          </w:p>
        </w:tc>
        <w:tc>
          <w:tcPr>
            <w:tcW w:w="667" w:type="dxa"/>
            <w:shd w:val="solid" w:color="FFFFFF" w:fill="auto"/>
          </w:tcPr>
          <w:p w14:paraId="30DBE104" w14:textId="77777777" w:rsidR="00AD1311" w:rsidRDefault="00AD1311">
            <w:pPr>
              <w:pStyle w:val="TAL"/>
              <w:rPr>
                <w:sz w:val="16"/>
                <w:szCs w:val="16"/>
              </w:rPr>
            </w:pPr>
            <w:r>
              <w:rPr>
                <w:sz w:val="16"/>
                <w:szCs w:val="16"/>
              </w:rPr>
              <w:t>10.2.0</w:t>
            </w:r>
          </w:p>
        </w:tc>
      </w:tr>
      <w:tr w:rsidR="00AD1311" w14:paraId="11090006" w14:textId="77777777" w:rsidTr="00CF4384">
        <w:tc>
          <w:tcPr>
            <w:tcW w:w="800" w:type="dxa"/>
            <w:shd w:val="solid" w:color="FFFFFF" w:fill="auto"/>
          </w:tcPr>
          <w:p w14:paraId="7C693A76" w14:textId="77777777" w:rsidR="00AD1311" w:rsidRDefault="00AD1311">
            <w:pPr>
              <w:pStyle w:val="TAL"/>
              <w:jc w:val="center"/>
              <w:rPr>
                <w:sz w:val="16"/>
                <w:szCs w:val="16"/>
              </w:rPr>
            </w:pPr>
            <w:r>
              <w:rPr>
                <w:sz w:val="16"/>
                <w:szCs w:val="16"/>
              </w:rPr>
              <w:t>01/06/11</w:t>
            </w:r>
          </w:p>
        </w:tc>
        <w:tc>
          <w:tcPr>
            <w:tcW w:w="800" w:type="dxa"/>
            <w:shd w:val="solid" w:color="FFFFFF" w:fill="auto"/>
          </w:tcPr>
          <w:p w14:paraId="6BF4BC1F" w14:textId="77777777" w:rsidR="00AD1311" w:rsidRDefault="00AD1311">
            <w:pPr>
              <w:pStyle w:val="TAL"/>
              <w:jc w:val="center"/>
              <w:rPr>
                <w:sz w:val="16"/>
                <w:szCs w:val="16"/>
              </w:rPr>
            </w:pPr>
            <w:r>
              <w:rPr>
                <w:sz w:val="16"/>
                <w:szCs w:val="16"/>
              </w:rPr>
              <w:t>RAN_52</w:t>
            </w:r>
          </w:p>
        </w:tc>
        <w:tc>
          <w:tcPr>
            <w:tcW w:w="1094" w:type="dxa"/>
            <w:shd w:val="solid" w:color="FFFFFF" w:fill="auto"/>
          </w:tcPr>
          <w:p w14:paraId="26E1E9D3"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43D4012B"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373DAD55"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542F6022"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3887D26B" w14:textId="77777777" w:rsidR="00AD1311" w:rsidRDefault="00AD1311">
            <w:pPr>
              <w:pStyle w:val="TAL"/>
              <w:rPr>
                <w:sz w:val="16"/>
                <w:szCs w:val="16"/>
              </w:rPr>
            </w:pPr>
            <w:r>
              <w:rPr>
                <w:sz w:val="16"/>
                <w:szCs w:val="16"/>
              </w:rPr>
              <w:t>10.1.0</w:t>
            </w:r>
          </w:p>
        </w:tc>
        <w:tc>
          <w:tcPr>
            <w:tcW w:w="667" w:type="dxa"/>
            <w:shd w:val="solid" w:color="FFFFFF" w:fill="auto"/>
          </w:tcPr>
          <w:p w14:paraId="4DA01316" w14:textId="77777777" w:rsidR="00AD1311" w:rsidRDefault="00AD1311">
            <w:pPr>
              <w:pStyle w:val="TAL"/>
              <w:rPr>
                <w:sz w:val="16"/>
                <w:szCs w:val="16"/>
              </w:rPr>
            </w:pPr>
            <w:r>
              <w:rPr>
                <w:sz w:val="16"/>
                <w:szCs w:val="16"/>
              </w:rPr>
              <w:t>10.2.0</w:t>
            </w:r>
          </w:p>
        </w:tc>
      </w:tr>
      <w:tr w:rsidR="00AD1311" w14:paraId="4DA3BE5E" w14:textId="77777777" w:rsidTr="00CF4384">
        <w:tc>
          <w:tcPr>
            <w:tcW w:w="800" w:type="dxa"/>
            <w:shd w:val="solid" w:color="FFFFFF" w:fill="auto"/>
          </w:tcPr>
          <w:p w14:paraId="21528F2B" w14:textId="77777777" w:rsidR="00AD1311" w:rsidRDefault="00AD1311">
            <w:pPr>
              <w:pStyle w:val="TAL"/>
              <w:jc w:val="center"/>
              <w:rPr>
                <w:sz w:val="16"/>
                <w:szCs w:val="16"/>
              </w:rPr>
            </w:pPr>
            <w:r>
              <w:rPr>
                <w:sz w:val="16"/>
                <w:szCs w:val="16"/>
              </w:rPr>
              <w:t>01/06/11</w:t>
            </w:r>
          </w:p>
        </w:tc>
        <w:tc>
          <w:tcPr>
            <w:tcW w:w="800" w:type="dxa"/>
            <w:shd w:val="solid" w:color="FFFFFF" w:fill="auto"/>
          </w:tcPr>
          <w:p w14:paraId="774B25CE" w14:textId="77777777" w:rsidR="00AD1311" w:rsidRDefault="00AD1311">
            <w:pPr>
              <w:pStyle w:val="TAL"/>
              <w:jc w:val="center"/>
              <w:rPr>
                <w:sz w:val="16"/>
                <w:szCs w:val="16"/>
              </w:rPr>
            </w:pPr>
            <w:r>
              <w:rPr>
                <w:sz w:val="16"/>
                <w:szCs w:val="16"/>
              </w:rPr>
              <w:t>RAN_52</w:t>
            </w:r>
          </w:p>
        </w:tc>
        <w:tc>
          <w:tcPr>
            <w:tcW w:w="1094" w:type="dxa"/>
            <w:shd w:val="solid" w:color="FFFFFF" w:fill="auto"/>
          </w:tcPr>
          <w:p w14:paraId="18F65117"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3C919F92"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39A37111"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4E356886"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71F7C43A" w14:textId="77777777" w:rsidR="00AD1311" w:rsidRDefault="00AD1311">
            <w:pPr>
              <w:pStyle w:val="TAL"/>
              <w:rPr>
                <w:sz w:val="16"/>
                <w:szCs w:val="16"/>
              </w:rPr>
            </w:pPr>
            <w:r>
              <w:rPr>
                <w:sz w:val="16"/>
                <w:szCs w:val="16"/>
              </w:rPr>
              <w:t>10.1.0</w:t>
            </w:r>
          </w:p>
        </w:tc>
        <w:tc>
          <w:tcPr>
            <w:tcW w:w="667" w:type="dxa"/>
            <w:shd w:val="solid" w:color="FFFFFF" w:fill="auto"/>
          </w:tcPr>
          <w:p w14:paraId="492FE652" w14:textId="77777777" w:rsidR="00AD1311" w:rsidRDefault="00AD1311">
            <w:pPr>
              <w:pStyle w:val="TAL"/>
              <w:rPr>
                <w:sz w:val="16"/>
                <w:szCs w:val="16"/>
              </w:rPr>
            </w:pPr>
            <w:r>
              <w:rPr>
                <w:sz w:val="16"/>
                <w:szCs w:val="16"/>
              </w:rPr>
              <w:t>10.2.0</w:t>
            </w:r>
          </w:p>
        </w:tc>
      </w:tr>
      <w:tr w:rsidR="00AD1311" w14:paraId="4C24711C" w14:textId="77777777" w:rsidTr="00CF4384">
        <w:tc>
          <w:tcPr>
            <w:tcW w:w="800" w:type="dxa"/>
            <w:shd w:val="solid" w:color="FFFFFF" w:fill="auto"/>
          </w:tcPr>
          <w:p w14:paraId="1DCAE92D" w14:textId="77777777" w:rsidR="00AD1311" w:rsidRDefault="00AD1311">
            <w:pPr>
              <w:pStyle w:val="TAL"/>
              <w:jc w:val="center"/>
              <w:rPr>
                <w:sz w:val="16"/>
                <w:szCs w:val="16"/>
              </w:rPr>
            </w:pPr>
            <w:r>
              <w:rPr>
                <w:sz w:val="16"/>
                <w:szCs w:val="16"/>
              </w:rPr>
              <w:t>01/06/11</w:t>
            </w:r>
          </w:p>
        </w:tc>
        <w:tc>
          <w:tcPr>
            <w:tcW w:w="800" w:type="dxa"/>
            <w:shd w:val="solid" w:color="FFFFFF" w:fill="auto"/>
          </w:tcPr>
          <w:p w14:paraId="0C6032B3" w14:textId="77777777" w:rsidR="00AD1311" w:rsidRDefault="00AD1311">
            <w:pPr>
              <w:pStyle w:val="TAL"/>
              <w:jc w:val="center"/>
              <w:rPr>
                <w:sz w:val="16"/>
                <w:szCs w:val="16"/>
              </w:rPr>
            </w:pPr>
            <w:r>
              <w:rPr>
                <w:sz w:val="16"/>
                <w:szCs w:val="16"/>
              </w:rPr>
              <w:t>RAN_52</w:t>
            </w:r>
          </w:p>
        </w:tc>
        <w:tc>
          <w:tcPr>
            <w:tcW w:w="1094" w:type="dxa"/>
            <w:shd w:val="solid" w:color="FFFFFF" w:fill="auto"/>
          </w:tcPr>
          <w:p w14:paraId="6185BE37"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DF1EDE"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24B01127"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18ECB3B"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2E17438B" w14:textId="77777777" w:rsidR="00AD1311" w:rsidRDefault="00AD1311">
            <w:pPr>
              <w:pStyle w:val="TAL"/>
              <w:rPr>
                <w:sz w:val="16"/>
                <w:szCs w:val="16"/>
              </w:rPr>
            </w:pPr>
            <w:r>
              <w:rPr>
                <w:sz w:val="16"/>
                <w:szCs w:val="16"/>
              </w:rPr>
              <w:t>10.1.0</w:t>
            </w:r>
          </w:p>
        </w:tc>
        <w:tc>
          <w:tcPr>
            <w:tcW w:w="667" w:type="dxa"/>
            <w:shd w:val="solid" w:color="FFFFFF" w:fill="auto"/>
          </w:tcPr>
          <w:p w14:paraId="4D86EC4F" w14:textId="77777777" w:rsidR="00AD1311" w:rsidRDefault="00AD1311">
            <w:pPr>
              <w:pStyle w:val="TAL"/>
              <w:rPr>
                <w:sz w:val="16"/>
                <w:szCs w:val="16"/>
              </w:rPr>
            </w:pPr>
            <w:r>
              <w:rPr>
                <w:sz w:val="16"/>
                <w:szCs w:val="16"/>
              </w:rPr>
              <w:t>10.2.0</w:t>
            </w:r>
          </w:p>
        </w:tc>
      </w:tr>
      <w:tr w:rsidR="00AD1311" w14:paraId="222E1756" w14:textId="77777777" w:rsidTr="00CF4384">
        <w:tc>
          <w:tcPr>
            <w:tcW w:w="800" w:type="dxa"/>
            <w:shd w:val="solid" w:color="FFFFFF" w:fill="auto"/>
          </w:tcPr>
          <w:p w14:paraId="2D1413EB" w14:textId="77777777" w:rsidR="00AD1311" w:rsidRDefault="00AD1311">
            <w:pPr>
              <w:pStyle w:val="TAL"/>
              <w:jc w:val="center"/>
              <w:rPr>
                <w:sz w:val="16"/>
                <w:szCs w:val="16"/>
              </w:rPr>
            </w:pPr>
            <w:r>
              <w:rPr>
                <w:sz w:val="16"/>
                <w:szCs w:val="16"/>
              </w:rPr>
              <w:t>01/06/11</w:t>
            </w:r>
          </w:p>
        </w:tc>
        <w:tc>
          <w:tcPr>
            <w:tcW w:w="800" w:type="dxa"/>
            <w:shd w:val="solid" w:color="FFFFFF" w:fill="auto"/>
          </w:tcPr>
          <w:p w14:paraId="764CE28E" w14:textId="77777777" w:rsidR="00AD1311" w:rsidRDefault="00AD1311">
            <w:pPr>
              <w:pStyle w:val="TAL"/>
              <w:jc w:val="center"/>
              <w:rPr>
                <w:sz w:val="16"/>
                <w:szCs w:val="16"/>
              </w:rPr>
            </w:pPr>
            <w:r>
              <w:rPr>
                <w:sz w:val="16"/>
                <w:szCs w:val="16"/>
              </w:rPr>
              <w:t>RAN_52</w:t>
            </w:r>
          </w:p>
        </w:tc>
        <w:tc>
          <w:tcPr>
            <w:tcW w:w="1094" w:type="dxa"/>
            <w:shd w:val="solid" w:color="FFFFFF" w:fill="auto"/>
          </w:tcPr>
          <w:p w14:paraId="7E9C46A9"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C4FC2F2"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2AF69A01"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517ED4E8"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09BA9922" w14:textId="77777777" w:rsidR="00AD1311" w:rsidRDefault="00AD1311">
            <w:pPr>
              <w:pStyle w:val="TAL"/>
              <w:rPr>
                <w:sz w:val="16"/>
                <w:szCs w:val="16"/>
              </w:rPr>
            </w:pPr>
            <w:r>
              <w:rPr>
                <w:sz w:val="16"/>
                <w:szCs w:val="16"/>
              </w:rPr>
              <w:t>10.1.0</w:t>
            </w:r>
          </w:p>
        </w:tc>
        <w:tc>
          <w:tcPr>
            <w:tcW w:w="667" w:type="dxa"/>
            <w:shd w:val="solid" w:color="FFFFFF" w:fill="auto"/>
          </w:tcPr>
          <w:p w14:paraId="56916074" w14:textId="77777777" w:rsidR="00AD1311" w:rsidRDefault="00AD1311">
            <w:pPr>
              <w:pStyle w:val="TAL"/>
              <w:rPr>
                <w:sz w:val="16"/>
                <w:szCs w:val="16"/>
              </w:rPr>
            </w:pPr>
            <w:r>
              <w:rPr>
                <w:sz w:val="16"/>
                <w:szCs w:val="16"/>
              </w:rPr>
              <w:t>10.2.0</w:t>
            </w:r>
          </w:p>
        </w:tc>
      </w:tr>
      <w:tr w:rsidR="00AD1311" w14:paraId="230C80C3" w14:textId="77777777" w:rsidTr="00CF4384">
        <w:tc>
          <w:tcPr>
            <w:tcW w:w="800" w:type="dxa"/>
            <w:shd w:val="solid" w:color="FFFFFF" w:fill="auto"/>
          </w:tcPr>
          <w:p w14:paraId="5D4205DF" w14:textId="77777777" w:rsidR="00AD1311" w:rsidRDefault="00AD1311">
            <w:pPr>
              <w:pStyle w:val="TAL"/>
              <w:jc w:val="center"/>
              <w:rPr>
                <w:sz w:val="16"/>
                <w:szCs w:val="16"/>
              </w:rPr>
            </w:pPr>
            <w:r>
              <w:rPr>
                <w:sz w:val="16"/>
                <w:szCs w:val="16"/>
              </w:rPr>
              <w:t>01/06/11</w:t>
            </w:r>
          </w:p>
        </w:tc>
        <w:tc>
          <w:tcPr>
            <w:tcW w:w="800" w:type="dxa"/>
            <w:shd w:val="solid" w:color="FFFFFF" w:fill="auto"/>
          </w:tcPr>
          <w:p w14:paraId="48E82EBA" w14:textId="77777777" w:rsidR="00AD1311" w:rsidRDefault="00AD1311">
            <w:pPr>
              <w:pStyle w:val="TAL"/>
              <w:jc w:val="center"/>
              <w:rPr>
                <w:sz w:val="16"/>
                <w:szCs w:val="16"/>
              </w:rPr>
            </w:pPr>
            <w:r>
              <w:rPr>
                <w:sz w:val="16"/>
                <w:szCs w:val="16"/>
              </w:rPr>
              <w:t>RAN_52</w:t>
            </w:r>
          </w:p>
        </w:tc>
        <w:tc>
          <w:tcPr>
            <w:tcW w:w="1094" w:type="dxa"/>
            <w:shd w:val="solid" w:color="FFFFFF" w:fill="auto"/>
          </w:tcPr>
          <w:p w14:paraId="0E5572EF"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7F26FABC"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56DFC2E"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702A2F"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650F0CC3" w14:textId="77777777" w:rsidR="00AD1311" w:rsidRDefault="00AD1311">
            <w:pPr>
              <w:pStyle w:val="TAL"/>
              <w:rPr>
                <w:sz w:val="16"/>
                <w:szCs w:val="16"/>
              </w:rPr>
            </w:pPr>
            <w:r>
              <w:rPr>
                <w:sz w:val="16"/>
                <w:szCs w:val="16"/>
              </w:rPr>
              <w:t>10.1.0</w:t>
            </w:r>
          </w:p>
        </w:tc>
        <w:tc>
          <w:tcPr>
            <w:tcW w:w="667" w:type="dxa"/>
            <w:shd w:val="solid" w:color="FFFFFF" w:fill="auto"/>
          </w:tcPr>
          <w:p w14:paraId="0D697DD1" w14:textId="77777777" w:rsidR="00AD1311" w:rsidRDefault="00AD1311">
            <w:pPr>
              <w:pStyle w:val="TAL"/>
              <w:rPr>
                <w:sz w:val="16"/>
                <w:szCs w:val="16"/>
              </w:rPr>
            </w:pPr>
            <w:r>
              <w:rPr>
                <w:sz w:val="16"/>
                <w:szCs w:val="16"/>
              </w:rPr>
              <w:t>10.2.0</w:t>
            </w:r>
          </w:p>
        </w:tc>
      </w:tr>
      <w:tr w:rsidR="007554B9" w14:paraId="2F71C23E" w14:textId="77777777" w:rsidTr="00CF4384">
        <w:tc>
          <w:tcPr>
            <w:tcW w:w="800" w:type="dxa"/>
            <w:shd w:val="solid" w:color="FFFFFF" w:fill="auto"/>
          </w:tcPr>
          <w:p w14:paraId="31B47768"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73559DF4"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6999D4A"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3E33FF44"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6BD4B64E"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A62D009"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1BD3D34C" w14:textId="77777777" w:rsidR="007554B9" w:rsidRDefault="007554B9">
            <w:pPr>
              <w:pStyle w:val="TAL"/>
              <w:rPr>
                <w:sz w:val="16"/>
                <w:szCs w:val="16"/>
              </w:rPr>
            </w:pPr>
            <w:r>
              <w:rPr>
                <w:sz w:val="16"/>
                <w:szCs w:val="16"/>
              </w:rPr>
              <w:t>10.2.0</w:t>
            </w:r>
          </w:p>
        </w:tc>
        <w:tc>
          <w:tcPr>
            <w:tcW w:w="667" w:type="dxa"/>
            <w:shd w:val="solid" w:color="FFFFFF" w:fill="auto"/>
          </w:tcPr>
          <w:p w14:paraId="285DBEE9" w14:textId="77777777" w:rsidR="007554B9" w:rsidRDefault="007554B9">
            <w:pPr>
              <w:pStyle w:val="TAL"/>
              <w:rPr>
                <w:sz w:val="16"/>
                <w:szCs w:val="16"/>
              </w:rPr>
            </w:pPr>
            <w:r>
              <w:rPr>
                <w:sz w:val="16"/>
                <w:szCs w:val="16"/>
              </w:rPr>
              <w:t>10.3.0</w:t>
            </w:r>
          </w:p>
        </w:tc>
      </w:tr>
      <w:tr w:rsidR="007554B9" w14:paraId="36B71E80" w14:textId="77777777" w:rsidTr="00CF4384">
        <w:tc>
          <w:tcPr>
            <w:tcW w:w="800" w:type="dxa"/>
            <w:shd w:val="solid" w:color="FFFFFF" w:fill="auto"/>
          </w:tcPr>
          <w:p w14:paraId="3A3596F2" w14:textId="77777777" w:rsidR="007554B9" w:rsidRDefault="007554B9">
            <w:pPr>
              <w:pStyle w:val="TAL"/>
              <w:jc w:val="center"/>
              <w:rPr>
                <w:sz w:val="16"/>
                <w:szCs w:val="16"/>
              </w:rPr>
            </w:pPr>
            <w:r>
              <w:rPr>
                <w:sz w:val="16"/>
                <w:szCs w:val="16"/>
              </w:rPr>
              <w:t>15/09/11</w:t>
            </w:r>
          </w:p>
        </w:tc>
        <w:tc>
          <w:tcPr>
            <w:tcW w:w="800" w:type="dxa"/>
            <w:shd w:val="solid" w:color="FFFFFF" w:fill="auto"/>
          </w:tcPr>
          <w:p w14:paraId="34EC944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30099B7"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915F75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5ABEBA2B"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1F8DD4F"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34F09CD" w14:textId="77777777" w:rsidR="007554B9" w:rsidRDefault="007554B9">
            <w:pPr>
              <w:pStyle w:val="TAL"/>
              <w:rPr>
                <w:sz w:val="16"/>
                <w:szCs w:val="16"/>
              </w:rPr>
            </w:pPr>
            <w:r>
              <w:rPr>
                <w:sz w:val="16"/>
                <w:szCs w:val="16"/>
              </w:rPr>
              <w:t>10.2.0</w:t>
            </w:r>
          </w:p>
        </w:tc>
        <w:tc>
          <w:tcPr>
            <w:tcW w:w="667" w:type="dxa"/>
            <w:shd w:val="solid" w:color="FFFFFF" w:fill="auto"/>
          </w:tcPr>
          <w:p w14:paraId="2A37B8BE" w14:textId="77777777" w:rsidR="007554B9" w:rsidRDefault="007554B9">
            <w:pPr>
              <w:pStyle w:val="TAL"/>
              <w:rPr>
                <w:sz w:val="16"/>
                <w:szCs w:val="16"/>
              </w:rPr>
            </w:pPr>
            <w:r>
              <w:rPr>
                <w:sz w:val="16"/>
                <w:szCs w:val="16"/>
              </w:rPr>
              <w:t>10.3.0</w:t>
            </w:r>
          </w:p>
        </w:tc>
      </w:tr>
      <w:tr w:rsidR="007554B9" w14:paraId="3C95B025" w14:textId="77777777" w:rsidTr="00CF4384">
        <w:tc>
          <w:tcPr>
            <w:tcW w:w="800" w:type="dxa"/>
            <w:shd w:val="solid" w:color="FFFFFF" w:fill="auto"/>
          </w:tcPr>
          <w:p w14:paraId="2A19E74C" w14:textId="77777777" w:rsidR="007554B9" w:rsidRDefault="007554B9">
            <w:pPr>
              <w:pStyle w:val="TAL"/>
              <w:jc w:val="center"/>
              <w:rPr>
                <w:sz w:val="16"/>
                <w:szCs w:val="16"/>
              </w:rPr>
            </w:pPr>
            <w:r>
              <w:rPr>
                <w:sz w:val="16"/>
                <w:szCs w:val="16"/>
              </w:rPr>
              <w:t>15/09/11</w:t>
            </w:r>
          </w:p>
        </w:tc>
        <w:tc>
          <w:tcPr>
            <w:tcW w:w="800" w:type="dxa"/>
            <w:shd w:val="solid" w:color="FFFFFF" w:fill="auto"/>
          </w:tcPr>
          <w:p w14:paraId="3ECB1D6F"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1350877"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3A92683D"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1DB5D00B"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2FAEE57"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4F967039" w14:textId="77777777" w:rsidR="007554B9" w:rsidRDefault="007554B9">
            <w:pPr>
              <w:pStyle w:val="TAL"/>
              <w:rPr>
                <w:sz w:val="16"/>
                <w:szCs w:val="16"/>
              </w:rPr>
            </w:pPr>
            <w:r>
              <w:rPr>
                <w:sz w:val="16"/>
                <w:szCs w:val="16"/>
              </w:rPr>
              <w:t>10.2.0</w:t>
            </w:r>
          </w:p>
        </w:tc>
        <w:tc>
          <w:tcPr>
            <w:tcW w:w="667" w:type="dxa"/>
            <w:shd w:val="solid" w:color="FFFFFF" w:fill="auto"/>
          </w:tcPr>
          <w:p w14:paraId="595C14C5" w14:textId="77777777" w:rsidR="007554B9" w:rsidRDefault="007554B9">
            <w:pPr>
              <w:pStyle w:val="TAL"/>
              <w:rPr>
                <w:sz w:val="16"/>
                <w:szCs w:val="16"/>
              </w:rPr>
            </w:pPr>
            <w:r>
              <w:rPr>
                <w:sz w:val="16"/>
                <w:szCs w:val="16"/>
              </w:rPr>
              <w:t>10.3.0</w:t>
            </w:r>
          </w:p>
        </w:tc>
      </w:tr>
      <w:tr w:rsidR="007554B9" w14:paraId="27A2A747" w14:textId="77777777" w:rsidTr="00CF4384">
        <w:tc>
          <w:tcPr>
            <w:tcW w:w="800" w:type="dxa"/>
            <w:shd w:val="solid" w:color="FFFFFF" w:fill="auto"/>
          </w:tcPr>
          <w:p w14:paraId="55934877" w14:textId="77777777" w:rsidR="007554B9" w:rsidRDefault="007554B9">
            <w:pPr>
              <w:pStyle w:val="TAL"/>
              <w:jc w:val="center"/>
              <w:rPr>
                <w:sz w:val="16"/>
                <w:szCs w:val="16"/>
              </w:rPr>
            </w:pPr>
            <w:r>
              <w:rPr>
                <w:sz w:val="16"/>
                <w:szCs w:val="16"/>
              </w:rPr>
              <w:t>15/09/11</w:t>
            </w:r>
          </w:p>
        </w:tc>
        <w:tc>
          <w:tcPr>
            <w:tcW w:w="800" w:type="dxa"/>
            <w:shd w:val="solid" w:color="FFFFFF" w:fill="auto"/>
          </w:tcPr>
          <w:p w14:paraId="0E4FF2F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27EF1A"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130C9356"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647D0A61"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C0417A9"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340C81DE" w14:textId="77777777" w:rsidR="007554B9" w:rsidRDefault="007554B9">
            <w:pPr>
              <w:pStyle w:val="TAL"/>
              <w:rPr>
                <w:sz w:val="16"/>
                <w:szCs w:val="16"/>
              </w:rPr>
            </w:pPr>
            <w:r>
              <w:rPr>
                <w:sz w:val="16"/>
                <w:szCs w:val="16"/>
              </w:rPr>
              <w:t>10.2.0</w:t>
            </w:r>
          </w:p>
        </w:tc>
        <w:tc>
          <w:tcPr>
            <w:tcW w:w="667" w:type="dxa"/>
            <w:shd w:val="solid" w:color="FFFFFF" w:fill="auto"/>
          </w:tcPr>
          <w:p w14:paraId="5EDEE276" w14:textId="77777777" w:rsidR="007554B9" w:rsidRDefault="007554B9">
            <w:pPr>
              <w:pStyle w:val="TAL"/>
              <w:rPr>
                <w:sz w:val="16"/>
                <w:szCs w:val="16"/>
              </w:rPr>
            </w:pPr>
            <w:r>
              <w:rPr>
                <w:sz w:val="16"/>
                <w:szCs w:val="16"/>
              </w:rPr>
              <w:t>10.3.0</w:t>
            </w:r>
          </w:p>
        </w:tc>
      </w:tr>
      <w:tr w:rsidR="007554B9" w14:paraId="7709F80D" w14:textId="77777777" w:rsidTr="00CF4384">
        <w:tc>
          <w:tcPr>
            <w:tcW w:w="800" w:type="dxa"/>
            <w:shd w:val="solid" w:color="FFFFFF" w:fill="auto"/>
          </w:tcPr>
          <w:p w14:paraId="25F8238A" w14:textId="77777777" w:rsidR="007554B9" w:rsidRDefault="007554B9">
            <w:pPr>
              <w:pStyle w:val="TAL"/>
              <w:jc w:val="center"/>
              <w:rPr>
                <w:sz w:val="16"/>
                <w:szCs w:val="16"/>
              </w:rPr>
            </w:pPr>
            <w:r>
              <w:rPr>
                <w:sz w:val="16"/>
                <w:szCs w:val="16"/>
              </w:rPr>
              <w:t>15/09/11</w:t>
            </w:r>
          </w:p>
        </w:tc>
        <w:tc>
          <w:tcPr>
            <w:tcW w:w="800" w:type="dxa"/>
            <w:shd w:val="solid" w:color="FFFFFF" w:fill="auto"/>
          </w:tcPr>
          <w:p w14:paraId="3B78295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D5ED82"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290548FA"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4ACD73DD"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6E2C55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04B99591" w14:textId="77777777" w:rsidR="007554B9" w:rsidRDefault="007554B9">
            <w:pPr>
              <w:pStyle w:val="TAL"/>
              <w:rPr>
                <w:sz w:val="16"/>
                <w:szCs w:val="16"/>
              </w:rPr>
            </w:pPr>
            <w:r>
              <w:rPr>
                <w:sz w:val="16"/>
                <w:szCs w:val="16"/>
              </w:rPr>
              <w:t>10.2.0</w:t>
            </w:r>
          </w:p>
        </w:tc>
        <w:tc>
          <w:tcPr>
            <w:tcW w:w="667" w:type="dxa"/>
            <w:shd w:val="solid" w:color="FFFFFF" w:fill="auto"/>
          </w:tcPr>
          <w:p w14:paraId="5EAB91EC" w14:textId="77777777" w:rsidR="007554B9" w:rsidRDefault="007554B9">
            <w:pPr>
              <w:pStyle w:val="TAL"/>
              <w:rPr>
                <w:sz w:val="16"/>
                <w:szCs w:val="16"/>
              </w:rPr>
            </w:pPr>
            <w:r>
              <w:rPr>
                <w:sz w:val="16"/>
                <w:szCs w:val="16"/>
              </w:rPr>
              <w:t>10.3.0</w:t>
            </w:r>
          </w:p>
        </w:tc>
      </w:tr>
      <w:tr w:rsidR="007554B9" w14:paraId="4A6D3694" w14:textId="77777777" w:rsidTr="00CF4384">
        <w:tc>
          <w:tcPr>
            <w:tcW w:w="800" w:type="dxa"/>
            <w:shd w:val="solid" w:color="FFFFFF" w:fill="auto"/>
          </w:tcPr>
          <w:p w14:paraId="547E0B73" w14:textId="77777777" w:rsidR="007554B9" w:rsidRDefault="007554B9">
            <w:pPr>
              <w:pStyle w:val="TAL"/>
              <w:jc w:val="center"/>
              <w:rPr>
                <w:sz w:val="16"/>
                <w:szCs w:val="16"/>
              </w:rPr>
            </w:pPr>
            <w:r>
              <w:rPr>
                <w:sz w:val="16"/>
                <w:szCs w:val="16"/>
              </w:rPr>
              <w:t>15/09/11</w:t>
            </w:r>
          </w:p>
        </w:tc>
        <w:tc>
          <w:tcPr>
            <w:tcW w:w="800" w:type="dxa"/>
            <w:shd w:val="solid" w:color="FFFFFF" w:fill="auto"/>
          </w:tcPr>
          <w:p w14:paraId="028A1705"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6A1BEF0"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06269F70"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12BF302C"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4BA7BDD0"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7D299F7D" w14:textId="77777777" w:rsidR="007554B9" w:rsidRDefault="007554B9">
            <w:pPr>
              <w:pStyle w:val="TAL"/>
              <w:rPr>
                <w:sz w:val="16"/>
                <w:szCs w:val="16"/>
              </w:rPr>
            </w:pPr>
            <w:r>
              <w:rPr>
                <w:sz w:val="16"/>
                <w:szCs w:val="16"/>
              </w:rPr>
              <w:t>10.2.0</w:t>
            </w:r>
          </w:p>
        </w:tc>
        <w:tc>
          <w:tcPr>
            <w:tcW w:w="667" w:type="dxa"/>
            <w:shd w:val="solid" w:color="FFFFFF" w:fill="auto"/>
          </w:tcPr>
          <w:p w14:paraId="40D870D3" w14:textId="77777777" w:rsidR="007554B9" w:rsidRDefault="007554B9">
            <w:pPr>
              <w:pStyle w:val="TAL"/>
              <w:rPr>
                <w:sz w:val="16"/>
                <w:szCs w:val="16"/>
              </w:rPr>
            </w:pPr>
            <w:r>
              <w:rPr>
                <w:sz w:val="16"/>
                <w:szCs w:val="16"/>
              </w:rPr>
              <w:t>10.3.0</w:t>
            </w:r>
          </w:p>
        </w:tc>
      </w:tr>
      <w:tr w:rsidR="007554B9" w14:paraId="54CA1393" w14:textId="77777777" w:rsidTr="00CF4384">
        <w:tc>
          <w:tcPr>
            <w:tcW w:w="800" w:type="dxa"/>
            <w:shd w:val="solid" w:color="FFFFFF" w:fill="auto"/>
          </w:tcPr>
          <w:p w14:paraId="5AD3A321" w14:textId="77777777" w:rsidR="007554B9" w:rsidRDefault="007554B9">
            <w:pPr>
              <w:pStyle w:val="TAL"/>
              <w:jc w:val="center"/>
              <w:rPr>
                <w:sz w:val="16"/>
                <w:szCs w:val="16"/>
              </w:rPr>
            </w:pPr>
            <w:r>
              <w:rPr>
                <w:sz w:val="16"/>
                <w:szCs w:val="16"/>
              </w:rPr>
              <w:t>15/09/11</w:t>
            </w:r>
          </w:p>
        </w:tc>
        <w:tc>
          <w:tcPr>
            <w:tcW w:w="800" w:type="dxa"/>
            <w:shd w:val="solid" w:color="FFFFFF" w:fill="auto"/>
          </w:tcPr>
          <w:p w14:paraId="0426214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45D65C2E"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B9B38F0"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1CE41C1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76157996"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30E65F49" w14:textId="77777777" w:rsidR="007554B9" w:rsidRDefault="007554B9">
            <w:pPr>
              <w:pStyle w:val="TAL"/>
              <w:rPr>
                <w:sz w:val="16"/>
                <w:szCs w:val="16"/>
              </w:rPr>
            </w:pPr>
            <w:r>
              <w:rPr>
                <w:sz w:val="16"/>
                <w:szCs w:val="16"/>
              </w:rPr>
              <w:t>10.2.0</w:t>
            </w:r>
          </w:p>
        </w:tc>
        <w:tc>
          <w:tcPr>
            <w:tcW w:w="667" w:type="dxa"/>
            <w:shd w:val="solid" w:color="FFFFFF" w:fill="auto"/>
          </w:tcPr>
          <w:p w14:paraId="10E24DA9" w14:textId="77777777" w:rsidR="007554B9" w:rsidRDefault="007554B9">
            <w:pPr>
              <w:pStyle w:val="TAL"/>
              <w:rPr>
                <w:sz w:val="16"/>
                <w:szCs w:val="16"/>
              </w:rPr>
            </w:pPr>
            <w:r>
              <w:rPr>
                <w:sz w:val="16"/>
                <w:szCs w:val="16"/>
              </w:rPr>
              <w:t>10.3.0</w:t>
            </w:r>
          </w:p>
        </w:tc>
      </w:tr>
      <w:tr w:rsidR="007554B9" w14:paraId="6850BD98" w14:textId="77777777" w:rsidTr="00CF4384">
        <w:tc>
          <w:tcPr>
            <w:tcW w:w="800" w:type="dxa"/>
            <w:shd w:val="solid" w:color="FFFFFF" w:fill="auto"/>
          </w:tcPr>
          <w:p w14:paraId="675DDDAB" w14:textId="77777777" w:rsidR="007554B9" w:rsidRDefault="007554B9">
            <w:pPr>
              <w:pStyle w:val="TAL"/>
              <w:jc w:val="center"/>
              <w:rPr>
                <w:sz w:val="16"/>
                <w:szCs w:val="16"/>
              </w:rPr>
            </w:pPr>
            <w:r>
              <w:rPr>
                <w:sz w:val="16"/>
                <w:szCs w:val="16"/>
              </w:rPr>
              <w:t>15/09/11</w:t>
            </w:r>
          </w:p>
        </w:tc>
        <w:tc>
          <w:tcPr>
            <w:tcW w:w="800" w:type="dxa"/>
            <w:shd w:val="solid" w:color="FFFFFF" w:fill="auto"/>
          </w:tcPr>
          <w:p w14:paraId="170DDF36"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A38D849"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41CE2ECD"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1DE656DA"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9E9DA6"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6812A279" w14:textId="77777777" w:rsidR="007554B9" w:rsidRDefault="007554B9">
            <w:pPr>
              <w:pStyle w:val="TAL"/>
              <w:rPr>
                <w:sz w:val="16"/>
                <w:szCs w:val="16"/>
              </w:rPr>
            </w:pPr>
            <w:r>
              <w:rPr>
                <w:sz w:val="16"/>
                <w:szCs w:val="16"/>
              </w:rPr>
              <w:t>10.2.0</w:t>
            </w:r>
          </w:p>
        </w:tc>
        <w:tc>
          <w:tcPr>
            <w:tcW w:w="667" w:type="dxa"/>
            <w:shd w:val="solid" w:color="FFFFFF" w:fill="auto"/>
          </w:tcPr>
          <w:p w14:paraId="2DEFEC80" w14:textId="77777777" w:rsidR="007554B9" w:rsidRDefault="007554B9">
            <w:pPr>
              <w:pStyle w:val="TAL"/>
              <w:rPr>
                <w:sz w:val="16"/>
                <w:szCs w:val="16"/>
              </w:rPr>
            </w:pPr>
            <w:r>
              <w:rPr>
                <w:sz w:val="16"/>
                <w:szCs w:val="16"/>
              </w:rPr>
              <w:t>10.3.0</w:t>
            </w:r>
          </w:p>
        </w:tc>
      </w:tr>
      <w:tr w:rsidR="007554B9" w14:paraId="01EDB887" w14:textId="77777777" w:rsidTr="00CF4384">
        <w:tc>
          <w:tcPr>
            <w:tcW w:w="800" w:type="dxa"/>
            <w:shd w:val="solid" w:color="FFFFFF" w:fill="auto"/>
          </w:tcPr>
          <w:p w14:paraId="7C865AEA" w14:textId="77777777" w:rsidR="007554B9" w:rsidRDefault="007554B9">
            <w:pPr>
              <w:pStyle w:val="TAL"/>
              <w:jc w:val="center"/>
              <w:rPr>
                <w:sz w:val="16"/>
                <w:szCs w:val="16"/>
              </w:rPr>
            </w:pPr>
            <w:r>
              <w:rPr>
                <w:sz w:val="16"/>
                <w:szCs w:val="16"/>
              </w:rPr>
              <w:t>15/09/11</w:t>
            </w:r>
          </w:p>
        </w:tc>
        <w:tc>
          <w:tcPr>
            <w:tcW w:w="800" w:type="dxa"/>
            <w:shd w:val="solid" w:color="FFFFFF" w:fill="auto"/>
          </w:tcPr>
          <w:p w14:paraId="495AB606"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805D72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531AC363"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44C681DC"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0E70A70C"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12C52DD6" w14:textId="77777777" w:rsidR="007554B9" w:rsidRDefault="007554B9">
            <w:pPr>
              <w:pStyle w:val="TAL"/>
              <w:rPr>
                <w:sz w:val="16"/>
                <w:szCs w:val="16"/>
              </w:rPr>
            </w:pPr>
            <w:r>
              <w:rPr>
                <w:sz w:val="16"/>
                <w:szCs w:val="16"/>
              </w:rPr>
              <w:t>10.2.0</w:t>
            </w:r>
          </w:p>
        </w:tc>
        <w:tc>
          <w:tcPr>
            <w:tcW w:w="667" w:type="dxa"/>
            <w:shd w:val="solid" w:color="FFFFFF" w:fill="auto"/>
          </w:tcPr>
          <w:p w14:paraId="317C203E" w14:textId="77777777" w:rsidR="007554B9" w:rsidRDefault="007554B9">
            <w:pPr>
              <w:pStyle w:val="TAL"/>
              <w:rPr>
                <w:sz w:val="16"/>
                <w:szCs w:val="16"/>
              </w:rPr>
            </w:pPr>
            <w:r>
              <w:rPr>
                <w:sz w:val="16"/>
                <w:szCs w:val="16"/>
              </w:rPr>
              <w:t>10.3.0</w:t>
            </w:r>
          </w:p>
        </w:tc>
      </w:tr>
      <w:tr w:rsidR="00866231" w14:paraId="2EC7AA64" w14:textId="77777777" w:rsidTr="00CF4384">
        <w:tc>
          <w:tcPr>
            <w:tcW w:w="800" w:type="dxa"/>
            <w:shd w:val="solid" w:color="FFFFFF" w:fill="auto"/>
          </w:tcPr>
          <w:p w14:paraId="17CCC9E5" w14:textId="77777777" w:rsidR="00866231" w:rsidRDefault="00866231">
            <w:pPr>
              <w:pStyle w:val="TAL"/>
              <w:jc w:val="center"/>
              <w:rPr>
                <w:sz w:val="16"/>
                <w:szCs w:val="16"/>
              </w:rPr>
            </w:pPr>
            <w:r>
              <w:rPr>
                <w:sz w:val="16"/>
                <w:szCs w:val="16"/>
              </w:rPr>
              <w:t>05/12/11</w:t>
            </w:r>
          </w:p>
        </w:tc>
        <w:tc>
          <w:tcPr>
            <w:tcW w:w="800" w:type="dxa"/>
            <w:shd w:val="solid" w:color="FFFFFF" w:fill="auto"/>
          </w:tcPr>
          <w:p w14:paraId="266A082C"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4CC85062"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3BC0959F"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638BC51"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99D5B2D"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14BF8878" w14:textId="77777777" w:rsidR="00866231" w:rsidRDefault="00866231">
            <w:pPr>
              <w:pStyle w:val="TAL"/>
              <w:rPr>
                <w:sz w:val="16"/>
                <w:szCs w:val="16"/>
              </w:rPr>
            </w:pPr>
            <w:r>
              <w:rPr>
                <w:sz w:val="16"/>
                <w:szCs w:val="16"/>
              </w:rPr>
              <w:t>10.3.0</w:t>
            </w:r>
          </w:p>
        </w:tc>
        <w:tc>
          <w:tcPr>
            <w:tcW w:w="667" w:type="dxa"/>
            <w:shd w:val="solid" w:color="FFFFFF" w:fill="auto"/>
          </w:tcPr>
          <w:p w14:paraId="12E32323" w14:textId="77777777" w:rsidR="00866231" w:rsidRDefault="00866231">
            <w:pPr>
              <w:pStyle w:val="TAL"/>
              <w:rPr>
                <w:sz w:val="16"/>
                <w:szCs w:val="16"/>
              </w:rPr>
            </w:pPr>
            <w:r>
              <w:rPr>
                <w:sz w:val="16"/>
                <w:szCs w:val="16"/>
              </w:rPr>
              <w:t>10.4.0</w:t>
            </w:r>
          </w:p>
        </w:tc>
      </w:tr>
      <w:tr w:rsidR="00866231" w14:paraId="62A8D148" w14:textId="77777777" w:rsidTr="00CF4384">
        <w:tc>
          <w:tcPr>
            <w:tcW w:w="800" w:type="dxa"/>
            <w:shd w:val="solid" w:color="FFFFFF" w:fill="auto"/>
          </w:tcPr>
          <w:p w14:paraId="3CE08C67" w14:textId="77777777" w:rsidR="00866231" w:rsidRDefault="00866231">
            <w:pPr>
              <w:pStyle w:val="TAL"/>
              <w:jc w:val="center"/>
              <w:rPr>
                <w:sz w:val="16"/>
                <w:szCs w:val="16"/>
              </w:rPr>
            </w:pPr>
            <w:r>
              <w:rPr>
                <w:sz w:val="16"/>
                <w:szCs w:val="16"/>
              </w:rPr>
              <w:t>05/12/11</w:t>
            </w:r>
          </w:p>
        </w:tc>
        <w:tc>
          <w:tcPr>
            <w:tcW w:w="800" w:type="dxa"/>
            <w:shd w:val="solid" w:color="FFFFFF" w:fill="auto"/>
          </w:tcPr>
          <w:p w14:paraId="0D772F9A"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3069D4CD"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67159C9B"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4325C1DF"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1A8B6081"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7001FC31" w14:textId="77777777" w:rsidR="00866231" w:rsidRDefault="00866231">
            <w:pPr>
              <w:pStyle w:val="TAL"/>
              <w:rPr>
                <w:sz w:val="16"/>
                <w:szCs w:val="16"/>
              </w:rPr>
            </w:pPr>
            <w:r>
              <w:rPr>
                <w:sz w:val="16"/>
                <w:szCs w:val="16"/>
              </w:rPr>
              <w:t>10.3.0</w:t>
            </w:r>
          </w:p>
        </w:tc>
        <w:tc>
          <w:tcPr>
            <w:tcW w:w="667" w:type="dxa"/>
            <w:shd w:val="solid" w:color="FFFFFF" w:fill="auto"/>
          </w:tcPr>
          <w:p w14:paraId="1734E102" w14:textId="77777777" w:rsidR="00866231" w:rsidRDefault="00866231">
            <w:pPr>
              <w:pStyle w:val="TAL"/>
              <w:rPr>
                <w:sz w:val="16"/>
                <w:szCs w:val="16"/>
              </w:rPr>
            </w:pPr>
            <w:r>
              <w:rPr>
                <w:sz w:val="16"/>
                <w:szCs w:val="16"/>
              </w:rPr>
              <w:t>10.4.0</w:t>
            </w:r>
          </w:p>
        </w:tc>
      </w:tr>
      <w:tr w:rsidR="00054EC5" w14:paraId="4554BD96" w14:textId="77777777" w:rsidTr="00CF4384">
        <w:tc>
          <w:tcPr>
            <w:tcW w:w="800" w:type="dxa"/>
            <w:shd w:val="solid" w:color="FFFFFF" w:fill="auto"/>
          </w:tcPr>
          <w:p w14:paraId="0171A2E8" w14:textId="77777777" w:rsidR="00054EC5" w:rsidRDefault="00054EC5">
            <w:pPr>
              <w:pStyle w:val="TAL"/>
              <w:jc w:val="center"/>
              <w:rPr>
                <w:sz w:val="16"/>
                <w:szCs w:val="16"/>
              </w:rPr>
            </w:pPr>
            <w:r>
              <w:rPr>
                <w:sz w:val="16"/>
                <w:szCs w:val="16"/>
              </w:rPr>
              <w:t>28/02/12</w:t>
            </w:r>
          </w:p>
        </w:tc>
        <w:tc>
          <w:tcPr>
            <w:tcW w:w="800" w:type="dxa"/>
            <w:shd w:val="solid" w:color="FFFFFF" w:fill="auto"/>
          </w:tcPr>
          <w:p w14:paraId="7F835965"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6D0983F5"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21183495"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38A6053B"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4237EC0"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70C26F2D" w14:textId="77777777" w:rsidR="00054EC5" w:rsidRDefault="00AC7DC0">
            <w:pPr>
              <w:pStyle w:val="TAL"/>
              <w:rPr>
                <w:sz w:val="16"/>
                <w:szCs w:val="16"/>
              </w:rPr>
            </w:pPr>
            <w:r>
              <w:rPr>
                <w:sz w:val="16"/>
                <w:szCs w:val="16"/>
              </w:rPr>
              <w:t>10.4.0</w:t>
            </w:r>
          </w:p>
        </w:tc>
        <w:tc>
          <w:tcPr>
            <w:tcW w:w="667" w:type="dxa"/>
            <w:shd w:val="solid" w:color="FFFFFF" w:fill="auto"/>
          </w:tcPr>
          <w:p w14:paraId="6E3012F9" w14:textId="77777777" w:rsidR="00054EC5" w:rsidRDefault="00AC7DC0">
            <w:pPr>
              <w:pStyle w:val="TAL"/>
              <w:rPr>
                <w:sz w:val="16"/>
                <w:szCs w:val="16"/>
              </w:rPr>
            </w:pPr>
            <w:r>
              <w:rPr>
                <w:sz w:val="16"/>
                <w:szCs w:val="16"/>
              </w:rPr>
              <w:t>10.5.0</w:t>
            </w:r>
          </w:p>
        </w:tc>
      </w:tr>
      <w:tr w:rsidR="005F2211" w14:paraId="2E9F6E89" w14:textId="77777777" w:rsidTr="00CF4384">
        <w:tc>
          <w:tcPr>
            <w:tcW w:w="800" w:type="dxa"/>
            <w:shd w:val="solid" w:color="FFFFFF" w:fill="auto"/>
          </w:tcPr>
          <w:p w14:paraId="5EFA0951" w14:textId="77777777" w:rsidR="005F2211" w:rsidRDefault="005F2211">
            <w:pPr>
              <w:pStyle w:val="TAL"/>
              <w:jc w:val="center"/>
              <w:rPr>
                <w:sz w:val="16"/>
                <w:szCs w:val="16"/>
              </w:rPr>
            </w:pPr>
            <w:r>
              <w:rPr>
                <w:sz w:val="16"/>
                <w:szCs w:val="16"/>
              </w:rPr>
              <w:t>28/02/12</w:t>
            </w:r>
          </w:p>
        </w:tc>
        <w:tc>
          <w:tcPr>
            <w:tcW w:w="800" w:type="dxa"/>
            <w:shd w:val="solid" w:color="FFFFFF" w:fill="auto"/>
          </w:tcPr>
          <w:p w14:paraId="394462DC"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F91641F"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57BAB6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30FFEF22"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85B9B9"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632EE42" w14:textId="77777777" w:rsidR="005F2211" w:rsidRDefault="005F2211">
            <w:pPr>
              <w:pStyle w:val="TAL"/>
              <w:rPr>
                <w:sz w:val="16"/>
                <w:szCs w:val="16"/>
              </w:rPr>
            </w:pPr>
            <w:r>
              <w:rPr>
                <w:sz w:val="16"/>
                <w:szCs w:val="16"/>
              </w:rPr>
              <w:t>10.4.0</w:t>
            </w:r>
          </w:p>
        </w:tc>
        <w:tc>
          <w:tcPr>
            <w:tcW w:w="667" w:type="dxa"/>
            <w:shd w:val="solid" w:color="FFFFFF" w:fill="auto"/>
          </w:tcPr>
          <w:p w14:paraId="7AEB4412" w14:textId="77777777" w:rsidR="005F2211" w:rsidRDefault="005F2211">
            <w:pPr>
              <w:pStyle w:val="TAL"/>
              <w:rPr>
                <w:sz w:val="16"/>
                <w:szCs w:val="16"/>
              </w:rPr>
            </w:pPr>
            <w:r>
              <w:rPr>
                <w:sz w:val="16"/>
                <w:szCs w:val="16"/>
              </w:rPr>
              <w:t>10.5.0</w:t>
            </w:r>
          </w:p>
        </w:tc>
      </w:tr>
      <w:tr w:rsidR="005F2211" w14:paraId="074646B2" w14:textId="77777777" w:rsidTr="00CF4384">
        <w:tc>
          <w:tcPr>
            <w:tcW w:w="800" w:type="dxa"/>
            <w:shd w:val="solid" w:color="FFFFFF" w:fill="auto"/>
          </w:tcPr>
          <w:p w14:paraId="35604B52" w14:textId="77777777" w:rsidR="005F2211" w:rsidRDefault="005F2211">
            <w:pPr>
              <w:pStyle w:val="TAL"/>
              <w:jc w:val="center"/>
              <w:rPr>
                <w:sz w:val="16"/>
                <w:szCs w:val="16"/>
              </w:rPr>
            </w:pPr>
            <w:r>
              <w:rPr>
                <w:sz w:val="16"/>
                <w:szCs w:val="16"/>
              </w:rPr>
              <w:t>28/02/12</w:t>
            </w:r>
          </w:p>
        </w:tc>
        <w:tc>
          <w:tcPr>
            <w:tcW w:w="800" w:type="dxa"/>
            <w:shd w:val="solid" w:color="FFFFFF" w:fill="auto"/>
          </w:tcPr>
          <w:p w14:paraId="4A36628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236FAC4B"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0E317066"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19B1A08B"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4E68C3C5"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242B3D27" w14:textId="77777777" w:rsidR="005F2211" w:rsidRDefault="005F2211">
            <w:pPr>
              <w:pStyle w:val="TAL"/>
              <w:rPr>
                <w:sz w:val="16"/>
                <w:szCs w:val="16"/>
              </w:rPr>
            </w:pPr>
            <w:r>
              <w:rPr>
                <w:sz w:val="16"/>
                <w:szCs w:val="16"/>
              </w:rPr>
              <w:t>10.4.0</w:t>
            </w:r>
          </w:p>
        </w:tc>
        <w:tc>
          <w:tcPr>
            <w:tcW w:w="667" w:type="dxa"/>
            <w:shd w:val="solid" w:color="FFFFFF" w:fill="auto"/>
          </w:tcPr>
          <w:p w14:paraId="29D5B9D1" w14:textId="77777777" w:rsidR="005F2211" w:rsidRDefault="005F2211">
            <w:pPr>
              <w:pStyle w:val="TAL"/>
              <w:rPr>
                <w:sz w:val="16"/>
                <w:szCs w:val="16"/>
              </w:rPr>
            </w:pPr>
            <w:r>
              <w:rPr>
                <w:sz w:val="16"/>
                <w:szCs w:val="16"/>
              </w:rPr>
              <w:t>10.5.0</w:t>
            </w:r>
          </w:p>
        </w:tc>
      </w:tr>
      <w:tr w:rsidR="00AF55BB" w14:paraId="2C32D64E" w14:textId="77777777" w:rsidTr="00CF4384">
        <w:tc>
          <w:tcPr>
            <w:tcW w:w="800" w:type="dxa"/>
            <w:shd w:val="solid" w:color="FFFFFF" w:fill="auto"/>
          </w:tcPr>
          <w:p w14:paraId="2E12BDE2" w14:textId="77777777" w:rsidR="00AF55BB" w:rsidRDefault="00AF55BB">
            <w:pPr>
              <w:pStyle w:val="TAL"/>
              <w:jc w:val="center"/>
              <w:rPr>
                <w:sz w:val="16"/>
                <w:szCs w:val="16"/>
              </w:rPr>
            </w:pPr>
            <w:r>
              <w:rPr>
                <w:sz w:val="16"/>
                <w:szCs w:val="16"/>
              </w:rPr>
              <w:t>13/06/12</w:t>
            </w:r>
          </w:p>
        </w:tc>
        <w:tc>
          <w:tcPr>
            <w:tcW w:w="800" w:type="dxa"/>
            <w:shd w:val="solid" w:color="FFFFFF" w:fill="auto"/>
          </w:tcPr>
          <w:p w14:paraId="200B48D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6BF538DD"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3993664E"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66C88717"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5F36582"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5589F222" w14:textId="77777777" w:rsidR="00AF55BB" w:rsidRDefault="006E0A09">
            <w:pPr>
              <w:pStyle w:val="TAL"/>
              <w:rPr>
                <w:sz w:val="16"/>
                <w:szCs w:val="16"/>
              </w:rPr>
            </w:pPr>
            <w:r>
              <w:rPr>
                <w:sz w:val="16"/>
                <w:szCs w:val="16"/>
              </w:rPr>
              <w:t>10.5.0</w:t>
            </w:r>
          </w:p>
        </w:tc>
        <w:tc>
          <w:tcPr>
            <w:tcW w:w="667" w:type="dxa"/>
            <w:shd w:val="solid" w:color="FFFFFF" w:fill="auto"/>
          </w:tcPr>
          <w:p w14:paraId="281AEE40" w14:textId="77777777" w:rsidR="00AF55BB" w:rsidRDefault="006E0A09">
            <w:pPr>
              <w:pStyle w:val="TAL"/>
              <w:rPr>
                <w:sz w:val="16"/>
                <w:szCs w:val="16"/>
              </w:rPr>
            </w:pPr>
            <w:r>
              <w:rPr>
                <w:sz w:val="16"/>
                <w:szCs w:val="16"/>
              </w:rPr>
              <w:t>10.6.0</w:t>
            </w:r>
          </w:p>
        </w:tc>
      </w:tr>
      <w:tr w:rsidR="006E0A09" w14:paraId="00B188D3" w14:textId="77777777" w:rsidTr="00CF4384">
        <w:tc>
          <w:tcPr>
            <w:tcW w:w="800" w:type="dxa"/>
            <w:shd w:val="solid" w:color="FFFFFF" w:fill="auto"/>
          </w:tcPr>
          <w:p w14:paraId="35544BFF" w14:textId="77777777" w:rsidR="006E0A09" w:rsidRDefault="006E0A09">
            <w:pPr>
              <w:pStyle w:val="TAL"/>
              <w:jc w:val="center"/>
              <w:rPr>
                <w:sz w:val="16"/>
                <w:szCs w:val="16"/>
              </w:rPr>
            </w:pPr>
            <w:r>
              <w:rPr>
                <w:sz w:val="16"/>
                <w:szCs w:val="16"/>
              </w:rPr>
              <w:t>13/06/12</w:t>
            </w:r>
          </w:p>
        </w:tc>
        <w:tc>
          <w:tcPr>
            <w:tcW w:w="800" w:type="dxa"/>
            <w:shd w:val="solid" w:color="FFFFFF" w:fill="auto"/>
          </w:tcPr>
          <w:p w14:paraId="7DF4516C"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20E489A2"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A80C6D1"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39583E41"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0959270C"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3C3BAC42" w14:textId="77777777" w:rsidR="006E0A09" w:rsidRDefault="006E0A09">
            <w:pPr>
              <w:pStyle w:val="TAL"/>
              <w:rPr>
                <w:sz w:val="16"/>
                <w:szCs w:val="16"/>
              </w:rPr>
            </w:pPr>
            <w:r>
              <w:rPr>
                <w:sz w:val="16"/>
                <w:szCs w:val="16"/>
              </w:rPr>
              <w:t>10.5.0</w:t>
            </w:r>
          </w:p>
        </w:tc>
        <w:tc>
          <w:tcPr>
            <w:tcW w:w="667" w:type="dxa"/>
            <w:shd w:val="solid" w:color="FFFFFF" w:fill="auto"/>
          </w:tcPr>
          <w:p w14:paraId="584C42F5" w14:textId="77777777" w:rsidR="006E0A09" w:rsidRDefault="006E0A09">
            <w:pPr>
              <w:pStyle w:val="TAL"/>
              <w:rPr>
                <w:sz w:val="16"/>
                <w:szCs w:val="16"/>
              </w:rPr>
            </w:pPr>
            <w:r>
              <w:rPr>
                <w:sz w:val="16"/>
                <w:szCs w:val="16"/>
              </w:rPr>
              <w:t>10.6.0</w:t>
            </w:r>
          </w:p>
        </w:tc>
      </w:tr>
      <w:tr w:rsidR="004328D7" w14:paraId="67BFA6F0" w14:textId="77777777" w:rsidTr="00CF4384">
        <w:tc>
          <w:tcPr>
            <w:tcW w:w="800" w:type="dxa"/>
            <w:shd w:val="solid" w:color="FFFFFF" w:fill="auto"/>
          </w:tcPr>
          <w:p w14:paraId="35DAB5A2" w14:textId="77777777" w:rsidR="004328D7" w:rsidRDefault="004328D7">
            <w:pPr>
              <w:pStyle w:val="TAL"/>
              <w:jc w:val="center"/>
              <w:rPr>
                <w:sz w:val="16"/>
                <w:szCs w:val="16"/>
              </w:rPr>
            </w:pPr>
            <w:r>
              <w:rPr>
                <w:sz w:val="16"/>
                <w:szCs w:val="16"/>
              </w:rPr>
              <w:t>04/09/12</w:t>
            </w:r>
          </w:p>
        </w:tc>
        <w:tc>
          <w:tcPr>
            <w:tcW w:w="800" w:type="dxa"/>
            <w:shd w:val="solid" w:color="FFFFFF" w:fill="auto"/>
          </w:tcPr>
          <w:p w14:paraId="2276DD6C"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451947CF"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75E4A64A"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5FCC59C5"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D9CC231"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1D2B3A8" w14:textId="77777777" w:rsidR="004328D7" w:rsidRDefault="004328D7">
            <w:pPr>
              <w:pStyle w:val="TAL"/>
              <w:rPr>
                <w:sz w:val="16"/>
                <w:szCs w:val="16"/>
              </w:rPr>
            </w:pPr>
            <w:r>
              <w:rPr>
                <w:sz w:val="16"/>
                <w:szCs w:val="16"/>
              </w:rPr>
              <w:t>10.6.0</w:t>
            </w:r>
          </w:p>
        </w:tc>
        <w:tc>
          <w:tcPr>
            <w:tcW w:w="667" w:type="dxa"/>
            <w:shd w:val="solid" w:color="FFFFFF" w:fill="auto"/>
          </w:tcPr>
          <w:p w14:paraId="4B431669" w14:textId="77777777" w:rsidR="004328D7" w:rsidRDefault="004328D7">
            <w:pPr>
              <w:pStyle w:val="TAL"/>
              <w:rPr>
                <w:sz w:val="16"/>
                <w:szCs w:val="16"/>
              </w:rPr>
            </w:pPr>
            <w:r>
              <w:rPr>
                <w:sz w:val="16"/>
                <w:szCs w:val="16"/>
              </w:rPr>
              <w:t>11.0.0</w:t>
            </w:r>
          </w:p>
        </w:tc>
      </w:tr>
      <w:tr w:rsidR="00110CCC" w14:paraId="7B944B0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E743B80"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B7013"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742D3"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BB5BCB"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8BD24A2"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3322EF"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FAA0"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CE90C2"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43950388"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30E27C1"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7C831"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7D8AC"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EFF2EF"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A479A5C"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F9859B"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7380A"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7DC255" w14:textId="77777777" w:rsidR="00404EDA" w:rsidRDefault="00404EDA" w:rsidP="0017151F">
            <w:pPr>
              <w:pStyle w:val="TAL"/>
              <w:rPr>
                <w:sz w:val="16"/>
                <w:szCs w:val="16"/>
              </w:rPr>
            </w:pPr>
            <w:r>
              <w:rPr>
                <w:sz w:val="16"/>
                <w:szCs w:val="16"/>
              </w:rPr>
              <w:t>11.1.0</w:t>
            </w:r>
          </w:p>
        </w:tc>
      </w:tr>
      <w:tr w:rsidR="00CE059E" w14:paraId="4938CB4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6B54B47"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5B896"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572B82"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B2CEBF9"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658FD1"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4B0F2F"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1C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98C5F81" w14:textId="77777777" w:rsidR="00CE059E" w:rsidRDefault="00CE059E" w:rsidP="002B63A6">
            <w:pPr>
              <w:pStyle w:val="TAL"/>
              <w:rPr>
                <w:sz w:val="16"/>
                <w:szCs w:val="16"/>
              </w:rPr>
            </w:pPr>
            <w:r>
              <w:rPr>
                <w:sz w:val="16"/>
                <w:szCs w:val="16"/>
              </w:rPr>
              <w:t>11.2.0</w:t>
            </w:r>
          </w:p>
        </w:tc>
      </w:tr>
      <w:tr w:rsidR="00BB3F1E" w14:paraId="5D1FA7E2"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2DA4BF7"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103EB"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202942"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DBAF7A"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7C7BE"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E69792"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183D3"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63AE994" w14:textId="77777777" w:rsidR="00BB3F1E" w:rsidRDefault="00BB3F1E" w:rsidP="008A6184">
            <w:pPr>
              <w:pStyle w:val="TAL"/>
              <w:rPr>
                <w:sz w:val="16"/>
                <w:szCs w:val="16"/>
              </w:rPr>
            </w:pPr>
            <w:r>
              <w:rPr>
                <w:sz w:val="16"/>
                <w:szCs w:val="16"/>
              </w:rPr>
              <w:t>11.3.0</w:t>
            </w:r>
          </w:p>
        </w:tc>
      </w:tr>
      <w:tr w:rsidR="006F71EF" w14:paraId="7D55E57B"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2787021"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27277"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DF5DB"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CED95FF"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1A028E6"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84DC5CC"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A1B2F"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E1A3CE" w14:textId="77777777" w:rsidR="006F71EF" w:rsidRDefault="006F71EF" w:rsidP="008A6184">
            <w:pPr>
              <w:pStyle w:val="TAL"/>
              <w:rPr>
                <w:sz w:val="16"/>
                <w:szCs w:val="16"/>
              </w:rPr>
            </w:pPr>
            <w:r>
              <w:rPr>
                <w:sz w:val="16"/>
                <w:szCs w:val="16"/>
              </w:rPr>
              <w:t>11.3.0</w:t>
            </w:r>
          </w:p>
        </w:tc>
      </w:tr>
      <w:tr w:rsidR="0032604A" w14:paraId="03ECCD58"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351A31B"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33BA"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2C3625"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25FF88"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6C8F94B"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71099DF"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BE1DE"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44E408" w14:textId="77777777" w:rsidR="0032604A" w:rsidRDefault="0032604A" w:rsidP="008A6184">
            <w:pPr>
              <w:pStyle w:val="TAL"/>
              <w:rPr>
                <w:sz w:val="16"/>
                <w:szCs w:val="16"/>
              </w:rPr>
            </w:pPr>
            <w:r>
              <w:rPr>
                <w:sz w:val="16"/>
                <w:szCs w:val="16"/>
              </w:rPr>
              <w:t>11.3.0</w:t>
            </w:r>
          </w:p>
        </w:tc>
      </w:tr>
      <w:tr w:rsidR="0032604A" w14:paraId="11DE4E7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E8E528E"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1E42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9AB2D0"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CABF10"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610990F"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5CCC2E4"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D9B24"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1586B9" w14:textId="77777777" w:rsidR="0032604A" w:rsidRDefault="0032604A" w:rsidP="008A6184">
            <w:pPr>
              <w:pStyle w:val="TAL"/>
              <w:rPr>
                <w:sz w:val="16"/>
                <w:szCs w:val="16"/>
              </w:rPr>
            </w:pPr>
            <w:r>
              <w:rPr>
                <w:sz w:val="16"/>
                <w:szCs w:val="16"/>
              </w:rPr>
              <w:t>11.3.0</w:t>
            </w:r>
          </w:p>
        </w:tc>
      </w:tr>
      <w:tr w:rsidR="008A6184" w14:paraId="332EFCD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874C3E2"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85B9"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95F521"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E9D48C"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8BC55F"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A1F7E10"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420A0"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D4863F" w14:textId="77777777" w:rsidR="008A6184" w:rsidRDefault="008A6184" w:rsidP="008A6184">
            <w:pPr>
              <w:pStyle w:val="TAL"/>
              <w:rPr>
                <w:sz w:val="16"/>
                <w:szCs w:val="16"/>
              </w:rPr>
            </w:pPr>
            <w:r>
              <w:rPr>
                <w:sz w:val="16"/>
                <w:szCs w:val="16"/>
              </w:rPr>
              <w:t>11.3.0</w:t>
            </w:r>
          </w:p>
        </w:tc>
      </w:tr>
      <w:tr w:rsidR="00FB3355" w14:paraId="76B4D46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CA6E221"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E8E7"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1CA262"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8E79D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4E53135"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9D7AA6"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6F538"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AA20B1" w14:textId="77777777" w:rsidR="00FB3355" w:rsidRDefault="00FB3355" w:rsidP="00D205C3">
            <w:pPr>
              <w:pStyle w:val="TAL"/>
              <w:rPr>
                <w:sz w:val="16"/>
                <w:szCs w:val="16"/>
              </w:rPr>
            </w:pPr>
            <w:r>
              <w:rPr>
                <w:sz w:val="16"/>
                <w:szCs w:val="16"/>
              </w:rPr>
              <w:t>11.3.0</w:t>
            </w:r>
          </w:p>
        </w:tc>
      </w:tr>
      <w:tr w:rsidR="007D0C9E" w14:paraId="172456C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2448248"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6B887"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92211F8"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4BC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E1F2433"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BC8062"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610DC"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1198EC" w14:textId="77777777" w:rsidR="007D0C9E" w:rsidRDefault="007D0C9E" w:rsidP="00AA1C1F">
            <w:pPr>
              <w:pStyle w:val="TAL"/>
              <w:rPr>
                <w:sz w:val="16"/>
                <w:szCs w:val="16"/>
              </w:rPr>
            </w:pPr>
            <w:r>
              <w:rPr>
                <w:sz w:val="16"/>
                <w:szCs w:val="16"/>
              </w:rPr>
              <w:t>11.4.0</w:t>
            </w:r>
          </w:p>
        </w:tc>
      </w:tr>
      <w:tr w:rsidR="000453E2" w14:paraId="3CF3B8B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821B6E1"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C47B"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B8E5B"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E113A6"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8BB91F0"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DA545D"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36C1F"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B7B04F" w14:textId="77777777" w:rsidR="000453E2" w:rsidRDefault="000453E2" w:rsidP="00C70A30">
            <w:pPr>
              <w:pStyle w:val="TAL"/>
              <w:rPr>
                <w:sz w:val="16"/>
                <w:szCs w:val="16"/>
              </w:rPr>
            </w:pPr>
            <w:r>
              <w:rPr>
                <w:sz w:val="16"/>
                <w:szCs w:val="16"/>
              </w:rPr>
              <w:t>12.0.0</w:t>
            </w:r>
          </w:p>
        </w:tc>
      </w:tr>
      <w:tr w:rsidR="00897E7F" w14:paraId="5E26A59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6D031608"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115E9"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625FCA"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01A18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9F578B"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CEE479D"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1CE4"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E71BEA" w14:textId="77777777" w:rsidR="00897E7F" w:rsidRDefault="00897E7F" w:rsidP="00897E7F">
            <w:pPr>
              <w:pStyle w:val="TAL"/>
              <w:rPr>
                <w:sz w:val="16"/>
                <w:szCs w:val="16"/>
              </w:rPr>
            </w:pPr>
            <w:r>
              <w:rPr>
                <w:sz w:val="16"/>
                <w:szCs w:val="16"/>
              </w:rPr>
              <w:t>12.1.0</w:t>
            </w:r>
          </w:p>
        </w:tc>
      </w:tr>
      <w:tr w:rsidR="00897E7F" w14:paraId="146DC91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BAC6E6D"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4FEC5"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7ECE17"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B53262"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65A8DE8"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B02A883"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A261"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ED0F39" w14:textId="77777777" w:rsidR="00897E7F" w:rsidRDefault="00897E7F" w:rsidP="0035653B">
            <w:pPr>
              <w:pStyle w:val="TAL"/>
              <w:rPr>
                <w:sz w:val="16"/>
                <w:szCs w:val="16"/>
              </w:rPr>
            </w:pPr>
            <w:r>
              <w:rPr>
                <w:sz w:val="16"/>
                <w:szCs w:val="16"/>
              </w:rPr>
              <w:t>12.1.0</w:t>
            </w:r>
          </w:p>
        </w:tc>
      </w:tr>
      <w:tr w:rsidR="001462FC" w14:paraId="6F0A8C4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2C8207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0E5"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935A33"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7F83DC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966E0AB"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C5F71C"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5B1BC"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A0347D" w14:textId="77777777" w:rsidR="001462FC" w:rsidRDefault="001462FC" w:rsidP="0035653B">
            <w:pPr>
              <w:pStyle w:val="TAL"/>
              <w:rPr>
                <w:sz w:val="16"/>
                <w:szCs w:val="16"/>
              </w:rPr>
            </w:pPr>
            <w:r>
              <w:rPr>
                <w:sz w:val="16"/>
                <w:szCs w:val="16"/>
              </w:rPr>
              <w:t>12.1.0</w:t>
            </w:r>
          </w:p>
        </w:tc>
      </w:tr>
      <w:tr w:rsidR="00351553" w14:paraId="4E1D38A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D27"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1F04C"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DC771E"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BD28CC5"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76F375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0AB9D70"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3A36F"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61B9AE" w14:textId="77777777" w:rsidR="00351553" w:rsidRDefault="00351553" w:rsidP="0035653B">
            <w:pPr>
              <w:pStyle w:val="TAL"/>
              <w:rPr>
                <w:sz w:val="16"/>
                <w:szCs w:val="16"/>
              </w:rPr>
            </w:pPr>
            <w:r>
              <w:rPr>
                <w:sz w:val="16"/>
                <w:szCs w:val="16"/>
              </w:rPr>
              <w:t>12.1.0</w:t>
            </w:r>
          </w:p>
        </w:tc>
      </w:tr>
      <w:tr w:rsidR="00F93F9C" w14:paraId="56D574DB"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2143756"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BCD0F"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16AB17"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AE67E5"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DD4B486"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1E6E18"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25A78"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059FEF" w14:textId="77777777" w:rsidR="00F93F9C" w:rsidRDefault="00F93F9C" w:rsidP="00F93F9C">
            <w:pPr>
              <w:pStyle w:val="TAL"/>
              <w:rPr>
                <w:sz w:val="16"/>
                <w:szCs w:val="16"/>
              </w:rPr>
            </w:pPr>
            <w:r>
              <w:rPr>
                <w:sz w:val="16"/>
                <w:szCs w:val="16"/>
              </w:rPr>
              <w:t>12.2.0</w:t>
            </w:r>
          </w:p>
        </w:tc>
      </w:tr>
      <w:tr w:rsidR="00973B45" w14:paraId="0FAC7E54"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F0D803"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DEDB"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C14362"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A42FFE9"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7606A68"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8DEECAD"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A7AF9"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BC58ED" w14:textId="77777777" w:rsidR="00973B45" w:rsidRDefault="00973B45" w:rsidP="00973B45">
            <w:pPr>
              <w:pStyle w:val="TAL"/>
              <w:rPr>
                <w:sz w:val="16"/>
                <w:szCs w:val="16"/>
              </w:rPr>
            </w:pPr>
            <w:r>
              <w:rPr>
                <w:sz w:val="16"/>
                <w:szCs w:val="16"/>
              </w:rPr>
              <w:t>12.3.0</w:t>
            </w:r>
          </w:p>
        </w:tc>
      </w:tr>
      <w:tr w:rsidR="00CF4384" w14:paraId="71686AE8"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6777044D"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E91E"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81A5D"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3D81BED"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4B45180"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4A785D3"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5BFD4"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25CE920" w14:textId="77777777" w:rsidR="00CF4384" w:rsidRDefault="00CF4384" w:rsidP="00CF4384">
            <w:pPr>
              <w:pStyle w:val="TAL"/>
              <w:rPr>
                <w:sz w:val="16"/>
                <w:szCs w:val="16"/>
              </w:rPr>
            </w:pPr>
            <w:r>
              <w:rPr>
                <w:sz w:val="16"/>
                <w:szCs w:val="16"/>
              </w:rPr>
              <w:t>12.3.0</w:t>
            </w:r>
          </w:p>
        </w:tc>
      </w:tr>
      <w:tr w:rsidR="00CF4384" w14:paraId="35E3DBFE"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0E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FA0A"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F2F99"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321AB85"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DBDC3DD"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40FD81E"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2D7C7"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7CE82D" w14:textId="77777777" w:rsidR="00CF4384" w:rsidRDefault="00CF4384" w:rsidP="00CF4384">
            <w:pPr>
              <w:pStyle w:val="TAL"/>
              <w:rPr>
                <w:sz w:val="16"/>
                <w:szCs w:val="16"/>
              </w:rPr>
            </w:pPr>
            <w:r>
              <w:rPr>
                <w:sz w:val="16"/>
                <w:szCs w:val="16"/>
              </w:rPr>
              <w:t>12.3.0</w:t>
            </w:r>
          </w:p>
        </w:tc>
      </w:tr>
      <w:tr w:rsidR="00E22939" w14:paraId="76FED127"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017B6A5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BD8AE"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A4912F"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96294C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5F1CAC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FC9772"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ACCDF"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A28CC3" w14:textId="77777777" w:rsidR="00E22939" w:rsidRDefault="00E22939" w:rsidP="00E22939">
            <w:pPr>
              <w:pStyle w:val="TAL"/>
              <w:rPr>
                <w:sz w:val="16"/>
                <w:szCs w:val="16"/>
              </w:rPr>
            </w:pPr>
            <w:r>
              <w:rPr>
                <w:sz w:val="16"/>
                <w:szCs w:val="16"/>
              </w:rPr>
              <w:t>12.4.0</w:t>
            </w:r>
          </w:p>
        </w:tc>
      </w:tr>
      <w:tr w:rsidR="00EC194C" w14:paraId="260822E4"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28AACDD7"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77C1C"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511132"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0D6887"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6FFA2E"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3DD895C"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B4F50"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24E6F14" w14:textId="77777777" w:rsidR="00EC194C" w:rsidRDefault="00EC194C" w:rsidP="00923091">
            <w:pPr>
              <w:pStyle w:val="TAL"/>
              <w:rPr>
                <w:sz w:val="16"/>
                <w:szCs w:val="16"/>
              </w:rPr>
            </w:pPr>
            <w:r>
              <w:rPr>
                <w:sz w:val="16"/>
                <w:szCs w:val="16"/>
              </w:rPr>
              <w:t>12.5.0</w:t>
            </w:r>
          </w:p>
        </w:tc>
      </w:tr>
      <w:tr w:rsidR="00EC194C" w14:paraId="5C19A762"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212F4964"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F3C86"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1A72F"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057B35A"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887883"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183F3E2"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00B1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25E046" w14:textId="77777777" w:rsidR="00EC194C" w:rsidRDefault="00EC194C" w:rsidP="00923091">
            <w:pPr>
              <w:pStyle w:val="TAL"/>
              <w:rPr>
                <w:sz w:val="16"/>
                <w:szCs w:val="16"/>
              </w:rPr>
            </w:pPr>
            <w:r>
              <w:rPr>
                <w:sz w:val="16"/>
                <w:szCs w:val="16"/>
              </w:rPr>
              <w:t>12.5.0</w:t>
            </w:r>
          </w:p>
        </w:tc>
      </w:tr>
      <w:tr w:rsidR="008F585F" w14:paraId="6A2F7494"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5F373F27"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EB23A"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884CF6"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FFD56CE"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4F7E3B8"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4E7DD3D"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F4D5E"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E7F1AD"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5C2021EA"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83FFC"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B87CE"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0F5BAD6"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E0D64C9"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2E0199C"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A433E0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06465"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A085134" w14:textId="77777777" w:rsidR="00C1297B" w:rsidRDefault="00C1297B" w:rsidP="00C1297B">
            <w:pPr>
              <w:pStyle w:val="TAL"/>
              <w:rPr>
                <w:sz w:val="16"/>
                <w:szCs w:val="16"/>
              </w:rPr>
            </w:pPr>
            <w:r>
              <w:rPr>
                <w:sz w:val="16"/>
                <w:szCs w:val="16"/>
              </w:rPr>
              <w:t>12.6.0</w:t>
            </w:r>
          </w:p>
        </w:tc>
      </w:tr>
      <w:tr w:rsidR="002F26C8" w14:paraId="2EA42C28"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57C1E8AB"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E015"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A2C580C"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23ABD11"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27426EB"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D05D505"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FDE0"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71D6B25" w14:textId="77777777" w:rsidR="002F26C8" w:rsidRDefault="002F26C8" w:rsidP="002F26C8">
            <w:pPr>
              <w:pStyle w:val="TAL"/>
              <w:rPr>
                <w:sz w:val="16"/>
                <w:szCs w:val="16"/>
              </w:rPr>
            </w:pPr>
            <w:r>
              <w:rPr>
                <w:sz w:val="16"/>
                <w:szCs w:val="16"/>
              </w:rPr>
              <w:t>12.7.0</w:t>
            </w:r>
          </w:p>
        </w:tc>
      </w:tr>
      <w:tr w:rsidR="00786BFB" w14:paraId="0A93FAE8"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6B3EB978"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E209C"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15EFCB"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9D0088"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2A4DAE"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DF2D1BF"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5572"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8BADB5" w14:textId="77777777" w:rsidR="00786BFB" w:rsidRDefault="00786BFB" w:rsidP="00786BFB">
            <w:pPr>
              <w:pStyle w:val="TAL"/>
              <w:rPr>
                <w:sz w:val="16"/>
                <w:szCs w:val="16"/>
              </w:rPr>
            </w:pPr>
            <w:r>
              <w:rPr>
                <w:sz w:val="16"/>
                <w:szCs w:val="16"/>
              </w:rPr>
              <w:t>13.0.0</w:t>
            </w:r>
          </w:p>
        </w:tc>
      </w:tr>
      <w:tr w:rsidR="0096201F" w14:paraId="68270676"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5D63"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48744"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860F8D"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D0F5184"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B6FEC3"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A582F18"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84A9"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5122C" w14:textId="77777777" w:rsidR="0096201F" w:rsidRDefault="0096201F" w:rsidP="00D4059F">
            <w:pPr>
              <w:pStyle w:val="TAL"/>
              <w:rPr>
                <w:sz w:val="16"/>
                <w:szCs w:val="16"/>
              </w:rPr>
            </w:pPr>
            <w:r>
              <w:rPr>
                <w:sz w:val="16"/>
                <w:szCs w:val="16"/>
              </w:rPr>
              <w:t>13.0.0</w:t>
            </w:r>
          </w:p>
        </w:tc>
      </w:tr>
      <w:tr w:rsidR="009318C6" w14:paraId="5645E402"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C2FCD09"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9A8E4"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30E569"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3DD9190"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625FF6D"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AC4E8B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F9DF3"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FB5057" w14:textId="77777777" w:rsidR="009318C6" w:rsidRDefault="009318C6" w:rsidP="001A1692">
            <w:pPr>
              <w:pStyle w:val="TAL"/>
              <w:rPr>
                <w:sz w:val="16"/>
                <w:szCs w:val="16"/>
              </w:rPr>
            </w:pPr>
            <w:r>
              <w:rPr>
                <w:sz w:val="16"/>
                <w:szCs w:val="16"/>
              </w:rPr>
              <w:t>13.0.0</w:t>
            </w:r>
          </w:p>
        </w:tc>
      </w:tr>
      <w:tr w:rsidR="009318C6" w14:paraId="5DDD87A7"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24908BA"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0A5E7"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498310"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6359EC2"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1836D2"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5FBE590"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2A5E6"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C32133" w14:textId="77777777" w:rsidR="009318C6" w:rsidRDefault="009318C6" w:rsidP="001A1692">
            <w:pPr>
              <w:pStyle w:val="TAL"/>
              <w:rPr>
                <w:sz w:val="16"/>
                <w:szCs w:val="16"/>
              </w:rPr>
            </w:pPr>
            <w:r>
              <w:rPr>
                <w:sz w:val="16"/>
                <w:szCs w:val="16"/>
              </w:rPr>
              <w:t>13.0.0</w:t>
            </w:r>
          </w:p>
        </w:tc>
      </w:tr>
    </w:tbl>
    <w:p w14:paraId="16AA019D"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14:paraId="673F75B0" w14:textId="77777777" w:rsidTr="00515640">
        <w:trPr>
          <w:cantSplit/>
        </w:trPr>
        <w:tc>
          <w:tcPr>
            <w:tcW w:w="9498" w:type="dxa"/>
            <w:gridSpan w:val="8"/>
            <w:tcBorders>
              <w:bottom w:val="nil"/>
            </w:tcBorders>
            <w:shd w:val="solid" w:color="FFFFFF" w:fill="auto"/>
          </w:tcPr>
          <w:p w14:paraId="130CA5C0" w14:textId="77777777" w:rsidR="00481070" w:rsidRPr="00235394" w:rsidRDefault="00481070" w:rsidP="004D4244">
            <w:pPr>
              <w:pStyle w:val="TAL"/>
              <w:jc w:val="center"/>
              <w:rPr>
                <w:b/>
                <w:sz w:val="16"/>
              </w:rPr>
            </w:pPr>
            <w:r w:rsidRPr="00235394">
              <w:rPr>
                <w:b/>
              </w:rPr>
              <w:lastRenderedPageBreak/>
              <w:t>Change history</w:t>
            </w:r>
          </w:p>
        </w:tc>
      </w:tr>
      <w:tr w:rsidR="00481070" w:rsidRPr="00235394" w14:paraId="5382D7BC" w14:textId="77777777" w:rsidTr="00515640">
        <w:tc>
          <w:tcPr>
            <w:tcW w:w="800" w:type="dxa"/>
            <w:shd w:val="pct10" w:color="auto" w:fill="FFFFFF"/>
          </w:tcPr>
          <w:p w14:paraId="0892D0F6" w14:textId="77777777" w:rsidR="00481070" w:rsidRPr="00235394" w:rsidRDefault="00481070" w:rsidP="004D4244">
            <w:pPr>
              <w:pStyle w:val="TAL"/>
              <w:jc w:val="center"/>
              <w:rPr>
                <w:b/>
                <w:sz w:val="16"/>
              </w:rPr>
            </w:pPr>
            <w:r w:rsidRPr="00235394">
              <w:rPr>
                <w:b/>
                <w:sz w:val="16"/>
              </w:rPr>
              <w:t>Date</w:t>
            </w:r>
          </w:p>
        </w:tc>
        <w:tc>
          <w:tcPr>
            <w:tcW w:w="760" w:type="dxa"/>
            <w:shd w:val="pct10" w:color="auto" w:fill="FFFFFF"/>
          </w:tcPr>
          <w:p w14:paraId="03670FB0"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3D18DC2"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39381582"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379DE163" w14:textId="77777777" w:rsidR="00481070" w:rsidRPr="00235394" w:rsidRDefault="00481070" w:rsidP="004D4244">
            <w:pPr>
              <w:pStyle w:val="TAL"/>
              <w:jc w:val="center"/>
              <w:rPr>
                <w:b/>
                <w:sz w:val="16"/>
              </w:rPr>
            </w:pPr>
            <w:r w:rsidRPr="00235394">
              <w:rPr>
                <w:b/>
                <w:sz w:val="16"/>
              </w:rPr>
              <w:t>Rev</w:t>
            </w:r>
          </w:p>
        </w:tc>
        <w:tc>
          <w:tcPr>
            <w:tcW w:w="425" w:type="dxa"/>
            <w:shd w:val="pct10" w:color="auto" w:fill="FFFFFF"/>
          </w:tcPr>
          <w:p w14:paraId="3EDC5F8B" w14:textId="77777777" w:rsidR="00481070" w:rsidRPr="00235394" w:rsidRDefault="00481070" w:rsidP="004D4244">
            <w:pPr>
              <w:pStyle w:val="TAL"/>
              <w:jc w:val="center"/>
              <w:rPr>
                <w:b/>
                <w:sz w:val="16"/>
              </w:rPr>
            </w:pPr>
            <w:r>
              <w:rPr>
                <w:b/>
                <w:sz w:val="16"/>
              </w:rPr>
              <w:t>Cat</w:t>
            </w:r>
          </w:p>
        </w:tc>
        <w:tc>
          <w:tcPr>
            <w:tcW w:w="4820" w:type="dxa"/>
            <w:shd w:val="pct10" w:color="auto" w:fill="FFFFFF"/>
          </w:tcPr>
          <w:p w14:paraId="274A2366"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623CD9F8"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14:paraId="2B393924" w14:textId="77777777" w:rsidTr="00515640">
        <w:tc>
          <w:tcPr>
            <w:tcW w:w="800" w:type="dxa"/>
            <w:shd w:val="solid" w:color="FFFFFF" w:fill="auto"/>
            <w:vAlign w:val="center"/>
          </w:tcPr>
          <w:p w14:paraId="5D9B1C90"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22A3B547"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7D6E2D05"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06C21CEB"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5FDC1FD6"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14:paraId="1ABE44FD" w14:textId="77777777"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14:paraId="10695523"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3F3CE2C"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4D64F8E4" w14:textId="77777777" w:rsidTr="00515640">
        <w:tc>
          <w:tcPr>
            <w:tcW w:w="800" w:type="dxa"/>
            <w:shd w:val="solid" w:color="FFFFFF" w:fill="auto"/>
            <w:vAlign w:val="center"/>
          </w:tcPr>
          <w:p w14:paraId="4D51D4AC"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5758A5F9"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7EE412FA"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0EB8F2A4"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8412DC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27853D73"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3D9333AD"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533257F3"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26FDD9DE" w14:textId="77777777" w:rsidTr="00515640">
        <w:tc>
          <w:tcPr>
            <w:tcW w:w="800" w:type="dxa"/>
            <w:shd w:val="solid" w:color="FFFFFF" w:fill="auto"/>
            <w:vAlign w:val="center"/>
          </w:tcPr>
          <w:p w14:paraId="35AD2715"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4EC12BD1"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3BACCF0"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054EF21"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25667398"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666D674E"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0E211A6B"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26FF30B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1E8EE88A" w14:textId="77777777" w:rsidTr="00515640">
        <w:tc>
          <w:tcPr>
            <w:tcW w:w="800" w:type="dxa"/>
            <w:shd w:val="solid" w:color="FFFFFF" w:fill="auto"/>
            <w:vAlign w:val="center"/>
          </w:tcPr>
          <w:p w14:paraId="739BE240"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3E43B1D4"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609E02A"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03E99669"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333BE3E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BA20F40" w14:textId="77777777"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14:paraId="332FBBEE"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9495D59"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14:paraId="423D8DC6" w14:textId="77777777" w:rsidTr="00515640">
        <w:tc>
          <w:tcPr>
            <w:tcW w:w="800" w:type="dxa"/>
            <w:shd w:val="solid" w:color="FFFFFF" w:fill="auto"/>
            <w:vAlign w:val="center"/>
          </w:tcPr>
          <w:p w14:paraId="6B7BBB5D" w14:textId="77777777"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14:paraId="04CFD8B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34B8EC85"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35568B93"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54355766"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14:paraId="1D66CB75" w14:textId="77777777"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14:paraId="0B981475"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645594E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14:paraId="5FFA905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74BF71"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FE13C12"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CA7F91"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8CAF6D"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A298" w14:textId="77777777"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6B52" w14:textId="77777777"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E61B48"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B1619C"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14:paraId="402CA49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7F239B"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85C347"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A1700F"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4AD30"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4FE0D" w14:textId="77777777"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31CFA" w14:textId="77777777"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4B7E02"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2DEEBE"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14:paraId="3A36746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B3568E"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0C384F"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D92DC7"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BE0788"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3B6E2" w14:textId="77777777"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FBEB13" w14:textId="77777777"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75EBD4"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4F923"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4BEB635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1B7DB6"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B28C1A"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7B5AB3F"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755A5"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D78E8" w14:textId="77777777"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40737"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685A5E3"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39FEAA"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62D195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F31E4"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939B08D"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36D7F4"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079777"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4A7252"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106F36"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871FAB"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D6ADAD"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14:paraId="053C405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5E2654"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1330A"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3FEE43"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A43BD5"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83CC2" w14:textId="77777777"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CB45" w14:textId="77777777"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2060C62"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15B7E2"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E09A50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DB913"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931FBD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96931C"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9681A0"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7928B"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BDB9EA"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91EA34"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D2761A"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3A217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0D4DD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702FD0"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E6F7F5"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C35116"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AA616"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285D0"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4246503"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4405DF"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14:paraId="4022361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697B2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A656BE"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5A8D1E"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E4866D"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5C4DD" w14:textId="77777777"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E0DC8" w14:textId="77777777"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436DAC"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D34C48"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14:paraId="58CB4D9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827C6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EA7585"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AB58E4"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DFA0C"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E6252" w14:textId="77777777"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3EB3F6" w14:textId="77777777"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8ACBD8"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BAF164"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14:paraId="7754E20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C5F8B"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9A1F20"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9015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A5440B"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3020E1" w14:textId="77777777"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A2B22" w14:textId="77777777"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05978F"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942B7B"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14:paraId="48F5B93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70FACC"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F521125"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68724A"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F53D0E"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3F017" w14:textId="77777777"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E906D" w14:textId="77777777"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14778FD"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9887B"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48ACE4D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F475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F10F67"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9E8B5BC"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90ECE6"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D1A49" w14:textId="77777777"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61732"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1F4A73D"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C0B357"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14:paraId="1EC196B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D352C9"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51BC494"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51609E"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47B18"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231E90" w14:textId="77777777"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841CB" w14:textId="77777777"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9E0ED87"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051349"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14:paraId="7CE4D5C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E9623"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927908"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3A0A37"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A69F71"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FAC7C" w14:textId="77777777"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C8E364" w14:textId="77777777"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DC86512"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DA3309"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14:paraId="4BB9AB9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E9461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33FA97"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2138E9"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13C7B"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9FBA5"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C7D54A"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4E4463"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A24EE5"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14:paraId="0DB1A9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F8983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7F395EC"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CB5DD2"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DB0806"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CF93A4" w14:textId="77777777"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FBCAB" w14:textId="77777777"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D5A78B"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89348C"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14:paraId="1C717B1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BD1714"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2B56B9"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AAC5CE"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735E6E"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FA7FB2" w14:textId="77777777"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01B26B" w14:textId="77777777"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269C26"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411939"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14:paraId="70C073E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8D1ED1"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E4077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008F99"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9188BF"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C8A7"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96A28"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0A8947"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412F4D"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5E275E9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2AC04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D1F4486"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94B5A1"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89903"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2D26C" w14:textId="77777777"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AF33E7"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670761"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92BB46"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14:paraId="14C632E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5CCB6"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6B1885"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9854D9"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FBDAF5"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B9F7B" w14:textId="77777777"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1E730" w14:textId="77777777"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3EC413"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F4EA1C"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14:paraId="11DCA7A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9A9B3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41264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67674F"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F32DE6"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48F1E" w14:textId="77777777"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36571" w14:textId="77777777"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37571F"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4162D81"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14:paraId="13A0E2E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175F0B"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0A6127E"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06263"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B381F"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4D407" w14:textId="77777777"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56F76C" w14:textId="77777777"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5EACC5"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16E6CC"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14:paraId="0C4CCD7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2C58C9"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56CD58"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1076E4"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AE056E"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34FDC" w14:textId="77777777"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EB9159" w14:textId="77777777"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733E8C9"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763E9D"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14:paraId="4679CB3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737CE3"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E8AF9D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89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09793A"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C6CE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9C02A"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FDEF97"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DD2FA6"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E69B362"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5197A"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C5F2EC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92000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18CD50"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8940B2"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39CD9" w14:textId="77777777"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824DC71"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29A9F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0D8A257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1383DB"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FB62674"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9EDE4F7"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75B3BF"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D5BF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DC15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2ED955"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546A9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EC0EA3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BC3FD"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F2A632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2AA96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B0E2C0"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7CAE7"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2FA9A7"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78C4C2C"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53326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B21577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E6092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8FB3BC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2FE8FA"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098973"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EAD752" w14:textId="77777777"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336C3" w14:textId="77777777"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D68A5BD"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B27C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704D862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24E16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6E7BAE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F925C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A12B1"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BBEE8"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7A360"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C34C3A"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50294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7FF041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215B7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BECC7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5B6716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87E04"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728E3"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8403D"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7551B6"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C55A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C3CE44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DD6ED"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E3B2EB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F7D178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FD3E9B"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57BDF7"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1F77BC"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9413A52"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67192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533FFE89"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F56D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28302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0B2D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ED869C"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1DA46"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F93D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4473B81"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C297A2"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22C8AC2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14C20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C658F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F4655C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54F939"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E9E250"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9BF266"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2AF1D01"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8830F"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841871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1BFAC"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7A2D8F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6B41E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CBBBD0"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121AA"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A5170D"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723295"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0B297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4134A60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E7E3F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2261A3"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08864E"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151AE1"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4FA95"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FE25F6" w14:textId="77777777"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902FD58"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14E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14:paraId="61A1CD9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D238A8"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D43DE6"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579B96"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F8AD39"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A348E" w14:textId="77777777"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F050C" w14:textId="77777777"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5198EA"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64371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14:paraId="783BE8C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58CCBC" w14:textId="77777777"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B30896"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5D36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0024A3"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A6925"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06173" w14:textId="77777777"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D72451"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98F000"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14:paraId="3B3039E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5EA7D0" w14:textId="77777777"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35897FA"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CB1B41"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E14064"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00382" w14:textId="77777777"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43817F" w14:textId="77777777"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CBB4DD"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63FF4"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146B484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2AFB1C"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FF03BF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3A1214"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D479D0"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1CD72" w14:textId="77777777"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360AF" w14:textId="77777777"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E10458"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709E06"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4CFB2F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C00462"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751FD5"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530E83"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609326"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FA17A9"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A75CD"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361748"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280EE0"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14:paraId="0C3D560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196DB" w14:textId="77777777"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D523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B92A34"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94DAD1"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9B5A2B" w14:textId="77777777"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F0015" w14:textId="77777777"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130503"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B426B3"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14:paraId="215517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1927F3" w14:textId="77777777"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81E68F8"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ADEE2C"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97066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D26A3" w14:textId="77777777"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FFBCF" w14:textId="77777777"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D0BD756"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5105B7"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14:paraId="5096F9C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77F5F1" w14:textId="77777777"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230DD3"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D60104"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F1B41E"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7CF8C" w14:textId="77777777"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1F005" w14:textId="77777777"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61D891"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BE0A1D"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14:paraId="7426646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F8982A" w14:textId="77777777"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DF2536E"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778A71"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06BE9B"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B2AEF" w14:textId="77777777"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3AD881" w14:textId="77777777"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790CA38"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AA9BC3"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14:paraId="7DF511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59D39" w14:textId="77777777"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CD98B5"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681B1D"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E50CB1"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249E05" w14:textId="77777777"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CEF6BC" w14:textId="77777777"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3DC9119"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B716DF"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14:paraId="1F6751B4"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B1EBD6" w14:textId="77777777"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DB139F2"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8E483"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334923"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98B80" w14:textId="77777777"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B9616D" w14:textId="77777777"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ADB67B7"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26BE82"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14:paraId="6C149B2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B61D03" w14:textId="77777777"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A83E5E4"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72195"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05574"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8B1497" w14:textId="77777777"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1A956" w14:textId="77777777"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9EA4932"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06CDD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14:paraId="0EDA57F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9141BE" w14:textId="77777777"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8940BBC"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9312EC"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49C9AB"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CA681C" w14:textId="77777777"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08BC7C" w14:textId="77777777"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633B160"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85891"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14:paraId="521067D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E7048" w14:textId="77777777"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CD65F29"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0D7C0A"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5C64C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93C5CB" w14:textId="77777777"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17D4DC" w14:textId="77777777"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F4DED23"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8F4329"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14:paraId="30DB1C8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6D7FAC" w14:textId="77777777"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C7C306"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919957"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B4887B"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E4A369" w14:textId="77777777"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DCCFC" w14:textId="77777777"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E8DB139"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CD48ABB"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14:paraId="11A1E81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E20C6E" w14:textId="77777777"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B03CA4D"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74CCDB"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E3C215"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994EE8" w14:textId="77777777"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50BB9" w14:textId="77777777"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4F9232"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A867C7"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14:paraId="7E90951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51163F" w14:textId="77777777"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0CF243C"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ADF839"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8882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647C" w14:textId="77777777"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CFD9" w14:textId="77777777"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48D99C4"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50B730"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14:paraId="3E007D3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B549DD" w14:textId="77777777"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DF4BF9"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725B22"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F12B9"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E2835" w14:textId="77777777"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973C2" w14:textId="77777777"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5DAD914"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C6BAFF"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2E0CD96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D15445" w14:textId="77777777"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9A9D02"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860335"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35EBE9"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81EEA"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6C59B"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C7B9E8"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33B0A7"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14:paraId="3DBBB0E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FDED82" w14:textId="77777777"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18D75E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F22645"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2F3BD"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D8F39" w14:textId="77777777"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C5766" w14:textId="77777777"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A1A7CB"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AED204"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14:paraId="7BFC7FD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F6D41" w14:textId="77777777"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78F4BCE"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5BD49C"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F8360C"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E27E0" w14:textId="77777777"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8C9B17"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1266540"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06FBF3"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14:paraId="6A1CFA83"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1C196" w14:textId="77777777"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42C66D7"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6722DA7"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4E60EC"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FDF2" w14:textId="77777777"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3204D" w14:textId="77777777"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0DB1FB0"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5B6420"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14:paraId="011B695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35A17" w14:textId="77777777"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6410C8"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AE475D6"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980E3"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25EE8" w14:textId="77777777"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FA6F9" w14:textId="77777777"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D57D3E"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3284BE"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14:paraId="0FF734A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A4A278" w14:textId="77777777"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DF99F1A"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96EB0"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F84E02"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592D1" w14:textId="77777777"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6E51F0" w14:textId="77777777"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04A4140"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5FEA7"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14:paraId="25A14E0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C6275" w14:textId="77777777"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549F049"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93C277"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980D92"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D78AD" w14:textId="77777777"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1B539A" w14:textId="77777777"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D62EABF"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D49D40"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00D7F25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3B6212"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2E2C3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635ED2"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398F82"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3334F"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449AC"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5B1B83"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3B23C5"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14:paraId="7BE76C9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79C3A8" w14:textId="77777777"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553F720"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3C45A4"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87534"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51073" w14:textId="77777777"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4ED56" w14:textId="77777777"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E1C2BF"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F916AA"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14:paraId="2803A11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3CFDC5" w14:textId="77777777"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6E05B96"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266E6B"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6F268"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E8395" w14:textId="77777777"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AB215" w14:textId="77777777"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84ED05B"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9C0F4C"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14:paraId="37DE075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47B7F6" w14:textId="77777777"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693296"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C64C48"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692AF2"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12FA6" w14:textId="77777777"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DD3D0" w14:textId="77777777"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A3AA9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D4C031"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14:paraId="52A2869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CD8CD2" w14:textId="77777777"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7A02ECD"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30587F"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BFDADF"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9BF0" w14:textId="77777777"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373B00" w14:textId="77777777"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8DF4FBC"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02A5E0"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14:paraId="2D15FE6A"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137287" w14:textId="77777777"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51D8D0B"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B8BD55"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433A7"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E7C56"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4D3F2" w14:textId="77777777"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5F3C98D"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87E982"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14:paraId="60E14470"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CDE859" w14:textId="77777777"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9576EE1"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1B2"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F318FB"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21B50" w14:textId="77777777"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ECCDD" w14:textId="77777777"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F61D6B"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D35142"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14:paraId="22A70535"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B795E" w14:textId="77777777"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C3BEE93"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3C7F08"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212AD"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3363D" w14:textId="77777777"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48F43" w14:textId="77777777"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A8D3A7"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2CCB777"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14:paraId="4CF2A5F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7F85D6" w14:textId="77777777"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3E5CCD"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A7AFA44"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DFDBB7"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CF398" w14:textId="77777777"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19C84B" w14:textId="77777777"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258FF4"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107202"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5A4B593E"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D6F770"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DF4853"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E65A50"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2397CF"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83DDDB" w14:textId="77777777"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2E57D" w14:textId="77777777"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8AB876"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36EB8"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14:paraId="191BC84D"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AB758B" w14:textId="77777777"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C91D0E"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6C6778"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A4812"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BE6CE" w14:textId="77777777"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247DF" w14:textId="77777777"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C2A73"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D561F5"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14:paraId="787581C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DFF2B6" w14:textId="77777777"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F6F078E"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81D1D0"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5B02E3"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8A8EA3" w14:textId="77777777"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EEAB2" w14:textId="77777777"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CE5C38"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B4BAF7"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14:paraId="092D436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08649" w14:textId="77777777"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22C7403"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E6B7A98"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AFB73"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9D49A3" w14:textId="77777777"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ECA69" w14:textId="77777777"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47C99B"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0E00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37EA5AA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800603"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73660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1DD237"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66040"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729AE" w14:textId="77777777"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86B50E" w14:textId="77777777"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4DCB771"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761AAD"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14:paraId="013509A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3AF07" w14:textId="77777777"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7E5F89"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23C2E4"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F8808B"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68148F" w14:textId="77777777"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99766" w14:textId="77777777"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62222A"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C54D58"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14:paraId="684C0A08"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251A" w14:textId="77777777"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FF3874"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7258F8E"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013D7C"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0A47A" w14:textId="77777777"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29B7B" w14:textId="77777777"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A3C29B"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6D9723"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14:paraId="7FA1E6D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29B976" w14:textId="77777777"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3BCB492"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967EA33"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90AA54"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E31F7A" w14:textId="77777777"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B3F51" w14:textId="77777777"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F908E0"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D65C5C"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14:paraId="79CCBB2F"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22F4B9" w14:textId="77777777"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5130C7D"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D2E27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47BAE6"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D9F7DA" w14:textId="77777777"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06280F" w14:textId="77777777"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3B945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B632EE"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14:paraId="3868E3F7"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35FB67" w14:textId="77777777"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7FA65AD"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1B6DB9"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4D1DCF"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D729B" w14:textId="77777777"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26713" w14:textId="77777777"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C58F14E"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2E4062"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14:paraId="0BA68E3C"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E5805" w14:textId="77777777"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A8370C2"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89C47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435BDC"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27AABD" w14:textId="77777777"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DE7C1" w14:textId="77777777"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40D8D0"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CA8D97"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14:paraId="5E56CEC6"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AB4601" w14:textId="77777777"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A93C4D"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B28B1"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D4FC85"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85B92" w14:textId="77777777"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0DE767" w14:textId="77777777"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731B89"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40453"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14:paraId="658D0B21"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477971" w14:textId="77777777"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80AB30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2D841"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AEFEBE"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FA3A7"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61555" w14:textId="77777777"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CD4BA6"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DBFD30"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14:paraId="2A9D30DB" w14:textId="77777777"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F0D205"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7B5EC46"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3606FC"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B6A4F2"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2C8FC"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522C5"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B53B463"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3C051E"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14:paraId="33E53184"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681D0B"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42F26E2"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FF3778D"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3E590D"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B393C" w14:textId="77777777"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FFBA1D" w14:textId="77777777"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393EC89"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E6234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14:paraId="10FEF04A" w14:textId="77777777"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A9680C" w14:textId="77777777"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097F0E"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75C2F1B"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87CB51"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FB838" w14:textId="77777777"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9B155C" w14:textId="77777777"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8F3C2B"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041DFB"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14:paraId="59BA032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551303" w14:textId="77777777"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DC7228C"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852122"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55121C"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A48049" w14:textId="77777777"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A2844" w14:textId="77777777"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4797F0"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9CA6DC"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14:paraId="57F27DB7"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173EEA" w14:textId="77777777"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D571BF"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7984F3"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EE52F2"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F0BA46" w14:textId="77777777"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26D749" w14:textId="77777777"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1E03C8"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83D797"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14:paraId="327224F1"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CDC8B9" w14:textId="77777777"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D9A229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2EF731"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CDECF0"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7A0BB" w14:textId="77777777"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E155B" w14:textId="77777777"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75FB5A"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38ADD8"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14:paraId="6E731D82"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FFF390" w14:textId="77777777"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792FB61F"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6AC929"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B3F426"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A2FDE" w14:textId="77777777"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B3E39" w14:textId="77777777"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8F0419"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9D026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14:paraId="076C9BB3"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40057A" w14:textId="77777777"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01EFFE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4BE794"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000E7A"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845DF" w14:textId="77777777"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DD56E7" w14:textId="77777777"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5B9C0F"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B182"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14:paraId="45C99B81" w14:textId="77777777"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9DE2D7" w14:textId="77777777"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0143085"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960CB3"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71F337"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8C5154" w14:textId="77777777"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9073E" w14:textId="77777777"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379597"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7280F1"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14:paraId="5483FDA7" w14:textId="77777777"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F8AAA" w14:textId="77777777"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6577DB1"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7DB249"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2D8332"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0EE57D" w14:textId="77777777"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6BB76" w14:textId="77777777"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8D2698B"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27E4DE"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14:paraId="4792F68C" w14:textId="77777777"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A6C3CF" w14:textId="77777777"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B2DBBB"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A44E41"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5AEBBA"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122FCA" w14:textId="77777777"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C01D77" w14:textId="77777777"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374A33"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67CEB"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14:paraId="5E2A42E2" w14:textId="77777777"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093505" w14:textId="77777777"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43EAB1"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8F551B"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C0A741"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DD362A" w14:textId="77777777"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73C305" w14:textId="77777777"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0D87E3"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22C69C"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14:paraId="6238F1C9" w14:textId="77777777"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54CDD1" w14:textId="77777777"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E688C1D"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D40F6D"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6088BD"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A80B7" w14:textId="77777777"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8E651" w14:textId="77777777"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308723E"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136C91"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14:paraId="04F4BC26" w14:textId="77777777"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A08735" w14:textId="77777777"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6FD844"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C884A4"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955C8C"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0C3FF3" w14:textId="77777777"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FE25FE" w14:textId="77777777"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0045D83"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843511"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14:paraId="4AA46A07" w14:textId="77777777"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E2B1A8" w14:textId="77777777"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2C6482F"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CBF7DD"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F08306"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DF4E51" w14:textId="77777777"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C5F83" w14:textId="77777777"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7792444"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713254"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14:paraId="2C828C79" w14:textId="77777777"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45A26" w14:textId="77777777"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08321D9"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1B64499"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724EFE"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4D1C98" w14:textId="77777777"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4EE782" w14:textId="77777777"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7143C78"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A40F"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14:paraId="145C3127" w14:textId="77777777"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53BA34" w14:textId="77777777"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21B11DD"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89353B"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CC127D"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EE4191" w14:textId="77777777"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630C5" w14:textId="77777777"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99A7EB"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CBBE9C"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14:paraId="0E9A6DDE" w14:textId="77777777"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D66DC6" w14:textId="77777777"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03E1F25"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A3D9C97"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AD3801"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A4E9D" w14:textId="77777777"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A51D" w14:textId="77777777"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E93FB2"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3D7ABC"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14:paraId="418EC7A3"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75A2E2" w14:textId="77777777"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1CF68BA6"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582716"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05149"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B0C47" w14:textId="77777777"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2C075" w14:textId="77777777"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20E18FA" w14:textId="77777777"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10BC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14:paraId="6EECDD69" w14:textId="77777777"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8D7DFA" w14:textId="77777777"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5826976A"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BB52B"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B20F89"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AB73C" w14:textId="77777777"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4690A" w14:textId="77777777"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4DE8238"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36732A"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14:paraId="5CECAB70" w14:textId="77777777"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F6E61B" w14:textId="77777777" w:rsidR="00F741D6" w:rsidRPr="00481070" w:rsidRDefault="00F741D6" w:rsidP="000429A3">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0DE64F16" w14:textId="77777777" w:rsidR="00F741D6" w:rsidRPr="00481070" w:rsidRDefault="00F741D6" w:rsidP="000429A3">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4B816" w14:textId="77777777" w:rsidR="00F741D6" w:rsidRPr="00481070" w:rsidRDefault="00F741D6" w:rsidP="000429A3">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C70D91" w14:textId="77777777" w:rsidR="00F741D6" w:rsidRPr="00481070" w:rsidRDefault="00F741D6" w:rsidP="000429A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604AE4" w14:textId="77777777" w:rsidR="00F741D6" w:rsidRPr="00481070" w:rsidRDefault="00F741D6"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5F726" w14:textId="77777777" w:rsidR="00F741D6" w:rsidRPr="00481070" w:rsidRDefault="00F741D6"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687636B" w14:textId="77777777" w:rsidR="00F741D6" w:rsidRPr="00F741D6" w:rsidRDefault="00F741D6" w:rsidP="000429A3">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FDC7F5" w14:textId="77777777" w:rsidR="00F741D6" w:rsidRPr="00481070" w:rsidRDefault="00F741D6" w:rsidP="000429A3">
            <w:pPr>
              <w:spacing w:after="0"/>
              <w:rPr>
                <w:rFonts w:ascii="Arial" w:hAnsi="Arial" w:cs="Arial"/>
                <w:sz w:val="16"/>
                <w:szCs w:val="16"/>
              </w:rPr>
            </w:pPr>
            <w:r>
              <w:rPr>
                <w:rFonts w:ascii="Arial" w:hAnsi="Arial" w:cs="Arial"/>
                <w:sz w:val="16"/>
                <w:szCs w:val="16"/>
              </w:rPr>
              <w:t>15.8.0</w:t>
            </w:r>
          </w:p>
        </w:tc>
      </w:tr>
      <w:tr w:rsidR="00BE766E" w:rsidRPr="00481070" w14:paraId="1D3221F0" w14:textId="77777777"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79D2AF" w14:textId="77777777" w:rsidR="00BE766E" w:rsidRPr="00481070" w:rsidRDefault="00BE766E" w:rsidP="000429A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294831B" w14:textId="77777777" w:rsidR="00BE766E" w:rsidRPr="00481070" w:rsidRDefault="00BE766E" w:rsidP="000429A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6765C48" w14:textId="77777777" w:rsidR="00BE766E" w:rsidRPr="00481070" w:rsidRDefault="00BE766E" w:rsidP="000429A3">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BEF5D8" w14:textId="77777777" w:rsidR="00BE766E" w:rsidRPr="00481070" w:rsidRDefault="00BE766E" w:rsidP="000429A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A4872" w14:textId="77777777" w:rsidR="00BE766E" w:rsidRPr="00481070" w:rsidRDefault="00BE766E"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A0352" w14:textId="77777777" w:rsidR="00BE766E" w:rsidRPr="00481070" w:rsidRDefault="00BE766E"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B8E4CB0" w14:textId="77777777" w:rsidR="00BE766E" w:rsidRPr="00F741D6" w:rsidRDefault="00BE766E" w:rsidP="000429A3">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20C4FD" w14:textId="77777777" w:rsidR="00BE766E" w:rsidRPr="00481070" w:rsidRDefault="00BE766E" w:rsidP="000429A3">
            <w:pPr>
              <w:spacing w:after="0"/>
              <w:rPr>
                <w:rFonts w:ascii="Arial" w:hAnsi="Arial" w:cs="Arial"/>
                <w:sz w:val="16"/>
                <w:szCs w:val="16"/>
              </w:rPr>
            </w:pPr>
            <w:r>
              <w:rPr>
                <w:rFonts w:ascii="Arial" w:hAnsi="Arial" w:cs="Arial"/>
                <w:sz w:val="16"/>
                <w:szCs w:val="16"/>
              </w:rPr>
              <w:t>15.9.0</w:t>
            </w:r>
          </w:p>
        </w:tc>
      </w:tr>
      <w:tr w:rsidR="00981672" w:rsidRPr="00481070" w14:paraId="12CE505C" w14:textId="77777777" w:rsidTr="009816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4CA9C3" w14:textId="77777777" w:rsidR="00981672" w:rsidRPr="00481070" w:rsidRDefault="00981672" w:rsidP="000429A3">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31972CF" w14:textId="77777777" w:rsidR="00981672" w:rsidRPr="00481070" w:rsidRDefault="00981672" w:rsidP="000429A3">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6484A" w14:textId="77777777" w:rsidR="00981672" w:rsidRPr="00481070" w:rsidRDefault="00981672" w:rsidP="000429A3">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20179A" w14:textId="77777777" w:rsidR="00981672" w:rsidRPr="00481070" w:rsidRDefault="00981672" w:rsidP="000429A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3624D3" w14:textId="77777777" w:rsidR="00981672" w:rsidRPr="00481070" w:rsidRDefault="00981672"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F56C6" w14:textId="77777777" w:rsidR="00981672" w:rsidRPr="00481070" w:rsidRDefault="00981672"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20A32B" w14:textId="77777777" w:rsidR="00981672" w:rsidRPr="00F741D6" w:rsidRDefault="00981672" w:rsidP="000429A3">
            <w:pPr>
              <w:spacing w:after="0"/>
              <w:rPr>
                <w:rFonts w:ascii="Arial" w:hAnsi="Arial" w:cs="Arial"/>
                <w:noProof/>
                <w:sz w:val="16"/>
                <w:szCs w:val="16"/>
              </w:rPr>
            </w:pPr>
            <w:r w:rsidRPr="00981672">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208D03" w14:textId="77777777" w:rsidR="00981672" w:rsidRPr="00481070" w:rsidRDefault="00981672" w:rsidP="000429A3">
            <w:pPr>
              <w:spacing w:after="0"/>
              <w:rPr>
                <w:rFonts w:ascii="Arial" w:hAnsi="Arial" w:cs="Arial"/>
                <w:sz w:val="16"/>
                <w:szCs w:val="16"/>
              </w:rPr>
            </w:pPr>
            <w:r>
              <w:rPr>
                <w:rFonts w:ascii="Arial" w:hAnsi="Arial" w:cs="Arial"/>
                <w:sz w:val="16"/>
                <w:szCs w:val="16"/>
              </w:rPr>
              <w:t>15.10.0</w:t>
            </w:r>
          </w:p>
        </w:tc>
      </w:tr>
      <w:tr w:rsidR="00F5566F" w:rsidRPr="00481070" w14:paraId="0B1D515D" w14:textId="77777777" w:rsidTr="00F556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D899B" w14:textId="77777777" w:rsidR="00F5566F" w:rsidRPr="00481070" w:rsidRDefault="00F5566F" w:rsidP="000429A3">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26C4C1EC" w14:textId="77777777" w:rsidR="00F5566F" w:rsidRPr="00481070" w:rsidRDefault="00F5566F" w:rsidP="000429A3">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504091" w14:textId="77777777" w:rsidR="00F5566F" w:rsidRPr="00481070" w:rsidRDefault="00F5566F" w:rsidP="000429A3">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C9DF9A" w14:textId="77777777" w:rsidR="00F5566F" w:rsidRPr="00481070" w:rsidRDefault="00F5566F" w:rsidP="000429A3">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40A7D" w14:textId="77777777" w:rsidR="00F5566F" w:rsidRPr="00481070" w:rsidRDefault="00F5566F"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631455" w14:textId="77777777" w:rsidR="00F5566F" w:rsidRPr="00481070" w:rsidRDefault="00F5566F"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30FE030" w14:textId="77777777" w:rsidR="00F5566F" w:rsidRPr="00F741D6" w:rsidRDefault="00F5566F" w:rsidP="000429A3">
            <w:pPr>
              <w:spacing w:after="0"/>
              <w:rPr>
                <w:rFonts w:ascii="Arial" w:hAnsi="Arial" w:cs="Arial"/>
                <w:noProof/>
                <w:sz w:val="16"/>
                <w:szCs w:val="16"/>
              </w:rPr>
            </w:pPr>
            <w:r w:rsidRPr="00F5566F">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186D12" w14:textId="77777777" w:rsidR="00F5566F" w:rsidRPr="00481070" w:rsidRDefault="00F5566F" w:rsidP="000429A3">
            <w:pPr>
              <w:spacing w:after="0"/>
              <w:rPr>
                <w:rFonts w:ascii="Arial" w:hAnsi="Arial" w:cs="Arial"/>
                <w:sz w:val="16"/>
                <w:szCs w:val="16"/>
              </w:rPr>
            </w:pPr>
            <w:r>
              <w:rPr>
                <w:rFonts w:ascii="Arial" w:hAnsi="Arial" w:cs="Arial"/>
                <w:sz w:val="16"/>
                <w:szCs w:val="16"/>
              </w:rPr>
              <w:t>15.11.0</w:t>
            </w:r>
          </w:p>
        </w:tc>
      </w:tr>
      <w:tr w:rsidR="00941551" w:rsidRPr="00481070" w14:paraId="065A33E2" w14:textId="77777777" w:rsidTr="009415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72024" w14:textId="77777777" w:rsidR="00941551" w:rsidRPr="00481070" w:rsidRDefault="00941551" w:rsidP="000429A3">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38291098" w14:textId="77777777" w:rsidR="00941551" w:rsidRPr="00481070" w:rsidRDefault="00941551" w:rsidP="000429A3">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6E7974" w14:textId="77777777" w:rsidR="00941551" w:rsidRPr="00481070" w:rsidRDefault="00941551" w:rsidP="000429A3">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360FA4" w14:textId="77777777" w:rsidR="00941551" w:rsidRPr="00481070" w:rsidRDefault="00941551" w:rsidP="000429A3">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02B869" w14:textId="77777777" w:rsidR="00941551" w:rsidRPr="00481070" w:rsidRDefault="00941551"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693F9A" w14:textId="77777777" w:rsidR="00941551" w:rsidRPr="00481070" w:rsidRDefault="00941551" w:rsidP="000429A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BB9DE46" w14:textId="77777777" w:rsidR="00941551" w:rsidRPr="00F741D6" w:rsidRDefault="00941551" w:rsidP="000429A3">
            <w:pPr>
              <w:spacing w:after="0"/>
              <w:rPr>
                <w:rFonts w:ascii="Arial" w:hAnsi="Arial" w:cs="Arial"/>
                <w:noProof/>
                <w:sz w:val="16"/>
                <w:szCs w:val="16"/>
              </w:rPr>
            </w:pPr>
            <w:r w:rsidRPr="00941551">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90E97D" w14:textId="77777777" w:rsidR="00941551" w:rsidRPr="00481070" w:rsidRDefault="00941551" w:rsidP="000429A3">
            <w:pPr>
              <w:spacing w:after="0"/>
              <w:rPr>
                <w:rFonts w:ascii="Arial" w:hAnsi="Arial" w:cs="Arial"/>
                <w:sz w:val="16"/>
                <w:szCs w:val="16"/>
              </w:rPr>
            </w:pPr>
            <w:r>
              <w:rPr>
                <w:rFonts w:ascii="Arial" w:hAnsi="Arial" w:cs="Arial"/>
                <w:sz w:val="16"/>
                <w:szCs w:val="16"/>
              </w:rPr>
              <w:t>15.12.0</w:t>
            </w:r>
          </w:p>
        </w:tc>
      </w:tr>
      <w:tr w:rsidR="0000164B" w:rsidRPr="00481070" w14:paraId="5CE1B1BA" w14:textId="77777777" w:rsidTr="0000164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85F8A5" w14:textId="1E1065AC" w:rsidR="0000164B" w:rsidRPr="00481070" w:rsidRDefault="0000164B" w:rsidP="000429A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1A09574" w14:textId="71B7FA15" w:rsidR="0000164B" w:rsidRPr="00481070" w:rsidRDefault="0000164B" w:rsidP="000429A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8924FDE" w14:textId="3DE293DE" w:rsidR="0000164B" w:rsidRPr="00481070" w:rsidRDefault="0000164B" w:rsidP="000429A3">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0ED17D" w14:textId="3555CD9E" w:rsidR="0000164B" w:rsidRPr="00481070" w:rsidRDefault="0000164B" w:rsidP="000429A3">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7A15" w14:textId="77777777" w:rsidR="0000164B" w:rsidRPr="00481070" w:rsidRDefault="0000164B"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635105" w14:textId="0BE01B15" w:rsidR="0000164B" w:rsidRPr="00481070" w:rsidRDefault="0000164B"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027FB0A" w14:textId="0184BC57" w:rsidR="0000164B" w:rsidRPr="00F741D6" w:rsidRDefault="0000164B" w:rsidP="000429A3">
            <w:pPr>
              <w:spacing w:after="0"/>
              <w:rPr>
                <w:rFonts w:ascii="Arial" w:hAnsi="Arial" w:cs="Arial"/>
                <w:noProof/>
                <w:sz w:val="16"/>
                <w:szCs w:val="16"/>
              </w:rPr>
            </w:pPr>
            <w:r w:rsidRPr="0000164B">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D6A0BF" w14:textId="5224EADA" w:rsidR="0000164B" w:rsidRPr="00481070" w:rsidRDefault="0000164B" w:rsidP="000429A3">
            <w:pPr>
              <w:spacing w:after="0"/>
              <w:rPr>
                <w:rFonts w:ascii="Arial" w:hAnsi="Arial" w:cs="Arial"/>
                <w:sz w:val="16"/>
                <w:szCs w:val="16"/>
              </w:rPr>
            </w:pPr>
            <w:r>
              <w:rPr>
                <w:rFonts w:ascii="Arial" w:hAnsi="Arial" w:cs="Arial"/>
                <w:sz w:val="16"/>
                <w:szCs w:val="16"/>
              </w:rPr>
              <w:t>15.13.0</w:t>
            </w:r>
          </w:p>
        </w:tc>
      </w:tr>
      <w:tr w:rsidR="006965FE" w:rsidRPr="00481070" w14:paraId="1D833B09" w14:textId="77777777" w:rsidTr="006965F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CFF59F" w14:textId="77777777" w:rsidR="006965FE" w:rsidRPr="00481070" w:rsidRDefault="006965FE" w:rsidP="000429A3">
            <w:pPr>
              <w:pStyle w:val="TAC"/>
              <w:rPr>
                <w:rFonts w:cs="Arial"/>
                <w:sz w:val="16"/>
                <w:szCs w:val="16"/>
              </w:rPr>
            </w:pPr>
            <w:r>
              <w:rPr>
                <w:rFonts w:cs="Arial"/>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B0EA7DB" w14:textId="77777777" w:rsidR="006965FE" w:rsidRPr="00481070" w:rsidRDefault="006965FE" w:rsidP="000429A3">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4A6743" w14:textId="42A999CE" w:rsidR="006965FE" w:rsidRPr="00481070" w:rsidRDefault="006965FE" w:rsidP="000429A3">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681BA1" w14:textId="1244DE01" w:rsidR="006965FE" w:rsidRPr="00481070" w:rsidRDefault="006965FE" w:rsidP="000429A3">
            <w:pPr>
              <w:pStyle w:val="TAL"/>
              <w:jc w:val="center"/>
              <w:rPr>
                <w:rFonts w:cs="Arial"/>
                <w:sz w:val="16"/>
                <w:szCs w:val="16"/>
              </w:rPr>
            </w:pPr>
            <w:r>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F8C25C" w14:textId="77777777" w:rsidR="006965FE" w:rsidRPr="00481070" w:rsidRDefault="006965FE"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51938" w14:textId="01E38C0B" w:rsidR="006965FE" w:rsidRPr="00481070" w:rsidRDefault="006965FE" w:rsidP="000429A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E52BFE" w14:textId="3319B843" w:rsidR="006965FE" w:rsidRPr="00F741D6" w:rsidRDefault="006965FE" w:rsidP="000429A3">
            <w:pPr>
              <w:spacing w:after="0"/>
              <w:rPr>
                <w:rFonts w:ascii="Arial" w:hAnsi="Arial" w:cs="Arial"/>
                <w:noProof/>
                <w:sz w:val="16"/>
                <w:szCs w:val="16"/>
              </w:rPr>
            </w:pPr>
            <w:r w:rsidRPr="006965FE">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D5A763" w14:textId="77777777" w:rsidR="006965FE" w:rsidRPr="00481070" w:rsidRDefault="006965FE" w:rsidP="000429A3">
            <w:pPr>
              <w:spacing w:after="0"/>
              <w:rPr>
                <w:rFonts w:ascii="Arial" w:hAnsi="Arial" w:cs="Arial"/>
                <w:sz w:val="16"/>
                <w:szCs w:val="16"/>
              </w:rPr>
            </w:pPr>
            <w:r>
              <w:rPr>
                <w:rFonts w:ascii="Arial" w:hAnsi="Arial" w:cs="Arial"/>
                <w:sz w:val="16"/>
                <w:szCs w:val="16"/>
              </w:rPr>
              <w:t>15.13.0</w:t>
            </w:r>
          </w:p>
        </w:tc>
      </w:tr>
      <w:tr w:rsidR="000429A3" w:rsidRPr="00481070" w14:paraId="12F4529C" w14:textId="77777777" w:rsidTr="000429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706D40" w14:textId="2E4076D0" w:rsidR="000429A3" w:rsidRPr="00481070" w:rsidRDefault="000429A3" w:rsidP="000429A3">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6A1C18B3" w14:textId="2EF313EE" w:rsidR="000429A3" w:rsidRPr="00481070" w:rsidRDefault="000429A3" w:rsidP="000429A3">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EC6CF5" w14:textId="0F4CA74B" w:rsidR="000429A3" w:rsidRPr="00481070" w:rsidRDefault="000429A3" w:rsidP="000429A3">
            <w:pPr>
              <w:pStyle w:val="TAL"/>
              <w:jc w:val="center"/>
              <w:rPr>
                <w:rFonts w:cs="Arial"/>
                <w:sz w:val="16"/>
                <w:szCs w:val="16"/>
              </w:rPr>
            </w:pPr>
            <w:r>
              <w:rPr>
                <w:rFonts w:cs="Arial"/>
                <w:sz w:val="16"/>
                <w:szCs w:val="16"/>
              </w:rPr>
              <w:t>RP-211247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1CDC5A" w14:textId="190078FF" w:rsidR="000429A3" w:rsidRPr="00481070" w:rsidRDefault="000429A3" w:rsidP="000429A3">
            <w:pPr>
              <w:pStyle w:val="TAL"/>
              <w:jc w:val="center"/>
              <w:rPr>
                <w:rFonts w:cs="Arial"/>
                <w:sz w:val="16"/>
                <w:szCs w:val="16"/>
              </w:rPr>
            </w:pPr>
            <w:r>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E5160" w14:textId="77777777" w:rsidR="000429A3" w:rsidRPr="00481070" w:rsidRDefault="000429A3"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479D7" w14:textId="0F2DEE18" w:rsidR="000429A3" w:rsidRPr="00481070" w:rsidRDefault="000429A3" w:rsidP="000429A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682D5CB" w14:textId="7A6FFD1E" w:rsidR="000429A3" w:rsidRPr="00F741D6" w:rsidRDefault="000429A3" w:rsidP="000429A3">
            <w:pPr>
              <w:spacing w:after="0"/>
              <w:rPr>
                <w:rFonts w:ascii="Arial" w:hAnsi="Arial" w:cs="Arial"/>
                <w:noProof/>
                <w:sz w:val="16"/>
                <w:szCs w:val="16"/>
              </w:rPr>
            </w:pPr>
            <w:r w:rsidRPr="000429A3">
              <w:rPr>
                <w:rFonts w:ascii="Arial" w:hAnsi="Arial" w:cs="Arial"/>
                <w:noProof/>
                <w:sz w:val="16"/>
                <w:szCs w:val="16"/>
              </w:rPr>
              <w:t>Correction for DCI size alignment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50986D" w14:textId="449D00D7" w:rsidR="000429A3" w:rsidRPr="00481070" w:rsidRDefault="000429A3" w:rsidP="000429A3">
            <w:pPr>
              <w:spacing w:after="0"/>
              <w:rPr>
                <w:rFonts w:ascii="Arial" w:hAnsi="Arial" w:cs="Arial"/>
                <w:sz w:val="16"/>
                <w:szCs w:val="16"/>
              </w:rPr>
            </w:pPr>
            <w:r>
              <w:rPr>
                <w:rFonts w:ascii="Arial" w:hAnsi="Arial" w:cs="Arial"/>
                <w:sz w:val="16"/>
                <w:szCs w:val="16"/>
              </w:rPr>
              <w:t>15.14.0</w:t>
            </w:r>
          </w:p>
        </w:tc>
      </w:tr>
      <w:tr w:rsidR="000429A3" w:rsidRPr="00481070" w14:paraId="6641D49B" w14:textId="77777777" w:rsidTr="000429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42511E" w14:textId="77777777" w:rsidR="000429A3" w:rsidRPr="00481070" w:rsidRDefault="000429A3" w:rsidP="000429A3">
            <w:pPr>
              <w:pStyle w:val="TAC"/>
              <w:rPr>
                <w:rFonts w:cs="Arial"/>
                <w:sz w:val="16"/>
                <w:szCs w:val="16"/>
              </w:rPr>
            </w:pPr>
            <w:r>
              <w:rPr>
                <w:rFonts w:cs="Arial"/>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14:paraId="462EDA7E" w14:textId="77777777" w:rsidR="000429A3" w:rsidRPr="00481070" w:rsidRDefault="000429A3" w:rsidP="000429A3">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80F183" w14:textId="67090FAF" w:rsidR="000429A3" w:rsidRPr="00481070" w:rsidRDefault="000429A3" w:rsidP="000429A3">
            <w:pPr>
              <w:pStyle w:val="TAL"/>
              <w:jc w:val="center"/>
              <w:rPr>
                <w:rFonts w:cs="Arial"/>
                <w:sz w:val="16"/>
                <w:szCs w:val="16"/>
              </w:rPr>
            </w:pPr>
            <w:r>
              <w:rPr>
                <w:rFonts w:cs="Arial"/>
                <w:sz w:val="16"/>
                <w:szCs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BDEAFC" w14:textId="507B1C0D" w:rsidR="000429A3" w:rsidRPr="00481070" w:rsidRDefault="000429A3" w:rsidP="000429A3">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C8876" w14:textId="77777777" w:rsidR="000429A3" w:rsidRPr="00481070" w:rsidRDefault="000429A3" w:rsidP="000429A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3BD236" w14:textId="4573A86A" w:rsidR="000429A3" w:rsidRPr="00481070" w:rsidRDefault="000429A3" w:rsidP="000429A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9FC360F" w14:textId="29400D10" w:rsidR="000429A3" w:rsidRPr="00F741D6" w:rsidRDefault="000429A3" w:rsidP="000429A3">
            <w:pPr>
              <w:spacing w:after="0"/>
              <w:rPr>
                <w:rFonts w:ascii="Arial" w:hAnsi="Arial" w:cs="Arial"/>
                <w:noProof/>
                <w:sz w:val="16"/>
                <w:szCs w:val="16"/>
              </w:rPr>
            </w:pPr>
            <w:r w:rsidRPr="000429A3">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B2D27E" w14:textId="77777777" w:rsidR="000429A3" w:rsidRPr="00481070" w:rsidRDefault="000429A3" w:rsidP="000429A3">
            <w:pPr>
              <w:spacing w:after="0"/>
              <w:rPr>
                <w:rFonts w:ascii="Arial" w:hAnsi="Arial" w:cs="Arial"/>
                <w:sz w:val="16"/>
                <w:szCs w:val="16"/>
              </w:rPr>
            </w:pPr>
            <w:r>
              <w:rPr>
                <w:rFonts w:ascii="Arial" w:hAnsi="Arial" w:cs="Arial"/>
                <w:sz w:val="16"/>
                <w:szCs w:val="16"/>
              </w:rPr>
              <w:t>15.14.0</w:t>
            </w:r>
          </w:p>
        </w:tc>
      </w:tr>
    </w:tbl>
    <w:p w14:paraId="4D8525EA" w14:textId="77777777" w:rsidR="009F7A98" w:rsidRDefault="009F7A98"/>
    <w:sectPr w:rsidR="009F7A98">
      <w:headerReference w:type="even" r:id="rId1069"/>
      <w:headerReference w:type="default" r:id="rId1070"/>
      <w:footerReference w:type="default" r:id="rId1071"/>
      <w:headerReference w:type="first" r:id="rId10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9418CD" w14:textId="77777777" w:rsidR="00704536" w:rsidRDefault="00704536">
      <w:r>
        <w:separator/>
      </w:r>
    </w:p>
  </w:endnote>
  <w:endnote w:type="continuationSeparator" w:id="0">
    <w:p w14:paraId="3FC0C879" w14:textId="77777777" w:rsidR="00704536" w:rsidRDefault="00704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SimHe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B6FB1" w14:textId="77777777" w:rsidR="00BA5B0E" w:rsidRDefault="00BA5B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CF6008" w14:textId="77777777" w:rsidR="00704536" w:rsidRDefault="00704536">
      <w:r>
        <w:separator/>
      </w:r>
    </w:p>
  </w:footnote>
  <w:footnote w:type="continuationSeparator" w:id="0">
    <w:p w14:paraId="40451B8C" w14:textId="77777777" w:rsidR="00704536" w:rsidRDefault="007045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113B0" w14:textId="77777777" w:rsidR="00BA5B0E" w:rsidRDefault="00BA5B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A009B" w14:textId="28FB7342" w:rsidR="00BA5B0E" w:rsidRDefault="00BA5B0E">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Pr>
        <w:lang w:val="de-DE"/>
      </w:rPr>
      <w:t>3GPP TS 36.212 V15.14.0 (2021-06)</w:t>
    </w:r>
    <w:r>
      <w:fldChar w:fldCharType="end"/>
    </w:r>
  </w:p>
  <w:p w14:paraId="6555F546" w14:textId="77777777" w:rsidR="00BA5B0E" w:rsidRDefault="00BA5B0E">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2DAF7CC3" w14:textId="700DA064" w:rsidR="00BA5B0E" w:rsidRDefault="00BA5B0E">
    <w:pPr>
      <w:pStyle w:val="Header"/>
      <w:framePr w:wrap="auto" w:vAnchor="text" w:hAnchor="margin" w:y="1"/>
      <w:widowControl/>
    </w:pPr>
    <w:r>
      <w:fldChar w:fldCharType="begin"/>
    </w:r>
    <w:r>
      <w:instrText xml:space="preserve"> STYLEREF ZGSM </w:instrText>
    </w:r>
    <w:r>
      <w:fldChar w:fldCharType="separate"/>
    </w:r>
    <w:r>
      <w:t>Release 15</w:t>
    </w:r>
    <w:r>
      <w:fldChar w:fldCharType="end"/>
    </w:r>
  </w:p>
  <w:p w14:paraId="405201C2" w14:textId="77777777" w:rsidR="00BA5B0E" w:rsidRDefault="00BA5B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F2A079" w14:textId="77777777" w:rsidR="00BA5B0E" w:rsidRDefault="00BA5B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164B"/>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9A3"/>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23A48"/>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0E50"/>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751F8"/>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177E1"/>
    <w:rsid w:val="0032604A"/>
    <w:rsid w:val="00341097"/>
    <w:rsid w:val="00341F63"/>
    <w:rsid w:val="00344661"/>
    <w:rsid w:val="0034485F"/>
    <w:rsid w:val="00346572"/>
    <w:rsid w:val="0035040A"/>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17E"/>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07D6E"/>
    <w:rsid w:val="00514C71"/>
    <w:rsid w:val="00515640"/>
    <w:rsid w:val="005201A1"/>
    <w:rsid w:val="00525D74"/>
    <w:rsid w:val="00531A4D"/>
    <w:rsid w:val="00535058"/>
    <w:rsid w:val="0053548E"/>
    <w:rsid w:val="00544502"/>
    <w:rsid w:val="00544E7A"/>
    <w:rsid w:val="00551280"/>
    <w:rsid w:val="0055342D"/>
    <w:rsid w:val="00556DFF"/>
    <w:rsid w:val="00564158"/>
    <w:rsid w:val="005663C7"/>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052D2"/>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965FE"/>
    <w:rsid w:val="006A07DB"/>
    <w:rsid w:val="006B0013"/>
    <w:rsid w:val="006B79F7"/>
    <w:rsid w:val="006C078E"/>
    <w:rsid w:val="006C2FE6"/>
    <w:rsid w:val="006C4413"/>
    <w:rsid w:val="006C7A9F"/>
    <w:rsid w:val="006D2BB3"/>
    <w:rsid w:val="006E0A09"/>
    <w:rsid w:val="006E6C59"/>
    <w:rsid w:val="006E7C8C"/>
    <w:rsid w:val="006F31E1"/>
    <w:rsid w:val="006F32D5"/>
    <w:rsid w:val="006F71EF"/>
    <w:rsid w:val="00704536"/>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4E0"/>
    <w:rsid w:val="00797E92"/>
    <w:rsid w:val="007A4888"/>
    <w:rsid w:val="007B02AF"/>
    <w:rsid w:val="007B2537"/>
    <w:rsid w:val="007B3AE6"/>
    <w:rsid w:val="007B4213"/>
    <w:rsid w:val="007B4B62"/>
    <w:rsid w:val="007B56F4"/>
    <w:rsid w:val="007D0C9E"/>
    <w:rsid w:val="007D18EA"/>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C4D60"/>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1551"/>
    <w:rsid w:val="00944C62"/>
    <w:rsid w:val="009456EF"/>
    <w:rsid w:val="0095012D"/>
    <w:rsid w:val="00951CDC"/>
    <w:rsid w:val="00952A92"/>
    <w:rsid w:val="00952F85"/>
    <w:rsid w:val="0096201F"/>
    <w:rsid w:val="00962D6A"/>
    <w:rsid w:val="00963BBA"/>
    <w:rsid w:val="00964662"/>
    <w:rsid w:val="00966EC8"/>
    <w:rsid w:val="00967D18"/>
    <w:rsid w:val="00970F85"/>
    <w:rsid w:val="00973B45"/>
    <w:rsid w:val="00973FD7"/>
    <w:rsid w:val="00977881"/>
    <w:rsid w:val="009807B3"/>
    <w:rsid w:val="00980883"/>
    <w:rsid w:val="00981672"/>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561CB"/>
    <w:rsid w:val="00A6430E"/>
    <w:rsid w:val="00A64684"/>
    <w:rsid w:val="00A64BD7"/>
    <w:rsid w:val="00A65C8E"/>
    <w:rsid w:val="00A77B0F"/>
    <w:rsid w:val="00A814ED"/>
    <w:rsid w:val="00A828C9"/>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5B0E"/>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0F47"/>
    <w:rsid w:val="00CA23FD"/>
    <w:rsid w:val="00CA2687"/>
    <w:rsid w:val="00CA3AEA"/>
    <w:rsid w:val="00CA4888"/>
    <w:rsid w:val="00CA6E79"/>
    <w:rsid w:val="00CA702A"/>
    <w:rsid w:val="00CC074B"/>
    <w:rsid w:val="00CC14FE"/>
    <w:rsid w:val="00CC3C83"/>
    <w:rsid w:val="00CE059E"/>
    <w:rsid w:val="00CE0CD1"/>
    <w:rsid w:val="00CE5E14"/>
    <w:rsid w:val="00CF0743"/>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566F"/>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394010A1"/>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6965FE"/>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 w:id="66185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oleObject" Target="embeddings/oleObject22.bin"/><Relationship Id="rId1032" Type="http://schemas.openxmlformats.org/officeDocument/2006/relationships/oleObject" Target="embeddings/oleObject31.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oleObject" Target="embeddings/oleObject15.bin"/><Relationship Id="rId998" Type="http://schemas.openxmlformats.org/officeDocument/2006/relationships/oleObject" Target="embeddings/oleObject25.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e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oleObject" Target="embeddings/oleObject34.bin"/><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69.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2.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image" Target="media/image996.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image" Target="media/image740.wmf"/><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e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image" Target="media/image814.wmf"/><Relationship Id="rId1058" Type="http://schemas.openxmlformats.org/officeDocument/2006/relationships/image" Target="media/image1016.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header" Target="header1.xml"/><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276" Type="http://schemas.openxmlformats.org/officeDocument/2006/relationships/image" Target="media/image262.wmf"/><Relationship Id="rId441" Type="http://schemas.openxmlformats.org/officeDocument/2006/relationships/image" Target="media/image425.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3.wmf"/><Relationship Id="rId704" Type="http://schemas.openxmlformats.org/officeDocument/2006/relationships/image" Target="media/image687.wmf"/><Relationship Id="rId746" Type="http://schemas.openxmlformats.org/officeDocument/2006/relationships/image" Target="media/image729.wmf"/><Relationship Id="rId911" Type="http://schemas.openxmlformats.org/officeDocument/2006/relationships/image" Target="media/image881.wmf"/><Relationship Id="rId1071" Type="http://schemas.openxmlformats.org/officeDocument/2006/relationships/footer" Target="foot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emf"/><Relationship Id="rId995" Type="http://schemas.openxmlformats.org/officeDocument/2006/relationships/image" Target="media/image965.wmf"/><Relationship Id="rId1029" Type="http://schemas.openxmlformats.org/officeDocument/2006/relationships/oleObject" Target="embeddings/oleObject28.bin"/><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6.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image" Target="media/image743.wmf"/><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4.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30.bin"/><Relationship Id="rId1073" Type="http://schemas.openxmlformats.org/officeDocument/2006/relationships/fontTable" Target="fontTable.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oleObject" Target="embeddings/oleObject24.bin"/><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6.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e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oleObject" Target="embeddings/oleObject23.bin"/><Relationship Id="rId1033" Type="http://schemas.openxmlformats.org/officeDocument/2006/relationships/oleObject" Target="embeddings/oleObject32.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image" Target="media/image967.wmf"/><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39.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7.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w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4.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0.wmf"/><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4.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image" Target="media/image995.wmf"/><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oleObject" Target="embeddings/oleObject17.bin"/><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image" Target="media/image970.wmf"/><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5.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21.bin"/><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oleObject" Target="embeddings/oleObject13.bin"/><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image" Target="media/image741.wmf"/><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5.wmf"/><Relationship Id="rId885" Type="http://schemas.openxmlformats.org/officeDocument/2006/relationships/image" Target="media/image855.wmf"/><Relationship Id="rId1070" Type="http://schemas.openxmlformats.org/officeDocument/2006/relationships/header" Target="header2.xml"/><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4.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2.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e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oleObject" Target="embeddings/oleObject29.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3.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oleObject" Target="embeddings/oleObject19.bin"/><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image" Target="media/image737.wmf"/><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e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5.wmf"/><Relationship Id="rId889" Type="http://schemas.openxmlformats.org/officeDocument/2006/relationships/image" Target="media/image859.wmf"/><Relationship Id="rId1074" Type="http://schemas.openxmlformats.org/officeDocument/2006/relationships/theme" Target="theme/theme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8.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oleObject" Target="embeddings/oleObject11.bin"/><Relationship Id="rId849" Type="http://schemas.openxmlformats.org/officeDocument/2006/relationships/image" Target="media/image819.wmf"/><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3.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6.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w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5.bin"/><Relationship Id="rId840" Type="http://schemas.openxmlformats.org/officeDocument/2006/relationships/oleObject" Target="embeddings/oleObject20.bin"/><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image" Target="media/image735.wmf"/><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oleObject" Target="embeddings/oleObject18.bin"/><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1</Pages>
  <Words>88083</Words>
  <Characters>502074</Characters>
  <Application>Microsoft Office Word</Application>
  <DocSecurity>0</DocSecurity>
  <Lines>4183</Lines>
  <Paragraphs>1177</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588980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PM:CR0367</cp:lastModifiedBy>
  <cp:revision>4</cp:revision>
  <cp:lastPrinted>2008-06-10T09:09:00Z</cp:lastPrinted>
  <dcterms:created xsi:type="dcterms:W3CDTF">2021-06-14T09:54:00Z</dcterms:created>
  <dcterms:modified xsi:type="dcterms:W3CDTF">2021-06-14T10:04:00Z</dcterms:modified>
  <cp:category/>
</cp:coreProperties>
</file>