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77777777" w:rsidR="004F0988" w:rsidRDefault="00E92CBF" w:rsidP="00651C3E">
            <w:pPr>
              <w:pStyle w:val="ZA"/>
              <w:framePr w:w="0" w:hRule="auto" w:wrap="auto" w:vAnchor="margin" w:hAnchor="text" w:yAlign="inline"/>
            </w:pPr>
            <w:bookmarkStart w:id="0" w:name="page1"/>
            <w:r w:rsidRPr="001D2CEF">
              <w:rPr>
                <w:sz w:val="64"/>
              </w:rPr>
              <w:t>3GPP TS 29.571</w:t>
            </w:r>
            <w:r w:rsidRPr="001D2CEF">
              <w:t xml:space="preserve"> V16.</w:t>
            </w:r>
            <w:r w:rsidR="00451BB7">
              <w:t>7</w:t>
            </w:r>
            <w:r w:rsidRPr="001D2CEF">
              <w:t xml:space="preserve">.0 </w:t>
            </w:r>
            <w:r w:rsidRPr="001D2CEF">
              <w:rPr>
                <w:sz w:val="32"/>
              </w:rPr>
              <w:t>(</w:t>
            </w:r>
            <w:r w:rsidR="00451BB7" w:rsidRPr="001D2CEF">
              <w:rPr>
                <w:sz w:val="32"/>
              </w:rPr>
              <w:t>202</w:t>
            </w:r>
            <w:r w:rsidR="00451BB7">
              <w:rPr>
                <w:sz w:val="32"/>
              </w:rPr>
              <w:t>1</w:t>
            </w:r>
            <w:r w:rsidRPr="001D2CEF">
              <w:rPr>
                <w:sz w:val="32"/>
              </w:rPr>
              <w:t>-</w:t>
            </w:r>
            <w:r w:rsidR="00451BB7">
              <w:rPr>
                <w:sz w:val="32"/>
              </w:rPr>
              <w:t>03</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1F30A8"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5.5pt;height:66pt">
                  <v:imagedata r:id="rId8" o:title="5G-logo_175px"/>
                </v:shape>
              </w:pict>
            </w:r>
          </w:p>
        </w:tc>
        <w:tc>
          <w:tcPr>
            <w:tcW w:w="5540" w:type="dxa"/>
            <w:shd w:val="clear" w:color="auto" w:fill="auto"/>
          </w:tcPr>
          <w:p w14:paraId="6B35C8B5" w14:textId="1A011099" w:rsidR="001F30A8" w:rsidRDefault="001F30A8" w:rsidP="001F30A8">
            <w:pPr>
              <w:jc w:val="right"/>
              <w:rPr>
                <w:noProof/>
                <w:lang w:val="en-US" w:eastAsia="zh-CN"/>
              </w:rPr>
            </w:pPr>
            <w:r>
              <w:pict w14:anchorId="0DC0015D">
                <v:shape id="_x0000_i1036" type="#_x0000_t75" style="width:128pt;height:74.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840D77">
              <w:rPr>
                <w:noProof/>
                <w:sz w:val="18"/>
              </w:rPr>
              <w:t>1</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pPr>
        <w:pStyle w:val="TT"/>
      </w:pPr>
      <w:r w:rsidRPr="004D3578">
        <w:br w:type="page"/>
      </w:r>
      <w:bookmarkStart w:id="7" w:name="tableOfContents"/>
      <w:bookmarkEnd w:id="7"/>
      <w:r w:rsidRPr="004D3578">
        <w:lastRenderedPageBreak/>
        <w:t>Contents</w:t>
      </w:r>
    </w:p>
    <w:p w14:paraId="24A7E061" w14:textId="131D76D0" w:rsidR="001F30A8" w:rsidRDefault="00E9718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F30A8">
        <w:t>Foreword</w:t>
      </w:r>
      <w:r w:rsidR="001F30A8">
        <w:tab/>
      </w:r>
      <w:r w:rsidR="001F30A8">
        <w:fldChar w:fldCharType="begin" w:fldLock="1"/>
      </w:r>
      <w:r w:rsidR="001F30A8">
        <w:instrText xml:space="preserve"> PAGEREF _Toc67731158 \h </w:instrText>
      </w:r>
      <w:r w:rsidR="001F30A8">
        <w:fldChar w:fldCharType="separate"/>
      </w:r>
      <w:r w:rsidR="001F30A8">
        <w:t>7</w:t>
      </w:r>
      <w:r w:rsidR="001F30A8">
        <w:fldChar w:fldCharType="end"/>
      </w:r>
    </w:p>
    <w:p w14:paraId="5757BCEF" w14:textId="7CE91028" w:rsidR="001F30A8" w:rsidRDefault="001F30A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_Toc67731159 \h </w:instrText>
      </w:r>
      <w:r>
        <w:fldChar w:fldCharType="separate"/>
      </w:r>
      <w:r>
        <w:t>8</w:t>
      </w:r>
      <w:r>
        <w:fldChar w:fldCharType="end"/>
      </w:r>
    </w:p>
    <w:p w14:paraId="5BF7F28A" w14:textId="3F037DBC" w:rsidR="001F30A8" w:rsidRDefault="001F30A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_Toc67731160 \h </w:instrText>
      </w:r>
      <w:r>
        <w:fldChar w:fldCharType="separate"/>
      </w:r>
      <w:r>
        <w:t>8</w:t>
      </w:r>
      <w:r>
        <w:fldChar w:fldCharType="end"/>
      </w:r>
    </w:p>
    <w:p w14:paraId="5220908B" w14:textId="39077CC3" w:rsidR="001F30A8" w:rsidRDefault="001F30A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_Toc67731161 \h </w:instrText>
      </w:r>
      <w:r>
        <w:fldChar w:fldCharType="separate"/>
      </w:r>
      <w:r>
        <w:t>10</w:t>
      </w:r>
      <w:r>
        <w:fldChar w:fldCharType="end"/>
      </w:r>
    </w:p>
    <w:p w14:paraId="4655FA5D" w14:textId="29432027" w:rsidR="001F30A8" w:rsidRDefault="001F30A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_Toc67731162 \h </w:instrText>
      </w:r>
      <w:r>
        <w:fldChar w:fldCharType="separate"/>
      </w:r>
      <w:r>
        <w:t>10</w:t>
      </w:r>
      <w:r>
        <w:fldChar w:fldCharType="end"/>
      </w:r>
    </w:p>
    <w:p w14:paraId="6B72A1C4" w14:textId="0353B4F2" w:rsidR="001F30A8" w:rsidRDefault="001F30A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_Toc67731163 \h </w:instrText>
      </w:r>
      <w:r>
        <w:fldChar w:fldCharType="separate"/>
      </w:r>
      <w:r>
        <w:t>10</w:t>
      </w:r>
      <w:r>
        <w:fldChar w:fldCharType="end"/>
      </w:r>
    </w:p>
    <w:p w14:paraId="27B4D032" w14:textId="65D5F626" w:rsidR="001F30A8" w:rsidRDefault="001F30A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_Toc67731164 \h </w:instrText>
      </w:r>
      <w:r>
        <w:fldChar w:fldCharType="separate"/>
      </w:r>
      <w:r>
        <w:t>10</w:t>
      </w:r>
      <w:r>
        <w:fldChar w:fldCharType="end"/>
      </w:r>
    </w:p>
    <w:p w14:paraId="5EA3C888" w14:textId="249B8B9F" w:rsidR="001F30A8" w:rsidRDefault="001F30A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_Toc67731165 \h </w:instrText>
      </w:r>
      <w:r>
        <w:fldChar w:fldCharType="separate"/>
      </w:r>
      <w:r>
        <w:t>10</w:t>
      </w:r>
      <w:r>
        <w:fldChar w:fldCharType="end"/>
      </w:r>
    </w:p>
    <w:p w14:paraId="4C50F65A" w14:textId="21053145" w:rsidR="001F30A8" w:rsidRDefault="001F30A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_Toc67731166 \h </w:instrText>
      </w:r>
      <w:r>
        <w:fldChar w:fldCharType="separate"/>
      </w:r>
      <w:r>
        <w:t>10</w:t>
      </w:r>
      <w:r>
        <w:fldChar w:fldCharType="end"/>
      </w:r>
    </w:p>
    <w:p w14:paraId="5907B894" w14:textId="59E96C96" w:rsidR="001F30A8" w:rsidRDefault="001F30A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_Toc67731167 \h </w:instrText>
      </w:r>
      <w:r>
        <w:fldChar w:fldCharType="separate"/>
      </w:r>
      <w:r>
        <w:t>11</w:t>
      </w:r>
      <w:r>
        <w:fldChar w:fldCharType="end"/>
      </w:r>
    </w:p>
    <w:p w14:paraId="1840F676" w14:textId="5AA74273" w:rsidR="001F30A8" w:rsidRDefault="001F30A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_Toc67731168 \h </w:instrText>
      </w:r>
      <w:r>
        <w:fldChar w:fldCharType="separate"/>
      </w:r>
      <w:r>
        <w:t>11</w:t>
      </w:r>
      <w:r>
        <w:fldChar w:fldCharType="end"/>
      </w:r>
    </w:p>
    <w:p w14:paraId="0F3BC78A" w14:textId="5040C18A" w:rsidR="001F30A8" w:rsidRDefault="001F30A8">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_Toc67731169 \h </w:instrText>
      </w:r>
      <w:r>
        <w:fldChar w:fldCharType="separate"/>
      </w:r>
      <w:r>
        <w:t>11</w:t>
      </w:r>
      <w:r>
        <w:fldChar w:fldCharType="end"/>
      </w:r>
    </w:p>
    <w:p w14:paraId="0362B53B" w14:textId="47624664" w:rsidR="001F30A8" w:rsidRDefault="001F30A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_Toc67731170 \h </w:instrText>
      </w:r>
      <w:r>
        <w:fldChar w:fldCharType="separate"/>
      </w:r>
      <w:r>
        <w:t>11</w:t>
      </w:r>
      <w:r>
        <w:fldChar w:fldCharType="end"/>
      </w:r>
    </w:p>
    <w:p w14:paraId="7CCF3F78" w14:textId="77762D95" w:rsidR="001F30A8" w:rsidRDefault="001F30A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_Toc67731171 \h </w:instrText>
      </w:r>
      <w:r>
        <w:fldChar w:fldCharType="separate"/>
      </w:r>
      <w:r>
        <w:t>16</w:t>
      </w:r>
      <w:r>
        <w:fldChar w:fldCharType="end"/>
      </w:r>
    </w:p>
    <w:p w14:paraId="35C2D0C9" w14:textId="56C4BC32" w:rsidR="001F30A8" w:rsidRDefault="001F30A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_Toc67731172 \h </w:instrText>
      </w:r>
      <w:r>
        <w:fldChar w:fldCharType="separate"/>
      </w:r>
      <w:r>
        <w:t>16</w:t>
      </w:r>
      <w:r>
        <w:fldChar w:fldCharType="end"/>
      </w:r>
    </w:p>
    <w:p w14:paraId="0DD081F8" w14:textId="355B133C" w:rsidR="001F30A8" w:rsidRDefault="001F30A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_Toc67731173 \h </w:instrText>
      </w:r>
      <w:r>
        <w:fldChar w:fldCharType="separate"/>
      </w:r>
      <w:r>
        <w:t>16</w:t>
      </w:r>
      <w:r>
        <w:fldChar w:fldCharType="end"/>
      </w:r>
    </w:p>
    <w:p w14:paraId="1316BD7F" w14:textId="10E3339F" w:rsidR="001F30A8" w:rsidRDefault="001F30A8">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_Toc67731174 \h </w:instrText>
      </w:r>
      <w:r>
        <w:fldChar w:fldCharType="separate"/>
      </w:r>
      <w:r>
        <w:t>16</w:t>
      </w:r>
      <w:r>
        <w:fldChar w:fldCharType="end"/>
      </w:r>
    </w:p>
    <w:p w14:paraId="6A705FAA" w14:textId="1B69FDE0" w:rsidR="001F30A8" w:rsidRDefault="001F30A8">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_Toc67731175 \h </w:instrText>
      </w:r>
      <w:r>
        <w:fldChar w:fldCharType="separate"/>
      </w:r>
      <w:r>
        <w:t>16</w:t>
      </w:r>
      <w:r>
        <w:fldChar w:fldCharType="end"/>
      </w:r>
    </w:p>
    <w:p w14:paraId="7412F53D" w14:textId="12AF5E5E" w:rsidR="001F30A8" w:rsidRDefault="001F30A8">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_Toc67731176 \h </w:instrText>
      </w:r>
      <w:r>
        <w:fldChar w:fldCharType="separate"/>
      </w:r>
      <w:r>
        <w:t>17</w:t>
      </w:r>
      <w:r>
        <w:fldChar w:fldCharType="end"/>
      </w:r>
    </w:p>
    <w:p w14:paraId="1657285D" w14:textId="1870B919" w:rsidR="001F30A8" w:rsidRDefault="001F30A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_Toc67731177 \h </w:instrText>
      </w:r>
      <w:r>
        <w:fldChar w:fldCharType="separate"/>
      </w:r>
      <w:r>
        <w:t>18</w:t>
      </w:r>
      <w:r>
        <w:fldChar w:fldCharType="end"/>
      </w:r>
    </w:p>
    <w:p w14:paraId="28B42D5C" w14:textId="4048C785" w:rsidR="001F30A8" w:rsidRDefault="001F30A8">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_Toc67731178 \h </w:instrText>
      </w:r>
      <w:r>
        <w:fldChar w:fldCharType="separate"/>
      </w:r>
      <w:r>
        <w:t>18</w:t>
      </w:r>
      <w:r>
        <w:fldChar w:fldCharType="end"/>
      </w:r>
    </w:p>
    <w:p w14:paraId="233CF765" w14:textId="667BEC09" w:rsidR="001F30A8" w:rsidRDefault="001F30A8">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_Toc67731179 \h </w:instrText>
      </w:r>
      <w:r>
        <w:fldChar w:fldCharType="separate"/>
      </w:r>
      <w:r>
        <w:t>18</w:t>
      </w:r>
      <w:r>
        <w:fldChar w:fldCharType="end"/>
      </w:r>
    </w:p>
    <w:p w14:paraId="74EB906A" w14:textId="566E88DE" w:rsidR="001F30A8" w:rsidRDefault="001F30A8">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_Toc67731180 \h </w:instrText>
      </w:r>
      <w:r>
        <w:fldChar w:fldCharType="separate"/>
      </w:r>
      <w:r>
        <w:t>19</w:t>
      </w:r>
      <w:r>
        <w:fldChar w:fldCharType="end"/>
      </w:r>
    </w:p>
    <w:p w14:paraId="0C103197" w14:textId="2DE3D348" w:rsidR="001F30A8" w:rsidRDefault="001F30A8">
      <w:pPr>
        <w:pStyle w:val="TOC4"/>
        <w:rPr>
          <w:rFonts w:asciiTheme="minorHAnsi" w:eastAsiaTheme="minorEastAsia" w:hAnsiTheme="minorHAnsi" w:cstheme="minorBidi"/>
          <w:sz w:val="22"/>
          <w:szCs w:val="22"/>
          <w:lang w:eastAsia="en-GB"/>
        </w:rPr>
      </w:pPr>
      <w:r w:rsidRPr="001F30A8">
        <w:t>5.2.4.4</w:t>
      </w:r>
      <w:r w:rsidRPr="001F30A8">
        <w:rPr>
          <w:rFonts w:asciiTheme="minorHAnsi" w:eastAsiaTheme="minorEastAsia" w:hAnsiTheme="minorHAnsi" w:cstheme="minorBidi"/>
          <w:sz w:val="22"/>
          <w:szCs w:val="22"/>
          <w:lang w:eastAsia="en-GB"/>
        </w:rPr>
        <w:tab/>
      </w:r>
      <w:r w:rsidRPr="007B79D3">
        <w:rPr>
          <w:lang w:val="en-US"/>
        </w:rPr>
        <w:t>Type: LinksValueSchema</w:t>
      </w:r>
      <w:r>
        <w:tab/>
      </w:r>
      <w:r>
        <w:fldChar w:fldCharType="begin" w:fldLock="1"/>
      </w:r>
      <w:r>
        <w:instrText xml:space="preserve"> PAGEREF _Toc67731181 \h </w:instrText>
      </w:r>
      <w:r>
        <w:fldChar w:fldCharType="separate"/>
      </w:r>
      <w:r>
        <w:t>19</w:t>
      </w:r>
      <w:r>
        <w:fldChar w:fldCharType="end"/>
      </w:r>
    </w:p>
    <w:p w14:paraId="644B23BA" w14:textId="218E575E" w:rsidR="001F30A8" w:rsidRDefault="001F30A8">
      <w:pPr>
        <w:pStyle w:val="TOC4"/>
        <w:rPr>
          <w:rFonts w:asciiTheme="minorHAnsi" w:eastAsiaTheme="minorEastAsia" w:hAnsiTheme="minorHAnsi" w:cstheme="minorBidi"/>
          <w:sz w:val="22"/>
          <w:szCs w:val="22"/>
          <w:lang w:eastAsia="en-GB"/>
        </w:rPr>
      </w:pPr>
      <w:r w:rsidRPr="001F30A8">
        <w:t>5.2.4.5</w:t>
      </w:r>
      <w:r w:rsidRPr="001F30A8">
        <w:rPr>
          <w:rFonts w:asciiTheme="minorHAnsi" w:eastAsiaTheme="minorEastAsia" w:hAnsiTheme="minorHAnsi" w:cstheme="minorBidi"/>
          <w:sz w:val="22"/>
          <w:szCs w:val="22"/>
          <w:lang w:eastAsia="en-GB"/>
        </w:rPr>
        <w:tab/>
      </w:r>
      <w:r w:rsidRPr="007B79D3">
        <w:rPr>
          <w:lang w:val="en-US"/>
        </w:rPr>
        <w:t>Type: SelfLink</w:t>
      </w:r>
      <w:r>
        <w:tab/>
      </w:r>
      <w:r>
        <w:fldChar w:fldCharType="begin" w:fldLock="1"/>
      </w:r>
      <w:r>
        <w:instrText xml:space="preserve"> PAGEREF _Toc67731182 \h </w:instrText>
      </w:r>
      <w:r>
        <w:fldChar w:fldCharType="separate"/>
      </w:r>
      <w:r>
        <w:t>19</w:t>
      </w:r>
      <w:r>
        <w:fldChar w:fldCharType="end"/>
      </w:r>
    </w:p>
    <w:p w14:paraId="31A6876A" w14:textId="0B925BF1" w:rsidR="001F30A8" w:rsidRDefault="001F30A8">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_Toc67731183 \h </w:instrText>
      </w:r>
      <w:r>
        <w:fldChar w:fldCharType="separate"/>
      </w:r>
      <w:r>
        <w:t>20</w:t>
      </w:r>
      <w:r>
        <w:fldChar w:fldCharType="end"/>
      </w:r>
    </w:p>
    <w:p w14:paraId="5CA5B61D" w14:textId="476B92F1" w:rsidR="001F30A8" w:rsidRDefault="001F30A8">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_Toc67731184 \h </w:instrText>
      </w:r>
      <w:r>
        <w:fldChar w:fldCharType="separate"/>
      </w:r>
      <w:r>
        <w:t>20</w:t>
      </w:r>
      <w:r>
        <w:fldChar w:fldCharType="end"/>
      </w:r>
    </w:p>
    <w:p w14:paraId="5C4850BF" w14:textId="6F8AB73B" w:rsidR="001F30A8" w:rsidRDefault="001F30A8">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_Toc67731185 \h </w:instrText>
      </w:r>
      <w:r>
        <w:fldChar w:fldCharType="separate"/>
      </w:r>
      <w:r>
        <w:t>21</w:t>
      </w:r>
      <w:r>
        <w:fldChar w:fldCharType="end"/>
      </w:r>
    </w:p>
    <w:p w14:paraId="5D4EA3E6" w14:textId="691AA2C1" w:rsidR="001F30A8" w:rsidRDefault="001F30A8">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_Toc67731186 \h </w:instrText>
      </w:r>
      <w:r>
        <w:fldChar w:fldCharType="separate"/>
      </w:r>
      <w:r>
        <w:t>21</w:t>
      </w:r>
      <w:r>
        <w:fldChar w:fldCharType="end"/>
      </w:r>
    </w:p>
    <w:p w14:paraId="2CF299B4" w14:textId="0E5F5C50" w:rsidR="001F30A8" w:rsidRDefault="001F30A8">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_Toc67731187 \h </w:instrText>
      </w:r>
      <w:r>
        <w:fldChar w:fldCharType="separate"/>
      </w:r>
      <w:r>
        <w:t>22</w:t>
      </w:r>
      <w:r>
        <w:fldChar w:fldCharType="end"/>
      </w:r>
    </w:p>
    <w:p w14:paraId="71FF5E7C" w14:textId="007ACA7B" w:rsidR="001F30A8" w:rsidRDefault="001F30A8">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_Toc67731188 \h </w:instrText>
      </w:r>
      <w:r>
        <w:fldChar w:fldCharType="separate"/>
      </w:r>
      <w:r>
        <w:t>22</w:t>
      </w:r>
      <w:r>
        <w:fldChar w:fldCharType="end"/>
      </w:r>
    </w:p>
    <w:p w14:paraId="6CD8C1EA" w14:textId="3BD75E18" w:rsidR="001F30A8" w:rsidRDefault="001F30A8">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_Toc67731189 \h </w:instrText>
      </w:r>
      <w:r>
        <w:fldChar w:fldCharType="separate"/>
      </w:r>
      <w:r>
        <w:t>22</w:t>
      </w:r>
      <w:r>
        <w:fldChar w:fldCharType="end"/>
      </w:r>
    </w:p>
    <w:p w14:paraId="52942C69" w14:textId="5D0C57E5" w:rsidR="001F30A8" w:rsidRDefault="001F30A8">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_Toc67731190 \h </w:instrText>
      </w:r>
      <w:r>
        <w:fldChar w:fldCharType="separate"/>
      </w:r>
      <w:r>
        <w:t>22</w:t>
      </w:r>
      <w:r>
        <w:fldChar w:fldCharType="end"/>
      </w:r>
    </w:p>
    <w:p w14:paraId="1978A278" w14:textId="0B11FCC2" w:rsidR="001F30A8" w:rsidRDefault="001F30A8">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_Toc67731191 \h </w:instrText>
      </w:r>
      <w:r>
        <w:fldChar w:fldCharType="separate"/>
      </w:r>
      <w:r>
        <w:t>22</w:t>
      </w:r>
      <w:r>
        <w:fldChar w:fldCharType="end"/>
      </w:r>
    </w:p>
    <w:p w14:paraId="43FDA5C4" w14:textId="2EE05E61" w:rsidR="001F30A8" w:rsidRDefault="001F30A8">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_Toc67731192 \h </w:instrText>
      </w:r>
      <w:r>
        <w:fldChar w:fldCharType="separate"/>
      </w:r>
      <w:r>
        <w:t>23</w:t>
      </w:r>
      <w:r>
        <w:fldChar w:fldCharType="end"/>
      </w:r>
    </w:p>
    <w:p w14:paraId="74CD37AD" w14:textId="46E8B548" w:rsidR="001F30A8" w:rsidRDefault="001F30A8">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_Toc67731193 \h </w:instrText>
      </w:r>
      <w:r>
        <w:fldChar w:fldCharType="separate"/>
      </w:r>
      <w:r>
        <w:t>23</w:t>
      </w:r>
      <w:r>
        <w:fldChar w:fldCharType="end"/>
      </w:r>
    </w:p>
    <w:p w14:paraId="7FDDE221" w14:textId="76495080" w:rsidR="001F30A8" w:rsidRDefault="001F30A8">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_Toc67731194 \h </w:instrText>
      </w:r>
      <w:r>
        <w:fldChar w:fldCharType="separate"/>
      </w:r>
      <w:r>
        <w:t>23</w:t>
      </w:r>
      <w:r>
        <w:fldChar w:fldCharType="end"/>
      </w:r>
    </w:p>
    <w:p w14:paraId="7E38F69C" w14:textId="13E90535" w:rsidR="001F30A8" w:rsidRDefault="001F30A8">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_Toc67731195 \h </w:instrText>
      </w:r>
      <w:r>
        <w:fldChar w:fldCharType="separate"/>
      </w:r>
      <w:r>
        <w:t>23</w:t>
      </w:r>
      <w:r>
        <w:fldChar w:fldCharType="end"/>
      </w:r>
    </w:p>
    <w:p w14:paraId="6A59AACB" w14:textId="289093E4" w:rsidR="001F30A8" w:rsidRDefault="001F30A8">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_Toc67731196 \h </w:instrText>
      </w:r>
      <w:r>
        <w:fldChar w:fldCharType="separate"/>
      </w:r>
      <w:r>
        <w:t>23</w:t>
      </w:r>
      <w:r>
        <w:fldChar w:fldCharType="end"/>
      </w:r>
    </w:p>
    <w:p w14:paraId="0CFA0BC9" w14:textId="5764C872" w:rsidR="001F30A8" w:rsidRDefault="001F30A8">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_Toc67731197 \h </w:instrText>
      </w:r>
      <w:r>
        <w:fldChar w:fldCharType="separate"/>
      </w:r>
      <w:r>
        <w:t>24</w:t>
      </w:r>
      <w:r>
        <w:fldChar w:fldCharType="end"/>
      </w:r>
    </w:p>
    <w:p w14:paraId="6FA2CFEB" w14:textId="66F15782" w:rsidR="001F30A8" w:rsidRDefault="001F30A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_Toc67731198 \h </w:instrText>
      </w:r>
      <w:r>
        <w:fldChar w:fldCharType="separate"/>
      </w:r>
      <w:r>
        <w:t>24</w:t>
      </w:r>
      <w:r>
        <w:fldChar w:fldCharType="end"/>
      </w:r>
    </w:p>
    <w:p w14:paraId="540F6986" w14:textId="5236EC25" w:rsidR="001F30A8" w:rsidRDefault="001F30A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_Toc67731199 \h </w:instrText>
      </w:r>
      <w:r>
        <w:fldChar w:fldCharType="separate"/>
      </w:r>
      <w:r>
        <w:t>24</w:t>
      </w:r>
      <w:r>
        <w:fldChar w:fldCharType="end"/>
      </w:r>
    </w:p>
    <w:p w14:paraId="6E501CF5" w14:textId="2BBA61FB" w:rsidR="001F30A8" w:rsidRDefault="001F30A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_Toc67731200 \h </w:instrText>
      </w:r>
      <w:r>
        <w:fldChar w:fldCharType="separate"/>
      </w:r>
      <w:r>
        <w:t>24</w:t>
      </w:r>
      <w:r>
        <w:fldChar w:fldCharType="end"/>
      </w:r>
    </w:p>
    <w:p w14:paraId="1273D6B2" w14:textId="59AD9856" w:rsidR="001F30A8" w:rsidRDefault="001F30A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_Toc67731201 \h </w:instrText>
      </w:r>
      <w:r>
        <w:fldChar w:fldCharType="separate"/>
      </w:r>
      <w:r>
        <w:t>28</w:t>
      </w:r>
      <w:r>
        <w:fldChar w:fldCharType="end"/>
      </w:r>
    </w:p>
    <w:p w14:paraId="01002F87" w14:textId="0B63D625" w:rsidR="001F30A8" w:rsidRDefault="001F30A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_Toc67731202 \h </w:instrText>
      </w:r>
      <w:r>
        <w:fldChar w:fldCharType="separate"/>
      </w:r>
      <w:r>
        <w:t>28</w:t>
      </w:r>
      <w:r>
        <w:fldChar w:fldCharType="end"/>
      </w:r>
    </w:p>
    <w:p w14:paraId="7F2BFEBE" w14:textId="7101113E" w:rsidR="001F30A8" w:rsidRDefault="001F30A8">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_Toc67731203 \h </w:instrText>
      </w:r>
      <w:r>
        <w:fldChar w:fldCharType="separate"/>
      </w:r>
      <w:r>
        <w:t>28</w:t>
      </w:r>
      <w:r>
        <w:fldChar w:fldCharType="end"/>
      </w:r>
    </w:p>
    <w:p w14:paraId="55D8C1C6" w14:textId="7597D709" w:rsidR="001F30A8" w:rsidRDefault="001F30A8">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_Toc67731204 \h </w:instrText>
      </w:r>
      <w:r>
        <w:fldChar w:fldCharType="separate"/>
      </w:r>
      <w:r>
        <w:t>28</w:t>
      </w:r>
      <w:r>
        <w:fldChar w:fldCharType="end"/>
      </w:r>
    </w:p>
    <w:p w14:paraId="778EACF5" w14:textId="135BD7BD" w:rsidR="001F30A8" w:rsidRDefault="001F30A8">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_Toc67731205 \h </w:instrText>
      </w:r>
      <w:r>
        <w:fldChar w:fldCharType="separate"/>
      </w:r>
      <w:r>
        <w:t>28</w:t>
      </w:r>
      <w:r>
        <w:fldChar w:fldCharType="end"/>
      </w:r>
    </w:p>
    <w:p w14:paraId="378E1FA7" w14:textId="10E8DA56" w:rsidR="001F30A8" w:rsidRDefault="001F30A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_Toc67731206 \h </w:instrText>
      </w:r>
      <w:r>
        <w:fldChar w:fldCharType="separate"/>
      </w:r>
      <w:r>
        <w:t>28</w:t>
      </w:r>
      <w:r>
        <w:fldChar w:fldCharType="end"/>
      </w:r>
    </w:p>
    <w:p w14:paraId="62610BD4" w14:textId="24A2F408" w:rsidR="001F30A8" w:rsidRDefault="001F30A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_Toc67731207 \h </w:instrText>
      </w:r>
      <w:r>
        <w:fldChar w:fldCharType="separate"/>
      </w:r>
      <w:r>
        <w:t>28</w:t>
      </w:r>
      <w:r>
        <w:fldChar w:fldCharType="end"/>
      </w:r>
    </w:p>
    <w:p w14:paraId="400FACC4" w14:textId="66740A39" w:rsidR="001F30A8" w:rsidRDefault="001F30A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_Toc67731208 \h </w:instrText>
      </w:r>
      <w:r>
        <w:fldChar w:fldCharType="separate"/>
      </w:r>
      <w:r>
        <w:t>28</w:t>
      </w:r>
      <w:r>
        <w:fldChar w:fldCharType="end"/>
      </w:r>
    </w:p>
    <w:p w14:paraId="3463B27F" w14:textId="43C305B8" w:rsidR="001F30A8" w:rsidRDefault="001F30A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_Toc67731209 \h </w:instrText>
      </w:r>
      <w:r>
        <w:fldChar w:fldCharType="separate"/>
      </w:r>
      <w:r>
        <w:t>34</w:t>
      </w:r>
      <w:r>
        <w:fldChar w:fldCharType="end"/>
      </w:r>
    </w:p>
    <w:p w14:paraId="6FC37D10" w14:textId="7200CDC0" w:rsidR="001F30A8" w:rsidRDefault="001F30A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_Toc67731210 \h </w:instrText>
      </w:r>
      <w:r>
        <w:fldChar w:fldCharType="separate"/>
      </w:r>
      <w:r>
        <w:t>34</w:t>
      </w:r>
      <w:r>
        <w:fldChar w:fldCharType="end"/>
      </w:r>
    </w:p>
    <w:p w14:paraId="39A1C13B" w14:textId="45968EB0" w:rsidR="001F30A8" w:rsidRDefault="001F30A8">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_Toc67731211 \h </w:instrText>
      </w:r>
      <w:r>
        <w:fldChar w:fldCharType="separate"/>
      </w:r>
      <w:r>
        <w:t>35</w:t>
      </w:r>
      <w:r>
        <w:fldChar w:fldCharType="end"/>
      </w:r>
    </w:p>
    <w:p w14:paraId="0D7EB600" w14:textId="4A46E7F5" w:rsidR="001F30A8" w:rsidRDefault="001F30A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_Toc67731212 \h </w:instrText>
      </w:r>
      <w:r>
        <w:fldChar w:fldCharType="separate"/>
      </w:r>
      <w:r>
        <w:t>35</w:t>
      </w:r>
      <w:r>
        <w:fldChar w:fldCharType="end"/>
      </w:r>
    </w:p>
    <w:p w14:paraId="5118CF01" w14:textId="72EC34A4" w:rsidR="001F30A8" w:rsidRDefault="001F30A8">
      <w:pPr>
        <w:pStyle w:val="TOC4"/>
        <w:rPr>
          <w:rFonts w:asciiTheme="minorHAnsi" w:eastAsiaTheme="minorEastAsia" w:hAnsiTheme="minorHAnsi" w:cstheme="minorBidi"/>
          <w:sz w:val="22"/>
          <w:szCs w:val="22"/>
          <w:lang w:eastAsia="en-GB"/>
        </w:rPr>
      </w:pPr>
      <w:r>
        <w:lastRenderedPageBreak/>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_Toc67731213 \h </w:instrText>
      </w:r>
      <w:r>
        <w:fldChar w:fldCharType="separate"/>
      </w:r>
      <w:r>
        <w:t>35</w:t>
      </w:r>
      <w:r>
        <w:fldChar w:fldCharType="end"/>
      </w:r>
    </w:p>
    <w:p w14:paraId="3FCA2B43" w14:textId="1A98FB96" w:rsidR="001F30A8" w:rsidRDefault="001F30A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_Toc67731214 \h </w:instrText>
      </w:r>
      <w:r>
        <w:fldChar w:fldCharType="separate"/>
      </w:r>
      <w:r>
        <w:t>35</w:t>
      </w:r>
      <w:r>
        <w:fldChar w:fldCharType="end"/>
      </w:r>
    </w:p>
    <w:p w14:paraId="49EA7145" w14:textId="3766708E" w:rsidR="001F30A8" w:rsidRDefault="001F30A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_Toc67731215 \h </w:instrText>
      </w:r>
      <w:r>
        <w:fldChar w:fldCharType="separate"/>
      </w:r>
      <w:r>
        <w:t>36</w:t>
      </w:r>
      <w:r>
        <w:fldChar w:fldCharType="end"/>
      </w:r>
    </w:p>
    <w:p w14:paraId="42084C4B" w14:textId="6A254731" w:rsidR="001F30A8" w:rsidRDefault="001F30A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_Toc67731216 \h </w:instrText>
      </w:r>
      <w:r>
        <w:fldChar w:fldCharType="separate"/>
      </w:r>
      <w:r>
        <w:t>36</w:t>
      </w:r>
      <w:r>
        <w:fldChar w:fldCharType="end"/>
      </w:r>
    </w:p>
    <w:p w14:paraId="5363A61F" w14:textId="5564CDCD" w:rsidR="001F30A8" w:rsidRDefault="001F30A8">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_Toc67731217 \h </w:instrText>
      </w:r>
      <w:r>
        <w:fldChar w:fldCharType="separate"/>
      </w:r>
      <w:r>
        <w:t>36</w:t>
      </w:r>
      <w:r>
        <w:fldChar w:fldCharType="end"/>
      </w:r>
    </w:p>
    <w:p w14:paraId="30E8DB0A" w14:textId="4A9E8A57" w:rsidR="001F30A8" w:rsidRDefault="001F30A8">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_Toc67731218 \h </w:instrText>
      </w:r>
      <w:r>
        <w:fldChar w:fldCharType="separate"/>
      </w:r>
      <w:r>
        <w:t>36</w:t>
      </w:r>
      <w:r>
        <w:fldChar w:fldCharType="end"/>
      </w:r>
    </w:p>
    <w:p w14:paraId="7027D80F" w14:textId="38F6E29E" w:rsidR="001F30A8" w:rsidRDefault="001F30A8">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_Toc67731219 \h </w:instrText>
      </w:r>
      <w:r>
        <w:fldChar w:fldCharType="separate"/>
      </w:r>
      <w:r>
        <w:t>36</w:t>
      </w:r>
      <w:r>
        <w:fldChar w:fldCharType="end"/>
      </w:r>
    </w:p>
    <w:p w14:paraId="4398B7F4" w14:textId="473E8C0A" w:rsidR="001F30A8" w:rsidRDefault="001F30A8">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_Toc67731220 \h </w:instrText>
      </w:r>
      <w:r>
        <w:fldChar w:fldCharType="separate"/>
      </w:r>
      <w:r>
        <w:t>37</w:t>
      </w:r>
      <w:r>
        <w:fldChar w:fldCharType="end"/>
      </w:r>
    </w:p>
    <w:p w14:paraId="54D5D2E6" w14:textId="509FB400" w:rsidR="001F30A8" w:rsidRDefault="001F30A8">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_Toc67731221 \h </w:instrText>
      </w:r>
      <w:r>
        <w:fldChar w:fldCharType="separate"/>
      </w:r>
      <w:r>
        <w:t>37</w:t>
      </w:r>
      <w:r>
        <w:fldChar w:fldCharType="end"/>
      </w:r>
    </w:p>
    <w:p w14:paraId="2A08916E" w14:textId="2914AF44" w:rsidR="001F30A8" w:rsidRDefault="001F30A8">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_Toc67731222 \h </w:instrText>
      </w:r>
      <w:r>
        <w:fldChar w:fldCharType="separate"/>
      </w:r>
      <w:r>
        <w:t>37</w:t>
      </w:r>
      <w:r>
        <w:fldChar w:fldCharType="end"/>
      </w:r>
    </w:p>
    <w:p w14:paraId="25BFF491" w14:textId="6BF838D7" w:rsidR="001F30A8" w:rsidRDefault="001F30A8">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_Toc67731223 \h </w:instrText>
      </w:r>
      <w:r>
        <w:fldChar w:fldCharType="separate"/>
      </w:r>
      <w:r>
        <w:t>37</w:t>
      </w:r>
      <w:r>
        <w:fldChar w:fldCharType="end"/>
      </w:r>
    </w:p>
    <w:p w14:paraId="50161CB7" w14:textId="3CC178D5" w:rsidR="001F30A8" w:rsidRDefault="001F30A8">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_Toc67731224 \h </w:instrText>
      </w:r>
      <w:r>
        <w:fldChar w:fldCharType="separate"/>
      </w:r>
      <w:r>
        <w:t>37</w:t>
      </w:r>
      <w:r>
        <w:fldChar w:fldCharType="end"/>
      </w:r>
    </w:p>
    <w:p w14:paraId="7B58819A" w14:textId="5900EBE9" w:rsidR="001F30A8" w:rsidRDefault="001F30A8">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_Toc67731225 \h </w:instrText>
      </w:r>
      <w:r>
        <w:fldChar w:fldCharType="separate"/>
      </w:r>
      <w:r>
        <w:t>37</w:t>
      </w:r>
      <w:r>
        <w:fldChar w:fldCharType="end"/>
      </w:r>
    </w:p>
    <w:p w14:paraId="0D70EB15" w14:textId="049B3E82" w:rsidR="001F30A8" w:rsidRDefault="001F30A8">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_Toc67731226 \h </w:instrText>
      </w:r>
      <w:r>
        <w:fldChar w:fldCharType="separate"/>
      </w:r>
      <w:r>
        <w:t>37</w:t>
      </w:r>
      <w:r>
        <w:fldChar w:fldCharType="end"/>
      </w:r>
    </w:p>
    <w:p w14:paraId="3FF73B1A" w14:textId="4DD9AF45" w:rsidR="001F30A8" w:rsidRDefault="001F30A8">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_Toc67731227 \h </w:instrText>
      </w:r>
      <w:r>
        <w:fldChar w:fldCharType="separate"/>
      </w:r>
      <w:r>
        <w:t>37</w:t>
      </w:r>
      <w:r>
        <w:fldChar w:fldCharType="end"/>
      </w:r>
    </w:p>
    <w:p w14:paraId="0AA33050" w14:textId="2246924B" w:rsidR="001F30A8" w:rsidRDefault="001F30A8">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_Toc67731228 \h </w:instrText>
      </w:r>
      <w:r>
        <w:fldChar w:fldCharType="separate"/>
      </w:r>
      <w:r>
        <w:t>37</w:t>
      </w:r>
      <w:r>
        <w:fldChar w:fldCharType="end"/>
      </w:r>
    </w:p>
    <w:p w14:paraId="318114B3" w14:textId="482B0D69" w:rsidR="001F30A8" w:rsidRDefault="001F30A8">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_Toc67731229 \h </w:instrText>
      </w:r>
      <w:r>
        <w:fldChar w:fldCharType="separate"/>
      </w:r>
      <w:r>
        <w:t>38</w:t>
      </w:r>
      <w:r>
        <w:fldChar w:fldCharType="end"/>
      </w:r>
    </w:p>
    <w:p w14:paraId="4003F43D" w14:textId="336B3AFC" w:rsidR="001F30A8" w:rsidRDefault="001F30A8">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_Toc67731230 \h </w:instrText>
      </w:r>
      <w:r>
        <w:fldChar w:fldCharType="separate"/>
      </w:r>
      <w:r>
        <w:t>38</w:t>
      </w:r>
      <w:r>
        <w:fldChar w:fldCharType="end"/>
      </w:r>
    </w:p>
    <w:p w14:paraId="72BDA07F" w14:textId="306852CE" w:rsidR="001F30A8" w:rsidRDefault="001F30A8">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_Toc67731231 \h </w:instrText>
      </w:r>
      <w:r>
        <w:fldChar w:fldCharType="separate"/>
      </w:r>
      <w:r>
        <w:t>38</w:t>
      </w:r>
      <w:r>
        <w:fldChar w:fldCharType="end"/>
      </w:r>
    </w:p>
    <w:p w14:paraId="6FC32E41" w14:textId="63B96DAC" w:rsidR="001F30A8" w:rsidRDefault="001F30A8">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_Toc67731232 \h </w:instrText>
      </w:r>
      <w:r>
        <w:fldChar w:fldCharType="separate"/>
      </w:r>
      <w:r>
        <w:t>38</w:t>
      </w:r>
      <w:r>
        <w:fldChar w:fldCharType="end"/>
      </w:r>
    </w:p>
    <w:p w14:paraId="2DD27936" w14:textId="12AA46DA" w:rsidR="001F30A8" w:rsidRDefault="001F30A8">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_Toc67731233 \h </w:instrText>
      </w:r>
      <w:r>
        <w:fldChar w:fldCharType="separate"/>
      </w:r>
      <w:r>
        <w:t>38</w:t>
      </w:r>
      <w:r>
        <w:fldChar w:fldCharType="end"/>
      </w:r>
    </w:p>
    <w:p w14:paraId="7E80E15C" w14:textId="7298C2DD" w:rsidR="001F30A8" w:rsidRDefault="001F30A8">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_Toc67731234 \h </w:instrText>
      </w:r>
      <w:r>
        <w:fldChar w:fldCharType="separate"/>
      </w:r>
      <w:r>
        <w:t>38</w:t>
      </w:r>
      <w:r>
        <w:fldChar w:fldCharType="end"/>
      </w:r>
    </w:p>
    <w:p w14:paraId="315270F9" w14:textId="049C85A6" w:rsidR="001F30A8" w:rsidRDefault="001F30A8">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_Toc67731235 \h </w:instrText>
      </w:r>
      <w:r>
        <w:fldChar w:fldCharType="separate"/>
      </w:r>
      <w:r>
        <w:t>39</w:t>
      </w:r>
      <w:r>
        <w:fldChar w:fldCharType="end"/>
      </w:r>
    </w:p>
    <w:p w14:paraId="42C4BF52" w14:textId="1C90A50F" w:rsidR="001F30A8" w:rsidRDefault="001F30A8">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_Toc67731236 \h </w:instrText>
      </w:r>
      <w:r>
        <w:fldChar w:fldCharType="separate"/>
      </w:r>
      <w:r>
        <w:t>39</w:t>
      </w:r>
      <w:r>
        <w:fldChar w:fldCharType="end"/>
      </w:r>
    </w:p>
    <w:p w14:paraId="10EC95D7" w14:textId="1F7D63BF" w:rsidR="001F30A8" w:rsidRDefault="001F30A8">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_Toc67731237 \h </w:instrText>
      </w:r>
      <w:r>
        <w:fldChar w:fldCharType="separate"/>
      </w:r>
      <w:r>
        <w:t>39</w:t>
      </w:r>
      <w:r>
        <w:fldChar w:fldCharType="end"/>
      </w:r>
    </w:p>
    <w:p w14:paraId="5F3D25E8" w14:textId="7C8C2407" w:rsidR="001F30A8" w:rsidRDefault="001F30A8">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_Toc67731238 \h </w:instrText>
      </w:r>
      <w:r>
        <w:fldChar w:fldCharType="separate"/>
      </w:r>
      <w:r>
        <w:t>39</w:t>
      </w:r>
      <w:r>
        <w:fldChar w:fldCharType="end"/>
      </w:r>
    </w:p>
    <w:p w14:paraId="47E41617" w14:textId="6399FEE8" w:rsidR="001F30A8" w:rsidRDefault="001F30A8">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_Toc67731239 \h </w:instrText>
      </w:r>
      <w:r>
        <w:fldChar w:fldCharType="separate"/>
      </w:r>
      <w:r>
        <w:t>39</w:t>
      </w:r>
      <w:r>
        <w:fldChar w:fldCharType="end"/>
      </w:r>
    </w:p>
    <w:p w14:paraId="14303DE9" w14:textId="72326491" w:rsidR="001F30A8" w:rsidRDefault="001F30A8">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_Toc67731240 \h </w:instrText>
      </w:r>
      <w:r>
        <w:fldChar w:fldCharType="separate"/>
      </w:r>
      <w:r>
        <w:t>40</w:t>
      </w:r>
      <w:r>
        <w:fldChar w:fldCharType="end"/>
      </w:r>
    </w:p>
    <w:p w14:paraId="19C3C70C" w14:textId="478E66F7" w:rsidR="001F30A8" w:rsidRDefault="001F30A8">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_Toc67731241 \h </w:instrText>
      </w:r>
      <w:r>
        <w:fldChar w:fldCharType="separate"/>
      </w:r>
      <w:r>
        <w:t>40</w:t>
      </w:r>
      <w:r>
        <w:fldChar w:fldCharType="end"/>
      </w:r>
    </w:p>
    <w:p w14:paraId="06B7E211" w14:textId="3E83204A" w:rsidR="001F30A8" w:rsidRDefault="001F30A8">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_Toc67731242 \h </w:instrText>
      </w:r>
      <w:r>
        <w:fldChar w:fldCharType="separate"/>
      </w:r>
      <w:r>
        <w:t>40</w:t>
      </w:r>
      <w:r>
        <w:fldChar w:fldCharType="end"/>
      </w:r>
    </w:p>
    <w:p w14:paraId="57685D52" w14:textId="130DC8FC" w:rsidR="001F30A8" w:rsidRDefault="001F30A8">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_Toc67731243 \h </w:instrText>
      </w:r>
      <w:r>
        <w:fldChar w:fldCharType="separate"/>
      </w:r>
      <w:r>
        <w:t>40</w:t>
      </w:r>
      <w:r>
        <w:fldChar w:fldCharType="end"/>
      </w:r>
    </w:p>
    <w:p w14:paraId="59D10700" w14:textId="60EDE6D7" w:rsidR="001F30A8" w:rsidRDefault="001F30A8">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_Toc67731244 \h </w:instrText>
      </w:r>
      <w:r>
        <w:fldChar w:fldCharType="separate"/>
      </w:r>
      <w:r>
        <w:t>40</w:t>
      </w:r>
      <w:r>
        <w:fldChar w:fldCharType="end"/>
      </w:r>
    </w:p>
    <w:p w14:paraId="430680A3" w14:textId="36EEB816" w:rsidR="001F30A8" w:rsidRDefault="001F30A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_Toc67731245 \h </w:instrText>
      </w:r>
      <w:r>
        <w:fldChar w:fldCharType="separate"/>
      </w:r>
      <w:r>
        <w:t>40</w:t>
      </w:r>
      <w:r>
        <w:fldChar w:fldCharType="end"/>
      </w:r>
    </w:p>
    <w:p w14:paraId="6B81CDCC" w14:textId="04791276" w:rsidR="001F30A8" w:rsidRDefault="001F30A8">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_Toc67731246 \h </w:instrText>
      </w:r>
      <w:r>
        <w:fldChar w:fldCharType="separate"/>
      </w:r>
      <w:r>
        <w:t>40</w:t>
      </w:r>
      <w:r>
        <w:fldChar w:fldCharType="end"/>
      </w:r>
    </w:p>
    <w:p w14:paraId="6DC0EA1E" w14:textId="7E131F47" w:rsidR="001F30A8" w:rsidRDefault="001F30A8">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_Toc67731247 \h </w:instrText>
      </w:r>
      <w:r>
        <w:fldChar w:fldCharType="separate"/>
      </w:r>
      <w:r>
        <w:t>41</w:t>
      </w:r>
      <w:r>
        <w:fldChar w:fldCharType="end"/>
      </w:r>
    </w:p>
    <w:p w14:paraId="1CE26707" w14:textId="3C2D3F99" w:rsidR="001F30A8" w:rsidRDefault="001F30A8">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_Toc67731248 \h </w:instrText>
      </w:r>
      <w:r>
        <w:fldChar w:fldCharType="separate"/>
      </w:r>
      <w:r>
        <w:t>41</w:t>
      </w:r>
      <w:r>
        <w:fldChar w:fldCharType="end"/>
      </w:r>
    </w:p>
    <w:p w14:paraId="34974133" w14:textId="2B2BE232" w:rsidR="001F30A8" w:rsidRPr="001F30A8" w:rsidRDefault="001F30A8">
      <w:pPr>
        <w:pStyle w:val="TOC4"/>
        <w:rPr>
          <w:rFonts w:asciiTheme="minorHAnsi" w:eastAsiaTheme="minorEastAsia" w:hAnsiTheme="minorHAnsi" w:cstheme="minorBidi"/>
          <w:sz w:val="22"/>
          <w:szCs w:val="22"/>
          <w:lang w:val="fi-FI" w:eastAsia="en-GB"/>
        </w:rPr>
      </w:pPr>
      <w:r w:rsidRPr="001F30A8">
        <w:rPr>
          <w:lang w:val="fi-FI"/>
        </w:rPr>
        <w:t>5.4.4.4</w:t>
      </w:r>
      <w:r w:rsidRPr="001F30A8">
        <w:rPr>
          <w:rFonts w:asciiTheme="minorHAnsi" w:eastAsiaTheme="minorEastAsia" w:hAnsiTheme="minorHAnsi" w:cstheme="minorBidi"/>
          <w:sz w:val="22"/>
          <w:szCs w:val="22"/>
          <w:lang w:val="fi-FI" w:eastAsia="en-GB"/>
        </w:rPr>
        <w:tab/>
      </w:r>
      <w:r w:rsidRPr="001F30A8">
        <w:rPr>
          <w:lang w:val="fi-FI"/>
        </w:rPr>
        <w:t>Type: Tai</w:t>
      </w:r>
      <w:r w:rsidRPr="001F30A8">
        <w:rPr>
          <w:lang w:val="fi-FI"/>
        </w:rPr>
        <w:tab/>
      </w:r>
      <w:r>
        <w:fldChar w:fldCharType="begin" w:fldLock="1"/>
      </w:r>
      <w:r w:rsidRPr="001F30A8">
        <w:rPr>
          <w:lang w:val="fi-FI"/>
        </w:rPr>
        <w:instrText xml:space="preserve"> PAGEREF _Toc67731249 \h </w:instrText>
      </w:r>
      <w:r>
        <w:fldChar w:fldCharType="separate"/>
      </w:r>
      <w:r w:rsidRPr="001F30A8">
        <w:rPr>
          <w:lang w:val="fi-FI"/>
        </w:rPr>
        <w:t>42</w:t>
      </w:r>
      <w:r>
        <w:fldChar w:fldCharType="end"/>
      </w:r>
    </w:p>
    <w:p w14:paraId="29AD0A36" w14:textId="45EE9E27" w:rsidR="001F30A8" w:rsidRPr="001F30A8" w:rsidRDefault="001F30A8">
      <w:pPr>
        <w:pStyle w:val="TOC4"/>
        <w:rPr>
          <w:rFonts w:asciiTheme="minorHAnsi" w:eastAsiaTheme="minorEastAsia" w:hAnsiTheme="minorHAnsi" w:cstheme="minorBidi"/>
          <w:sz w:val="22"/>
          <w:szCs w:val="22"/>
          <w:lang w:val="fi-FI" w:eastAsia="en-GB"/>
        </w:rPr>
      </w:pPr>
      <w:r w:rsidRPr="001F30A8">
        <w:rPr>
          <w:lang w:val="fi-FI"/>
        </w:rPr>
        <w:t>5.4.4.5</w:t>
      </w:r>
      <w:r w:rsidRPr="001F30A8">
        <w:rPr>
          <w:rFonts w:asciiTheme="minorHAnsi" w:eastAsiaTheme="minorEastAsia" w:hAnsiTheme="minorHAnsi" w:cstheme="minorBidi"/>
          <w:sz w:val="22"/>
          <w:szCs w:val="22"/>
          <w:lang w:val="fi-FI" w:eastAsia="en-GB"/>
        </w:rPr>
        <w:tab/>
      </w:r>
      <w:r w:rsidRPr="001F30A8">
        <w:rPr>
          <w:lang w:val="fi-FI"/>
        </w:rPr>
        <w:t>Type: Ecgi</w:t>
      </w:r>
      <w:r w:rsidRPr="001F30A8">
        <w:rPr>
          <w:lang w:val="fi-FI"/>
        </w:rPr>
        <w:tab/>
      </w:r>
      <w:r>
        <w:fldChar w:fldCharType="begin" w:fldLock="1"/>
      </w:r>
      <w:r w:rsidRPr="001F30A8">
        <w:rPr>
          <w:lang w:val="fi-FI"/>
        </w:rPr>
        <w:instrText xml:space="preserve"> PAGEREF _Toc67731250 \h </w:instrText>
      </w:r>
      <w:r>
        <w:fldChar w:fldCharType="separate"/>
      </w:r>
      <w:r w:rsidRPr="001F30A8">
        <w:rPr>
          <w:lang w:val="fi-FI"/>
        </w:rPr>
        <w:t>42</w:t>
      </w:r>
      <w:r>
        <w:fldChar w:fldCharType="end"/>
      </w:r>
    </w:p>
    <w:p w14:paraId="6E6D746F" w14:textId="7A7F6AF9" w:rsidR="001F30A8" w:rsidRPr="001F30A8" w:rsidRDefault="001F30A8">
      <w:pPr>
        <w:pStyle w:val="TOC4"/>
        <w:rPr>
          <w:rFonts w:asciiTheme="minorHAnsi" w:eastAsiaTheme="minorEastAsia" w:hAnsiTheme="minorHAnsi" w:cstheme="minorBidi"/>
          <w:sz w:val="22"/>
          <w:szCs w:val="22"/>
          <w:lang w:val="fi-FI" w:eastAsia="en-GB"/>
        </w:rPr>
      </w:pPr>
      <w:r w:rsidRPr="001F30A8">
        <w:rPr>
          <w:lang w:val="fi-FI"/>
        </w:rPr>
        <w:t>5.4.4.6</w:t>
      </w:r>
      <w:r w:rsidRPr="001F30A8">
        <w:rPr>
          <w:rFonts w:asciiTheme="minorHAnsi" w:eastAsiaTheme="minorEastAsia" w:hAnsiTheme="minorHAnsi" w:cstheme="minorBidi"/>
          <w:sz w:val="22"/>
          <w:szCs w:val="22"/>
          <w:lang w:val="fi-FI" w:eastAsia="en-GB"/>
        </w:rPr>
        <w:tab/>
      </w:r>
      <w:r w:rsidRPr="001F30A8">
        <w:rPr>
          <w:lang w:val="fi-FI"/>
        </w:rPr>
        <w:t>Type: Ncgi</w:t>
      </w:r>
      <w:r w:rsidRPr="001F30A8">
        <w:rPr>
          <w:lang w:val="fi-FI"/>
        </w:rPr>
        <w:tab/>
      </w:r>
      <w:r>
        <w:fldChar w:fldCharType="begin" w:fldLock="1"/>
      </w:r>
      <w:r w:rsidRPr="001F30A8">
        <w:rPr>
          <w:lang w:val="fi-FI"/>
        </w:rPr>
        <w:instrText xml:space="preserve"> PAGEREF _Toc67731251 \h </w:instrText>
      </w:r>
      <w:r>
        <w:fldChar w:fldCharType="separate"/>
      </w:r>
      <w:r w:rsidRPr="001F30A8">
        <w:rPr>
          <w:lang w:val="fi-FI"/>
        </w:rPr>
        <w:t>42</w:t>
      </w:r>
      <w:r>
        <w:fldChar w:fldCharType="end"/>
      </w:r>
    </w:p>
    <w:p w14:paraId="7818B6B7" w14:textId="794FBF57" w:rsidR="001F30A8" w:rsidRDefault="001F30A8">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_Toc67731252 \h </w:instrText>
      </w:r>
      <w:r>
        <w:fldChar w:fldCharType="separate"/>
      </w:r>
      <w:r>
        <w:t>43</w:t>
      </w:r>
      <w:r>
        <w:fldChar w:fldCharType="end"/>
      </w:r>
    </w:p>
    <w:p w14:paraId="67267600" w14:textId="1266CC80" w:rsidR="001F30A8" w:rsidRDefault="001F30A8">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_Toc67731253 \h </w:instrText>
      </w:r>
      <w:r>
        <w:fldChar w:fldCharType="separate"/>
      </w:r>
      <w:r>
        <w:t>43</w:t>
      </w:r>
      <w:r>
        <w:fldChar w:fldCharType="end"/>
      </w:r>
    </w:p>
    <w:p w14:paraId="4989D104" w14:textId="554C7A39" w:rsidR="001F30A8" w:rsidRDefault="001F30A8">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_Toc67731254 \h </w:instrText>
      </w:r>
      <w:r>
        <w:fldChar w:fldCharType="separate"/>
      </w:r>
      <w:r>
        <w:t>44</w:t>
      </w:r>
      <w:r>
        <w:fldChar w:fldCharType="end"/>
      </w:r>
    </w:p>
    <w:p w14:paraId="47245953" w14:textId="3EC9A222" w:rsidR="001F30A8" w:rsidRDefault="001F30A8">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_Toc67731255 \h </w:instrText>
      </w:r>
      <w:r>
        <w:fldChar w:fldCharType="separate"/>
      </w:r>
      <w:r>
        <w:t>45</w:t>
      </w:r>
      <w:r>
        <w:fldChar w:fldCharType="end"/>
      </w:r>
    </w:p>
    <w:p w14:paraId="58839AF2" w14:textId="44E82974" w:rsidR="001F30A8" w:rsidRDefault="001F30A8">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_Toc67731256 \h </w:instrText>
      </w:r>
      <w:r>
        <w:fldChar w:fldCharType="separate"/>
      </w:r>
      <w:r>
        <w:t>46</w:t>
      </w:r>
      <w:r>
        <w:fldChar w:fldCharType="end"/>
      </w:r>
    </w:p>
    <w:p w14:paraId="4BDC0EEE" w14:textId="667CFD72" w:rsidR="001F30A8" w:rsidRDefault="001F30A8">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_Toc67731257 \h </w:instrText>
      </w:r>
      <w:r>
        <w:fldChar w:fldCharType="separate"/>
      </w:r>
      <w:r>
        <w:t>46</w:t>
      </w:r>
      <w:r>
        <w:fldChar w:fldCharType="end"/>
      </w:r>
    </w:p>
    <w:p w14:paraId="54359235" w14:textId="61C42E61" w:rsidR="001F30A8" w:rsidRDefault="001F30A8">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_Toc67731258 \h </w:instrText>
      </w:r>
      <w:r>
        <w:fldChar w:fldCharType="separate"/>
      </w:r>
      <w:r>
        <w:t>46</w:t>
      </w:r>
      <w:r>
        <w:fldChar w:fldCharType="end"/>
      </w:r>
    </w:p>
    <w:p w14:paraId="2636DB9D" w14:textId="26CAD798" w:rsidR="001F30A8" w:rsidRDefault="001F30A8">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_Toc67731259 \h </w:instrText>
      </w:r>
      <w:r>
        <w:fldChar w:fldCharType="separate"/>
      </w:r>
      <w:r>
        <w:t>46</w:t>
      </w:r>
      <w:r>
        <w:fldChar w:fldCharType="end"/>
      </w:r>
    </w:p>
    <w:p w14:paraId="2193E024" w14:textId="5D44A27C" w:rsidR="001F30A8" w:rsidRDefault="001F30A8">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_Toc67731260 \h </w:instrText>
      </w:r>
      <w:r>
        <w:fldChar w:fldCharType="separate"/>
      </w:r>
      <w:r>
        <w:t>47</w:t>
      </w:r>
      <w:r>
        <w:fldChar w:fldCharType="end"/>
      </w:r>
    </w:p>
    <w:p w14:paraId="410A9135" w14:textId="79AA5F46" w:rsidR="001F30A8" w:rsidRDefault="001F30A8">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_Toc67731261 \h </w:instrText>
      </w:r>
      <w:r>
        <w:fldChar w:fldCharType="separate"/>
      </w:r>
      <w:r>
        <w:t>47</w:t>
      </w:r>
      <w:r>
        <w:fldChar w:fldCharType="end"/>
      </w:r>
    </w:p>
    <w:p w14:paraId="4D7166B6" w14:textId="65EF6EBD" w:rsidR="001F30A8" w:rsidRDefault="001F30A8">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_Toc67731262 \h </w:instrText>
      </w:r>
      <w:r>
        <w:fldChar w:fldCharType="separate"/>
      </w:r>
      <w:r>
        <w:t>47</w:t>
      </w:r>
      <w:r>
        <w:fldChar w:fldCharType="end"/>
      </w:r>
    </w:p>
    <w:p w14:paraId="127E2066" w14:textId="1117F26C" w:rsidR="001F30A8" w:rsidRDefault="001F30A8">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_Toc67731263 \h </w:instrText>
      </w:r>
      <w:r>
        <w:fldChar w:fldCharType="separate"/>
      </w:r>
      <w:r>
        <w:t>48</w:t>
      </w:r>
      <w:r>
        <w:fldChar w:fldCharType="end"/>
      </w:r>
    </w:p>
    <w:p w14:paraId="0BAD9916" w14:textId="2734A5C6" w:rsidR="001F30A8" w:rsidRDefault="001F30A8">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_Toc67731264 \h </w:instrText>
      </w:r>
      <w:r>
        <w:fldChar w:fldCharType="separate"/>
      </w:r>
      <w:r>
        <w:t>48</w:t>
      </w:r>
      <w:r>
        <w:fldChar w:fldCharType="end"/>
      </w:r>
    </w:p>
    <w:p w14:paraId="1DD6A508" w14:textId="5542217F" w:rsidR="001F30A8" w:rsidRDefault="001F30A8">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_Toc67731265 \h </w:instrText>
      </w:r>
      <w:r>
        <w:fldChar w:fldCharType="separate"/>
      </w:r>
      <w:r>
        <w:t>48</w:t>
      </w:r>
      <w:r>
        <w:fldChar w:fldCharType="end"/>
      </w:r>
    </w:p>
    <w:p w14:paraId="4E85D4AF" w14:textId="2C2612E3" w:rsidR="001F30A8" w:rsidRDefault="001F30A8">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_Toc67731266 \h </w:instrText>
      </w:r>
      <w:r>
        <w:fldChar w:fldCharType="separate"/>
      </w:r>
      <w:r>
        <w:t>48</w:t>
      </w:r>
      <w:r>
        <w:fldChar w:fldCharType="end"/>
      </w:r>
    </w:p>
    <w:p w14:paraId="7F3D20ED" w14:textId="3E918BA8" w:rsidR="001F30A8" w:rsidRDefault="001F30A8">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_Toc67731267 \h </w:instrText>
      </w:r>
      <w:r>
        <w:fldChar w:fldCharType="separate"/>
      </w:r>
      <w:r>
        <w:t>48</w:t>
      </w:r>
      <w:r>
        <w:fldChar w:fldCharType="end"/>
      </w:r>
    </w:p>
    <w:p w14:paraId="67251EC1" w14:textId="3BAB50CC" w:rsidR="001F30A8" w:rsidRDefault="001F30A8">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_Toc67731268 \h </w:instrText>
      </w:r>
      <w:r>
        <w:fldChar w:fldCharType="separate"/>
      </w:r>
      <w:r>
        <w:t>48</w:t>
      </w:r>
      <w:r>
        <w:fldChar w:fldCharType="end"/>
      </w:r>
    </w:p>
    <w:p w14:paraId="1619B94B" w14:textId="0396F7B7" w:rsidR="001F30A8" w:rsidRDefault="001F30A8">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_Toc67731269 \h </w:instrText>
      </w:r>
      <w:r>
        <w:fldChar w:fldCharType="separate"/>
      </w:r>
      <w:r>
        <w:t>48</w:t>
      </w:r>
      <w:r>
        <w:fldChar w:fldCharType="end"/>
      </w:r>
    </w:p>
    <w:p w14:paraId="73E62A4A" w14:textId="17F27D6F" w:rsidR="001F30A8" w:rsidRDefault="001F30A8">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_Toc67731270 \h </w:instrText>
      </w:r>
      <w:r>
        <w:fldChar w:fldCharType="separate"/>
      </w:r>
      <w:r>
        <w:t>48</w:t>
      </w:r>
      <w:r>
        <w:fldChar w:fldCharType="end"/>
      </w:r>
    </w:p>
    <w:p w14:paraId="5FF153FD" w14:textId="4EE8F39E" w:rsidR="001F30A8" w:rsidRDefault="001F30A8">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_Toc67731271 \h </w:instrText>
      </w:r>
      <w:r>
        <w:fldChar w:fldCharType="separate"/>
      </w:r>
      <w:r>
        <w:t>49</w:t>
      </w:r>
      <w:r>
        <w:fldChar w:fldCharType="end"/>
      </w:r>
    </w:p>
    <w:p w14:paraId="482FFB88" w14:textId="0B99D8A5" w:rsidR="001F30A8" w:rsidRDefault="001F30A8">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_Toc67731272 \h </w:instrText>
      </w:r>
      <w:r>
        <w:fldChar w:fldCharType="separate"/>
      </w:r>
      <w:r>
        <w:t>49</w:t>
      </w:r>
      <w:r>
        <w:fldChar w:fldCharType="end"/>
      </w:r>
    </w:p>
    <w:p w14:paraId="73D17C73" w14:textId="242CE021" w:rsidR="001F30A8" w:rsidRDefault="001F30A8">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_Toc67731273 \h </w:instrText>
      </w:r>
      <w:r>
        <w:fldChar w:fldCharType="separate"/>
      </w:r>
      <w:r>
        <w:t>50</w:t>
      </w:r>
      <w:r>
        <w:fldChar w:fldCharType="end"/>
      </w:r>
    </w:p>
    <w:p w14:paraId="46A04522" w14:textId="184EED88" w:rsidR="001F30A8" w:rsidRDefault="001F30A8">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_Toc67731274 \h </w:instrText>
      </w:r>
      <w:r>
        <w:fldChar w:fldCharType="separate"/>
      </w:r>
      <w:r>
        <w:t>51</w:t>
      </w:r>
      <w:r>
        <w:fldChar w:fldCharType="end"/>
      </w:r>
    </w:p>
    <w:p w14:paraId="0D88FED9" w14:textId="1E9A584D" w:rsidR="001F30A8" w:rsidRDefault="001F30A8">
      <w:pPr>
        <w:pStyle w:val="TOC4"/>
        <w:rPr>
          <w:rFonts w:asciiTheme="minorHAnsi" w:eastAsiaTheme="minorEastAsia" w:hAnsiTheme="minorHAnsi" w:cstheme="minorBidi"/>
          <w:sz w:val="22"/>
          <w:szCs w:val="22"/>
          <w:lang w:eastAsia="en-GB"/>
        </w:rPr>
      </w:pPr>
      <w:r>
        <w:lastRenderedPageBreak/>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_Toc67731275 \h </w:instrText>
      </w:r>
      <w:r>
        <w:fldChar w:fldCharType="separate"/>
      </w:r>
      <w:r>
        <w:t>51</w:t>
      </w:r>
      <w:r>
        <w:fldChar w:fldCharType="end"/>
      </w:r>
    </w:p>
    <w:p w14:paraId="5BA587F9" w14:textId="63D654F9" w:rsidR="001F30A8" w:rsidRDefault="001F30A8">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_Toc67731276 \h </w:instrText>
      </w:r>
      <w:r>
        <w:fldChar w:fldCharType="separate"/>
      </w:r>
      <w:r>
        <w:t>51</w:t>
      </w:r>
      <w:r>
        <w:fldChar w:fldCharType="end"/>
      </w:r>
    </w:p>
    <w:p w14:paraId="785E3DAF" w14:textId="6FE26680" w:rsidR="001F30A8" w:rsidRDefault="001F30A8">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_Toc67731277 \h </w:instrText>
      </w:r>
      <w:r>
        <w:fldChar w:fldCharType="separate"/>
      </w:r>
      <w:r>
        <w:t>52</w:t>
      </w:r>
      <w:r>
        <w:fldChar w:fldCharType="end"/>
      </w:r>
    </w:p>
    <w:p w14:paraId="527167CC" w14:textId="13D788D5" w:rsidR="001F30A8" w:rsidRDefault="001F30A8">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_Toc67731278 \h </w:instrText>
      </w:r>
      <w:r>
        <w:fldChar w:fldCharType="separate"/>
      </w:r>
      <w:r>
        <w:t>52</w:t>
      </w:r>
      <w:r>
        <w:fldChar w:fldCharType="end"/>
      </w:r>
    </w:p>
    <w:p w14:paraId="63A7D573" w14:textId="2EF5C9FD" w:rsidR="001F30A8" w:rsidRDefault="001F30A8">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_Toc67731279 \h </w:instrText>
      </w:r>
      <w:r>
        <w:fldChar w:fldCharType="separate"/>
      </w:r>
      <w:r>
        <w:t>52</w:t>
      </w:r>
      <w:r>
        <w:fldChar w:fldCharType="end"/>
      </w:r>
    </w:p>
    <w:p w14:paraId="38B47C89" w14:textId="3BCF1B5B" w:rsidR="001F30A8" w:rsidRDefault="001F30A8">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_Toc67731280 \h </w:instrText>
      </w:r>
      <w:r>
        <w:fldChar w:fldCharType="separate"/>
      </w:r>
      <w:r>
        <w:t>53</w:t>
      </w:r>
      <w:r>
        <w:fldChar w:fldCharType="end"/>
      </w:r>
    </w:p>
    <w:p w14:paraId="7F1A72DA" w14:textId="2A5F8C15" w:rsidR="001F30A8" w:rsidRDefault="001F30A8">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_Toc67731281 \h </w:instrText>
      </w:r>
      <w:r>
        <w:fldChar w:fldCharType="separate"/>
      </w:r>
      <w:r>
        <w:t>53</w:t>
      </w:r>
      <w:r>
        <w:fldChar w:fldCharType="end"/>
      </w:r>
    </w:p>
    <w:p w14:paraId="34B5024B" w14:textId="73F1212A" w:rsidR="001F30A8" w:rsidRDefault="001F30A8">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_Toc67731282 \h </w:instrText>
      </w:r>
      <w:r>
        <w:fldChar w:fldCharType="separate"/>
      </w:r>
      <w:r>
        <w:t>53</w:t>
      </w:r>
      <w:r>
        <w:fldChar w:fldCharType="end"/>
      </w:r>
    </w:p>
    <w:p w14:paraId="1F25BCB5" w14:textId="4E4771BC" w:rsidR="001F30A8" w:rsidRDefault="001F30A8">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_Toc67731283 \h </w:instrText>
      </w:r>
      <w:r>
        <w:fldChar w:fldCharType="separate"/>
      </w:r>
      <w:r>
        <w:t>54</w:t>
      </w:r>
      <w:r>
        <w:fldChar w:fldCharType="end"/>
      </w:r>
    </w:p>
    <w:p w14:paraId="05C52DD8" w14:textId="5BA9610A" w:rsidR="001F30A8" w:rsidRDefault="001F30A8">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_Toc67731284 \h </w:instrText>
      </w:r>
      <w:r>
        <w:fldChar w:fldCharType="separate"/>
      </w:r>
      <w:r>
        <w:t>54</w:t>
      </w:r>
      <w:r>
        <w:fldChar w:fldCharType="end"/>
      </w:r>
    </w:p>
    <w:p w14:paraId="787C72E2" w14:textId="7C378348" w:rsidR="001F30A8" w:rsidRDefault="001F30A8">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_Toc67731285 \h </w:instrText>
      </w:r>
      <w:r>
        <w:fldChar w:fldCharType="separate"/>
      </w:r>
      <w:r>
        <w:t>55</w:t>
      </w:r>
      <w:r>
        <w:fldChar w:fldCharType="end"/>
      </w:r>
    </w:p>
    <w:p w14:paraId="595049E0" w14:textId="3F14CEBD" w:rsidR="001F30A8" w:rsidRDefault="001F30A8">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_Toc67731286 \h </w:instrText>
      </w:r>
      <w:r>
        <w:fldChar w:fldCharType="separate"/>
      </w:r>
      <w:r>
        <w:t>55</w:t>
      </w:r>
      <w:r>
        <w:fldChar w:fldCharType="end"/>
      </w:r>
    </w:p>
    <w:p w14:paraId="782F074A" w14:textId="57F87D9A" w:rsidR="001F30A8" w:rsidRDefault="001F30A8">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_Toc67731287 \h </w:instrText>
      </w:r>
      <w:r>
        <w:fldChar w:fldCharType="separate"/>
      </w:r>
      <w:r>
        <w:t>55</w:t>
      </w:r>
      <w:r>
        <w:fldChar w:fldCharType="end"/>
      </w:r>
    </w:p>
    <w:p w14:paraId="3F3797D2" w14:textId="42A9EBF7" w:rsidR="001F30A8" w:rsidRDefault="001F30A8">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_Toc67731288 \h </w:instrText>
      </w:r>
      <w:r>
        <w:fldChar w:fldCharType="separate"/>
      </w:r>
      <w:r>
        <w:t>56</w:t>
      </w:r>
      <w:r>
        <w:fldChar w:fldCharType="end"/>
      </w:r>
    </w:p>
    <w:p w14:paraId="52C82988" w14:textId="25EAE6BC" w:rsidR="001F30A8" w:rsidRDefault="001F30A8">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_Toc67731289 \h </w:instrText>
      </w:r>
      <w:r>
        <w:fldChar w:fldCharType="separate"/>
      </w:r>
      <w:r>
        <w:t>56</w:t>
      </w:r>
      <w:r>
        <w:fldChar w:fldCharType="end"/>
      </w:r>
    </w:p>
    <w:p w14:paraId="63EE22DE" w14:textId="118A2C78" w:rsidR="001F30A8" w:rsidRDefault="001F30A8">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_Toc67731290 \h </w:instrText>
      </w:r>
      <w:r>
        <w:fldChar w:fldCharType="separate"/>
      </w:r>
      <w:r>
        <w:t>56</w:t>
      </w:r>
      <w:r>
        <w:fldChar w:fldCharType="end"/>
      </w:r>
    </w:p>
    <w:p w14:paraId="41BC7E08" w14:textId="684088A8" w:rsidR="001F30A8" w:rsidRDefault="001F30A8">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_Toc67731291 \h </w:instrText>
      </w:r>
      <w:r>
        <w:fldChar w:fldCharType="separate"/>
      </w:r>
      <w:r>
        <w:t>56</w:t>
      </w:r>
      <w:r>
        <w:fldChar w:fldCharType="end"/>
      </w:r>
    </w:p>
    <w:p w14:paraId="773BDB82" w14:textId="184D42A8" w:rsidR="001F30A8" w:rsidRDefault="001F30A8">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_Toc67731292 \h </w:instrText>
      </w:r>
      <w:r>
        <w:fldChar w:fldCharType="separate"/>
      </w:r>
      <w:r>
        <w:t>56</w:t>
      </w:r>
      <w:r>
        <w:fldChar w:fldCharType="end"/>
      </w:r>
    </w:p>
    <w:p w14:paraId="4E610BED" w14:textId="21B3F646" w:rsidR="001F30A8" w:rsidRDefault="001F30A8">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_Toc67731293 \h </w:instrText>
      </w:r>
      <w:r>
        <w:fldChar w:fldCharType="separate"/>
      </w:r>
      <w:r>
        <w:t>57</w:t>
      </w:r>
      <w:r>
        <w:fldChar w:fldCharType="end"/>
      </w:r>
    </w:p>
    <w:p w14:paraId="7C136D1E" w14:textId="7CB35A70" w:rsidR="001F30A8" w:rsidRDefault="001F30A8">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7B79D3">
        <w:rPr>
          <w:rFonts w:cs="Arial"/>
          <w:lang w:eastAsia="zh-CN"/>
        </w:rPr>
        <w:t>Pc5QoSPara</w:t>
      </w:r>
      <w:r>
        <w:tab/>
      </w:r>
      <w:r>
        <w:fldChar w:fldCharType="begin" w:fldLock="1"/>
      </w:r>
      <w:r>
        <w:instrText xml:space="preserve"> PAGEREF _Toc67731294 \h </w:instrText>
      </w:r>
      <w:r>
        <w:fldChar w:fldCharType="separate"/>
      </w:r>
      <w:r>
        <w:t>57</w:t>
      </w:r>
      <w:r>
        <w:fldChar w:fldCharType="end"/>
      </w:r>
    </w:p>
    <w:p w14:paraId="104E18EE" w14:textId="03CFCFA0" w:rsidR="001F30A8" w:rsidRDefault="001F30A8">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_Toc67731295 \h </w:instrText>
      </w:r>
      <w:r>
        <w:fldChar w:fldCharType="separate"/>
      </w:r>
      <w:r>
        <w:t>57</w:t>
      </w:r>
      <w:r>
        <w:fldChar w:fldCharType="end"/>
      </w:r>
    </w:p>
    <w:p w14:paraId="1F1F0DD9" w14:textId="3D6DACB3" w:rsidR="001F30A8" w:rsidRDefault="001F30A8">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7B79D3">
        <w:rPr>
          <w:rFonts w:eastAsia="Batang" w:cs="Arial"/>
          <w:lang w:eastAsia="ja-JP"/>
        </w:rPr>
        <w:t>Pc5FlowBitRates</w:t>
      </w:r>
      <w:r>
        <w:tab/>
      </w:r>
      <w:r>
        <w:fldChar w:fldCharType="begin" w:fldLock="1"/>
      </w:r>
      <w:r>
        <w:instrText xml:space="preserve"> PAGEREF _Toc67731296 \h </w:instrText>
      </w:r>
      <w:r>
        <w:fldChar w:fldCharType="separate"/>
      </w:r>
      <w:r>
        <w:t>57</w:t>
      </w:r>
      <w:r>
        <w:fldChar w:fldCharType="end"/>
      </w:r>
    </w:p>
    <w:p w14:paraId="0562F7D5" w14:textId="50150CAA" w:rsidR="001F30A8" w:rsidRDefault="001F30A8">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_Toc67731297 \h </w:instrText>
      </w:r>
      <w:r>
        <w:fldChar w:fldCharType="separate"/>
      </w:r>
      <w:r>
        <w:t>58</w:t>
      </w:r>
      <w:r>
        <w:fldChar w:fldCharType="end"/>
      </w:r>
    </w:p>
    <w:p w14:paraId="40CA4A1F" w14:textId="7993D55F" w:rsidR="001F30A8" w:rsidRDefault="001F30A8">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_Toc67731298 \h </w:instrText>
      </w:r>
      <w:r>
        <w:fldChar w:fldCharType="separate"/>
      </w:r>
      <w:r>
        <w:t>59</w:t>
      </w:r>
      <w:r>
        <w:fldChar w:fldCharType="end"/>
      </w:r>
    </w:p>
    <w:p w14:paraId="2B8A5364" w14:textId="280D6D65" w:rsidR="001F30A8" w:rsidRDefault="001F30A8">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_Toc67731299 \h </w:instrText>
      </w:r>
      <w:r>
        <w:fldChar w:fldCharType="separate"/>
      </w:r>
      <w:r>
        <w:t>59</w:t>
      </w:r>
      <w:r>
        <w:fldChar w:fldCharType="end"/>
      </w:r>
    </w:p>
    <w:p w14:paraId="74ADEBC8" w14:textId="3DC263BC" w:rsidR="001F30A8" w:rsidRDefault="001F30A8">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_Toc67731300 \h </w:instrText>
      </w:r>
      <w:r>
        <w:fldChar w:fldCharType="separate"/>
      </w:r>
      <w:r>
        <w:t>60</w:t>
      </w:r>
      <w:r>
        <w:fldChar w:fldCharType="end"/>
      </w:r>
    </w:p>
    <w:p w14:paraId="4F3B4A4C" w14:textId="35A54AC6" w:rsidR="001F30A8" w:rsidRDefault="001F30A8">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_Toc67731301 \h </w:instrText>
      </w:r>
      <w:r>
        <w:fldChar w:fldCharType="separate"/>
      </w:r>
      <w:r>
        <w:t>60</w:t>
      </w:r>
      <w:r>
        <w:fldChar w:fldCharType="end"/>
      </w:r>
    </w:p>
    <w:p w14:paraId="309E1C27" w14:textId="524BE29C" w:rsidR="001F30A8" w:rsidRDefault="001F30A8">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_Toc67731302 \h </w:instrText>
      </w:r>
      <w:r>
        <w:fldChar w:fldCharType="separate"/>
      </w:r>
      <w:r>
        <w:t>60</w:t>
      </w:r>
      <w:r>
        <w:fldChar w:fldCharType="end"/>
      </w:r>
    </w:p>
    <w:p w14:paraId="3CAAD624" w14:textId="3EF16101" w:rsidR="001F30A8" w:rsidRDefault="001F30A8">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_Toc67731303 \h </w:instrText>
      </w:r>
      <w:r>
        <w:fldChar w:fldCharType="separate"/>
      </w:r>
      <w:r>
        <w:t>60</w:t>
      </w:r>
      <w:r>
        <w:fldChar w:fldCharType="end"/>
      </w:r>
    </w:p>
    <w:p w14:paraId="00E5F1FB" w14:textId="1AA01CFB" w:rsidR="001F30A8" w:rsidRDefault="001F30A8">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_Toc67731304 \h </w:instrText>
      </w:r>
      <w:r>
        <w:fldChar w:fldCharType="separate"/>
      </w:r>
      <w:r>
        <w:t>60</w:t>
      </w:r>
      <w:r>
        <w:fldChar w:fldCharType="end"/>
      </w:r>
    </w:p>
    <w:p w14:paraId="1080E7ED" w14:textId="5FB93CF0" w:rsidR="001F30A8" w:rsidRDefault="001F30A8">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_Toc67731305 \h </w:instrText>
      </w:r>
      <w:r>
        <w:fldChar w:fldCharType="separate"/>
      </w:r>
      <w:r>
        <w:t>61</w:t>
      </w:r>
      <w:r>
        <w:fldChar w:fldCharType="end"/>
      </w:r>
    </w:p>
    <w:p w14:paraId="3C4E3C5A" w14:textId="4DCFC122" w:rsidR="001F30A8" w:rsidRDefault="001F30A8">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_Toc67731306 \h </w:instrText>
      </w:r>
      <w:r>
        <w:fldChar w:fldCharType="separate"/>
      </w:r>
      <w:r>
        <w:t>61</w:t>
      </w:r>
      <w:r>
        <w:fldChar w:fldCharType="end"/>
      </w:r>
    </w:p>
    <w:p w14:paraId="206E1217" w14:textId="2A5D55EF" w:rsidR="001F30A8" w:rsidRDefault="001F30A8">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_Toc67731307 \h </w:instrText>
      </w:r>
      <w:r>
        <w:fldChar w:fldCharType="separate"/>
      </w:r>
      <w:r>
        <w:t>61</w:t>
      </w:r>
      <w:r>
        <w:fldChar w:fldCharType="end"/>
      </w:r>
    </w:p>
    <w:p w14:paraId="39B8BFCB" w14:textId="40549346" w:rsidR="001F30A8" w:rsidRDefault="001F30A8">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_Toc67731308 \h </w:instrText>
      </w:r>
      <w:r>
        <w:fldChar w:fldCharType="separate"/>
      </w:r>
      <w:r>
        <w:t>61</w:t>
      </w:r>
      <w:r>
        <w:fldChar w:fldCharType="end"/>
      </w:r>
    </w:p>
    <w:p w14:paraId="7FA29480" w14:textId="710F109B" w:rsidR="001F30A8" w:rsidRDefault="001F30A8">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_Toc67731309 \h </w:instrText>
      </w:r>
      <w:r>
        <w:fldChar w:fldCharType="separate"/>
      </w:r>
      <w:r>
        <w:t>62</w:t>
      </w:r>
      <w:r>
        <w:fldChar w:fldCharType="end"/>
      </w:r>
    </w:p>
    <w:p w14:paraId="1B27F6D3" w14:textId="52AF187F" w:rsidR="001F30A8" w:rsidRDefault="001F30A8">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_Toc67731310 \h </w:instrText>
      </w:r>
      <w:r>
        <w:fldChar w:fldCharType="separate"/>
      </w:r>
      <w:r>
        <w:t>62</w:t>
      </w:r>
      <w:r>
        <w:fldChar w:fldCharType="end"/>
      </w:r>
    </w:p>
    <w:p w14:paraId="6734CE19" w14:textId="5725C9F3" w:rsidR="001F30A8" w:rsidRDefault="001F30A8">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_Toc67731311 \h </w:instrText>
      </w:r>
      <w:r>
        <w:fldChar w:fldCharType="separate"/>
      </w:r>
      <w:r>
        <w:t>62</w:t>
      </w:r>
      <w:r>
        <w:fldChar w:fldCharType="end"/>
      </w:r>
    </w:p>
    <w:p w14:paraId="6FD37FED" w14:textId="0847134A" w:rsidR="001F30A8" w:rsidRDefault="001F30A8">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_Toc67731312 \h </w:instrText>
      </w:r>
      <w:r>
        <w:fldChar w:fldCharType="separate"/>
      </w:r>
      <w:r>
        <w:t>62</w:t>
      </w:r>
      <w:r>
        <w:fldChar w:fldCharType="end"/>
      </w:r>
    </w:p>
    <w:p w14:paraId="1FDFA80D" w14:textId="76983C5E" w:rsidR="001F30A8" w:rsidRDefault="001F30A8">
      <w:pPr>
        <w:pStyle w:val="TOC3"/>
        <w:rPr>
          <w:rFonts w:asciiTheme="minorHAnsi" w:eastAsiaTheme="minorEastAsia" w:hAnsiTheme="minorHAnsi" w:cstheme="minorBidi"/>
          <w:sz w:val="22"/>
          <w:szCs w:val="22"/>
          <w:lang w:eastAsia="en-GB"/>
        </w:rPr>
      </w:pPr>
      <w:r w:rsidRPr="001F30A8">
        <w:t>5.4.5</w:t>
      </w:r>
      <w:r w:rsidRPr="001F30A8">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_Toc67731313 \h </w:instrText>
      </w:r>
      <w:r>
        <w:fldChar w:fldCharType="separate"/>
      </w:r>
      <w:r>
        <w:t>63</w:t>
      </w:r>
      <w:r>
        <w:fldChar w:fldCharType="end"/>
      </w:r>
    </w:p>
    <w:p w14:paraId="623EC56D" w14:textId="2B8DCDBB" w:rsidR="001F30A8" w:rsidRDefault="001F30A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_Toc67731314 \h </w:instrText>
      </w:r>
      <w:r>
        <w:fldChar w:fldCharType="separate"/>
      </w:r>
      <w:r>
        <w:t>63</w:t>
      </w:r>
      <w:r>
        <w:fldChar w:fldCharType="end"/>
      </w:r>
    </w:p>
    <w:p w14:paraId="1D28C41C" w14:textId="3A6B184B" w:rsidR="001F30A8" w:rsidRDefault="001F30A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_Toc67731315 \h </w:instrText>
      </w:r>
      <w:r>
        <w:fldChar w:fldCharType="separate"/>
      </w:r>
      <w:r>
        <w:t>63</w:t>
      </w:r>
      <w:r>
        <w:fldChar w:fldCharType="end"/>
      </w:r>
    </w:p>
    <w:p w14:paraId="3FF83406" w14:textId="6011EFF1" w:rsidR="001F30A8" w:rsidRDefault="001F30A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_Toc67731316 \h </w:instrText>
      </w:r>
      <w:r>
        <w:fldChar w:fldCharType="separate"/>
      </w:r>
      <w:r>
        <w:t>63</w:t>
      </w:r>
      <w:r>
        <w:fldChar w:fldCharType="end"/>
      </w:r>
    </w:p>
    <w:p w14:paraId="2FF09975" w14:textId="36EBB458" w:rsidR="001F30A8" w:rsidRDefault="001F30A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_Toc67731317 \h </w:instrText>
      </w:r>
      <w:r>
        <w:fldChar w:fldCharType="separate"/>
      </w:r>
      <w:r>
        <w:t>63</w:t>
      </w:r>
      <w:r>
        <w:fldChar w:fldCharType="end"/>
      </w:r>
    </w:p>
    <w:p w14:paraId="3C3BD7B9" w14:textId="2CDA710A" w:rsidR="001F30A8" w:rsidRDefault="001F30A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_Toc67731318 \h </w:instrText>
      </w:r>
      <w:r>
        <w:fldChar w:fldCharType="separate"/>
      </w:r>
      <w:r>
        <w:t>66</w:t>
      </w:r>
      <w:r>
        <w:fldChar w:fldCharType="end"/>
      </w:r>
    </w:p>
    <w:p w14:paraId="5ECFB337" w14:textId="3F824205" w:rsidR="001F30A8" w:rsidRDefault="001F30A8">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_Toc67731319 \h </w:instrText>
      </w:r>
      <w:r>
        <w:fldChar w:fldCharType="separate"/>
      </w:r>
      <w:r>
        <w:t>66</w:t>
      </w:r>
      <w:r>
        <w:fldChar w:fldCharType="end"/>
      </w:r>
    </w:p>
    <w:p w14:paraId="611B2B1B" w14:textId="4FBB1E85" w:rsidR="001F30A8" w:rsidRDefault="001F30A8">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_Toc67731320 \h </w:instrText>
      </w:r>
      <w:r>
        <w:fldChar w:fldCharType="separate"/>
      </w:r>
      <w:r>
        <w:t>66</w:t>
      </w:r>
      <w:r>
        <w:fldChar w:fldCharType="end"/>
      </w:r>
    </w:p>
    <w:p w14:paraId="6A519AC0" w14:textId="30E8EF56" w:rsidR="001F30A8" w:rsidRDefault="001F30A8">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_Toc67731321 \h </w:instrText>
      </w:r>
      <w:r>
        <w:fldChar w:fldCharType="separate"/>
      </w:r>
      <w:r>
        <w:t>67</w:t>
      </w:r>
      <w:r>
        <w:fldChar w:fldCharType="end"/>
      </w:r>
    </w:p>
    <w:p w14:paraId="57AA9FD3" w14:textId="7E7312AE" w:rsidR="001F30A8" w:rsidRDefault="001F30A8">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_Toc67731322 \h </w:instrText>
      </w:r>
      <w:r>
        <w:fldChar w:fldCharType="separate"/>
      </w:r>
      <w:r>
        <w:t>67</w:t>
      </w:r>
      <w:r>
        <w:fldChar w:fldCharType="end"/>
      </w:r>
    </w:p>
    <w:p w14:paraId="47C246F5" w14:textId="1BC1186A" w:rsidR="001F30A8" w:rsidRDefault="001F30A8">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_Toc67731323 \h </w:instrText>
      </w:r>
      <w:r>
        <w:fldChar w:fldCharType="separate"/>
      </w:r>
      <w:r>
        <w:t>67</w:t>
      </w:r>
      <w:r>
        <w:fldChar w:fldCharType="end"/>
      </w:r>
    </w:p>
    <w:p w14:paraId="0328EEAA" w14:textId="5BD8E1AC" w:rsidR="001F30A8" w:rsidRDefault="001F30A8">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_Toc67731324 \h </w:instrText>
      </w:r>
      <w:r>
        <w:fldChar w:fldCharType="separate"/>
      </w:r>
      <w:r>
        <w:t>67</w:t>
      </w:r>
      <w:r>
        <w:fldChar w:fldCharType="end"/>
      </w:r>
    </w:p>
    <w:p w14:paraId="54589213" w14:textId="66A1AC95" w:rsidR="001F30A8" w:rsidRDefault="001F30A8">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_Toc67731325 \h </w:instrText>
      </w:r>
      <w:r>
        <w:fldChar w:fldCharType="separate"/>
      </w:r>
      <w:r>
        <w:t>67</w:t>
      </w:r>
      <w:r>
        <w:fldChar w:fldCharType="end"/>
      </w:r>
    </w:p>
    <w:p w14:paraId="64E8C416" w14:textId="077F4838" w:rsidR="001F30A8" w:rsidRDefault="001F30A8">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_Toc67731326 \h </w:instrText>
      </w:r>
      <w:r>
        <w:fldChar w:fldCharType="separate"/>
      </w:r>
      <w:r>
        <w:t>67</w:t>
      </w:r>
      <w:r>
        <w:fldChar w:fldCharType="end"/>
      </w:r>
    </w:p>
    <w:p w14:paraId="50B76106" w14:textId="0AFF2BC3" w:rsidR="001F30A8" w:rsidRDefault="001F30A8">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_Toc67731327 \h </w:instrText>
      </w:r>
      <w:r>
        <w:fldChar w:fldCharType="separate"/>
      </w:r>
      <w:r>
        <w:t>67</w:t>
      </w:r>
      <w:r>
        <w:fldChar w:fldCharType="end"/>
      </w:r>
    </w:p>
    <w:p w14:paraId="261205A3" w14:textId="179BFC82" w:rsidR="001F30A8" w:rsidRDefault="001F30A8">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_Toc67731328 \h </w:instrText>
      </w:r>
      <w:r>
        <w:fldChar w:fldCharType="separate"/>
      </w:r>
      <w:r>
        <w:t>68</w:t>
      </w:r>
      <w:r>
        <w:fldChar w:fldCharType="end"/>
      </w:r>
    </w:p>
    <w:p w14:paraId="1C6F0B9E" w14:textId="66D5DAC2" w:rsidR="001F30A8" w:rsidRDefault="001F30A8">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_Toc67731329 \h </w:instrText>
      </w:r>
      <w:r>
        <w:fldChar w:fldCharType="separate"/>
      </w:r>
      <w:r>
        <w:t>68</w:t>
      </w:r>
      <w:r>
        <w:fldChar w:fldCharType="end"/>
      </w:r>
    </w:p>
    <w:p w14:paraId="6B1D7839" w14:textId="020A972A" w:rsidR="001F30A8" w:rsidRDefault="001F30A8">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_Toc67731330 \h </w:instrText>
      </w:r>
      <w:r>
        <w:fldChar w:fldCharType="separate"/>
      </w:r>
      <w:r>
        <w:t>68</w:t>
      </w:r>
      <w:r>
        <w:fldChar w:fldCharType="end"/>
      </w:r>
    </w:p>
    <w:p w14:paraId="649A1C04" w14:textId="7769DFD9" w:rsidR="001F30A8" w:rsidRDefault="001F30A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_Toc67731331 \h </w:instrText>
      </w:r>
      <w:r>
        <w:fldChar w:fldCharType="separate"/>
      </w:r>
      <w:r>
        <w:t>68</w:t>
      </w:r>
      <w:r>
        <w:fldChar w:fldCharType="end"/>
      </w:r>
    </w:p>
    <w:p w14:paraId="0731A24B" w14:textId="63A1E719" w:rsidR="001F30A8" w:rsidRDefault="001F30A8">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_Toc67731332 \h </w:instrText>
      </w:r>
      <w:r>
        <w:fldChar w:fldCharType="separate"/>
      </w:r>
      <w:r>
        <w:t>68</w:t>
      </w:r>
      <w:r>
        <w:fldChar w:fldCharType="end"/>
      </w:r>
    </w:p>
    <w:p w14:paraId="162BCCBF" w14:textId="79571047" w:rsidR="001F30A8" w:rsidRDefault="001F30A8">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_Toc67731333 \h </w:instrText>
      </w:r>
      <w:r>
        <w:fldChar w:fldCharType="separate"/>
      </w:r>
      <w:r>
        <w:t>68</w:t>
      </w:r>
      <w:r>
        <w:fldChar w:fldCharType="end"/>
      </w:r>
    </w:p>
    <w:p w14:paraId="295A8964" w14:textId="0759E53E" w:rsidR="001F30A8" w:rsidRDefault="001F30A8">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_Toc67731334 \h </w:instrText>
      </w:r>
      <w:r>
        <w:fldChar w:fldCharType="separate"/>
      </w:r>
      <w:r>
        <w:t>69</w:t>
      </w:r>
      <w:r>
        <w:fldChar w:fldCharType="end"/>
      </w:r>
    </w:p>
    <w:p w14:paraId="1155782E" w14:textId="284A16C1" w:rsidR="001F30A8" w:rsidRDefault="001F30A8">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_Toc67731335 \h </w:instrText>
      </w:r>
      <w:r>
        <w:fldChar w:fldCharType="separate"/>
      </w:r>
      <w:r>
        <w:t>70</w:t>
      </w:r>
      <w:r>
        <w:fldChar w:fldCharType="end"/>
      </w:r>
    </w:p>
    <w:p w14:paraId="16F02EB1" w14:textId="6606D4C7" w:rsidR="001F30A8" w:rsidRDefault="001F30A8">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_Toc67731336 \h </w:instrText>
      </w:r>
      <w:r>
        <w:fldChar w:fldCharType="separate"/>
      </w:r>
      <w:r>
        <w:t>70</w:t>
      </w:r>
      <w:r>
        <w:fldChar w:fldCharType="end"/>
      </w:r>
    </w:p>
    <w:p w14:paraId="173BF5B3" w14:textId="4C980B2A" w:rsidR="001F30A8" w:rsidRDefault="001F30A8">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_Toc67731337 \h </w:instrText>
      </w:r>
      <w:r>
        <w:fldChar w:fldCharType="separate"/>
      </w:r>
      <w:r>
        <w:t>70</w:t>
      </w:r>
      <w:r>
        <w:fldChar w:fldCharType="end"/>
      </w:r>
    </w:p>
    <w:p w14:paraId="724D8CBF" w14:textId="5B16BC7F" w:rsidR="001F30A8" w:rsidRDefault="001F30A8">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_Toc67731338 \h </w:instrText>
      </w:r>
      <w:r>
        <w:fldChar w:fldCharType="separate"/>
      </w:r>
      <w:r>
        <w:t>70</w:t>
      </w:r>
      <w:r>
        <w:fldChar w:fldCharType="end"/>
      </w:r>
    </w:p>
    <w:p w14:paraId="241D687C" w14:textId="116D4991" w:rsidR="001F30A8" w:rsidRDefault="001F30A8">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_Toc67731339 \h </w:instrText>
      </w:r>
      <w:r>
        <w:fldChar w:fldCharType="separate"/>
      </w:r>
      <w:r>
        <w:t>71</w:t>
      </w:r>
      <w:r>
        <w:fldChar w:fldCharType="end"/>
      </w:r>
    </w:p>
    <w:p w14:paraId="173E2282" w14:textId="2198EB67" w:rsidR="001F30A8" w:rsidRDefault="001F30A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_Toc67731340 \h </w:instrText>
      </w:r>
      <w:r>
        <w:fldChar w:fldCharType="separate"/>
      </w:r>
      <w:r>
        <w:t>71</w:t>
      </w:r>
      <w:r>
        <w:fldChar w:fldCharType="end"/>
      </w:r>
    </w:p>
    <w:p w14:paraId="45BE9750" w14:textId="310C972A" w:rsidR="001F30A8" w:rsidRDefault="001F30A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_Toc67731341 \h </w:instrText>
      </w:r>
      <w:r>
        <w:fldChar w:fldCharType="separate"/>
      </w:r>
      <w:r>
        <w:t>71</w:t>
      </w:r>
      <w:r>
        <w:fldChar w:fldCharType="end"/>
      </w:r>
    </w:p>
    <w:p w14:paraId="3BBFB9D8" w14:textId="73BF1B4D" w:rsidR="001F30A8" w:rsidRDefault="001F30A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_Toc67731342 \h </w:instrText>
      </w:r>
      <w:r>
        <w:fldChar w:fldCharType="separate"/>
      </w:r>
      <w:r>
        <w:t>71</w:t>
      </w:r>
      <w:r>
        <w:fldChar w:fldCharType="end"/>
      </w:r>
    </w:p>
    <w:p w14:paraId="45496EE2" w14:textId="3B34E201" w:rsidR="001F30A8" w:rsidRDefault="001F30A8">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_Toc67731343 \h </w:instrText>
      </w:r>
      <w:r>
        <w:fldChar w:fldCharType="separate"/>
      </w:r>
      <w:r>
        <w:t>71</w:t>
      </w:r>
      <w:r>
        <w:fldChar w:fldCharType="end"/>
      </w:r>
    </w:p>
    <w:p w14:paraId="2D2F9EA8" w14:textId="5CB9165A" w:rsidR="001F30A8" w:rsidRDefault="001F30A8">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_Toc67731344 \h </w:instrText>
      </w:r>
      <w:r>
        <w:fldChar w:fldCharType="separate"/>
      </w:r>
      <w:r>
        <w:t>71</w:t>
      </w:r>
      <w:r>
        <w:fldChar w:fldCharType="end"/>
      </w:r>
    </w:p>
    <w:p w14:paraId="16E6629C" w14:textId="11DE2DE6" w:rsidR="001F30A8" w:rsidRDefault="001F30A8">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_Toc67731345 \h </w:instrText>
      </w:r>
      <w:r>
        <w:fldChar w:fldCharType="separate"/>
      </w:r>
      <w:r>
        <w:t>71</w:t>
      </w:r>
      <w:r>
        <w:fldChar w:fldCharType="end"/>
      </w:r>
    </w:p>
    <w:p w14:paraId="1F61AA67" w14:textId="01FA8DAE" w:rsidR="001F30A8" w:rsidRDefault="001F30A8">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_Toc67731346 \h </w:instrText>
      </w:r>
      <w:r>
        <w:fldChar w:fldCharType="separate"/>
      </w:r>
      <w:r>
        <w:t>71</w:t>
      </w:r>
      <w:r>
        <w:fldChar w:fldCharType="end"/>
      </w:r>
    </w:p>
    <w:p w14:paraId="00D2FFF2" w14:textId="49449895" w:rsidR="001F30A8" w:rsidRDefault="001F30A8">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_Toc67731347 \h </w:instrText>
      </w:r>
      <w:r>
        <w:fldChar w:fldCharType="separate"/>
      </w:r>
      <w:r>
        <w:t>72</w:t>
      </w:r>
      <w:r>
        <w:fldChar w:fldCharType="end"/>
      </w:r>
    </w:p>
    <w:p w14:paraId="39B1A82D" w14:textId="6966DE86" w:rsidR="001F30A8" w:rsidRDefault="001F30A8">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_Toc67731348 \h </w:instrText>
      </w:r>
      <w:r>
        <w:fldChar w:fldCharType="separate"/>
      </w:r>
      <w:r>
        <w:t>72</w:t>
      </w:r>
      <w:r>
        <w:fldChar w:fldCharType="end"/>
      </w:r>
    </w:p>
    <w:p w14:paraId="6F8DA834" w14:textId="02EF9EF2" w:rsidR="001F30A8" w:rsidRDefault="001F30A8">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_Toc67731349 \h </w:instrText>
      </w:r>
      <w:r>
        <w:fldChar w:fldCharType="separate"/>
      </w:r>
      <w:r>
        <w:t>72</w:t>
      </w:r>
      <w:r>
        <w:fldChar w:fldCharType="end"/>
      </w:r>
    </w:p>
    <w:p w14:paraId="287AC0BD" w14:textId="1E67058E" w:rsidR="001F30A8" w:rsidRDefault="001F30A8">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_Toc67731350 \h </w:instrText>
      </w:r>
      <w:r>
        <w:fldChar w:fldCharType="separate"/>
      </w:r>
      <w:r>
        <w:t>73</w:t>
      </w:r>
      <w:r>
        <w:fldChar w:fldCharType="end"/>
      </w:r>
    </w:p>
    <w:p w14:paraId="0840D13B" w14:textId="01948E6A" w:rsidR="001F30A8" w:rsidRDefault="001F30A8">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_Toc67731351 \h </w:instrText>
      </w:r>
      <w:r>
        <w:fldChar w:fldCharType="separate"/>
      </w:r>
      <w:r>
        <w:t>73</w:t>
      </w:r>
      <w:r>
        <w:fldChar w:fldCharType="end"/>
      </w:r>
    </w:p>
    <w:p w14:paraId="39A76B3F" w14:textId="1FB22501" w:rsidR="001F30A8" w:rsidRDefault="001F30A8">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_Toc67731352 \h </w:instrText>
      </w:r>
      <w:r>
        <w:fldChar w:fldCharType="separate"/>
      </w:r>
      <w:r>
        <w:t>73</w:t>
      </w:r>
      <w:r>
        <w:fldChar w:fldCharType="end"/>
      </w:r>
    </w:p>
    <w:p w14:paraId="66CA2D2C" w14:textId="64D4BA55" w:rsidR="001F30A8" w:rsidRDefault="001F30A8">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_Toc67731353 \h </w:instrText>
      </w:r>
      <w:r>
        <w:fldChar w:fldCharType="separate"/>
      </w:r>
      <w:r>
        <w:t>74</w:t>
      </w:r>
      <w:r>
        <w:fldChar w:fldCharType="end"/>
      </w:r>
    </w:p>
    <w:p w14:paraId="7533D04A" w14:textId="37181E80" w:rsidR="001F30A8" w:rsidRDefault="001F30A8">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_Toc67731354 \h </w:instrText>
      </w:r>
      <w:r>
        <w:fldChar w:fldCharType="separate"/>
      </w:r>
      <w:r>
        <w:t>74</w:t>
      </w:r>
      <w:r>
        <w:fldChar w:fldCharType="end"/>
      </w:r>
    </w:p>
    <w:p w14:paraId="5FCAA8E2" w14:textId="141492EB" w:rsidR="001F30A8" w:rsidRDefault="001F30A8">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_Toc67731355 \h </w:instrText>
      </w:r>
      <w:r>
        <w:fldChar w:fldCharType="separate"/>
      </w:r>
      <w:r>
        <w:t>74</w:t>
      </w:r>
      <w:r>
        <w:fldChar w:fldCharType="end"/>
      </w:r>
    </w:p>
    <w:p w14:paraId="7CBDC5A2" w14:textId="4003F709" w:rsidR="001F30A8" w:rsidRDefault="001F30A8">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_Toc67731356 \h </w:instrText>
      </w:r>
      <w:r>
        <w:fldChar w:fldCharType="separate"/>
      </w:r>
      <w:r>
        <w:t>75</w:t>
      </w:r>
      <w:r>
        <w:fldChar w:fldCharType="end"/>
      </w:r>
    </w:p>
    <w:p w14:paraId="1753C866" w14:textId="09DBAAA5" w:rsidR="001F30A8" w:rsidRDefault="001F30A8">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_Toc67731357 \h </w:instrText>
      </w:r>
      <w:r>
        <w:fldChar w:fldCharType="separate"/>
      </w:r>
      <w:r>
        <w:t>75</w:t>
      </w:r>
      <w:r>
        <w:fldChar w:fldCharType="end"/>
      </w:r>
    </w:p>
    <w:p w14:paraId="043B9DF1" w14:textId="05D97D9E" w:rsidR="001F30A8" w:rsidRDefault="001F30A8">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_Toc67731358 \h </w:instrText>
      </w:r>
      <w:r>
        <w:fldChar w:fldCharType="separate"/>
      </w:r>
      <w:r>
        <w:t>75</w:t>
      </w:r>
      <w:r>
        <w:fldChar w:fldCharType="end"/>
      </w:r>
    </w:p>
    <w:p w14:paraId="7E26D275" w14:textId="028C7262" w:rsidR="001F30A8" w:rsidRDefault="001F30A8">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_Toc67731359 \h </w:instrText>
      </w:r>
      <w:r>
        <w:fldChar w:fldCharType="separate"/>
      </w:r>
      <w:r>
        <w:t>76</w:t>
      </w:r>
      <w:r>
        <w:fldChar w:fldCharType="end"/>
      </w:r>
    </w:p>
    <w:p w14:paraId="3264BD47" w14:textId="0FC69EA8" w:rsidR="001F30A8" w:rsidRDefault="001F30A8">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_Toc67731360 \h </w:instrText>
      </w:r>
      <w:r>
        <w:fldChar w:fldCharType="separate"/>
      </w:r>
      <w:r>
        <w:t>76</w:t>
      </w:r>
      <w:r>
        <w:fldChar w:fldCharType="end"/>
      </w:r>
    </w:p>
    <w:p w14:paraId="5DBE207D" w14:textId="76344385" w:rsidR="001F30A8" w:rsidRDefault="001F30A8">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_Toc67731361 \h </w:instrText>
      </w:r>
      <w:r>
        <w:fldChar w:fldCharType="separate"/>
      </w:r>
      <w:r>
        <w:t>76</w:t>
      </w:r>
      <w:r>
        <w:fldChar w:fldCharType="end"/>
      </w:r>
    </w:p>
    <w:p w14:paraId="61F13120" w14:textId="752ECCCA" w:rsidR="001F30A8" w:rsidRDefault="001F30A8">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_Toc67731362 \h </w:instrText>
      </w:r>
      <w:r>
        <w:fldChar w:fldCharType="separate"/>
      </w:r>
      <w:r>
        <w:t>77</w:t>
      </w:r>
      <w:r>
        <w:fldChar w:fldCharType="end"/>
      </w:r>
    </w:p>
    <w:p w14:paraId="7CF69108" w14:textId="016FB49C" w:rsidR="001F30A8" w:rsidRDefault="001F30A8">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_Toc67731363 \h </w:instrText>
      </w:r>
      <w:r>
        <w:fldChar w:fldCharType="separate"/>
      </w:r>
      <w:r>
        <w:t>77</w:t>
      </w:r>
      <w:r>
        <w:fldChar w:fldCharType="end"/>
      </w:r>
    </w:p>
    <w:p w14:paraId="1A26DC24" w14:textId="204C469E" w:rsidR="001F30A8" w:rsidRDefault="001F30A8">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_Toc67731364 \h </w:instrText>
      </w:r>
      <w:r>
        <w:fldChar w:fldCharType="separate"/>
      </w:r>
      <w:r>
        <w:t>78</w:t>
      </w:r>
      <w:r>
        <w:fldChar w:fldCharType="end"/>
      </w:r>
    </w:p>
    <w:p w14:paraId="5FD80AD9" w14:textId="48AF6F9B" w:rsidR="001F30A8" w:rsidRDefault="001F30A8">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_Toc67731365 \h </w:instrText>
      </w:r>
      <w:r>
        <w:fldChar w:fldCharType="separate"/>
      </w:r>
      <w:r>
        <w:t>78</w:t>
      </w:r>
      <w:r>
        <w:fldChar w:fldCharType="end"/>
      </w:r>
    </w:p>
    <w:p w14:paraId="7E250264" w14:textId="2AC28AE3" w:rsidR="001F30A8" w:rsidRDefault="001F30A8">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_Toc67731366 \h </w:instrText>
      </w:r>
      <w:r>
        <w:fldChar w:fldCharType="separate"/>
      </w:r>
      <w:r>
        <w:t>81</w:t>
      </w:r>
      <w:r>
        <w:fldChar w:fldCharType="end"/>
      </w:r>
    </w:p>
    <w:p w14:paraId="6CD9B52E" w14:textId="22403AED" w:rsidR="001F30A8" w:rsidRDefault="001F30A8">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_Toc67731367 \h </w:instrText>
      </w:r>
      <w:r>
        <w:fldChar w:fldCharType="separate"/>
      </w:r>
      <w:r>
        <w:t>84</w:t>
      </w:r>
      <w:r>
        <w:fldChar w:fldCharType="end"/>
      </w:r>
    </w:p>
    <w:p w14:paraId="7708937A" w14:textId="246F914F" w:rsidR="001F30A8" w:rsidRDefault="001F30A8">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_Toc67731368 \h </w:instrText>
      </w:r>
      <w:r>
        <w:fldChar w:fldCharType="separate"/>
      </w:r>
      <w:r>
        <w:t>85</w:t>
      </w:r>
      <w:r>
        <w:fldChar w:fldCharType="end"/>
      </w:r>
    </w:p>
    <w:p w14:paraId="1F0EB392" w14:textId="3FB76041" w:rsidR="001F30A8" w:rsidRDefault="001F30A8">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_Toc67731369 \h </w:instrText>
      </w:r>
      <w:r>
        <w:fldChar w:fldCharType="separate"/>
      </w:r>
      <w:r>
        <w:t>85</w:t>
      </w:r>
      <w:r>
        <w:fldChar w:fldCharType="end"/>
      </w:r>
    </w:p>
    <w:p w14:paraId="120BB272" w14:textId="0A6D2622" w:rsidR="001F30A8" w:rsidRDefault="001F30A8">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_Toc67731370 \h </w:instrText>
      </w:r>
      <w:r>
        <w:fldChar w:fldCharType="separate"/>
      </w:r>
      <w:r>
        <w:t>85</w:t>
      </w:r>
      <w:r>
        <w:fldChar w:fldCharType="end"/>
      </w:r>
    </w:p>
    <w:p w14:paraId="65C9810D" w14:textId="72739AA7" w:rsidR="001F30A8" w:rsidRDefault="001F30A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_Toc67731371 \h </w:instrText>
      </w:r>
      <w:r>
        <w:fldChar w:fldCharType="separate"/>
      </w:r>
      <w:r>
        <w:t>85</w:t>
      </w:r>
      <w:r>
        <w:fldChar w:fldCharType="end"/>
      </w:r>
    </w:p>
    <w:p w14:paraId="7E68AE0E" w14:textId="74F6256B" w:rsidR="001F30A8" w:rsidRDefault="001F30A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_Toc67731372 \h </w:instrText>
      </w:r>
      <w:r>
        <w:fldChar w:fldCharType="separate"/>
      </w:r>
      <w:r>
        <w:t>85</w:t>
      </w:r>
      <w:r>
        <w:fldChar w:fldCharType="end"/>
      </w:r>
    </w:p>
    <w:p w14:paraId="10EA433A" w14:textId="46536899" w:rsidR="001F30A8" w:rsidRDefault="001F30A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_Toc67731373 \h </w:instrText>
      </w:r>
      <w:r>
        <w:fldChar w:fldCharType="separate"/>
      </w:r>
      <w:r>
        <w:t>85</w:t>
      </w:r>
      <w:r>
        <w:fldChar w:fldCharType="end"/>
      </w:r>
    </w:p>
    <w:p w14:paraId="0621D088" w14:textId="1FB72F1D" w:rsidR="001F30A8" w:rsidRDefault="001F30A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_Toc67731374 \h </w:instrText>
      </w:r>
      <w:r>
        <w:fldChar w:fldCharType="separate"/>
      </w:r>
      <w:r>
        <w:t>86</w:t>
      </w:r>
      <w:r>
        <w:fldChar w:fldCharType="end"/>
      </w:r>
    </w:p>
    <w:p w14:paraId="5A499752" w14:textId="77847462" w:rsidR="001F30A8" w:rsidRDefault="001F30A8">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7B79D3">
        <w:rPr>
          <w:lang w:val="en-US"/>
        </w:rPr>
        <w:t>RoamingOdb</w:t>
      </w:r>
      <w:r>
        <w:tab/>
      </w:r>
      <w:r>
        <w:fldChar w:fldCharType="begin" w:fldLock="1"/>
      </w:r>
      <w:r>
        <w:instrText xml:space="preserve"> PAGEREF _Toc67731375 \h </w:instrText>
      </w:r>
      <w:r>
        <w:fldChar w:fldCharType="separate"/>
      </w:r>
      <w:r>
        <w:t>86</w:t>
      </w:r>
      <w:r>
        <w:fldChar w:fldCharType="end"/>
      </w:r>
    </w:p>
    <w:p w14:paraId="543EFB2E" w14:textId="39D64626" w:rsidR="001F30A8" w:rsidRDefault="001F30A8">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7B79D3">
        <w:rPr>
          <w:lang w:val="en-US"/>
        </w:rPr>
        <w:t>OdbPacketServices</w:t>
      </w:r>
      <w:r>
        <w:tab/>
      </w:r>
      <w:r>
        <w:fldChar w:fldCharType="begin" w:fldLock="1"/>
      </w:r>
      <w:r>
        <w:instrText xml:space="preserve"> PAGEREF _Toc67731376 \h </w:instrText>
      </w:r>
      <w:r>
        <w:fldChar w:fldCharType="separate"/>
      </w:r>
      <w:r>
        <w:t>86</w:t>
      </w:r>
      <w:r>
        <w:fldChar w:fldCharType="end"/>
      </w:r>
    </w:p>
    <w:p w14:paraId="0F36FE1D" w14:textId="2CA90CD2" w:rsidR="001F30A8" w:rsidRDefault="001F30A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_Toc67731377 \h </w:instrText>
      </w:r>
      <w:r>
        <w:fldChar w:fldCharType="separate"/>
      </w:r>
      <w:r>
        <w:t>86</w:t>
      </w:r>
      <w:r>
        <w:fldChar w:fldCharType="end"/>
      </w:r>
    </w:p>
    <w:p w14:paraId="4BBF4F50" w14:textId="51E299B8" w:rsidR="001F30A8" w:rsidRDefault="001F30A8">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7B79D3">
        <w:rPr>
          <w:lang w:val="en-US"/>
        </w:rPr>
        <w:t>OdbData</w:t>
      </w:r>
      <w:r>
        <w:tab/>
      </w:r>
      <w:r>
        <w:fldChar w:fldCharType="begin" w:fldLock="1"/>
      </w:r>
      <w:r>
        <w:instrText xml:space="preserve"> PAGEREF _Toc67731378 \h </w:instrText>
      </w:r>
      <w:r>
        <w:fldChar w:fldCharType="separate"/>
      </w:r>
      <w:r>
        <w:t>86</w:t>
      </w:r>
      <w:r>
        <w:fldChar w:fldCharType="end"/>
      </w:r>
    </w:p>
    <w:p w14:paraId="0552936C" w14:textId="6BE6446C" w:rsidR="001F30A8" w:rsidRDefault="001F30A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_Toc67731379 \h </w:instrText>
      </w:r>
      <w:r>
        <w:fldChar w:fldCharType="separate"/>
      </w:r>
      <w:r>
        <w:t>86</w:t>
      </w:r>
      <w:r>
        <w:fldChar w:fldCharType="end"/>
      </w:r>
    </w:p>
    <w:p w14:paraId="4BEE442A" w14:textId="0895ACCB" w:rsidR="001F30A8" w:rsidRDefault="001F30A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_Toc67731380 \h </w:instrText>
      </w:r>
      <w:r>
        <w:fldChar w:fldCharType="separate"/>
      </w:r>
      <w:r>
        <w:t>86</w:t>
      </w:r>
      <w:r>
        <w:fldChar w:fldCharType="end"/>
      </w:r>
    </w:p>
    <w:p w14:paraId="0EB9E65D" w14:textId="7FC9465E" w:rsidR="001F30A8" w:rsidRDefault="001F30A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_Toc67731381 \h </w:instrText>
      </w:r>
      <w:r>
        <w:fldChar w:fldCharType="separate"/>
      </w:r>
      <w:r>
        <w:t>86</w:t>
      </w:r>
      <w:r>
        <w:fldChar w:fldCharType="end"/>
      </w:r>
    </w:p>
    <w:p w14:paraId="0CC72EDE" w14:textId="60892D72" w:rsidR="001F30A8" w:rsidRDefault="001F30A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_Toc67731382 \h </w:instrText>
      </w:r>
      <w:r>
        <w:fldChar w:fldCharType="separate"/>
      </w:r>
      <w:r>
        <w:t>87</w:t>
      </w:r>
      <w:r>
        <w:fldChar w:fldCharType="end"/>
      </w:r>
    </w:p>
    <w:p w14:paraId="505DAD26" w14:textId="17809409" w:rsidR="001F30A8" w:rsidRDefault="001F30A8">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_Toc67731383 \h </w:instrText>
      </w:r>
      <w:r>
        <w:fldChar w:fldCharType="separate"/>
      </w:r>
      <w:r>
        <w:t>87</w:t>
      </w:r>
      <w:r>
        <w:fldChar w:fldCharType="end"/>
      </w:r>
    </w:p>
    <w:p w14:paraId="34C874FB" w14:textId="191BAC6F" w:rsidR="001F30A8" w:rsidRDefault="001F30A8">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_Toc67731384 \h </w:instrText>
      </w:r>
      <w:r>
        <w:fldChar w:fldCharType="separate"/>
      </w:r>
      <w:r>
        <w:t>87</w:t>
      </w:r>
      <w:r>
        <w:fldChar w:fldCharType="end"/>
      </w:r>
    </w:p>
    <w:p w14:paraId="093C836D" w14:textId="51F03BAF" w:rsidR="001F30A8" w:rsidRDefault="001F30A8">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_Toc67731385 \h </w:instrText>
      </w:r>
      <w:r>
        <w:fldChar w:fldCharType="separate"/>
      </w:r>
      <w:r>
        <w:t>87</w:t>
      </w:r>
      <w:r>
        <w:fldChar w:fldCharType="end"/>
      </w:r>
    </w:p>
    <w:p w14:paraId="718A8F96" w14:textId="51C19248" w:rsidR="001F30A8" w:rsidRDefault="001F30A8">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_Toc67731386 \h </w:instrText>
      </w:r>
      <w:r>
        <w:fldChar w:fldCharType="separate"/>
      </w:r>
      <w:r>
        <w:t>87</w:t>
      </w:r>
      <w:r>
        <w:fldChar w:fldCharType="end"/>
      </w:r>
    </w:p>
    <w:p w14:paraId="6BB36706" w14:textId="727A96E9" w:rsidR="001F30A8" w:rsidRDefault="001F30A8">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_Toc67731387 \h </w:instrText>
      </w:r>
      <w:r>
        <w:fldChar w:fldCharType="separate"/>
      </w:r>
      <w:r>
        <w:t>87</w:t>
      </w:r>
      <w:r>
        <w:fldChar w:fldCharType="end"/>
      </w:r>
    </w:p>
    <w:p w14:paraId="5C8442FF" w14:textId="7C6BFC1A" w:rsidR="001F30A8" w:rsidRDefault="001F30A8" w:rsidP="001F30A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_Toc67731388 \h </w:instrText>
      </w:r>
      <w:r>
        <w:fldChar w:fldCharType="separate"/>
      </w:r>
      <w:r>
        <w:t>88</w:t>
      </w:r>
      <w:r>
        <w:fldChar w:fldCharType="end"/>
      </w:r>
    </w:p>
    <w:p w14:paraId="590B072D" w14:textId="02523447" w:rsidR="001F30A8" w:rsidRDefault="001F30A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_Toc67731389 \h </w:instrText>
      </w:r>
      <w:r>
        <w:fldChar w:fldCharType="separate"/>
      </w:r>
      <w:r>
        <w:t>88</w:t>
      </w:r>
      <w:r>
        <w:fldChar w:fldCharType="end"/>
      </w:r>
    </w:p>
    <w:p w14:paraId="171F41AF" w14:textId="0BB347EF" w:rsidR="001F30A8" w:rsidRDefault="001F30A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_Toc67731390 \h </w:instrText>
      </w:r>
      <w:r>
        <w:fldChar w:fldCharType="separate"/>
      </w:r>
      <w:r>
        <w:t>88</w:t>
      </w:r>
      <w:r>
        <w:fldChar w:fldCharType="end"/>
      </w:r>
    </w:p>
    <w:p w14:paraId="2527A57A" w14:textId="7589139F" w:rsidR="001F30A8" w:rsidRDefault="001F30A8" w:rsidP="001F30A8">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_Toc67731391 \h </w:instrText>
      </w:r>
      <w:r>
        <w:fldChar w:fldCharType="separate"/>
      </w:r>
      <w:r>
        <w:t>125</w:t>
      </w:r>
      <w:r>
        <w:fldChar w:fldCharType="end"/>
      </w:r>
    </w:p>
    <w:p w14:paraId="764C3FC6" w14:textId="7D03F70F" w:rsidR="00080512" w:rsidRPr="004D3578" w:rsidRDefault="00E9718C">
      <w:r>
        <w:rPr>
          <w:noProof/>
          <w:sz w:val="22"/>
        </w:rPr>
        <w:fldChar w:fldCharType="end"/>
      </w:r>
    </w:p>
    <w:p w14:paraId="66379101" w14:textId="77777777" w:rsidR="00080512" w:rsidRDefault="00080512" w:rsidP="00E92CBF">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67731158"/>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E92CBF">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67731159"/>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E92CBF">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67731160"/>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bookmarkStart w:id="38" w:name="OLE_LINK1"/>
      <w:bookmarkStart w:id="39" w:name="OLE_LINK2"/>
      <w:bookmarkStart w:id="40" w:name="OLE_LINK3"/>
      <w:bookmarkStart w:id="41" w:name="OLE_LINK4"/>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8"/>
    <w:bookmarkEnd w:id="39"/>
    <w:bookmarkEnd w:id="40"/>
    <w:bookmarkEnd w:id="41"/>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r>
      <w:bookmarkStart w:id="42" w:name="_Hlk8920865"/>
      <w:r w:rsidRPr="001D2CEF">
        <w:t>CableLabs WR-TR-5WWC-ARCH</w:t>
      </w:r>
      <w:bookmarkEnd w:id="42"/>
      <w:r w:rsidRPr="001D2CEF">
        <w:t>: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E92CBF">
      <w:pPr>
        <w:pStyle w:val="Heading1"/>
      </w:pPr>
      <w:bookmarkStart w:id="43" w:name="_Toc24925764"/>
      <w:bookmarkStart w:id="44" w:name="_Toc24925942"/>
      <w:bookmarkStart w:id="45" w:name="_Toc24926118"/>
      <w:bookmarkStart w:id="46" w:name="_Toc33963971"/>
      <w:bookmarkStart w:id="47" w:name="_Toc33980727"/>
      <w:bookmarkStart w:id="48" w:name="_Toc36462527"/>
      <w:bookmarkStart w:id="49" w:name="_Toc36462723"/>
      <w:bookmarkStart w:id="50" w:name="_Toc43025962"/>
      <w:bookmarkStart w:id="51" w:name="_Toc49763496"/>
      <w:bookmarkStart w:id="52" w:name="_Toc56753960"/>
      <w:bookmarkStart w:id="53" w:name="_Toc67731161"/>
      <w:r w:rsidRPr="001D2CEF">
        <w:lastRenderedPageBreak/>
        <w:t>3</w:t>
      </w:r>
      <w:r w:rsidRPr="001D2CEF">
        <w:tab/>
        <w:t>Definitions and abbreviations</w:t>
      </w:r>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E92CBF">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67731162"/>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E92CBF">
      <w:pPr>
        <w:pStyle w:val="Heading2"/>
      </w:pPr>
      <w:bookmarkStart w:id="65" w:name="_Toc24925766"/>
      <w:bookmarkStart w:id="66" w:name="_Toc24925944"/>
      <w:bookmarkStart w:id="67" w:name="_Toc24926120"/>
      <w:bookmarkStart w:id="68" w:name="_Toc33963973"/>
      <w:bookmarkStart w:id="69" w:name="_Toc33980729"/>
      <w:bookmarkStart w:id="70" w:name="_Toc36462529"/>
      <w:bookmarkStart w:id="71" w:name="_Toc36462725"/>
      <w:bookmarkStart w:id="72" w:name="_Toc43025964"/>
      <w:bookmarkStart w:id="73" w:name="_Toc49763498"/>
      <w:bookmarkStart w:id="74" w:name="_Toc56753962"/>
      <w:bookmarkStart w:id="75" w:name="_Toc67731163"/>
      <w:r w:rsidRPr="001D2CEF">
        <w:t>3.2</w:t>
      </w:r>
      <w:r w:rsidRPr="001D2CEF">
        <w:tab/>
        <w:t>Abbreviations</w:t>
      </w:r>
      <w:bookmarkEnd w:id="65"/>
      <w:bookmarkEnd w:id="66"/>
      <w:bookmarkEnd w:id="67"/>
      <w:bookmarkEnd w:id="68"/>
      <w:bookmarkEnd w:id="69"/>
      <w:bookmarkEnd w:id="70"/>
      <w:bookmarkEnd w:id="71"/>
      <w:bookmarkEnd w:id="72"/>
      <w:bookmarkEnd w:id="73"/>
      <w:bookmarkEnd w:id="74"/>
      <w:bookmarkEnd w:id="75"/>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E92CBF">
      <w:pPr>
        <w:pStyle w:val="Heading1"/>
      </w:pPr>
      <w:bookmarkStart w:id="76" w:name="_Toc24925767"/>
      <w:bookmarkStart w:id="77" w:name="_Toc24925945"/>
      <w:bookmarkStart w:id="78" w:name="_Toc24926121"/>
      <w:bookmarkStart w:id="79" w:name="_Toc33963974"/>
      <w:bookmarkStart w:id="80" w:name="_Toc33980730"/>
      <w:bookmarkStart w:id="81" w:name="_Toc36462530"/>
      <w:bookmarkStart w:id="82" w:name="_Toc36462726"/>
      <w:bookmarkStart w:id="83" w:name="_Toc43025965"/>
      <w:bookmarkStart w:id="84" w:name="_Toc49763499"/>
      <w:bookmarkStart w:id="85" w:name="_Toc56753963"/>
      <w:bookmarkStart w:id="86" w:name="_Toc67731164"/>
      <w:r w:rsidRPr="001D2CEF">
        <w:t>4</w:t>
      </w:r>
      <w:r w:rsidRPr="001D2CEF">
        <w:tab/>
        <w:t>Overview</w:t>
      </w:r>
      <w:bookmarkEnd w:id="76"/>
      <w:bookmarkEnd w:id="77"/>
      <w:bookmarkEnd w:id="78"/>
      <w:bookmarkEnd w:id="79"/>
      <w:bookmarkEnd w:id="80"/>
      <w:bookmarkEnd w:id="81"/>
      <w:bookmarkEnd w:id="82"/>
      <w:bookmarkEnd w:id="83"/>
      <w:bookmarkEnd w:id="84"/>
      <w:bookmarkEnd w:id="85"/>
      <w:bookmarkEnd w:id="86"/>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E92CBF">
      <w:pPr>
        <w:pStyle w:val="Heading1"/>
      </w:pPr>
      <w:bookmarkStart w:id="87" w:name="_Toc24925768"/>
      <w:bookmarkStart w:id="88" w:name="_Toc24925946"/>
      <w:bookmarkStart w:id="89" w:name="_Toc24926122"/>
      <w:bookmarkStart w:id="90" w:name="_Toc33963975"/>
      <w:bookmarkStart w:id="91" w:name="_Toc33980731"/>
      <w:bookmarkStart w:id="92" w:name="_Toc36462531"/>
      <w:bookmarkStart w:id="93" w:name="_Toc36462727"/>
      <w:bookmarkStart w:id="94" w:name="_Toc43025966"/>
      <w:bookmarkStart w:id="95" w:name="_Toc49763500"/>
      <w:bookmarkStart w:id="96" w:name="_Toc56753964"/>
      <w:bookmarkStart w:id="97" w:name="_Toc67731165"/>
      <w:r w:rsidRPr="001D2CEF">
        <w:t>5</w:t>
      </w:r>
      <w:r w:rsidRPr="001D2CEF">
        <w:tab/>
        <w:t>Common Data Types</w:t>
      </w:r>
      <w:bookmarkEnd w:id="87"/>
      <w:bookmarkEnd w:id="88"/>
      <w:bookmarkEnd w:id="89"/>
      <w:bookmarkEnd w:id="90"/>
      <w:bookmarkEnd w:id="91"/>
      <w:bookmarkEnd w:id="92"/>
      <w:bookmarkEnd w:id="93"/>
      <w:bookmarkEnd w:id="94"/>
      <w:bookmarkEnd w:id="95"/>
      <w:bookmarkEnd w:id="96"/>
      <w:bookmarkEnd w:id="97"/>
    </w:p>
    <w:p w14:paraId="00F24613" w14:textId="77777777" w:rsidR="00E92CBF" w:rsidRPr="001D2CEF" w:rsidRDefault="00E92CBF" w:rsidP="00E92CBF">
      <w:pPr>
        <w:pStyle w:val="Heading2"/>
      </w:pPr>
      <w:bookmarkStart w:id="98" w:name="_Toc24925769"/>
      <w:bookmarkStart w:id="99" w:name="_Toc24925947"/>
      <w:bookmarkStart w:id="100" w:name="_Toc24926123"/>
      <w:bookmarkStart w:id="101" w:name="_Toc33963976"/>
      <w:bookmarkStart w:id="102" w:name="_Toc33980732"/>
      <w:bookmarkStart w:id="103" w:name="_Toc36462532"/>
      <w:bookmarkStart w:id="104" w:name="_Toc36462728"/>
      <w:bookmarkStart w:id="105" w:name="_Toc43025967"/>
      <w:bookmarkStart w:id="106" w:name="_Toc49763501"/>
      <w:bookmarkStart w:id="107" w:name="_Toc56753965"/>
      <w:bookmarkStart w:id="108" w:name="_Toc67731166"/>
      <w:r w:rsidRPr="001D2CEF">
        <w:t>5.1</w:t>
      </w:r>
      <w:r w:rsidRPr="001D2CEF">
        <w:tab/>
        <w:t>Introduction</w:t>
      </w:r>
      <w:bookmarkEnd w:id="98"/>
      <w:bookmarkEnd w:id="99"/>
      <w:bookmarkEnd w:id="100"/>
      <w:bookmarkEnd w:id="101"/>
      <w:bookmarkEnd w:id="102"/>
      <w:bookmarkEnd w:id="103"/>
      <w:bookmarkEnd w:id="104"/>
      <w:bookmarkEnd w:id="105"/>
      <w:bookmarkEnd w:id="106"/>
      <w:bookmarkEnd w:id="107"/>
      <w:bookmarkEnd w:id="108"/>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E92CBF">
      <w:pPr>
        <w:pStyle w:val="Heading2"/>
      </w:pPr>
      <w:bookmarkStart w:id="109" w:name="_Toc24925770"/>
      <w:bookmarkStart w:id="110" w:name="_Toc24925948"/>
      <w:bookmarkStart w:id="111" w:name="_Toc24926124"/>
      <w:bookmarkStart w:id="112" w:name="_Toc33963977"/>
      <w:bookmarkStart w:id="113" w:name="_Toc33980733"/>
      <w:bookmarkStart w:id="114" w:name="_Toc36462533"/>
      <w:bookmarkStart w:id="115" w:name="_Toc36462729"/>
      <w:bookmarkStart w:id="116" w:name="_Toc43025968"/>
      <w:bookmarkStart w:id="117" w:name="_Toc49763502"/>
      <w:bookmarkStart w:id="118" w:name="_Toc56753966"/>
      <w:bookmarkStart w:id="119" w:name="_Toc67731167"/>
      <w:r w:rsidRPr="001D2CEF">
        <w:lastRenderedPageBreak/>
        <w:t>5.2</w:t>
      </w:r>
      <w:r w:rsidRPr="001D2CEF">
        <w:tab/>
        <w:t>Data Types for Generic Usage</w:t>
      </w:r>
      <w:bookmarkEnd w:id="109"/>
      <w:bookmarkEnd w:id="110"/>
      <w:bookmarkEnd w:id="111"/>
      <w:bookmarkEnd w:id="112"/>
      <w:bookmarkEnd w:id="113"/>
      <w:bookmarkEnd w:id="114"/>
      <w:bookmarkEnd w:id="115"/>
      <w:bookmarkEnd w:id="116"/>
      <w:bookmarkEnd w:id="117"/>
      <w:bookmarkEnd w:id="118"/>
      <w:bookmarkEnd w:id="119"/>
    </w:p>
    <w:p w14:paraId="49338687" w14:textId="77777777" w:rsidR="00E92CBF" w:rsidRPr="001D2CEF" w:rsidRDefault="00E92CBF" w:rsidP="00E92CBF">
      <w:pPr>
        <w:pStyle w:val="Heading3"/>
      </w:pPr>
      <w:bookmarkStart w:id="120" w:name="_Toc24925771"/>
      <w:bookmarkStart w:id="121" w:name="_Toc24925949"/>
      <w:bookmarkStart w:id="122" w:name="_Toc24926125"/>
      <w:bookmarkStart w:id="123" w:name="_Toc33963978"/>
      <w:bookmarkStart w:id="124" w:name="_Toc33980734"/>
      <w:bookmarkStart w:id="125" w:name="_Toc36462534"/>
      <w:bookmarkStart w:id="126" w:name="_Toc36462730"/>
      <w:bookmarkStart w:id="127" w:name="_Toc43025969"/>
      <w:bookmarkStart w:id="128" w:name="_Toc49763503"/>
      <w:bookmarkStart w:id="129" w:name="_Toc56753967"/>
      <w:bookmarkStart w:id="130" w:name="_Toc67731168"/>
      <w:r w:rsidRPr="001D2CEF">
        <w:t>5.2.1</w:t>
      </w:r>
      <w:r w:rsidRPr="001D2CEF">
        <w:tab/>
        <w:t>Introduction</w:t>
      </w:r>
      <w:bookmarkEnd w:id="120"/>
      <w:bookmarkEnd w:id="121"/>
      <w:bookmarkEnd w:id="122"/>
      <w:bookmarkEnd w:id="123"/>
      <w:bookmarkEnd w:id="124"/>
      <w:bookmarkEnd w:id="125"/>
      <w:bookmarkEnd w:id="126"/>
      <w:bookmarkEnd w:id="127"/>
      <w:bookmarkEnd w:id="128"/>
      <w:bookmarkEnd w:id="129"/>
      <w:bookmarkEnd w:id="130"/>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E92CBF">
      <w:pPr>
        <w:pStyle w:val="Heading3"/>
      </w:pPr>
      <w:bookmarkStart w:id="131" w:name="_Toc24925772"/>
      <w:bookmarkStart w:id="132" w:name="_Toc24925950"/>
      <w:bookmarkStart w:id="133" w:name="_Toc24926126"/>
      <w:bookmarkStart w:id="134" w:name="_Toc33963979"/>
      <w:bookmarkStart w:id="135" w:name="_Toc33980735"/>
      <w:bookmarkStart w:id="136" w:name="_Toc36462535"/>
      <w:bookmarkStart w:id="137" w:name="_Toc36462731"/>
      <w:bookmarkStart w:id="138" w:name="_Toc43025970"/>
      <w:bookmarkStart w:id="139" w:name="_Toc49763504"/>
      <w:bookmarkStart w:id="140" w:name="_Toc56753968"/>
      <w:bookmarkStart w:id="141" w:name="_Toc6773116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1"/>
      <w:bookmarkEnd w:id="132"/>
      <w:bookmarkEnd w:id="133"/>
      <w:bookmarkEnd w:id="134"/>
      <w:bookmarkEnd w:id="135"/>
      <w:bookmarkEnd w:id="136"/>
      <w:bookmarkEnd w:id="137"/>
      <w:bookmarkEnd w:id="138"/>
      <w:bookmarkEnd w:id="139"/>
      <w:bookmarkEnd w:id="140"/>
      <w:bookmarkEnd w:id="141"/>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E92CBF">
      <w:pPr>
        <w:pStyle w:val="Heading3"/>
      </w:pPr>
      <w:bookmarkStart w:id="142" w:name="_Toc24925773"/>
      <w:bookmarkStart w:id="143" w:name="_Toc24925951"/>
      <w:bookmarkStart w:id="144" w:name="_Toc24926127"/>
      <w:bookmarkStart w:id="145" w:name="_Toc33963980"/>
      <w:bookmarkStart w:id="146" w:name="_Toc33980736"/>
      <w:bookmarkStart w:id="147" w:name="_Toc36462536"/>
      <w:bookmarkStart w:id="148" w:name="_Toc36462732"/>
      <w:bookmarkStart w:id="149" w:name="_Toc43025971"/>
      <w:bookmarkStart w:id="150" w:name="_Toc49763505"/>
      <w:bookmarkStart w:id="151" w:name="_Toc56753969"/>
      <w:bookmarkStart w:id="152" w:name="_Toc67731170"/>
      <w:r w:rsidRPr="001D2CEF">
        <w:t>5.2.2</w:t>
      </w:r>
      <w:r w:rsidRPr="001D2CEF">
        <w:tab/>
        <w:t>Simple Data Types</w:t>
      </w:r>
      <w:bookmarkEnd w:id="142"/>
      <w:bookmarkEnd w:id="143"/>
      <w:bookmarkEnd w:id="144"/>
      <w:bookmarkEnd w:id="145"/>
      <w:bookmarkEnd w:id="146"/>
      <w:bookmarkEnd w:id="147"/>
      <w:bookmarkEnd w:id="148"/>
      <w:bookmarkEnd w:id="149"/>
      <w:bookmarkEnd w:id="150"/>
      <w:bookmarkEnd w:id="151"/>
      <w:bookmarkEnd w:id="152"/>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3E79AC"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E92CBF">
      <w:pPr>
        <w:pStyle w:val="Heading3"/>
      </w:pPr>
      <w:bookmarkStart w:id="153" w:name="_Toc24925774"/>
      <w:bookmarkStart w:id="154" w:name="_Toc24925952"/>
      <w:bookmarkStart w:id="155" w:name="_Toc24926128"/>
      <w:bookmarkStart w:id="156" w:name="_Toc33963981"/>
      <w:bookmarkStart w:id="157" w:name="_Toc33980737"/>
      <w:bookmarkStart w:id="158" w:name="_Toc36462537"/>
      <w:bookmarkStart w:id="159" w:name="_Toc36462733"/>
      <w:bookmarkStart w:id="160" w:name="_Toc43025972"/>
      <w:bookmarkStart w:id="161" w:name="_Toc49763506"/>
      <w:bookmarkStart w:id="162" w:name="_Toc56753970"/>
      <w:bookmarkStart w:id="163" w:name="_Toc67731171"/>
      <w:r w:rsidRPr="001D2CEF">
        <w:lastRenderedPageBreak/>
        <w:t>5.2.3</w:t>
      </w:r>
      <w:r w:rsidRPr="001D2CEF">
        <w:tab/>
        <w:t>Enumerations</w:t>
      </w:r>
      <w:bookmarkEnd w:id="153"/>
      <w:bookmarkEnd w:id="154"/>
      <w:bookmarkEnd w:id="155"/>
      <w:bookmarkEnd w:id="156"/>
      <w:bookmarkEnd w:id="157"/>
      <w:bookmarkEnd w:id="158"/>
      <w:bookmarkEnd w:id="159"/>
      <w:bookmarkEnd w:id="160"/>
      <w:bookmarkEnd w:id="161"/>
      <w:bookmarkEnd w:id="162"/>
      <w:bookmarkEnd w:id="163"/>
    </w:p>
    <w:p w14:paraId="74BCC0BF" w14:textId="77777777" w:rsidR="00E92CBF" w:rsidRPr="001D2CEF" w:rsidRDefault="00E92CBF" w:rsidP="00E92CBF">
      <w:pPr>
        <w:pStyle w:val="Heading4"/>
      </w:pPr>
      <w:bookmarkStart w:id="164" w:name="_Toc24925775"/>
      <w:bookmarkStart w:id="165" w:name="_Toc24925953"/>
      <w:bookmarkStart w:id="166" w:name="_Toc24926129"/>
      <w:bookmarkStart w:id="167" w:name="_Toc33963982"/>
      <w:bookmarkStart w:id="168" w:name="_Toc33980738"/>
      <w:bookmarkStart w:id="169" w:name="_Toc36462538"/>
      <w:bookmarkStart w:id="170" w:name="_Toc36462734"/>
      <w:bookmarkStart w:id="171" w:name="_Toc43025973"/>
      <w:bookmarkStart w:id="172" w:name="_Toc49763507"/>
      <w:bookmarkStart w:id="173" w:name="_Toc56753971"/>
      <w:bookmarkStart w:id="174" w:name="_Toc67731172"/>
      <w:r w:rsidRPr="001D2CEF">
        <w:t>5.2.3.1</w:t>
      </w:r>
      <w:r w:rsidRPr="001D2CEF">
        <w:tab/>
        <w:t>Enumeration: PatchOperation</w:t>
      </w:r>
      <w:bookmarkEnd w:id="164"/>
      <w:bookmarkEnd w:id="165"/>
      <w:bookmarkEnd w:id="166"/>
      <w:bookmarkEnd w:id="167"/>
      <w:bookmarkEnd w:id="168"/>
      <w:bookmarkEnd w:id="169"/>
      <w:bookmarkEnd w:id="170"/>
      <w:bookmarkEnd w:id="171"/>
      <w:bookmarkEnd w:id="172"/>
      <w:bookmarkEnd w:id="173"/>
      <w:bookmarkEnd w:id="174"/>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E92CBF">
      <w:pPr>
        <w:pStyle w:val="Heading4"/>
      </w:pPr>
      <w:bookmarkStart w:id="175" w:name="_Toc24925776"/>
      <w:bookmarkStart w:id="176" w:name="_Toc24925954"/>
      <w:bookmarkStart w:id="177" w:name="_Toc24926130"/>
      <w:bookmarkStart w:id="178" w:name="_Toc33963983"/>
      <w:bookmarkStart w:id="179" w:name="_Toc33980739"/>
      <w:bookmarkStart w:id="180" w:name="_Toc36462539"/>
      <w:bookmarkStart w:id="181" w:name="_Toc36462735"/>
      <w:bookmarkStart w:id="182" w:name="_Toc43025974"/>
      <w:bookmarkStart w:id="183" w:name="_Toc49763508"/>
      <w:bookmarkStart w:id="184" w:name="_Toc56753972"/>
      <w:bookmarkStart w:id="185" w:name="_Toc67731173"/>
      <w:r w:rsidRPr="001D2CEF">
        <w:t>5.2.3.2</w:t>
      </w:r>
      <w:r w:rsidRPr="001D2CEF">
        <w:tab/>
        <w:t>Enumeration: UriScheme</w:t>
      </w:r>
      <w:bookmarkEnd w:id="175"/>
      <w:bookmarkEnd w:id="176"/>
      <w:bookmarkEnd w:id="177"/>
      <w:bookmarkEnd w:id="178"/>
      <w:bookmarkEnd w:id="179"/>
      <w:bookmarkEnd w:id="180"/>
      <w:bookmarkEnd w:id="181"/>
      <w:bookmarkEnd w:id="182"/>
      <w:bookmarkEnd w:id="183"/>
      <w:bookmarkEnd w:id="184"/>
      <w:bookmarkEnd w:id="185"/>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E92CBF">
      <w:pPr>
        <w:pStyle w:val="Heading4"/>
        <w:rPr>
          <w:lang w:eastAsia="zh-CN"/>
        </w:rPr>
      </w:pPr>
      <w:bookmarkStart w:id="186" w:name="_Toc24925777"/>
      <w:bookmarkStart w:id="187" w:name="_Toc24925955"/>
      <w:bookmarkStart w:id="188" w:name="_Toc24926131"/>
      <w:bookmarkStart w:id="189" w:name="_Toc33963984"/>
      <w:bookmarkStart w:id="190" w:name="_Toc33980740"/>
      <w:bookmarkStart w:id="191" w:name="_Toc36462540"/>
      <w:bookmarkStart w:id="192" w:name="_Toc36462736"/>
      <w:bookmarkStart w:id="193" w:name="_Toc43025975"/>
      <w:bookmarkStart w:id="194" w:name="_Toc49763509"/>
      <w:bookmarkStart w:id="195" w:name="_Toc56753973"/>
      <w:bookmarkStart w:id="196" w:name="_Toc67731174"/>
      <w:r w:rsidRPr="001D2CEF">
        <w:t>5.2.3.</w:t>
      </w:r>
      <w:r w:rsidRPr="001D2CEF">
        <w:rPr>
          <w:lang w:eastAsia="zh-CN"/>
        </w:rPr>
        <w:t>3</w:t>
      </w:r>
      <w:r w:rsidRPr="001D2CEF">
        <w:tab/>
        <w:t xml:space="preserve">Enumeration: </w:t>
      </w:r>
      <w:r w:rsidRPr="001D2CEF">
        <w:rPr>
          <w:rFonts w:hint="eastAsia"/>
          <w:lang w:eastAsia="zh-CN"/>
        </w:rPr>
        <w:t>ChangeType</w:t>
      </w:r>
      <w:bookmarkEnd w:id="186"/>
      <w:bookmarkEnd w:id="187"/>
      <w:bookmarkEnd w:id="188"/>
      <w:bookmarkEnd w:id="189"/>
      <w:bookmarkEnd w:id="190"/>
      <w:bookmarkEnd w:id="191"/>
      <w:bookmarkEnd w:id="192"/>
      <w:bookmarkEnd w:id="193"/>
      <w:bookmarkEnd w:id="194"/>
      <w:bookmarkEnd w:id="195"/>
      <w:bookmarkEnd w:id="196"/>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E92CBF">
      <w:pPr>
        <w:pStyle w:val="Heading4"/>
        <w:rPr>
          <w:lang w:eastAsia="zh-CN"/>
        </w:rPr>
      </w:pPr>
      <w:bookmarkStart w:id="197" w:name="_Toc3974156"/>
      <w:bookmarkStart w:id="198" w:name="_Toc24925778"/>
      <w:bookmarkStart w:id="199" w:name="_Toc24925956"/>
      <w:bookmarkStart w:id="200" w:name="_Toc24926132"/>
      <w:bookmarkStart w:id="201" w:name="_Toc33963985"/>
      <w:bookmarkStart w:id="202" w:name="_Toc33980741"/>
      <w:bookmarkStart w:id="203" w:name="_Toc36462541"/>
      <w:bookmarkStart w:id="204" w:name="_Toc36462737"/>
      <w:bookmarkStart w:id="205" w:name="_Toc43025976"/>
      <w:bookmarkStart w:id="206" w:name="_Toc49763510"/>
      <w:bookmarkStart w:id="207" w:name="_Toc56753974"/>
      <w:bookmarkStart w:id="208" w:name="_Toc67731175"/>
      <w:r w:rsidRPr="001D2CEF">
        <w:t>5.2.3.</w:t>
      </w:r>
      <w:r w:rsidRPr="001D2CEF">
        <w:rPr>
          <w:lang w:eastAsia="zh-CN"/>
        </w:rPr>
        <w:t>4</w:t>
      </w:r>
      <w:r w:rsidRPr="001D2CEF">
        <w:tab/>
        <w:t xml:space="preserve">Enumeration: </w:t>
      </w:r>
      <w:bookmarkEnd w:id="197"/>
      <w:r w:rsidRPr="001D2CEF">
        <w:rPr>
          <w:rFonts w:hint="eastAsia"/>
          <w:lang w:eastAsia="zh-CN"/>
        </w:rPr>
        <w:t>HttpMethod</w:t>
      </w:r>
      <w:bookmarkEnd w:id="198"/>
      <w:bookmarkEnd w:id="199"/>
      <w:bookmarkEnd w:id="200"/>
      <w:bookmarkEnd w:id="201"/>
      <w:bookmarkEnd w:id="202"/>
      <w:bookmarkEnd w:id="203"/>
      <w:bookmarkEnd w:id="204"/>
      <w:bookmarkEnd w:id="205"/>
      <w:bookmarkEnd w:id="206"/>
      <w:bookmarkEnd w:id="207"/>
      <w:bookmarkEnd w:id="208"/>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E92CBF">
      <w:pPr>
        <w:pStyle w:val="Heading4"/>
        <w:rPr>
          <w:lang w:eastAsia="zh-CN"/>
        </w:rPr>
      </w:pPr>
      <w:bookmarkStart w:id="209" w:name="_Toc27592771"/>
      <w:bookmarkStart w:id="210" w:name="_Toc36462542"/>
      <w:bookmarkStart w:id="211" w:name="_Toc36462738"/>
      <w:bookmarkStart w:id="212" w:name="_Toc43025977"/>
      <w:bookmarkStart w:id="213" w:name="_Toc49763511"/>
      <w:bookmarkStart w:id="214" w:name="_Toc56753975"/>
      <w:bookmarkStart w:id="215" w:name="_Toc67731176"/>
      <w:r w:rsidRPr="001D2CEF">
        <w:lastRenderedPageBreak/>
        <w:t>5.2.3.5</w:t>
      </w:r>
      <w:r w:rsidRPr="001D2CEF">
        <w:tab/>
        <w:t xml:space="preserve">Enumeration: </w:t>
      </w:r>
      <w:bookmarkEnd w:id="209"/>
      <w:r w:rsidRPr="001D2CEF">
        <w:rPr>
          <w:lang w:eastAsia="zh-CN"/>
        </w:rPr>
        <w:t>NullValue</w:t>
      </w:r>
      <w:bookmarkEnd w:id="210"/>
      <w:bookmarkEnd w:id="211"/>
      <w:bookmarkEnd w:id="212"/>
      <w:bookmarkEnd w:id="213"/>
      <w:bookmarkEnd w:id="214"/>
      <w:bookmarkEnd w:id="215"/>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E92CBF">
      <w:pPr>
        <w:pStyle w:val="Heading3"/>
      </w:pPr>
      <w:bookmarkStart w:id="216" w:name="_Toc24925779"/>
      <w:bookmarkStart w:id="217" w:name="_Toc24925957"/>
      <w:bookmarkStart w:id="218" w:name="_Toc24926133"/>
      <w:bookmarkStart w:id="219" w:name="_Toc33963986"/>
      <w:bookmarkStart w:id="220" w:name="_Toc33980742"/>
      <w:bookmarkStart w:id="221" w:name="_Toc36462543"/>
      <w:bookmarkStart w:id="222" w:name="_Toc36462739"/>
      <w:bookmarkStart w:id="223" w:name="_Toc43025978"/>
      <w:bookmarkStart w:id="224" w:name="_Toc49763512"/>
      <w:bookmarkStart w:id="225" w:name="_Toc56753976"/>
      <w:bookmarkStart w:id="226" w:name="_Toc67731177"/>
      <w:r w:rsidRPr="001D2CEF">
        <w:lastRenderedPageBreak/>
        <w:t>5.2.4</w:t>
      </w:r>
      <w:r w:rsidRPr="001D2CEF">
        <w:tab/>
        <w:t>Structured Data Types</w:t>
      </w:r>
      <w:bookmarkEnd w:id="216"/>
      <w:bookmarkEnd w:id="217"/>
      <w:bookmarkEnd w:id="218"/>
      <w:bookmarkEnd w:id="219"/>
      <w:bookmarkEnd w:id="220"/>
      <w:bookmarkEnd w:id="221"/>
      <w:bookmarkEnd w:id="222"/>
      <w:bookmarkEnd w:id="223"/>
      <w:bookmarkEnd w:id="224"/>
      <w:bookmarkEnd w:id="225"/>
      <w:bookmarkEnd w:id="226"/>
    </w:p>
    <w:p w14:paraId="06FEF15A" w14:textId="77777777" w:rsidR="00E92CBF" w:rsidRPr="001D2CEF" w:rsidRDefault="00E92CBF" w:rsidP="00E92CBF">
      <w:pPr>
        <w:pStyle w:val="Heading4"/>
      </w:pPr>
      <w:bookmarkStart w:id="227" w:name="_Toc24925780"/>
      <w:bookmarkStart w:id="228" w:name="_Toc24925958"/>
      <w:bookmarkStart w:id="229" w:name="_Toc24926134"/>
      <w:bookmarkStart w:id="230" w:name="_Toc33963987"/>
      <w:bookmarkStart w:id="231" w:name="_Toc33980743"/>
      <w:bookmarkStart w:id="232" w:name="_Toc36462544"/>
      <w:bookmarkStart w:id="233" w:name="_Toc36462740"/>
      <w:bookmarkStart w:id="234" w:name="_Toc43025979"/>
      <w:bookmarkStart w:id="235" w:name="_Toc49763513"/>
      <w:bookmarkStart w:id="236" w:name="_Toc56753977"/>
      <w:bookmarkStart w:id="237" w:name="_Toc67731178"/>
      <w:r w:rsidRPr="001D2CEF">
        <w:t>5.2.4.1</w:t>
      </w:r>
      <w:r w:rsidRPr="001D2CEF">
        <w:tab/>
        <w:t>Type: ProblemDetails</w:t>
      </w:r>
      <w:bookmarkEnd w:id="227"/>
      <w:bookmarkEnd w:id="228"/>
      <w:bookmarkEnd w:id="229"/>
      <w:bookmarkEnd w:id="230"/>
      <w:bookmarkEnd w:id="231"/>
      <w:bookmarkEnd w:id="232"/>
      <w:bookmarkEnd w:id="233"/>
      <w:bookmarkEnd w:id="234"/>
      <w:bookmarkEnd w:id="235"/>
      <w:bookmarkEnd w:id="236"/>
      <w:bookmarkEnd w:id="237"/>
    </w:p>
    <w:p w14:paraId="7D7DC410" w14:textId="77777777"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14:paraId="0D982C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9BFF48" w14:textId="77777777"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4B9D17A4" w14:textId="77777777"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4A0C80A" w14:textId="77777777"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272331" w14:textId="77777777"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7DD670" w14:textId="77777777" w:rsidR="005C7D0E" w:rsidRPr="001D2CEF" w:rsidRDefault="005C7D0E" w:rsidP="00A35953">
            <w:pPr>
              <w:pStyle w:val="TAL"/>
              <w:rPr>
                <w:rFonts w:cs="Arial"/>
                <w:szCs w:val="18"/>
              </w:rPr>
            </w:pPr>
            <w:r>
              <w:rPr>
                <w:rFonts w:cs="Arial"/>
                <w:szCs w:val="18"/>
              </w:rPr>
              <w:t>ApiRoot of the SCP towards which an HTTP request is redirected (see clause 6.10.</w:t>
            </w:r>
            <w:r w:rsidR="00A35953">
              <w:rPr>
                <w:rFonts w:cs="Arial"/>
                <w:szCs w:val="18"/>
              </w:rPr>
              <w:t xml:space="preserve">9 </w:t>
            </w:r>
            <w:r>
              <w:rPr>
                <w:rFonts w:cs="Arial"/>
                <w:szCs w:val="18"/>
              </w:rPr>
              <w:t xml:space="preserve">of </w:t>
            </w:r>
            <w:r w:rsidRPr="001D2CEF">
              <w:rPr>
                <w:rFonts w:cs="Arial"/>
                <w:szCs w:val="18"/>
              </w:rPr>
              <w:t>3GPP TS 29.500 [25]</w:t>
            </w:r>
            <w:r>
              <w:rPr>
                <w:rFonts w:cs="Arial"/>
                <w:szCs w:val="18"/>
              </w:rPr>
              <w:t>).</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59ABB" w14:textId="77777777" w:rsidR="00852C0F" w:rsidRDefault="00852C0F" w:rsidP="00451BB7">
            <w:pPr>
              <w:pStyle w:val="TAL"/>
              <w:rPr>
                <w:rFonts w:cs="Arial"/>
                <w:szCs w:val="18"/>
              </w:rPr>
            </w:pPr>
            <w:r>
              <w:rPr>
                <w:rFonts w:cs="Arial"/>
                <w:szCs w:val="18"/>
              </w:rPr>
              <w:t xml:space="preserve">This IE should be present if an SCP request to get an access token was rejected by the NRF. </w:t>
            </w:r>
          </w:p>
          <w:p w14:paraId="542DBA8B" w14:textId="77777777"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CCC4B8" w14:textId="77777777" w:rsidR="00852C0F" w:rsidRDefault="00852C0F" w:rsidP="00451BB7">
            <w:pPr>
              <w:pStyle w:val="TAL"/>
              <w:rPr>
                <w:rFonts w:cs="Arial"/>
                <w:szCs w:val="18"/>
              </w:rPr>
            </w:pPr>
            <w:r>
              <w:rPr>
                <w:rFonts w:cs="Arial"/>
                <w:szCs w:val="18"/>
              </w:rPr>
              <w:t xml:space="preserve">This IE may be present if an SCP request to get an access token was rejected by the NRF. </w:t>
            </w:r>
          </w:p>
          <w:p w14:paraId="7CA3A181" w14:textId="77777777"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CC0268" w14:textId="77777777" w:rsidR="00852C0F" w:rsidRDefault="00852C0F" w:rsidP="00451BB7">
            <w:pPr>
              <w:pStyle w:val="TAL"/>
              <w:rPr>
                <w:rFonts w:cs="Arial"/>
                <w:szCs w:val="18"/>
              </w:rPr>
            </w:pPr>
            <w:r>
              <w:rPr>
                <w:rFonts w:cs="Arial"/>
                <w:szCs w:val="18"/>
              </w:rPr>
              <w:t xml:space="preserve">This IE may be present if an SCP request to get an access token was rejected by the NRF. </w:t>
            </w:r>
          </w:p>
          <w:p w14:paraId="72850DD2" w14:textId="77777777"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E92CBF">
      <w:pPr>
        <w:pStyle w:val="Heading4"/>
      </w:pPr>
      <w:bookmarkStart w:id="238" w:name="_Toc24925781"/>
      <w:bookmarkStart w:id="239" w:name="_Toc24925959"/>
      <w:bookmarkStart w:id="240" w:name="_Toc24926135"/>
      <w:bookmarkStart w:id="241" w:name="_Toc33963988"/>
      <w:bookmarkStart w:id="242" w:name="_Toc33980744"/>
      <w:bookmarkStart w:id="243" w:name="_Toc36462545"/>
      <w:bookmarkStart w:id="244" w:name="_Toc36462741"/>
      <w:bookmarkStart w:id="245" w:name="_Toc43025980"/>
      <w:bookmarkStart w:id="246" w:name="_Toc49763514"/>
      <w:bookmarkStart w:id="247" w:name="_Toc56753978"/>
      <w:bookmarkStart w:id="248" w:name="_Toc67731179"/>
      <w:r w:rsidRPr="001D2CEF">
        <w:t>5.2.4.2</w:t>
      </w:r>
      <w:r w:rsidRPr="001D2CEF">
        <w:tab/>
        <w:t>Type: Link</w:t>
      </w:r>
      <w:bookmarkEnd w:id="238"/>
      <w:bookmarkEnd w:id="239"/>
      <w:bookmarkEnd w:id="240"/>
      <w:bookmarkEnd w:id="241"/>
      <w:bookmarkEnd w:id="242"/>
      <w:bookmarkEnd w:id="243"/>
      <w:bookmarkEnd w:id="244"/>
      <w:bookmarkEnd w:id="245"/>
      <w:bookmarkEnd w:id="246"/>
      <w:bookmarkEnd w:id="247"/>
      <w:bookmarkEnd w:id="248"/>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E92CBF">
      <w:pPr>
        <w:pStyle w:val="Heading4"/>
      </w:pPr>
      <w:bookmarkStart w:id="249" w:name="_Toc24925782"/>
      <w:bookmarkStart w:id="250" w:name="_Toc24925960"/>
      <w:bookmarkStart w:id="251" w:name="_Toc24926136"/>
      <w:bookmarkStart w:id="252" w:name="_Toc33963989"/>
      <w:bookmarkStart w:id="253" w:name="_Toc33980745"/>
      <w:bookmarkStart w:id="254" w:name="_Toc36462546"/>
      <w:bookmarkStart w:id="255" w:name="_Toc36462742"/>
      <w:bookmarkStart w:id="256" w:name="_Toc43025981"/>
      <w:bookmarkStart w:id="257" w:name="_Toc49763515"/>
      <w:bookmarkStart w:id="258" w:name="_Toc56753979"/>
      <w:bookmarkStart w:id="259" w:name="_Toc67731180"/>
      <w:r w:rsidRPr="001D2CEF">
        <w:lastRenderedPageBreak/>
        <w:t>5.2.4.3</w:t>
      </w:r>
      <w:r w:rsidRPr="001D2CEF">
        <w:tab/>
        <w:t>Type PatchItem</w:t>
      </w:r>
      <w:bookmarkEnd w:id="249"/>
      <w:bookmarkEnd w:id="250"/>
      <w:bookmarkEnd w:id="251"/>
      <w:bookmarkEnd w:id="252"/>
      <w:bookmarkEnd w:id="253"/>
      <w:bookmarkEnd w:id="254"/>
      <w:bookmarkEnd w:id="255"/>
      <w:bookmarkEnd w:id="256"/>
      <w:bookmarkEnd w:id="257"/>
      <w:bookmarkEnd w:id="258"/>
      <w:bookmarkEnd w:id="259"/>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E92CBF">
      <w:pPr>
        <w:pStyle w:val="Heading4"/>
        <w:rPr>
          <w:lang w:val="en-US"/>
        </w:rPr>
      </w:pPr>
      <w:bookmarkStart w:id="260" w:name="_Toc24925783"/>
      <w:bookmarkStart w:id="261" w:name="_Toc24925961"/>
      <w:bookmarkStart w:id="262" w:name="_Toc24926137"/>
      <w:bookmarkStart w:id="263" w:name="_Toc33963990"/>
      <w:bookmarkStart w:id="264" w:name="_Toc33980746"/>
      <w:bookmarkStart w:id="265" w:name="_Toc36462547"/>
      <w:bookmarkStart w:id="266" w:name="_Toc36462743"/>
      <w:bookmarkStart w:id="267" w:name="_Toc43025982"/>
      <w:bookmarkStart w:id="268" w:name="_Toc49763516"/>
      <w:bookmarkStart w:id="269" w:name="_Toc56753980"/>
      <w:bookmarkStart w:id="270" w:name="_Toc67731181"/>
      <w:r w:rsidRPr="001D2CEF">
        <w:rPr>
          <w:lang w:val="en-US"/>
        </w:rPr>
        <w:t>5.2.4.4</w:t>
      </w:r>
      <w:r w:rsidRPr="001D2CEF">
        <w:rPr>
          <w:lang w:val="en-US"/>
        </w:rPr>
        <w:tab/>
        <w:t>Type: LinksValueSchema</w:t>
      </w:r>
      <w:bookmarkEnd w:id="260"/>
      <w:bookmarkEnd w:id="261"/>
      <w:bookmarkEnd w:id="262"/>
      <w:bookmarkEnd w:id="263"/>
      <w:bookmarkEnd w:id="264"/>
      <w:bookmarkEnd w:id="265"/>
      <w:bookmarkEnd w:id="266"/>
      <w:bookmarkEnd w:id="267"/>
      <w:bookmarkEnd w:id="268"/>
      <w:bookmarkEnd w:id="269"/>
      <w:bookmarkEnd w:id="27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E92CBF">
      <w:pPr>
        <w:pStyle w:val="Heading4"/>
        <w:rPr>
          <w:lang w:val="en-US"/>
        </w:rPr>
      </w:pPr>
      <w:bookmarkStart w:id="271" w:name="_Toc24925784"/>
      <w:bookmarkStart w:id="272" w:name="_Toc24925962"/>
      <w:bookmarkStart w:id="273" w:name="_Toc24926138"/>
      <w:bookmarkStart w:id="274" w:name="_Toc33963991"/>
      <w:bookmarkStart w:id="275" w:name="_Toc33980747"/>
      <w:bookmarkStart w:id="276" w:name="_Toc36462548"/>
      <w:bookmarkStart w:id="277" w:name="_Toc36462744"/>
      <w:bookmarkStart w:id="278" w:name="_Toc43025983"/>
      <w:bookmarkStart w:id="279" w:name="_Toc49763517"/>
      <w:bookmarkStart w:id="280" w:name="_Toc56753981"/>
      <w:bookmarkStart w:id="281" w:name="_Toc67731182"/>
      <w:r w:rsidRPr="001D2CEF">
        <w:rPr>
          <w:lang w:val="en-US"/>
        </w:rPr>
        <w:t>5.2.4.5</w:t>
      </w:r>
      <w:r w:rsidRPr="001D2CEF">
        <w:rPr>
          <w:lang w:val="en-US"/>
        </w:rPr>
        <w:tab/>
        <w:t>Type: SelfLink</w:t>
      </w:r>
      <w:bookmarkEnd w:id="271"/>
      <w:bookmarkEnd w:id="272"/>
      <w:bookmarkEnd w:id="273"/>
      <w:bookmarkEnd w:id="274"/>
      <w:bookmarkEnd w:id="275"/>
      <w:bookmarkEnd w:id="276"/>
      <w:bookmarkEnd w:id="277"/>
      <w:bookmarkEnd w:id="278"/>
      <w:bookmarkEnd w:id="279"/>
      <w:bookmarkEnd w:id="280"/>
      <w:bookmarkEnd w:id="281"/>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E92CBF">
      <w:pPr>
        <w:pStyle w:val="Heading4"/>
      </w:pPr>
      <w:bookmarkStart w:id="282" w:name="_Toc24925785"/>
      <w:bookmarkStart w:id="283" w:name="_Toc24925963"/>
      <w:bookmarkStart w:id="284" w:name="_Toc24926139"/>
      <w:bookmarkStart w:id="285" w:name="_Toc33963992"/>
      <w:bookmarkStart w:id="286" w:name="_Toc33980748"/>
      <w:bookmarkStart w:id="287" w:name="_Toc36462549"/>
      <w:bookmarkStart w:id="288" w:name="_Toc36462745"/>
      <w:bookmarkStart w:id="289" w:name="_Toc43025984"/>
      <w:bookmarkStart w:id="290" w:name="_Toc49763518"/>
      <w:bookmarkStart w:id="291" w:name="_Toc56753982"/>
      <w:bookmarkStart w:id="292" w:name="_Toc67731183"/>
      <w:r w:rsidRPr="001D2CEF">
        <w:lastRenderedPageBreak/>
        <w:t>5.2.4.6</w:t>
      </w:r>
      <w:r w:rsidRPr="001D2CEF">
        <w:tab/>
        <w:t>Type: InvalidParam</w:t>
      </w:r>
      <w:bookmarkEnd w:id="282"/>
      <w:bookmarkEnd w:id="283"/>
      <w:bookmarkEnd w:id="284"/>
      <w:bookmarkEnd w:id="285"/>
      <w:bookmarkEnd w:id="286"/>
      <w:bookmarkEnd w:id="287"/>
      <w:bookmarkEnd w:id="288"/>
      <w:bookmarkEnd w:id="289"/>
      <w:bookmarkEnd w:id="290"/>
      <w:bookmarkEnd w:id="291"/>
      <w:bookmarkEnd w:id="292"/>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E92CBF">
      <w:pPr>
        <w:pStyle w:val="Heading4"/>
      </w:pPr>
      <w:bookmarkStart w:id="293" w:name="_Toc24925786"/>
      <w:bookmarkStart w:id="294" w:name="_Toc24925964"/>
      <w:bookmarkStart w:id="295" w:name="_Toc24926140"/>
      <w:bookmarkStart w:id="296" w:name="_Toc33963993"/>
      <w:bookmarkStart w:id="297" w:name="_Toc33980749"/>
      <w:bookmarkStart w:id="298" w:name="_Toc36462550"/>
      <w:bookmarkStart w:id="299" w:name="_Toc36462746"/>
      <w:bookmarkStart w:id="300" w:name="_Toc43025985"/>
      <w:bookmarkStart w:id="301" w:name="_Toc49763519"/>
      <w:bookmarkStart w:id="302" w:name="_Toc56753983"/>
      <w:bookmarkStart w:id="303" w:name="_Toc67731184"/>
      <w:r w:rsidRPr="001D2CEF">
        <w:t>5.2.4.7</w:t>
      </w:r>
      <w:r w:rsidRPr="001D2CEF">
        <w:tab/>
        <w:t>Type: LinkRm</w:t>
      </w:r>
      <w:bookmarkEnd w:id="293"/>
      <w:bookmarkEnd w:id="294"/>
      <w:bookmarkEnd w:id="295"/>
      <w:bookmarkEnd w:id="296"/>
      <w:bookmarkEnd w:id="297"/>
      <w:bookmarkEnd w:id="298"/>
      <w:bookmarkEnd w:id="299"/>
      <w:bookmarkEnd w:id="300"/>
      <w:bookmarkEnd w:id="301"/>
      <w:bookmarkEnd w:id="302"/>
      <w:bookmarkEnd w:id="303"/>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E92CBF">
      <w:pPr>
        <w:pStyle w:val="Heading4"/>
      </w:pPr>
      <w:bookmarkStart w:id="304" w:name="_Toc24925787"/>
      <w:bookmarkStart w:id="305" w:name="_Toc24925965"/>
      <w:bookmarkStart w:id="306" w:name="_Toc24926141"/>
      <w:bookmarkStart w:id="307" w:name="_Toc33963994"/>
      <w:bookmarkStart w:id="308" w:name="_Toc33980750"/>
      <w:bookmarkStart w:id="309" w:name="_Toc36462551"/>
      <w:bookmarkStart w:id="310" w:name="_Toc36462747"/>
      <w:bookmarkStart w:id="311" w:name="_Toc43025986"/>
      <w:bookmarkStart w:id="312" w:name="_Toc49763520"/>
      <w:bookmarkStart w:id="313" w:name="_Toc56753984"/>
      <w:bookmarkStart w:id="314" w:name="_Toc67731185"/>
      <w:r w:rsidRPr="001D2CEF">
        <w:lastRenderedPageBreak/>
        <w:t>5.2.4.</w:t>
      </w:r>
      <w:r w:rsidRPr="001D2CEF">
        <w:rPr>
          <w:lang w:eastAsia="zh-CN"/>
        </w:rPr>
        <w:t>8</w:t>
      </w:r>
      <w:r w:rsidRPr="001D2CEF">
        <w:tab/>
        <w:t xml:space="preserve">Type </w:t>
      </w:r>
      <w:r w:rsidRPr="001D2CEF">
        <w:rPr>
          <w:rFonts w:hint="eastAsia"/>
          <w:lang w:eastAsia="zh-CN"/>
        </w:rPr>
        <w:t>ChangeItem</w:t>
      </w:r>
      <w:bookmarkEnd w:id="304"/>
      <w:bookmarkEnd w:id="305"/>
      <w:bookmarkEnd w:id="306"/>
      <w:bookmarkEnd w:id="307"/>
      <w:bookmarkEnd w:id="308"/>
      <w:bookmarkEnd w:id="309"/>
      <w:bookmarkEnd w:id="310"/>
      <w:bookmarkEnd w:id="311"/>
      <w:bookmarkEnd w:id="312"/>
      <w:bookmarkEnd w:id="313"/>
      <w:bookmarkEnd w:id="314"/>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E92CBF">
      <w:pPr>
        <w:pStyle w:val="Heading4"/>
      </w:pPr>
      <w:bookmarkStart w:id="315" w:name="_Toc24925788"/>
      <w:bookmarkStart w:id="316" w:name="_Toc24925966"/>
      <w:bookmarkStart w:id="317" w:name="_Toc24926142"/>
      <w:bookmarkStart w:id="318" w:name="_Toc33963995"/>
      <w:bookmarkStart w:id="319" w:name="_Toc33980751"/>
      <w:bookmarkStart w:id="320" w:name="_Toc36462552"/>
      <w:bookmarkStart w:id="321" w:name="_Toc36462748"/>
      <w:bookmarkStart w:id="322" w:name="_Toc43025987"/>
      <w:bookmarkStart w:id="323" w:name="_Toc49763521"/>
      <w:bookmarkStart w:id="324" w:name="_Toc56753985"/>
      <w:bookmarkStart w:id="325" w:name="_Toc6773118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5"/>
      <w:bookmarkEnd w:id="316"/>
      <w:bookmarkEnd w:id="317"/>
      <w:bookmarkEnd w:id="318"/>
      <w:bookmarkEnd w:id="319"/>
      <w:bookmarkEnd w:id="320"/>
      <w:bookmarkEnd w:id="321"/>
      <w:bookmarkEnd w:id="322"/>
      <w:bookmarkEnd w:id="323"/>
      <w:bookmarkEnd w:id="324"/>
      <w:bookmarkEnd w:id="325"/>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E92CBF">
      <w:pPr>
        <w:pStyle w:val="Heading4"/>
        <w:rPr>
          <w:lang w:eastAsia="zh-CN"/>
        </w:rPr>
      </w:pPr>
      <w:bookmarkStart w:id="326" w:name="_Toc24925789"/>
      <w:bookmarkStart w:id="327" w:name="_Toc24925967"/>
      <w:bookmarkStart w:id="328" w:name="_Toc24926143"/>
      <w:bookmarkStart w:id="329" w:name="_Toc33963996"/>
      <w:bookmarkStart w:id="330" w:name="_Toc33980752"/>
      <w:bookmarkStart w:id="331" w:name="_Toc36462553"/>
      <w:bookmarkStart w:id="332" w:name="_Toc36462749"/>
      <w:bookmarkStart w:id="333" w:name="_Toc43025988"/>
      <w:bookmarkStart w:id="334" w:name="_Toc49763522"/>
      <w:bookmarkStart w:id="335" w:name="_Toc56753986"/>
      <w:bookmarkStart w:id="336" w:name="_Toc67731187"/>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6"/>
      <w:bookmarkEnd w:id="327"/>
      <w:bookmarkEnd w:id="328"/>
      <w:bookmarkEnd w:id="329"/>
      <w:bookmarkEnd w:id="330"/>
      <w:bookmarkEnd w:id="331"/>
      <w:bookmarkEnd w:id="332"/>
      <w:bookmarkEnd w:id="333"/>
      <w:bookmarkEnd w:id="334"/>
      <w:bookmarkEnd w:id="335"/>
      <w:bookmarkEnd w:id="336"/>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E92CBF">
      <w:pPr>
        <w:pStyle w:val="Heading4"/>
        <w:rPr>
          <w:lang w:eastAsia="zh-CN"/>
        </w:rPr>
      </w:pPr>
      <w:bookmarkStart w:id="337" w:name="_Toc24925790"/>
      <w:bookmarkStart w:id="338" w:name="_Toc24925968"/>
      <w:bookmarkStart w:id="339" w:name="_Toc24926144"/>
      <w:bookmarkStart w:id="340" w:name="_Toc33963997"/>
      <w:bookmarkStart w:id="341" w:name="_Toc33980753"/>
      <w:bookmarkStart w:id="342" w:name="_Toc36462554"/>
      <w:bookmarkStart w:id="343" w:name="_Toc36462750"/>
      <w:bookmarkStart w:id="344" w:name="_Toc43025989"/>
      <w:bookmarkStart w:id="345" w:name="_Toc49763523"/>
      <w:bookmarkStart w:id="346" w:name="_Toc56753987"/>
      <w:bookmarkStart w:id="347" w:name="_Toc67731188"/>
      <w:r w:rsidRPr="001D2CEF">
        <w:t>5.2.4.</w:t>
      </w:r>
      <w:r w:rsidRPr="001D2CEF">
        <w:rPr>
          <w:lang w:eastAsia="zh-CN"/>
        </w:rPr>
        <w:t>11</w:t>
      </w:r>
      <w:r w:rsidRPr="001D2CEF">
        <w:tab/>
        <w:t xml:space="preserve">Type: </w:t>
      </w:r>
      <w:r w:rsidRPr="001D2CEF">
        <w:rPr>
          <w:rFonts w:hint="eastAsia"/>
          <w:lang w:eastAsia="zh-CN"/>
        </w:rPr>
        <w:t>Cnf</w:t>
      </w:r>
      <w:bookmarkEnd w:id="337"/>
      <w:bookmarkEnd w:id="338"/>
      <w:bookmarkEnd w:id="339"/>
      <w:bookmarkEnd w:id="340"/>
      <w:bookmarkEnd w:id="341"/>
      <w:bookmarkEnd w:id="342"/>
      <w:bookmarkEnd w:id="343"/>
      <w:bookmarkEnd w:id="344"/>
      <w:bookmarkEnd w:id="345"/>
      <w:bookmarkEnd w:id="346"/>
      <w:bookmarkEnd w:id="347"/>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E92CBF">
      <w:pPr>
        <w:pStyle w:val="Heading4"/>
        <w:rPr>
          <w:lang w:eastAsia="zh-CN"/>
        </w:rPr>
      </w:pPr>
      <w:bookmarkStart w:id="348" w:name="_Toc24925791"/>
      <w:bookmarkStart w:id="349" w:name="_Toc24925969"/>
      <w:bookmarkStart w:id="350" w:name="_Toc24926145"/>
      <w:bookmarkStart w:id="351" w:name="_Toc33963998"/>
      <w:bookmarkStart w:id="352" w:name="_Toc33980754"/>
      <w:bookmarkStart w:id="353" w:name="_Toc36462555"/>
      <w:bookmarkStart w:id="354" w:name="_Toc36462751"/>
      <w:bookmarkStart w:id="355" w:name="_Toc43025990"/>
      <w:bookmarkStart w:id="356" w:name="_Toc49763524"/>
      <w:bookmarkStart w:id="357" w:name="_Toc56753988"/>
      <w:bookmarkStart w:id="358" w:name="_Toc67731189"/>
      <w:r w:rsidRPr="001D2CEF">
        <w:t>5.2.4.</w:t>
      </w:r>
      <w:r w:rsidRPr="001D2CEF">
        <w:rPr>
          <w:lang w:eastAsia="zh-CN"/>
        </w:rPr>
        <w:t>12</w:t>
      </w:r>
      <w:r w:rsidRPr="001D2CEF">
        <w:tab/>
        <w:t xml:space="preserve">Type: </w:t>
      </w:r>
      <w:r w:rsidRPr="001D2CEF">
        <w:rPr>
          <w:rFonts w:hint="eastAsia"/>
          <w:lang w:eastAsia="zh-CN"/>
        </w:rPr>
        <w:t>Dnf</w:t>
      </w:r>
      <w:bookmarkEnd w:id="348"/>
      <w:bookmarkEnd w:id="349"/>
      <w:bookmarkEnd w:id="350"/>
      <w:bookmarkEnd w:id="351"/>
      <w:bookmarkEnd w:id="352"/>
      <w:bookmarkEnd w:id="353"/>
      <w:bookmarkEnd w:id="354"/>
      <w:bookmarkEnd w:id="355"/>
      <w:bookmarkEnd w:id="356"/>
      <w:bookmarkEnd w:id="357"/>
      <w:bookmarkEnd w:id="358"/>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E92CBF">
      <w:pPr>
        <w:pStyle w:val="Heading4"/>
        <w:rPr>
          <w:lang w:eastAsia="zh-CN"/>
        </w:rPr>
      </w:pPr>
      <w:bookmarkStart w:id="359" w:name="_Toc24925792"/>
      <w:bookmarkStart w:id="360" w:name="_Toc24925970"/>
      <w:bookmarkStart w:id="361" w:name="_Toc24926146"/>
      <w:bookmarkStart w:id="362" w:name="_Toc33963999"/>
      <w:bookmarkStart w:id="363" w:name="_Toc33980755"/>
      <w:bookmarkStart w:id="364" w:name="_Toc36462556"/>
      <w:bookmarkStart w:id="365" w:name="_Toc36462752"/>
      <w:bookmarkStart w:id="366" w:name="_Toc43025991"/>
      <w:bookmarkStart w:id="367" w:name="_Toc49763525"/>
      <w:bookmarkStart w:id="368" w:name="_Toc56753989"/>
      <w:bookmarkStart w:id="369" w:name="_Toc67731190"/>
      <w:r w:rsidRPr="001D2CEF">
        <w:t>5.2.4.</w:t>
      </w:r>
      <w:r w:rsidRPr="001D2CEF">
        <w:rPr>
          <w:lang w:eastAsia="zh-CN"/>
        </w:rPr>
        <w:t>13</w:t>
      </w:r>
      <w:r w:rsidRPr="001D2CEF">
        <w:tab/>
        <w:t xml:space="preserve">Type: </w:t>
      </w:r>
      <w:r w:rsidRPr="001D2CEF">
        <w:rPr>
          <w:rFonts w:hint="eastAsia"/>
          <w:lang w:eastAsia="zh-CN"/>
        </w:rPr>
        <w:t>CnfUnit</w:t>
      </w:r>
      <w:bookmarkEnd w:id="359"/>
      <w:bookmarkEnd w:id="360"/>
      <w:bookmarkEnd w:id="361"/>
      <w:bookmarkEnd w:id="362"/>
      <w:bookmarkEnd w:id="363"/>
      <w:bookmarkEnd w:id="364"/>
      <w:bookmarkEnd w:id="365"/>
      <w:bookmarkEnd w:id="366"/>
      <w:bookmarkEnd w:id="367"/>
      <w:bookmarkEnd w:id="368"/>
      <w:bookmarkEnd w:id="369"/>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E92CBF">
      <w:pPr>
        <w:pStyle w:val="Heading4"/>
        <w:rPr>
          <w:lang w:eastAsia="zh-CN"/>
        </w:rPr>
      </w:pPr>
      <w:bookmarkStart w:id="370" w:name="_Toc24925793"/>
      <w:bookmarkStart w:id="371" w:name="_Toc24925971"/>
      <w:bookmarkStart w:id="372" w:name="_Toc24926147"/>
      <w:bookmarkStart w:id="373" w:name="_Toc33964000"/>
      <w:bookmarkStart w:id="374" w:name="_Toc33980756"/>
      <w:bookmarkStart w:id="375" w:name="_Toc36462557"/>
      <w:bookmarkStart w:id="376" w:name="_Toc36462753"/>
      <w:bookmarkStart w:id="377" w:name="_Toc43025992"/>
      <w:bookmarkStart w:id="378" w:name="_Toc49763526"/>
      <w:bookmarkStart w:id="379" w:name="_Toc56753990"/>
      <w:bookmarkStart w:id="380" w:name="_Toc67731191"/>
      <w:r w:rsidRPr="001D2CEF">
        <w:t>5.2.4.</w:t>
      </w:r>
      <w:r w:rsidRPr="001D2CEF">
        <w:rPr>
          <w:lang w:eastAsia="zh-CN"/>
        </w:rPr>
        <w:t>14</w:t>
      </w:r>
      <w:r w:rsidRPr="001D2CEF">
        <w:tab/>
        <w:t xml:space="preserve">Type: </w:t>
      </w:r>
      <w:r w:rsidRPr="001D2CEF">
        <w:rPr>
          <w:rFonts w:hint="eastAsia"/>
          <w:lang w:eastAsia="zh-CN"/>
        </w:rPr>
        <w:t>DnfUnit</w:t>
      </w:r>
      <w:bookmarkEnd w:id="370"/>
      <w:bookmarkEnd w:id="371"/>
      <w:bookmarkEnd w:id="372"/>
      <w:bookmarkEnd w:id="373"/>
      <w:bookmarkEnd w:id="374"/>
      <w:bookmarkEnd w:id="375"/>
      <w:bookmarkEnd w:id="376"/>
      <w:bookmarkEnd w:id="377"/>
      <w:bookmarkEnd w:id="378"/>
      <w:bookmarkEnd w:id="379"/>
      <w:bookmarkEnd w:id="38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E92CBF">
      <w:pPr>
        <w:pStyle w:val="Heading4"/>
        <w:rPr>
          <w:lang w:eastAsia="zh-CN"/>
        </w:rPr>
      </w:pPr>
      <w:bookmarkStart w:id="381" w:name="_Toc24925794"/>
      <w:bookmarkStart w:id="382" w:name="_Toc24925972"/>
      <w:bookmarkStart w:id="383" w:name="_Toc24926148"/>
      <w:bookmarkStart w:id="384" w:name="_Toc33964001"/>
      <w:bookmarkStart w:id="385" w:name="_Toc33980757"/>
      <w:bookmarkStart w:id="386" w:name="_Toc36462558"/>
      <w:bookmarkStart w:id="387" w:name="_Toc36462754"/>
      <w:bookmarkStart w:id="388" w:name="_Toc43025993"/>
      <w:bookmarkStart w:id="389" w:name="_Toc49763527"/>
      <w:bookmarkStart w:id="390" w:name="_Toc56753991"/>
      <w:bookmarkStart w:id="391" w:name="_Toc67731192"/>
      <w:r w:rsidRPr="001D2CEF">
        <w:lastRenderedPageBreak/>
        <w:t>5.2.4.</w:t>
      </w:r>
      <w:r w:rsidRPr="001D2CEF">
        <w:rPr>
          <w:lang w:eastAsia="zh-CN"/>
        </w:rPr>
        <w:t>15</w:t>
      </w:r>
      <w:r w:rsidRPr="001D2CEF">
        <w:tab/>
        <w:t xml:space="preserve">Type: </w:t>
      </w:r>
      <w:r w:rsidRPr="001D2CEF">
        <w:rPr>
          <w:rFonts w:hint="eastAsia"/>
          <w:lang w:eastAsia="zh-CN"/>
        </w:rPr>
        <w:t>Atom</w:t>
      </w:r>
      <w:bookmarkEnd w:id="381"/>
      <w:bookmarkEnd w:id="382"/>
      <w:bookmarkEnd w:id="383"/>
      <w:bookmarkEnd w:id="384"/>
      <w:bookmarkEnd w:id="385"/>
      <w:bookmarkEnd w:id="386"/>
      <w:bookmarkEnd w:id="387"/>
      <w:bookmarkEnd w:id="388"/>
      <w:bookmarkEnd w:id="389"/>
      <w:bookmarkEnd w:id="390"/>
      <w:bookmarkEnd w:id="391"/>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E92CBF">
      <w:pPr>
        <w:pStyle w:val="Heading4"/>
        <w:rPr>
          <w:lang w:eastAsia="zh-CN"/>
        </w:rPr>
      </w:pPr>
      <w:bookmarkStart w:id="392" w:name="_Toc24925795"/>
      <w:bookmarkStart w:id="393" w:name="_Toc24925973"/>
      <w:bookmarkStart w:id="394" w:name="_Toc24926149"/>
      <w:bookmarkStart w:id="395" w:name="_Toc33964002"/>
      <w:bookmarkStart w:id="396" w:name="_Toc33980758"/>
      <w:bookmarkStart w:id="397" w:name="_Toc36462559"/>
      <w:bookmarkStart w:id="398" w:name="_Toc36462755"/>
      <w:bookmarkStart w:id="399" w:name="_Toc43025994"/>
      <w:bookmarkStart w:id="400" w:name="_Toc49763528"/>
      <w:bookmarkStart w:id="401" w:name="_Toc56753992"/>
      <w:bookmarkStart w:id="402" w:name="_Toc67731193"/>
      <w:r w:rsidRPr="001D2CEF">
        <w:t>5.2.4.</w:t>
      </w:r>
      <w:r w:rsidRPr="001D2CEF">
        <w:rPr>
          <w:lang w:eastAsia="zh-CN"/>
        </w:rPr>
        <w:t>16</w:t>
      </w:r>
      <w:r w:rsidRPr="001D2CEF">
        <w:tab/>
        <w:t>Void</w:t>
      </w:r>
      <w:bookmarkEnd w:id="392"/>
      <w:bookmarkEnd w:id="393"/>
      <w:bookmarkEnd w:id="394"/>
      <w:bookmarkEnd w:id="395"/>
      <w:bookmarkEnd w:id="396"/>
      <w:bookmarkEnd w:id="397"/>
      <w:bookmarkEnd w:id="398"/>
      <w:bookmarkEnd w:id="399"/>
      <w:bookmarkEnd w:id="400"/>
      <w:bookmarkEnd w:id="401"/>
      <w:bookmarkEnd w:id="402"/>
    </w:p>
    <w:p w14:paraId="5E41F43E" w14:textId="77777777" w:rsidR="00E92CBF" w:rsidRPr="001D2CEF" w:rsidRDefault="00E92CBF" w:rsidP="00E92CBF">
      <w:pPr>
        <w:pStyle w:val="Heading4"/>
        <w:rPr>
          <w:lang w:eastAsia="zh-CN"/>
        </w:rPr>
      </w:pPr>
      <w:bookmarkStart w:id="403" w:name="_Toc24925798"/>
      <w:bookmarkStart w:id="404" w:name="_Toc24925974"/>
      <w:bookmarkStart w:id="405" w:name="_Toc24926150"/>
      <w:bookmarkStart w:id="406" w:name="_Toc33964003"/>
      <w:bookmarkStart w:id="407" w:name="_Toc33980759"/>
      <w:bookmarkStart w:id="408" w:name="_Toc36462560"/>
      <w:bookmarkStart w:id="409" w:name="_Toc36462756"/>
      <w:bookmarkStart w:id="410" w:name="_Toc43025995"/>
      <w:bookmarkStart w:id="411" w:name="_Toc49763529"/>
      <w:bookmarkStart w:id="412" w:name="_Toc56753993"/>
      <w:bookmarkStart w:id="413" w:name="_Toc67731194"/>
      <w:r w:rsidRPr="001D2CEF">
        <w:t>5.2.4.</w:t>
      </w:r>
      <w:r w:rsidRPr="001D2CEF">
        <w:rPr>
          <w:lang w:eastAsia="zh-CN"/>
        </w:rPr>
        <w:t>17</w:t>
      </w:r>
      <w:r w:rsidRPr="001D2CEF">
        <w:tab/>
        <w:t xml:space="preserve">Type: </w:t>
      </w:r>
      <w:r w:rsidRPr="001D2CEF">
        <w:rPr>
          <w:rFonts w:hint="eastAsia"/>
          <w:lang w:eastAsia="zh-CN"/>
        </w:rPr>
        <w:t>PatchResult</w:t>
      </w:r>
      <w:bookmarkEnd w:id="403"/>
      <w:bookmarkEnd w:id="404"/>
      <w:bookmarkEnd w:id="405"/>
      <w:bookmarkEnd w:id="406"/>
      <w:bookmarkEnd w:id="407"/>
      <w:bookmarkEnd w:id="408"/>
      <w:bookmarkEnd w:id="409"/>
      <w:bookmarkEnd w:id="410"/>
      <w:bookmarkEnd w:id="411"/>
      <w:bookmarkEnd w:id="412"/>
      <w:bookmarkEnd w:id="413"/>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E92CBF">
      <w:pPr>
        <w:pStyle w:val="Heading4"/>
        <w:rPr>
          <w:lang w:eastAsia="zh-CN"/>
        </w:rPr>
      </w:pPr>
      <w:bookmarkStart w:id="414" w:name="_Toc24925799"/>
      <w:bookmarkStart w:id="415" w:name="_Toc24925975"/>
      <w:bookmarkStart w:id="416" w:name="_Toc24926151"/>
      <w:bookmarkStart w:id="417" w:name="_Toc33964004"/>
      <w:bookmarkStart w:id="418" w:name="_Toc33980760"/>
      <w:bookmarkStart w:id="419" w:name="_Toc36462561"/>
      <w:bookmarkStart w:id="420" w:name="_Toc36462757"/>
      <w:bookmarkStart w:id="421" w:name="_Toc43025996"/>
      <w:bookmarkStart w:id="422" w:name="_Toc49763530"/>
      <w:bookmarkStart w:id="423" w:name="_Toc56753994"/>
      <w:bookmarkStart w:id="424" w:name="_Toc67731195"/>
      <w:r w:rsidRPr="001D2CEF">
        <w:t>5.2.4.</w:t>
      </w:r>
      <w:r w:rsidRPr="001D2CEF">
        <w:rPr>
          <w:lang w:eastAsia="zh-CN"/>
        </w:rPr>
        <w:t>18</w:t>
      </w:r>
      <w:r w:rsidRPr="001D2CEF">
        <w:tab/>
        <w:t xml:space="preserve">Type: </w:t>
      </w:r>
      <w:r w:rsidRPr="001D2CEF">
        <w:rPr>
          <w:rFonts w:hint="eastAsia"/>
          <w:lang w:eastAsia="zh-CN"/>
        </w:rPr>
        <w:t>ReportItem</w:t>
      </w:r>
      <w:bookmarkEnd w:id="414"/>
      <w:bookmarkEnd w:id="415"/>
      <w:bookmarkEnd w:id="416"/>
      <w:bookmarkEnd w:id="417"/>
      <w:bookmarkEnd w:id="418"/>
      <w:bookmarkEnd w:id="419"/>
      <w:bookmarkEnd w:id="420"/>
      <w:bookmarkEnd w:id="421"/>
      <w:bookmarkEnd w:id="422"/>
      <w:bookmarkEnd w:id="423"/>
      <w:bookmarkEnd w:id="424"/>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E92CBF">
      <w:pPr>
        <w:pStyle w:val="Heading4"/>
        <w:rPr>
          <w:lang w:eastAsia="zh-CN"/>
        </w:rPr>
      </w:pPr>
      <w:bookmarkStart w:id="425" w:name="_Toc24925796"/>
      <w:bookmarkStart w:id="426" w:name="_Toc24925976"/>
      <w:bookmarkStart w:id="427" w:name="_Toc24926152"/>
      <w:bookmarkStart w:id="428" w:name="_Toc33964005"/>
      <w:bookmarkStart w:id="429" w:name="_Toc33980761"/>
      <w:bookmarkStart w:id="430" w:name="_Toc36462562"/>
      <w:bookmarkStart w:id="431" w:name="_Toc36462758"/>
      <w:bookmarkStart w:id="432" w:name="_Toc43025997"/>
      <w:bookmarkStart w:id="433" w:name="_Toc49763531"/>
      <w:bookmarkStart w:id="434" w:name="_Toc56753995"/>
      <w:bookmarkStart w:id="435" w:name="_Toc67731196"/>
      <w:r w:rsidRPr="001D2CEF">
        <w:t>5.2.4.</w:t>
      </w:r>
      <w:r w:rsidRPr="001D2CEF">
        <w:rPr>
          <w:lang w:eastAsia="zh-CN"/>
        </w:rPr>
        <w:t>19</w:t>
      </w:r>
      <w:r w:rsidRPr="001D2CEF">
        <w:tab/>
        <w:t xml:space="preserve">Type: </w:t>
      </w:r>
      <w:r w:rsidRPr="001D2CEF">
        <w:rPr>
          <w:rFonts w:hint="eastAsia"/>
          <w:lang w:eastAsia="zh-CN"/>
        </w:rPr>
        <w:t>HalTemplate</w:t>
      </w:r>
      <w:bookmarkEnd w:id="425"/>
      <w:bookmarkEnd w:id="426"/>
      <w:bookmarkEnd w:id="427"/>
      <w:bookmarkEnd w:id="428"/>
      <w:bookmarkEnd w:id="429"/>
      <w:bookmarkEnd w:id="430"/>
      <w:bookmarkEnd w:id="431"/>
      <w:bookmarkEnd w:id="432"/>
      <w:bookmarkEnd w:id="433"/>
      <w:bookmarkEnd w:id="434"/>
      <w:bookmarkEnd w:id="435"/>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E92CBF">
      <w:pPr>
        <w:pStyle w:val="Heading4"/>
        <w:rPr>
          <w:lang w:eastAsia="zh-CN"/>
        </w:rPr>
      </w:pPr>
      <w:bookmarkStart w:id="436" w:name="_Toc24925797"/>
      <w:bookmarkStart w:id="437" w:name="_Toc24925977"/>
      <w:bookmarkStart w:id="438" w:name="_Toc24926153"/>
      <w:bookmarkStart w:id="439" w:name="_Toc33964006"/>
      <w:bookmarkStart w:id="440" w:name="_Toc33980762"/>
      <w:bookmarkStart w:id="441" w:name="_Toc36462563"/>
      <w:bookmarkStart w:id="442" w:name="_Toc36462759"/>
      <w:bookmarkStart w:id="443" w:name="_Toc43025998"/>
      <w:bookmarkStart w:id="444" w:name="_Toc49763532"/>
      <w:bookmarkStart w:id="445" w:name="_Toc56753996"/>
      <w:bookmarkStart w:id="446" w:name="_Toc67731197"/>
      <w:r w:rsidRPr="001D2CEF">
        <w:lastRenderedPageBreak/>
        <w:t>5.2.4.</w:t>
      </w:r>
      <w:r w:rsidRPr="001D2CEF">
        <w:rPr>
          <w:lang w:eastAsia="zh-CN"/>
        </w:rPr>
        <w:t>20</w:t>
      </w:r>
      <w:r w:rsidRPr="001D2CEF">
        <w:tab/>
        <w:t>Type:</w:t>
      </w:r>
      <w:r w:rsidRPr="001D2CEF">
        <w:rPr>
          <w:rFonts w:hint="eastAsia"/>
          <w:lang w:eastAsia="zh-CN"/>
        </w:rPr>
        <w:t xml:space="preserve"> Property</w:t>
      </w:r>
      <w:bookmarkEnd w:id="436"/>
      <w:bookmarkEnd w:id="437"/>
      <w:bookmarkEnd w:id="438"/>
      <w:bookmarkEnd w:id="439"/>
      <w:bookmarkEnd w:id="440"/>
      <w:bookmarkEnd w:id="441"/>
      <w:bookmarkEnd w:id="442"/>
      <w:bookmarkEnd w:id="443"/>
      <w:bookmarkEnd w:id="444"/>
      <w:bookmarkEnd w:id="445"/>
      <w:bookmarkEnd w:id="446"/>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Pr="001D2CEF" w:rsidRDefault="00E92CBF" w:rsidP="00E92CBF">
      <w:pPr>
        <w:rPr>
          <w:lang w:val="en-US"/>
        </w:rPr>
      </w:pPr>
    </w:p>
    <w:p w14:paraId="3A2B13FE" w14:textId="77777777" w:rsidR="00E92CBF" w:rsidRPr="001D2CEF" w:rsidRDefault="00E92CBF" w:rsidP="00E92CBF">
      <w:pPr>
        <w:pStyle w:val="Heading2"/>
      </w:pPr>
      <w:bookmarkStart w:id="447" w:name="_Toc24925800"/>
      <w:bookmarkStart w:id="448" w:name="_Toc24925978"/>
      <w:bookmarkStart w:id="449" w:name="_Toc24926154"/>
      <w:bookmarkStart w:id="450" w:name="_Toc33964007"/>
      <w:bookmarkStart w:id="451" w:name="_Toc33980763"/>
      <w:bookmarkStart w:id="452" w:name="_Toc36462564"/>
      <w:bookmarkStart w:id="453" w:name="_Toc36462760"/>
      <w:bookmarkStart w:id="454" w:name="_Toc43025999"/>
      <w:bookmarkStart w:id="455" w:name="_Toc49763533"/>
      <w:bookmarkStart w:id="456" w:name="_Toc56753997"/>
      <w:bookmarkStart w:id="457" w:name="_Toc67731198"/>
      <w:r w:rsidRPr="001D2CEF">
        <w:t>5.3</w:t>
      </w:r>
      <w:r w:rsidRPr="001D2CEF">
        <w:tab/>
        <w:t>Data Types related to Subscription, Identification and Numbering</w:t>
      </w:r>
      <w:bookmarkEnd w:id="447"/>
      <w:bookmarkEnd w:id="448"/>
      <w:bookmarkEnd w:id="449"/>
      <w:bookmarkEnd w:id="450"/>
      <w:bookmarkEnd w:id="451"/>
      <w:bookmarkEnd w:id="452"/>
      <w:bookmarkEnd w:id="453"/>
      <w:bookmarkEnd w:id="454"/>
      <w:bookmarkEnd w:id="455"/>
      <w:bookmarkEnd w:id="456"/>
      <w:bookmarkEnd w:id="457"/>
    </w:p>
    <w:p w14:paraId="21AAC6A0" w14:textId="77777777" w:rsidR="00E92CBF" w:rsidRPr="001D2CEF" w:rsidRDefault="00E92CBF" w:rsidP="00E92CBF">
      <w:pPr>
        <w:pStyle w:val="Heading3"/>
      </w:pPr>
      <w:bookmarkStart w:id="458" w:name="_Toc24925801"/>
      <w:bookmarkStart w:id="459" w:name="_Toc24925979"/>
      <w:bookmarkStart w:id="460" w:name="_Toc24926155"/>
      <w:bookmarkStart w:id="461" w:name="_Toc33964008"/>
      <w:bookmarkStart w:id="462" w:name="_Toc33980764"/>
      <w:bookmarkStart w:id="463" w:name="_Toc36462565"/>
      <w:bookmarkStart w:id="464" w:name="_Toc36462761"/>
      <w:bookmarkStart w:id="465" w:name="_Toc43026000"/>
      <w:bookmarkStart w:id="466" w:name="_Toc49763534"/>
      <w:bookmarkStart w:id="467" w:name="_Toc56753998"/>
      <w:bookmarkStart w:id="468" w:name="_Toc67731199"/>
      <w:r w:rsidRPr="001D2CEF">
        <w:t>5.3.1</w:t>
      </w:r>
      <w:r w:rsidRPr="001D2CEF">
        <w:tab/>
        <w:t>Introduction</w:t>
      </w:r>
      <w:bookmarkEnd w:id="458"/>
      <w:bookmarkEnd w:id="459"/>
      <w:bookmarkEnd w:id="460"/>
      <w:bookmarkEnd w:id="461"/>
      <w:bookmarkEnd w:id="462"/>
      <w:bookmarkEnd w:id="463"/>
      <w:bookmarkEnd w:id="464"/>
      <w:bookmarkEnd w:id="465"/>
      <w:bookmarkEnd w:id="466"/>
      <w:bookmarkEnd w:id="467"/>
      <w:bookmarkEnd w:id="468"/>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E92CBF">
      <w:pPr>
        <w:pStyle w:val="Heading3"/>
      </w:pPr>
      <w:bookmarkStart w:id="469" w:name="_Toc24925802"/>
      <w:bookmarkStart w:id="470" w:name="_Toc24925980"/>
      <w:bookmarkStart w:id="471" w:name="_Toc24926156"/>
      <w:bookmarkStart w:id="472" w:name="_Toc33964009"/>
      <w:bookmarkStart w:id="473" w:name="_Toc33980765"/>
      <w:bookmarkStart w:id="474" w:name="_Toc36462566"/>
      <w:bookmarkStart w:id="475" w:name="_Toc36462762"/>
      <w:bookmarkStart w:id="476" w:name="_Toc43026001"/>
      <w:bookmarkStart w:id="477" w:name="_Toc49763535"/>
      <w:bookmarkStart w:id="478" w:name="_Toc56753999"/>
      <w:bookmarkStart w:id="479" w:name="_Toc67731200"/>
      <w:r w:rsidRPr="001D2CEF">
        <w:t>5.3.2</w:t>
      </w:r>
      <w:r w:rsidRPr="001D2CEF">
        <w:tab/>
        <w:t>Simple Data Types</w:t>
      </w:r>
      <w:bookmarkEnd w:id="469"/>
      <w:bookmarkEnd w:id="470"/>
      <w:bookmarkEnd w:id="471"/>
      <w:bookmarkEnd w:id="472"/>
      <w:bookmarkEnd w:id="473"/>
      <w:bookmarkEnd w:id="474"/>
      <w:bookmarkEnd w:id="475"/>
      <w:bookmarkEnd w:id="476"/>
      <w:bookmarkEnd w:id="477"/>
      <w:bookmarkEnd w:id="478"/>
      <w:bookmarkEnd w:id="479"/>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3E79AC"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E92CBF">
      <w:pPr>
        <w:pStyle w:val="Heading3"/>
      </w:pPr>
      <w:bookmarkStart w:id="480" w:name="_Toc24925803"/>
      <w:bookmarkStart w:id="481" w:name="_Toc24925981"/>
      <w:bookmarkStart w:id="482" w:name="_Toc24926157"/>
      <w:bookmarkStart w:id="483" w:name="_Toc33964010"/>
      <w:bookmarkStart w:id="484" w:name="_Toc33980766"/>
      <w:bookmarkStart w:id="485" w:name="_Toc36462567"/>
      <w:bookmarkStart w:id="486" w:name="_Toc36462763"/>
      <w:bookmarkStart w:id="487" w:name="_Toc43026002"/>
      <w:bookmarkStart w:id="488" w:name="_Toc49763536"/>
      <w:bookmarkStart w:id="489" w:name="_Toc56754000"/>
      <w:bookmarkStart w:id="490" w:name="_Toc67731201"/>
      <w:r w:rsidRPr="001D2CEF">
        <w:t>5.3.3</w:t>
      </w:r>
      <w:r w:rsidRPr="001D2CEF">
        <w:tab/>
        <w:t>Enumerations</w:t>
      </w:r>
      <w:bookmarkEnd w:id="480"/>
      <w:bookmarkEnd w:id="481"/>
      <w:bookmarkEnd w:id="482"/>
      <w:bookmarkEnd w:id="483"/>
      <w:bookmarkEnd w:id="484"/>
      <w:bookmarkEnd w:id="485"/>
      <w:bookmarkEnd w:id="486"/>
      <w:bookmarkEnd w:id="487"/>
      <w:bookmarkEnd w:id="488"/>
      <w:bookmarkEnd w:id="489"/>
      <w:bookmarkEnd w:id="490"/>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E92CBF">
      <w:pPr>
        <w:pStyle w:val="Heading3"/>
      </w:pPr>
      <w:bookmarkStart w:id="491" w:name="_Toc24925804"/>
      <w:bookmarkStart w:id="492" w:name="_Toc24925982"/>
      <w:bookmarkStart w:id="493" w:name="_Toc24926158"/>
      <w:bookmarkStart w:id="494" w:name="_Toc33964011"/>
      <w:bookmarkStart w:id="495" w:name="_Toc33980767"/>
      <w:bookmarkStart w:id="496" w:name="_Toc36462568"/>
      <w:bookmarkStart w:id="497" w:name="_Toc36462764"/>
      <w:bookmarkStart w:id="498" w:name="_Toc43026003"/>
      <w:bookmarkStart w:id="499" w:name="_Toc49763537"/>
      <w:bookmarkStart w:id="500" w:name="_Toc56754001"/>
      <w:bookmarkStart w:id="501" w:name="_Toc67731202"/>
      <w:r w:rsidRPr="001D2CEF">
        <w:t>5.3.4</w:t>
      </w:r>
      <w:r w:rsidRPr="001D2CEF">
        <w:tab/>
        <w:t>Structured Data Types</w:t>
      </w:r>
      <w:bookmarkEnd w:id="491"/>
      <w:bookmarkEnd w:id="492"/>
      <w:bookmarkEnd w:id="493"/>
      <w:bookmarkEnd w:id="494"/>
      <w:bookmarkEnd w:id="495"/>
      <w:bookmarkEnd w:id="496"/>
      <w:bookmarkEnd w:id="497"/>
      <w:bookmarkEnd w:id="498"/>
      <w:bookmarkEnd w:id="499"/>
      <w:bookmarkEnd w:id="500"/>
      <w:bookmarkEnd w:id="501"/>
    </w:p>
    <w:p w14:paraId="6AF4E5B5" w14:textId="77777777" w:rsidR="00E92CBF" w:rsidRPr="001D2CEF" w:rsidRDefault="00E92CBF" w:rsidP="00E92CBF">
      <w:pPr>
        <w:pStyle w:val="Heading4"/>
      </w:pPr>
      <w:bookmarkStart w:id="502" w:name="_Toc24925805"/>
      <w:bookmarkStart w:id="503" w:name="_Toc24925983"/>
      <w:bookmarkStart w:id="504" w:name="_Toc24926159"/>
      <w:bookmarkStart w:id="505" w:name="_Toc33964012"/>
      <w:bookmarkStart w:id="506" w:name="_Toc33980768"/>
      <w:bookmarkStart w:id="507" w:name="_Toc36462569"/>
      <w:bookmarkStart w:id="508" w:name="_Toc36462765"/>
      <w:bookmarkStart w:id="509" w:name="_Toc43026004"/>
      <w:bookmarkStart w:id="510" w:name="_Toc49763538"/>
      <w:bookmarkStart w:id="511" w:name="_Toc56754002"/>
      <w:bookmarkStart w:id="512" w:name="_Toc67731203"/>
      <w:r w:rsidRPr="001D2CEF">
        <w:t>5.3.4.1</w:t>
      </w:r>
      <w:r w:rsidRPr="001D2CEF">
        <w:tab/>
        <w:t>Type: Guami</w:t>
      </w:r>
      <w:bookmarkEnd w:id="502"/>
      <w:bookmarkEnd w:id="503"/>
      <w:bookmarkEnd w:id="504"/>
      <w:bookmarkEnd w:id="505"/>
      <w:bookmarkEnd w:id="506"/>
      <w:bookmarkEnd w:id="507"/>
      <w:bookmarkEnd w:id="508"/>
      <w:bookmarkEnd w:id="509"/>
      <w:bookmarkEnd w:id="510"/>
      <w:bookmarkEnd w:id="511"/>
      <w:bookmarkEnd w:id="512"/>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E92CBF">
      <w:pPr>
        <w:pStyle w:val="Heading4"/>
      </w:pPr>
      <w:bookmarkStart w:id="513" w:name="_Toc24925806"/>
      <w:bookmarkStart w:id="514" w:name="_Toc24925984"/>
      <w:bookmarkStart w:id="515" w:name="_Toc24926160"/>
      <w:bookmarkStart w:id="516" w:name="_Toc33964013"/>
      <w:bookmarkStart w:id="517" w:name="_Toc33980769"/>
      <w:bookmarkStart w:id="518" w:name="_Toc36462570"/>
      <w:bookmarkStart w:id="519" w:name="_Toc36462766"/>
      <w:bookmarkStart w:id="520" w:name="_Toc43026005"/>
      <w:bookmarkStart w:id="521" w:name="_Toc49763539"/>
      <w:bookmarkStart w:id="522" w:name="_Toc56754003"/>
      <w:bookmarkStart w:id="523" w:name="_Toc67731204"/>
      <w:r w:rsidRPr="001D2CEF">
        <w:t>5.3.4.2</w:t>
      </w:r>
      <w:r w:rsidRPr="001D2CEF">
        <w:tab/>
        <w:t>Type: NetworkId</w:t>
      </w:r>
      <w:bookmarkEnd w:id="513"/>
      <w:bookmarkEnd w:id="514"/>
      <w:bookmarkEnd w:id="515"/>
      <w:bookmarkEnd w:id="516"/>
      <w:bookmarkEnd w:id="517"/>
      <w:bookmarkEnd w:id="518"/>
      <w:bookmarkEnd w:id="519"/>
      <w:bookmarkEnd w:id="520"/>
      <w:bookmarkEnd w:id="521"/>
      <w:bookmarkEnd w:id="522"/>
      <w:bookmarkEnd w:id="523"/>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E92CBF">
      <w:pPr>
        <w:pStyle w:val="Heading4"/>
      </w:pPr>
      <w:bookmarkStart w:id="524" w:name="_Toc24925807"/>
      <w:bookmarkStart w:id="525" w:name="_Toc24925985"/>
      <w:bookmarkStart w:id="526" w:name="_Toc24926161"/>
      <w:bookmarkStart w:id="527" w:name="_Toc33964014"/>
      <w:bookmarkStart w:id="528" w:name="_Toc33980770"/>
      <w:bookmarkStart w:id="529" w:name="_Toc36462571"/>
      <w:bookmarkStart w:id="530" w:name="_Toc36462767"/>
      <w:bookmarkStart w:id="531" w:name="_Toc43026006"/>
      <w:bookmarkStart w:id="532" w:name="_Toc49763540"/>
      <w:bookmarkStart w:id="533" w:name="_Toc56754004"/>
      <w:bookmarkStart w:id="534" w:name="_Toc67731205"/>
      <w:r w:rsidRPr="001D2CEF">
        <w:t>5.3.4.3</w:t>
      </w:r>
      <w:r w:rsidRPr="001D2CEF">
        <w:tab/>
        <w:t>Type: GuamiRm</w:t>
      </w:r>
      <w:bookmarkEnd w:id="524"/>
      <w:bookmarkEnd w:id="525"/>
      <w:bookmarkEnd w:id="526"/>
      <w:bookmarkEnd w:id="527"/>
      <w:bookmarkEnd w:id="528"/>
      <w:bookmarkEnd w:id="529"/>
      <w:bookmarkEnd w:id="530"/>
      <w:bookmarkEnd w:id="531"/>
      <w:bookmarkEnd w:id="532"/>
      <w:bookmarkEnd w:id="533"/>
      <w:bookmarkEnd w:id="534"/>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E92CBF">
      <w:pPr>
        <w:pStyle w:val="Heading2"/>
      </w:pPr>
      <w:bookmarkStart w:id="535" w:name="_Toc24925808"/>
      <w:bookmarkStart w:id="536" w:name="_Toc24925986"/>
      <w:bookmarkStart w:id="537" w:name="_Toc24926162"/>
      <w:bookmarkStart w:id="538" w:name="_Toc33964015"/>
      <w:bookmarkStart w:id="539" w:name="_Toc33980771"/>
      <w:bookmarkStart w:id="540" w:name="_Toc36462572"/>
      <w:bookmarkStart w:id="541" w:name="_Toc36462768"/>
      <w:bookmarkStart w:id="542" w:name="_Toc43026007"/>
      <w:bookmarkStart w:id="543" w:name="_Toc49763541"/>
      <w:bookmarkStart w:id="544" w:name="_Toc56754005"/>
      <w:bookmarkStart w:id="545" w:name="_Toc67731206"/>
      <w:r w:rsidRPr="001D2CEF">
        <w:t>5.4</w:t>
      </w:r>
      <w:r w:rsidRPr="001D2CEF">
        <w:tab/>
        <w:t>Data Types related to 5G Network</w:t>
      </w:r>
      <w:bookmarkEnd w:id="535"/>
      <w:bookmarkEnd w:id="536"/>
      <w:bookmarkEnd w:id="537"/>
      <w:bookmarkEnd w:id="538"/>
      <w:bookmarkEnd w:id="539"/>
      <w:bookmarkEnd w:id="540"/>
      <w:bookmarkEnd w:id="541"/>
      <w:bookmarkEnd w:id="542"/>
      <w:bookmarkEnd w:id="543"/>
      <w:bookmarkEnd w:id="544"/>
      <w:bookmarkEnd w:id="545"/>
    </w:p>
    <w:p w14:paraId="7BCCFE74" w14:textId="77777777" w:rsidR="00E92CBF" w:rsidRPr="001D2CEF" w:rsidRDefault="00E92CBF" w:rsidP="00E92CBF">
      <w:pPr>
        <w:pStyle w:val="Heading3"/>
      </w:pPr>
      <w:bookmarkStart w:id="546" w:name="_Toc24925809"/>
      <w:bookmarkStart w:id="547" w:name="_Toc24925987"/>
      <w:bookmarkStart w:id="548" w:name="_Toc24926163"/>
      <w:bookmarkStart w:id="549" w:name="_Toc33964016"/>
      <w:bookmarkStart w:id="550" w:name="_Toc33980772"/>
      <w:bookmarkStart w:id="551" w:name="_Toc36462573"/>
      <w:bookmarkStart w:id="552" w:name="_Toc36462769"/>
      <w:bookmarkStart w:id="553" w:name="_Toc43026008"/>
      <w:bookmarkStart w:id="554" w:name="_Toc49763542"/>
      <w:bookmarkStart w:id="555" w:name="_Toc56754006"/>
      <w:bookmarkStart w:id="556" w:name="_Toc67731207"/>
      <w:r w:rsidRPr="001D2CEF">
        <w:t>5.4.1</w:t>
      </w:r>
      <w:r w:rsidRPr="001D2CEF">
        <w:tab/>
        <w:t>Introduction</w:t>
      </w:r>
      <w:bookmarkEnd w:id="546"/>
      <w:bookmarkEnd w:id="547"/>
      <w:bookmarkEnd w:id="548"/>
      <w:bookmarkEnd w:id="549"/>
      <w:bookmarkEnd w:id="550"/>
      <w:bookmarkEnd w:id="551"/>
      <w:bookmarkEnd w:id="552"/>
      <w:bookmarkEnd w:id="553"/>
      <w:bookmarkEnd w:id="554"/>
      <w:bookmarkEnd w:id="555"/>
      <w:bookmarkEnd w:id="556"/>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E92CBF">
      <w:pPr>
        <w:pStyle w:val="Heading3"/>
      </w:pPr>
      <w:bookmarkStart w:id="557" w:name="_Toc24925810"/>
      <w:bookmarkStart w:id="558" w:name="_Toc24925988"/>
      <w:bookmarkStart w:id="559" w:name="_Toc24926164"/>
      <w:bookmarkStart w:id="560" w:name="_Toc33964017"/>
      <w:bookmarkStart w:id="561" w:name="_Toc33980773"/>
      <w:bookmarkStart w:id="562" w:name="_Toc36462574"/>
      <w:bookmarkStart w:id="563" w:name="_Toc36462770"/>
      <w:bookmarkStart w:id="564" w:name="_Toc43026009"/>
      <w:bookmarkStart w:id="565" w:name="_Toc49763543"/>
      <w:bookmarkStart w:id="566" w:name="_Toc56754007"/>
      <w:bookmarkStart w:id="567" w:name="_Toc67731208"/>
      <w:r w:rsidRPr="001D2CEF">
        <w:t>5.4.2</w:t>
      </w:r>
      <w:r w:rsidRPr="001D2CEF">
        <w:tab/>
        <w:t>Simple Data Types</w:t>
      </w:r>
      <w:bookmarkEnd w:id="557"/>
      <w:bookmarkEnd w:id="558"/>
      <w:bookmarkEnd w:id="559"/>
      <w:bookmarkEnd w:id="560"/>
      <w:bookmarkEnd w:id="561"/>
      <w:bookmarkEnd w:id="562"/>
      <w:bookmarkEnd w:id="563"/>
      <w:bookmarkEnd w:id="564"/>
      <w:bookmarkEnd w:id="565"/>
      <w:bookmarkEnd w:id="566"/>
      <w:bookmarkEnd w:id="567"/>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69ECC9" w14:textId="77777777" w:rsidR="00E92CBF" w:rsidRPr="001D2CEF" w:rsidRDefault="00E92CBF" w:rsidP="00AA7DB8">
            <w:pPr>
              <w:pStyle w:val="TAL"/>
              <w:rPr>
                <w:lang w:eastAsia="zh-CN"/>
              </w:rPr>
            </w:pP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0A473B53" w14:textId="77777777" w:rsidR="00875C7D" w:rsidRDefault="00875C7D" w:rsidP="00875C7D">
            <w:pPr>
              <w:pStyle w:val="TAL"/>
              <w:ind w:left="284"/>
              <w:rPr>
                <w:rFonts w:cs="Arial"/>
                <w:szCs w:val="18"/>
              </w:rPr>
            </w:pPr>
            <w:r w:rsidRPr="001D2CEF">
              <w:rPr>
                <w:rFonts w:cs="Arial"/>
                <w:szCs w:val="18"/>
              </w:rPr>
              <w:br/>
              <w:t>&lt;MNC&gt; encoded as defined in clause 5.4.2</w:t>
            </w:r>
            <w:r w:rsidR="002A286B">
              <w:rPr>
                <w:rFonts w:cs="Arial"/>
                <w:szCs w:val="18"/>
              </w:rPr>
              <w:t xml:space="preserve"> ("Mnc" data type definition)</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AD5D1D1" w14:textId="77777777" w:rsidR="00875C7D" w:rsidRPr="001D2CEF" w:rsidRDefault="00875C7D" w:rsidP="00875C7D">
            <w:pPr>
              <w:pStyle w:val="TAL"/>
              <w:rPr>
                <w:rFonts w:cs="Arial"/>
                <w:szCs w:val="18"/>
              </w:rPr>
            </w:pPr>
          </w:p>
          <w:p w14:paraId="27DF29C7" w14:textId="77777777" w:rsidR="00875C7D" w:rsidRPr="001D2CEF" w:rsidRDefault="00875C7D" w:rsidP="00875C7D">
            <w:pPr>
              <w:pStyle w:val="TAL"/>
              <w:ind w:left="284"/>
              <w:rPr>
                <w:rFonts w:cs="Arial"/>
                <w:szCs w:val="18"/>
              </w:rPr>
            </w:pPr>
          </w:p>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68" w:name="_Hlk23423633"/>
            <w:r w:rsidRPr="001D2CEF">
              <w:rPr>
                <w:rFonts w:cs="Arial"/>
                <w:szCs w:val="18"/>
              </w:rPr>
              <w:t>comprising the initial eight-digit portion of the 15-digit IMEI and 16-digit IMEISV codes. See clause 6.2 of 3GPP TS 23.003 [7].</w:t>
            </w:r>
            <w:bookmarkEnd w:id="568"/>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E92CBF">
      <w:pPr>
        <w:pStyle w:val="Heading3"/>
      </w:pPr>
      <w:bookmarkStart w:id="569" w:name="_Toc24925811"/>
      <w:bookmarkStart w:id="570" w:name="_Toc24925989"/>
      <w:bookmarkStart w:id="571" w:name="_Toc24926165"/>
      <w:bookmarkStart w:id="572" w:name="_Toc33964018"/>
      <w:bookmarkStart w:id="573" w:name="_Toc33980774"/>
      <w:bookmarkStart w:id="574" w:name="_Toc36462575"/>
      <w:bookmarkStart w:id="575" w:name="_Toc36462771"/>
      <w:bookmarkStart w:id="576" w:name="_Toc43026010"/>
      <w:bookmarkStart w:id="577" w:name="_Toc49763544"/>
      <w:bookmarkStart w:id="578" w:name="_Toc56754008"/>
      <w:bookmarkStart w:id="579" w:name="_Toc67731209"/>
      <w:r w:rsidRPr="00F11966">
        <w:t>5.4.3</w:t>
      </w:r>
      <w:r w:rsidRPr="00F11966">
        <w:tab/>
        <w:t>Enumerations</w:t>
      </w:r>
      <w:bookmarkEnd w:id="569"/>
      <w:bookmarkEnd w:id="570"/>
      <w:bookmarkEnd w:id="571"/>
      <w:bookmarkEnd w:id="572"/>
      <w:bookmarkEnd w:id="573"/>
      <w:bookmarkEnd w:id="574"/>
      <w:bookmarkEnd w:id="575"/>
      <w:bookmarkEnd w:id="576"/>
      <w:bookmarkEnd w:id="577"/>
      <w:bookmarkEnd w:id="578"/>
      <w:bookmarkEnd w:id="579"/>
    </w:p>
    <w:p w14:paraId="594AAF92" w14:textId="77777777" w:rsidR="00E92CBF" w:rsidRPr="00F11966" w:rsidRDefault="00E92CBF" w:rsidP="00E92CBF">
      <w:pPr>
        <w:pStyle w:val="Heading4"/>
      </w:pPr>
      <w:bookmarkStart w:id="580" w:name="_Toc24925812"/>
      <w:bookmarkStart w:id="581" w:name="_Toc24925990"/>
      <w:bookmarkStart w:id="582" w:name="_Toc24926166"/>
      <w:bookmarkStart w:id="583" w:name="_Toc33964019"/>
      <w:bookmarkStart w:id="584" w:name="_Toc33980775"/>
      <w:bookmarkStart w:id="585" w:name="_Toc36462576"/>
      <w:bookmarkStart w:id="586" w:name="_Toc36462772"/>
      <w:bookmarkStart w:id="587" w:name="_Toc43026011"/>
      <w:bookmarkStart w:id="588" w:name="_Toc49763545"/>
      <w:bookmarkStart w:id="589" w:name="_Toc56754009"/>
      <w:bookmarkStart w:id="590" w:name="_Toc67731210"/>
      <w:r w:rsidRPr="00F11966">
        <w:t>5.4.3.1</w:t>
      </w:r>
      <w:r w:rsidRPr="00F11966">
        <w:tab/>
        <w:t>Enumeration: AccessType</w:t>
      </w:r>
      <w:bookmarkEnd w:id="580"/>
      <w:bookmarkEnd w:id="581"/>
      <w:bookmarkEnd w:id="582"/>
      <w:bookmarkEnd w:id="583"/>
      <w:bookmarkEnd w:id="584"/>
      <w:bookmarkEnd w:id="585"/>
      <w:bookmarkEnd w:id="586"/>
      <w:bookmarkEnd w:id="587"/>
      <w:bookmarkEnd w:id="588"/>
      <w:bookmarkEnd w:id="589"/>
      <w:bookmarkEnd w:id="590"/>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E92CBF">
      <w:pPr>
        <w:pStyle w:val="Heading4"/>
      </w:pPr>
      <w:bookmarkStart w:id="591" w:name="_Toc24925813"/>
      <w:bookmarkStart w:id="592" w:name="_Toc24925991"/>
      <w:bookmarkStart w:id="593" w:name="_Toc24926167"/>
      <w:bookmarkStart w:id="594" w:name="_Toc33964020"/>
      <w:bookmarkStart w:id="595" w:name="_Toc33980776"/>
      <w:bookmarkStart w:id="596" w:name="_Toc36462577"/>
      <w:bookmarkStart w:id="597" w:name="_Toc36462773"/>
      <w:bookmarkStart w:id="598" w:name="_Toc43026012"/>
      <w:bookmarkStart w:id="599" w:name="_Toc49763546"/>
      <w:bookmarkStart w:id="600" w:name="_Toc56754010"/>
      <w:bookmarkStart w:id="601" w:name="_Toc67731211"/>
      <w:r w:rsidRPr="00F11966">
        <w:lastRenderedPageBreak/>
        <w:t>5.4.3.2</w:t>
      </w:r>
      <w:r w:rsidRPr="00F11966">
        <w:tab/>
        <w:t>Enumeration: RatType</w:t>
      </w:r>
      <w:bookmarkEnd w:id="591"/>
      <w:bookmarkEnd w:id="592"/>
      <w:bookmarkEnd w:id="593"/>
      <w:bookmarkEnd w:id="594"/>
      <w:bookmarkEnd w:id="595"/>
      <w:bookmarkEnd w:id="596"/>
      <w:bookmarkEnd w:id="597"/>
      <w:bookmarkEnd w:id="598"/>
      <w:bookmarkEnd w:id="599"/>
      <w:bookmarkEnd w:id="600"/>
      <w:bookmarkEnd w:id="601"/>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rPr>
                <w:lang w:eastAsia="en-GB"/>
              </w:rPr>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rPr>
                <w:lang w:eastAsia="en-GB"/>
              </w:rPr>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E92CBF">
      <w:pPr>
        <w:pStyle w:val="Heading4"/>
      </w:pPr>
      <w:bookmarkStart w:id="602" w:name="_Toc24925814"/>
      <w:bookmarkStart w:id="603" w:name="_Toc24925992"/>
      <w:bookmarkStart w:id="604" w:name="_Toc24926168"/>
      <w:bookmarkStart w:id="605" w:name="_Toc33964021"/>
      <w:bookmarkStart w:id="606" w:name="_Toc33980777"/>
      <w:bookmarkStart w:id="607" w:name="_Toc36462578"/>
      <w:bookmarkStart w:id="608" w:name="_Toc36462774"/>
      <w:bookmarkStart w:id="609" w:name="_Toc43026013"/>
      <w:bookmarkStart w:id="610" w:name="_Toc49763547"/>
      <w:bookmarkStart w:id="611" w:name="_Toc56754011"/>
      <w:bookmarkStart w:id="612" w:name="_Toc67731212"/>
      <w:r w:rsidRPr="00F11966">
        <w:t>5.4.3.3</w:t>
      </w:r>
      <w:r w:rsidRPr="00F11966">
        <w:tab/>
        <w:t>Enumeration: PduSessionType</w:t>
      </w:r>
      <w:bookmarkEnd w:id="602"/>
      <w:bookmarkEnd w:id="603"/>
      <w:bookmarkEnd w:id="604"/>
      <w:bookmarkEnd w:id="605"/>
      <w:bookmarkEnd w:id="606"/>
      <w:bookmarkEnd w:id="607"/>
      <w:bookmarkEnd w:id="608"/>
      <w:bookmarkEnd w:id="609"/>
      <w:bookmarkEnd w:id="610"/>
      <w:bookmarkEnd w:id="611"/>
      <w:bookmarkEnd w:id="612"/>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E92CBF">
      <w:pPr>
        <w:pStyle w:val="Heading4"/>
      </w:pPr>
      <w:bookmarkStart w:id="613" w:name="_Toc24925815"/>
      <w:bookmarkStart w:id="614" w:name="_Toc24925993"/>
      <w:bookmarkStart w:id="615" w:name="_Toc24926169"/>
      <w:bookmarkStart w:id="616" w:name="_Toc33964022"/>
      <w:bookmarkStart w:id="617" w:name="_Toc33980778"/>
      <w:bookmarkStart w:id="618" w:name="_Toc36462579"/>
      <w:bookmarkStart w:id="619" w:name="_Toc36462775"/>
      <w:bookmarkStart w:id="620" w:name="_Toc43026014"/>
      <w:bookmarkStart w:id="621" w:name="_Toc49763548"/>
      <w:bookmarkStart w:id="622" w:name="_Toc56754012"/>
      <w:bookmarkStart w:id="623" w:name="_Toc67731213"/>
      <w:r w:rsidRPr="00F11966">
        <w:t>5.4.3.4</w:t>
      </w:r>
      <w:r w:rsidRPr="00F11966">
        <w:tab/>
        <w:t>Enumeration: UpIntegrity</w:t>
      </w:r>
      <w:bookmarkEnd w:id="613"/>
      <w:bookmarkEnd w:id="614"/>
      <w:bookmarkEnd w:id="615"/>
      <w:bookmarkEnd w:id="616"/>
      <w:bookmarkEnd w:id="617"/>
      <w:bookmarkEnd w:id="618"/>
      <w:bookmarkEnd w:id="619"/>
      <w:bookmarkEnd w:id="620"/>
      <w:bookmarkEnd w:id="621"/>
      <w:bookmarkEnd w:id="622"/>
      <w:bookmarkEnd w:id="623"/>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E92CBF">
      <w:pPr>
        <w:pStyle w:val="Heading4"/>
      </w:pPr>
      <w:bookmarkStart w:id="624" w:name="_Toc24925816"/>
      <w:bookmarkStart w:id="625" w:name="_Toc24925994"/>
      <w:bookmarkStart w:id="626" w:name="_Toc24926170"/>
      <w:bookmarkStart w:id="627" w:name="_Toc33964023"/>
      <w:bookmarkStart w:id="628" w:name="_Toc33980779"/>
      <w:bookmarkStart w:id="629" w:name="_Toc36462580"/>
      <w:bookmarkStart w:id="630" w:name="_Toc36462776"/>
      <w:bookmarkStart w:id="631" w:name="_Toc43026015"/>
      <w:bookmarkStart w:id="632" w:name="_Toc49763549"/>
      <w:bookmarkStart w:id="633" w:name="_Toc56754013"/>
      <w:bookmarkStart w:id="634" w:name="_Toc67731214"/>
      <w:r w:rsidRPr="00F11966">
        <w:t>5.4.3.5</w:t>
      </w:r>
      <w:r w:rsidRPr="00F11966">
        <w:tab/>
        <w:t>Enumeration: UpConfidentiality</w:t>
      </w:r>
      <w:bookmarkEnd w:id="624"/>
      <w:bookmarkEnd w:id="625"/>
      <w:bookmarkEnd w:id="626"/>
      <w:bookmarkEnd w:id="627"/>
      <w:bookmarkEnd w:id="628"/>
      <w:bookmarkEnd w:id="629"/>
      <w:bookmarkEnd w:id="630"/>
      <w:bookmarkEnd w:id="631"/>
      <w:bookmarkEnd w:id="632"/>
      <w:bookmarkEnd w:id="633"/>
      <w:bookmarkEnd w:id="634"/>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E92CBF">
      <w:pPr>
        <w:pStyle w:val="Heading4"/>
      </w:pPr>
      <w:bookmarkStart w:id="635" w:name="_Toc24925817"/>
      <w:bookmarkStart w:id="636" w:name="_Toc24925995"/>
      <w:bookmarkStart w:id="637" w:name="_Toc24926171"/>
      <w:bookmarkStart w:id="638" w:name="_Toc33964024"/>
      <w:bookmarkStart w:id="639" w:name="_Toc33980780"/>
      <w:bookmarkStart w:id="640" w:name="_Toc36462581"/>
      <w:bookmarkStart w:id="641" w:name="_Toc36462777"/>
      <w:bookmarkStart w:id="642" w:name="_Toc43026016"/>
      <w:bookmarkStart w:id="643" w:name="_Toc49763550"/>
      <w:bookmarkStart w:id="644" w:name="_Toc56754014"/>
      <w:bookmarkStart w:id="645" w:name="_Toc67731215"/>
      <w:r w:rsidRPr="00F11966">
        <w:t>5.4.3.6</w:t>
      </w:r>
      <w:r w:rsidRPr="00F11966">
        <w:tab/>
        <w:t>Enumeration: SscMode</w:t>
      </w:r>
      <w:bookmarkEnd w:id="635"/>
      <w:bookmarkEnd w:id="636"/>
      <w:bookmarkEnd w:id="637"/>
      <w:bookmarkEnd w:id="638"/>
      <w:bookmarkEnd w:id="639"/>
      <w:bookmarkEnd w:id="640"/>
      <w:bookmarkEnd w:id="641"/>
      <w:bookmarkEnd w:id="642"/>
      <w:bookmarkEnd w:id="643"/>
      <w:bookmarkEnd w:id="644"/>
      <w:bookmarkEnd w:id="645"/>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E92CBF">
      <w:pPr>
        <w:pStyle w:val="Heading4"/>
        <w:rPr>
          <w:noProof/>
        </w:rPr>
      </w:pPr>
      <w:bookmarkStart w:id="646" w:name="_Toc24925818"/>
      <w:bookmarkStart w:id="647" w:name="_Toc24925996"/>
      <w:bookmarkStart w:id="648" w:name="_Toc24926172"/>
      <w:bookmarkStart w:id="649" w:name="_Toc33964025"/>
      <w:bookmarkStart w:id="650" w:name="_Toc33980781"/>
      <w:bookmarkStart w:id="651" w:name="_Toc36462582"/>
      <w:bookmarkStart w:id="652" w:name="_Toc36462778"/>
      <w:bookmarkStart w:id="653" w:name="_Toc43026017"/>
      <w:bookmarkStart w:id="654" w:name="_Toc49763551"/>
      <w:bookmarkStart w:id="655" w:name="_Toc56754015"/>
      <w:bookmarkStart w:id="656" w:name="_Toc67731216"/>
      <w:r w:rsidRPr="00F11966">
        <w:rPr>
          <w:noProof/>
        </w:rPr>
        <w:t>5.4.3.7</w:t>
      </w:r>
      <w:r w:rsidRPr="00F11966">
        <w:rPr>
          <w:noProof/>
        </w:rPr>
        <w:tab/>
        <w:t>Enumeration: DnaiChangeType</w:t>
      </w:r>
      <w:bookmarkEnd w:id="646"/>
      <w:bookmarkEnd w:id="647"/>
      <w:bookmarkEnd w:id="648"/>
      <w:bookmarkEnd w:id="649"/>
      <w:bookmarkEnd w:id="650"/>
      <w:bookmarkEnd w:id="651"/>
      <w:bookmarkEnd w:id="652"/>
      <w:bookmarkEnd w:id="653"/>
      <w:bookmarkEnd w:id="654"/>
      <w:bookmarkEnd w:id="655"/>
      <w:bookmarkEnd w:id="656"/>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E92CBF">
      <w:pPr>
        <w:pStyle w:val="Heading4"/>
      </w:pPr>
      <w:bookmarkStart w:id="657" w:name="_Toc24925819"/>
      <w:bookmarkStart w:id="658" w:name="_Toc24925997"/>
      <w:bookmarkStart w:id="659" w:name="_Toc24926173"/>
      <w:bookmarkStart w:id="660" w:name="_Toc33964026"/>
      <w:bookmarkStart w:id="661" w:name="_Toc33980782"/>
      <w:bookmarkStart w:id="662" w:name="_Toc36462583"/>
      <w:bookmarkStart w:id="663" w:name="_Toc36462779"/>
      <w:bookmarkStart w:id="664" w:name="_Toc43026018"/>
      <w:bookmarkStart w:id="665" w:name="_Toc49763552"/>
      <w:bookmarkStart w:id="666" w:name="_Toc56754016"/>
      <w:bookmarkStart w:id="667" w:name="_Toc67731217"/>
      <w:r w:rsidRPr="00F11966">
        <w:t>5.4.3.8</w:t>
      </w:r>
      <w:r w:rsidRPr="00F11966">
        <w:tab/>
        <w:t>Enumeration: RestrictionType</w:t>
      </w:r>
      <w:bookmarkEnd w:id="657"/>
      <w:bookmarkEnd w:id="658"/>
      <w:bookmarkEnd w:id="659"/>
      <w:bookmarkEnd w:id="660"/>
      <w:bookmarkEnd w:id="661"/>
      <w:bookmarkEnd w:id="662"/>
      <w:bookmarkEnd w:id="663"/>
      <w:bookmarkEnd w:id="664"/>
      <w:bookmarkEnd w:id="665"/>
      <w:bookmarkEnd w:id="666"/>
      <w:bookmarkEnd w:id="667"/>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E92CBF">
      <w:pPr>
        <w:pStyle w:val="Heading4"/>
      </w:pPr>
      <w:bookmarkStart w:id="668" w:name="_Toc24925820"/>
      <w:bookmarkStart w:id="669" w:name="_Toc24925998"/>
      <w:bookmarkStart w:id="670" w:name="_Toc24926174"/>
      <w:bookmarkStart w:id="671" w:name="_Toc33964027"/>
      <w:bookmarkStart w:id="672" w:name="_Toc33980783"/>
      <w:bookmarkStart w:id="673" w:name="_Toc36462584"/>
      <w:bookmarkStart w:id="674" w:name="_Toc36462780"/>
      <w:bookmarkStart w:id="675" w:name="_Toc43026019"/>
      <w:bookmarkStart w:id="676" w:name="_Toc49763553"/>
      <w:bookmarkStart w:id="677" w:name="_Toc56754017"/>
      <w:bookmarkStart w:id="678" w:name="_Toc67731218"/>
      <w:r w:rsidRPr="00F11966">
        <w:t>5.4.3.9</w:t>
      </w:r>
      <w:r w:rsidRPr="00F11966">
        <w:tab/>
        <w:t>Enumeration: CoreNetworkType</w:t>
      </w:r>
      <w:bookmarkEnd w:id="668"/>
      <w:bookmarkEnd w:id="669"/>
      <w:bookmarkEnd w:id="670"/>
      <w:bookmarkEnd w:id="671"/>
      <w:bookmarkEnd w:id="672"/>
      <w:bookmarkEnd w:id="673"/>
      <w:bookmarkEnd w:id="674"/>
      <w:bookmarkEnd w:id="675"/>
      <w:bookmarkEnd w:id="676"/>
      <w:bookmarkEnd w:id="677"/>
      <w:bookmarkEnd w:id="678"/>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E92CBF">
      <w:pPr>
        <w:pStyle w:val="Heading4"/>
      </w:pPr>
      <w:bookmarkStart w:id="679" w:name="_Toc24925821"/>
      <w:bookmarkStart w:id="680" w:name="_Toc24925999"/>
      <w:bookmarkStart w:id="681" w:name="_Toc24926175"/>
      <w:bookmarkStart w:id="682" w:name="_Toc33964028"/>
      <w:bookmarkStart w:id="683" w:name="_Toc33980784"/>
      <w:bookmarkStart w:id="684" w:name="_Toc36462585"/>
      <w:bookmarkStart w:id="685" w:name="_Toc36462781"/>
      <w:bookmarkStart w:id="686" w:name="_Toc43026020"/>
      <w:bookmarkStart w:id="687" w:name="_Toc49763554"/>
      <w:bookmarkStart w:id="688" w:name="_Toc56754018"/>
      <w:bookmarkStart w:id="689" w:name="_Toc67731219"/>
      <w:r w:rsidRPr="00F11966">
        <w:t>5.4.3.10</w:t>
      </w:r>
      <w:r w:rsidRPr="00F11966">
        <w:tab/>
        <w:t>Enumeration: AccessTypeRm</w:t>
      </w:r>
      <w:bookmarkEnd w:id="679"/>
      <w:bookmarkEnd w:id="680"/>
      <w:bookmarkEnd w:id="681"/>
      <w:bookmarkEnd w:id="682"/>
      <w:bookmarkEnd w:id="683"/>
      <w:bookmarkEnd w:id="684"/>
      <w:bookmarkEnd w:id="685"/>
      <w:bookmarkEnd w:id="686"/>
      <w:bookmarkEnd w:id="687"/>
      <w:bookmarkEnd w:id="688"/>
      <w:bookmarkEnd w:id="689"/>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E92CBF">
      <w:pPr>
        <w:pStyle w:val="Heading4"/>
      </w:pPr>
      <w:bookmarkStart w:id="690" w:name="_Toc24925822"/>
      <w:bookmarkStart w:id="691" w:name="_Toc24926000"/>
      <w:bookmarkStart w:id="692" w:name="_Toc24926176"/>
      <w:bookmarkStart w:id="693" w:name="_Toc33964029"/>
      <w:bookmarkStart w:id="694" w:name="_Toc33980785"/>
      <w:bookmarkStart w:id="695" w:name="_Toc36462586"/>
      <w:bookmarkStart w:id="696" w:name="_Toc36462782"/>
      <w:bookmarkStart w:id="697" w:name="_Toc43026021"/>
      <w:bookmarkStart w:id="698" w:name="_Toc49763555"/>
      <w:bookmarkStart w:id="699" w:name="_Toc56754019"/>
      <w:bookmarkStart w:id="700" w:name="_Toc67731220"/>
      <w:r w:rsidRPr="00F11966">
        <w:lastRenderedPageBreak/>
        <w:t>5.4.3.11</w:t>
      </w:r>
      <w:r w:rsidRPr="00F11966">
        <w:tab/>
        <w:t>Enumeration: RatTypeRm</w:t>
      </w:r>
      <w:bookmarkEnd w:id="690"/>
      <w:bookmarkEnd w:id="691"/>
      <w:bookmarkEnd w:id="692"/>
      <w:bookmarkEnd w:id="693"/>
      <w:bookmarkEnd w:id="694"/>
      <w:bookmarkEnd w:id="695"/>
      <w:bookmarkEnd w:id="696"/>
      <w:bookmarkEnd w:id="697"/>
      <w:bookmarkEnd w:id="698"/>
      <w:bookmarkEnd w:id="699"/>
      <w:bookmarkEnd w:id="700"/>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E92CBF">
      <w:pPr>
        <w:pStyle w:val="Heading4"/>
      </w:pPr>
      <w:bookmarkStart w:id="701" w:name="_Toc24925823"/>
      <w:bookmarkStart w:id="702" w:name="_Toc24926001"/>
      <w:bookmarkStart w:id="703" w:name="_Toc24926177"/>
      <w:bookmarkStart w:id="704" w:name="_Toc33964030"/>
      <w:bookmarkStart w:id="705" w:name="_Toc33980786"/>
      <w:bookmarkStart w:id="706" w:name="_Toc36462587"/>
      <w:bookmarkStart w:id="707" w:name="_Toc36462783"/>
      <w:bookmarkStart w:id="708" w:name="_Toc43026022"/>
      <w:bookmarkStart w:id="709" w:name="_Toc49763556"/>
      <w:bookmarkStart w:id="710" w:name="_Toc56754020"/>
      <w:bookmarkStart w:id="711" w:name="_Toc67731221"/>
      <w:r w:rsidRPr="00F11966">
        <w:t>5.4.3.12</w:t>
      </w:r>
      <w:r w:rsidRPr="00F11966">
        <w:tab/>
        <w:t>Enumeration: PduSessionTypeRm</w:t>
      </w:r>
      <w:bookmarkEnd w:id="701"/>
      <w:bookmarkEnd w:id="702"/>
      <w:bookmarkEnd w:id="703"/>
      <w:bookmarkEnd w:id="704"/>
      <w:bookmarkEnd w:id="705"/>
      <w:bookmarkEnd w:id="706"/>
      <w:bookmarkEnd w:id="707"/>
      <w:bookmarkEnd w:id="708"/>
      <w:bookmarkEnd w:id="709"/>
      <w:bookmarkEnd w:id="710"/>
      <w:bookmarkEnd w:id="711"/>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E92CBF">
      <w:pPr>
        <w:pStyle w:val="Heading4"/>
      </w:pPr>
      <w:bookmarkStart w:id="712" w:name="_Toc24925824"/>
      <w:bookmarkStart w:id="713" w:name="_Toc24926002"/>
      <w:bookmarkStart w:id="714" w:name="_Toc24926178"/>
      <w:bookmarkStart w:id="715" w:name="_Toc33964031"/>
      <w:bookmarkStart w:id="716" w:name="_Toc33980787"/>
      <w:bookmarkStart w:id="717" w:name="_Toc36462588"/>
      <w:bookmarkStart w:id="718" w:name="_Toc36462784"/>
      <w:bookmarkStart w:id="719" w:name="_Toc43026023"/>
      <w:bookmarkStart w:id="720" w:name="_Toc49763557"/>
      <w:bookmarkStart w:id="721" w:name="_Toc56754021"/>
      <w:bookmarkStart w:id="722" w:name="_Toc67731222"/>
      <w:r w:rsidRPr="00F11966">
        <w:t>5.4.3.13</w:t>
      </w:r>
      <w:r w:rsidRPr="00F11966">
        <w:tab/>
        <w:t>Enumeration: UpIntegrityRm</w:t>
      </w:r>
      <w:bookmarkEnd w:id="712"/>
      <w:bookmarkEnd w:id="713"/>
      <w:bookmarkEnd w:id="714"/>
      <w:bookmarkEnd w:id="715"/>
      <w:bookmarkEnd w:id="716"/>
      <w:bookmarkEnd w:id="717"/>
      <w:bookmarkEnd w:id="718"/>
      <w:bookmarkEnd w:id="719"/>
      <w:bookmarkEnd w:id="720"/>
      <w:bookmarkEnd w:id="721"/>
      <w:bookmarkEnd w:id="722"/>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E92CBF">
      <w:pPr>
        <w:pStyle w:val="Heading4"/>
      </w:pPr>
      <w:bookmarkStart w:id="723" w:name="_Toc24925825"/>
      <w:bookmarkStart w:id="724" w:name="_Toc24926003"/>
      <w:bookmarkStart w:id="725" w:name="_Toc24926179"/>
      <w:bookmarkStart w:id="726" w:name="_Toc33964032"/>
      <w:bookmarkStart w:id="727" w:name="_Toc33980788"/>
      <w:bookmarkStart w:id="728" w:name="_Toc36462589"/>
      <w:bookmarkStart w:id="729" w:name="_Toc36462785"/>
      <w:bookmarkStart w:id="730" w:name="_Toc43026024"/>
      <w:bookmarkStart w:id="731" w:name="_Toc49763558"/>
      <w:bookmarkStart w:id="732" w:name="_Toc56754022"/>
      <w:bookmarkStart w:id="733" w:name="_Toc67731223"/>
      <w:r w:rsidRPr="00F11966">
        <w:t>5.4.3.14</w:t>
      </w:r>
      <w:r w:rsidRPr="00F11966">
        <w:tab/>
        <w:t>Enumeration: UpConfidentialityRm</w:t>
      </w:r>
      <w:bookmarkEnd w:id="723"/>
      <w:bookmarkEnd w:id="724"/>
      <w:bookmarkEnd w:id="725"/>
      <w:bookmarkEnd w:id="726"/>
      <w:bookmarkEnd w:id="727"/>
      <w:bookmarkEnd w:id="728"/>
      <w:bookmarkEnd w:id="729"/>
      <w:bookmarkEnd w:id="730"/>
      <w:bookmarkEnd w:id="731"/>
      <w:bookmarkEnd w:id="732"/>
      <w:bookmarkEnd w:id="733"/>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E92CBF">
      <w:pPr>
        <w:pStyle w:val="Heading4"/>
      </w:pPr>
      <w:bookmarkStart w:id="734" w:name="_Toc24925826"/>
      <w:bookmarkStart w:id="735" w:name="_Toc24926004"/>
      <w:bookmarkStart w:id="736" w:name="_Toc24926180"/>
      <w:bookmarkStart w:id="737" w:name="_Toc33964033"/>
      <w:bookmarkStart w:id="738" w:name="_Toc33980789"/>
      <w:bookmarkStart w:id="739" w:name="_Toc36462590"/>
      <w:bookmarkStart w:id="740" w:name="_Toc36462786"/>
      <w:bookmarkStart w:id="741" w:name="_Toc43026025"/>
      <w:bookmarkStart w:id="742" w:name="_Toc49763559"/>
      <w:bookmarkStart w:id="743" w:name="_Toc56754023"/>
      <w:bookmarkStart w:id="744" w:name="_Toc67731224"/>
      <w:r w:rsidRPr="00F11966">
        <w:t>5.4.3.15</w:t>
      </w:r>
      <w:r w:rsidRPr="00F11966">
        <w:tab/>
        <w:t>Enumeration: SscModeRm</w:t>
      </w:r>
      <w:bookmarkEnd w:id="734"/>
      <w:bookmarkEnd w:id="735"/>
      <w:bookmarkEnd w:id="736"/>
      <w:bookmarkEnd w:id="737"/>
      <w:bookmarkEnd w:id="738"/>
      <w:bookmarkEnd w:id="739"/>
      <w:bookmarkEnd w:id="740"/>
      <w:bookmarkEnd w:id="741"/>
      <w:bookmarkEnd w:id="742"/>
      <w:bookmarkEnd w:id="743"/>
      <w:bookmarkEnd w:id="744"/>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E92CBF">
      <w:pPr>
        <w:pStyle w:val="Heading4"/>
        <w:rPr>
          <w:noProof/>
        </w:rPr>
      </w:pPr>
      <w:bookmarkStart w:id="745" w:name="_Toc24925827"/>
      <w:bookmarkStart w:id="746" w:name="_Toc24926005"/>
      <w:bookmarkStart w:id="747" w:name="_Toc24926181"/>
      <w:bookmarkStart w:id="748" w:name="_Toc33964034"/>
      <w:bookmarkStart w:id="749" w:name="_Toc33980790"/>
      <w:bookmarkStart w:id="750" w:name="_Toc36462591"/>
      <w:bookmarkStart w:id="751" w:name="_Toc36462787"/>
      <w:bookmarkStart w:id="752" w:name="_Toc43026026"/>
      <w:bookmarkStart w:id="753" w:name="_Toc49763560"/>
      <w:bookmarkStart w:id="754" w:name="_Toc56754024"/>
      <w:bookmarkStart w:id="755" w:name="_Toc67731225"/>
      <w:r w:rsidRPr="00F11966">
        <w:rPr>
          <w:noProof/>
        </w:rPr>
        <w:t>5.4.3.17</w:t>
      </w:r>
      <w:r w:rsidRPr="00F11966">
        <w:rPr>
          <w:noProof/>
        </w:rPr>
        <w:tab/>
        <w:t>Enumeration: DnaiChangeTypeRm</w:t>
      </w:r>
      <w:bookmarkEnd w:id="745"/>
      <w:bookmarkEnd w:id="746"/>
      <w:bookmarkEnd w:id="747"/>
      <w:bookmarkEnd w:id="748"/>
      <w:bookmarkEnd w:id="749"/>
      <w:bookmarkEnd w:id="750"/>
      <w:bookmarkEnd w:id="751"/>
      <w:bookmarkEnd w:id="752"/>
      <w:bookmarkEnd w:id="753"/>
      <w:bookmarkEnd w:id="754"/>
      <w:bookmarkEnd w:id="755"/>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E92CBF">
      <w:pPr>
        <w:pStyle w:val="Heading4"/>
      </w:pPr>
      <w:bookmarkStart w:id="756" w:name="_Toc24925828"/>
      <w:bookmarkStart w:id="757" w:name="_Toc24926006"/>
      <w:bookmarkStart w:id="758" w:name="_Toc24926182"/>
      <w:bookmarkStart w:id="759" w:name="_Toc33964035"/>
      <w:bookmarkStart w:id="760" w:name="_Toc33980791"/>
      <w:bookmarkStart w:id="761" w:name="_Toc36462592"/>
      <w:bookmarkStart w:id="762" w:name="_Toc36462788"/>
      <w:bookmarkStart w:id="763" w:name="_Toc43026027"/>
      <w:bookmarkStart w:id="764" w:name="_Toc49763561"/>
      <w:bookmarkStart w:id="765" w:name="_Toc56754025"/>
      <w:bookmarkStart w:id="766" w:name="_Toc67731226"/>
      <w:r w:rsidRPr="00F11966">
        <w:t>5.4.3.18</w:t>
      </w:r>
      <w:r w:rsidRPr="00F11966">
        <w:tab/>
        <w:t>Enumeration: RestrictionTypeRm</w:t>
      </w:r>
      <w:bookmarkEnd w:id="756"/>
      <w:bookmarkEnd w:id="757"/>
      <w:bookmarkEnd w:id="758"/>
      <w:bookmarkEnd w:id="759"/>
      <w:bookmarkEnd w:id="760"/>
      <w:bookmarkEnd w:id="761"/>
      <w:bookmarkEnd w:id="762"/>
      <w:bookmarkEnd w:id="763"/>
      <w:bookmarkEnd w:id="764"/>
      <w:bookmarkEnd w:id="765"/>
      <w:bookmarkEnd w:id="766"/>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E92CBF">
      <w:pPr>
        <w:pStyle w:val="Heading4"/>
      </w:pPr>
      <w:bookmarkStart w:id="767" w:name="_Toc24925829"/>
      <w:bookmarkStart w:id="768" w:name="_Toc24926007"/>
      <w:bookmarkStart w:id="769" w:name="_Toc24926183"/>
      <w:bookmarkStart w:id="770" w:name="_Toc33964036"/>
      <w:bookmarkStart w:id="771" w:name="_Toc33980792"/>
      <w:bookmarkStart w:id="772" w:name="_Toc36462593"/>
      <w:bookmarkStart w:id="773" w:name="_Toc36462789"/>
      <w:bookmarkStart w:id="774" w:name="_Toc43026028"/>
      <w:bookmarkStart w:id="775" w:name="_Toc49763562"/>
      <w:bookmarkStart w:id="776" w:name="_Toc56754026"/>
      <w:bookmarkStart w:id="777" w:name="_Toc67731227"/>
      <w:r w:rsidRPr="00F11966">
        <w:t>5.4.3.19</w:t>
      </w:r>
      <w:r w:rsidRPr="00F11966">
        <w:tab/>
        <w:t>Enumeration: CoreNetworkType</w:t>
      </w:r>
      <w:bookmarkEnd w:id="767"/>
      <w:bookmarkEnd w:id="768"/>
      <w:bookmarkEnd w:id="769"/>
      <w:bookmarkEnd w:id="770"/>
      <w:bookmarkEnd w:id="771"/>
      <w:bookmarkEnd w:id="772"/>
      <w:bookmarkEnd w:id="773"/>
      <w:bookmarkEnd w:id="774"/>
      <w:bookmarkEnd w:id="775"/>
      <w:bookmarkEnd w:id="776"/>
      <w:bookmarkEnd w:id="777"/>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E92CBF">
      <w:pPr>
        <w:pStyle w:val="Heading4"/>
      </w:pPr>
      <w:bookmarkStart w:id="778" w:name="_Toc24925830"/>
      <w:bookmarkStart w:id="779" w:name="_Toc24926008"/>
      <w:bookmarkStart w:id="780" w:name="_Toc24926184"/>
      <w:bookmarkStart w:id="781" w:name="_Toc33964037"/>
      <w:bookmarkStart w:id="782" w:name="_Toc33980793"/>
      <w:bookmarkStart w:id="783" w:name="_Toc36462594"/>
      <w:bookmarkStart w:id="784" w:name="_Toc36462790"/>
      <w:bookmarkStart w:id="785" w:name="_Toc43026029"/>
      <w:bookmarkStart w:id="786" w:name="_Toc49763563"/>
      <w:bookmarkStart w:id="787" w:name="_Toc56754027"/>
      <w:bookmarkStart w:id="788" w:name="_Toc67731228"/>
      <w:r w:rsidRPr="00F11966">
        <w:t>5.4.3.20</w:t>
      </w:r>
      <w:r w:rsidRPr="00F11966">
        <w:tab/>
        <w:t>Enumeration: PresenceState</w:t>
      </w:r>
      <w:bookmarkEnd w:id="778"/>
      <w:bookmarkEnd w:id="779"/>
      <w:bookmarkEnd w:id="780"/>
      <w:bookmarkEnd w:id="781"/>
      <w:bookmarkEnd w:id="782"/>
      <w:bookmarkEnd w:id="783"/>
      <w:bookmarkEnd w:id="784"/>
      <w:bookmarkEnd w:id="785"/>
      <w:bookmarkEnd w:id="786"/>
      <w:bookmarkEnd w:id="787"/>
      <w:bookmarkEnd w:id="788"/>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E92CBF">
      <w:pPr>
        <w:pStyle w:val="Heading4"/>
      </w:pPr>
      <w:bookmarkStart w:id="789" w:name="_Toc24925831"/>
      <w:bookmarkStart w:id="790" w:name="_Toc24926009"/>
      <w:bookmarkStart w:id="791" w:name="_Toc24926185"/>
      <w:bookmarkStart w:id="792" w:name="_Toc33964038"/>
      <w:bookmarkStart w:id="793" w:name="_Toc33980794"/>
      <w:bookmarkStart w:id="794" w:name="_Toc36462595"/>
      <w:bookmarkStart w:id="795" w:name="_Toc36462791"/>
      <w:bookmarkStart w:id="796" w:name="_Toc43026030"/>
      <w:bookmarkStart w:id="797" w:name="_Toc49763564"/>
      <w:bookmarkStart w:id="798" w:name="_Toc56754028"/>
      <w:bookmarkStart w:id="799" w:name="_Toc67731229"/>
      <w:r w:rsidRPr="00F11966">
        <w:lastRenderedPageBreak/>
        <w:t>5.4.3.21</w:t>
      </w:r>
      <w:r w:rsidRPr="00F11966">
        <w:tab/>
        <w:t>Enumeration: StationaryIndication</w:t>
      </w:r>
      <w:bookmarkEnd w:id="789"/>
      <w:bookmarkEnd w:id="790"/>
      <w:bookmarkEnd w:id="791"/>
      <w:bookmarkEnd w:id="792"/>
      <w:bookmarkEnd w:id="793"/>
      <w:bookmarkEnd w:id="794"/>
      <w:bookmarkEnd w:id="795"/>
      <w:bookmarkEnd w:id="796"/>
      <w:bookmarkEnd w:id="797"/>
      <w:bookmarkEnd w:id="798"/>
      <w:bookmarkEnd w:id="799"/>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E92CBF">
      <w:pPr>
        <w:pStyle w:val="Heading4"/>
      </w:pPr>
      <w:bookmarkStart w:id="800" w:name="_Toc24925832"/>
      <w:bookmarkStart w:id="801" w:name="_Toc24926010"/>
      <w:bookmarkStart w:id="802" w:name="_Toc24926186"/>
      <w:bookmarkStart w:id="803" w:name="_Toc33964039"/>
      <w:bookmarkStart w:id="804" w:name="_Toc33980795"/>
      <w:bookmarkStart w:id="805" w:name="_Toc36462596"/>
      <w:bookmarkStart w:id="806" w:name="_Toc36462792"/>
      <w:bookmarkStart w:id="807" w:name="_Toc43026031"/>
      <w:bookmarkStart w:id="808" w:name="_Toc49763565"/>
      <w:bookmarkStart w:id="809" w:name="_Toc56754029"/>
      <w:bookmarkStart w:id="810" w:name="_Toc67731230"/>
      <w:r w:rsidRPr="00F11966">
        <w:t>5.4.3.22</w:t>
      </w:r>
      <w:r w:rsidRPr="00F11966">
        <w:tab/>
        <w:t>Enumeration: StationaryIndicationRm</w:t>
      </w:r>
      <w:bookmarkEnd w:id="800"/>
      <w:bookmarkEnd w:id="801"/>
      <w:bookmarkEnd w:id="802"/>
      <w:bookmarkEnd w:id="803"/>
      <w:bookmarkEnd w:id="804"/>
      <w:bookmarkEnd w:id="805"/>
      <w:bookmarkEnd w:id="806"/>
      <w:bookmarkEnd w:id="807"/>
      <w:bookmarkEnd w:id="808"/>
      <w:bookmarkEnd w:id="809"/>
      <w:bookmarkEnd w:id="810"/>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E92CBF">
      <w:pPr>
        <w:pStyle w:val="Heading4"/>
      </w:pPr>
      <w:bookmarkStart w:id="811" w:name="_Toc24925833"/>
      <w:bookmarkStart w:id="812" w:name="_Toc24926011"/>
      <w:bookmarkStart w:id="813" w:name="_Toc24926187"/>
      <w:bookmarkStart w:id="814" w:name="_Toc33964040"/>
      <w:bookmarkStart w:id="815" w:name="_Toc33980796"/>
      <w:bookmarkStart w:id="816" w:name="_Toc36462597"/>
      <w:bookmarkStart w:id="817" w:name="_Toc36462793"/>
      <w:bookmarkStart w:id="818" w:name="_Toc43026032"/>
      <w:bookmarkStart w:id="819" w:name="_Toc49763566"/>
      <w:bookmarkStart w:id="820" w:name="_Toc56754030"/>
      <w:bookmarkStart w:id="821" w:name="_Toc67731231"/>
      <w:r w:rsidRPr="00F11966">
        <w:t>5.4.3.23</w:t>
      </w:r>
      <w:r w:rsidRPr="00F11966">
        <w:tab/>
        <w:t>Enumeration: ScheduledCommunicationType</w:t>
      </w:r>
      <w:bookmarkEnd w:id="811"/>
      <w:bookmarkEnd w:id="812"/>
      <w:bookmarkEnd w:id="813"/>
      <w:bookmarkEnd w:id="814"/>
      <w:bookmarkEnd w:id="815"/>
      <w:bookmarkEnd w:id="816"/>
      <w:bookmarkEnd w:id="817"/>
      <w:bookmarkEnd w:id="818"/>
      <w:bookmarkEnd w:id="819"/>
      <w:bookmarkEnd w:id="820"/>
      <w:bookmarkEnd w:id="821"/>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E92CBF">
      <w:pPr>
        <w:pStyle w:val="Heading4"/>
      </w:pPr>
      <w:bookmarkStart w:id="822" w:name="_Toc24925834"/>
      <w:bookmarkStart w:id="823" w:name="_Toc24926012"/>
      <w:bookmarkStart w:id="824" w:name="_Toc24926188"/>
      <w:bookmarkStart w:id="825" w:name="_Toc33964041"/>
      <w:bookmarkStart w:id="826" w:name="_Toc33980797"/>
      <w:bookmarkStart w:id="827" w:name="_Toc36462598"/>
      <w:bookmarkStart w:id="828" w:name="_Toc36462794"/>
      <w:bookmarkStart w:id="829" w:name="_Toc43026033"/>
      <w:bookmarkStart w:id="830" w:name="_Toc49763567"/>
      <w:bookmarkStart w:id="831" w:name="_Toc56754031"/>
      <w:bookmarkStart w:id="832" w:name="_Toc67731232"/>
      <w:r w:rsidRPr="00F11966">
        <w:t>5.4.3.24</w:t>
      </w:r>
      <w:r w:rsidRPr="00F11966">
        <w:tab/>
        <w:t>Enumeration: ScheduledCommunicationTypeRm</w:t>
      </w:r>
      <w:bookmarkEnd w:id="822"/>
      <w:bookmarkEnd w:id="823"/>
      <w:bookmarkEnd w:id="824"/>
      <w:bookmarkEnd w:id="825"/>
      <w:bookmarkEnd w:id="826"/>
      <w:bookmarkEnd w:id="827"/>
      <w:bookmarkEnd w:id="828"/>
      <w:bookmarkEnd w:id="829"/>
      <w:bookmarkEnd w:id="830"/>
      <w:bookmarkEnd w:id="831"/>
      <w:bookmarkEnd w:id="832"/>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E92CBF">
      <w:pPr>
        <w:pStyle w:val="Heading4"/>
      </w:pPr>
      <w:bookmarkStart w:id="833" w:name="_Toc24925835"/>
      <w:bookmarkStart w:id="834" w:name="_Toc24926013"/>
      <w:bookmarkStart w:id="835" w:name="_Toc24926189"/>
      <w:bookmarkStart w:id="836" w:name="_Toc33964042"/>
      <w:bookmarkStart w:id="837" w:name="_Toc33980798"/>
      <w:bookmarkStart w:id="838" w:name="_Toc36462599"/>
      <w:bookmarkStart w:id="839" w:name="_Toc36462795"/>
      <w:bookmarkStart w:id="840" w:name="_Toc43026034"/>
      <w:bookmarkStart w:id="841" w:name="_Toc49763568"/>
      <w:bookmarkStart w:id="842" w:name="_Toc56754032"/>
      <w:bookmarkStart w:id="843" w:name="_Toc67731233"/>
      <w:r w:rsidRPr="00F11966">
        <w:t>5.4.3.25</w:t>
      </w:r>
      <w:r w:rsidRPr="00F11966">
        <w:tab/>
        <w:t>Enumeration: TrafficProfile</w:t>
      </w:r>
      <w:bookmarkEnd w:id="833"/>
      <w:bookmarkEnd w:id="834"/>
      <w:bookmarkEnd w:id="835"/>
      <w:bookmarkEnd w:id="836"/>
      <w:bookmarkEnd w:id="837"/>
      <w:bookmarkEnd w:id="838"/>
      <w:bookmarkEnd w:id="839"/>
      <w:bookmarkEnd w:id="840"/>
      <w:bookmarkEnd w:id="841"/>
      <w:bookmarkEnd w:id="842"/>
      <w:bookmarkEnd w:id="843"/>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E92CBF">
      <w:pPr>
        <w:pStyle w:val="Heading4"/>
      </w:pPr>
      <w:bookmarkStart w:id="844" w:name="_Toc24925836"/>
      <w:bookmarkStart w:id="845" w:name="_Toc24926014"/>
      <w:bookmarkStart w:id="846" w:name="_Toc24926190"/>
      <w:bookmarkStart w:id="847" w:name="_Toc33964043"/>
      <w:bookmarkStart w:id="848" w:name="_Toc33980799"/>
      <w:bookmarkStart w:id="849" w:name="_Toc36462600"/>
      <w:bookmarkStart w:id="850" w:name="_Toc36462796"/>
      <w:bookmarkStart w:id="851" w:name="_Toc43026035"/>
      <w:bookmarkStart w:id="852" w:name="_Toc49763569"/>
      <w:bookmarkStart w:id="853" w:name="_Toc56754033"/>
      <w:bookmarkStart w:id="854" w:name="_Toc67731234"/>
      <w:r w:rsidRPr="00F11966">
        <w:t>5.4.3.26</w:t>
      </w:r>
      <w:r w:rsidRPr="00F11966">
        <w:tab/>
        <w:t>Enumeration: TrafficProfileRm</w:t>
      </w:r>
      <w:bookmarkEnd w:id="844"/>
      <w:bookmarkEnd w:id="845"/>
      <w:bookmarkEnd w:id="846"/>
      <w:bookmarkEnd w:id="847"/>
      <w:bookmarkEnd w:id="848"/>
      <w:bookmarkEnd w:id="849"/>
      <w:bookmarkEnd w:id="850"/>
      <w:bookmarkEnd w:id="851"/>
      <w:bookmarkEnd w:id="852"/>
      <w:bookmarkEnd w:id="853"/>
      <w:bookmarkEnd w:id="854"/>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E92CBF">
      <w:pPr>
        <w:pStyle w:val="Heading4"/>
      </w:pPr>
      <w:bookmarkStart w:id="855" w:name="_Toc33964044"/>
      <w:bookmarkStart w:id="856" w:name="_Toc33980800"/>
      <w:bookmarkStart w:id="857" w:name="_Toc36462601"/>
      <w:bookmarkStart w:id="858" w:name="_Toc36462797"/>
      <w:bookmarkStart w:id="859" w:name="_Toc43026036"/>
      <w:bookmarkStart w:id="860" w:name="_Toc49763570"/>
      <w:bookmarkStart w:id="861" w:name="_Toc56754034"/>
      <w:bookmarkStart w:id="862" w:name="_Toc67731235"/>
      <w:r w:rsidRPr="00F11966">
        <w:lastRenderedPageBreak/>
        <w:t>5.4.3.27</w:t>
      </w:r>
      <w:r w:rsidRPr="00F11966">
        <w:tab/>
        <w:t>Enumeration: LcsServiceAuth</w:t>
      </w:r>
      <w:bookmarkEnd w:id="855"/>
      <w:bookmarkEnd w:id="856"/>
      <w:bookmarkEnd w:id="857"/>
      <w:bookmarkEnd w:id="858"/>
      <w:bookmarkEnd w:id="859"/>
      <w:bookmarkEnd w:id="860"/>
      <w:bookmarkEnd w:id="861"/>
      <w:bookmarkEnd w:id="862"/>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E92CBF">
      <w:pPr>
        <w:pStyle w:val="Heading4"/>
      </w:pPr>
      <w:bookmarkStart w:id="863" w:name="_Toc20148658"/>
      <w:bookmarkStart w:id="864" w:name="_Toc33964045"/>
      <w:bookmarkStart w:id="865" w:name="_Toc33980801"/>
      <w:bookmarkStart w:id="866" w:name="_Toc36462602"/>
      <w:bookmarkStart w:id="867" w:name="_Toc36462798"/>
      <w:bookmarkStart w:id="868" w:name="_Toc43026037"/>
      <w:bookmarkStart w:id="869" w:name="_Toc49763571"/>
      <w:bookmarkStart w:id="870" w:name="_Toc56754035"/>
      <w:bookmarkStart w:id="871" w:name="_Toc67731236"/>
      <w:r w:rsidRPr="00F11966">
        <w:t>5.4.3.28</w:t>
      </w:r>
      <w:r w:rsidRPr="00F11966">
        <w:tab/>
        <w:t xml:space="preserve">Enumeration: </w:t>
      </w:r>
      <w:bookmarkEnd w:id="863"/>
      <w:r w:rsidRPr="00F11966">
        <w:t>UeAuth</w:t>
      </w:r>
      <w:bookmarkEnd w:id="864"/>
      <w:bookmarkEnd w:id="865"/>
      <w:bookmarkEnd w:id="866"/>
      <w:bookmarkEnd w:id="867"/>
      <w:bookmarkEnd w:id="868"/>
      <w:bookmarkEnd w:id="869"/>
      <w:bookmarkEnd w:id="870"/>
      <w:bookmarkEnd w:id="871"/>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E92CBF">
      <w:pPr>
        <w:pStyle w:val="Heading4"/>
      </w:pPr>
      <w:bookmarkStart w:id="872" w:name="_Toc33964046"/>
      <w:bookmarkStart w:id="873" w:name="_Toc33980802"/>
      <w:bookmarkStart w:id="874" w:name="_Toc36462603"/>
      <w:bookmarkStart w:id="875" w:name="_Toc36462799"/>
      <w:bookmarkStart w:id="876" w:name="_Toc43026038"/>
      <w:bookmarkStart w:id="877" w:name="_Toc49763572"/>
      <w:bookmarkStart w:id="878" w:name="_Toc56754036"/>
      <w:bookmarkStart w:id="879" w:name="_Toc67731237"/>
      <w:r w:rsidRPr="00F11966">
        <w:t>5.4.3.29</w:t>
      </w:r>
      <w:r w:rsidRPr="00F11966">
        <w:tab/>
        <w:t xml:space="preserve">Enumeration: </w:t>
      </w:r>
      <w:r w:rsidRPr="00F11966">
        <w:rPr>
          <w:noProof/>
          <w:lang w:eastAsia="zh-CN"/>
        </w:rPr>
        <w:t>DlDataDeliveryStatus</w:t>
      </w:r>
      <w:bookmarkEnd w:id="872"/>
      <w:bookmarkEnd w:id="873"/>
      <w:bookmarkEnd w:id="874"/>
      <w:bookmarkEnd w:id="875"/>
      <w:bookmarkEnd w:id="876"/>
      <w:bookmarkEnd w:id="877"/>
      <w:bookmarkEnd w:id="878"/>
      <w:bookmarkEnd w:id="879"/>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E92CBF">
      <w:pPr>
        <w:pStyle w:val="Heading4"/>
      </w:pPr>
      <w:bookmarkStart w:id="880" w:name="_Toc33964047"/>
      <w:bookmarkStart w:id="881" w:name="_Toc33980803"/>
      <w:bookmarkStart w:id="882" w:name="_Toc36462604"/>
      <w:bookmarkStart w:id="883" w:name="_Toc36462800"/>
      <w:bookmarkStart w:id="884" w:name="_Toc43026039"/>
      <w:bookmarkStart w:id="885" w:name="_Toc49763573"/>
      <w:bookmarkStart w:id="886" w:name="_Toc56754037"/>
      <w:bookmarkStart w:id="887" w:name="_Toc67731238"/>
      <w:r w:rsidRPr="00F11966">
        <w:t>5.4.3.30</w:t>
      </w:r>
      <w:r w:rsidRPr="00F11966">
        <w:tab/>
        <w:t>Enumeration: DlDataDelivery</w:t>
      </w:r>
      <w:r w:rsidRPr="00F11966">
        <w:rPr>
          <w:noProof/>
        </w:rPr>
        <w:t>Status</w:t>
      </w:r>
      <w:r w:rsidRPr="00F11966">
        <w:t>Rm</w:t>
      </w:r>
      <w:bookmarkEnd w:id="880"/>
      <w:bookmarkEnd w:id="881"/>
      <w:bookmarkEnd w:id="882"/>
      <w:bookmarkEnd w:id="883"/>
      <w:bookmarkEnd w:id="884"/>
      <w:bookmarkEnd w:id="885"/>
      <w:bookmarkEnd w:id="886"/>
      <w:bookmarkEnd w:id="887"/>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E92CBF">
      <w:pPr>
        <w:pStyle w:val="Heading4"/>
        <w:rPr>
          <w:lang w:eastAsia="zh-CN"/>
        </w:rPr>
      </w:pPr>
      <w:bookmarkStart w:id="888" w:name="_Toc33964049"/>
      <w:bookmarkStart w:id="889" w:name="_Toc33980804"/>
      <w:bookmarkStart w:id="890" w:name="_Toc36462605"/>
      <w:bookmarkStart w:id="891" w:name="_Toc36462801"/>
      <w:bookmarkStart w:id="892" w:name="_Toc43026040"/>
      <w:bookmarkStart w:id="893" w:name="_Toc49763574"/>
      <w:bookmarkStart w:id="894" w:name="_Toc56754038"/>
      <w:bookmarkStart w:id="895" w:name="_Toc67731239"/>
      <w:r w:rsidRPr="00F11966">
        <w:t>5.4.3.31</w:t>
      </w:r>
      <w:r w:rsidRPr="00F11966">
        <w:tab/>
      </w:r>
      <w:bookmarkEnd w:id="888"/>
      <w:bookmarkEnd w:id="889"/>
      <w:bookmarkEnd w:id="890"/>
      <w:bookmarkEnd w:id="891"/>
      <w:r w:rsidR="00F445D2" w:rsidRPr="00F11966">
        <w:t>Void</w:t>
      </w:r>
      <w:bookmarkEnd w:id="892"/>
      <w:bookmarkEnd w:id="893"/>
      <w:bookmarkEnd w:id="894"/>
      <w:bookmarkEnd w:id="895"/>
    </w:p>
    <w:p w14:paraId="073AF7D8" w14:textId="77777777" w:rsidR="00E92CBF" w:rsidRPr="00F11966" w:rsidRDefault="00E92CBF" w:rsidP="00E92CBF">
      <w:pPr>
        <w:rPr>
          <w:lang w:val="en-US"/>
        </w:rPr>
      </w:pPr>
    </w:p>
    <w:p w14:paraId="7C42D329" w14:textId="77777777" w:rsidR="00306531" w:rsidRPr="00F11966" w:rsidRDefault="00306531" w:rsidP="00306531">
      <w:pPr>
        <w:pStyle w:val="Heading4"/>
        <w:rPr>
          <w:lang w:eastAsia="zh-CN"/>
        </w:rPr>
      </w:pPr>
      <w:bookmarkStart w:id="896" w:name="_Toc43026041"/>
      <w:bookmarkStart w:id="897" w:name="_Toc49763575"/>
      <w:bookmarkStart w:id="898" w:name="_Toc56754039"/>
      <w:bookmarkStart w:id="899" w:name="_Toc67731240"/>
      <w:r w:rsidRPr="00F11966">
        <w:lastRenderedPageBreak/>
        <w:t>5.4.3.32</w:t>
      </w:r>
      <w:r w:rsidRPr="00F11966">
        <w:tab/>
        <w:t>Enumeration: AuthStatus</w:t>
      </w:r>
      <w:bookmarkEnd w:id="896"/>
      <w:bookmarkEnd w:id="897"/>
      <w:bookmarkEnd w:id="898"/>
      <w:bookmarkEnd w:id="899"/>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53520B">
      <w:pPr>
        <w:pStyle w:val="Heading4"/>
      </w:pPr>
      <w:bookmarkStart w:id="900" w:name="_Toc27592828"/>
      <w:bookmarkStart w:id="901" w:name="_Toc43026042"/>
      <w:bookmarkStart w:id="902" w:name="_Toc49763576"/>
      <w:bookmarkStart w:id="903" w:name="_Toc56754040"/>
      <w:bookmarkStart w:id="904" w:name="_Toc67731241"/>
      <w:r w:rsidRPr="00F11966">
        <w:t>5.4.3.33</w:t>
      </w:r>
      <w:r w:rsidRPr="00F11966">
        <w:tab/>
        <w:t xml:space="preserve">Enumeration: </w:t>
      </w:r>
      <w:bookmarkEnd w:id="900"/>
      <w:r w:rsidRPr="00F11966">
        <w:t>LineType</w:t>
      </w:r>
      <w:bookmarkEnd w:id="901"/>
      <w:bookmarkEnd w:id="902"/>
      <w:bookmarkEnd w:id="903"/>
      <w:bookmarkEnd w:id="904"/>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53520B">
      <w:pPr>
        <w:pStyle w:val="Heading4"/>
      </w:pPr>
      <w:bookmarkStart w:id="905" w:name="_Toc27592829"/>
      <w:bookmarkStart w:id="906" w:name="_Toc43026043"/>
      <w:bookmarkStart w:id="907" w:name="_Toc49763577"/>
      <w:bookmarkStart w:id="908" w:name="_Toc56754041"/>
      <w:bookmarkStart w:id="909" w:name="_Toc67731242"/>
      <w:r w:rsidRPr="00F11966">
        <w:t>5.4.3.34</w:t>
      </w:r>
      <w:r w:rsidRPr="00F11966">
        <w:tab/>
        <w:t xml:space="preserve">Enumeration: </w:t>
      </w:r>
      <w:bookmarkEnd w:id="905"/>
      <w:r w:rsidRPr="00F11966">
        <w:t>LineTypeRm</w:t>
      </w:r>
      <w:bookmarkEnd w:id="906"/>
      <w:bookmarkEnd w:id="907"/>
      <w:bookmarkEnd w:id="908"/>
      <w:bookmarkEnd w:id="909"/>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2922AB">
      <w:pPr>
        <w:pStyle w:val="Heading4"/>
      </w:pPr>
      <w:bookmarkStart w:id="910" w:name="_Toc43026044"/>
      <w:bookmarkStart w:id="911" w:name="_Toc49763578"/>
      <w:bookmarkStart w:id="912" w:name="_Toc56754042"/>
      <w:bookmarkStart w:id="913" w:name="_Toc67731243"/>
      <w:r w:rsidRPr="00F11966">
        <w:t>5.4.3.35</w:t>
      </w:r>
      <w:r w:rsidRPr="00F11966">
        <w:tab/>
        <w:t>Enumeration: LineType</w:t>
      </w:r>
      <w:bookmarkEnd w:id="910"/>
      <w:bookmarkEnd w:id="911"/>
      <w:bookmarkEnd w:id="912"/>
      <w:bookmarkEnd w:id="913"/>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2922AB">
      <w:pPr>
        <w:pStyle w:val="Heading4"/>
      </w:pPr>
      <w:bookmarkStart w:id="914" w:name="_Toc43026045"/>
      <w:bookmarkStart w:id="915" w:name="_Toc49763579"/>
      <w:bookmarkStart w:id="916" w:name="_Toc56754043"/>
      <w:bookmarkStart w:id="917" w:name="_Toc67731244"/>
      <w:r w:rsidRPr="00F11966">
        <w:t>5.4.3.36</w:t>
      </w:r>
      <w:r w:rsidRPr="00F11966">
        <w:tab/>
        <w:t>Enumeration: LineTypeRm</w:t>
      </w:r>
      <w:bookmarkEnd w:id="914"/>
      <w:bookmarkEnd w:id="915"/>
      <w:bookmarkEnd w:id="916"/>
      <w:bookmarkEnd w:id="917"/>
    </w:p>
    <w:p w14:paraId="6BDAEEF6" w14:textId="77777777" w:rsidR="002922AB" w:rsidRPr="00F11966" w:rsidRDefault="002922AB" w:rsidP="002922AB">
      <w:r w:rsidRPr="00F11966">
        <w:t>This enumeration is defined in the same way as the "LineType" enumeration, but with the OpenAPI "nullable: true" property.</w:t>
      </w:r>
    </w:p>
    <w:p w14:paraId="490E3599" w14:textId="77777777" w:rsidR="002922AB" w:rsidRPr="00F11966" w:rsidRDefault="002922AB" w:rsidP="00E92CBF">
      <w:pPr>
        <w:rPr>
          <w:lang w:val="en-US"/>
        </w:rPr>
      </w:pPr>
    </w:p>
    <w:p w14:paraId="412B0D84" w14:textId="77777777" w:rsidR="00E92CBF" w:rsidRPr="00F11966" w:rsidRDefault="00E92CBF" w:rsidP="00E92CBF">
      <w:pPr>
        <w:pStyle w:val="Heading3"/>
      </w:pPr>
      <w:bookmarkStart w:id="918" w:name="_Toc24925837"/>
      <w:bookmarkStart w:id="919" w:name="_Toc24926015"/>
      <w:bookmarkStart w:id="920" w:name="_Toc24926191"/>
      <w:bookmarkStart w:id="921" w:name="_Toc33964051"/>
      <w:bookmarkStart w:id="922" w:name="_Toc33980805"/>
      <w:bookmarkStart w:id="923" w:name="_Toc36462606"/>
      <w:bookmarkStart w:id="924" w:name="_Toc36462802"/>
      <w:bookmarkStart w:id="925" w:name="_Toc43026046"/>
      <w:bookmarkStart w:id="926" w:name="_Toc49763580"/>
      <w:bookmarkStart w:id="927" w:name="_Toc56754044"/>
      <w:bookmarkStart w:id="928" w:name="_Toc67731245"/>
      <w:r w:rsidRPr="00F11966">
        <w:t>5.4.4</w:t>
      </w:r>
      <w:r w:rsidRPr="00F11966">
        <w:tab/>
        <w:t>Structured Data Types</w:t>
      </w:r>
      <w:bookmarkEnd w:id="918"/>
      <w:bookmarkEnd w:id="919"/>
      <w:bookmarkEnd w:id="920"/>
      <w:bookmarkEnd w:id="921"/>
      <w:bookmarkEnd w:id="922"/>
      <w:bookmarkEnd w:id="923"/>
      <w:bookmarkEnd w:id="924"/>
      <w:bookmarkEnd w:id="925"/>
      <w:bookmarkEnd w:id="926"/>
      <w:bookmarkEnd w:id="927"/>
      <w:bookmarkEnd w:id="928"/>
    </w:p>
    <w:p w14:paraId="2BB2601D" w14:textId="77777777" w:rsidR="00E92CBF" w:rsidRPr="00F11966" w:rsidRDefault="00E92CBF" w:rsidP="00E92CBF">
      <w:pPr>
        <w:pStyle w:val="Heading4"/>
      </w:pPr>
      <w:bookmarkStart w:id="929" w:name="_Toc24925838"/>
      <w:bookmarkStart w:id="930" w:name="_Toc24926016"/>
      <w:bookmarkStart w:id="931" w:name="_Toc24926192"/>
      <w:bookmarkStart w:id="932" w:name="_Toc33964052"/>
      <w:bookmarkStart w:id="933" w:name="_Toc33980806"/>
      <w:bookmarkStart w:id="934" w:name="_Toc36462607"/>
      <w:bookmarkStart w:id="935" w:name="_Toc36462803"/>
      <w:bookmarkStart w:id="936" w:name="_Toc43026047"/>
      <w:bookmarkStart w:id="937" w:name="_Toc49763581"/>
      <w:bookmarkStart w:id="938" w:name="_Toc56754045"/>
      <w:bookmarkStart w:id="939" w:name="_Toc67731246"/>
      <w:r w:rsidRPr="00F11966">
        <w:t>5.4.4.1</w:t>
      </w:r>
      <w:r w:rsidRPr="00F11966">
        <w:tab/>
        <w:t>Type: SubscribedDefaultQos</w:t>
      </w:r>
      <w:bookmarkEnd w:id="929"/>
      <w:bookmarkEnd w:id="930"/>
      <w:bookmarkEnd w:id="931"/>
      <w:bookmarkEnd w:id="932"/>
      <w:bookmarkEnd w:id="933"/>
      <w:bookmarkEnd w:id="934"/>
      <w:bookmarkEnd w:id="935"/>
      <w:bookmarkEnd w:id="936"/>
      <w:bookmarkEnd w:id="937"/>
      <w:bookmarkEnd w:id="938"/>
      <w:bookmarkEnd w:id="939"/>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E92CBF">
      <w:pPr>
        <w:pStyle w:val="Heading4"/>
      </w:pPr>
      <w:bookmarkStart w:id="940" w:name="_Toc24925839"/>
      <w:bookmarkStart w:id="941" w:name="_Toc24926017"/>
      <w:bookmarkStart w:id="942" w:name="_Toc24926193"/>
      <w:bookmarkStart w:id="943" w:name="_Toc33964053"/>
      <w:bookmarkStart w:id="944" w:name="_Toc33980807"/>
      <w:bookmarkStart w:id="945" w:name="_Toc36462608"/>
      <w:bookmarkStart w:id="946" w:name="_Toc36462804"/>
      <w:bookmarkStart w:id="947" w:name="_Toc43026048"/>
      <w:bookmarkStart w:id="948" w:name="_Toc49763582"/>
      <w:bookmarkStart w:id="949" w:name="_Toc56754046"/>
      <w:bookmarkStart w:id="950" w:name="_Toc67731247"/>
      <w:r w:rsidRPr="00F11966">
        <w:lastRenderedPageBreak/>
        <w:t>5.4.4.2</w:t>
      </w:r>
      <w:r w:rsidRPr="00F11966">
        <w:tab/>
        <w:t>Type: Snssai</w:t>
      </w:r>
      <w:bookmarkEnd w:id="940"/>
      <w:bookmarkEnd w:id="941"/>
      <w:bookmarkEnd w:id="942"/>
      <w:bookmarkEnd w:id="943"/>
      <w:bookmarkEnd w:id="944"/>
      <w:bookmarkEnd w:id="945"/>
      <w:bookmarkEnd w:id="946"/>
      <w:bookmarkEnd w:id="947"/>
      <w:bookmarkEnd w:id="948"/>
      <w:bookmarkEnd w:id="949"/>
      <w:bookmarkEnd w:id="950"/>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E92CBF">
      <w:pPr>
        <w:pStyle w:val="Heading4"/>
      </w:pPr>
      <w:bookmarkStart w:id="951" w:name="_Toc24925840"/>
      <w:bookmarkStart w:id="952" w:name="_Toc24926018"/>
      <w:bookmarkStart w:id="953" w:name="_Toc24926194"/>
      <w:bookmarkStart w:id="954" w:name="_Toc33964054"/>
      <w:bookmarkStart w:id="955" w:name="_Toc33980808"/>
      <w:bookmarkStart w:id="956" w:name="_Toc36462609"/>
      <w:bookmarkStart w:id="957" w:name="_Toc36462805"/>
      <w:bookmarkStart w:id="958" w:name="_Toc43026049"/>
      <w:bookmarkStart w:id="959" w:name="_Toc49763583"/>
      <w:bookmarkStart w:id="960" w:name="_Toc56754047"/>
      <w:bookmarkStart w:id="961" w:name="_Toc67731248"/>
      <w:r w:rsidRPr="00F11966">
        <w:t>5.4.4.3</w:t>
      </w:r>
      <w:r w:rsidRPr="00F11966">
        <w:tab/>
        <w:t>Type: PlmnId</w:t>
      </w:r>
      <w:bookmarkEnd w:id="951"/>
      <w:bookmarkEnd w:id="952"/>
      <w:bookmarkEnd w:id="953"/>
      <w:bookmarkEnd w:id="954"/>
      <w:bookmarkEnd w:id="955"/>
      <w:bookmarkEnd w:id="956"/>
      <w:bookmarkEnd w:id="957"/>
      <w:bookmarkEnd w:id="958"/>
      <w:bookmarkEnd w:id="959"/>
      <w:bookmarkEnd w:id="960"/>
      <w:bookmarkEnd w:id="961"/>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E92CBF">
      <w:pPr>
        <w:pStyle w:val="Heading4"/>
      </w:pPr>
      <w:bookmarkStart w:id="962" w:name="_Toc24925841"/>
      <w:bookmarkStart w:id="963" w:name="_Toc24926019"/>
      <w:bookmarkStart w:id="964" w:name="_Toc24926195"/>
      <w:bookmarkStart w:id="965" w:name="_Toc33964055"/>
      <w:bookmarkStart w:id="966" w:name="_Toc33980809"/>
      <w:bookmarkStart w:id="967" w:name="_Toc36462610"/>
      <w:bookmarkStart w:id="968" w:name="_Toc36462806"/>
      <w:bookmarkStart w:id="969" w:name="_Toc43026050"/>
      <w:bookmarkStart w:id="970" w:name="_Toc49763584"/>
      <w:bookmarkStart w:id="971" w:name="_Toc56754048"/>
      <w:bookmarkStart w:id="972" w:name="_Toc67731249"/>
      <w:r w:rsidRPr="00F11966">
        <w:lastRenderedPageBreak/>
        <w:t>5.4.4.4</w:t>
      </w:r>
      <w:r w:rsidRPr="00F11966">
        <w:tab/>
        <w:t>Type: Tai</w:t>
      </w:r>
      <w:bookmarkEnd w:id="962"/>
      <w:bookmarkEnd w:id="963"/>
      <w:bookmarkEnd w:id="964"/>
      <w:bookmarkEnd w:id="965"/>
      <w:bookmarkEnd w:id="966"/>
      <w:bookmarkEnd w:id="967"/>
      <w:bookmarkEnd w:id="968"/>
      <w:bookmarkEnd w:id="969"/>
      <w:bookmarkEnd w:id="970"/>
      <w:bookmarkEnd w:id="971"/>
      <w:bookmarkEnd w:id="972"/>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E92CBF">
      <w:pPr>
        <w:pStyle w:val="Heading4"/>
      </w:pPr>
      <w:bookmarkStart w:id="973" w:name="_Toc24925842"/>
      <w:bookmarkStart w:id="974" w:name="_Toc24926020"/>
      <w:bookmarkStart w:id="975" w:name="_Toc24926196"/>
      <w:bookmarkStart w:id="976" w:name="_Toc33964056"/>
      <w:bookmarkStart w:id="977" w:name="_Toc33980810"/>
      <w:bookmarkStart w:id="978" w:name="_Toc36462611"/>
      <w:bookmarkStart w:id="979" w:name="_Toc36462807"/>
      <w:bookmarkStart w:id="980" w:name="_Toc43026051"/>
      <w:bookmarkStart w:id="981" w:name="_Toc49763585"/>
      <w:bookmarkStart w:id="982" w:name="_Toc56754049"/>
      <w:bookmarkStart w:id="983" w:name="_Toc67731250"/>
      <w:r w:rsidRPr="00F11966">
        <w:t>5.4.4.5</w:t>
      </w:r>
      <w:r w:rsidRPr="00F11966">
        <w:tab/>
        <w:t>Type: Ecgi</w:t>
      </w:r>
      <w:bookmarkEnd w:id="973"/>
      <w:bookmarkEnd w:id="974"/>
      <w:bookmarkEnd w:id="975"/>
      <w:bookmarkEnd w:id="976"/>
      <w:bookmarkEnd w:id="977"/>
      <w:bookmarkEnd w:id="978"/>
      <w:bookmarkEnd w:id="979"/>
      <w:bookmarkEnd w:id="980"/>
      <w:bookmarkEnd w:id="981"/>
      <w:bookmarkEnd w:id="982"/>
      <w:bookmarkEnd w:id="983"/>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E92CBF">
      <w:pPr>
        <w:pStyle w:val="Heading4"/>
      </w:pPr>
      <w:bookmarkStart w:id="984" w:name="_Toc24925843"/>
      <w:bookmarkStart w:id="985" w:name="_Toc24926021"/>
      <w:bookmarkStart w:id="986" w:name="_Toc24926197"/>
      <w:bookmarkStart w:id="987" w:name="_Toc33964057"/>
      <w:bookmarkStart w:id="988" w:name="_Toc33980811"/>
      <w:bookmarkStart w:id="989" w:name="_Toc36462612"/>
      <w:bookmarkStart w:id="990" w:name="_Toc36462808"/>
      <w:bookmarkStart w:id="991" w:name="_Toc43026052"/>
      <w:bookmarkStart w:id="992" w:name="_Toc49763586"/>
      <w:bookmarkStart w:id="993" w:name="_Toc56754050"/>
      <w:bookmarkStart w:id="994" w:name="_Toc67731251"/>
      <w:r w:rsidRPr="00F11966">
        <w:t>5.4.4.6</w:t>
      </w:r>
      <w:r w:rsidRPr="00F11966">
        <w:tab/>
        <w:t>Type: Ncgi</w:t>
      </w:r>
      <w:bookmarkEnd w:id="984"/>
      <w:bookmarkEnd w:id="985"/>
      <w:bookmarkEnd w:id="986"/>
      <w:bookmarkEnd w:id="987"/>
      <w:bookmarkEnd w:id="988"/>
      <w:bookmarkEnd w:id="989"/>
      <w:bookmarkEnd w:id="990"/>
      <w:bookmarkEnd w:id="991"/>
      <w:bookmarkEnd w:id="992"/>
      <w:bookmarkEnd w:id="993"/>
      <w:bookmarkEnd w:id="994"/>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E92CBF">
      <w:pPr>
        <w:pStyle w:val="Heading4"/>
      </w:pPr>
      <w:bookmarkStart w:id="995" w:name="_Toc24925844"/>
      <w:bookmarkStart w:id="996" w:name="_Toc24926022"/>
      <w:bookmarkStart w:id="997" w:name="_Toc24926198"/>
      <w:bookmarkStart w:id="998" w:name="_Toc33964058"/>
      <w:bookmarkStart w:id="999" w:name="_Toc33980812"/>
      <w:bookmarkStart w:id="1000" w:name="_Toc36462613"/>
      <w:bookmarkStart w:id="1001" w:name="_Toc36462809"/>
      <w:bookmarkStart w:id="1002" w:name="_Toc43026053"/>
      <w:bookmarkStart w:id="1003" w:name="_Toc49763587"/>
      <w:bookmarkStart w:id="1004" w:name="_Toc56754051"/>
      <w:bookmarkStart w:id="1005" w:name="_Toc67731252"/>
      <w:r w:rsidRPr="00F11966">
        <w:lastRenderedPageBreak/>
        <w:t>5.4.4.7</w:t>
      </w:r>
      <w:r w:rsidRPr="00F11966">
        <w:tab/>
        <w:t>Type: UserLocation</w:t>
      </w:r>
      <w:bookmarkEnd w:id="995"/>
      <w:bookmarkEnd w:id="996"/>
      <w:bookmarkEnd w:id="997"/>
      <w:bookmarkEnd w:id="998"/>
      <w:bookmarkEnd w:id="999"/>
      <w:bookmarkEnd w:id="1000"/>
      <w:bookmarkEnd w:id="1001"/>
      <w:bookmarkEnd w:id="1002"/>
      <w:bookmarkEnd w:id="1003"/>
      <w:bookmarkEnd w:id="1004"/>
      <w:bookmarkEnd w:id="1005"/>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77777777"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E92CBF">
      <w:pPr>
        <w:pStyle w:val="Heading4"/>
      </w:pPr>
      <w:bookmarkStart w:id="1006" w:name="_Toc24925845"/>
      <w:bookmarkStart w:id="1007" w:name="_Toc24926023"/>
      <w:bookmarkStart w:id="1008" w:name="_Toc24926199"/>
      <w:bookmarkStart w:id="1009" w:name="_Toc33964059"/>
      <w:bookmarkStart w:id="1010" w:name="_Toc33980813"/>
      <w:bookmarkStart w:id="1011" w:name="_Toc36462614"/>
      <w:bookmarkStart w:id="1012" w:name="_Toc36462810"/>
      <w:bookmarkStart w:id="1013" w:name="_Toc43026054"/>
      <w:bookmarkStart w:id="1014" w:name="_Toc49763588"/>
      <w:bookmarkStart w:id="1015" w:name="_Toc56754052"/>
      <w:bookmarkStart w:id="1016" w:name="_Toc67731253"/>
      <w:r w:rsidRPr="00F11966">
        <w:t>5.4.4.8</w:t>
      </w:r>
      <w:r w:rsidRPr="00F11966">
        <w:tab/>
        <w:t>Type: EutraLocation</w:t>
      </w:r>
      <w:bookmarkEnd w:id="1006"/>
      <w:bookmarkEnd w:id="1007"/>
      <w:bookmarkEnd w:id="1008"/>
      <w:bookmarkEnd w:id="1009"/>
      <w:bookmarkEnd w:id="1010"/>
      <w:bookmarkEnd w:id="1011"/>
      <w:bookmarkEnd w:id="1012"/>
      <w:bookmarkEnd w:id="1013"/>
      <w:bookmarkEnd w:id="1014"/>
      <w:bookmarkEnd w:id="1015"/>
      <w:bookmarkEnd w:id="1016"/>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C062F9E"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E92CBF" w:rsidRPr="00F11966" w:rsidRDefault="00E92CBF" w:rsidP="00AA7DB8">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E92CBF" w:rsidRPr="00F11966" w:rsidRDefault="00E92CBF" w:rsidP="00AA7DB8">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E92CBF" w:rsidRPr="00F11966" w:rsidRDefault="00E92CBF" w:rsidP="00AA7DB8">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E92CBF" w:rsidRPr="00F11966" w:rsidRDefault="00E92CBF" w:rsidP="00AA7DB8">
            <w:pPr>
              <w:pStyle w:val="TAL"/>
              <w:rPr>
                <w:rFonts w:cs="Arial"/>
                <w:szCs w:val="18"/>
              </w:rPr>
            </w:pPr>
            <w:r w:rsidRPr="00F11966">
              <w:rPr>
                <w:rFonts w:cs="Arial"/>
                <w:szCs w:val="18"/>
              </w:rPr>
              <w:t>When present, it shall be set as follows:</w:t>
            </w:r>
          </w:p>
          <w:p w14:paraId="18D177FB" w14:textId="77777777" w:rsidR="00E92CBF" w:rsidRPr="00F11966" w:rsidRDefault="00E92CBF" w:rsidP="00AA7DB8">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E92CBF"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E92CBF" w:rsidRPr="00F11966" w:rsidRDefault="00E92CBF" w:rsidP="00AA7DB8">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E92CBF" w:rsidRPr="00F11966" w:rsidRDefault="00E92CBF" w:rsidP="00AA7DB8">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161E2461"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E92CBF" w:rsidRPr="00F11966" w:rsidRDefault="00E92CBF" w:rsidP="00AA7DB8">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E92CBF" w:rsidRPr="00F11966" w:rsidRDefault="00E92CBF" w:rsidP="00AA7DB8">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E92CBF" w:rsidRPr="00F11966" w:rsidRDefault="00E92CBF" w:rsidP="00AA7DB8">
            <w:pPr>
              <w:pStyle w:val="TAL"/>
              <w:rPr>
                <w:rFonts w:cs="Arial"/>
                <w:szCs w:val="18"/>
              </w:rPr>
            </w:pPr>
            <w:r w:rsidRPr="00F11966">
              <w:rPr>
                <w:rFonts w:cs="Arial"/>
                <w:szCs w:val="18"/>
              </w:rPr>
              <w:t>Refer to geographical Information.</w:t>
            </w:r>
          </w:p>
          <w:p w14:paraId="2B360B2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E92CBF" w:rsidRPr="00F11966" w:rsidRDefault="00E92CBF" w:rsidP="00AA7DB8">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E92CBF" w:rsidRPr="00F11966" w:rsidRDefault="00E92CBF" w:rsidP="00AA7DB8">
            <w:pPr>
              <w:pStyle w:val="TAL"/>
              <w:rPr>
                <w:rFonts w:cs="Arial"/>
                <w:szCs w:val="18"/>
              </w:rPr>
            </w:pPr>
            <w:r w:rsidRPr="00F11966">
              <w:rPr>
                <w:rFonts w:cs="Arial"/>
                <w:szCs w:val="18"/>
              </w:rPr>
              <w:t>Refers to Calling Geodetic Location.</w:t>
            </w:r>
          </w:p>
          <w:p w14:paraId="4E2FF6A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E92CBF" w:rsidRPr="00F11966" w:rsidRDefault="00E92CBF" w:rsidP="00AA7DB8">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E92CBF" w:rsidRPr="00F11966" w:rsidRDefault="00E92CBF" w:rsidP="00AA7DB8">
            <w:pPr>
              <w:pStyle w:val="TAL"/>
              <w:rPr>
                <w:rFonts w:cs="Arial"/>
                <w:szCs w:val="18"/>
              </w:rPr>
            </w:pPr>
            <w:r w:rsidRPr="00F11966">
              <w:rPr>
                <w:rFonts w:cs="Arial"/>
                <w:szCs w:val="18"/>
              </w:rPr>
              <w:t>It indicates the global identity of the ng-eNodeB in which the UE is currently located.</w:t>
            </w:r>
          </w:p>
          <w:p w14:paraId="66B3CBBE" w14:textId="77777777" w:rsidR="00E92CBF" w:rsidRPr="00F11966" w:rsidRDefault="00E92CBF" w:rsidP="00AA7DB8">
            <w:pPr>
              <w:pStyle w:val="TF"/>
              <w:jc w:val="left"/>
              <w:rPr>
                <w:rFonts w:cs="Arial"/>
                <w:b w:val="0"/>
                <w:sz w:val="18"/>
                <w:szCs w:val="18"/>
              </w:rPr>
            </w:pPr>
            <w:r w:rsidRPr="00F11966">
              <w:rPr>
                <w:rFonts w:cs="Arial"/>
                <w:b w:val="0"/>
                <w:sz w:val="18"/>
                <w:szCs w:val="18"/>
              </w:rPr>
              <w:t>See  3GPP TS 38.413 [11] clause 9.3.1.8.</w:t>
            </w:r>
          </w:p>
        </w:tc>
      </w:tr>
      <w:tr w:rsidR="00E92CBF"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E92CBF" w:rsidRPr="00F11966" w:rsidRDefault="00E92CBF" w:rsidP="00AA7DB8">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E92CBF" w:rsidRPr="00F11966" w:rsidRDefault="00E92CBF" w:rsidP="00AA7DB8">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E92CBF" w:rsidRPr="00F11966" w:rsidRDefault="00E92CBF" w:rsidP="00AA7DB8">
            <w:pPr>
              <w:pStyle w:val="TAL"/>
              <w:rPr>
                <w:rFonts w:cs="Arial"/>
                <w:szCs w:val="18"/>
              </w:rPr>
            </w:pPr>
            <w:r w:rsidRPr="00F11966">
              <w:rPr>
                <w:rFonts w:cs="Arial"/>
                <w:szCs w:val="18"/>
              </w:rPr>
              <w:t>See 3GPP TS 36.413 [16] clause 9.2.1.37.</w:t>
            </w:r>
          </w:p>
        </w:tc>
      </w:tr>
      <w:tr w:rsidR="00E92CBF"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E92CBF" w:rsidRPr="00F11966" w:rsidRDefault="00E92CBF" w:rsidP="00AA7DB8">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E92CBF">
      <w:pPr>
        <w:pStyle w:val="Heading4"/>
      </w:pPr>
      <w:bookmarkStart w:id="1017" w:name="_Toc24925846"/>
      <w:bookmarkStart w:id="1018" w:name="_Toc24926024"/>
      <w:bookmarkStart w:id="1019" w:name="_Toc24926200"/>
      <w:bookmarkStart w:id="1020" w:name="_Toc33964060"/>
      <w:bookmarkStart w:id="1021" w:name="_Toc33980814"/>
      <w:bookmarkStart w:id="1022" w:name="_Toc36462615"/>
      <w:bookmarkStart w:id="1023" w:name="_Toc36462811"/>
      <w:bookmarkStart w:id="1024" w:name="_Toc43026055"/>
      <w:bookmarkStart w:id="1025" w:name="_Toc49763589"/>
      <w:bookmarkStart w:id="1026" w:name="_Toc56754053"/>
      <w:bookmarkStart w:id="1027" w:name="_Toc67731254"/>
      <w:r w:rsidRPr="00F11966">
        <w:lastRenderedPageBreak/>
        <w:t>5.4.4.9</w:t>
      </w:r>
      <w:r w:rsidRPr="00F11966">
        <w:tab/>
        <w:t>Type: NrLocation</w:t>
      </w:r>
      <w:bookmarkEnd w:id="1017"/>
      <w:bookmarkEnd w:id="1018"/>
      <w:bookmarkEnd w:id="1019"/>
      <w:bookmarkEnd w:id="1020"/>
      <w:bookmarkEnd w:id="1021"/>
      <w:bookmarkEnd w:id="1022"/>
      <w:bookmarkEnd w:id="1023"/>
      <w:bookmarkEnd w:id="1024"/>
      <w:bookmarkEnd w:id="1025"/>
      <w:bookmarkEnd w:id="1026"/>
      <w:bookmarkEnd w:id="1027"/>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E92CBF">
      <w:pPr>
        <w:pStyle w:val="Heading4"/>
      </w:pPr>
      <w:bookmarkStart w:id="1028" w:name="_Toc24925847"/>
      <w:bookmarkStart w:id="1029" w:name="_Toc24926025"/>
      <w:bookmarkStart w:id="1030" w:name="_Toc24926201"/>
      <w:bookmarkStart w:id="1031" w:name="_Toc33964061"/>
      <w:bookmarkStart w:id="1032" w:name="_Toc33980815"/>
      <w:bookmarkStart w:id="1033" w:name="_Toc36462616"/>
      <w:bookmarkStart w:id="1034" w:name="_Toc36462812"/>
      <w:bookmarkStart w:id="1035" w:name="_Toc43026056"/>
      <w:bookmarkStart w:id="1036" w:name="_Toc49763590"/>
      <w:bookmarkStart w:id="1037" w:name="_Toc56754054"/>
      <w:bookmarkStart w:id="1038" w:name="_Toc67731255"/>
      <w:r w:rsidRPr="00F11966">
        <w:lastRenderedPageBreak/>
        <w:t>5.4.4.10</w:t>
      </w:r>
      <w:r w:rsidRPr="00F11966">
        <w:tab/>
        <w:t>Type: N3gaLocation</w:t>
      </w:r>
      <w:bookmarkEnd w:id="1028"/>
      <w:bookmarkEnd w:id="1029"/>
      <w:bookmarkEnd w:id="1030"/>
      <w:bookmarkEnd w:id="1031"/>
      <w:bookmarkEnd w:id="1032"/>
      <w:bookmarkEnd w:id="1033"/>
      <w:bookmarkEnd w:id="1034"/>
      <w:bookmarkEnd w:id="1035"/>
      <w:bookmarkEnd w:id="1036"/>
      <w:bookmarkEnd w:id="1037"/>
      <w:bookmarkEnd w:id="1038"/>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14:paraId="32F4332E" w14:textId="77777777"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E92CBF">
      <w:pPr>
        <w:pStyle w:val="Heading4"/>
      </w:pPr>
      <w:bookmarkStart w:id="1039" w:name="_Toc24925848"/>
      <w:bookmarkStart w:id="1040" w:name="_Toc24926026"/>
      <w:bookmarkStart w:id="1041" w:name="_Toc24926202"/>
      <w:bookmarkStart w:id="1042" w:name="_Toc33964062"/>
      <w:bookmarkStart w:id="1043" w:name="_Toc33980816"/>
      <w:bookmarkStart w:id="1044" w:name="_Toc36462617"/>
      <w:bookmarkStart w:id="1045" w:name="_Toc36462813"/>
      <w:bookmarkStart w:id="1046" w:name="_Toc43026057"/>
      <w:bookmarkStart w:id="1047" w:name="_Toc49763591"/>
      <w:bookmarkStart w:id="1048" w:name="_Toc56754055"/>
      <w:bookmarkStart w:id="1049" w:name="_Toc67731256"/>
      <w:r w:rsidRPr="00F11966">
        <w:lastRenderedPageBreak/>
        <w:t>5.4.4.11</w:t>
      </w:r>
      <w:r w:rsidRPr="00F11966">
        <w:tab/>
        <w:t>Type: UpSecurity</w:t>
      </w:r>
      <w:bookmarkEnd w:id="1039"/>
      <w:bookmarkEnd w:id="1040"/>
      <w:bookmarkEnd w:id="1041"/>
      <w:bookmarkEnd w:id="1042"/>
      <w:bookmarkEnd w:id="1043"/>
      <w:bookmarkEnd w:id="1044"/>
      <w:bookmarkEnd w:id="1045"/>
      <w:bookmarkEnd w:id="1046"/>
      <w:bookmarkEnd w:id="1047"/>
      <w:bookmarkEnd w:id="1048"/>
      <w:bookmarkEnd w:id="1049"/>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E92CBF">
      <w:pPr>
        <w:pStyle w:val="Heading4"/>
      </w:pPr>
      <w:bookmarkStart w:id="1050" w:name="_Toc24925849"/>
      <w:bookmarkStart w:id="1051" w:name="_Toc24926027"/>
      <w:bookmarkStart w:id="1052" w:name="_Toc24926203"/>
      <w:bookmarkStart w:id="1053" w:name="_Toc33964063"/>
      <w:bookmarkStart w:id="1054" w:name="_Toc33980817"/>
      <w:bookmarkStart w:id="1055" w:name="_Toc36462618"/>
      <w:bookmarkStart w:id="1056" w:name="_Toc36462814"/>
      <w:bookmarkStart w:id="1057" w:name="_Toc43026058"/>
      <w:bookmarkStart w:id="1058" w:name="_Toc49763592"/>
      <w:bookmarkStart w:id="1059" w:name="_Toc56754056"/>
      <w:bookmarkStart w:id="1060" w:name="_Toc67731257"/>
      <w:r w:rsidRPr="00F11966">
        <w:t>5.4.4.12</w:t>
      </w:r>
      <w:r w:rsidRPr="00F11966">
        <w:tab/>
        <w:t xml:space="preserve">Type: </w:t>
      </w:r>
      <w:r w:rsidRPr="00F11966">
        <w:rPr>
          <w:lang w:eastAsia="zh-CN"/>
        </w:rPr>
        <w:t>NgApCause</w:t>
      </w:r>
      <w:bookmarkEnd w:id="1050"/>
      <w:bookmarkEnd w:id="1051"/>
      <w:bookmarkEnd w:id="1052"/>
      <w:bookmarkEnd w:id="1053"/>
      <w:bookmarkEnd w:id="1054"/>
      <w:bookmarkEnd w:id="1055"/>
      <w:bookmarkEnd w:id="1056"/>
      <w:bookmarkEnd w:id="1057"/>
      <w:bookmarkEnd w:id="1058"/>
      <w:bookmarkEnd w:id="1059"/>
      <w:bookmarkEnd w:id="1060"/>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E92CBF">
      <w:pPr>
        <w:pStyle w:val="Heading4"/>
      </w:pPr>
      <w:bookmarkStart w:id="1061" w:name="_Toc24925850"/>
      <w:bookmarkStart w:id="1062" w:name="_Toc24926028"/>
      <w:bookmarkStart w:id="1063" w:name="_Toc24926204"/>
      <w:bookmarkStart w:id="1064" w:name="_Toc33964064"/>
      <w:bookmarkStart w:id="1065" w:name="_Toc33980818"/>
      <w:bookmarkStart w:id="1066" w:name="_Toc36462619"/>
      <w:bookmarkStart w:id="1067" w:name="_Toc36462815"/>
      <w:bookmarkStart w:id="1068" w:name="_Toc43026059"/>
      <w:bookmarkStart w:id="1069" w:name="_Toc49763593"/>
      <w:bookmarkStart w:id="1070" w:name="_Toc56754057"/>
      <w:bookmarkStart w:id="1071" w:name="_Toc67731258"/>
      <w:r w:rsidRPr="00F11966">
        <w:t>5.4.4.13</w:t>
      </w:r>
      <w:r w:rsidRPr="00F11966">
        <w:tab/>
        <w:t xml:space="preserve">Type: </w:t>
      </w:r>
      <w:r w:rsidRPr="00F11966">
        <w:rPr>
          <w:noProof/>
        </w:rPr>
        <w:t>BackupAmfInfo</w:t>
      </w:r>
      <w:bookmarkEnd w:id="1061"/>
      <w:bookmarkEnd w:id="1062"/>
      <w:bookmarkEnd w:id="1063"/>
      <w:bookmarkEnd w:id="1064"/>
      <w:bookmarkEnd w:id="1065"/>
      <w:bookmarkEnd w:id="1066"/>
      <w:bookmarkEnd w:id="1067"/>
      <w:bookmarkEnd w:id="1068"/>
      <w:bookmarkEnd w:id="1069"/>
      <w:bookmarkEnd w:id="1070"/>
      <w:bookmarkEnd w:id="1071"/>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E92CBF">
      <w:pPr>
        <w:pStyle w:val="Heading4"/>
      </w:pPr>
      <w:bookmarkStart w:id="1072" w:name="_Toc24925851"/>
      <w:bookmarkStart w:id="1073" w:name="_Toc24926029"/>
      <w:bookmarkStart w:id="1074" w:name="_Toc24926205"/>
      <w:bookmarkStart w:id="1075" w:name="_Toc33964065"/>
      <w:bookmarkStart w:id="1076" w:name="_Toc33980819"/>
      <w:bookmarkStart w:id="1077" w:name="_Toc36462620"/>
      <w:bookmarkStart w:id="1078" w:name="_Toc36462816"/>
      <w:bookmarkStart w:id="1079" w:name="_Toc43026060"/>
      <w:bookmarkStart w:id="1080" w:name="_Toc49763594"/>
      <w:bookmarkStart w:id="1081" w:name="_Toc56754058"/>
      <w:bookmarkStart w:id="1082" w:name="_Toc67731259"/>
      <w:r w:rsidRPr="00F11966">
        <w:t>5.4.4.14</w:t>
      </w:r>
      <w:r w:rsidRPr="00F11966">
        <w:tab/>
        <w:t xml:space="preserve">Type: </w:t>
      </w:r>
      <w:r w:rsidRPr="00F11966">
        <w:rPr>
          <w:lang w:eastAsia="zh-CN"/>
        </w:rPr>
        <w:t>RefToBinaryData</w:t>
      </w:r>
      <w:bookmarkEnd w:id="1072"/>
      <w:bookmarkEnd w:id="1073"/>
      <w:bookmarkEnd w:id="1074"/>
      <w:bookmarkEnd w:id="1075"/>
      <w:bookmarkEnd w:id="1076"/>
      <w:bookmarkEnd w:id="1077"/>
      <w:bookmarkEnd w:id="1078"/>
      <w:bookmarkEnd w:id="1079"/>
      <w:bookmarkEnd w:id="1080"/>
      <w:bookmarkEnd w:id="1081"/>
      <w:bookmarkEnd w:id="1082"/>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E92CBF">
      <w:pPr>
        <w:pStyle w:val="Heading4"/>
      </w:pPr>
      <w:bookmarkStart w:id="1083" w:name="_Toc24925852"/>
      <w:bookmarkStart w:id="1084" w:name="_Toc24926030"/>
      <w:bookmarkStart w:id="1085" w:name="_Toc24926206"/>
      <w:bookmarkStart w:id="1086" w:name="_Toc33964066"/>
      <w:bookmarkStart w:id="1087" w:name="_Toc33980820"/>
      <w:bookmarkStart w:id="1088" w:name="_Toc36462621"/>
      <w:bookmarkStart w:id="1089" w:name="_Toc36462817"/>
      <w:bookmarkStart w:id="1090" w:name="_Toc43026061"/>
      <w:bookmarkStart w:id="1091" w:name="_Toc49763595"/>
      <w:bookmarkStart w:id="1092" w:name="_Toc56754059"/>
      <w:bookmarkStart w:id="1093" w:name="_Toc67731260"/>
      <w:r w:rsidRPr="00F11966">
        <w:lastRenderedPageBreak/>
        <w:t>5.4.4.15</w:t>
      </w:r>
      <w:r w:rsidRPr="00F11966">
        <w:tab/>
        <w:t>Type RouteToLocation</w:t>
      </w:r>
      <w:bookmarkEnd w:id="1083"/>
      <w:bookmarkEnd w:id="1084"/>
      <w:bookmarkEnd w:id="1085"/>
      <w:bookmarkEnd w:id="1086"/>
      <w:bookmarkEnd w:id="1087"/>
      <w:bookmarkEnd w:id="1088"/>
      <w:bookmarkEnd w:id="1089"/>
      <w:bookmarkEnd w:id="1090"/>
      <w:bookmarkEnd w:id="1091"/>
      <w:bookmarkEnd w:id="1092"/>
      <w:bookmarkEnd w:id="1093"/>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41A2DD81" w14:textId="77777777" w:rsidR="00E92CBF" w:rsidRPr="00F11966" w:rsidRDefault="00E92CBF" w:rsidP="00E92CBF"/>
    <w:p w14:paraId="2018686B" w14:textId="77777777" w:rsidR="00E92CBF" w:rsidRPr="00F11966" w:rsidRDefault="00E92CBF" w:rsidP="00E92CBF">
      <w:pPr>
        <w:pStyle w:val="Heading4"/>
      </w:pPr>
      <w:bookmarkStart w:id="1094" w:name="_Toc24925853"/>
      <w:bookmarkStart w:id="1095" w:name="_Toc24926031"/>
      <w:bookmarkStart w:id="1096" w:name="_Toc24926207"/>
      <w:bookmarkStart w:id="1097" w:name="_Toc33964067"/>
      <w:bookmarkStart w:id="1098" w:name="_Toc33980821"/>
      <w:bookmarkStart w:id="1099" w:name="_Toc36462622"/>
      <w:bookmarkStart w:id="1100" w:name="_Toc36462818"/>
      <w:bookmarkStart w:id="1101" w:name="_Toc43026062"/>
      <w:bookmarkStart w:id="1102" w:name="_Toc49763596"/>
      <w:bookmarkStart w:id="1103" w:name="_Toc56754060"/>
      <w:bookmarkStart w:id="1104" w:name="_Toc67731261"/>
      <w:r w:rsidRPr="00F11966">
        <w:t>5.4.4.16</w:t>
      </w:r>
      <w:r w:rsidRPr="00F11966">
        <w:tab/>
        <w:t>Type RouteInformation</w:t>
      </w:r>
      <w:bookmarkEnd w:id="1094"/>
      <w:bookmarkEnd w:id="1095"/>
      <w:bookmarkEnd w:id="1096"/>
      <w:bookmarkEnd w:id="1097"/>
      <w:bookmarkEnd w:id="1098"/>
      <w:bookmarkEnd w:id="1099"/>
      <w:bookmarkEnd w:id="1100"/>
      <w:bookmarkEnd w:id="1101"/>
      <w:bookmarkEnd w:id="1102"/>
      <w:bookmarkEnd w:id="1103"/>
      <w:bookmarkEnd w:id="1104"/>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E92CBF">
      <w:pPr>
        <w:pStyle w:val="Heading4"/>
      </w:pPr>
      <w:bookmarkStart w:id="1105" w:name="_Toc24925854"/>
      <w:bookmarkStart w:id="1106" w:name="_Toc24926032"/>
      <w:bookmarkStart w:id="1107" w:name="_Toc24926208"/>
      <w:bookmarkStart w:id="1108" w:name="_Toc33964068"/>
      <w:bookmarkStart w:id="1109" w:name="_Toc33980822"/>
      <w:bookmarkStart w:id="1110" w:name="_Toc36462623"/>
      <w:bookmarkStart w:id="1111" w:name="_Toc36462819"/>
      <w:bookmarkStart w:id="1112" w:name="_Toc43026063"/>
      <w:bookmarkStart w:id="1113" w:name="_Toc49763597"/>
      <w:bookmarkStart w:id="1114" w:name="_Toc56754061"/>
      <w:bookmarkStart w:id="1115" w:name="_Hlk517952552"/>
      <w:bookmarkStart w:id="1116" w:name="_Toc67731262"/>
      <w:r w:rsidRPr="00F11966">
        <w:t>5.4.4.17</w:t>
      </w:r>
      <w:r w:rsidRPr="00F11966">
        <w:tab/>
        <w:t>Type: Area</w:t>
      </w:r>
      <w:bookmarkEnd w:id="1105"/>
      <w:bookmarkEnd w:id="1106"/>
      <w:bookmarkEnd w:id="1107"/>
      <w:bookmarkEnd w:id="1108"/>
      <w:bookmarkEnd w:id="1109"/>
      <w:bookmarkEnd w:id="1110"/>
      <w:bookmarkEnd w:id="1111"/>
      <w:bookmarkEnd w:id="1112"/>
      <w:bookmarkEnd w:id="1113"/>
      <w:bookmarkEnd w:id="1114"/>
      <w:bookmarkEnd w:id="1116"/>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E92CBF">
      <w:pPr>
        <w:pStyle w:val="Heading4"/>
      </w:pPr>
      <w:bookmarkStart w:id="1117" w:name="_Toc24925855"/>
      <w:bookmarkStart w:id="1118" w:name="_Toc24926033"/>
      <w:bookmarkStart w:id="1119" w:name="_Toc24926209"/>
      <w:bookmarkStart w:id="1120" w:name="_Toc33964069"/>
      <w:bookmarkStart w:id="1121" w:name="_Toc33980823"/>
      <w:bookmarkStart w:id="1122" w:name="_Toc36462624"/>
      <w:bookmarkStart w:id="1123" w:name="_Toc36462820"/>
      <w:bookmarkStart w:id="1124" w:name="_Toc43026064"/>
      <w:bookmarkStart w:id="1125" w:name="_Toc49763598"/>
      <w:bookmarkStart w:id="1126" w:name="_Toc56754062"/>
      <w:bookmarkStart w:id="1127" w:name="_Hlk517952837"/>
      <w:bookmarkStart w:id="1128" w:name="_Toc67731263"/>
      <w:bookmarkEnd w:id="1115"/>
      <w:r w:rsidRPr="00F11966">
        <w:lastRenderedPageBreak/>
        <w:t>5.4.4.18</w:t>
      </w:r>
      <w:r w:rsidRPr="00F11966">
        <w:tab/>
        <w:t>Type: ServiceAreaRestriction</w:t>
      </w:r>
      <w:bookmarkEnd w:id="1117"/>
      <w:bookmarkEnd w:id="1118"/>
      <w:bookmarkEnd w:id="1119"/>
      <w:bookmarkEnd w:id="1120"/>
      <w:bookmarkEnd w:id="1121"/>
      <w:bookmarkEnd w:id="1122"/>
      <w:bookmarkEnd w:id="1123"/>
      <w:bookmarkEnd w:id="1124"/>
      <w:bookmarkEnd w:id="1125"/>
      <w:bookmarkEnd w:id="1126"/>
      <w:bookmarkEnd w:id="1128"/>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62A7909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5161D8FA" w14:textId="77777777" w:rsidR="00E92CBF" w:rsidRPr="00F11966" w:rsidRDefault="00E92CBF" w:rsidP="00AA7DB8">
            <w:pPr>
              <w:pStyle w:val="TAL"/>
              <w:ind w:left="360"/>
              <w:rPr>
                <w:rFonts w:cs="Arial"/>
                <w:szCs w:val="18"/>
              </w:rPr>
            </w:pPr>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E92CBF">
      <w:pPr>
        <w:pStyle w:val="Heading4"/>
      </w:pPr>
      <w:bookmarkStart w:id="1129" w:name="_Toc24925856"/>
      <w:bookmarkStart w:id="1130" w:name="_Toc24926034"/>
      <w:bookmarkStart w:id="1131" w:name="_Toc24926210"/>
      <w:bookmarkStart w:id="1132" w:name="_Toc33964070"/>
      <w:bookmarkStart w:id="1133" w:name="_Toc33980824"/>
      <w:bookmarkStart w:id="1134" w:name="_Toc36462625"/>
      <w:bookmarkStart w:id="1135" w:name="_Toc36462821"/>
      <w:bookmarkStart w:id="1136" w:name="_Toc43026065"/>
      <w:bookmarkStart w:id="1137" w:name="_Toc49763599"/>
      <w:bookmarkStart w:id="1138" w:name="_Toc56754063"/>
      <w:bookmarkStart w:id="1139" w:name="_Toc67731264"/>
      <w:bookmarkEnd w:id="1127"/>
      <w:r w:rsidRPr="00F11966">
        <w:t>5.4.4.19</w:t>
      </w:r>
      <w:r w:rsidRPr="00F11966">
        <w:tab/>
        <w:t>Type: PlmnIdRm</w:t>
      </w:r>
      <w:bookmarkEnd w:id="1129"/>
      <w:bookmarkEnd w:id="1130"/>
      <w:bookmarkEnd w:id="1131"/>
      <w:bookmarkEnd w:id="1132"/>
      <w:bookmarkEnd w:id="1133"/>
      <w:bookmarkEnd w:id="1134"/>
      <w:bookmarkEnd w:id="1135"/>
      <w:bookmarkEnd w:id="1136"/>
      <w:bookmarkEnd w:id="1137"/>
      <w:bookmarkEnd w:id="1138"/>
      <w:bookmarkEnd w:id="1139"/>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E92CBF">
      <w:pPr>
        <w:pStyle w:val="Heading4"/>
      </w:pPr>
      <w:bookmarkStart w:id="1140" w:name="_Toc24925857"/>
      <w:bookmarkStart w:id="1141" w:name="_Toc24926035"/>
      <w:bookmarkStart w:id="1142" w:name="_Toc24926211"/>
      <w:bookmarkStart w:id="1143" w:name="_Toc33964071"/>
      <w:bookmarkStart w:id="1144" w:name="_Toc33980825"/>
      <w:bookmarkStart w:id="1145" w:name="_Toc36462626"/>
      <w:bookmarkStart w:id="1146" w:name="_Toc36462822"/>
      <w:bookmarkStart w:id="1147" w:name="_Toc43026066"/>
      <w:bookmarkStart w:id="1148" w:name="_Toc49763600"/>
      <w:bookmarkStart w:id="1149" w:name="_Toc56754064"/>
      <w:bookmarkStart w:id="1150" w:name="_Toc67731265"/>
      <w:r w:rsidRPr="00F11966">
        <w:t>5.4.4.20</w:t>
      </w:r>
      <w:r w:rsidRPr="00F11966">
        <w:tab/>
        <w:t>Type: TaiRm</w:t>
      </w:r>
      <w:bookmarkEnd w:id="1140"/>
      <w:bookmarkEnd w:id="1141"/>
      <w:bookmarkEnd w:id="1142"/>
      <w:bookmarkEnd w:id="1143"/>
      <w:bookmarkEnd w:id="1144"/>
      <w:bookmarkEnd w:id="1145"/>
      <w:bookmarkEnd w:id="1146"/>
      <w:bookmarkEnd w:id="1147"/>
      <w:bookmarkEnd w:id="1148"/>
      <w:bookmarkEnd w:id="1149"/>
      <w:bookmarkEnd w:id="1150"/>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E92CBF">
      <w:pPr>
        <w:pStyle w:val="Heading4"/>
      </w:pPr>
      <w:bookmarkStart w:id="1151" w:name="_Toc24925858"/>
      <w:bookmarkStart w:id="1152" w:name="_Toc24926036"/>
      <w:bookmarkStart w:id="1153" w:name="_Toc24926212"/>
      <w:bookmarkStart w:id="1154" w:name="_Toc33964072"/>
      <w:bookmarkStart w:id="1155" w:name="_Toc33980826"/>
      <w:bookmarkStart w:id="1156" w:name="_Toc36462627"/>
      <w:bookmarkStart w:id="1157" w:name="_Toc36462823"/>
      <w:bookmarkStart w:id="1158" w:name="_Toc43026067"/>
      <w:bookmarkStart w:id="1159" w:name="_Toc49763601"/>
      <w:bookmarkStart w:id="1160" w:name="_Toc56754065"/>
      <w:bookmarkStart w:id="1161" w:name="_Toc67731266"/>
      <w:r w:rsidRPr="00F11966">
        <w:t>5.4.4.21</w:t>
      </w:r>
      <w:r w:rsidRPr="00F11966">
        <w:tab/>
        <w:t>Type: EcgiRm</w:t>
      </w:r>
      <w:bookmarkEnd w:id="1151"/>
      <w:bookmarkEnd w:id="1152"/>
      <w:bookmarkEnd w:id="1153"/>
      <w:bookmarkEnd w:id="1154"/>
      <w:bookmarkEnd w:id="1155"/>
      <w:bookmarkEnd w:id="1156"/>
      <w:bookmarkEnd w:id="1157"/>
      <w:bookmarkEnd w:id="1158"/>
      <w:bookmarkEnd w:id="1159"/>
      <w:bookmarkEnd w:id="1160"/>
      <w:bookmarkEnd w:id="1161"/>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E92CBF">
      <w:pPr>
        <w:pStyle w:val="Heading4"/>
      </w:pPr>
      <w:bookmarkStart w:id="1162" w:name="_Toc24925859"/>
      <w:bookmarkStart w:id="1163" w:name="_Toc24926037"/>
      <w:bookmarkStart w:id="1164" w:name="_Toc24926213"/>
      <w:bookmarkStart w:id="1165" w:name="_Toc33964073"/>
      <w:bookmarkStart w:id="1166" w:name="_Toc33980827"/>
      <w:bookmarkStart w:id="1167" w:name="_Toc36462628"/>
      <w:bookmarkStart w:id="1168" w:name="_Toc36462824"/>
      <w:bookmarkStart w:id="1169" w:name="_Toc43026068"/>
      <w:bookmarkStart w:id="1170" w:name="_Toc49763602"/>
      <w:bookmarkStart w:id="1171" w:name="_Toc56754066"/>
      <w:bookmarkStart w:id="1172" w:name="_Toc67731267"/>
      <w:r w:rsidRPr="00F11966">
        <w:t>5.4.4.22</w:t>
      </w:r>
      <w:r w:rsidRPr="00F11966">
        <w:tab/>
        <w:t>Type: NcgiRm</w:t>
      </w:r>
      <w:bookmarkEnd w:id="1162"/>
      <w:bookmarkEnd w:id="1163"/>
      <w:bookmarkEnd w:id="1164"/>
      <w:bookmarkEnd w:id="1165"/>
      <w:bookmarkEnd w:id="1166"/>
      <w:bookmarkEnd w:id="1167"/>
      <w:bookmarkEnd w:id="1168"/>
      <w:bookmarkEnd w:id="1169"/>
      <w:bookmarkEnd w:id="1170"/>
      <w:bookmarkEnd w:id="1171"/>
      <w:bookmarkEnd w:id="1172"/>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E92CBF">
      <w:pPr>
        <w:pStyle w:val="Heading4"/>
      </w:pPr>
      <w:bookmarkStart w:id="1173" w:name="_Toc24925860"/>
      <w:bookmarkStart w:id="1174" w:name="_Toc24926038"/>
      <w:bookmarkStart w:id="1175" w:name="_Toc24926214"/>
      <w:bookmarkStart w:id="1176" w:name="_Toc33964074"/>
      <w:bookmarkStart w:id="1177" w:name="_Toc33980828"/>
      <w:bookmarkStart w:id="1178" w:name="_Toc36462629"/>
      <w:bookmarkStart w:id="1179" w:name="_Toc36462825"/>
      <w:bookmarkStart w:id="1180" w:name="_Toc43026069"/>
      <w:bookmarkStart w:id="1181" w:name="_Toc49763603"/>
      <w:bookmarkStart w:id="1182" w:name="_Toc56754067"/>
      <w:bookmarkStart w:id="1183" w:name="_Toc67731268"/>
      <w:r w:rsidRPr="00F11966">
        <w:t>5.4.4.23</w:t>
      </w:r>
      <w:r w:rsidRPr="00F11966">
        <w:tab/>
        <w:t>Type: EutraLocationRm</w:t>
      </w:r>
      <w:bookmarkEnd w:id="1173"/>
      <w:bookmarkEnd w:id="1174"/>
      <w:bookmarkEnd w:id="1175"/>
      <w:bookmarkEnd w:id="1176"/>
      <w:bookmarkEnd w:id="1177"/>
      <w:bookmarkEnd w:id="1178"/>
      <w:bookmarkEnd w:id="1179"/>
      <w:bookmarkEnd w:id="1180"/>
      <w:bookmarkEnd w:id="1181"/>
      <w:bookmarkEnd w:id="1182"/>
      <w:bookmarkEnd w:id="1183"/>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E92CBF">
      <w:pPr>
        <w:pStyle w:val="Heading4"/>
      </w:pPr>
      <w:bookmarkStart w:id="1184" w:name="_Toc24925861"/>
      <w:bookmarkStart w:id="1185" w:name="_Toc24926039"/>
      <w:bookmarkStart w:id="1186" w:name="_Toc24926215"/>
      <w:bookmarkStart w:id="1187" w:name="_Toc33964075"/>
      <w:bookmarkStart w:id="1188" w:name="_Toc33980829"/>
      <w:bookmarkStart w:id="1189" w:name="_Toc36462630"/>
      <w:bookmarkStart w:id="1190" w:name="_Toc36462826"/>
      <w:bookmarkStart w:id="1191" w:name="_Toc43026070"/>
      <w:bookmarkStart w:id="1192" w:name="_Toc49763604"/>
      <w:bookmarkStart w:id="1193" w:name="_Toc56754068"/>
      <w:bookmarkStart w:id="1194" w:name="_Toc67731269"/>
      <w:r w:rsidRPr="00F11966">
        <w:t>5.4.4.24</w:t>
      </w:r>
      <w:r w:rsidRPr="00F11966">
        <w:tab/>
        <w:t>Type: NrLocationRm</w:t>
      </w:r>
      <w:bookmarkEnd w:id="1184"/>
      <w:bookmarkEnd w:id="1185"/>
      <w:bookmarkEnd w:id="1186"/>
      <w:bookmarkEnd w:id="1187"/>
      <w:bookmarkEnd w:id="1188"/>
      <w:bookmarkEnd w:id="1189"/>
      <w:bookmarkEnd w:id="1190"/>
      <w:bookmarkEnd w:id="1191"/>
      <w:bookmarkEnd w:id="1192"/>
      <w:bookmarkEnd w:id="1193"/>
      <w:bookmarkEnd w:id="1194"/>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E92CBF">
      <w:pPr>
        <w:pStyle w:val="Heading4"/>
      </w:pPr>
      <w:bookmarkStart w:id="1195" w:name="_Toc24925862"/>
      <w:bookmarkStart w:id="1196" w:name="_Toc24926040"/>
      <w:bookmarkStart w:id="1197" w:name="_Toc24926216"/>
      <w:bookmarkStart w:id="1198" w:name="_Toc33964076"/>
      <w:bookmarkStart w:id="1199" w:name="_Toc33980830"/>
      <w:bookmarkStart w:id="1200" w:name="_Toc36462631"/>
      <w:bookmarkStart w:id="1201" w:name="_Toc36462827"/>
      <w:bookmarkStart w:id="1202" w:name="_Toc43026071"/>
      <w:bookmarkStart w:id="1203" w:name="_Toc49763605"/>
      <w:bookmarkStart w:id="1204" w:name="_Toc56754069"/>
      <w:bookmarkStart w:id="1205" w:name="_Toc67731270"/>
      <w:r w:rsidRPr="00F11966">
        <w:t>5.4.4.25</w:t>
      </w:r>
      <w:r w:rsidRPr="00F11966">
        <w:tab/>
        <w:t>Type: UpSecurityRm</w:t>
      </w:r>
      <w:bookmarkEnd w:id="1195"/>
      <w:bookmarkEnd w:id="1196"/>
      <w:bookmarkEnd w:id="1197"/>
      <w:bookmarkEnd w:id="1198"/>
      <w:bookmarkEnd w:id="1199"/>
      <w:bookmarkEnd w:id="1200"/>
      <w:bookmarkEnd w:id="1201"/>
      <w:bookmarkEnd w:id="1202"/>
      <w:bookmarkEnd w:id="1203"/>
      <w:bookmarkEnd w:id="1204"/>
      <w:bookmarkEnd w:id="1205"/>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E92CBF">
      <w:pPr>
        <w:pStyle w:val="Heading4"/>
      </w:pPr>
      <w:bookmarkStart w:id="1206" w:name="_Toc24925863"/>
      <w:bookmarkStart w:id="1207" w:name="_Toc24926041"/>
      <w:bookmarkStart w:id="1208" w:name="_Toc24926217"/>
      <w:bookmarkStart w:id="1209" w:name="_Toc33964077"/>
      <w:bookmarkStart w:id="1210" w:name="_Toc33980831"/>
      <w:bookmarkStart w:id="1211" w:name="_Toc36462632"/>
      <w:bookmarkStart w:id="1212" w:name="_Toc36462828"/>
      <w:bookmarkStart w:id="1213" w:name="_Toc43026072"/>
      <w:bookmarkStart w:id="1214" w:name="_Toc49763606"/>
      <w:bookmarkStart w:id="1215" w:name="_Toc56754070"/>
      <w:bookmarkStart w:id="1216" w:name="_Toc67731271"/>
      <w:r w:rsidRPr="00F11966">
        <w:lastRenderedPageBreak/>
        <w:t>5.4.4.26</w:t>
      </w:r>
      <w:r w:rsidRPr="00F11966">
        <w:tab/>
        <w:t xml:space="preserve">Type: </w:t>
      </w:r>
      <w:r w:rsidRPr="00F11966">
        <w:rPr>
          <w:lang w:eastAsia="zh-CN"/>
        </w:rPr>
        <w:t>RefToBinaryDataRm</w:t>
      </w:r>
      <w:bookmarkEnd w:id="1206"/>
      <w:bookmarkEnd w:id="1207"/>
      <w:bookmarkEnd w:id="1208"/>
      <w:bookmarkEnd w:id="1209"/>
      <w:bookmarkEnd w:id="1210"/>
      <w:bookmarkEnd w:id="1211"/>
      <w:bookmarkEnd w:id="1212"/>
      <w:bookmarkEnd w:id="1213"/>
      <w:bookmarkEnd w:id="1214"/>
      <w:bookmarkEnd w:id="1215"/>
      <w:bookmarkEnd w:id="1216"/>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E92CBF">
      <w:pPr>
        <w:pStyle w:val="Heading4"/>
      </w:pPr>
      <w:bookmarkStart w:id="1217" w:name="_Toc24925864"/>
      <w:bookmarkStart w:id="1218" w:name="_Toc24926042"/>
      <w:bookmarkStart w:id="1219" w:name="_Toc24926218"/>
      <w:bookmarkStart w:id="1220" w:name="_Toc33964078"/>
      <w:bookmarkStart w:id="1221" w:name="_Toc33980832"/>
      <w:bookmarkStart w:id="1222" w:name="_Toc36462633"/>
      <w:bookmarkStart w:id="1223" w:name="_Toc36462829"/>
      <w:bookmarkStart w:id="1224" w:name="_Toc43026073"/>
      <w:bookmarkStart w:id="1225" w:name="_Toc49763607"/>
      <w:bookmarkStart w:id="1226" w:name="_Toc56754071"/>
      <w:bookmarkStart w:id="1227" w:name="_Toc67731272"/>
      <w:r w:rsidRPr="00F11966">
        <w:t>5.4.4.27</w:t>
      </w:r>
      <w:r w:rsidRPr="00F11966">
        <w:tab/>
        <w:t>Type: PresenceInfo</w:t>
      </w:r>
      <w:bookmarkEnd w:id="1217"/>
      <w:bookmarkEnd w:id="1218"/>
      <w:bookmarkEnd w:id="1219"/>
      <w:bookmarkEnd w:id="1220"/>
      <w:bookmarkEnd w:id="1221"/>
      <w:bookmarkEnd w:id="1222"/>
      <w:bookmarkEnd w:id="1223"/>
      <w:bookmarkEnd w:id="1224"/>
      <w:bookmarkEnd w:id="1225"/>
      <w:bookmarkEnd w:id="1226"/>
      <w:bookmarkEnd w:id="1227"/>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E92CBF">
      <w:pPr>
        <w:pStyle w:val="Heading4"/>
        <w:rPr>
          <w:lang w:val="en-US"/>
        </w:rPr>
      </w:pPr>
      <w:bookmarkStart w:id="1228" w:name="_Toc24925865"/>
      <w:bookmarkStart w:id="1229" w:name="_Toc24926043"/>
      <w:bookmarkStart w:id="1230" w:name="_Toc24926219"/>
      <w:bookmarkStart w:id="1231" w:name="_Toc33964079"/>
      <w:bookmarkStart w:id="1232" w:name="_Toc33980833"/>
      <w:bookmarkStart w:id="1233" w:name="_Toc36462634"/>
      <w:bookmarkStart w:id="1234" w:name="_Toc36462830"/>
      <w:bookmarkStart w:id="1235" w:name="_Toc43026074"/>
      <w:bookmarkStart w:id="1236" w:name="_Toc49763608"/>
      <w:bookmarkStart w:id="1237" w:name="_Toc56754072"/>
      <w:bookmarkStart w:id="1238" w:name="_Toc67731273"/>
      <w:r w:rsidRPr="00F11966">
        <w:lastRenderedPageBreak/>
        <w:t>5.4.4.28</w:t>
      </w:r>
      <w:r w:rsidRPr="00F11966">
        <w:tab/>
        <w:t>Type: GlobalRanNodeId</w:t>
      </w:r>
      <w:bookmarkEnd w:id="1228"/>
      <w:bookmarkEnd w:id="1229"/>
      <w:bookmarkEnd w:id="1230"/>
      <w:bookmarkEnd w:id="1231"/>
      <w:bookmarkEnd w:id="1232"/>
      <w:bookmarkEnd w:id="1233"/>
      <w:bookmarkEnd w:id="1234"/>
      <w:bookmarkEnd w:id="1235"/>
      <w:bookmarkEnd w:id="1236"/>
      <w:bookmarkEnd w:id="1237"/>
      <w:bookmarkEnd w:id="1238"/>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E92CBF">
      <w:pPr>
        <w:pStyle w:val="Heading4"/>
        <w:rPr>
          <w:lang w:val="en-US"/>
        </w:rPr>
      </w:pPr>
      <w:bookmarkStart w:id="1239" w:name="_Toc24925866"/>
      <w:bookmarkStart w:id="1240" w:name="_Toc24926044"/>
      <w:bookmarkStart w:id="1241" w:name="_Toc24926220"/>
      <w:bookmarkStart w:id="1242" w:name="_Toc33964080"/>
      <w:bookmarkStart w:id="1243" w:name="_Toc33980834"/>
      <w:bookmarkStart w:id="1244" w:name="_Toc36462635"/>
      <w:bookmarkStart w:id="1245" w:name="_Toc36462831"/>
      <w:bookmarkStart w:id="1246" w:name="_Toc43026075"/>
      <w:bookmarkStart w:id="1247" w:name="_Toc49763609"/>
      <w:bookmarkStart w:id="1248" w:name="_Toc56754073"/>
      <w:bookmarkStart w:id="1249" w:name="_Toc67731274"/>
      <w:r w:rsidRPr="00F11966">
        <w:lastRenderedPageBreak/>
        <w:t>5.4.4.29</w:t>
      </w:r>
      <w:r w:rsidRPr="00F11966">
        <w:tab/>
        <w:t>Type: GNbId</w:t>
      </w:r>
      <w:bookmarkEnd w:id="1239"/>
      <w:bookmarkEnd w:id="1240"/>
      <w:bookmarkEnd w:id="1241"/>
      <w:bookmarkEnd w:id="1242"/>
      <w:bookmarkEnd w:id="1243"/>
      <w:bookmarkEnd w:id="1244"/>
      <w:bookmarkEnd w:id="1245"/>
      <w:bookmarkEnd w:id="1246"/>
      <w:bookmarkEnd w:id="1247"/>
      <w:bookmarkEnd w:id="1248"/>
      <w:bookmarkEnd w:id="1249"/>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E92CBF">
      <w:pPr>
        <w:pStyle w:val="Heading4"/>
      </w:pPr>
      <w:bookmarkStart w:id="1250" w:name="_Toc24925867"/>
      <w:bookmarkStart w:id="1251" w:name="_Toc24926045"/>
      <w:bookmarkStart w:id="1252" w:name="_Toc24926221"/>
      <w:bookmarkStart w:id="1253" w:name="_Toc33964081"/>
      <w:bookmarkStart w:id="1254" w:name="_Toc33980835"/>
      <w:bookmarkStart w:id="1255" w:name="_Toc36462636"/>
      <w:bookmarkStart w:id="1256" w:name="_Toc36462832"/>
      <w:bookmarkStart w:id="1257" w:name="_Toc43026076"/>
      <w:bookmarkStart w:id="1258" w:name="_Toc49763610"/>
      <w:bookmarkStart w:id="1259" w:name="_Toc56754074"/>
      <w:bookmarkStart w:id="1260" w:name="_Toc67731275"/>
      <w:r w:rsidRPr="00F11966">
        <w:t>5.4.4.30</w:t>
      </w:r>
      <w:r w:rsidRPr="00F11966">
        <w:tab/>
        <w:t>Type: PresenceInfoRm</w:t>
      </w:r>
      <w:bookmarkEnd w:id="1250"/>
      <w:bookmarkEnd w:id="1251"/>
      <w:bookmarkEnd w:id="1252"/>
      <w:bookmarkEnd w:id="1253"/>
      <w:bookmarkEnd w:id="1254"/>
      <w:bookmarkEnd w:id="1255"/>
      <w:bookmarkEnd w:id="1256"/>
      <w:bookmarkEnd w:id="1257"/>
      <w:bookmarkEnd w:id="1258"/>
      <w:bookmarkEnd w:id="1259"/>
      <w:bookmarkEnd w:id="1260"/>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E92CBF">
      <w:pPr>
        <w:pStyle w:val="Heading4"/>
        <w:rPr>
          <w:lang w:eastAsia="zh-CN"/>
        </w:rPr>
      </w:pPr>
      <w:bookmarkStart w:id="1261" w:name="_Toc24925868"/>
      <w:bookmarkStart w:id="1262" w:name="_Toc24926046"/>
      <w:bookmarkStart w:id="1263" w:name="_Toc24926222"/>
      <w:bookmarkStart w:id="1264" w:name="_Toc33964082"/>
      <w:bookmarkStart w:id="1265" w:name="_Toc33980836"/>
      <w:bookmarkStart w:id="1266" w:name="_Toc36462637"/>
      <w:bookmarkStart w:id="1267" w:name="_Toc36462833"/>
      <w:bookmarkStart w:id="1268" w:name="_Toc43026077"/>
      <w:bookmarkStart w:id="1269" w:name="_Toc49763611"/>
      <w:bookmarkStart w:id="1270" w:name="_Toc56754075"/>
      <w:bookmarkStart w:id="1271" w:name="_Toc67731276"/>
      <w:r w:rsidRPr="00F11966">
        <w:t>5.4.4.</w:t>
      </w:r>
      <w:r w:rsidRPr="00F11966">
        <w:rPr>
          <w:lang w:eastAsia="zh-CN"/>
        </w:rPr>
        <w:t>31</w:t>
      </w:r>
      <w:r w:rsidRPr="00F11966">
        <w:tab/>
      </w:r>
      <w:bookmarkEnd w:id="1261"/>
      <w:bookmarkEnd w:id="1262"/>
      <w:bookmarkEnd w:id="1263"/>
      <w:r w:rsidRPr="00F11966">
        <w:t>Void</w:t>
      </w:r>
      <w:bookmarkEnd w:id="1264"/>
      <w:bookmarkEnd w:id="1265"/>
      <w:bookmarkEnd w:id="1266"/>
      <w:bookmarkEnd w:id="1267"/>
      <w:bookmarkEnd w:id="1268"/>
      <w:bookmarkEnd w:id="1269"/>
      <w:bookmarkEnd w:id="1270"/>
      <w:bookmarkEnd w:id="1271"/>
    </w:p>
    <w:p w14:paraId="54D723B5" w14:textId="77777777" w:rsidR="00E92CBF" w:rsidRPr="00F11966" w:rsidRDefault="00E92CBF" w:rsidP="00E92CBF">
      <w:pPr>
        <w:rPr>
          <w:lang w:eastAsia="zh-CN"/>
        </w:rPr>
      </w:pPr>
    </w:p>
    <w:p w14:paraId="5C81C832" w14:textId="77777777" w:rsidR="00E92CBF" w:rsidRPr="00F11966" w:rsidRDefault="00E92CBF" w:rsidP="00E92CBF">
      <w:pPr>
        <w:pStyle w:val="Heading4"/>
        <w:rPr>
          <w:lang w:eastAsia="zh-CN"/>
        </w:rPr>
      </w:pPr>
      <w:bookmarkStart w:id="1272" w:name="_Toc24925869"/>
      <w:bookmarkStart w:id="1273" w:name="_Toc24926047"/>
      <w:bookmarkStart w:id="1274" w:name="_Toc24926223"/>
      <w:bookmarkStart w:id="1275" w:name="_Toc33964083"/>
      <w:bookmarkStart w:id="1276" w:name="_Toc33980837"/>
      <w:bookmarkStart w:id="1277" w:name="_Toc36462638"/>
      <w:bookmarkStart w:id="1278" w:name="_Toc36462834"/>
      <w:bookmarkStart w:id="1279" w:name="_Toc43026078"/>
      <w:bookmarkStart w:id="1280" w:name="_Toc49763612"/>
      <w:bookmarkStart w:id="1281" w:name="_Toc56754076"/>
      <w:bookmarkStart w:id="1282" w:name="_Toc67731277"/>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2"/>
      <w:bookmarkEnd w:id="1273"/>
      <w:bookmarkEnd w:id="1274"/>
      <w:bookmarkEnd w:id="1275"/>
      <w:bookmarkEnd w:id="1276"/>
      <w:bookmarkEnd w:id="1277"/>
      <w:bookmarkEnd w:id="1278"/>
      <w:bookmarkEnd w:id="1279"/>
      <w:bookmarkEnd w:id="1280"/>
      <w:bookmarkEnd w:id="1281"/>
      <w:bookmarkEnd w:id="1282"/>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E92CBF">
      <w:pPr>
        <w:pStyle w:val="Heading4"/>
        <w:rPr>
          <w:lang w:eastAsia="zh-CN"/>
        </w:rPr>
      </w:pPr>
      <w:bookmarkStart w:id="1283" w:name="_Toc24925870"/>
      <w:bookmarkStart w:id="1284" w:name="_Toc24926048"/>
      <w:bookmarkStart w:id="1285" w:name="_Toc24926224"/>
      <w:bookmarkStart w:id="1286" w:name="_Toc33964084"/>
      <w:bookmarkStart w:id="1287" w:name="_Toc33980838"/>
      <w:bookmarkStart w:id="1288" w:name="_Toc36462639"/>
      <w:bookmarkStart w:id="1289" w:name="_Toc36462835"/>
      <w:bookmarkStart w:id="1290" w:name="_Toc43026079"/>
      <w:bookmarkStart w:id="1291" w:name="_Toc49763613"/>
      <w:bookmarkStart w:id="1292" w:name="_Toc56754077"/>
      <w:bookmarkStart w:id="1293" w:name="_Toc67731278"/>
      <w:r w:rsidRPr="00F11966">
        <w:t>5.4.4.33</w:t>
      </w:r>
      <w:r w:rsidRPr="00F11966">
        <w:tab/>
        <w:t>Type: PlmnIdNid</w:t>
      </w:r>
      <w:bookmarkEnd w:id="1283"/>
      <w:bookmarkEnd w:id="1284"/>
      <w:bookmarkEnd w:id="1285"/>
      <w:bookmarkEnd w:id="1286"/>
      <w:bookmarkEnd w:id="1287"/>
      <w:bookmarkEnd w:id="1288"/>
      <w:bookmarkEnd w:id="1289"/>
      <w:bookmarkEnd w:id="1290"/>
      <w:bookmarkEnd w:id="1291"/>
      <w:bookmarkEnd w:id="1292"/>
      <w:bookmarkEnd w:id="1293"/>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E92CBF">
      <w:pPr>
        <w:pStyle w:val="Heading4"/>
      </w:pPr>
      <w:bookmarkStart w:id="1294" w:name="_Toc24925871"/>
      <w:bookmarkStart w:id="1295" w:name="_Toc24926049"/>
      <w:bookmarkStart w:id="1296" w:name="_Toc24926225"/>
      <w:bookmarkStart w:id="1297" w:name="_Toc33964085"/>
      <w:bookmarkStart w:id="1298" w:name="_Toc33980839"/>
      <w:bookmarkStart w:id="1299" w:name="_Toc36462640"/>
      <w:bookmarkStart w:id="1300" w:name="_Toc36462836"/>
      <w:bookmarkStart w:id="1301" w:name="_Toc43026080"/>
      <w:bookmarkStart w:id="1302" w:name="_Toc49763614"/>
      <w:bookmarkStart w:id="1303" w:name="_Toc56754078"/>
      <w:bookmarkStart w:id="1304" w:name="_Toc67731279"/>
      <w:r w:rsidRPr="00F11966">
        <w:t>5.4.4.34</w:t>
      </w:r>
      <w:r w:rsidRPr="00F11966">
        <w:tab/>
        <w:t>Type: PlmnIdNidRm</w:t>
      </w:r>
      <w:bookmarkEnd w:id="1294"/>
      <w:bookmarkEnd w:id="1295"/>
      <w:bookmarkEnd w:id="1296"/>
      <w:bookmarkEnd w:id="1297"/>
      <w:bookmarkEnd w:id="1298"/>
      <w:bookmarkEnd w:id="1299"/>
      <w:bookmarkEnd w:id="1300"/>
      <w:bookmarkEnd w:id="1301"/>
      <w:bookmarkEnd w:id="1302"/>
      <w:bookmarkEnd w:id="1303"/>
      <w:bookmarkEnd w:id="1304"/>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E92CBF">
      <w:pPr>
        <w:pStyle w:val="Heading4"/>
      </w:pPr>
      <w:bookmarkStart w:id="1305" w:name="_Toc24925872"/>
      <w:bookmarkStart w:id="1306" w:name="_Toc24926050"/>
      <w:bookmarkStart w:id="1307" w:name="_Toc24926226"/>
      <w:bookmarkStart w:id="1308" w:name="_Toc33964086"/>
      <w:bookmarkStart w:id="1309" w:name="_Toc33980840"/>
      <w:bookmarkStart w:id="1310" w:name="_Toc36462641"/>
      <w:bookmarkStart w:id="1311" w:name="_Toc36462837"/>
      <w:bookmarkStart w:id="1312" w:name="_Toc43026081"/>
      <w:bookmarkStart w:id="1313" w:name="_Toc49763615"/>
      <w:bookmarkStart w:id="1314" w:name="_Toc56754079"/>
      <w:bookmarkStart w:id="1315" w:name="_Toc67731280"/>
      <w:r w:rsidRPr="00F11966">
        <w:lastRenderedPageBreak/>
        <w:t>5.4.4.35</w:t>
      </w:r>
      <w:r w:rsidRPr="00F11966">
        <w:tab/>
        <w:t xml:space="preserve">Type: </w:t>
      </w:r>
      <w:r w:rsidRPr="00F11966">
        <w:rPr>
          <w:noProof/>
          <w:lang w:eastAsia="zh-CN"/>
        </w:rPr>
        <w:t>SmallDataRateStatus</w:t>
      </w:r>
      <w:bookmarkEnd w:id="1305"/>
      <w:bookmarkEnd w:id="1306"/>
      <w:bookmarkEnd w:id="1307"/>
      <w:bookmarkEnd w:id="1308"/>
      <w:bookmarkEnd w:id="1309"/>
      <w:bookmarkEnd w:id="1310"/>
      <w:bookmarkEnd w:id="1311"/>
      <w:bookmarkEnd w:id="1312"/>
      <w:bookmarkEnd w:id="1313"/>
      <w:bookmarkEnd w:id="1314"/>
      <w:bookmarkEnd w:id="1315"/>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bookmarkStart w:id="1316" w:name="OLE_LINK16"/>
            <w:r w:rsidRPr="00F11966">
              <w:t>0..1</w:t>
            </w:r>
            <w:bookmarkEnd w:id="1316"/>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17" w:name="OLE_LINK40"/>
            <w:r w:rsidRPr="00F11966">
              <w:t> 23.501 [8]).</w:t>
            </w:r>
            <w:bookmarkEnd w:id="1317"/>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E92CBF">
      <w:pPr>
        <w:pStyle w:val="Heading4"/>
      </w:pPr>
      <w:bookmarkStart w:id="1318" w:name="_Toc24925873"/>
      <w:bookmarkStart w:id="1319" w:name="_Toc24926051"/>
      <w:bookmarkStart w:id="1320" w:name="_Toc24926227"/>
      <w:bookmarkStart w:id="1321" w:name="_Toc33964087"/>
      <w:bookmarkStart w:id="1322" w:name="_Toc33980841"/>
      <w:bookmarkStart w:id="1323" w:name="_Toc36462642"/>
      <w:bookmarkStart w:id="1324" w:name="_Toc36462838"/>
      <w:bookmarkStart w:id="1325" w:name="_Toc43026082"/>
      <w:bookmarkStart w:id="1326" w:name="_Toc49763616"/>
      <w:bookmarkStart w:id="1327" w:name="_Toc56754080"/>
      <w:bookmarkStart w:id="1328" w:name="_Toc67731281"/>
      <w:r w:rsidRPr="00F11966">
        <w:t>5.4.4.36</w:t>
      </w:r>
      <w:r w:rsidRPr="00F11966">
        <w:tab/>
        <w:t>Type: HfcNodeId</w:t>
      </w:r>
      <w:bookmarkEnd w:id="1318"/>
      <w:bookmarkEnd w:id="1319"/>
      <w:bookmarkEnd w:id="1320"/>
      <w:bookmarkEnd w:id="1321"/>
      <w:bookmarkEnd w:id="1322"/>
      <w:bookmarkEnd w:id="1323"/>
      <w:bookmarkEnd w:id="1324"/>
      <w:bookmarkEnd w:id="1325"/>
      <w:bookmarkEnd w:id="1326"/>
      <w:bookmarkEnd w:id="1327"/>
      <w:bookmarkEnd w:id="1328"/>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E92CBF">
      <w:pPr>
        <w:pStyle w:val="Heading4"/>
      </w:pPr>
      <w:bookmarkStart w:id="1329" w:name="_Toc24925874"/>
      <w:bookmarkStart w:id="1330" w:name="_Toc24926052"/>
      <w:bookmarkStart w:id="1331" w:name="_Toc24926228"/>
      <w:bookmarkStart w:id="1332" w:name="_Toc33964088"/>
      <w:bookmarkStart w:id="1333" w:name="_Toc33980842"/>
      <w:bookmarkStart w:id="1334" w:name="_Toc36462643"/>
      <w:bookmarkStart w:id="1335" w:name="_Toc36462839"/>
      <w:bookmarkStart w:id="1336" w:name="_Toc43026083"/>
      <w:bookmarkStart w:id="1337" w:name="_Toc49763617"/>
      <w:bookmarkStart w:id="1338" w:name="_Toc56754081"/>
      <w:bookmarkStart w:id="1339" w:name="_Toc67731282"/>
      <w:r w:rsidRPr="00F11966">
        <w:t>5.4.4.37</w:t>
      </w:r>
      <w:r w:rsidRPr="00F11966">
        <w:tab/>
        <w:t>Type: HfcNodeIdRm</w:t>
      </w:r>
      <w:bookmarkEnd w:id="1329"/>
      <w:bookmarkEnd w:id="1330"/>
      <w:bookmarkEnd w:id="1331"/>
      <w:bookmarkEnd w:id="1332"/>
      <w:bookmarkEnd w:id="1333"/>
      <w:bookmarkEnd w:id="1334"/>
      <w:bookmarkEnd w:id="1335"/>
      <w:bookmarkEnd w:id="1336"/>
      <w:bookmarkEnd w:id="1337"/>
      <w:bookmarkEnd w:id="1338"/>
      <w:bookmarkEnd w:id="1339"/>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E92CBF">
      <w:pPr>
        <w:pStyle w:val="Heading4"/>
      </w:pPr>
      <w:bookmarkStart w:id="1340" w:name="_Toc24925875"/>
      <w:bookmarkStart w:id="1341" w:name="_Toc24926053"/>
      <w:bookmarkStart w:id="1342" w:name="_Toc24926229"/>
      <w:bookmarkStart w:id="1343" w:name="_Toc33964089"/>
      <w:bookmarkStart w:id="1344" w:name="_Toc33980843"/>
      <w:bookmarkStart w:id="1345" w:name="_Toc36462644"/>
      <w:bookmarkStart w:id="1346" w:name="_Toc36462840"/>
      <w:bookmarkStart w:id="1347" w:name="_Toc43026084"/>
      <w:bookmarkStart w:id="1348" w:name="_Toc49763618"/>
      <w:bookmarkStart w:id="1349" w:name="_Toc56754082"/>
      <w:bookmarkStart w:id="1350" w:name="_Toc67731283"/>
      <w:r w:rsidRPr="00F11966">
        <w:lastRenderedPageBreak/>
        <w:t>5.4.4.38</w:t>
      </w:r>
      <w:r w:rsidRPr="00F11966">
        <w:tab/>
        <w:t>Type: WirelineArea</w:t>
      </w:r>
      <w:bookmarkEnd w:id="1340"/>
      <w:bookmarkEnd w:id="1341"/>
      <w:bookmarkEnd w:id="1342"/>
      <w:bookmarkEnd w:id="1343"/>
      <w:bookmarkEnd w:id="1344"/>
      <w:bookmarkEnd w:id="1345"/>
      <w:bookmarkEnd w:id="1346"/>
      <w:bookmarkEnd w:id="1347"/>
      <w:bookmarkEnd w:id="1348"/>
      <w:bookmarkEnd w:id="1349"/>
      <w:bookmarkEnd w:id="1350"/>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E92CBF">
      <w:pPr>
        <w:pStyle w:val="Heading4"/>
      </w:pPr>
      <w:bookmarkStart w:id="1351" w:name="_Toc24925876"/>
      <w:bookmarkStart w:id="1352" w:name="_Toc24926054"/>
      <w:bookmarkStart w:id="1353" w:name="_Toc24926230"/>
      <w:bookmarkStart w:id="1354" w:name="_Toc33964090"/>
      <w:bookmarkStart w:id="1355" w:name="_Toc33980844"/>
      <w:bookmarkStart w:id="1356" w:name="_Toc36462645"/>
      <w:bookmarkStart w:id="1357" w:name="_Toc36462841"/>
      <w:bookmarkStart w:id="1358" w:name="_Toc43026085"/>
      <w:bookmarkStart w:id="1359" w:name="_Toc49763619"/>
      <w:bookmarkStart w:id="1360" w:name="_Toc56754083"/>
      <w:bookmarkStart w:id="1361" w:name="_Toc67731284"/>
      <w:r w:rsidRPr="00F11966">
        <w:t>5.4.4.39</w:t>
      </w:r>
      <w:r w:rsidRPr="00F11966">
        <w:tab/>
        <w:t>Type: WirelineServiceAreaRestriction</w:t>
      </w:r>
      <w:bookmarkEnd w:id="1351"/>
      <w:bookmarkEnd w:id="1352"/>
      <w:bookmarkEnd w:id="1353"/>
      <w:bookmarkEnd w:id="1354"/>
      <w:bookmarkEnd w:id="1355"/>
      <w:bookmarkEnd w:id="1356"/>
      <w:bookmarkEnd w:id="1357"/>
      <w:bookmarkEnd w:id="1358"/>
      <w:bookmarkEnd w:id="1359"/>
      <w:bookmarkEnd w:id="1360"/>
      <w:bookmarkEnd w:id="1361"/>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202C37EB"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5B69E758" w14:textId="77777777" w:rsidR="00E92CBF" w:rsidRPr="00F11966" w:rsidRDefault="00E92CBF" w:rsidP="00AA7DB8">
            <w:pPr>
              <w:pStyle w:val="TAL"/>
              <w:ind w:left="360"/>
              <w:rPr>
                <w:rFonts w:cs="Arial"/>
                <w:szCs w:val="18"/>
              </w:rPr>
            </w:pPr>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E92CBF">
      <w:pPr>
        <w:pStyle w:val="Heading4"/>
      </w:pPr>
      <w:bookmarkStart w:id="1362" w:name="_Toc24925877"/>
      <w:bookmarkStart w:id="1363" w:name="_Toc24926055"/>
      <w:bookmarkStart w:id="1364" w:name="_Toc24926231"/>
      <w:bookmarkStart w:id="1365" w:name="_Toc33964091"/>
      <w:bookmarkStart w:id="1366" w:name="_Toc33980845"/>
      <w:bookmarkStart w:id="1367" w:name="_Toc36462646"/>
      <w:bookmarkStart w:id="1368" w:name="_Toc36462842"/>
      <w:bookmarkStart w:id="1369" w:name="_Toc43026086"/>
      <w:bookmarkStart w:id="1370" w:name="_Toc49763620"/>
      <w:bookmarkStart w:id="1371" w:name="_Toc56754084"/>
      <w:bookmarkStart w:id="1372" w:name="_Toc67731285"/>
      <w:r w:rsidRPr="00F11966">
        <w:lastRenderedPageBreak/>
        <w:t>5.4.4.40</w:t>
      </w:r>
      <w:r w:rsidRPr="00F11966">
        <w:tab/>
        <w:t>Type: ApnRateStatus</w:t>
      </w:r>
      <w:bookmarkEnd w:id="1362"/>
      <w:bookmarkEnd w:id="1363"/>
      <w:bookmarkEnd w:id="1364"/>
      <w:bookmarkEnd w:id="1365"/>
      <w:bookmarkEnd w:id="1366"/>
      <w:bookmarkEnd w:id="1367"/>
      <w:bookmarkEnd w:id="1368"/>
      <w:bookmarkEnd w:id="1369"/>
      <w:bookmarkEnd w:id="1370"/>
      <w:bookmarkEnd w:id="1371"/>
      <w:bookmarkEnd w:id="1372"/>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E92CBF">
      <w:pPr>
        <w:pStyle w:val="Heading4"/>
      </w:pPr>
      <w:bookmarkStart w:id="1373" w:name="_Toc24925878"/>
      <w:bookmarkStart w:id="1374" w:name="_Toc24926056"/>
      <w:bookmarkStart w:id="1375" w:name="_Toc24926232"/>
      <w:bookmarkStart w:id="1376" w:name="_Toc33964092"/>
      <w:bookmarkStart w:id="1377" w:name="_Toc33980846"/>
      <w:bookmarkStart w:id="1378" w:name="_Toc36462647"/>
      <w:bookmarkStart w:id="1379" w:name="_Toc36462843"/>
      <w:bookmarkStart w:id="1380" w:name="_Toc43026087"/>
      <w:bookmarkStart w:id="1381" w:name="_Toc49763621"/>
      <w:bookmarkStart w:id="1382" w:name="_Toc56754085"/>
      <w:bookmarkStart w:id="1383" w:name="_Toc67731286"/>
      <w:r w:rsidRPr="00F11966">
        <w:t>5.4.4.41</w:t>
      </w:r>
      <w:r w:rsidRPr="00F11966">
        <w:tab/>
        <w:t>Type: ScheduledCommunicationTime</w:t>
      </w:r>
      <w:bookmarkEnd w:id="1373"/>
      <w:bookmarkEnd w:id="1374"/>
      <w:bookmarkEnd w:id="1375"/>
      <w:bookmarkEnd w:id="1376"/>
      <w:bookmarkEnd w:id="1377"/>
      <w:bookmarkEnd w:id="1378"/>
      <w:bookmarkEnd w:id="1379"/>
      <w:bookmarkEnd w:id="1380"/>
      <w:bookmarkEnd w:id="1381"/>
      <w:bookmarkEnd w:id="1382"/>
      <w:bookmarkEnd w:id="1383"/>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E92CBF">
      <w:pPr>
        <w:pStyle w:val="Heading4"/>
      </w:pPr>
      <w:bookmarkStart w:id="1384" w:name="_Toc24925879"/>
      <w:bookmarkStart w:id="1385" w:name="_Toc24926057"/>
      <w:bookmarkStart w:id="1386" w:name="_Toc24926233"/>
      <w:bookmarkStart w:id="1387" w:name="_Toc33964093"/>
      <w:bookmarkStart w:id="1388" w:name="_Toc33980847"/>
      <w:bookmarkStart w:id="1389" w:name="_Toc36462648"/>
      <w:bookmarkStart w:id="1390" w:name="_Toc36462844"/>
      <w:bookmarkStart w:id="1391" w:name="_Toc43026088"/>
      <w:bookmarkStart w:id="1392" w:name="_Toc49763622"/>
      <w:bookmarkStart w:id="1393" w:name="_Toc56754086"/>
      <w:bookmarkStart w:id="1394" w:name="_Toc67731287"/>
      <w:r w:rsidRPr="00F11966">
        <w:t>5.4.4.42</w:t>
      </w:r>
      <w:r w:rsidRPr="00F11966">
        <w:tab/>
        <w:t>Type: ScheduledCommunicationTimeRm</w:t>
      </w:r>
      <w:bookmarkEnd w:id="1384"/>
      <w:bookmarkEnd w:id="1385"/>
      <w:bookmarkEnd w:id="1386"/>
      <w:bookmarkEnd w:id="1387"/>
      <w:bookmarkEnd w:id="1388"/>
      <w:bookmarkEnd w:id="1389"/>
      <w:bookmarkEnd w:id="1390"/>
      <w:bookmarkEnd w:id="1391"/>
      <w:bookmarkEnd w:id="1392"/>
      <w:bookmarkEnd w:id="1393"/>
      <w:bookmarkEnd w:id="1394"/>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E92CBF">
      <w:pPr>
        <w:pStyle w:val="Heading4"/>
      </w:pPr>
      <w:bookmarkStart w:id="1395" w:name="_Toc24925880"/>
      <w:bookmarkStart w:id="1396" w:name="_Toc24926058"/>
      <w:bookmarkStart w:id="1397" w:name="_Toc24926234"/>
      <w:bookmarkStart w:id="1398" w:name="_Toc33964094"/>
      <w:bookmarkStart w:id="1399" w:name="_Toc33980848"/>
      <w:bookmarkStart w:id="1400" w:name="_Toc36462649"/>
      <w:bookmarkStart w:id="1401" w:name="_Toc36462845"/>
      <w:bookmarkStart w:id="1402" w:name="_Toc43026089"/>
      <w:bookmarkStart w:id="1403" w:name="_Toc49763623"/>
      <w:bookmarkStart w:id="1404" w:name="_Toc56754087"/>
      <w:bookmarkStart w:id="1405" w:name="_Toc67731288"/>
      <w:r w:rsidRPr="00F11966">
        <w:lastRenderedPageBreak/>
        <w:t>5.4.4.43</w:t>
      </w:r>
      <w:r w:rsidRPr="00F11966">
        <w:tab/>
        <w:t>Type: BatteryIndication</w:t>
      </w:r>
      <w:bookmarkEnd w:id="1395"/>
      <w:bookmarkEnd w:id="1396"/>
      <w:bookmarkEnd w:id="1397"/>
      <w:bookmarkEnd w:id="1398"/>
      <w:bookmarkEnd w:id="1399"/>
      <w:bookmarkEnd w:id="1400"/>
      <w:bookmarkEnd w:id="1401"/>
      <w:bookmarkEnd w:id="1402"/>
      <w:bookmarkEnd w:id="1403"/>
      <w:bookmarkEnd w:id="1404"/>
      <w:bookmarkEnd w:id="1405"/>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E92CBF">
      <w:pPr>
        <w:pStyle w:val="Heading4"/>
      </w:pPr>
      <w:bookmarkStart w:id="1406" w:name="_Toc24925881"/>
      <w:bookmarkStart w:id="1407" w:name="_Toc24926059"/>
      <w:bookmarkStart w:id="1408" w:name="_Toc24926235"/>
      <w:bookmarkStart w:id="1409" w:name="_Toc33964095"/>
      <w:bookmarkStart w:id="1410" w:name="_Toc33980849"/>
      <w:bookmarkStart w:id="1411" w:name="_Toc36462650"/>
      <w:bookmarkStart w:id="1412" w:name="_Toc36462846"/>
      <w:bookmarkStart w:id="1413" w:name="_Toc43026090"/>
      <w:bookmarkStart w:id="1414" w:name="_Toc49763624"/>
      <w:bookmarkStart w:id="1415" w:name="_Toc56754088"/>
      <w:bookmarkStart w:id="1416" w:name="_Toc67731289"/>
      <w:r w:rsidRPr="00F11966">
        <w:t>5.4.4.44</w:t>
      </w:r>
      <w:r w:rsidRPr="00F11966">
        <w:tab/>
        <w:t>Type: BatteryIndicationRm</w:t>
      </w:r>
      <w:bookmarkEnd w:id="1406"/>
      <w:bookmarkEnd w:id="1407"/>
      <w:bookmarkEnd w:id="1408"/>
      <w:bookmarkEnd w:id="1409"/>
      <w:bookmarkEnd w:id="1410"/>
      <w:bookmarkEnd w:id="1411"/>
      <w:bookmarkEnd w:id="1412"/>
      <w:bookmarkEnd w:id="1413"/>
      <w:bookmarkEnd w:id="1414"/>
      <w:bookmarkEnd w:id="1415"/>
      <w:bookmarkEnd w:id="1416"/>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E92CBF">
      <w:pPr>
        <w:pStyle w:val="Heading4"/>
      </w:pPr>
      <w:bookmarkStart w:id="1417" w:name="_Toc24925882"/>
      <w:bookmarkStart w:id="1418" w:name="_Toc24926060"/>
      <w:bookmarkStart w:id="1419" w:name="_Toc24926236"/>
      <w:bookmarkStart w:id="1420" w:name="_Toc33964096"/>
      <w:bookmarkStart w:id="1421" w:name="_Toc33980850"/>
      <w:bookmarkStart w:id="1422" w:name="_Toc36462651"/>
      <w:bookmarkStart w:id="1423" w:name="_Toc36462847"/>
      <w:bookmarkStart w:id="1424" w:name="_Toc43026091"/>
      <w:bookmarkStart w:id="1425" w:name="_Toc49763625"/>
      <w:bookmarkStart w:id="1426" w:name="_Toc56754089"/>
      <w:bookmarkStart w:id="1427" w:name="_Toc67731290"/>
      <w:r w:rsidRPr="00F11966">
        <w:t>5.4.4.45</w:t>
      </w:r>
      <w:r w:rsidRPr="00F11966">
        <w:tab/>
        <w:t xml:space="preserve">Type: </w:t>
      </w:r>
      <w:r w:rsidRPr="00F11966">
        <w:rPr>
          <w:noProof/>
          <w:lang w:eastAsia="zh-CN"/>
        </w:rPr>
        <w:t>AcsInfo</w:t>
      </w:r>
      <w:bookmarkEnd w:id="1417"/>
      <w:bookmarkEnd w:id="1418"/>
      <w:bookmarkEnd w:id="1419"/>
      <w:bookmarkEnd w:id="1420"/>
      <w:bookmarkEnd w:id="1421"/>
      <w:bookmarkEnd w:id="1422"/>
      <w:bookmarkEnd w:id="1423"/>
      <w:bookmarkEnd w:id="1424"/>
      <w:bookmarkEnd w:id="1425"/>
      <w:bookmarkEnd w:id="1426"/>
      <w:bookmarkEnd w:id="1427"/>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E92CBF">
      <w:pPr>
        <w:pStyle w:val="Heading4"/>
      </w:pPr>
      <w:bookmarkStart w:id="1428" w:name="_Toc24925883"/>
      <w:bookmarkStart w:id="1429" w:name="_Toc24926061"/>
      <w:bookmarkStart w:id="1430" w:name="_Toc24926237"/>
      <w:bookmarkStart w:id="1431" w:name="_Toc33964097"/>
      <w:bookmarkStart w:id="1432" w:name="_Toc33980851"/>
      <w:bookmarkStart w:id="1433" w:name="_Toc36462652"/>
      <w:bookmarkStart w:id="1434" w:name="_Toc36462848"/>
      <w:bookmarkStart w:id="1435" w:name="_Toc43026092"/>
      <w:bookmarkStart w:id="1436" w:name="_Toc49763626"/>
      <w:bookmarkStart w:id="1437" w:name="_Toc56754090"/>
      <w:bookmarkStart w:id="1438" w:name="_Toc67731291"/>
      <w:r w:rsidRPr="00F11966">
        <w:t>5.4.4.46</w:t>
      </w:r>
      <w:r w:rsidRPr="00F11966">
        <w:tab/>
        <w:t xml:space="preserve">Type: </w:t>
      </w:r>
      <w:r w:rsidRPr="00F11966">
        <w:rPr>
          <w:noProof/>
          <w:lang w:eastAsia="zh-CN"/>
        </w:rPr>
        <w:t>AcsInfoRm</w:t>
      </w:r>
      <w:bookmarkEnd w:id="1428"/>
      <w:bookmarkEnd w:id="1429"/>
      <w:bookmarkEnd w:id="1430"/>
      <w:bookmarkEnd w:id="1431"/>
      <w:bookmarkEnd w:id="1432"/>
      <w:bookmarkEnd w:id="1433"/>
      <w:bookmarkEnd w:id="1434"/>
      <w:bookmarkEnd w:id="1435"/>
      <w:bookmarkEnd w:id="1436"/>
      <w:bookmarkEnd w:id="1437"/>
      <w:bookmarkEnd w:id="1438"/>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E92CBF">
      <w:pPr>
        <w:pStyle w:val="Heading4"/>
      </w:pPr>
      <w:bookmarkStart w:id="1439" w:name="_Toc33980852"/>
      <w:bookmarkStart w:id="1440" w:name="_Toc36462653"/>
      <w:bookmarkStart w:id="1441" w:name="_Toc36462849"/>
      <w:bookmarkStart w:id="1442" w:name="_Toc43026093"/>
      <w:bookmarkStart w:id="1443" w:name="_Toc49763627"/>
      <w:bookmarkStart w:id="1444" w:name="_Toc56754091"/>
      <w:bookmarkStart w:id="1445" w:name="_Toc67731292"/>
      <w:r w:rsidRPr="00F11966">
        <w:t>5.4.4.47</w:t>
      </w:r>
      <w:r w:rsidRPr="00F11966">
        <w:tab/>
        <w:t>Type: NrV2xAuth</w:t>
      </w:r>
      <w:bookmarkEnd w:id="1439"/>
      <w:bookmarkEnd w:id="1440"/>
      <w:bookmarkEnd w:id="1441"/>
      <w:bookmarkEnd w:id="1442"/>
      <w:bookmarkEnd w:id="1443"/>
      <w:bookmarkEnd w:id="1444"/>
      <w:bookmarkEnd w:id="1445"/>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E92CBF">
      <w:pPr>
        <w:pStyle w:val="Heading4"/>
      </w:pPr>
      <w:bookmarkStart w:id="1446" w:name="_Toc33980853"/>
      <w:bookmarkStart w:id="1447" w:name="_Toc36462654"/>
      <w:bookmarkStart w:id="1448" w:name="_Toc36462850"/>
      <w:bookmarkStart w:id="1449" w:name="_Toc43026094"/>
      <w:bookmarkStart w:id="1450" w:name="_Toc49763628"/>
      <w:bookmarkStart w:id="1451" w:name="_Toc56754092"/>
      <w:bookmarkStart w:id="1452" w:name="_Toc67731293"/>
      <w:r w:rsidRPr="00F11966">
        <w:lastRenderedPageBreak/>
        <w:t>5.4.4.48</w:t>
      </w:r>
      <w:r w:rsidRPr="00F11966">
        <w:tab/>
        <w:t>Type: LteV2xAuth</w:t>
      </w:r>
      <w:bookmarkEnd w:id="1446"/>
      <w:bookmarkEnd w:id="1447"/>
      <w:bookmarkEnd w:id="1448"/>
      <w:bookmarkEnd w:id="1449"/>
      <w:bookmarkEnd w:id="1450"/>
      <w:bookmarkEnd w:id="1451"/>
      <w:bookmarkEnd w:id="1452"/>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E92CBF">
      <w:pPr>
        <w:pStyle w:val="Heading4"/>
      </w:pPr>
      <w:bookmarkStart w:id="1453" w:name="_Toc33980854"/>
      <w:bookmarkStart w:id="1454" w:name="_Toc36462655"/>
      <w:bookmarkStart w:id="1455" w:name="_Toc36462851"/>
      <w:bookmarkStart w:id="1456" w:name="_Toc43026095"/>
      <w:bookmarkStart w:id="1457" w:name="_Toc49763629"/>
      <w:bookmarkStart w:id="1458" w:name="_Toc56754093"/>
      <w:bookmarkStart w:id="1459" w:name="_Toc6773129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3"/>
      <w:bookmarkEnd w:id="1454"/>
      <w:bookmarkEnd w:id="1455"/>
      <w:bookmarkEnd w:id="1456"/>
      <w:bookmarkEnd w:id="1457"/>
      <w:bookmarkEnd w:id="1458"/>
      <w:bookmarkEnd w:id="1459"/>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E92CBF">
      <w:pPr>
        <w:pStyle w:val="Heading4"/>
      </w:pPr>
      <w:bookmarkStart w:id="1460" w:name="_Toc33980855"/>
      <w:bookmarkStart w:id="1461" w:name="_Toc36462656"/>
      <w:bookmarkStart w:id="1462" w:name="_Toc36462852"/>
      <w:bookmarkStart w:id="1463" w:name="_Toc43026096"/>
      <w:bookmarkStart w:id="1464" w:name="_Toc49763630"/>
      <w:bookmarkStart w:id="1465" w:name="_Toc56754094"/>
      <w:bookmarkStart w:id="1466" w:name="_Toc67731295"/>
      <w:r w:rsidRPr="00F11966">
        <w:t>5.4.4.50</w:t>
      </w:r>
      <w:r w:rsidRPr="00F11966">
        <w:tab/>
        <w:t>Type: Pc5QosFlowItem</w:t>
      </w:r>
      <w:bookmarkEnd w:id="1460"/>
      <w:bookmarkEnd w:id="1461"/>
      <w:bookmarkEnd w:id="1462"/>
      <w:bookmarkEnd w:id="1463"/>
      <w:bookmarkEnd w:id="1464"/>
      <w:bookmarkEnd w:id="1465"/>
      <w:bookmarkEnd w:id="1466"/>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E92CBF">
      <w:pPr>
        <w:pStyle w:val="Heading4"/>
      </w:pPr>
      <w:bookmarkStart w:id="1467" w:name="_Toc33980856"/>
      <w:bookmarkStart w:id="1468" w:name="_Toc36462657"/>
      <w:bookmarkStart w:id="1469" w:name="_Toc36462853"/>
      <w:bookmarkStart w:id="1470" w:name="_Toc43026097"/>
      <w:bookmarkStart w:id="1471" w:name="_Toc49763631"/>
      <w:bookmarkStart w:id="1472" w:name="_Toc56754095"/>
      <w:bookmarkStart w:id="1473" w:name="_Toc67731296"/>
      <w:r w:rsidRPr="00F11966">
        <w:t>5.4.4.51</w:t>
      </w:r>
      <w:r w:rsidRPr="00F11966">
        <w:tab/>
        <w:t xml:space="preserve">Type: </w:t>
      </w:r>
      <w:r w:rsidRPr="00F11966">
        <w:rPr>
          <w:rFonts w:eastAsia="Batang" w:cs="Arial"/>
          <w:szCs w:val="18"/>
          <w:lang w:eastAsia="ja-JP"/>
        </w:rPr>
        <w:t>Pc5FlowBitRates</w:t>
      </w:r>
      <w:bookmarkEnd w:id="1467"/>
      <w:bookmarkEnd w:id="1468"/>
      <w:bookmarkEnd w:id="1469"/>
      <w:bookmarkEnd w:id="1470"/>
      <w:bookmarkEnd w:id="1471"/>
      <w:bookmarkEnd w:id="1472"/>
      <w:bookmarkEnd w:id="1473"/>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E92CBF">
      <w:pPr>
        <w:pStyle w:val="Heading4"/>
      </w:pPr>
      <w:bookmarkStart w:id="1474" w:name="_Toc33980857"/>
      <w:bookmarkStart w:id="1475" w:name="_Toc36462658"/>
      <w:bookmarkStart w:id="1476" w:name="_Toc36462854"/>
      <w:bookmarkStart w:id="1477" w:name="_Toc43026098"/>
      <w:bookmarkStart w:id="1478" w:name="_Toc49763632"/>
      <w:bookmarkStart w:id="1479" w:name="_Toc56754096"/>
      <w:bookmarkStart w:id="1480" w:name="_Toc67731297"/>
      <w:r w:rsidRPr="00F11966">
        <w:lastRenderedPageBreak/>
        <w:t>5.4.4.52</w:t>
      </w:r>
      <w:r w:rsidRPr="00F11966">
        <w:tab/>
        <w:t>Type: UtraLocation</w:t>
      </w:r>
      <w:bookmarkEnd w:id="1474"/>
      <w:bookmarkEnd w:id="1475"/>
      <w:bookmarkEnd w:id="1476"/>
      <w:bookmarkEnd w:id="1477"/>
      <w:bookmarkEnd w:id="1478"/>
      <w:bookmarkEnd w:id="1479"/>
      <w:bookmarkEnd w:id="1480"/>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7164F9BD"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49CDB1F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218FC2C1"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232F1D7D"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7F61FFDE"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E92CBF">
      <w:pPr>
        <w:pStyle w:val="Heading4"/>
      </w:pPr>
      <w:bookmarkStart w:id="1481" w:name="_Toc33980858"/>
      <w:bookmarkStart w:id="1482" w:name="_Toc36462659"/>
      <w:bookmarkStart w:id="1483" w:name="_Toc36462855"/>
      <w:bookmarkStart w:id="1484" w:name="_Toc43026099"/>
      <w:bookmarkStart w:id="1485" w:name="_Toc49763633"/>
      <w:bookmarkStart w:id="1486" w:name="_Toc56754097"/>
      <w:bookmarkStart w:id="1487" w:name="_Toc67731298"/>
      <w:r w:rsidRPr="00F11966">
        <w:lastRenderedPageBreak/>
        <w:t>5.4.4.53</w:t>
      </w:r>
      <w:r w:rsidRPr="00F11966">
        <w:tab/>
        <w:t>Type: GeraLocation</w:t>
      </w:r>
      <w:bookmarkEnd w:id="1481"/>
      <w:bookmarkEnd w:id="1482"/>
      <w:bookmarkEnd w:id="1483"/>
      <w:bookmarkEnd w:id="1484"/>
      <w:bookmarkEnd w:id="1485"/>
      <w:bookmarkEnd w:id="1486"/>
      <w:bookmarkEnd w:id="1487"/>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A1EB1B7"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E92CBF" w:rsidRPr="00F11966" w:rsidRDefault="00E92CBF" w:rsidP="00AA7DB8">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77777777" w:rsidR="00E92CBF" w:rsidRPr="00F11966" w:rsidRDefault="00E92CBF" w:rsidP="00AA7DB8">
            <w:pPr>
              <w:pStyle w:val="TAL"/>
              <w:rPr>
                <w:rFonts w:cs="Arial"/>
                <w:szCs w:val="18"/>
              </w:rPr>
            </w:pPr>
            <w:r w:rsidRPr="00F11966">
              <w:rPr>
                <w:rFonts w:cs="Arial"/>
                <w:szCs w:val="18"/>
              </w:rPr>
              <w:t>Service Area Identifier. See 3GPP TS 23.003 [7], clause 12.5</w:t>
            </w:r>
          </w:p>
          <w:p w14:paraId="0E371A7E"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E92CBF" w:rsidRPr="00F11966" w:rsidRDefault="00E92CBF" w:rsidP="00AA7DB8">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77777777" w:rsidR="00E92CBF" w:rsidRPr="00F11966" w:rsidRDefault="00E92CBF" w:rsidP="00AA7DB8">
            <w:pPr>
              <w:pStyle w:val="TAL"/>
              <w:rPr>
                <w:rFonts w:cs="Arial"/>
                <w:szCs w:val="18"/>
              </w:rPr>
            </w:pPr>
            <w:r w:rsidRPr="00F11966">
              <w:rPr>
                <w:rFonts w:cs="Arial"/>
                <w:szCs w:val="18"/>
              </w:rPr>
              <w:t>Location Area identification. See 3GPP TS 23.003 [7], clause 4.1</w:t>
            </w:r>
          </w:p>
          <w:p w14:paraId="3BAA5D50"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E92CBF" w:rsidRPr="00F11966" w:rsidRDefault="00E92CBF" w:rsidP="00AA7DB8">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77777777" w:rsidR="00E92CBF" w:rsidRPr="00F11966" w:rsidRDefault="00E92CBF" w:rsidP="00AA7DB8">
            <w:pPr>
              <w:pStyle w:val="TAL"/>
              <w:rPr>
                <w:rFonts w:cs="Arial"/>
                <w:szCs w:val="18"/>
              </w:rPr>
            </w:pPr>
            <w:r w:rsidRPr="00F11966">
              <w:rPr>
                <w:rFonts w:cs="Arial"/>
                <w:szCs w:val="18"/>
              </w:rPr>
              <w:t>VLR number. See 3GPP TS 23.003 [7] clause 5.1.</w:t>
            </w:r>
          </w:p>
        </w:tc>
      </w:tr>
      <w:tr w:rsidR="00E92CBF"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E92CBF" w:rsidRPr="00F11966" w:rsidRDefault="00E92CBF" w:rsidP="00AA7DB8">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77777777" w:rsidR="00E92CBF" w:rsidRPr="00F11966" w:rsidRDefault="00E92CBF" w:rsidP="00AA7DB8">
            <w:pPr>
              <w:pStyle w:val="TAL"/>
              <w:rPr>
                <w:rFonts w:cs="Arial"/>
                <w:szCs w:val="18"/>
              </w:rPr>
            </w:pPr>
            <w:r w:rsidRPr="00F11966">
              <w:rPr>
                <w:rFonts w:cs="Arial"/>
                <w:szCs w:val="18"/>
              </w:rPr>
              <w:t>MSC number. See 3GPP TS 23.003 [7] clause 5.1.</w:t>
            </w:r>
          </w:p>
        </w:tc>
      </w:tr>
      <w:tr w:rsidR="00E92CBF"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E92CBF" w:rsidRPr="00F11966" w:rsidRDefault="00E92CBF" w:rsidP="00AA7DB8">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E92CBF" w:rsidRPr="00F11966" w:rsidRDefault="00E92CBF" w:rsidP="00AA7DB8">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31FF9671"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353B34E8"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3B69898A"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E92CBF" w:rsidRPr="00F11966" w:rsidRDefault="00E92CBF" w:rsidP="00AA7DB8">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E92CBF" w:rsidRPr="00F11966" w:rsidRDefault="00E92CBF" w:rsidP="00AA7DB8">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1C97674A"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77624D08"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E92CBF" w:rsidRPr="00F11966" w:rsidRDefault="00E92CBF" w:rsidP="00AA7DB8">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159BEB78"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19A51BB6"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77777777" w:rsidR="00E92CBF" w:rsidRPr="00F11966" w:rsidRDefault="00E92CBF" w:rsidP="00AA7DB8">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E92CBF">
      <w:pPr>
        <w:pStyle w:val="Heading4"/>
      </w:pPr>
      <w:bookmarkStart w:id="1488" w:name="_Toc33980859"/>
      <w:bookmarkStart w:id="1489" w:name="_Toc36462660"/>
      <w:bookmarkStart w:id="1490" w:name="_Toc36462856"/>
      <w:bookmarkStart w:id="1491" w:name="_Toc43026100"/>
      <w:bookmarkStart w:id="1492" w:name="_Toc49763634"/>
      <w:bookmarkStart w:id="1493" w:name="_Toc56754098"/>
      <w:bookmarkStart w:id="1494" w:name="_Toc67731299"/>
      <w:r w:rsidRPr="00F11966">
        <w:t>5.4.4.54</w:t>
      </w:r>
      <w:r w:rsidRPr="00F11966">
        <w:tab/>
        <w:t>Type: CellGlobalId</w:t>
      </w:r>
      <w:bookmarkEnd w:id="1488"/>
      <w:bookmarkEnd w:id="1489"/>
      <w:bookmarkEnd w:id="1490"/>
      <w:bookmarkEnd w:id="1491"/>
      <w:bookmarkEnd w:id="1492"/>
      <w:bookmarkEnd w:id="1493"/>
      <w:bookmarkEnd w:id="1494"/>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B89F248" w14:textId="77777777" w:rsidR="00E92CBF" w:rsidRPr="00F11966" w:rsidRDefault="00E92CBF" w:rsidP="00AA7DB8">
            <w:pPr>
              <w:pStyle w:val="TAL"/>
              <w:rPr>
                <w:rFonts w:cs="Arial"/>
                <w:szCs w:val="18"/>
                <w:lang w:eastAsia="en-GB"/>
              </w:rPr>
            </w:pPr>
          </w:p>
          <w:p w14:paraId="56209556"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08EDB6DE" w14:textId="77777777" w:rsidR="00E92CBF" w:rsidRPr="00F11966" w:rsidRDefault="00E92CBF" w:rsidP="00AA7DB8">
            <w:pPr>
              <w:pStyle w:val="TAL"/>
              <w:rPr>
                <w:rFonts w:cs="Arial"/>
                <w:szCs w:val="18"/>
                <w:lang w:eastAsia="en-GB"/>
              </w:rPr>
            </w:pPr>
          </w:p>
          <w:p w14:paraId="228D11DB" w14:textId="77777777" w:rsidR="00E92CBF" w:rsidRPr="00F11966" w:rsidRDefault="00E92CBF" w:rsidP="00AA7DB8">
            <w:pPr>
              <w:pStyle w:val="TAL"/>
              <w:rPr>
                <w:rFonts w:cs="Arial"/>
                <w:szCs w:val="18"/>
                <w:lang w:eastAsia="en-GB"/>
              </w:rPr>
            </w:pPr>
            <w:r w:rsidRPr="00F11966">
              <w:rPr>
                <w:lang w:val="en-US"/>
              </w:rPr>
              <w:t>Pattern: '^[A-Fa-f0-9]$'</w:t>
            </w:r>
          </w:p>
        </w:tc>
      </w:tr>
    </w:tbl>
    <w:p w14:paraId="3422F83B" w14:textId="77777777" w:rsidR="00E92CBF" w:rsidRPr="00F11966" w:rsidRDefault="00E92CBF" w:rsidP="00E92CBF">
      <w:pPr>
        <w:rPr>
          <w:lang w:val="en-US"/>
        </w:rPr>
      </w:pPr>
    </w:p>
    <w:p w14:paraId="3C99CEAB" w14:textId="77777777" w:rsidR="00E92CBF" w:rsidRPr="00F11966" w:rsidRDefault="00E92CBF" w:rsidP="00E92CBF">
      <w:pPr>
        <w:pStyle w:val="Heading4"/>
      </w:pPr>
      <w:bookmarkStart w:id="1495" w:name="_Toc33980860"/>
      <w:bookmarkStart w:id="1496" w:name="_Toc36462661"/>
      <w:bookmarkStart w:id="1497" w:name="_Toc36462857"/>
      <w:bookmarkStart w:id="1498" w:name="_Toc43026101"/>
      <w:bookmarkStart w:id="1499" w:name="_Toc49763635"/>
      <w:bookmarkStart w:id="1500" w:name="_Toc56754099"/>
      <w:bookmarkStart w:id="1501" w:name="_Toc67731300"/>
      <w:r w:rsidRPr="00F11966">
        <w:lastRenderedPageBreak/>
        <w:t>5.4.4.55</w:t>
      </w:r>
      <w:r w:rsidRPr="00F11966">
        <w:tab/>
        <w:t>Type: ServiceAreaId</w:t>
      </w:r>
      <w:bookmarkEnd w:id="1495"/>
      <w:bookmarkEnd w:id="1496"/>
      <w:bookmarkEnd w:id="1497"/>
      <w:bookmarkEnd w:id="1498"/>
      <w:bookmarkEnd w:id="1499"/>
      <w:bookmarkEnd w:id="1500"/>
      <w:bookmarkEnd w:id="1501"/>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77FBB765" w14:textId="77777777" w:rsidR="00E92CBF" w:rsidRPr="00F11966" w:rsidRDefault="00E92CBF" w:rsidP="00AA7DB8">
            <w:pPr>
              <w:pStyle w:val="TAL"/>
              <w:rPr>
                <w:rFonts w:cs="Arial"/>
                <w:szCs w:val="18"/>
                <w:lang w:eastAsia="en-GB"/>
              </w:rPr>
            </w:pPr>
          </w:p>
          <w:p w14:paraId="0EB794E8"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3F57D93" w14:textId="77777777" w:rsidR="00E92CBF" w:rsidRPr="00F11966" w:rsidRDefault="00E92CBF" w:rsidP="00AA7DB8">
            <w:pPr>
              <w:pStyle w:val="TAL"/>
              <w:rPr>
                <w:rFonts w:cs="Arial"/>
                <w:szCs w:val="18"/>
                <w:lang w:eastAsia="en-GB"/>
              </w:rPr>
            </w:pPr>
          </w:p>
          <w:p w14:paraId="1BDF3EA1" w14:textId="77777777" w:rsidR="00E92CBF" w:rsidRPr="00F11966" w:rsidRDefault="00E92CBF" w:rsidP="00AA7DB8">
            <w:pPr>
              <w:pStyle w:val="TAL"/>
              <w:rPr>
                <w:rFonts w:cs="Arial"/>
                <w:szCs w:val="18"/>
                <w:lang w:eastAsia="en-GB"/>
              </w:rPr>
            </w:pPr>
            <w:r w:rsidRPr="00F11966">
              <w:rPr>
                <w:lang w:val="en-US"/>
              </w:rPr>
              <w:t>Pattern: '^[A-Fa-f0-9]$'</w:t>
            </w:r>
          </w:p>
        </w:tc>
      </w:tr>
    </w:tbl>
    <w:p w14:paraId="67958080" w14:textId="77777777" w:rsidR="00E92CBF" w:rsidRPr="00F11966" w:rsidRDefault="00E92CBF" w:rsidP="00E92CBF">
      <w:pPr>
        <w:rPr>
          <w:lang w:val="en-US"/>
        </w:rPr>
      </w:pPr>
    </w:p>
    <w:p w14:paraId="6D6F8F61" w14:textId="77777777" w:rsidR="00E92CBF" w:rsidRPr="00F11966" w:rsidRDefault="00E92CBF" w:rsidP="00E92CBF">
      <w:pPr>
        <w:pStyle w:val="Heading4"/>
      </w:pPr>
      <w:bookmarkStart w:id="1502" w:name="_Toc33980861"/>
      <w:bookmarkStart w:id="1503" w:name="_Toc36462662"/>
      <w:bookmarkStart w:id="1504" w:name="_Toc36462858"/>
      <w:bookmarkStart w:id="1505" w:name="_Toc43026102"/>
      <w:bookmarkStart w:id="1506" w:name="_Toc49763636"/>
      <w:bookmarkStart w:id="1507" w:name="_Toc56754100"/>
      <w:bookmarkStart w:id="1508" w:name="_Toc67731301"/>
      <w:r w:rsidRPr="00F11966">
        <w:t>5.4.4.56</w:t>
      </w:r>
      <w:r w:rsidRPr="00F11966">
        <w:tab/>
        <w:t>Type: LocationAreaId</w:t>
      </w:r>
      <w:bookmarkEnd w:id="1502"/>
      <w:bookmarkEnd w:id="1503"/>
      <w:bookmarkEnd w:id="1504"/>
      <w:bookmarkEnd w:id="1505"/>
      <w:bookmarkEnd w:id="1506"/>
      <w:bookmarkEnd w:id="1507"/>
      <w:bookmarkEnd w:id="1508"/>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D5AD9ED" w14:textId="77777777" w:rsidR="00E92CBF" w:rsidRPr="00F11966" w:rsidRDefault="00E92CBF" w:rsidP="00AA7DB8">
            <w:pPr>
              <w:pStyle w:val="TAL"/>
              <w:rPr>
                <w:rFonts w:cs="Arial"/>
                <w:szCs w:val="18"/>
                <w:lang w:eastAsia="en-GB"/>
              </w:rPr>
            </w:pPr>
          </w:p>
          <w:p w14:paraId="31672AD8" w14:textId="77777777" w:rsidR="00E92CBF" w:rsidRPr="00F11966" w:rsidRDefault="00E92CBF" w:rsidP="00AA7DB8">
            <w:pPr>
              <w:pStyle w:val="TAL"/>
              <w:rPr>
                <w:rFonts w:cs="Arial"/>
                <w:szCs w:val="18"/>
                <w:lang w:eastAsia="en-GB"/>
              </w:rPr>
            </w:pPr>
            <w:r w:rsidRPr="00F11966">
              <w:rPr>
                <w:lang w:val="en-US"/>
              </w:rPr>
              <w:t>Pattern: '^[A-Fa-f0-9]$'</w:t>
            </w:r>
          </w:p>
        </w:tc>
      </w:tr>
    </w:tbl>
    <w:p w14:paraId="7BD20F1E" w14:textId="77777777" w:rsidR="00E92CBF" w:rsidRPr="00F11966" w:rsidRDefault="00E92CBF" w:rsidP="00E92CBF">
      <w:pPr>
        <w:rPr>
          <w:lang w:val="en-US"/>
        </w:rPr>
      </w:pPr>
    </w:p>
    <w:p w14:paraId="449AE464" w14:textId="77777777" w:rsidR="00E92CBF" w:rsidRPr="00F11966" w:rsidRDefault="00E92CBF" w:rsidP="00E92CBF">
      <w:pPr>
        <w:pStyle w:val="Heading4"/>
      </w:pPr>
      <w:bookmarkStart w:id="1509" w:name="_Toc33980862"/>
      <w:bookmarkStart w:id="1510" w:name="_Toc36462663"/>
      <w:bookmarkStart w:id="1511" w:name="_Toc36462859"/>
      <w:bookmarkStart w:id="1512" w:name="_Toc43026103"/>
      <w:bookmarkStart w:id="1513" w:name="_Toc49763637"/>
      <w:bookmarkStart w:id="1514" w:name="_Toc56754101"/>
      <w:bookmarkStart w:id="1515" w:name="_Toc67731302"/>
      <w:r w:rsidRPr="00F11966">
        <w:t>5.4.4.57</w:t>
      </w:r>
      <w:r w:rsidRPr="00F11966">
        <w:tab/>
        <w:t>Type: RoutingAreaId</w:t>
      </w:r>
      <w:bookmarkEnd w:id="1509"/>
      <w:bookmarkEnd w:id="1510"/>
      <w:bookmarkEnd w:id="1511"/>
      <w:bookmarkEnd w:id="1512"/>
      <w:bookmarkEnd w:id="1513"/>
      <w:bookmarkEnd w:id="1514"/>
      <w:bookmarkEnd w:id="1515"/>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42F536C" w14:textId="77777777" w:rsidR="00E92CBF" w:rsidRPr="00F11966" w:rsidRDefault="00E92CBF" w:rsidP="00AA7DB8">
            <w:pPr>
              <w:pStyle w:val="TAL"/>
              <w:rPr>
                <w:rFonts w:cs="Arial"/>
                <w:szCs w:val="18"/>
                <w:lang w:eastAsia="en-GB"/>
              </w:rPr>
            </w:pPr>
          </w:p>
          <w:p w14:paraId="36A04AE6"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56EE6ED7" w14:textId="77777777" w:rsidR="00E92CBF" w:rsidRPr="00F11966" w:rsidRDefault="00E92CBF" w:rsidP="00AA7DB8">
            <w:pPr>
              <w:pStyle w:val="TAL"/>
              <w:rPr>
                <w:rFonts w:cs="Arial"/>
                <w:szCs w:val="18"/>
                <w:lang w:eastAsia="en-GB"/>
              </w:rPr>
            </w:pPr>
          </w:p>
          <w:p w14:paraId="141F12BD" w14:textId="77777777" w:rsidR="00E92CBF" w:rsidRPr="00F11966" w:rsidRDefault="00E92CBF" w:rsidP="00AA7DB8">
            <w:pPr>
              <w:pStyle w:val="TAL"/>
              <w:rPr>
                <w:rFonts w:cs="Arial"/>
                <w:szCs w:val="18"/>
                <w:lang w:eastAsia="en-GB"/>
              </w:rPr>
            </w:pPr>
            <w:r w:rsidRPr="00F11966">
              <w:rPr>
                <w:lang w:val="en-US"/>
              </w:rPr>
              <w:t>Pattern: '^[A-Fa-f0-9]$'</w:t>
            </w:r>
          </w:p>
        </w:tc>
      </w:tr>
    </w:tbl>
    <w:p w14:paraId="3A390423" w14:textId="77777777" w:rsidR="00E92CBF" w:rsidRPr="00F11966" w:rsidRDefault="00E92CBF" w:rsidP="00E92CBF">
      <w:pPr>
        <w:rPr>
          <w:noProof/>
        </w:rPr>
      </w:pPr>
    </w:p>
    <w:p w14:paraId="38609087" w14:textId="77777777" w:rsidR="00E92CBF" w:rsidRPr="00F11966" w:rsidRDefault="00E92CBF" w:rsidP="00E92CBF">
      <w:pPr>
        <w:pStyle w:val="Heading4"/>
        <w:shd w:val="clear" w:color="auto" w:fill="FFFFFF"/>
      </w:pPr>
      <w:bookmarkStart w:id="1516" w:name="_Toc33980863"/>
      <w:bookmarkStart w:id="1517" w:name="_Toc36462664"/>
      <w:bookmarkStart w:id="1518" w:name="_Toc36462860"/>
      <w:bookmarkStart w:id="1519" w:name="_Toc43026104"/>
      <w:bookmarkStart w:id="1520" w:name="_Toc49763638"/>
      <w:bookmarkStart w:id="1521" w:name="_Toc56754102"/>
      <w:bookmarkStart w:id="1522" w:name="_Toc33964050"/>
      <w:bookmarkStart w:id="1523" w:name="_Toc67731303"/>
      <w:r w:rsidRPr="00F11966">
        <w:t>5.4.4.58</w:t>
      </w:r>
      <w:r w:rsidRPr="00F11966">
        <w:tab/>
        <w:t>Type: DddTrafficDescriptor</w:t>
      </w:r>
      <w:bookmarkEnd w:id="1516"/>
      <w:bookmarkEnd w:id="1517"/>
      <w:bookmarkEnd w:id="1518"/>
      <w:bookmarkEnd w:id="1519"/>
      <w:bookmarkEnd w:id="1520"/>
      <w:bookmarkEnd w:id="1521"/>
      <w:bookmarkEnd w:id="1523"/>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E92CBF">
      <w:pPr>
        <w:pStyle w:val="Heading4"/>
      </w:pPr>
      <w:bookmarkStart w:id="1524" w:name="_Toc33980864"/>
      <w:bookmarkStart w:id="1525" w:name="_Toc36462665"/>
      <w:bookmarkStart w:id="1526" w:name="_Toc36462861"/>
      <w:bookmarkStart w:id="1527" w:name="_Toc43026105"/>
      <w:bookmarkStart w:id="1528" w:name="_Toc49763639"/>
      <w:bookmarkStart w:id="1529" w:name="_Toc56754103"/>
      <w:bookmarkStart w:id="1530" w:name="_Toc67731304"/>
      <w:r w:rsidRPr="00F11966">
        <w:t>5.4.4.59</w:t>
      </w:r>
      <w:r w:rsidRPr="00F11966">
        <w:tab/>
        <w:t xml:space="preserve">Type: </w:t>
      </w:r>
      <w:r w:rsidRPr="00F11966">
        <w:rPr>
          <w:lang w:eastAsia="zh-CN"/>
        </w:rPr>
        <w:t>M</w:t>
      </w:r>
      <w:r w:rsidRPr="00F11966">
        <w:rPr>
          <w:rFonts w:hint="eastAsia"/>
          <w:lang w:eastAsia="zh-CN"/>
        </w:rPr>
        <w:t>oExpDataCounter</w:t>
      </w:r>
      <w:bookmarkEnd w:id="1522"/>
      <w:bookmarkEnd w:id="1524"/>
      <w:bookmarkEnd w:id="1525"/>
      <w:bookmarkEnd w:id="1526"/>
      <w:bookmarkEnd w:id="1527"/>
      <w:bookmarkEnd w:id="1528"/>
      <w:bookmarkEnd w:id="1529"/>
      <w:bookmarkEnd w:id="1530"/>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306531">
      <w:pPr>
        <w:pStyle w:val="Heading4"/>
      </w:pPr>
      <w:bookmarkStart w:id="1531" w:name="_Toc43026106"/>
      <w:bookmarkStart w:id="1532" w:name="_Toc49763640"/>
      <w:bookmarkStart w:id="1533" w:name="_Toc56754104"/>
      <w:bookmarkStart w:id="1534" w:name="_Toc67731305"/>
      <w:r w:rsidRPr="00F11966">
        <w:lastRenderedPageBreak/>
        <w:t>5.4.4.60</w:t>
      </w:r>
      <w:r w:rsidRPr="00F11966">
        <w:tab/>
        <w:t xml:space="preserve">Type: </w:t>
      </w:r>
      <w:r w:rsidRPr="00F11966">
        <w:rPr>
          <w:noProof/>
        </w:rPr>
        <w:t>NssaaStatus</w:t>
      </w:r>
      <w:bookmarkEnd w:id="1531"/>
      <w:bookmarkEnd w:id="1532"/>
      <w:bookmarkEnd w:id="1533"/>
      <w:bookmarkEnd w:id="1534"/>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306531">
      <w:pPr>
        <w:pStyle w:val="Heading4"/>
      </w:pPr>
      <w:bookmarkStart w:id="1535" w:name="_Toc43026107"/>
      <w:bookmarkStart w:id="1536" w:name="_Toc49763641"/>
      <w:bookmarkStart w:id="1537" w:name="_Toc56754105"/>
      <w:bookmarkStart w:id="1538" w:name="_Toc67731306"/>
      <w:r w:rsidRPr="00F11966">
        <w:t>5.4.4.61</w:t>
      </w:r>
      <w:r w:rsidRPr="00F11966">
        <w:tab/>
        <w:t xml:space="preserve">Type: </w:t>
      </w:r>
      <w:r w:rsidRPr="00F11966">
        <w:rPr>
          <w:noProof/>
        </w:rPr>
        <w:t>NssaaStatusRm</w:t>
      </w:r>
      <w:bookmarkEnd w:id="1535"/>
      <w:bookmarkEnd w:id="1536"/>
      <w:bookmarkEnd w:id="1537"/>
      <w:bookmarkEnd w:id="1538"/>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6B7CA9">
      <w:pPr>
        <w:pStyle w:val="Heading4"/>
      </w:pPr>
      <w:bookmarkStart w:id="1539" w:name="_Toc43026108"/>
      <w:bookmarkStart w:id="1540" w:name="_Toc49763642"/>
      <w:bookmarkStart w:id="1541" w:name="_Toc56754106"/>
      <w:bookmarkStart w:id="1542" w:name="_Toc27592875"/>
      <w:bookmarkStart w:id="1543" w:name="_Toc67731307"/>
      <w:r w:rsidRPr="00F11966">
        <w:t>5.4.4.62</w:t>
      </w:r>
      <w:r w:rsidRPr="00F11966">
        <w:tab/>
        <w:t xml:space="preserve">Type: </w:t>
      </w:r>
      <w:r w:rsidRPr="00F11966">
        <w:rPr>
          <w:noProof/>
          <w:lang w:eastAsia="zh-CN"/>
        </w:rPr>
        <w:t>TnapId</w:t>
      </w:r>
      <w:bookmarkEnd w:id="1539"/>
      <w:bookmarkEnd w:id="1540"/>
      <w:bookmarkEnd w:id="1541"/>
      <w:bookmarkEnd w:id="1543"/>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6B7CA9">
      <w:pPr>
        <w:pStyle w:val="Heading4"/>
      </w:pPr>
      <w:bookmarkStart w:id="1544" w:name="_Toc43026109"/>
      <w:bookmarkStart w:id="1545" w:name="_Toc49763643"/>
      <w:bookmarkStart w:id="1546" w:name="_Toc56754107"/>
      <w:bookmarkStart w:id="1547" w:name="_Toc67731308"/>
      <w:r w:rsidRPr="00F11966">
        <w:t>5.4.4.63</w:t>
      </w:r>
      <w:r w:rsidRPr="00F11966">
        <w:tab/>
        <w:t>Type: TnapIdRm</w:t>
      </w:r>
      <w:bookmarkEnd w:id="1544"/>
      <w:bookmarkEnd w:id="1545"/>
      <w:bookmarkEnd w:id="1546"/>
      <w:bookmarkEnd w:id="1547"/>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6B7CA9">
      <w:pPr>
        <w:pStyle w:val="Heading4"/>
      </w:pPr>
      <w:bookmarkStart w:id="1548" w:name="_Toc43026110"/>
      <w:bookmarkStart w:id="1549" w:name="_Toc49763644"/>
      <w:bookmarkStart w:id="1550" w:name="_Toc56754108"/>
      <w:bookmarkStart w:id="1551" w:name="_Toc67731309"/>
      <w:r w:rsidRPr="00F11966">
        <w:lastRenderedPageBreak/>
        <w:t>5.4.4.64</w:t>
      </w:r>
      <w:r w:rsidRPr="00F11966">
        <w:tab/>
        <w:t xml:space="preserve">Type: </w:t>
      </w:r>
      <w:r w:rsidRPr="00F11966">
        <w:rPr>
          <w:noProof/>
          <w:lang w:eastAsia="zh-CN"/>
        </w:rPr>
        <w:t>TwapId</w:t>
      </w:r>
      <w:bookmarkEnd w:id="1548"/>
      <w:bookmarkEnd w:id="1549"/>
      <w:bookmarkEnd w:id="1550"/>
      <w:bookmarkEnd w:id="1551"/>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6B7CA9">
      <w:pPr>
        <w:pStyle w:val="Heading4"/>
      </w:pPr>
      <w:bookmarkStart w:id="1552" w:name="_Toc43026111"/>
      <w:bookmarkStart w:id="1553" w:name="_Toc49763645"/>
      <w:bookmarkStart w:id="1554" w:name="_Toc56754109"/>
      <w:bookmarkStart w:id="1555" w:name="_Toc67731310"/>
      <w:r w:rsidRPr="00F11966">
        <w:t>5.4.4.65</w:t>
      </w:r>
      <w:r w:rsidRPr="00F11966">
        <w:tab/>
        <w:t>Type: TwapIdRm</w:t>
      </w:r>
      <w:bookmarkEnd w:id="1552"/>
      <w:bookmarkEnd w:id="1553"/>
      <w:bookmarkEnd w:id="1554"/>
      <w:bookmarkEnd w:id="1555"/>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2"/>
    <w:p w14:paraId="75045B3F" w14:textId="77777777" w:rsidR="00306531" w:rsidRPr="00F11966" w:rsidRDefault="00306531" w:rsidP="00E92CBF"/>
    <w:p w14:paraId="432D78D2" w14:textId="77777777" w:rsidR="006B7CA9" w:rsidRPr="00F11966" w:rsidRDefault="006B7CA9" w:rsidP="006E5165">
      <w:pPr>
        <w:pStyle w:val="Heading4"/>
      </w:pPr>
      <w:bookmarkStart w:id="1556" w:name="_Toc4121137"/>
      <w:bookmarkStart w:id="1557" w:name="_Toc33962529"/>
      <w:bookmarkStart w:id="1558" w:name="_Toc43026112"/>
      <w:bookmarkStart w:id="1559" w:name="_Toc49763646"/>
      <w:bookmarkStart w:id="1560" w:name="_Toc56754110"/>
      <w:bookmarkStart w:id="1561" w:name="_Toc67731311"/>
      <w:r w:rsidRPr="00F11966">
        <w:t>5.4.4.66</w:t>
      </w:r>
      <w:r w:rsidRPr="00F11966">
        <w:tab/>
        <w:t xml:space="preserve">Type: </w:t>
      </w:r>
      <w:bookmarkEnd w:id="1556"/>
      <w:bookmarkEnd w:id="1557"/>
      <w:r w:rsidRPr="00F11966">
        <w:t>SnssaiExtension</w:t>
      </w:r>
      <w:bookmarkEnd w:id="1558"/>
      <w:bookmarkEnd w:id="1559"/>
      <w:bookmarkEnd w:id="1560"/>
      <w:bookmarkEnd w:id="1561"/>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6E5165">
      <w:pPr>
        <w:pStyle w:val="Heading4"/>
      </w:pPr>
      <w:bookmarkStart w:id="1562" w:name="_Toc24937661"/>
      <w:bookmarkStart w:id="1563" w:name="_Toc33962476"/>
      <w:bookmarkStart w:id="1564" w:name="_Toc43026113"/>
      <w:bookmarkStart w:id="1565" w:name="_Toc49763647"/>
      <w:bookmarkStart w:id="1566" w:name="_Toc56754111"/>
      <w:bookmarkStart w:id="1567" w:name="_Toc67731312"/>
      <w:r w:rsidRPr="00F11966">
        <w:t>5.4.4.67</w:t>
      </w:r>
      <w:r w:rsidRPr="00F11966">
        <w:tab/>
        <w:t>Type: SdRange</w:t>
      </w:r>
      <w:bookmarkEnd w:id="1562"/>
      <w:bookmarkEnd w:id="1563"/>
      <w:bookmarkEnd w:id="1564"/>
      <w:bookmarkEnd w:id="1565"/>
      <w:bookmarkEnd w:id="1566"/>
      <w:bookmarkEnd w:id="1567"/>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6E5165">
      <w:pPr>
        <w:pStyle w:val="Heading3"/>
        <w:rPr>
          <w:lang w:val="en-US"/>
        </w:rPr>
      </w:pPr>
      <w:bookmarkStart w:id="1568" w:name="_Toc510696643"/>
      <w:bookmarkStart w:id="1569" w:name="_Toc43026114"/>
      <w:bookmarkStart w:id="1570" w:name="_Toc49763648"/>
      <w:bookmarkStart w:id="1571" w:name="_Toc56754112"/>
      <w:bookmarkStart w:id="1572" w:name="_Toc67731313"/>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68"/>
      <w:bookmarkEnd w:id="1569"/>
      <w:bookmarkEnd w:id="1570"/>
      <w:bookmarkEnd w:id="1571"/>
      <w:bookmarkEnd w:id="1572"/>
    </w:p>
    <w:p w14:paraId="08EE2437" w14:textId="77777777" w:rsidR="00577C3C" w:rsidRPr="00F11966" w:rsidRDefault="00577C3C" w:rsidP="006E5165">
      <w:pPr>
        <w:pStyle w:val="Heading4"/>
      </w:pPr>
      <w:bookmarkStart w:id="1573" w:name="_Toc510696644"/>
      <w:bookmarkStart w:id="1574" w:name="_Toc43026115"/>
      <w:bookmarkStart w:id="1575" w:name="_Toc49763649"/>
      <w:bookmarkStart w:id="1576" w:name="_Toc56754113"/>
      <w:bookmarkStart w:id="1577" w:name="_Toc67731314"/>
      <w:r w:rsidRPr="00F11966">
        <w:t>5.4.5.1</w:t>
      </w:r>
      <w:r w:rsidRPr="00F11966">
        <w:tab/>
        <w:t xml:space="preserve">Type: </w:t>
      </w:r>
      <w:bookmarkEnd w:id="1573"/>
      <w:r w:rsidRPr="00F11966">
        <w:t>ExtSnssai</w:t>
      </w:r>
      <w:bookmarkEnd w:id="1574"/>
      <w:bookmarkEnd w:id="1575"/>
      <w:bookmarkEnd w:id="1576"/>
      <w:bookmarkEnd w:id="1577"/>
    </w:p>
    <w:p w14:paraId="32EFF99E" w14:textId="77777777" w:rsidR="00577C3C" w:rsidRPr="00F11966" w:rsidRDefault="00577C3C" w:rsidP="00577C3C">
      <w:pPr>
        <w:pStyle w:val="TH"/>
      </w:pPr>
      <w:r w:rsidRPr="00F11966">
        <w:rPr>
          <w:noProof/>
        </w:rPr>
        <w:t>Table </w:t>
      </w:r>
      <w:r w:rsidRPr="00F11966">
        <w:t xml:space="preserve">5.4.5.1-1: </w:t>
      </w:r>
      <w:bookmarkStart w:id="1578"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78"/>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E92CBF">
      <w:pPr>
        <w:pStyle w:val="Heading2"/>
      </w:pPr>
      <w:bookmarkStart w:id="1579" w:name="_Toc24925884"/>
      <w:bookmarkStart w:id="1580" w:name="_Toc24926062"/>
      <w:bookmarkStart w:id="1581" w:name="_Toc24926238"/>
      <w:bookmarkStart w:id="1582" w:name="_Toc33964098"/>
      <w:bookmarkStart w:id="1583" w:name="_Toc33980865"/>
      <w:bookmarkStart w:id="1584" w:name="_Toc36462666"/>
      <w:bookmarkStart w:id="1585" w:name="_Toc36462862"/>
      <w:bookmarkStart w:id="1586" w:name="_Toc43026116"/>
      <w:bookmarkStart w:id="1587" w:name="_Toc49763650"/>
      <w:bookmarkStart w:id="1588" w:name="_Toc56754114"/>
      <w:bookmarkStart w:id="1589" w:name="_Toc67731315"/>
      <w:r w:rsidRPr="00F11966">
        <w:t>5.5</w:t>
      </w:r>
      <w:r w:rsidRPr="00F11966">
        <w:tab/>
        <w:t>Data Types related to 5G QoS</w:t>
      </w:r>
      <w:bookmarkEnd w:id="1579"/>
      <w:bookmarkEnd w:id="1580"/>
      <w:bookmarkEnd w:id="1581"/>
      <w:bookmarkEnd w:id="1582"/>
      <w:bookmarkEnd w:id="1583"/>
      <w:bookmarkEnd w:id="1584"/>
      <w:bookmarkEnd w:id="1585"/>
      <w:bookmarkEnd w:id="1586"/>
      <w:bookmarkEnd w:id="1587"/>
      <w:bookmarkEnd w:id="1588"/>
      <w:bookmarkEnd w:id="1589"/>
    </w:p>
    <w:p w14:paraId="6B4A072F" w14:textId="77777777" w:rsidR="00E92CBF" w:rsidRPr="00F11966" w:rsidRDefault="00E92CBF" w:rsidP="00E92CBF">
      <w:pPr>
        <w:pStyle w:val="Heading3"/>
      </w:pPr>
      <w:bookmarkStart w:id="1590" w:name="_Toc24925885"/>
      <w:bookmarkStart w:id="1591" w:name="_Toc24926063"/>
      <w:bookmarkStart w:id="1592" w:name="_Toc24926239"/>
      <w:bookmarkStart w:id="1593" w:name="_Toc33964099"/>
      <w:bookmarkStart w:id="1594" w:name="_Toc33980866"/>
      <w:bookmarkStart w:id="1595" w:name="_Toc36462667"/>
      <w:bookmarkStart w:id="1596" w:name="_Toc36462863"/>
      <w:bookmarkStart w:id="1597" w:name="_Toc43026117"/>
      <w:bookmarkStart w:id="1598" w:name="_Toc49763651"/>
      <w:bookmarkStart w:id="1599" w:name="_Toc56754115"/>
      <w:bookmarkStart w:id="1600" w:name="_Toc67731316"/>
      <w:r w:rsidRPr="00F11966">
        <w:t>5.5.1</w:t>
      </w:r>
      <w:r w:rsidRPr="00F11966">
        <w:tab/>
        <w:t>Introduction</w:t>
      </w:r>
      <w:bookmarkEnd w:id="1590"/>
      <w:bookmarkEnd w:id="1591"/>
      <w:bookmarkEnd w:id="1592"/>
      <w:bookmarkEnd w:id="1593"/>
      <w:bookmarkEnd w:id="1594"/>
      <w:bookmarkEnd w:id="1595"/>
      <w:bookmarkEnd w:id="1596"/>
      <w:bookmarkEnd w:id="1597"/>
      <w:bookmarkEnd w:id="1598"/>
      <w:bookmarkEnd w:id="1599"/>
      <w:bookmarkEnd w:id="1600"/>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E92CBF">
      <w:pPr>
        <w:pStyle w:val="Heading3"/>
      </w:pPr>
      <w:bookmarkStart w:id="1601" w:name="_Toc24925886"/>
      <w:bookmarkStart w:id="1602" w:name="_Toc24926064"/>
      <w:bookmarkStart w:id="1603" w:name="_Toc24926240"/>
      <w:bookmarkStart w:id="1604" w:name="_Toc33964100"/>
      <w:bookmarkStart w:id="1605" w:name="_Toc33980867"/>
      <w:bookmarkStart w:id="1606" w:name="_Toc36462668"/>
      <w:bookmarkStart w:id="1607" w:name="_Toc36462864"/>
      <w:bookmarkStart w:id="1608" w:name="_Toc43026118"/>
      <w:bookmarkStart w:id="1609" w:name="_Toc49763652"/>
      <w:bookmarkStart w:id="1610" w:name="_Toc56754116"/>
      <w:bookmarkStart w:id="1611" w:name="_Toc67731317"/>
      <w:r w:rsidRPr="00F11966">
        <w:t>5.5.2</w:t>
      </w:r>
      <w:r w:rsidRPr="00F11966">
        <w:tab/>
        <w:t>Simple Data Types</w:t>
      </w:r>
      <w:bookmarkEnd w:id="1601"/>
      <w:bookmarkEnd w:id="1602"/>
      <w:bookmarkEnd w:id="1603"/>
      <w:bookmarkEnd w:id="1604"/>
      <w:bookmarkEnd w:id="1605"/>
      <w:bookmarkEnd w:id="1606"/>
      <w:bookmarkEnd w:id="1607"/>
      <w:bookmarkEnd w:id="1608"/>
      <w:bookmarkEnd w:id="1609"/>
      <w:bookmarkEnd w:id="1610"/>
      <w:bookmarkEnd w:id="1611"/>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r w:rsidRPr="00F11966">
              <w:rPr>
                <w:rFonts w:ascii="Arial" w:hAnsi="Arial"/>
                <w:sz w:val="18"/>
              </w:rPr>
              <w:t>Pattern: '^\d+(\.\d+)? (bps|Kbps|Mbps|Gbps|Tbps)$'</w:t>
            </w:r>
          </w:p>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r w:rsidRPr="00F11966">
              <w:rPr>
                <w:rFonts w:ascii="Arial" w:hAnsi="Arial"/>
                <w:sz w:val="18"/>
              </w:rPr>
              <w:t>Pattern: '^([0-9]E-[0-9])$'</w:t>
            </w:r>
          </w:p>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E92CBF">
      <w:pPr>
        <w:pStyle w:val="Heading3"/>
      </w:pPr>
      <w:bookmarkStart w:id="1612" w:name="_Toc24925887"/>
      <w:bookmarkStart w:id="1613" w:name="_Toc24926065"/>
      <w:bookmarkStart w:id="1614" w:name="_Toc24926241"/>
      <w:bookmarkStart w:id="1615" w:name="_Toc33964101"/>
      <w:bookmarkStart w:id="1616" w:name="_Toc33980868"/>
      <w:bookmarkStart w:id="1617" w:name="_Toc36462669"/>
      <w:bookmarkStart w:id="1618" w:name="_Toc36462865"/>
      <w:bookmarkStart w:id="1619" w:name="_Toc43026119"/>
      <w:bookmarkStart w:id="1620" w:name="_Toc49763653"/>
      <w:bookmarkStart w:id="1621" w:name="_Toc56754117"/>
      <w:bookmarkStart w:id="1622" w:name="_Toc67731318"/>
      <w:r w:rsidRPr="00F11966">
        <w:t>5.5.3</w:t>
      </w:r>
      <w:r w:rsidRPr="00F11966">
        <w:tab/>
        <w:t>Enumerations</w:t>
      </w:r>
      <w:bookmarkEnd w:id="1612"/>
      <w:bookmarkEnd w:id="1613"/>
      <w:bookmarkEnd w:id="1614"/>
      <w:bookmarkEnd w:id="1615"/>
      <w:bookmarkEnd w:id="1616"/>
      <w:bookmarkEnd w:id="1617"/>
      <w:bookmarkEnd w:id="1618"/>
      <w:bookmarkEnd w:id="1619"/>
      <w:bookmarkEnd w:id="1620"/>
      <w:bookmarkEnd w:id="1621"/>
      <w:bookmarkEnd w:id="1622"/>
    </w:p>
    <w:p w14:paraId="74CC5FAA" w14:textId="77777777" w:rsidR="00E92CBF" w:rsidRPr="00F11966" w:rsidRDefault="00E92CBF" w:rsidP="00E92CBF">
      <w:pPr>
        <w:pStyle w:val="Heading4"/>
      </w:pPr>
      <w:bookmarkStart w:id="1623" w:name="_Toc24925888"/>
      <w:bookmarkStart w:id="1624" w:name="_Toc24926066"/>
      <w:bookmarkStart w:id="1625" w:name="_Toc24926242"/>
      <w:bookmarkStart w:id="1626" w:name="_Toc33964102"/>
      <w:bookmarkStart w:id="1627" w:name="_Toc33980869"/>
      <w:bookmarkStart w:id="1628" w:name="_Toc36462670"/>
      <w:bookmarkStart w:id="1629" w:name="_Toc36462866"/>
      <w:bookmarkStart w:id="1630" w:name="_Toc43026120"/>
      <w:bookmarkStart w:id="1631" w:name="_Toc49763654"/>
      <w:bookmarkStart w:id="1632" w:name="_Toc56754118"/>
      <w:bookmarkStart w:id="1633" w:name="_Toc67731319"/>
      <w:r w:rsidRPr="00F11966">
        <w:t>5.5.3.1</w:t>
      </w:r>
      <w:r w:rsidRPr="00F11966">
        <w:tab/>
        <w:t>Enumeration: PreemptionCapability</w:t>
      </w:r>
      <w:bookmarkEnd w:id="1623"/>
      <w:bookmarkEnd w:id="1624"/>
      <w:bookmarkEnd w:id="1625"/>
      <w:bookmarkEnd w:id="1626"/>
      <w:bookmarkEnd w:id="1627"/>
      <w:bookmarkEnd w:id="1628"/>
      <w:bookmarkEnd w:id="1629"/>
      <w:bookmarkEnd w:id="1630"/>
      <w:bookmarkEnd w:id="1631"/>
      <w:bookmarkEnd w:id="1632"/>
      <w:bookmarkEnd w:id="1633"/>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E92CBF">
      <w:pPr>
        <w:pStyle w:val="Heading4"/>
      </w:pPr>
      <w:bookmarkStart w:id="1634" w:name="_Toc24925889"/>
      <w:bookmarkStart w:id="1635" w:name="_Toc24926067"/>
      <w:bookmarkStart w:id="1636" w:name="_Toc24926243"/>
      <w:bookmarkStart w:id="1637" w:name="_Toc33964103"/>
      <w:bookmarkStart w:id="1638" w:name="_Toc33980870"/>
      <w:bookmarkStart w:id="1639" w:name="_Toc36462671"/>
      <w:bookmarkStart w:id="1640" w:name="_Toc36462867"/>
      <w:bookmarkStart w:id="1641" w:name="_Toc43026121"/>
      <w:bookmarkStart w:id="1642" w:name="_Toc49763655"/>
      <w:bookmarkStart w:id="1643" w:name="_Toc56754119"/>
      <w:bookmarkStart w:id="1644" w:name="_Toc67731320"/>
      <w:r w:rsidRPr="00F11966">
        <w:t>5.5.3.2</w:t>
      </w:r>
      <w:r w:rsidRPr="00F11966">
        <w:tab/>
        <w:t>Enumeration: PreemptionVulnerability</w:t>
      </w:r>
      <w:bookmarkEnd w:id="1634"/>
      <w:bookmarkEnd w:id="1635"/>
      <w:bookmarkEnd w:id="1636"/>
      <w:bookmarkEnd w:id="1637"/>
      <w:bookmarkEnd w:id="1638"/>
      <w:bookmarkEnd w:id="1639"/>
      <w:bookmarkEnd w:id="1640"/>
      <w:bookmarkEnd w:id="1641"/>
      <w:bookmarkEnd w:id="1642"/>
      <w:bookmarkEnd w:id="1643"/>
      <w:bookmarkEnd w:id="1644"/>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E92CBF">
      <w:pPr>
        <w:pStyle w:val="Heading4"/>
      </w:pPr>
      <w:bookmarkStart w:id="1645" w:name="_Toc24925890"/>
      <w:bookmarkStart w:id="1646" w:name="_Toc24926068"/>
      <w:bookmarkStart w:id="1647" w:name="_Toc24926244"/>
      <w:bookmarkStart w:id="1648" w:name="_Toc33964104"/>
      <w:bookmarkStart w:id="1649" w:name="_Toc33980871"/>
      <w:bookmarkStart w:id="1650" w:name="_Toc36462672"/>
      <w:bookmarkStart w:id="1651" w:name="_Toc36462868"/>
      <w:bookmarkStart w:id="1652" w:name="_Toc43026122"/>
      <w:bookmarkStart w:id="1653" w:name="_Toc49763656"/>
      <w:bookmarkStart w:id="1654" w:name="_Toc56754120"/>
      <w:bookmarkStart w:id="1655" w:name="_Toc67731321"/>
      <w:r w:rsidRPr="00F11966">
        <w:lastRenderedPageBreak/>
        <w:t>5.5.3.3</w:t>
      </w:r>
      <w:r w:rsidRPr="00F11966">
        <w:tab/>
        <w:t>Enumeration: ReflectiveQosAttribute</w:t>
      </w:r>
      <w:bookmarkEnd w:id="1645"/>
      <w:bookmarkEnd w:id="1646"/>
      <w:bookmarkEnd w:id="1647"/>
      <w:bookmarkEnd w:id="1648"/>
      <w:bookmarkEnd w:id="1649"/>
      <w:bookmarkEnd w:id="1650"/>
      <w:bookmarkEnd w:id="1651"/>
      <w:bookmarkEnd w:id="1652"/>
      <w:bookmarkEnd w:id="1653"/>
      <w:bookmarkEnd w:id="1654"/>
      <w:bookmarkEnd w:id="1655"/>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E92CBF">
      <w:pPr>
        <w:pStyle w:val="Heading4"/>
      </w:pPr>
      <w:bookmarkStart w:id="1656" w:name="_Toc24925891"/>
      <w:bookmarkStart w:id="1657" w:name="_Toc24926069"/>
      <w:bookmarkStart w:id="1658" w:name="_Toc24926245"/>
      <w:bookmarkStart w:id="1659" w:name="_Toc33964105"/>
      <w:bookmarkStart w:id="1660" w:name="_Toc33980872"/>
      <w:bookmarkStart w:id="1661" w:name="_Toc36462673"/>
      <w:bookmarkStart w:id="1662" w:name="_Toc36462869"/>
      <w:bookmarkStart w:id="1663" w:name="_Toc43026123"/>
      <w:bookmarkStart w:id="1664" w:name="_Toc49763657"/>
      <w:bookmarkStart w:id="1665" w:name="_Toc56754121"/>
      <w:bookmarkStart w:id="1666" w:name="_Toc67731322"/>
      <w:r w:rsidRPr="00F11966">
        <w:t>5.5.3.4</w:t>
      </w:r>
      <w:r w:rsidRPr="00F11966">
        <w:tab/>
        <w:t>Void</w:t>
      </w:r>
      <w:bookmarkEnd w:id="1656"/>
      <w:bookmarkEnd w:id="1657"/>
      <w:bookmarkEnd w:id="1658"/>
      <w:bookmarkEnd w:id="1659"/>
      <w:bookmarkEnd w:id="1660"/>
      <w:bookmarkEnd w:id="1661"/>
      <w:bookmarkEnd w:id="1662"/>
      <w:bookmarkEnd w:id="1663"/>
      <w:bookmarkEnd w:id="1664"/>
      <w:bookmarkEnd w:id="1665"/>
      <w:bookmarkEnd w:id="1666"/>
    </w:p>
    <w:p w14:paraId="32E4B6F9" w14:textId="77777777" w:rsidR="00E92CBF" w:rsidRPr="00F11966" w:rsidRDefault="00E92CBF" w:rsidP="00E92CBF">
      <w:pPr>
        <w:rPr>
          <w:lang w:val="en-US"/>
        </w:rPr>
      </w:pPr>
    </w:p>
    <w:p w14:paraId="0B4C393D" w14:textId="77777777" w:rsidR="00E92CBF" w:rsidRPr="00F11966" w:rsidRDefault="00E92CBF" w:rsidP="00E92CBF">
      <w:pPr>
        <w:pStyle w:val="Heading4"/>
      </w:pPr>
      <w:bookmarkStart w:id="1667" w:name="_Toc24925892"/>
      <w:bookmarkStart w:id="1668" w:name="_Toc24926070"/>
      <w:bookmarkStart w:id="1669" w:name="_Toc24926246"/>
      <w:bookmarkStart w:id="1670" w:name="_Toc33964106"/>
      <w:bookmarkStart w:id="1671" w:name="_Toc33980873"/>
      <w:bookmarkStart w:id="1672" w:name="_Toc36462674"/>
      <w:bookmarkStart w:id="1673" w:name="_Toc36462870"/>
      <w:bookmarkStart w:id="1674" w:name="_Toc43026124"/>
      <w:bookmarkStart w:id="1675" w:name="_Toc49763658"/>
      <w:bookmarkStart w:id="1676" w:name="_Toc56754122"/>
      <w:bookmarkStart w:id="1677" w:name="_Toc67731323"/>
      <w:r w:rsidRPr="00F11966">
        <w:t>5.5.3.5</w:t>
      </w:r>
      <w:r w:rsidRPr="00F11966">
        <w:tab/>
        <w:t>Enumeration: NotificationControl</w:t>
      </w:r>
      <w:bookmarkEnd w:id="1667"/>
      <w:bookmarkEnd w:id="1668"/>
      <w:bookmarkEnd w:id="1669"/>
      <w:bookmarkEnd w:id="1670"/>
      <w:bookmarkEnd w:id="1671"/>
      <w:bookmarkEnd w:id="1672"/>
      <w:bookmarkEnd w:id="1673"/>
      <w:bookmarkEnd w:id="1674"/>
      <w:bookmarkEnd w:id="1675"/>
      <w:bookmarkEnd w:id="1676"/>
      <w:bookmarkEnd w:id="1677"/>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E92CBF">
      <w:pPr>
        <w:pStyle w:val="Heading4"/>
      </w:pPr>
      <w:bookmarkStart w:id="1678" w:name="_Toc24925893"/>
      <w:bookmarkStart w:id="1679" w:name="_Toc24926071"/>
      <w:bookmarkStart w:id="1680" w:name="_Toc24926247"/>
      <w:bookmarkStart w:id="1681" w:name="_Toc33964107"/>
      <w:bookmarkStart w:id="1682" w:name="_Toc33980874"/>
      <w:bookmarkStart w:id="1683" w:name="_Toc36462675"/>
      <w:bookmarkStart w:id="1684" w:name="_Toc36462871"/>
      <w:bookmarkStart w:id="1685" w:name="_Toc43026125"/>
      <w:bookmarkStart w:id="1686" w:name="_Toc49763659"/>
      <w:bookmarkStart w:id="1687" w:name="_Toc56754123"/>
      <w:bookmarkStart w:id="1688" w:name="_Toc67731324"/>
      <w:r w:rsidRPr="00F11966">
        <w:t>5.5.3.6</w:t>
      </w:r>
      <w:r w:rsidRPr="00F11966">
        <w:tab/>
        <w:t>Enumeration: QosResourceType</w:t>
      </w:r>
      <w:bookmarkEnd w:id="1678"/>
      <w:bookmarkEnd w:id="1679"/>
      <w:bookmarkEnd w:id="1680"/>
      <w:bookmarkEnd w:id="1681"/>
      <w:bookmarkEnd w:id="1682"/>
      <w:bookmarkEnd w:id="1683"/>
      <w:bookmarkEnd w:id="1684"/>
      <w:bookmarkEnd w:id="1685"/>
      <w:bookmarkEnd w:id="1686"/>
      <w:bookmarkEnd w:id="1687"/>
      <w:bookmarkEnd w:id="1688"/>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E92CBF">
      <w:pPr>
        <w:pStyle w:val="Heading4"/>
      </w:pPr>
      <w:bookmarkStart w:id="1689" w:name="_Toc24925894"/>
      <w:bookmarkStart w:id="1690" w:name="_Toc24926072"/>
      <w:bookmarkStart w:id="1691" w:name="_Toc24926248"/>
      <w:bookmarkStart w:id="1692" w:name="_Toc33964108"/>
      <w:bookmarkStart w:id="1693" w:name="_Toc33980875"/>
      <w:bookmarkStart w:id="1694" w:name="_Toc36462676"/>
      <w:bookmarkStart w:id="1695" w:name="_Toc36462872"/>
      <w:bookmarkStart w:id="1696" w:name="_Toc43026126"/>
      <w:bookmarkStart w:id="1697" w:name="_Toc49763660"/>
      <w:bookmarkStart w:id="1698" w:name="_Toc56754124"/>
      <w:bookmarkStart w:id="1699" w:name="_Toc67731325"/>
      <w:r w:rsidRPr="00F11966">
        <w:t>5.5.3.7</w:t>
      </w:r>
      <w:r w:rsidRPr="00F11966">
        <w:tab/>
        <w:t>Enumeration: PreemptionCapabilityRm</w:t>
      </w:r>
      <w:bookmarkEnd w:id="1689"/>
      <w:bookmarkEnd w:id="1690"/>
      <w:bookmarkEnd w:id="1691"/>
      <w:bookmarkEnd w:id="1692"/>
      <w:bookmarkEnd w:id="1693"/>
      <w:bookmarkEnd w:id="1694"/>
      <w:bookmarkEnd w:id="1695"/>
      <w:bookmarkEnd w:id="1696"/>
      <w:bookmarkEnd w:id="1697"/>
      <w:bookmarkEnd w:id="1698"/>
      <w:bookmarkEnd w:id="1699"/>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E92CBF">
      <w:pPr>
        <w:pStyle w:val="Heading4"/>
      </w:pPr>
      <w:bookmarkStart w:id="1700" w:name="_Toc24925895"/>
      <w:bookmarkStart w:id="1701" w:name="_Toc24926073"/>
      <w:bookmarkStart w:id="1702" w:name="_Toc24926249"/>
      <w:bookmarkStart w:id="1703" w:name="_Toc33964109"/>
      <w:bookmarkStart w:id="1704" w:name="_Toc33980876"/>
      <w:bookmarkStart w:id="1705" w:name="_Toc36462677"/>
      <w:bookmarkStart w:id="1706" w:name="_Toc36462873"/>
      <w:bookmarkStart w:id="1707" w:name="_Toc43026127"/>
      <w:bookmarkStart w:id="1708" w:name="_Toc49763661"/>
      <w:bookmarkStart w:id="1709" w:name="_Toc56754125"/>
      <w:bookmarkStart w:id="1710" w:name="_Toc67731326"/>
      <w:r w:rsidRPr="00F11966">
        <w:t>5.5.3.8</w:t>
      </w:r>
      <w:r w:rsidRPr="00F11966">
        <w:tab/>
        <w:t>Enumeration: PreemptionVulnerabilityRm</w:t>
      </w:r>
      <w:bookmarkEnd w:id="1700"/>
      <w:bookmarkEnd w:id="1701"/>
      <w:bookmarkEnd w:id="1702"/>
      <w:bookmarkEnd w:id="1703"/>
      <w:bookmarkEnd w:id="1704"/>
      <w:bookmarkEnd w:id="1705"/>
      <w:bookmarkEnd w:id="1706"/>
      <w:bookmarkEnd w:id="1707"/>
      <w:bookmarkEnd w:id="1708"/>
      <w:bookmarkEnd w:id="1709"/>
      <w:bookmarkEnd w:id="1710"/>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E92CBF">
      <w:pPr>
        <w:pStyle w:val="Heading4"/>
      </w:pPr>
      <w:bookmarkStart w:id="1711" w:name="_Toc24925896"/>
      <w:bookmarkStart w:id="1712" w:name="_Toc24926074"/>
      <w:bookmarkStart w:id="1713" w:name="_Toc24926250"/>
      <w:bookmarkStart w:id="1714" w:name="_Toc33964110"/>
      <w:bookmarkStart w:id="1715" w:name="_Toc33980877"/>
      <w:bookmarkStart w:id="1716" w:name="_Toc36462678"/>
      <w:bookmarkStart w:id="1717" w:name="_Toc36462874"/>
      <w:bookmarkStart w:id="1718" w:name="_Toc43026128"/>
      <w:bookmarkStart w:id="1719" w:name="_Toc49763662"/>
      <w:bookmarkStart w:id="1720" w:name="_Toc56754126"/>
      <w:bookmarkStart w:id="1721" w:name="_Toc67731327"/>
      <w:r w:rsidRPr="00F11966">
        <w:t>5.5.3.9</w:t>
      </w:r>
      <w:r w:rsidRPr="00F11966">
        <w:tab/>
        <w:t>Enumeration: ReflectiveQosAttributeRm</w:t>
      </w:r>
      <w:bookmarkEnd w:id="1711"/>
      <w:bookmarkEnd w:id="1712"/>
      <w:bookmarkEnd w:id="1713"/>
      <w:bookmarkEnd w:id="1714"/>
      <w:bookmarkEnd w:id="1715"/>
      <w:bookmarkEnd w:id="1716"/>
      <w:bookmarkEnd w:id="1717"/>
      <w:bookmarkEnd w:id="1718"/>
      <w:bookmarkEnd w:id="1719"/>
      <w:bookmarkEnd w:id="1720"/>
      <w:bookmarkEnd w:id="1721"/>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E92CBF">
      <w:pPr>
        <w:pStyle w:val="Heading4"/>
      </w:pPr>
      <w:bookmarkStart w:id="1722" w:name="_Toc24925897"/>
      <w:bookmarkStart w:id="1723" w:name="_Toc24926075"/>
      <w:bookmarkStart w:id="1724" w:name="_Toc24926251"/>
      <w:bookmarkStart w:id="1725" w:name="_Toc33964111"/>
      <w:bookmarkStart w:id="1726" w:name="_Toc33980878"/>
      <w:bookmarkStart w:id="1727" w:name="_Toc36462679"/>
      <w:bookmarkStart w:id="1728" w:name="_Toc36462875"/>
      <w:bookmarkStart w:id="1729" w:name="_Toc43026129"/>
      <w:bookmarkStart w:id="1730" w:name="_Toc49763663"/>
      <w:bookmarkStart w:id="1731" w:name="_Toc56754127"/>
      <w:bookmarkStart w:id="1732" w:name="_Toc67731328"/>
      <w:r w:rsidRPr="00F11966">
        <w:lastRenderedPageBreak/>
        <w:t>5.5.3.10</w:t>
      </w:r>
      <w:r w:rsidRPr="00F11966">
        <w:tab/>
        <w:t>Enumeration: NotificationControlRm</w:t>
      </w:r>
      <w:bookmarkEnd w:id="1722"/>
      <w:bookmarkEnd w:id="1723"/>
      <w:bookmarkEnd w:id="1724"/>
      <w:bookmarkEnd w:id="1725"/>
      <w:bookmarkEnd w:id="1726"/>
      <w:bookmarkEnd w:id="1727"/>
      <w:bookmarkEnd w:id="1728"/>
      <w:bookmarkEnd w:id="1729"/>
      <w:bookmarkEnd w:id="1730"/>
      <w:bookmarkEnd w:id="1731"/>
      <w:bookmarkEnd w:id="1732"/>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E92CBF">
      <w:pPr>
        <w:pStyle w:val="Heading4"/>
      </w:pPr>
      <w:bookmarkStart w:id="1733" w:name="_Toc24925898"/>
      <w:bookmarkStart w:id="1734" w:name="_Toc24926076"/>
      <w:bookmarkStart w:id="1735" w:name="_Toc24926252"/>
      <w:bookmarkStart w:id="1736" w:name="_Toc33964112"/>
      <w:bookmarkStart w:id="1737" w:name="_Toc33980879"/>
      <w:bookmarkStart w:id="1738" w:name="_Toc36462680"/>
      <w:bookmarkStart w:id="1739" w:name="_Toc36462876"/>
      <w:bookmarkStart w:id="1740" w:name="_Toc43026130"/>
      <w:bookmarkStart w:id="1741" w:name="_Toc49763664"/>
      <w:bookmarkStart w:id="1742" w:name="_Toc56754128"/>
      <w:bookmarkStart w:id="1743" w:name="_Toc67731329"/>
      <w:r w:rsidRPr="00F11966">
        <w:t>5.5.3.11</w:t>
      </w:r>
      <w:r w:rsidRPr="00F11966">
        <w:tab/>
        <w:t>Enumeration: QosResourceTypeRm</w:t>
      </w:r>
      <w:bookmarkEnd w:id="1733"/>
      <w:bookmarkEnd w:id="1734"/>
      <w:bookmarkEnd w:id="1735"/>
      <w:bookmarkEnd w:id="1736"/>
      <w:bookmarkEnd w:id="1737"/>
      <w:bookmarkEnd w:id="1738"/>
      <w:bookmarkEnd w:id="1739"/>
      <w:bookmarkEnd w:id="1740"/>
      <w:bookmarkEnd w:id="1741"/>
      <w:bookmarkEnd w:id="1742"/>
      <w:bookmarkEnd w:id="1743"/>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E92CBF">
      <w:pPr>
        <w:pStyle w:val="Heading4"/>
      </w:pPr>
      <w:bookmarkStart w:id="1744" w:name="_Toc24925899"/>
      <w:bookmarkStart w:id="1745" w:name="_Toc24926077"/>
      <w:bookmarkStart w:id="1746" w:name="_Toc24926253"/>
      <w:bookmarkStart w:id="1747" w:name="_Toc33964113"/>
      <w:bookmarkStart w:id="1748" w:name="_Toc33980880"/>
      <w:bookmarkStart w:id="1749" w:name="_Toc36462681"/>
      <w:bookmarkStart w:id="1750" w:name="_Toc36462877"/>
      <w:bookmarkStart w:id="1751" w:name="_Toc43026131"/>
      <w:bookmarkStart w:id="1752" w:name="_Toc49763665"/>
      <w:bookmarkStart w:id="1753" w:name="_Toc56754129"/>
      <w:bookmarkStart w:id="1754" w:name="_Toc67731330"/>
      <w:r w:rsidRPr="00F11966">
        <w:t>5.5.3.12</w:t>
      </w:r>
      <w:r w:rsidRPr="00F11966">
        <w:tab/>
        <w:t>Enumeration: AdditionalQosFlowInfo</w:t>
      </w:r>
      <w:bookmarkEnd w:id="1744"/>
      <w:bookmarkEnd w:id="1745"/>
      <w:bookmarkEnd w:id="1746"/>
      <w:bookmarkEnd w:id="1747"/>
      <w:bookmarkEnd w:id="1748"/>
      <w:bookmarkEnd w:id="1749"/>
      <w:bookmarkEnd w:id="1750"/>
      <w:bookmarkEnd w:id="1751"/>
      <w:bookmarkEnd w:id="1752"/>
      <w:bookmarkEnd w:id="1753"/>
      <w:bookmarkEnd w:id="1754"/>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E92CBF">
      <w:pPr>
        <w:pStyle w:val="Heading3"/>
      </w:pPr>
      <w:bookmarkStart w:id="1755" w:name="_Toc24925900"/>
      <w:bookmarkStart w:id="1756" w:name="_Toc24926078"/>
      <w:bookmarkStart w:id="1757" w:name="_Toc24926254"/>
      <w:bookmarkStart w:id="1758" w:name="_Toc33964114"/>
      <w:bookmarkStart w:id="1759" w:name="_Toc33980881"/>
      <w:bookmarkStart w:id="1760" w:name="_Toc36462682"/>
      <w:bookmarkStart w:id="1761" w:name="_Toc36462878"/>
      <w:bookmarkStart w:id="1762" w:name="_Toc43026132"/>
      <w:bookmarkStart w:id="1763" w:name="_Toc49763666"/>
      <w:bookmarkStart w:id="1764" w:name="_Toc56754130"/>
      <w:bookmarkStart w:id="1765" w:name="_Toc67731331"/>
      <w:r w:rsidRPr="00F11966">
        <w:t>5.5.4</w:t>
      </w:r>
      <w:r w:rsidRPr="00F11966">
        <w:tab/>
        <w:t>Structured Data Types</w:t>
      </w:r>
      <w:bookmarkEnd w:id="1755"/>
      <w:bookmarkEnd w:id="1756"/>
      <w:bookmarkEnd w:id="1757"/>
      <w:bookmarkEnd w:id="1758"/>
      <w:bookmarkEnd w:id="1759"/>
      <w:bookmarkEnd w:id="1760"/>
      <w:bookmarkEnd w:id="1761"/>
      <w:bookmarkEnd w:id="1762"/>
      <w:bookmarkEnd w:id="1763"/>
      <w:bookmarkEnd w:id="1764"/>
      <w:bookmarkEnd w:id="1765"/>
    </w:p>
    <w:p w14:paraId="09C3EBC8" w14:textId="77777777" w:rsidR="00E92CBF" w:rsidRPr="00F11966" w:rsidRDefault="00E92CBF" w:rsidP="00E92CBF">
      <w:pPr>
        <w:pStyle w:val="Heading4"/>
      </w:pPr>
      <w:bookmarkStart w:id="1766" w:name="_Toc24925901"/>
      <w:bookmarkStart w:id="1767" w:name="_Toc24926079"/>
      <w:bookmarkStart w:id="1768" w:name="_Toc24926255"/>
      <w:bookmarkStart w:id="1769" w:name="_Toc33964115"/>
      <w:bookmarkStart w:id="1770" w:name="_Toc33980882"/>
      <w:bookmarkStart w:id="1771" w:name="_Toc36462683"/>
      <w:bookmarkStart w:id="1772" w:name="_Toc36462879"/>
      <w:bookmarkStart w:id="1773" w:name="_Toc43026133"/>
      <w:bookmarkStart w:id="1774" w:name="_Toc49763667"/>
      <w:bookmarkStart w:id="1775" w:name="_Toc56754131"/>
      <w:bookmarkStart w:id="1776" w:name="_Toc67731332"/>
      <w:r w:rsidRPr="00F11966">
        <w:t>5.5.4.1</w:t>
      </w:r>
      <w:r w:rsidRPr="00F11966">
        <w:tab/>
        <w:t>Type: Arp</w:t>
      </w:r>
      <w:bookmarkEnd w:id="1766"/>
      <w:bookmarkEnd w:id="1767"/>
      <w:bookmarkEnd w:id="1768"/>
      <w:bookmarkEnd w:id="1769"/>
      <w:bookmarkEnd w:id="1770"/>
      <w:bookmarkEnd w:id="1771"/>
      <w:bookmarkEnd w:id="1772"/>
      <w:bookmarkEnd w:id="1773"/>
      <w:bookmarkEnd w:id="1774"/>
      <w:bookmarkEnd w:id="1775"/>
      <w:bookmarkEnd w:id="1776"/>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E92CBF">
      <w:pPr>
        <w:pStyle w:val="Heading4"/>
      </w:pPr>
      <w:bookmarkStart w:id="1777" w:name="_Toc24925902"/>
      <w:bookmarkStart w:id="1778" w:name="_Toc24926080"/>
      <w:bookmarkStart w:id="1779" w:name="_Toc24926256"/>
      <w:bookmarkStart w:id="1780" w:name="_Toc33964116"/>
      <w:bookmarkStart w:id="1781" w:name="_Toc33980883"/>
      <w:bookmarkStart w:id="1782" w:name="_Toc36462684"/>
      <w:bookmarkStart w:id="1783" w:name="_Toc36462880"/>
      <w:bookmarkStart w:id="1784" w:name="_Toc43026134"/>
      <w:bookmarkStart w:id="1785" w:name="_Toc49763668"/>
      <w:bookmarkStart w:id="1786" w:name="_Toc56754132"/>
      <w:bookmarkStart w:id="1787" w:name="_Toc67731333"/>
      <w:r w:rsidRPr="00F11966">
        <w:t>5.5.4.2</w:t>
      </w:r>
      <w:r w:rsidRPr="00F11966">
        <w:tab/>
        <w:t>Type: Ambr</w:t>
      </w:r>
      <w:bookmarkEnd w:id="1777"/>
      <w:bookmarkEnd w:id="1778"/>
      <w:bookmarkEnd w:id="1779"/>
      <w:bookmarkEnd w:id="1780"/>
      <w:bookmarkEnd w:id="1781"/>
      <w:bookmarkEnd w:id="1782"/>
      <w:bookmarkEnd w:id="1783"/>
      <w:bookmarkEnd w:id="1784"/>
      <w:bookmarkEnd w:id="1785"/>
      <w:bookmarkEnd w:id="1786"/>
      <w:bookmarkEnd w:id="1787"/>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E92CBF">
      <w:pPr>
        <w:pStyle w:val="Heading4"/>
      </w:pPr>
      <w:bookmarkStart w:id="1788" w:name="_Toc24925903"/>
      <w:bookmarkStart w:id="1789" w:name="_Toc24926081"/>
      <w:bookmarkStart w:id="1790" w:name="_Toc24926257"/>
      <w:bookmarkStart w:id="1791" w:name="_Toc33964117"/>
      <w:bookmarkStart w:id="1792" w:name="_Toc33980884"/>
      <w:bookmarkStart w:id="1793" w:name="_Toc36462685"/>
      <w:bookmarkStart w:id="1794" w:name="_Toc36462881"/>
      <w:bookmarkStart w:id="1795" w:name="_Toc43026135"/>
      <w:bookmarkStart w:id="1796" w:name="_Toc49763669"/>
      <w:bookmarkStart w:id="1797" w:name="_Toc56754133"/>
      <w:bookmarkStart w:id="1798" w:name="_Toc67731334"/>
      <w:r w:rsidRPr="00F11966">
        <w:lastRenderedPageBreak/>
        <w:t>5.5.4.3</w:t>
      </w:r>
      <w:r w:rsidRPr="00F11966">
        <w:tab/>
        <w:t>Type: Dynamic5Qi</w:t>
      </w:r>
      <w:bookmarkEnd w:id="1788"/>
      <w:bookmarkEnd w:id="1789"/>
      <w:bookmarkEnd w:id="1790"/>
      <w:bookmarkEnd w:id="1791"/>
      <w:bookmarkEnd w:id="1792"/>
      <w:bookmarkEnd w:id="1793"/>
      <w:bookmarkEnd w:id="1794"/>
      <w:bookmarkEnd w:id="1795"/>
      <w:bookmarkEnd w:id="1796"/>
      <w:bookmarkEnd w:id="1797"/>
      <w:bookmarkEnd w:id="1798"/>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E92CBF">
      <w:pPr>
        <w:pStyle w:val="Heading4"/>
      </w:pPr>
      <w:bookmarkStart w:id="1799" w:name="_Toc24925904"/>
      <w:bookmarkStart w:id="1800" w:name="_Toc24926082"/>
      <w:bookmarkStart w:id="1801" w:name="_Toc24926258"/>
      <w:bookmarkStart w:id="1802" w:name="_Toc33964118"/>
      <w:bookmarkStart w:id="1803" w:name="_Toc33980885"/>
      <w:bookmarkStart w:id="1804" w:name="_Toc36462686"/>
      <w:bookmarkStart w:id="1805" w:name="_Toc36462882"/>
      <w:bookmarkStart w:id="1806" w:name="_Toc43026136"/>
      <w:bookmarkStart w:id="1807" w:name="_Toc49763670"/>
      <w:bookmarkStart w:id="1808" w:name="_Toc56754134"/>
      <w:bookmarkStart w:id="1809" w:name="_Toc67731335"/>
      <w:r w:rsidRPr="00F11966">
        <w:lastRenderedPageBreak/>
        <w:t>5.5.4.4</w:t>
      </w:r>
      <w:r w:rsidRPr="00F11966">
        <w:tab/>
        <w:t>Type: NonDynamic5Qi</w:t>
      </w:r>
      <w:bookmarkEnd w:id="1799"/>
      <w:bookmarkEnd w:id="1800"/>
      <w:bookmarkEnd w:id="1801"/>
      <w:bookmarkEnd w:id="1802"/>
      <w:bookmarkEnd w:id="1803"/>
      <w:bookmarkEnd w:id="1804"/>
      <w:bookmarkEnd w:id="1805"/>
      <w:bookmarkEnd w:id="1806"/>
      <w:bookmarkEnd w:id="1807"/>
      <w:bookmarkEnd w:id="1808"/>
      <w:bookmarkEnd w:id="1809"/>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E92CBF">
      <w:pPr>
        <w:pStyle w:val="Heading4"/>
      </w:pPr>
      <w:bookmarkStart w:id="1810" w:name="_Toc24925905"/>
      <w:bookmarkStart w:id="1811" w:name="_Toc24926083"/>
      <w:bookmarkStart w:id="1812" w:name="_Toc24926259"/>
      <w:bookmarkStart w:id="1813" w:name="_Toc33964119"/>
      <w:bookmarkStart w:id="1814" w:name="_Toc33980886"/>
      <w:bookmarkStart w:id="1815" w:name="_Toc36462687"/>
      <w:bookmarkStart w:id="1816" w:name="_Toc36462883"/>
      <w:bookmarkStart w:id="1817" w:name="_Toc43026137"/>
      <w:bookmarkStart w:id="1818" w:name="_Toc49763671"/>
      <w:bookmarkStart w:id="1819" w:name="_Toc56754135"/>
      <w:bookmarkStart w:id="1820" w:name="_Toc67731336"/>
      <w:r w:rsidRPr="00F11966">
        <w:t>5.5.4.5</w:t>
      </w:r>
      <w:r w:rsidRPr="00F11966">
        <w:tab/>
        <w:t>Type: ArpRm</w:t>
      </w:r>
      <w:bookmarkEnd w:id="1810"/>
      <w:bookmarkEnd w:id="1811"/>
      <w:bookmarkEnd w:id="1812"/>
      <w:bookmarkEnd w:id="1813"/>
      <w:bookmarkEnd w:id="1814"/>
      <w:bookmarkEnd w:id="1815"/>
      <w:bookmarkEnd w:id="1816"/>
      <w:bookmarkEnd w:id="1817"/>
      <w:bookmarkEnd w:id="1818"/>
      <w:bookmarkEnd w:id="1819"/>
      <w:bookmarkEnd w:id="1820"/>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E92CBF">
      <w:pPr>
        <w:pStyle w:val="Heading4"/>
      </w:pPr>
      <w:bookmarkStart w:id="1821" w:name="_Toc24925906"/>
      <w:bookmarkStart w:id="1822" w:name="_Toc24926084"/>
      <w:bookmarkStart w:id="1823" w:name="_Toc24926260"/>
      <w:bookmarkStart w:id="1824" w:name="_Toc33964120"/>
      <w:bookmarkStart w:id="1825" w:name="_Toc33980887"/>
      <w:bookmarkStart w:id="1826" w:name="_Toc36462688"/>
      <w:bookmarkStart w:id="1827" w:name="_Toc36462884"/>
      <w:bookmarkStart w:id="1828" w:name="_Toc43026138"/>
      <w:bookmarkStart w:id="1829" w:name="_Toc49763672"/>
      <w:bookmarkStart w:id="1830" w:name="_Toc56754136"/>
      <w:bookmarkStart w:id="1831" w:name="_Toc67731337"/>
      <w:r w:rsidRPr="00F11966">
        <w:t>5.5.4.6</w:t>
      </w:r>
      <w:r w:rsidRPr="00F11966">
        <w:tab/>
        <w:t>Type: AmbrRm</w:t>
      </w:r>
      <w:bookmarkEnd w:id="1821"/>
      <w:bookmarkEnd w:id="1822"/>
      <w:bookmarkEnd w:id="1823"/>
      <w:bookmarkEnd w:id="1824"/>
      <w:bookmarkEnd w:id="1825"/>
      <w:bookmarkEnd w:id="1826"/>
      <w:bookmarkEnd w:id="1827"/>
      <w:bookmarkEnd w:id="1828"/>
      <w:bookmarkEnd w:id="1829"/>
      <w:bookmarkEnd w:id="1830"/>
      <w:bookmarkEnd w:id="1831"/>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E92CBF">
      <w:pPr>
        <w:pStyle w:val="Heading4"/>
      </w:pPr>
      <w:bookmarkStart w:id="1832" w:name="_Toc24925907"/>
      <w:bookmarkStart w:id="1833" w:name="_Toc24926085"/>
      <w:bookmarkStart w:id="1834" w:name="_Toc24926261"/>
      <w:bookmarkStart w:id="1835" w:name="_Toc33964121"/>
      <w:bookmarkStart w:id="1836" w:name="_Toc33980888"/>
      <w:bookmarkStart w:id="1837" w:name="_Toc36462689"/>
      <w:bookmarkStart w:id="1838" w:name="_Toc36462885"/>
      <w:bookmarkStart w:id="1839" w:name="_Toc43026139"/>
      <w:bookmarkStart w:id="1840" w:name="_Toc49763673"/>
      <w:bookmarkStart w:id="1841" w:name="_Toc56754137"/>
      <w:bookmarkStart w:id="1842" w:name="_Toc67731338"/>
      <w:r w:rsidRPr="00F11966">
        <w:t>5.5.4.7</w:t>
      </w:r>
      <w:r w:rsidRPr="00F11966">
        <w:tab/>
      </w:r>
      <w:bookmarkEnd w:id="1832"/>
      <w:bookmarkEnd w:id="1833"/>
      <w:bookmarkEnd w:id="1834"/>
      <w:bookmarkEnd w:id="1835"/>
      <w:bookmarkEnd w:id="1836"/>
      <w:bookmarkEnd w:id="1837"/>
      <w:bookmarkEnd w:id="1838"/>
      <w:r w:rsidR="002424D1" w:rsidRPr="00F11966">
        <w:t>Void</w:t>
      </w:r>
      <w:bookmarkEnd w:id="1839"/>
      <w:bookmarkEnd w:id="1840"/>
      <w:bookmarkEnd w:id="1841"/>
      <w:bookmarkEnd w:id="1842"/>
    </w:p>
    <w:p w14:paraId="40C6895D" w14:textId="77777777" w:rsidR="00E92CBF" w:rsidRPr="00F11966" w:rsidRDefault="00E92CBF" w:rsidP="00E92CBF"/>
    <w:p w14:paraId="1B90949F" w14:textId="77777777" w:rsidR="00E92CBF" w:rsidRPr="00F11966" w:rsidRDefault="00E92CBF" w:rsidP="00E92CBF">
      <w:pPr>
        <w:pStyle w:val="Heading4"/>
      </w:pPr>
      <w:bookmarkStart w:id="1843" w:name="_Toc24925908"/>
      <w:bookmarkStart w:id="1844" w:name="_Toc24926086"/>
      <w:bookmarkStart w:id="1845" w:name="_Toc24926262"/>
      <w:bookmarkStart w:id="1846" w:name="_Toc33964122"/>
      <w:bookmarkStart w:id="1847" w:name="_Toc33980889"/>
      <w:bookmarkStart w:id="1848" w:name="_Toc36462690"/>
      <w:bookmarkStart w:id="1849" w:name="_Toc36462886"/>
      <w:bookmarkStart w:id="1850" w:name="_Toc43026140"/>
      <w:bookmarkStart w:id="1851" w:name="_Toc49763674"/>
      <w:bookmarkStart w:id="1852" w:name="_Toc56754138"/>
      <w:bookmarkStart w:id="1853" w:name="_Toc67731339"/>
      <w:r w:rsidRPr="00F11966">
        <w:lastRenderedPageBreak/>
        <w:t>5.5.4.8</w:t>
      </w:r>
      <w:r w:rsidRPr="00F11966">
        <w:tab/>
      </w:r>
      <w:bookmarkEnd w:id="1843"/>
      <w:bookmarkEnd w:id="1844"/>
      <w:bookmarkEnd w:id="1845"/>
      <w:bookmarkEnd w:id="1846"/>
      <w:bookmarkEnd w:id="1847"/>
      <w:bookmarkEnd w:id="1848"/>
      <w:bookmarkEnd w:id="1849"/>
      <w:r w:rsidR="002424D1" w:rsidRPr="00F11966">
        <w:t>Void</w:t>
      </w:r>
      <w:bookmarkEnd w:id="1850"/>
      <w:bookmarkEnd w:id="1851"/>
      <w:bookmarkEnd w:id="1852"/>
      <w:bookmarkEnd w:id="1853"/>
    </w:p>
    <w:p w14:paraId="14A25774" w14:textId="77777777" w:rsidR="00E92CBF" w:rsidRPr="00F11966" w:rsidRDefault="00E92CBF" w:rsidP="00E92CBF">
      <w:pPr>
        <w:rPr>
          <w:lang w:val="en-US"/>
        </w:rPr>
      </w:pPr>
    </w:p>
    <w:p w14:paraId="3301BFC1" w14:textId="77777777" w:rsidR="00E92CBF" w:rsidRPr="00F11966" w:rsidRDefault="00E92CBF" w:rsidP="00E92CBF">
      <w:pPr>
        <w:pStyle w:val="Heading2"/>
      </w:pPr>
      <w:bookmarkStart w:id="1854" w:name="_Toc24925909"/>
      <w:bookmarkStart w:id="1855" w:name="_Toc24926087"/>
      <w:bookmarkStart w:id="1856" w:name="_Toc24926263"/>
      <w:bookmarkStart w:id="1857" w:name="_Toc33964123"/>
      <w:bookmarkStart w:id="1858" w:name="_Toc33980890"/>
      <w:bookmarkStart w:id="1859" w:name="_Toc36462691"/>
      <w:bookmarkStart w:id="1860" w:name="_Toc36462887"/>
      <w:bookmarkStart w:id="1861" w:name="_Toc43026141"/>
      <w:bookmarkStart w:id="1862" w:name="_Toc49763675"/>
      <w:bookmarkStart w:id="1863" w:name="_Toc56754139"/>
      <w:bookmarkStart w:id="1864" w:name="_Toc67731340"/>
      <w:r w:rsidRPr="00F11966">
        <w:t>5.6</w:t>
      </w:r>
      <w:r w:rsidRPr="00F11966">
        <w:tab/>
        <w:t>Data Types related to 5G Trace</w:t>
      </w:r>
      <w:bookmarkEnd w:id="1854"/>
      <w:bookmarkEnd w:id="1855"/>
      <w:bookmarkEnd w:id="1856"/>
      <w:bookmarkEnd w:id="1857"/>
      <w:bookmarkEnd w:id="1858"/>
      <w:bookmarkEnd w:id="1859"/>
      <w:bookmarkEnd w:id="1860"/>
      <w:bookmarkEnd w:id="1861"/>
      <w:bookmarkEnd w:id="1862"/>
      <w:bookmarkEnd w:id="1863"/>
      <w:bookmarkEnd w:id="1864"/>
    </w:p>
    <w:p w14:paraId="652614F2" w14:textId="77777777" w:rsidR="00E92CBF" w:rsidRPr="00F11966" w:rsidRDefault="00E92CBF" w:rsidP="00E92CBF">
      <w:pPr>
        <w:pStyle w:val="Heading3"/>
      </w:pPr>
      <w:bookmarkStart w:id="1865" w:name="_Toc24925910"/>
      <w:bookmarkStart w:id="1866" w:name="_Toc24926088"/>
      <w:bookmarkStart w:id="1867" w:name="_Toc24926264"/>
      <w:bookmarkStart w:id="1868" w:name="_Toc33964124"/>
      <w:bookmarkStart w:id="1869" w:name="_Toc33980891"/>
      <w:bookmarkStart w:id="1870" w:name="_Toc36462692"/>
      <w:bookmarkStart w:id="1871" w:name="_Toc36462888"/>
      <w:bookmarkStart w:id="1872" w:name="_Toc43026142"/>
      <w:bookmarkStart w:id="1873" w:name="_Toc49763676"/>
      <w:bookmarkStart w:id="1874" w:name="_Toc56754140"/>
      <w:bookmarkStart w:id="1875" w:name="_Toc67731341"/>
      <w:r w:rsidRPr="00F11966">
        <w:t>5.6.1</w:t>
      </w:r>
      <w:r w:rsidRPr="00F11966">
        <w:tab/>
        <w:t>Introduction</w:t>
      </w:r>
      <w:bookmarkEnd w:id="1865"/>
      <w:bookmarkEnd w:id="1866"/>
      <w:bookmarkEnd w:id="1867"/>
      <w:bookmarkEnd w:id="1868"/>
      <w:bookmarkEnd w:id="1869"/>
      <w:bookmarkEnd w:id="1870"/>
      <w:bookmarkEnd w:id="1871"/>
      <w:bookmarkEnd w:id="1872"/>
      <w:bookmarkEnd w:id="1873"/>
      <w:bookmarkEnd w:id="1874"/>
      <w:bookmarkEnd w:id="1875"/>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E92CBF">
      <w:pPr>
        <w:pStyle w:val="Heading3"/>
      </w:pPr>
      <w:bookmarkStart w:id="1876" w:name="_Toc24925911"/>
      <w:bookmarkStart w:id="1877" w:name="_Toc24926089"/>
      <w:bookmarkStart w:id="1878" w:name="_Toc24926265"/>
      <w:bookmarkStart w:id="1879" w:name="_Toc33964125"/>
      <w:bookmarkStart w:id="1880" w:name="_Toc33980892"/>
      <w:bookmarkStart w:id="1881" w:name="_Toc36462693"/>
      <w:bookmarkStart w:id="1882" w:name="_Toc36462889"/>
      <w:bookmarkStart w:id="1883" w:name="_Toc43026143"/>
      <w:bookmarkStart w:id="1884" w:name="_Toc49763677"/>
      <w:bookmarkStart w:id="1885" w:name="_Toc56754141"/>
      <w:bookmarkStart w:id="1886" w:name="_Toc67731342"/>
      <w:r w:rsidRPr="00F11966">
        <w:t>5.6.2</w:t>
      </w:r>
      <w:r w:rsidRPr="00F11966">
        <w:tab/>
        <w:t>Simple Data Types</w:t>
      </w:r>
      <w:bookmarkEnd w:id="1876"/>
      <w:bookmarkEnd w:id="1877"/>
      <w:bookmarkEnd w:id="1878"/>
      <w:bookmarkEnd w:id="1879"/>
      <w:bookmarkEnd w:id="1880"/>
      <w:bookmarkEnd w:id="1881"/>
      <w:bookmarkEnd w:id="1882"/>
      <w:bookmarkEnd w:id="1883"/>
      <w:bookmarkEnd w:id="1884"/>
      <w:bookmarkEnd w:id="1885"/>
      <w:bookmarkEnd w:id="1886"/>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040509">
            <w:pPr>
              <w:pStyle w:val="TF"/>
              <w:jc w:val="left"/>
              <w:rPr>
                <w:b w:val="0"/>
                <w:sz w:val="18"/>
                <w:szCs w:val="18"/>
              </w:rPr>
            </w:pPr>
            <w:r w:rsidRPr="00040509">
              <w:rPr>
                <w:b w:val="0"/>
                <w:sz w:val="18"/>
                <w:szCs w:val="18"/>
              </w:rPr>
              <w:t>Minimum = 0. Maximum = 3279165.</w:t>
            </w:r>
          </w:p>
        </w:tc>
      </w:tr>
    </w:tbl>
    <w:p w14:paraId="30CA6012" w14:textId="77777777" w:rsidR="00E92CBF" w:rsidRPr="00F11966" w:rsidRDefault="00E92CBF" w:rsidP="00E92CBF"/>
    <w:p w14:paraId="5ED45706" w14:textId="77777777" w:rsidR="00E92CBF" w:rsidRPr="00F11966" w:rsidRDefault="00E92CBF" w:rsidP="00E92CBF">
      <w:pPr>
        <w:pStyle w:val="Heading3"/>
      </w:pPr>
      <w:bookmarkStart w:id="1887" w:name="_Toc24925912"/>
      <w:bookmarkStart w:id="1888" w:name="_Toc24926090"/>
      <w:bookmarkStart w:id="1889" w:name="_Toc24926266"/>
      <w:bookmarkStart w:id="1890" w:name="_Toc33964126"/>
      <w:bookmarkStart w:id="1891" w:name="_Toc33980893"/>
      <w:bookmarkStart w:id="1892" w:name="_Toc36462694"/>
      <w:bookmarkStart w:id="1893" w:name="_Toc36462890"/>
      <w:bookmarkStart w:id="1894" w:name="_Toc43026144"/>
      <w:bookmarkStart w:id="1895" w:name="_Toc49763678"/>
      <w:bookmarkStart w:id="1896" w:name="_Toc56754142"/>
      <w:bookmarkStart w:id="1897" w:name="_Toc67731343"/>
      <w:r w:rsidRPr="00F11966">
        <w:t>5.6.3</w:t>
      </w:r>
      <w:r w:rsidRPr="00F11966">
        <w:tab/>
        <w:t>Enumerations</w:t>
      </w:r>
      <w:bookmarkEnd w:id="1887"/>
      <w:bookmarkEnd w:id="1888"/>
      <w:bookmarkEnd w:id="1889"/>
      <w:bookmarkEnd w:id="1890"/>
      <w:bookmarkEnd w:id="1891"/>
      <w:bookmarkEnd w:id="1892"/>
      <w:bookmarkEnd w:id="1893"/>
      <w:bookmarkEnd w:id="1894"/>
      <w:bookmarkEnd w:id="1895"/>
      <w:bookmarkEnd w:id="1896"/>
      <w:bookmarkEnd w:id="1897"/>
    </w:p>
    <w:p w14:paraId="131B5BC5" w14:textId="77777777" w:rsidR="00E92CBF" w:rsidRPr="00F11966" w:rsidRDefault="00E92CBF" w:rsidP="00E92CBF">
      <w:pPr>
        <w:pStyle w:val="Heading4"/>
      </w:pPr>
      <w:bookmarkStart w:id="1898" w:name="_Toc24925913"/>
      <w:bookmarkStart w:id="1899" w:name="_Toc24926091"/>
      <w:bookmarkStart w:id="1900" w:name="_Toc24926267"/>
      <w:bookmarkStart w:id="1901" w:name="_Toc33964127"/>
      <w:bookmarkStart w:id="1902" w:name="_Toc33980894"/>
      <w:bookmarkStart w:id="1903" w:name="_Toc36462695"/>
      <w:bookmarkStart w:id="1904" w:name="_Toc36462891"/>
      <w:bookmarkStart w:id="1905" w:name="_Toc43026145"/>
      <w:bookmarkStart w:id="1906" w:name="_Toc49763679"/>
      <w:bookmarkStart w:id="1907" w:name="_Toc56754143"/>
      <w:bookmarkStart w:id="1908" w:name="_Toc67731344"/>
      <w:r w:rsidRPr="00F11966">
        <w:t>5.6.3.1</w:t>
      </w:r>
      <w:r w:rsidRPr="00F11966">
        <w:tab/>
        <w:t>Enumeration: TraceDepth</w:t>
      </w:r>
      <w:bookmarkEnd w:id="1898"/>
      <w:bookmarkEnd w:id="1899"/>
      <w:bookmarkEnd w:id="1900"/>
      <w:bookmarkEnd w:id="1901"/>
      <w:bookmarkEnd w:id="1902"/>
      <w:bookmarkEnd w:id="1903"/>
      <w:bookmarkEnd w:id="1904"/>
      <w:bookmarkEnd w:id="1905"/>
      <w:bookmarkEnd w:id="1906"/>
      <w:bookmarkEnd w:id="1907"/>
      <w:bookmarkEnd w:id="1908"/>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E92CBF">
      <w:pPr>
        <w:pStyle w:val="Heading4"/>
      </w:pPr>
      <w:bookmarkStart w:id="1909" w:name="_Toc24925914"/>
      <w:bookmarkStart w:id="1910" w:name="_Toc24926092"/>
      <w:bookmarkStart w:id="1911" w:name="_Toc24926268"/>
      <w:bookmarkStart w:id="1912" w:name="_Toc33964128"/>
      <w:bookmarkStart w:id="1913" w:name="_Toc33980895"/>
      <w:bookmarkStart w:id="1914" w:name="_Toc36462696"/>
      <w:bookmarkStart w:id="1915" w:name="_Toc36462892"/>
      <w:bookmarkStart w:id="1916" w:name="_Toc43026146"/>
      <w:bookmarkStart w:id="1917" w:name="_Toc49763680"/>
      <w:bookmarkStart w:id="1918" w:name="_Toc56754144"/>
      <w:bookmarkStart w:id="1919" w:name="_Toc67731345"/>
      <w:r w:rsidRPr="00F11966">
        <w:t>5.6.3.2</w:t>
      </w:r>
      <w:r w:rsidRPr="00F11966">
        <w:tab/>
        <w:t>Enumeration: TraceDepthRm</w:t>
      </w:r>
      <w:bookmarkEnd w:id="1909"/>
      <w:bookmarkEnd w:id="1910"/>
      <w:bookmarkEnd w:id="1911"/>
      <w:bookmarkEnd w:id="1912"/>
      <w:bookmarkEnd w:id="1913"/>
      <w:bookmarkEnd w:id="1914"/>
      <w:bookmarkEnd w:id="1915"/>
      <w:bookmarkEnd w:id="1916"/>
      <w:bookmarkEnd w:id="1917"/>
      <w:bookmarkEnd w:id="1918"/>
      <w:bookmarkEnd w:id="1919"/>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2933AC">
      <w:pPr>
        <w:pStyle w:val="Heading4"/>
      </w:pPr>
      <w:bookmarkStart w:id="1920" w:name="_Toc27592906"/>
      <w:bookmarkStart w:id="1921" w:name="_Toc43026147"/>
      <w:bookmarkStart w:id="1922" w:name="_Toc49763681"/>
      <w:bookmarkStart w:id="1923" w:name="_Toc56754145"/>
      <w:bookmarkStart w:id="1924" w:name="_Toc67731346"/>
      <w:r w:rsidRPr="00F11966">
        <w:t>5.6.3.3</w:t>
      </w:r>
      <w:r w:rsidRPr="00F11966">
        <w:tab/>
        <w:t xml:space="preserve">Enumeration: </w:t>
      </w:r>
      <w:bookmarkEnd w:id="1920"/>
      <w:r w:rsidRPr="00F11966">
        <w:rPr>
          <w:lang w:eastAsia="zh-CN"/>
        </w:rPr>
        <w:t>JobType</w:t>
      </w:r>
      <w:bookmarkEnd w:id="1921"/>
      <w:bookmarkEnd w:id="1922"/>
      <w:bookmarkEnd w:id="1923"/>
      <w:bookmarkEnd w:id="1924"/>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2933AC">
      <w:pPr>
        <w:pStyle w:val="Heading4"/>
      </w:pPr>
      <w:bookmarkStart w:id="1925" w:name="_Toc43026148"/>
      <w:bookmarkStart w:id="1926" w:name="_Toc49763682"/>
      <w:bookmarkStart w:id="1927" w:name="_Toc56754146"/>
      <w:bookmarkStart w:id="1928" w:name="_Toc67731347"/>
      <w:r w:rsidRPr="00F11966">
        <w:t>5.6.3.4</w:t>
      </w:r>
      <w:r w:rsidRPr="00F11966">
        <w:tab/>
        <w:t xml:space="preserve">Enumeration: </w:t>
      </w:r>
      <w:r w:rsidRPr="00F11966">
        <w:rPr>
          <w:rFonts w:hint="eastAsia"/>
          <w:lang w:eastAsia="zh-CN"/>
        </w:rPr>
        <w:t>ReportTypeMdt</w:t>
      </w:r>
      <w:bookmarkEnd w:id="1925"/>
      <w:bookmarkEnd w:id="1926"/>
      <w:bookmarkEnd w:id="1927"/>
      <w:bookmarkEnd w:id="1928"/>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2933AC">
      <w:pPr>
        <w:pStyle w:val="Heading4"/>
      </w:pPr>
      <w:bookmarkStart w:id="1929" w:name="_Toc43026149"/>
      <w:bookmarkStart w:id="1930" w:name="_Toc49763683"/>
      <w:bookmarkStart w:id="1931" w:name="_Toc56754147"/>
      <w:bookmarkStart w:id="1932" w:name="_Toc67731348"/>
      <w:r w:rsidRPr="00F11966">
        <w:t>5.6.3.5</w:t>
      </w:r>
      <w:r w:rsidRPr="00F11966">
        <w:tab/>
        <w:t>Enumeration: MeasurementLteForMdt</w:t>
      </w:r>
      <w:bookmarkEnd w:id="1929"/>
      <w:bookmarkEnd w:id="1930"/>
      <w:bookmarkEnd w:id="1931"/>
      <w:bookmarkEnd w:id="1932"/>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2933AC">
      <w:pPr>
        <w:pStyle w:val="Heading4"/>
      </w:pPr>
      <w:bookmarkStart w:id="1933" w:name="_Toc43026150"/>
      <w:bookmarkStart w:id="1934" w:name="_Toc49763684"/>
      <w:bookmarkStart w:id="1935" w:name="_Toc56754148"/>
      <w:bookmarkStart w:id="1936" w:name="_Toc67731349"/>
      <w:r w:rsidRPr="00F11966">
        <w:t>5.6.3.6</w:t>
      </w:r>
      <w:r w:rsidRPr="00F11966">
        <w:tab/>
        <w:t>Enumeration: MeasurementNrForMdt</w:t>
      </w:r>
      <w:bookmarkEnd w:id="1933"/>
      <w:bookmarkEnd w:id="1934"/>
      <w:bookmarkEnd w:id="1935"/>
      <w:bookmarkEnd w:id="1936"/>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2933AC">
      <w:pPr>
        <w:pStyle w:val="Heading4"/>
      </w:pPr>
      <w:bookmarkStart w:id="1937" w:name="_Toc43026151"/>
      <w:bookmarkStart w:id="1938" w:name="_Toc49763685"/>
      <w:bookmarkStart w:id="1939" w:name="_Toc56754149"/>
      <w:bookmarkStart w:id="1940" w:name="_Toc67731350"/>
      <w:r w:rsidRPr="00F11966">
        <w:t>5.6.3.7</w:t>
      </w:r>
      <w:r w:rsidRPr="00F11966">
        <w:tab/>
        <w:t xml:space="preserve">Enumeration: </w:t>
      </w:r>
      <w:r w:rsidRPr="00F11966">
        <w:rPr>
          <w:lang w:eastAsia="zh-CN"/>
        </w:rPr>
        <w:t>SensorMeasurement</w:t>
      </w:r>
      <w:bookmarkEnd w:id="1937"/>
      <w:bookmarkEnd w:id="1938"/>
      <w:bookmarkEnd w:id="1939"/>
      <w:bookmarkEnd w:id="1940"/>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2933AC">
      <w:pPr>
        <w:pStyle w:val="Heading4"/>
      </w:pPr>
      <w:bookmarkStart w:id="1941" w:name="_Toc43026152"/>
      <w:bookmarkStart w:id="1942" w:name="_Toc49763686"/>
      <w:bookmarkStart w:id="1943" w:name="_Toc56754150"/>
      <w:bookmarkStart w:id="1944" w:name="_Toc67731351"/>
      <w:r w:rsidRPr="00F11966">
        <w:t>5.6.3.8</w:t>
      </w:r>
      <w:r w:rsidRPr="00F11966">
        <w:tab/>
        <w:t>Enumeration: ReportingTrigger</w:t>
      </w:r>
      <w:bookmarkEnd w:id="1941"/>
      <w:bookmarkEnd w:id="1942"/>
      <w:bookmarkEnd w:id="1943"/>
      <w:bookmarkEnd w:id="1944"/>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2933AC">
      <w:pPr>
        <w:pStyle w:val="Heading4"/>
      </w:pPr>
      <w:bookmarkStart w:id="1945" w:name="_Toc43026153"/>
      <w:bookmarkStart w:id="1946" w:name="_Toc49763687"/>
      <w:bookmarkStart w:id="1947" w:name="_Toc56754151"/>
      <w:bookmarkStart w:id="1948" w:name="_Toc67731352"/>
      <w:r w:rsidRPr="00F11966">
        <w:t>5.6.3.9</w:t>
      </w:r>
      <w:r w:rsidRPr="00F11966">
        <w:tab/>
        <w:t>Enumeration: ReportIntervalMdt</w:t>
      </w:r>
      <w:bookmarkEnd w:id="1945"/>
      <w:bookmarkEnd w:id="1946"/>
      <w:bookmarkEnd w:id="1947"/>
      <w:bookmarkEnd w:id="1948"/>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2933AC">
      <w:pPr>
        <w:pStyle w:val="Heading4"/>
      </w:pPr>
      <w:bookmarkStart w:id="1949" w:name="_Toc43026154"/>
      <w:bookmarkStart w:id="1950" w:name="_Toc49763688"/>
      <w:bookmarkStart w:id="1951" w:name="_Toc56754152"/>
      <w:bookmarkStart w:id="1952" w:name="_Toc67731353"/>
      <w:r w:rsidRPr="00F11966">
        <w:t>5.6.3.10</w:t>
      </w:r>
      <w:r w:rsidRPr="00F11966">
        <w:tab/>
        <w:t>Enumeration: ReportAmountMdt</w:t>
      </w:r>
      <w:bookmarkEnd w:id="1949"/>
      <w:bookmarkEnd w:id="1950"/>
      <w:bookmarkEnd w:id="1951"/>
      <w:bookmarkEnd w:id="1952"/>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2933AC">
      <w:pPr>
        <w:pStyle w:val="Heading4"/>
      </w:pPr>
      <w:bookmarkStart w:id="1953" w:name="_Toc43026155"/>
      <w:bookmarkStart w:id="1954" w:name="_Toc49763689"/>
      <w:bookmarkStart w:id="1955" w:name="_Toc56754153"/>
      <w:bookmarkStart w:id="1956" w:name="_Toc67731354"/>
      <w:r w:rsidRPr="00F11966">
        <w:t>5.6.3.11</w:t>
      </w:r>
      <w:r w:rsidRPr="00F11966">
        <w:tab/>
        <w:t>Enumeration: E</w:t>
      </w:r>
      <w:r w:rsidRPr="00F11966">
        <w:rPr>
          <w:lang w:eastAsia="zh-CN"/>
        </w:rPr>
        <w:t>ventForMdt</w:t>
      </w:r>
      <w:bookmarkEnd w:id="1953"/>
      <w:bookmarkEnd w:id="1954"/>
      <w:bookmarkEnd w:id="1955"/>
      <w:bookmarkEnd w:id="1956"/>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2933AC">
      <w:pPr>
        <w:pStyle w:val="Heading4"/>
      </w:pPr>
      <w:bookmarkStart w:id="1957" w:name="_Toc43026156"/>
      <w:bookmarkStart w:id="1958" w:name="_Toc49763690"/>
      <w:bookmarkStart w:id="1959" w:name="_Toc56754154"/>
      <w:bookmarkStart w:id="1960" w:name="_Toc67731355"/>
      <w:r w:rsidRPr="00F11966">
        <w:t>5.6.3.12</w:t>
      </w:r>
      <w:r w:rsidRPr="00F11966">
        <w:tab/>
        <w:t>Enumeration: LoggingIntervalMdt</w:t>
      </w:r>
      <w:bookmarkEnd w:id="1957"/>
      <w:bookmarkEnd w:id="1958"/>
      <w:bookmarkEnd w:id="1959"/>
      <w:bookmarkEnd w:id="1960"/>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2933AC">
      <w:pPr>
        <w:pStyle w:val="Heading4"/>
      </w:pPr>
      <w:bookmarkStart w:id="1961" w:name="_Toc43026157"/>
      <w:bookmarkStart w:id="1962" w:name="_Toc49763691"/>
      <w:bookmarkStart w:id="1963" w:name="_Toc56754155"/>
      <w:bookmarkStart w:id="1964" w:name="_Toc67731356"/>
      <w:r w:rsidRPr="00F11966">
        <w:t>5.6.3.13</w:t>
      </w:r>
      <w:r w:rsidRPr="00F11966">
        <w:tab/>
        <w:t>Enumeration: LoggingDurationMdt</w:t>
      </w:r>
      <w:bookmarkEnd w:id="1961"/>
      <w:bookmarkEnd w:id="1962"/>
      <w:bookmarkEnd w:id="1963"/>
      <w:bookmarkEnd w:id="1964"/>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2933AC">
      <w:pPr>
        <w:pStyle w:val="Heading4"/>
      </w:pPr>
      <w:bookmarkStart w:id="1965" w:name="_Toc43026158"/>
      <w:bookmarkStart w:id="1966" w:name="_Toc49763692"/>
      <w:bookmarkStart w:id="1967" w:name="_Toc56754156"/>
      <w:bookmarkStart w:id="1968" w:name="_Toc67731357"/>
      <w:r w:rsidRPr="00F11966">
        <w:t>5.6.3.14</w:t>
      </w:r>
      <w:r w:rsidRPr="00F11966">
        <w:tab/>
        <w:t>Enumeration: PositioningMethodMdt</w:t>
      </w:r>
      <w:bookmarkEnd w:id="1965"/>
      <w:bookmarkEnd w:id="1966"/>
      <w:bookmarkEnd w:id="1967"/>
      <w:bookmarkEnd w:id="1968"/>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2933AC">
      <w:pPr>
        <w:pStyle w:val="Heading4"/>
      </w:pPr>
      <w:bookmarkStart w:id="1969" w:name="_Toc43026159"/>
      <w:bookmarkStart w:id="1970" w:name="_Toc49763693"/>
      <w:bookmarkStart w:id="1971" w:name="_Toc56754157"/>
      <w:bookmarkStart w:id="1972" w:name="_Toc67731358"/>
      <w:r w:rsidRPr="00F11966">
        <w:t>5.6.3.15</w:t>
      </w:r>
      <w:r w:rsidRPr="00F11966">
        <w:tab/>
        <w:t>Enumeration: CollectionPeriodRmmLteMdt</w:t>
      </w:r>
      <w:bookmarkEnd w:id="1969"/>
      <w:bookmarkEnd w:id="1970"/>
      <w:bookmarkEnd w:id="1971"/>
      <w:bookmarkEnd w:id="1972"/>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2933AC">
      <w:pPr>
        <w:pStyle w:val="Heading4"/>
      </w:pPr>
      <w:bookmarkStart w:id="1973" w:name="_Toc43026160"/>
      <w:bookmarkStart w:id="1974" w:name="_Toc49763694"/>
      <w:bookmarkStart w:id="1975" w:name="_Toc56754158"/>
      <w:bookmarkStart w:id="1976" w:name="_Toc67731359"/>
      <w:r w:rsidRPr="00F11966">
        <w:lastRenderedPageBreak/>
        <w:t>5.6.3.16</w:t>
      </w:r>
      <w:r w:rsidRPr="00F11966">
        <w:tab/>
        <w:t>Enumeration: MeasurementPeriodLteMdt</w:t>
      </w:r>
      <w:bookmarkEnd w:id="1973"/>
      <w:bookmarkEnd w:id="1974"/>
      <w:bookmarkEnd w:id="1975"/>
      <w:bookmarkEnd w:id="1976"/>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E32A35">
      <w:pPr>
        <w:pStyle w:val="Heading4"/>
      </w:pPr>
      <w:bookmarkStart w:id="1977" w:name="_Toc56754159"/>
      <w:bookmarkStart w:id="1978" w:name="_Toc67731360"/>
      <w:r w:rsidRPr="00F11966">
        <w:t>5.6.3.</w:t>
      </w:r>
      <w:r>
        <w:t>17</w:t>
      </w:r>
      <w:r w:rsidRPr="00F11966">
        <w:tab/>
        <w:t>Enumeration: ReportInterval</w:t>
      </w:r>
      <w:r>
        <w:t>Nr</w:t>
      </w:r>
      <w:r w:rsidRPr="00F11966">
        <w:t>Mdt</w:t>
      </w:r>
      <w:bookmarkEnd w:id="1977"/>
      <w:bookmarkEnd w:id="1978"/>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E32A35">
      <w:pPr>
        <w:pStyle w:val="Heading4"/>
      </w:pPr>
      <w:bookmarkStart w:id="1979" w:name="_Toc56754160"/>
      <w:bookmarkStart w:id="1980" w:name="_Toc67731361"/>
      <w:r w:rsidRPr="00F11966">
        <w:t>5.6.3.</w:t>
      </w:r>
      <w:r>
        <w:t>18</w:t>
      </w:r>
      <w:r w:rsidRPr="00F11966">
        <w:tab/>
        <w:t>Enumeration: LoggingInterval</w:t>
      </w:r>
      <w:r>
        <w:t>Nr</w:t>
      </w:r>
      <w:r w:rsidRPr="00F11966">
        <w:t>Mdt</w:t>
      </w:r>
      <w:bookmarkEnd w:id="1979"/>
      <w:bookmarkEnd w:id="1980"/>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E32A35">
      <w:pPr>
        <w:pStyle w:val="Heading4"/>
      </w:pPr>
      <w:bookmarkStart w:id="1981" w:name="_Toc56754161"/>
      <w:bookmarkStart w:id="1982" w:name="_Toc67731362"/>
      <w:r w:rsidRPr="00F11966">
        <w:t>5.6.3.</w:t>
      </w:r>
      <w:r>
        <w:t>19</w:t>
      </w:r>
      <w:r w:rsidRPr="00F11966">
        <w:tab/>
        <w:t>Enumeration: CollectionPeriodRmm</w:t>
      </w:r>
      <w:r>
        <w:t>Nr</w:t>
      </w:r>
      <w:r w:rsidRPr="00F11966">
        <w:t>Mdt</w:t>
      </w:r>
      <w:bookmarkEnd w:id="1981"/>
      <w:bookmarkEnd w:id="1982"/>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E32A35">
      <w:pPr>
        <w:pStyle w:val="Heading4"/>
      </w:pPr>
      <w:bookmarkStart w:id="1983" w:name="_Toc56754162"/>
      <w:bookmarkStart w:id="1984" w:name="_Toc67731363"/>
      <w:r w:rsidRPr="00F11966">
        <w:t>5.6.3.</w:t>
      </w:r>
      <w:r>
        <w:t>20</w:t>
      </w:r>
      <w:r w:rsidRPr="00F11966">
        <w:tab/>
        <w:t>Enumeration: LoggingDuration</w:t>
      </w:r>
      <w:r>
        <w:t>Nr</w:t>
      </w:r>
      <w:r w:rsidRPr="00F11966">
        <w:t>Mdt</w:t>
      </w:r>
      <w:bookmarkEnd w:id="1983"/>
      <w:bookmarkEnd w:id="1984"/>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E92CBF">
      <w:pPr>
        <w:pStyle w:val="Heading3"/>
      </w:pPr>
      <w:bookmarkStart w:id="1985" w:name="_Toc24925915"/>
      <w:bookmarkStart w:id="1986" w:name="_Toc24926093"/>
      <w:bookmarkStart w:id="1987" w:name="_Toc24926269"/>
      <w:bookmarkStart w:id="1988" w:name="_Toc33964129"/>
      <w:bookmarkStart w:id="1989" w:name="_Toc33980896"/>
      <w:bookmarkStart w:id="1990" w:name="_Toc36462697"/>
      <w:bookmarkStart w:id="1991" w:name="_Toc36462893"/>
      <w:bookmarkStart w:id="1992" w:name="_Toc43026161"/>
      <w:bookmarkStart w:id="1993" w:name="_Toc49763695"/>
      <w:bookmarkStart w:id="1994" w:name="_Toc56754163"/>
      <w:bookmarkStart w:id="1995" w:name="_Toc67731364"/>
      <w:r w:rsidRPr="00F11966">
        <w:lastRenderedPageBreak/>
        <w:t>5.6.4</w:t>
      </w:r>
      <w:r w:rsidRPr="00F11966">
        <w:tab/>
        <w:t>Structured Data Types</w:t>
      </w:r>
      <w:bookmarkEnd w:id="1985"/>
      <w:bookmarkEnd w:id="1986"/>
      <w:bookmarkEnd w:id="1987"/>
      <w:bookmarkEnd w:id="1988"/>
      <w:bookmarkEnd w:id="1989"/>
      <w:bookmarkEnd w:id="1990"/>
      <w:bookmarkEnd w:id="1991"/>
      <w:bookmarkEnd w:id="1992"/>
      <w:bookmarkEnd w:id="1993"/>
      <w:bookmarkEnd w:id="1994"/>
      <w:bookmarkEnd w:id="1995"/>
    </w:p>
    <w:p w14:paraId="439D8A80" w14:textId="77777777" w:rsidR="00E92CBF" w:rsidRPr="00F11966" w:rsidRDefault="00E92CBF" w:rsidP="00E92CBF">
      <w:pPr>
        <w:pStyle w:val="Heading4"/>
      </w:pPr>
      <w:bookmarkStart w:id="1996" w:name="_Toc24925916"/>
      <w:bookmarkStart w:id="1997" w:name="_Toc24926094"/>
      <w:bookmarkStart w:id="1998" w:name="_Toc24926270"/>
      <w:bookmarkStart w:id="1999" w:name="_Toc33964130"/>
      <w:bookmarkStart w:id="2000" w:name="_Toc33980897"/>
      <w:bookmarkStart w:id="2001" w:name="_Toc36462698"/>
      <w:bookmarkStart w:id="2002" w:name="_Toc36462894"/>
      <w:bookmarkStart w:id="2003" w:name="_Toc43026162"/>
      <w:bookmarkStart w:id="2004" w:name="_Toc49763696"/>
      <w:bookmarkStart w:id="2005" w:name="_Toc56754164"/>
      <w:bookmarkStart w:id="2006" w:name="_Toc67731365"/>
      <w:r w:rsidRPr="00F11966">
        <w:t>5.6.4.1</w:t>
      </w:r>
      <w:r w:rsidRPr="00F11966">
        <w:tab/>
        <w:t>Type: TraceData</w:t>
      </w:r>
      <w:bookmarkEnd w:id="1996"/>
      <w:bookmarkEnd w:id="1997"/>
      <w:bookmarkEnd w:id="1998"/>
      <w:bookmarkEnd w:id="1999"/>
      <w:bookmarkEnd w:id="2000"/>
      <w:bookmarkEnd w:id="2001"/>
      <w:bookmarkEnd w:id="2002"/>
      <w:bookmarkEnd w:id="2003"/>
      <w:bookmarkEnd w:id="2004"/>
      <w:bookmarkEnd w:id="2005"/>
      <w:bookmarkEnd w:id="2006"/>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2933AC">
      <w:pPr>
        <w:pStyle w:val="Heading4"/>
      </w:pPr>
      <w:bookmarkStart w:id="2007" w:name="_Toc43026163"/>
      <w:bookmarkStart w:id="2008" w:name="_Toc49763697"/>
      <w:bookmarkStart w:id="2009" w:name="_Toc56754165"/>
      <w:bookmarkStart w:id="2010" w:name="_Toc67731366"/>
      <w:r w:rsidRPr="00F11966">
        <w:lastRenderedPageBreak/>
        <w:t>5.6.4.2</w:t>
      </w:r>
      <w:r w:rsidRPr="00F11966">
        <w:tab/>
        <w:t>Type: MdtConfiguration</w:t>
      </w:r>
      <w:bookmarkEnd w:id="2007"/>
      <w:bookmarkEnd w:id="2008"/>
      <w:bookmarkEnd w:id="2009"/>
      <w:bookmarkEnd w:id="2010"/>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2933AC">
      <w:pPr>
        <w:pStyle w:val="Heading4"/>
      </w:pPr>
      <w:bookmarkStart w:id="2011" w:name="_Toc43026164"/>
      <w:bookmarkStart w:id="2012" w:name="_Toc49763698"/>
      <w:bookmarkStart w:id="2013" w:name="_Toc56754166"/>
      <w:bookmarkStart w:id="2014" w:name="_Toc67731367"/>
      <w:r w:rsidRPr="00F11966">
        <w:t>5.6.4.3</w:t>
      </w:r>
      <w:r w:rsidRPr="00F11966">
        <w:tab/>
        <w:t>Type: AreaScope</w:t>
      </w:r>
      <w:bookmarkEnd w:id="2011"/>
      <w:bookmarkEnd w:id="2012"/>
      <w:bookmarkEnd w:id="2013"/>
      <w:bookmarkEnd w:id="2014"/>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2933AC">
      <w:pPr>
        <w:pStyle w:val="Heading4"/>
      </w:pPr>
      <w:bookmarkStart w:id="2015" w:name="_Toc43026165"/>
      <w:bookmarkStart w:id="2016" w:name="_Toc49763699"/>
      <w:bookmarkStart w:id="2017" w:name="_Toc56754167"/>
      <w:bookmarkStart w:id="2018" w:name="_Toc67731368"/>
      <w:r w:rsidRPr="00F11966">
        <w:lastRenderedPageBreak/>
        <w:t>5.6.4.</w:t>
      </w:r>
      <w:r w:rsidR="00E574B8" w:rsidRPr="00F11966">
        <w:t>4</w:t>
      </w:r>
      <w:r w:rsidRPr="00F11966">
        <w:tab/>
        <w:t xml:space="preserve">Type: </w:t>
      </w:r>
      <w:r w:rsidRPr="00F11966">
        <w:rPr>
          <w:lang w:eastAsia="zh-CN"/>
        </w:rPr>
        <w:t>TacInfo</w:t>
      </w:r>
      <w:bookmarkEnd w:id="2015"/>
      <w:bookmarkEnd w:id="2016"/>
      <w:bookmarkEnd w:id="2017"/>
      <w:bookmarkEnd w:id="2018"/>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2933AC">
      <w:pPr>
        <w:pStyle w:val="Heading4"/>
      </w:pPr>
      <w:bookmarkStart w:id="2019" w:name="_Toc43026166"/>
      <w:bookmarkStart w:id="2020" w:name="_Toc49763700"/>
      <w:bookmarkStart w:id="2021" w:name="_Toc56754168"/>
      <w:bookmarkStart w:id="2022" w:name="_Toc67731369"/>
      <w:r w:rsidRPr="00F11966">
        <w:t>5.6.4.</w:t>
      </w:r>
      <w:r w:rsidR="00E574B8" w:rsidRPr="00F11966">
        <w:t>5</w:t>
      </w:r>
      <w:r w:rsidRPr="00F11966">
        <w:tab/>
        <w:t>Type: MbsfnArea</w:t>
      </w:r>
      <w:bookmarkEnd w:id="2019"/>
      <w:bookmarkEnd w:id="2020"/>
      <w:bookmarkEnd w:id="2021"/>
      <w:bookmarkEnd w:id="2022"/>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BE7AB2">
      <w:pPr>
        <w:pStyle w:val="Heading4"/>
      </w:pPr>
      <w:bookmarkStart w:id="2023" w:name="_Toc56754169"/>
      <w:bookmarkStart w:id="2024" w:name="_Toc67731370"/>
      <w:r w:rsidRPr="00F11966">
        <w:t>5.6.4.</w:t>
      </w:r>
      <w:r>
        <w:t>6</w:t>
      </w:r>
      <w:r w:rsidRPr="00F11966">
        <w:tab/>
        <w:t xml:space="preserve">Type: </w:t>
      </w:r>
      <w:r>
        <w:t>InterFreqTargetInfo</w:t>
      </w:r>
      <w:bookmarkEnd w:id="2023"/>
      <w:bookmarkEnd w:id="2024"/>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E92CBF">
      <w:pPr>
        <w:pStyle w:val="Heading2"/>
      </w:pPr>
      <w:bookmarkStart w:id="2025" w:name="_Toc24925917"/>
      <w:bookmarkStart w:id="2026" w:name="_Toc24926095"/>
      <w:bookmarkStart w:id="2027" w:name="_Toc24926271"/>
      <w:bookmarkStart w:id="2028" w:name="_Toc33964131"/>
      <w:bookmarkStart w:id="2029" w:name="_Toc33980898"/>
      <w:bookmarkStart w:id="2030" w:name="_Toc36462699"/>
      <w:bookmarkStart w:id="2031" w:name="_Toc36462895"/>
      <w:bookmarkStart w:id="2032" w:name="_Toc43026167"/>
      <w:bookmarkStart w:id="2033" w:name="_Toc49763701"/>
      <w:bookmarkStart w:id="2034" w:name="_Toc56754170"/>
      <w:bookmarkStart w:id="2035" w:name="_Toc67731371"/>
      <w:r w:rsidRPr="00F11966">
        <w:t>5.7</w:t>
      </w:r>
      <w:r w:rsidRPr="00F11966">
        <w:tab/>
        <w:t>Data Types related to 5G Operator Determined Barring</w:t>
      </w:r>
      <w:bookmarkEnd w:id="2025"/>
      <w:bookmarkEnd w:id="2026"/>
      <w:bookmarkEnd w:id="2027"/>
      <w:bookmarkEnd w:id="2028"/>
      <w:bookmarkEnd w:id="2029"/>
      <w:bookmarkEnd w:id="2030"/>
      <w:bookmarkEnd w:id="2031"/>
      <w:bookmarkEnd w:id="2032"/>
      <w:bookmarkEnd w:id="2033"/>
      <w:bookmarkEnd w:id="2034"/>
      <w:bookmarkEnd w:id="2035"/>
    </w:p>
    <w:p w14:paraId="4DF96855" w14:textId="77777777" w:rsidR="00E92CBF" w:rsidRPr="00F11966" w:rsidRDefault="00E92CBF" w:rsidP="00E92CBF">
      <w:pPr>
        <w:pStyle w:val="Heading3"/>
      </w:pPr>
      <w:bookmarkStart w:id="2036" w:name="_Toc24925918"/>
      <w:bookmarkStart w:id="2037" w:name="_Toc24926096"/>
      <w:bookmarkStart w:id="2038" w:name="_Toc24926272"/>
      <w:bookmarkStart w:id="2039" w:name="_Toc33964132"/>
      <w:bookmarkStart w:id="2040" w:name="_Toc33980899"/>
      <w:bookmarkStart w:id="2041" w:name="_Toc36462700"/>
      <w:bookmarkStart w:id="2042" w:name="_Toc36462896"/>
      <w:bookmarkStart w:id="2043" w:name="_Toc43026168"/>
      <w:bookmarkStart w:id="2044" w:name="_Toc49763702"/>
      <w:bookmarkStart w:id="2045" w:name="_Toc56754171"/>
      <w:bookmarkStart w:id="2046" w:name="_Toc67731372"/>
      <w:r w:rsidRPr="00F11966">
        <w:t>5.7.1</w:t>
      </w:r>
      <w:r w:rsidRPr="00F11966">
        <w:tab/>
        <w:t>Introduction</w:t>
      </w:r>
      <w:bookmarkEnd w:id="2036"/>
      <w:bookmarkEnd w:id="2037"/>
      <w:bookmarkEnd w:id="2038"/>
      <w:bookmarkEnd w:id="2039"/>
      <w:bookmarkEnd w:id="2040"/>
      <w:bookmarkEnd w:id="2041"/>
      <w:bookmarkEnd w:id="2042"/>
      <w:bookmarkEnd w:id="2043"/>
      <w:bookmarkEnd w:id="2044"/>
      <w:bookmarkEnd w:id="2045"/>
      <w:bookmarkEnd w:id="2046"/>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E92CBF">
      <w:pPr>
        <w:pStyle w:val="Heading3"/>
      </w:pPr>
      <w:bookmarkStart w:id="2047" w:name="_Toc24925919"/>
      <w:bookmarkStart w:id="2048" w:name="_Toc24926097"/>
      <w:bookmarkStart w:id="2049" w:name="_Toc24926273"/>
      <w:bookmarkStart w:id="2050" w:name="_Toc33964133"/>
      <w:bookmarkStart w:id="2051" w:name="_Toc33980900"/>
      <w:bookmarkStart w:id="2052" w:name="_Toc36462701"/>
      <w:bookmarkStart w:id="2053" w:name="_Toc36462897"/>
      <w:bookmarkStart w:id="2054" w:name="_Toc43026169"/>
      <w:bookmarkStart w:id="2055" w:name="_Toc49763703"/>
      <w:bookmarkStart w:id="2056" w:name="_Toc56754172"/>
      <w:bookmarkStart w:id="2057" w:name="_Toc67731373"/>
      <w:r w:rsidRPr="00F11966">
        <w:t>5.7.2</w:t>
      </w:r>
      <w:r w:rsidRPr="00F11966">
        <w:tab/>
        <w:t>Simple Data Types</w:t>
      </w:r>
      <w:bookmarkEnd w:id="2047"/>
      <w:bookmarkEnd w:id="2048"/>
      <w:bookmarkEnd w:id="2049"/>
      <w:bookmarkEnd w:id="2050"/>
      <w:bookmarkEnd w:id="2051"/>
      <w:bookmarkEnd w:id="2052"/>
      <w:bookmarkEnd w:id="2053"/>
      <w:bookmarkEnd w:id="2054"/>
      <w:bookmarkEnd w:id="2055"/>
      <w:bookmarkEnd w:id="2056"/>
      <w:bookmarkEnd w:id="2057"/>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rPr>
                <w:lang w:eastAsia="en-GB"/>
              </w:rPr>
            </w:pPr>
            <w:r w:rsidRPr="00F11966">
              <w:rPr>
                <w:lang w:eastAsia="en-GB"/>
              </w:rPr>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E92CBF">
      <w:pPr>
        <w:pStyle w:val="Heading3"/>
      </w:pPr>
      <w:bookmarkStart w:id="2058" w:name="_Toc24925920"/>
      <w:bookmarkStart w:id="2059" w:name="_Toc24926098"/>
      <w:bookmarkStart w:id="2060" w:name="_Toc24926274"/>
      <w:bookmarkStart w:id="2061" w:name="_Toc33964134"/>
      <w:bookmarkStart w:id="2062" w:name="_Toc33980901"/>
      <w:bookmarkStart w:id="2063" w:name="_Toc36462702"/>
      <w:bookmarkStart w:id="2064" w:name="_Toc36462898"/>
      <w:bookmarkStart w:id="2065" w:name="_Toc43026170"/>
      <w:bookmarkStart w:id="2066" w:name="_Toc49763704"/>
      <w:bookmarkStart w:id="2067" w:name="_Toc56754173"/>
      <w:bookmarkStart w:id="2068" w:name="_Toc67731374"/>
      <w:r w:rsidRPr="00F11966">
        <w:lastRenderedPageBreak/>
        <w:t>5.7.3</w:t>
      </w:r>
      <w:r w:rsidRPr="00F11966">
        <w:tab/>
        <w:t>Enumerations</w:t>
      </w:r>
      <w:bookmarkEnd w:id="2058"/>
      <w:bookmarkEnd w:id="2059"/>
      <w:bookmarkEnd w:id="2060"/>
      <w:bookmarkEnd w:id="2061"/>
      <w:bookmarkEnd w:id="2062"/>
      <w:bookmarkEnd w:id="2063"/>
      <w:bookmarkEnd w:id="2064"/>
      <w:bookmarkEnd w:id="2065"/>
      <w:bookmarkEnd w:id="2066"/>
      <w:bookmarkEnd w:id="2067"/>
      <w:bookmarkEnd w:id="2068"/>
    </w:p>
    <w:p w14:paraId="7CB1260C" w14:textId="77777777" w:rsidR="00E92CBF" w:rsidRPr="00F11966" w:rsidRDefault="00E92CBF" w:rsidP="00E92CBF">
      <w:pPr>
        <w:pStyle w:val="Heading4"/>
      </w:pPr>
      <w:bookmarkStart w:id="2069" w:name="_Toc24925921"/>
      <w:bookmarkStart w:id="2070" w:name="_Toc24926099"/>
      <w:bookmarkStart w:id="2071" w:name="_Toc24926275"/>
      <w:bookmarkStart w:id="2072" w:name="_Toc33964135"/>
      <w:bookmarkStart w:id="2073" w:name="_Toc33980902"/>
      <w:bookmarkStart w:id="2074" w:name="_Toc36462703"/>
      <w:bookmarkStart w:id="2075" w:name="_Toc36462899"/>
      <w:bookmarkStart w:id="2076" w:name="_Toc43026171"/>
      <w:bookmarkStart w:id="2077" w:name="_Toc49763705"/>
      <w:bookmarkStart w:id="2078" w:name="_Toc56754174"/>
      <w:bookmarkStart w:id="2079" w:name="_Toc67731375"/>
      <w:r w:rsidRPr="00F11966">
        <w:t>5.7.3.1</w:t>
      </w:r>
      <w:r w:rsidRPr="00F11966">
        <w:tab/>
        <w:t xml:space="preserve">Enumeration: </w:t>
      </w:r>
      <w:r w:rsidRPr="00F11966">
        <w:rPr>
          <w:lang w:val="en-US"/>
        </w:rPr>
        <w:t>RoamingOdb</w:t>
      </w:r>
      <w:bookmarkEnd w:id="2069"/>
      <w:bookmarkEnd w:id="2070"/>
      <w:bookmarkEnd w:id="2071"/>
      <w:bookmarkEnd w:id="2072"/>
      <w:bookmarkEnd w:id="2073"/>
      <w:bookmarkEnd w:id="2074"/>
      <w:bookmarkEnd w:id="2075"/>
      <w:bookmarkEnd w:id="2076"/>
      <w:bookmarkEnd w:id="2077"/>
      <w:bookmarkEnd w:id="2078"/>
      <w:bookmarkEnd w:id="2079"/>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rPr>
                <w:lang w:eastAsia="en-GB"/>
              </w:rPr>
            </w:pPr>
            <w:r w:rsidRPr="00F11966">
              <w:rPr>
                <w:lang w:eastAsia="en-GB"/>
              </w:rPr>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rPr>
                <w:lang w:eastAsia="en-GB"/>
              </w:rPr>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rPr>
                <w:lang w:eastAsia="en-GB"/>
              </w:rPr>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E92CBF">
      <w:pPr>
        <w:pStyle w:val="Heading4"/>
      </w:pPr>
      <w:bookmarkStart w:id="2080" w:name="_Toc24925922"/>
      <w:bookmarkStart w:id="2081" w:name="_Toc24926100"/>
      <w:bookmarkStart w:id="2082" w:name="_Toc24926276"/>
      <w:bookmarkStart w:id="2083" w:name="_Toc33964136"/>
      <w:bookmarkStart w:id="2084" w:name="_Toc33980903"/>
      <w:bookmarkStart w:id="2085" w:name="_Toc36462704"/>
      <w:bookmarkStart w:id="2086" w:name="_Toc36462900"/>
      <w:bookmarkStart w:id="2087" w:name="_Toc43026172"/>
      <w:bookmarkStart w:id="2088" w:name="_Toc49763706"/>
      <w:bookmarkStart w:id="2089" w:name="_Toc56754175"/>
      <w:bookmarkStart w:id="2090" w:name="_Toc67731376"/>
      <w:r w:rsidRPr="00F11966">
        <w:t>5.7.3.2</w:t>
      </w:r>
      <w:r w:rsidRPr="00F11966">
        <w:tab/>
        <w:t xml:space="preserve">Enumeration: </w:t>
      </w:r>
      <w:r w:rsidRPr="00F11966">
        <w:rPr>
          <w:lang w:val="en-US"/>
        </w:rPr>
        <w:t>OdbPacketServices</w:t>
      </w:r>
      <w:bookmarkEnd w:id="2080"/>
      <w:bookmarkEnd w:id="2081"/>
      <w:bookmarkEnd w:id="2082"/>
      <w:bookmarkEnd w:id="2083"/>
      <w:bookmarkEnd w:id="2084"/>
      <w:bookmarkEnd w:id="2085"/>
      <w:bookmarkEnd w:id="2086"/>
      <w:bookmarkEnd w:id="2087"/>
      <w:bookmarkEnd w:id="2088"/>
      <w:bookmarkEnd w:id="2089"/>
      <w:bookmarkEnd w:id="2090"/>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rPr>
                <w:lang w:eastAsia="en-GB"/>
              </w:rPr>
            </w:pPr>
            <w:r w:rsidRPr="00F11966">
              <w:rPr>
                <w:lang w:eastAsia="en-GB"/>
              </w:rPr>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rPr>
                <w:lang w:eastAsia="en-GB"/>
              </w:rPr>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E92CBF">
      <w:pPr>
        <w:pStyle w:val="Heading3"/>
      </w:pPr>
      <w:bookmarkStart w:id="2091" w:name="_Toc24925923"/>
      <w:bookmarkStart w:id="2092" w:name="_Toc24926101"/>
      <w:bookmarkStart w:id="2093" w:name="_Toc24926277"/>
      <w:bookmarkStart w:id="2094" w:name="_Toc33964137"/>
      <w:bookmarkStart w:id="2095" w:name="_Toc33980904"/>
      <w:bookmarkStart w:id="2096" w:name="_Toc36462705"/>
      <w:bookmarkStart w:id="2097" w:name="_Toc36462901"/>
      <w:bookmarkStart w:id="2098" w:name="_Toc43026173"/>
      <w:bookmarkStart w:id="2099" w:name="_Toc49763707"/>
      <w:bookmarkStart w:id="2100" w:name="_Toc56754176"/>
      <w:bookmarkStart w:id="2101" w:name="_Toc67731377"/>
      <w:r w:rsidRPr="00F11966">
        <w:t>5.7.4</w:t>
      </w:r>
      <w:r w:rsidRPr="00F11966">
        <w:tab/>
        <w:t>Structured Data Types</w:t>
      </w:r>
      <w:bookmarkEnd w:id="2091"/>
      <w:bookmarkEnd w:id="2092"/>
      <w:bookmarkEnd w:id="2093"/>
      <w:bookmarkEnd w:id="2094"/>
      <w:bookmarkEnd w:id="2095"/>
      <w:bookmarkEnd w:id="2096"/>
      <w:bookmarkEnd w:id="2097"/>
      <w:bookmarkEnd w:id="2098"/>
      <w:bookmarkEnd w:id="2099"/>
      <w:bookmarkEnd w:id="2100"/>
      <w:bookmarkEnd w:id="2101"/>
    </w:p>
    <w:p w14:paraId="5952BBF4" w14:textId="77777777" w:rsidR="00E92CBF" w:rsidRPr="00F11966" w:rsidRDefault="00E92CBF" w:rsidP="00E92CBF">
      <w:pPr>
        <w:pStyle w:val="Heading4"/>
      </w:pPr>
      <w:bookmarkStart w:id="2102" w:name="_Toc24925924"/>
      <w:bookmarkStart w:id="2103" w:name="_Toc24926102"/>
      <w:bookmarkStart w:id="2104" w:name="_Toc24926278"/>
      <w:bookmarkStart w:id="2105" w:name="_Toc33964138"/>
      <w:bookmarkStart w:id="2106" w:name="_Toc33980905"/>
      <w:bookmarkStart w:id="2107" w:name="_Toc36462706"/>
      <w:bookmarkStart w:id="2108" w:name="_Toc36462902"/>
      <w:bookmarkStart w:id="2109" w:name="_Toc43026174"/>
      <w:bookmarkStart w:id="2110" w:name="_Toc49763708"/>
      <w:bookmarkStart w:id="2111" w:name="_Toc56754177"/>
      <w:bookmarkStart w:id="2112" w:name="_Toc67731378"/>
      <w:r w:rsidRPr="00F11966">
        <w:t>5.7.4.1</w:t>
      </w:r>
      <w:r w:rsidRPr="00F11966">
        <w:tab/>
        <w:t xml:space="preserve">Type: </w:t>
      </w:r>
      <w:r w:rsidRPr="00F11966">
        <w:rPr>
          <w:lang w:val="en-US"/>
        </w:rPr>
        <w:t>OdbData</w:t>
      </w:r>
      <w:bookmarkEnd w:id="2102"/>
      <w:bookmarkEnd w:id="2103"/>
      <w:bookmarkEnd w:id="2104"/>
      <w:bookmarkEnd w:id="2105"/>
      <w:bookmarkEnd w:id="2106"/>
      <w:bookmarkEnd w:id="2107"/>
      <w:bookmarkEnd w:id="2108"/>
      <w:bookmarkEnd w:id="2109"/>
      <w:bookmarkEnd w:id="2110"/>
      <w:bookmarkEnd w:id="2111"/>
      <w:bookmarkEnd w:id="2112"/>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1C96D5D8" w14:textId="77777777" w:rsidR="00E92CBF" w:rsidRPr="00F11966" w:rsidRDefault="00E92CBF" w:rsidP="00AA7DB8">
            <w:pPr>
              <w:pStyle w:val="TAL"/>
              <w:rPr>
                <w:lang w:eastAsia="en-GB"/>
              </w:rPr>
            </w:pPr>
          </w:p>
        </w:tc>
      </w:tr>
    </w:tbl>
    <w:p w14:paraId="63574480" w14:textId="77777777" w:rsidR="00E92CBF" w:rsidRPr="00F11966" w:rsidRDefault="00E92CBF" w:rsidP="00E92CBF"/>
    <w:p w14:paraId="25EBBF0A" w14:textId="77777777" w:rsidR="00E92CBF" w:rsidRPr="00F11966" w:rsidRDefault="00E92CBF" w:rsidP="00E92CBF">
      <w:pPr>
        <w:pStyle w:val="Heading2"/>
      </w:pPr>
      <w:bookmarkStart w:id="2113" w:name="_Toc24925925"/>
      <w:bookmarkStart w:id="2114" w:name="_Toc24926103"/>
      <w:bookmarkStart w:id="2115" w:name="_Toc24926279"/>
      <w:bookmarkStart w:id="2116" w:name="_Toc33964139"/>
      <w:bookmarkStart w:id="2117" w:name="_Toc33980906"/>
      <w:bookmarkStart w:id="2118" w:name="_Toc36462707"/>
      <w:bookmarkStart w:id="2119" w:name="_Toc36462903"/>
      <w:bookmarkStart w:id="2120" w:name="_Toc43026175"/>
      <w:bookmarkStart w:id="2121" w:name="_Toc49763709"/>
      <w:bookmarkStart w:id="2122" w:name="_Toc56754178"/>
      <w:bookmarkStart w:id="2123" w:name="_Toc67731379"/>
      <w:r w:rsidRPr="00F11966">
        <w:t>5.8</w:t>
      </w:r>
      <w:r w:rsidRPr="00F11966">
        <w:tab/>
        <w:t>Data Types related to Charging</w:t>
      </w:r>
      <w:bookmarkEnd w:id="2113"/>
      <w:bookmarkEnd w:id="2114"/>
      <w:bookmarkEnd w:id="2115"/>
      <w:bookmarkEnd w:id="2116"/>
      <w:bookmarkEnd w:id="2117"/>
      <w:bookmarkEnd w:id="2118"/>
      <w:bookmarkEnd w:id="2119"/>
      <w:bookmarkEnd w:id="2120"/>
      <w:bookmarkEnd w:id="2121"/>
      <w:bookmarkEnd w:id="2122"/>
      <w:bookmarkEnd w:id="2123"/>
    </w:p>
    <w:p w14:paraId="600CA29F" w14:textId="77777777" w:rsidR="00E92CBF" w:rsidRPr="00F11966" w:rsidRDefault="00E92CBF" w:rsidP="00E92CBF">
      <w:pPr>
        <w:pStyle w:val="Heading3"/>
      </w:pPr>
      <w:bookmarkStart w:id="2124" w:name="_Toc24925926"/>
      <w:bookmarkStart w:id="2125" w:name="_Toc24926104"/>
      <w:bookmarkStart w:id="2126" w:name="_Toc24926280"/>
      <w:bookmarkStart w:id="2127" w:name="_Toc33964140"/>
      <w:bookmarkStart w:id="2128" w:name="_Toc33980907"/>
      <w:bookmarkStart w:id="2129" w:name="_Toc36462708"/>
      <w:bookmarkStart w:id="2130" w:name="_Toc36462904"/>
      <w:bookmarkStart w:id="2131" w:name="_Toc43026176"/>
      <w:bookmarkStart w:id="2132" w:name="_Toc49763710"/>
      <w:bookmarkStart w:id="2133" w:name="_Toc56754179"/>
      <w:bookmarkStart w:id="2134" w:name="_Toc67731380"/>
      <w:r w:rsidRPr="00F11966">
        <w:t>5.8.1</w:t>
      </w:r>
      <w:r w:rsidRPr="00F11966">
        <w:tab/>
        <w:t>Introduction</w:t>
      </w:r>
      <w:bookmarkEnd w:id="2124"/>
      <w:bookmarkEnd w:id="2125"/>
      <w:bookmarkEnd w:id="2126"/>
      <w:bookmarkEnd w:id="2127"/>
      <w:bookmarkEnd w:id="2128"/>
      <w:bookmarkEnd w:id="2129"/>
      <w:bookmarkEnd w:id="2130"/>
      <w:bookmarkEnd w:id="2131"/>
      <w:bookmarkEnd w:id="2132"/>
      <w:bookmarkEnd w:id="2133"/>
      <w:bookmarkEnd w:id="2134"/>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E92CBF">
      <w:pPr>
        <w:pStyle w:val="Heading3"/>
      </w:pPr>
      <w:bookmarkStart w:id="2135" w:name="_Toc24925927"/>
      <w:bookmarkStart w:id="2136" w:name="_Toc24926105"/>
      <w:bookmarkStart w:id="2137" w:name="_Toc24926281"/>
      <w:bookmarkStart w:id="2138" w:name="_Toc33964141"/>
      <w:bookmarkStart w:id="2139" w:name="_Toc33980908"/>
      <w:bookmarkStart w:id="2140" w:name="_Toc36462709"/>
      <w:bookmarkStart w:id="2141" w:name="_Toc36462905"/>
      <w:bookmarkStart w:id="2142" w:name="_Toc43026177"/>
      <w:bookmarkStart w:id="2143" w:name="_Toc49763711"/>
      <w:bookmarkStart w:id="2144" w:name="_Toc56754180"/>
      <w:bookmarkStart w:id="2145" w:name="_Toc67731381"/>
      <w:r w:rsidRPr="00F11966">
        <w:t>5.8.2</w:t>
      </w:r>
      <w:r w:rsidRPr="00F11966">
        <w:tab/>
        <w:t>Simple Data Types</w:t>
      </w:r>
      <w:bookmarkEnd w:id="2135"/>
      <w:bookmarkEnd w:id="2136"/>
      <w:bookmarkEnd w:id="2137"/>
      <w:bookmarkEnd w:id="2138"/>
      <w:bookmarkEnd w:id="2139"/>
      <w:bookmarkEnd w:id="2140"/>
      <w:bookmarkEnd w:id="2141"/>
      <w:bookmarkEnd w:id="2142"/>
      <w:bookmarkEnd w:id="2143"/>
      <w:bookmarkEnd w:id="2144"/>
      <w:bookmarkEnd w:id="2145"/>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E92CBF">
      <w:pPr>
        <w:pStyle w:val="Heading3"/>
      </w:pPr>
      <w:bookmarkStart w:id="2146" w:name="_Toc24925928"/>
      <w:bookmarkStart w:id="2147" w:name="_Toc24926106"/>
      <w:bookmarkStart w:id="2148" w:name="_Toc24926282"/>
      <w:bookmarkStart w:id="2149" w:name="_Toc33964142"/>
      <w:bookmarkStart w:id="2150" w:name="_Toc33980909"/>
      <w:bookmarkStart w:id="2151" w:name="_Toc36462710"/>
      <w:bookmarkStart w:id="2152" w:name="_Toc36462906"/>
      <w:bookmarkStart w:id="2153" w:name="_Toc43026178"/>
      <w:bookmarkStart w:id="2154" w:name="_Toc49763712"/>
      <w:bookmarkStart w:id="2155" w:name="_Toc56754181"/>
      <w:bookmarkStart w:id="2156" w:name="_Toc67731382"/>
      <w:r w:rsidRPr="00F11966">
        <w:lastRenderedPageBreak/>
        <w:t>5.8.3</w:t>
      </w:r>
      <w:r w:rsidRPr="00F11966">
        <w:tab/>
        <w:t>Enumerations</w:t>
      </w:r>
      <w:bookmarkEnd w:id="2146"/>
      <w:bookmarkEnd w:id="2147"/>
      <w:bookmarkEnd w:id="2148"/>
      <w:bookmarkEnd w:id="2149"/>
      <w:bookmarkEnd w:id="2150"/>
      <w:bookmarkEnd w:id="2151"/>
      <w:bookmarkEnd w:id="2152"/>
      <w:bookmarkEnd w:id="2153"/>
      <w:bookmarkEnd w:id="2154"/>
      <w:bookmarkEnd w:id="2155"/>
      <w:bookmarkEnd w:id="2156"/>
    </w:p>
    <w:p w14:paraId="3043DC00" w14:textId="77777777" w:rsidR="00E92CBF" w:rsidRPr="00F11966" w:rsidRDefault="00E92CBF" w:rsidP="00E92CBF">
      <w:pPr>
        <w:pStyle w:val="Heading3"/>
      </w:pPr>
      <w:bookmarkStart w:id="2157" w:name="_Toc24925929"/>
      <w:bookmarkStart w:id="2158" w:name="_Toc24926107"/>
      <w:bookmarkStart w:id="2159" w:name="_Toc24926283"/>
      <w:bookmarkStart w:id="2160" w:name="_Toc33964143"/>
      <w:bookmarkStart w:id="2161" w:name="_Toc33980910"/>
      <w:bookmarkStart w:id="2162" w:name="_Toc36462711"/>
      <w:bookmarkStart w:id="2163" w:name="_Toc36462907"/>
      <w:bookmarkStart w:id="2164" w:name="_Toc43026179"/>
      <w:bookmarkStart w:id="2165" w:name="_Toc49763713"/>
      <w:bookmarkStart w:id="2166" w:name="_Toc56754182"/>
      <w:bookmarkStart w:id="2167" w:name="_Toc67731383"/>
      <w:r w:rsidRPr="00F11966">
        <w:t>5.8.4</w:t>
      </w:r>
      <w:r w:rsidRPr="00F11966">
        <w:tab/>
        <w:t>Structured Data Types</w:t>
      </w:r>
      <w:bookmarkEnd w:id="2157"/>
      <w:bookmarkEnd w:id="2158"/>
      <w:bookmarkEnd w:id="2159"/>
      <w:bookmarkEnd w:id="2160"/>
      <w:bookmarkEnd w:id="2161"/>
      <w:bookmarkEnd w:id="2162"/>
      <w:bookmarkEnd w:id="2163"/>
      <w:bookmarkEnd w:id="2164"/>
      <w:bookmarkEnd w:id="2165"/>
      <w:bookmarkEnd w:id="2166"/>
      <w:bookmarkEnd w:id="2167"/>
    </w:p>
    <w:p w14:paraId="365BB881" w14:textId="77777777" w:rsidR="00E92CBF" w:rsidRPr="00F11966" w:rsidRDefault="00E92CBF" w:rsidP="00E92CBF">
      <w:pPr>
        <w:pStyle w:val="Heading4"/>
      </w:pPr>
      <w:bookmarkStart w:id="2168" w:name="_Toc24925930"/>
      <w:bookmarkStart w:id="2169" w:name="_Toc24926108"/>
      <w:bookmarkStart w:id="2170" w:name="_Toc24926284"/>
      <w:bookmarkStart w:id="2171" w:name="_Toc33964144"/>
      <w:bookmarkStart w:id="2172" w:name="_Toc33980911"/>
      <w:bookmarkStart w:id="2173" w:name="_Toc36462712"/>
      <w:bookmarkStart w:id="2174" w:name="_Toc36462908"/>
      <w:bookmarkStart w:id="2175" w:name="_Toc43026180"/>
      <w:bookmarkStart w:id="2176" w:name="_Toc49763714"/>
      <w:bookmarkStart w:id="2177" w:name="_Toc56754183"/>
      <w:bookmarkStart w:id="2178" w:name="_Toc67731384"/>
      <w:r w:rsidRPr="00F11966">
        <w:t>5.8.4.1</w:t>
      </w:r>
      <w:r w:rsidRPr="00F11966">
        <w:tab/>
        <w:t>Type: SecondaryRatUsageReport</w:t>
      </w:r>
      <w:bookmarkEnd w:id="2168"/>
      <w:bookmarkEnd w:id="2169"/>
      <w:bookmarkEnd w:id="2170"/>
      <w:bookmarkEnd w:id="2171"/>
      <w:bookmarkEnd w:id="2172"/>
      <w:bookmarkEnd w:id="2173"/>
      <w:bookmarkEnd w:id="2174"/>
      <w:bookmarkEnd w:id="2175"/>
      <w:bookmarkEnd w:id="2176"/>
      <w:bookmarkEnd w:id="2177"/>
      <w:bookmarkEnd w:id="2178"/>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E92CBF">
      <w:pPr>
        <w:pStyle w:val="Heading4"/>
      </w:pPr>
      <w:bookmarkStart w:id="2179" w:name="_Toc24925931"/>
      <w:bookmarkStart w:id="2180" w:name="_Toc24926109"/>
      <w:bookmarkStart w:id="2181" w:name="_Toc24926285"/>
      <w:bookmarkStart w:id="2182" w:name="_Toc33964145"/>
      <w:bookmarkStart w:id="2183" w:name="_Toc33980912"/>
      <w:bookmarkStart w:id="2184" w:name="_Toc36462713"/>
      <w:bookmarkStart w:id="2185" w:name="_Toc36462909"/>
      <w:bookmarkStart w:id="2186" w:name="_Toc43026181"/>
      <w:bookmarkStart w:id="2187" w:name="_Toc49763715"/>
      <w:bookmarkStart w:id="2188" w:name="_Toc56754184"/>
      <w:bookmarkStart w:id="2189" w:name="_Toc67731385"/>
      <w:r w:rsidRPr="00F11966">
        <w:t>5.8.4.2</w:t>
      </w:r>
      <w:r w:rsidRPr="00F11966">
        <w:tab/>
        <w:t>Type: QoSFlowUsageReport</w:t>
      </w:r>
      <w:bookmarkEnd w:id="2179"/>
      <w:bookmarkEnd w:id="2180"/>
      <w:bookmarkEnd w:id="2181"/>
      <w:bookmarkEnd w:id="2182"/>
      <w:bookmarkEnd w:id="2183"/>
      <w:bookmarkEnd w:id="2184"/>
      <w:bookmarkEnd w:id="2185"/>
      <w:bookmarkEnd w:id="2186"/>
      <w:bookmarkEnd w:id="2187"/>
      <w:bookmarkEnd w:id="2188"/>
      <w:bookmarkEnd w:id="2189"/>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E92CBF">
      <w:pPr>
        <w:pStyle w:val="Heading4"/>
      </w:pPr>
      <w:bookmarkStart w:id="2190" w:name="_Toc24925932"/>
      <w:bookmarkStart w:id="2191" w:name="_Toc24926110"/>
      <w:bookmarkStart w:id="2192" w:name="_Toc24926286"/>
      <w:bookmarkStart w:id="2193" w:name="_Toc33964146"/>
      <w:bookmarkStart w:id="2194" w:name="_Toc33980913"/>
      <w:bookmarkStart w:id="2195" w:name="_Toc36462714"/>
      <w:bookmarkStart w:id="2196" w:name="_Toc36462910"/>
      <w:bookmarkStart w:id="2197" w:name="_Toc43026182"/>
      <w:bookmarkStart w:id="2198" w:name="_Toc49763716"/>
      <w:bookmarkStart w:id="2199" w:name="_Toc56754185"/>
      <w:bookmarkStart w:id="2200" w:name="_Toc67731386"/>
      <w:r w:rsidRPr="00F11966">
        <w:t>5.8.4.3</w:t>
      </w:r>
      <w:r w:rsidRPr="00F11966">
        <w:tab/>
        <w:t>Type: SecondaryRatUsageInfo</w:t>
      </w:r>
      <w:bookmarkEnd w:id="2190"/>
      <w:bookmarkEnd w:id="2191"/>
      <w:bookmarkEnd w:id="2192"/>
      <w:bookmarkEnd w:id="2193"/>
      <w:bookmarkEnd w:id="2194"/>
      <w:bookmarkEnd w:id="2195"/>
      <w:bookmarkEnd w:id="2196"/>
      <w:bookmarkEnd w:id="2197"/>
      <w:bookmarkEnd w:id="2198"/>
      <w:bookmarkEnd w:id="2199"/>
      <w:bookmarkEnd w:id="2200"/>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E92CBF">
      <w:pPr>
        <w:pStyle w:val="Heading4"/>
      </w:pPr>
      <w:bookmarkStart w:id="2201" w:name="_Toc24925933"/>
      <w:bookmarkStart w:id="2202" w:name="_Toc24926111"/>
      <w:bookmarkStart w:id="2203" w:name="_Toc24926287"/>
      <w:bookmarkStart w:id="2204" w:name="_Toc33964147"/>
      <w:bookmarkStart w:id="2205" w:name="_Toc33980914"/>
      <w:bookmarkStart w:id="2206" w:name="_Toc36462715"/>
      <w:bookmarkStart w:id="2207" w:name="_Toc36462911"/>
      <w:bookmarkStart w:id="2208" w:name="_Toc43026183"/>
      <w:bookmarkStart w:id="2209" w:name="_Toc49763717"/>
      <w:bookmarkStart w:id="2210" w:name="_Toc56754186"/>
      <w:bookmarkStart w:id="2211" w:name="_Toc67731387"/>
      <w:r w:rsidRPr="00F11966">
        <w:t>5.8.4.4</w:t>
      </w:r>
      <w:r w:rsidRPr="00F11966">
        <w:tab/>
        <w:t>Type: VolumeTimedReport</w:t>
      </w:r>
      <w:bookmarkEnd w:id="2201"/>
      <w:bookmarkEnd w:id="2202"/>
      <w:bookmarkEnd w:id="2203"/>
      <w:bookmarkEnd w:id="2204"/>
      <w:bookmarkEnd w:id="2205"/>
      <w:bookmarkEnd w:id="2206"/>
      <w:bookmarkEnd w:id="2207"/>
      <w:bookmarkEnd w:id="2208"/>
      <w:bookmarkEnd w:id="2209"/>
      <w:bookmarkEnd w:id="2210"/>
      <w:bookmarkEnd w:id="2211"/>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E92CBF">
      <w:pPr>
        <w:pStyle w:val="Heading8"/>
      </w:pPr>
      <w:bookmarkStart w:id="2212" w:name="_Toc36462716"/>
      <w:bookmarkStart w:id="2213" w:name="_Toc36462912"/>
      <w:bookmarkStart w:id="2214" w:name="_Toc67731388"/>
      <w:r w:rsidRPr="00F11966">
        <w:lastRenderedPageBreak/>
        <w:t>Annex A (normative):</w:t>
      </w:r>
      <w:r w:rsidRPr="00F11966">
        <w:br/>
        <w:t>OpenAPI specification</w:t>
      </w:r>
      <w:bookmarkEnd w:id="2212"/>
      <w:bookmarkEnd w:id="2213"/>
      <w:bookmarkEnd w:id="2214"/>
    </w:p>
    <w:p w14:paraId="54DE0341" w14:textId="77777777" w:rsidR="00E92CBF" w:rsidRPr="00F11966" w:rsidRDefault="00E92CBF" w:rsidP="00E92CBF">
      <w:pPr>
        <w:pStyle w:val="Heading2"/>
      </w:pPr>
      <w:bookmarkStart w:id="2215" w:name="_Toc24925934"/>
      <w:bookmarkStart w:id="2216" w:name="_Toc24926112"/>
      <w:bookmarkStart w:id="2217" w:name="_Toc24926288"/>
      <w:bookmarkStart w:id="2218" w:name="_Toc33964148"/>
      <w:bookmarkStart w:id="2219" w:name="_Toc33980915"/>
      <w:bookmarkStart w:id="2220" w:name="_Toc36462717"/>
      <w:bookmarkStart w:id="2221" w:name="_Toc36462913"/>
      <w:bookmarkStart w:id="2222" w:name="_Toc43026184"/>
      <w:bookmarkStart w:id="2223" w:name="_Toc49763718"/>
      <w:bookmarkStart w:id="2224" w:name="_Toc56754187"/>
      <w:bookmarkStart w:id="2225" w:name="_Toc67731389"/>
      <w:r w:rsidRPr="00F11966">
        <w:t>A.1</w:t>
      </w:r>
      <w:r w:rsidRPr="00F11966">
        <w:tab/>
        <w:t>General</w:t>
      </w:r>
      <w:bookmarkEnd w:id="2215"/>
      <w:bookmarkEnd w:id="2216"/>
      <w:bookmarkEnd w:id="2217"/>
      <w:bookmarkEnd w:id="2218"/>
      <w:bookmarkEnd w:id="2219"/>
      <w:bookmarkEnd w:id="2220"/>
      <w:bookmarkEnd w:id="2221"/>
      <w:bookmarkEnd w:id="2222"/>
      <w:bookmarkEnd w:id="2223"/>
      <w:bookmarkEnd w:id="2224"/>
      <w:bookmarkEnd w:id="2225"/>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E92CBF">
      <w:pPr>
        <w:pStyle w:val="Heading2"/>
      </w:pPr>
      <w:bookmarkStart w:id="2226" w:name="_Toc24925935"/>
      <w:bookmarkStart w:id="2227" w:name="_Toc24926113"/>
      <w:bookmarkStart w:id="2228" w:name="_Toc24926289"/>
      <w:bookmarkStart w:id="2229" w:name="_Toc33964149"/>
      <w:bookmarkStart w:id="2230" w:name="_Toc33980916"/>
      <w:bookmarkStart w:id="2231" w:name="_Toc36462718"/>
      <w:bookmarkStart w:id="2232" w:name="_Toc36462914"/>
      <w:bookmarkStart w:id="2233" w:name="_Toc43026185"/>
      <w:bookmarkStart w:id="2234" w:name="_Toc49763719"/>
      <w:bookmarkStart w:id="2235" w:name="_Toc56754188"/>
      <w:bookmarkStart w:id="2236" w:name="_Hlk66020465"/>
      <w:bookmarkStart w:id="2237" w:name="_Toc67731390"/>
      <w:r w:rsidRPr="00F11966">
        <w:t>A.2</w:t>
      </w:r>
      <w:r w:rsidRPr="00F11966">
        <w:tab/>
        <w:t>Data related to Common Data Types</w:t>
      </w:r>
      <w:bookmarkEnd w:id="2226"/>
      <w:bookmarkEnd w:id="2227"/>
      <w:bookmarkEnd w:id="2228"/>
      <w:bookmarkEnd w:id="2229"/>
      <w:bookmarkEnd w:id="2230"/>
      <w:bookmarkEnd w:id="2231"/>
      <w:bookmarkEnd w:id="2232"/>
      <w:bookmarkEnd w:id="2233"/>
      <w:bookmarkEnd w:id="2234"/>
      <w:bookmarkEnd w:id="2235"/>
      <w:bookmarkEnd w:id="2237"/>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77777777"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451BB7">
        <w:rPr>
          <w:lang w:val="en-US"/>
        </w:rPr>
        <w:t>3</w:t>
      </w:r>
      <w:r w:rsidR="00451BB7"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77777777" w:rsidR="00E92CBF" w:rsidRPr="00F11966" w:rsidRDefault="00E92CBF" w:rsidP="00E92CBF">
      <w:pPr>
        <w:pStyle w:val="PL"/>
      </w:pPr>
      <w:r w:rsidRPr="00F11966">
        <w:t xml:space="preserve">    © 202</w:t>
      </w:r>
      <w:r w:rsidR="00840D77">
        <w:t>1</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77777777"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451BB7">
        <w:rPr>
          <w:lang w:val="en-US"/>
        </w:rPr>
        <w:t>7</w:t>
      </w:r>
      <w:r w:rsidRPr="00F11966">
        <w:rPr>
          <w:lang w:val="en-US"/>
        </w:rPr>
        <w:t>.0</w:t>
      </w:r>
    </w:p>
    <w:p w14:paraId="2674494F" w14:textId="77777777" w:rsidR="00E92CBF" w:rsidRPr="00F11966" w:rsidRDefault="00E92CBF" w:rsidP="00E92CBF">
      <w:pPr>
        <w:pStyle w:val="PL"/>
        <w:rPr>
          <w:lang w:val="en-US"/>
        </w:rPr>
      </w:pPr>
      <w:r w:rsidRPr="00F11966">
        <w:rPr>
          <w:lang w:val="en-US"/>
        </w:rPr>
        <w:t xml:space="preserve">  url: 'http://www.3gpp.org/ftp/Specs/archive/29_series/29.571/'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bookmarkEnd w:id="2236"/>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t xml:space="preserve">      type: string</w:t>
      </w:r>
    </w:p>
    <w:p w14:paraId="0EA7FA0E" w14:textId="77777777" w:rsidR="00E92CBF" w:rsidRPr="00F11966" w:rsidRDefault="00E92CBF" w:rsidP="00E92CBF">
      <w:pPr>
        <w:pStyle w:val="PL"/>
        <w:rPr>
          <w:lang w:val="en-US"/>
        </w:rPr>
      </w:pPr>
      <w:r w:rsidRPr="00F11966">
        <w:rPr>
          <w:lang w:val="en-US"/>
        </w:rPr>
        <w:lastRenderedPageBreak/>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t xml:space="preserve">    Ipv6AddrRm:</w:t>
      </w:r>
    </w:p>
    <w:p w14:paraId="2D1614E7" w14:textId="77777777" w:rsidR="00E92CBF" w:rsidRPr="00F11966" w:rsidRDefault="00E92CBF" w:rsidP="00E92CBF">
      <w:pPr>
        <w:pStyle w:val="PL"/>
        <w:rPr>
          <w:lang w:val="en-US"/>
        </w:rPr>
      </w:pPr>
      <w:r w:rsidRPr="00F11966">
        <w:rPr>
          <w:lang w:val="en-US"/>
        </w:rPr>
        <w:lastRenderedPageBreak/>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t xml:space="preserve">      nullable: true</w:t>
      </w:r>
    </w:p>
    <w:p w14:paraId="5BD0BB9B" w14:textId="77777777" w:rsidR="00E92CBF" w:rsidRPr="00F11966" w:rsidRDefault="00E92CBF" w:rsidP="00E92CBF">
      <w:pPr>
        <w:pStyle w:val="PL"/>
        <w:rPr>
          <w:lang w:val="sv-SE"/>
        </w:rPr>
      </w:pPr>
      <w:r w:rsidRPr="00F11966">
        <w:rPr>
          <w:lang w:val="sv-SE"/>
        </w:rPr>
        <w:lastRenderedPageBreak/>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t>#</w:t>
      </w:r>
    </w:p>
    <w:p w14:paraId="7C3C05DE" w14:textId="77777777" w:rsidR="00E92CBF" w:rsidRPr="00F11966" w:rsidRDefault="00E92CBF" w:rsidP="00E92CBF">
      <w:pPr>
        <w:pStyle w:val="PL"/>
        <w:rPr>
          <w:lang w:val="en-US"/>
        </w:rPr>
      </w:pPr>
      <w:r w:rsidRPr="00F11966">
        <w:rPr>
          <w:lang w:val="en-US"/>
        </w:rPr>
        <w:lastRenderedPageBreak/>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52A25C11" w14:textId="77777777" w:rsidR="005C7D0E" w:rsidRPr="00F11966" w:rsidRDefault="005C7D0E" w:rsidP="005C7D0E">
      <w:pPr>
        <w:pStyle w:val="PL"/>
        <w:rPr>
          <w:lang w:val="en-US"/>
        </w:rPr>
      </w:pPr>
      <w:r w:rsidRPr="00F11966">
        <w:rPr>
          <w:lang w:val="en-US"/>
        </w:rPr>
        <w:t xml:space="preserve">        targetScp:</w:t>
      </w:r>
    </w:p>
    <w:p w14:paraId="39B2D876" w14:textId="77777777" w:rsidR="00852C0F" w:rsidRDefault="005C7D0E" w:rsidP="00852C0F">
      <w:pPr>
        <w:pStyle w:val="PL"/>
        <w:rPr>
          <w:lang w:val="en-US"/>
        </w:rPr>
      </w:pPr>
      <w:r w:rsidRPr="00F11966">
        <w:rPr>
          <w:lang w:val="en-US"/>
        </w:rPr>
        <w:t xml:space="preserve">          $ref: '#/components/schemas/Uri'</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lastRenderedPageBreak/>
        <w:t xml:space="preserve">      required:</w:t>
      </w:r>
    </w:p>
    <w:p w14:paraId="179B83C8" w14:textId="77777777" w:rsidR="00E92CBF" w:rsidRPr="00F11966" w:rsidRDefault="00E92CBF" w:rsidP="00E92CBF">
      <w:pPr>
        <w:pStyle w:val="PL"/>
        <w:rPr>
          <w:lang w:val="en-US"/>
        </w:rPr>
      </w:pPr>
      <w:r w:rsidRPr="00F11966">
        <w:rPr>
          <w:lang w:val="en-US"/>
        </w:rPr>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lastRenderedPageBreak/>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lastRenderedPageBreak/>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lastRenderedPageBreak/>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lastRenderedPageBreak/>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lastRenderedPageBreak/>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lastRenderedPageBreak/>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lastRenderedPageBreak/>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lastRenderedPageBreak/>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11966" w:rsidRDefault="00E92CBF" w:rsidP="00E92CBF">
      <w:pPr>
        <w:pStyle w:val="PL"/>
        <w:rPr>
          <w:lang w:val="en-US"/>
        </w:rPr>
      </w:pPr>
      <w:r w:rsidRPr="00F11966">
        <w:rPr>
          <w:lang w:val="en-US"/>
        </w:rPr>
        <w:t xml:space="preserve">          type: integer</w:t>
      </w:r>
    </w:p>
    <w:p w14:paraId="6D419C10" w14:textId="77777777" w:rsidR="00E92CBF" w:rsidRPr="00F11966" w:rsidRDefault="00E92CBF" w:rsidP="00E92CBF">
      <w:pPr>
        <w:pStyle w:val="PL"/>
        <w:rPr>
          <w:lang w:val="en-US"/>
        </w:rPr>
      </w:pPr>
      <w:r w:rsidRPr="00F11966">
        <w:rPr>
          <w:lang w:val="en-US"/>
        </w:rPr>
        <w:t xml:space="preserve">          minimum: 0</w:t>
      </w:r>
    </w:p>
    <w:p w14:paraId="090D0CC6" w14:textId="77777777" w:rsidR="00E92CBF" w:rsidRPr="00F11966" w:rsidRDefault="00E92CBF" w:rsidP="00E92CBF">
      <w:pPr>
        <w:pStyle w:val="PL"/>
        <w:rPr>
          <w:lang w:val="en-US"/>
        </w:rPr>
      </w:pPr>
      <w:r w:rsidRPr="00F11966">
        <w:rPr>
          <w:lang w:val="en-US"/>
        </w:rPr>
        <w:t xml:space="preserve">          maximum: 255</w:t>
      </w:r>
    </w:p>
    <w:p w14:paraId="54AFBE40" w14:textId="77777777" w:rsidR="00E92CBF" w:rsidRPr="00F11966" w:rsidRDefault="00E92CBF" w:rsidP="00E92CBF">
      <w:pPr>
        <w:pStyle w:val="PL"/>
        <w:rPr>
          <w:lang w:val="en-US"/>
        </w:rPr>
      </w:pPr>
      <w:r w:rsidRPr="00F11966">
        <w:rPr>
          <w:lang w:val="en-US"/>
        </w:rPr>
        <w:t xml:space="preserve">        sd:</w:t>
      </w:r>
    </w:p>
    <w:p w14:paraId="75229189" w14:textId="77777777" w:rsidR="00E92CBF" w:rsidRPr="00F11966" w:rsidRDefault="00E92CBF" w:rsidP="00E92CBF">
      <w:pPr>
        <w:pStyle w:val="PL"/>
        <w:rPr>
          <w:lang w:val="en-US"/>
        </w:rPr>
      </w:pPr>
      <w:r w:rsidRPr="00F11966">
        <w:rPr>
          <w:lang w:val="en-US"/>
        </w:rPr>
        <w:t xml:space="preserve">          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lastRenderedPageBreak/>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lastRenderedPageBreak/>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lastRenderedPageBreak/>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lastRenderedPageBreak/>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lastRenderedPageBreak/>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lastRenderedPageBreak/>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lastRenderedPageBreak/>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lastRenderedPageBreak/>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463E4CBF" w14:textId="77777777" w:rsidR="00E92CBF" w:rsidRPr="00F11966" w:rsidRDefault="00E92CBF" w:rsidP="00E92CBF">
      <w:pPr>
        <w:pStyle w:val="PL"/>
        <w:rPr>
          <w:lang w:val="en-US"/>
        </w:rPr>
      </w:pPr>
      <w:r w:rsidRPr="00F11966">
        <w:rPr>
          <w:lang w:val="en-US"/>
        </w:rPr>
        <w:lastRenderedPageBreak/>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77777777" w:rsidR="00E92CBF" w:rsidRPr="00F11966" w:rsidRDefault="00E92CBF" w:rsidP="00E92CBF">
      <w:pPr>
        <w:pStyle w:val="PL"/>
      </w:pPr>
      <w:r w:rsidRPr="00F11966">
        <w:rPr>
          <w:lang w:val="en-US"/>
        </w:rPr>
        <w:t xml:space="preserve">          pattern: '^[A-Fa-f0-9]$'</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77777777" w:rsidR="00E92CBF" w:rsidRPr="00F11966" w:rsidRDefault="00E92CBF" w:rsidP="00E92CBF">
      <w:pPr>
        <w:pStyle w:val="PL"/>
      </w:pPr>
      <w:r w:rsidRPr="00F11966">
        <w:rPr>
          <w:lang w:val="en-US"/>
        </w:rPr>
        <w:t xml:space="preserve">          pattern: '^[A-Fa-f0-9]$'</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77777777" w:rsidR="00E92CBF" w:rsidRPr="00F11966" w:rsidRDefault="00E92CBF" w:rsidP="00E92CBF">
      <w:pPr>
        <w:pStyle w:val="PL"/>
      </w:pPr>
      <w:r w:rsidRPr="00F11966">
        <w:rPr>
          <w:lang w:val="en-US"/>
        </w:rPr>
        <w:t xml:space="preserve">          pattern: '^[A-Fa-f0-9]$'</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7777777" w:rsidR="00E92CBF" w:rsidRPr="00F11966" w:rsidRDefault="00E92CBF" w:rsidP="00E92CBF">
      <w:pPr>
        <w:pStyle w:val="PL"/>
      </w:pPr>
      <w:r w:rsidRPr="00F11966">
        <w:rPr>
          <w:lang w:val="en-US"/>
        </w:rPr>
        <w:t xml:space="preserve">          pattern: '^[A-Fa-f0-9]$'</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7777777" w:rsidR="00E92CBF" w:rsidRPr="00F11966" w:rsidRDefault="00E92CBF" w:rsidP="00E92CBF">
      <w:pPr>
        <w:pStyle w:val="PL"/>
      </w:pPr>
      <w:r w:rsidRPr="00F11966">
        <w:rPr>
          <w:lang w:val="en-US"/>
        </w:rPr>
        <w:t xml:space="preserve">          pattern: '^[A-Fa-f0-9]$'</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77777777" w:rsidR="00E92CBF" w:rsidRPr="00F11966" w:rsidRDefault="00E92CBF" w:rsidP="00E92CBF">
      <w:pPr>
        <w:pStyle w:val="PL"/>
      </w:pPr>
      <w:r w:rsidRPr="00F11966">
        <w:rPr>
          <w:lang w:val="en-US"/>
        </w:rPr>
        <w:t xml:space="preserve">          pattern: '^[A-Fa-f0-9]$'</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lastRenderedPageBreak/>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77777777" w:rsidR="00532ED7" w:rsidRPr="00F11966" w:rsidRDefault="00532ED7" w:rsidP="00532ED7">
      <w:pPr>
        <w:pStyle w:val="PL"/>
      </w:pPr>
      <w:r w:rsidRPr="00F11966">
        <w:t xml:space="preserve">      description:</w:t>
      </w:r>
      <w:r w:rsidRPr="00F11966">
        <w:rPr>
          <w:rFonts w:cs="Arial"/>
          <w:szCs w:val="18"/>
        </w:rPr>
        <w:t xml:space="preserve"> Extensions to the Snssai data type</w:t>
      </w:r>
    </w:p>
    <w:p w14:paraId="0FDB5C29" w14:textId="77777777" w:rsidR="00532ED7" w:rsidRPr="00F11966" w:rsidRDefault="00532ED7" w:rsidP="00532ED7">
      <w:pPr>
        <w:pStyle w:val="PL"/>
      </w:pPr>
      <w:r w:rsidRPr="00F11966">
        <w:t xml:space="preserve">      type: object</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CF87802" w14:textId="77777777"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492791AA" w14:textId="77777777" w:rsidR="00532ED7" w:rsidRPr="00F11966" w:rsidRDefault="00532ED7" w:rsidP="00532ED7">
      <w:pPr>
        <w:pStyle w:val="PL"/>
      </w:pPr>
      <w:r w:rsidRPr="00F11966">
        <w:t xml:space="preserve">          type: boolean</w:t>
      </w:r>
    </w:p>
    <w:p w14:paraId="0E0C071E" w14:textId="77777777" w:rsidR="00532ED7" w:rsidRPr="00F11966" w:rsidRDefault="00532ED7" w:rsidP="00532ED7">
      <w:pPr>
        <w:pStyle w:val="PL"/>
      </w:pPr>
      <w:r w:rsidRPr="00F11966">
        <w:t xml:space="preserve">          default: false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lastRenderedPageBreak/>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lastRenderedPageBreak/>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F11966" w:rsidRDefault="00E92CBF" w:rsidP="00E92CBF">
      <w:pPr>
        <w:pStyle w:val="PL"/>
      </w:pPr>
      <w:r w:rsidRPr="00B22C48">
        <w:rPr>
          <w:lang w:val="de-DE"/>
        </w:rPr>
        <w:t xml:space="preserve">      </w:t>
      </w:r>
      <w:r w:rsidRPr="00F11966">
        <w:t>type: integer</w:t>
      </w:r>
    </w:p>
    <w:p w14:paraId="642ACD0F" w14:textId="77777777" w:rsidR="00E92CBF" w:rsidRPr="00F11966" w:rsidRDefault="00E92CBF" w:rsidP="00E92CBF">
      <w:pPr>
        <w:pStyle w:val="PL"/>
      </w:pPr>
      <w:r w:rsidRPr="00F11966">
        <w:t xml:space="preserve">      minimum: 1</w:t>
      </w:r>
    </w:p>
    <w:p w14:paraId="5909B02F" w14:textId="77777777" w:rsidR="00E92CBF" w:rsidRPr="00F11966" w:rsidRDefault="00E92CBF" w:rsidP="00E92CBF">
      <w:pPr>
        <w:pStyle w:val="PL"/>
      </w:pPr>
      <w:r w:rsidRPr="00F11966">
        <w:t xml:space="preserve">      maximum: 100</w:t>
      </w:r>
    </w:p>
    <w:p w14:paraId="63B8DEF4" w14:textId="77777777" w:rsidR="00E92CBF" w:rsidRPr="00F11966" w:rsidRDefault="00E92CBF" w:rsidP="00E92CBF">
      <w:pPr>
        <w:pStyle w:val="PL"/>
      </w:pPr>
      <w:r w:rsidRPr="00F11966">
        <w:t xml:space="preserve">    SamplingRatioRm:</w:t>
      </w:r>
    </w:p>
    <w:p w14:paraId="464E155A" w14:textId="77777777" w:rsidR="00E92CBF" w:rsidRPr="00F11966" w:rsidRDefault="00E92CBF" w:rsidP="00E92CBF">
      <w:pPr>
        <w:pStyle w:val="PL"/>
      </w:pPr>
      <w:r w:rsidRPr="00F11966">
        <w:t xml:space="preserve">      type: integer</w:t>
      </w:r>
    </w:p>
    <w:p w14:paraId="3C95E7F3" w14:textId="77777777" w:rsidR="00E92CBF" w:rsidRPr="00F11966" w:rsidRDefault="00E92CBF" w:rsidP="00E92CBF">
      <w:pPr>
        <w:pStyle w:val="PL"/>
      </w:pPr>
      <w:r w:rsidRPr="00F11966">
        <w:t xml:space="preserve">      minimum: 1</w:t>
      </w:r>
    </w:p>
    <w:p w14:paraId="5DF02F57" w14:textId="77777777" w:rsidR="00E92CBF" w:rsidRPr="00F11966" w:rsidRDefault="00E92CBF" w:rsidP="00E92CBF">
      <w:pPr>
        <w:pStyle w:val="PL"/>
      </w:pPr>
      <w:r w:rsidRPr="00F11966">
        <w:t xml:space="preserve">      maximum: 100</w:t>
      </w:r>
    </w:p>
    <w:p w14:paraId="6255032E" w14:textId="77777777" w:rsidR="00E92CBF" w:rsidRPr="00F11966" w:rsidRDefault="00E92CBF" w:rsidP="00E92CBF">
      <w:pPr>
        <w:pStyle w:val="PL"/>
        <w:rPr>
          <w:lang w:val="en-US"/>
        </w:rPr>
      </w:pPr>
      <w:r w:rsidRPr="00F11966">
        <w:rPr>
          <w:lang w:val="en-US"/>
        </w:rPr>
        <w:t xml:space="preserve">      nullable: true</w:t>
      </w:r>
    </w:p>
    <w:p w14:paraId="7267EF19" w14:textId="77777777" w:rsidR="00E92CBF" w:rsidRPr="00F11966" w:rsidRDefault="00E92CBF" w:rsidP="00E92CBF">
      <w:pPr>
        <w:pStyle w:val="PL"/>
      </w:pPr>
      <w:r w:rsidRPr="00F11966">
        <w:t xml:space="preserve">    RgWirelineCharacteristics:</w:t>
      </w:r>
    </w:p>
    <w:p w14:paraId="184C87CC" w14:textId="77777777" w:rsidR="00E92CBF" w:rsidRPr="00F11966" w:rsidRDefault="00E92CBF" w:rsidP="00E92CBF">
      <w:pPr>
        <w:pStyle w:val="PL"/>
      </w:pPr>
      <w:r w:rsidRPr="00F11966">
        <w:rPr>
          <w:lang w:val="en-US"/>
        </w:rPr>
        <w:t xml:space="preserve">      $ref: '#/components/schemas/Bytes'</w:t>
      </w:r>
    </w:p>
    <w:p w14:paraId="4B025E5F" w14:textId="77777777" w:rsidR="00E92CBF" w:rsidRPr="00F11966" w:rsidRDefault="00E92CBF" w:rsidP="00E92CBF">
      <w:pPr>
        <w:pStyle w:val="PL"/>
      </w:pPr>
      <w:r w:rsidRPr="00F11966">
        <w:t xml:space="preserve">    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lastRenderedPageBreak/>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lastRenderedPageBreak/>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lastRenderedPageBreak/>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lastRenderedPageBreak/>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lastRenderedPageBreak/>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lastRenderedPageBreak/>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lastRenderedPageBreak/>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lastRenderedPageBreak/>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lastRenderedPageBreak/>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247BDA10" w14:textId="77777777"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lastRenderedPageBreak/>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lastRenderedPageBreak/>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E92CBF">
      <w:pPr>
        <w:pStyle w:val="Heading8"/>
      </w:pPr>
      <w:r w:rsidRPr="00F11966">
        <w:br w:type="page"/>
      </w:r>
      <w:bookmarkStart w:id="2238" w:name="_Toc36462719"/>
      <w:bookmarkStart w:id="2239" w:name="_Toc36462915"/>
      <w:bookmarkStart w:id="2240" w:name="historyclause"/>
      <w:bookmarkStart w:id="2241" w:name="_Toc67731391"/>
      <w:r w:rsidRPr="00F11966">
        <w:lastRenderedPageBreak/>
        <w:t>Annex B (informative):</w:t>
      </w:r>
      <w:r w:rsidRPr="00F11966">
        <w:br/>
        <w:t>Change history</w:t>
      </w:r>
      <w:bookmarkEnd w:id="2238"/>
      <w:bookmarkEnd w:id="2239"/>
      <w:bookmarkEnd w:id="2241"/>
    </w:p>
    <w:bookmarkEnd w:id="224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2CC48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5C15D6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71B150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587E6A5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5BB1C2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0A8CB82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B4DF1D9"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457155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440D4D5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59DD85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6E9B9C6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2AB37D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6CAAEFD1"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250940E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1E4E4B59" w14:textId="77777777" w:rsidR="00E92CBF" w:rsidRPr="00F11966" w:rsidRDefault="00E92CBF" w:rsidP="00AA7DB8">
            <w:pPr>
              <w:pStyle w:val="TAR"/>
              <w:rPr>
                <w:rFonts w:cs="Arial"/>
                <w:sz w:val="16"/>
                <w:szCs w:val="16"/>
                <w:lang w:eastAsia="en-GB"/>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2C9D88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3CE52D9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2585006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43B8659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210325"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58A15FA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6C0EF06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44A7C11F"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6F3D0F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D1428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60BCE28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4D6F07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4B1A30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516054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0D2138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B35F8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5E0941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528F447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511AD2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210325"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70D10F77" w14:textId="77777777" w:rsidR="00E92CBF" w:rsidRPr="00F11966" w:rsidRDefault="00E92CBF" w:rsidP="00AA7DB8">
            <w:pPr>
              <w:pStyle w:val="TAR"/>
              <w:rPr>
                <w:rFonts w:cs="Arial"/>
                <w:sz w:val="16"/>
                <w:szCs w:val="16"/>
                <w:lang w:eastAsia="en-GB"/>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3188C06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5B7D4B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3435DF5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64D542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1E34837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5C449E2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59355A5D"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195C41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324E66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50D9D8E9" w14:textId="77777777" w:rsidR="00E92CBF" w:rsidRPr="00F11966" w:rsidRDefault="00E92CBF" w:rsidP="00AA7DB8">
            <w:pPr>
              <w:pStyle w:val="TAR"/>
              <w:rPr>
                <w:rFonts w:cs="Arial"/>
                <w:sz w:val="16"/>
                <w:szCs w:val="16"/>
                <w:lang w:eastAsia="en-GB"/>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58E3E9B5" w14:textId="77777777" w:rsidR="00E92CBF" w:rsidRPr="00F11966" w:rsidRDefault="00E92CBF" w:rsidP="00AA7DB8">
            <w:pPr>
              <w:pStyle w:val="TAR"/>
              <w:rPr>
                <w:rFonts w:cs="Arial"/>
                <w:sz w:val="16"/>
                <w:szCs w:val="16"/>
                <w:lang w:eastAsia="en-GB"/>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55353E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5BADF497"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33619F2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45ACBC5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4C68D5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642CDBB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7567B2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628B8FDE"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BBCBFFE" w14:textId="77777777" w:rsidR="00E92CBF" w:rsidRPr="00F11966" w:rsidRDefault="00E92CBF" w:rsidP="00AA7DB8">
            <w:pPr>
              <w:pStyle w:val="TAR"/>
              <w:rPr>
                <w:rFonts w:cs="Arial"/>
                <w:sz w:val="16"/>
                <w:szCs w:val="16"/>
                <w:lang w:eastAsia="en-GB"/>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7DEC06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1E9E2CF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0D6BB8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1D6584A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6E700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73049E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3B12D39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6AF445E2"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5ECEFA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2882E7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68A2D0B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250C3E34"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1AEE711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0321133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5B6CAAE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4AAF93C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588912F4" w14:textId="77777777" w:rsidR="00E92CBF" w:rsidRPr="00F11966" w:rsidRDefault="00E92CBF" w:rsidP="00AA7DB8">
            <w:pPr>
              <w:pStyle w:val="TAR"/>
              <w:rPr>
                <w:rFonts w:cs="Arial"/>
                <w:sz w:val="16"/>
                <w:szCs w:val="16"/>
                <w:lang w:eastAsia="en-GB"/>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2FF091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1A9FD2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49DA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2BE2538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33038E0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52BE8D5B" w14:textId="77777777" w:rsidR="00E92CBF" w:rsidRPr="00F11966" w:rsidRDefault="00E92CBF" w:rsidP="00AA7DB8">
            <w:pPr>
              <w:pStyle w:val="TAR"/>
              <w:rPr>
                <w:rFonts w:cs="Arial"/>
                <w:sz w:val="16"/>
                <w:szCs w:val="16"/>
                <w:lang w:eastAsia="en-GB"/>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033E67A5" w14:textId="77777777" w:rsidR="00E92CBF" w:rsidRPr="00F11966" w:rsidRDefault="00E92CBF" w:rsidP="00AA7DB8">
            <w:pPr>
              <w:pStyle w:val="TAR"/>
              <w:rPr>
                <w:rFonts w:cs="Arial"/>
                <w:sz w:val="16"/>
                <w:szCs w:val="16"/>
                <w:lang w:eastAsia="en-GB"/>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21CC4BB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5560E6AC" w14:textId="77777777" w:rsidR="00E92CBF" w:rsidRPr="00F11966" w:rsidRDefault="00E92CBF" w:rsidP="00AA7DB8">
            <w:pPr>
              <w:pStyle w:val="TAR"/>
              <w:rPr>
                <w:rFonts w:cs="Arial"/>
                <w:sz w:val="16"/>
                <w:szCs w:val="16"/>
                <w:lang w:eastAsia="en-GB"/>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3B2449D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341B5525" w14:textId="77777777" w:rsidR="00E92CBF" w:rsidRPr="00F11966" w:rsidRDefault="00E92CBF" w:rsidP="00AA7DB8">
            <w:pPr>
              <w:pStyle w:val="TAR"/>
              <w:rPr>
                <w:rFonts w:cs="Arial"/>
                <w:sz w:val="16"/>
                <w:szCs w:val="16"/>
                <w:lang w:eastAsia="en-GB"/>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BB4851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071C5EC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3944CE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2062E4B3"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09AFC7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E281A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5AD1366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5122EDE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02E6FA7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2D6414B" w14:textId="77777777" w:rsidR="006057FF" w:rsidRPr="00F11966" w:rsidRDefault="006057FF" w:rsidP="00AA7DB8">
            <w:pPr>
              <w:pStyle w:val="TAR"/>
              <w:rPr>
                <w:rFonts w:cs="Arial"/>
                <w:sz w:val="16"/>
                <w:szCs w:val="16"/>
                <w:lang w:eastAsia="en-GB"/>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1C0ACD1B"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77E8789B"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341D5001"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788CA8F4"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0FCAC046"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22B637B6"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520461E4"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7FB7AA4D"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47DBB12D"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2FB1742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70EAF00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37572357" w14:textId="77777777" w:rsidR="00BD6873" w:rsidRPr="00F11966" w:rsidRDefault="00BD6873" w:rsidP="00BD6873">
            <w:pPr>
              <w:pStyle w:val="TAR"/>
              <w:rPr>
                <w:rFonts w:cs="Arial"/>
                <w:sz w:val="16"/>
                <w:szCs w:val="16"/>
                <w:lang w:eastAsia="en-GB"/>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6FA1DC04"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D88A1E0"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78989BBE"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75F9A9AB"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39959465"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455AC1FE"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17FC2E0F" w14:textId="77777777" w:rsidR="009663F0" w:rsidRPr="00F11966" w:rsidRDefault="009663F0" w:rsidP="009663F0">
            <w:pPr>
              <w:pStyle w:val="TAR"/>
              <w:rPr>
                <w:rFonts w:cs="Arial"/>
                <w:sz w:val="16"/>
                <w:szCs w:val="16"/>
                <w:lang w:eastAsia="en-GB"/>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085F7AB3" w14:textId="77777777" w:rsidR="00A35953" w:rsidRPr="00F11966" w:rsidRDefault="00A35953" w:rsidP="00A35953">
            <w:pPr>
              <w:pStyle w:val="TAR"/>
              <w:rPr>
                <w:rFonts w:cs="Arial"/>
                <w:sz w:val="16"/>
                <w:szCs w:val="16"/>
                <w:lang w:eastAsia="en-GB"/>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2431611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210325"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589F828D" w14:textId="77777777" w:rsidR="00A35953" w:rsidRPr="00F11966" w:rsidRDefault="00A35953" w:rsidP="00A35953">
            <w:pPr>
              <w:pStyle w:val="TAR"/>
              <w:rPr>
                <w:rFonts w:cs="Arial"/>
                <w:sz w:val="16"/>
                <w:szCs w:val="16"/>
                <w:lang w:eastAsia="en-GB"/>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5</w:t>
            </w:r>
          </w:p>
        </w:tc>
        <w:tc>
          <w:tcPr>
            <w:tcW w:w="425" w:type="dxa"/>
            <w:shd w:val="solid" w:color="FFFFFF" w:fill="auto"/>
          </w:tcPr>
          <w:p w14:paraId="13737707" w14:textId="77777777" w:rsidR="00A35953" w:rsidRPr="00F11966" w:rsidRDefault="00A35953" w:rsidP="00A35953">
            <w:pPr>
              <w:pStyle w:val="TAR"/>
              <w:rPr>
                <w:rFonts w:cs="Arial"/>
                <w:sz w:val="16"/>
                <w:szCs w:val="16"/>
                <w:lang w:eastAsia="en-GB"/>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5E89BCC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210325"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6</w:t>
            </w:r>
          </w:p>
        </w:tc>
        <w:tc>
          <w:tcPr>
            <w:tcW w:w="425" w:type="dxa"/>
            <w:shd w:val="solid" w:color="FFFFFF" w:fill="auto"/>
          </w:tcPr>
          <w:p w14:paraId="05BBC1BC"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448E08FD"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4355DCAE" w14:textId="77777777" w:rsidR="00292D6D" w:rsidRDefault="00292D6D" w:rsidP="00292D6D">
            <w:pPr>
              <w:pStyle w:val="TAR"/>
              <w:rPr>
                <w:rFonts w:cs="Arial"/>
                <w:sz w:val="16"/>
                <w:szCs w:val="16"/>
                <w:lang w:eastAsia="en-GB"/>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lang w:eastAsia="en-GB"/>
              </w:rPr>
            </w:pPr>
            <w:r>
              <w:rPr>
                <w:rFonts w:cs="Arial"/>
                <w:sz w:val="16"/>
                <w:szCs w:val="16"/>
                <w:lang w:eastAsia="en-GB"/>
              </w:rPr>
              <w:t>0263</w:t>
            </w:r>
          </w:p>
        </w:tc>
        <w:tc>
          <w:tcPr>
            <w:tcW w:w="425" w:type="dxa"/>
            <w:shd w:val="solid" w:color="FFFFFF" w:fill="auto"/>
          </w:tcPr>
          <w:p w14:paraId="6437A833" w14:textId="77777777" w:rsidR="002A286B" w:rsidRDefault="002A286B" w:rsidP="00292D6D">
            <w:pPr>
              <w:pStyle w:val="TAR"/>
              <w:rPr>
                <w:rFonts w:cs="Arial"/>
                <w:sz w:val="16"/>
                <w:szCs w:val="16"/>
                <w:lang w:eastAsia="en-GB"/>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lang w:eastAsia="en-GB"/>
              </w:rPr>
            </w:pPr>
            <w:r>
              <w:rPr>
                <w:rFonts w:cs="Arial"/>
                <w:sz w:val="16"/>
                <w:szCs w:val="16"/>
                <w:lang w:eastAsia="en-GB"/>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lang w:eastAsia="en-GB"/>
              </w:rPr>
            </w:pPr>
            <w:r>
              <w:rPr>
                <w:rFonts w:cs="Arial"/>
                <w:sz w:val="16"/>
                <w:szCs w:val="16"/>
                <w:lang w:eastAsia="en-GB"/>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lang w:eastAsia="en-GB"/>
              </w:rPr>
            </w:pPr>
            <w:r>
              <w:rPr>
                <w:rFonts w:cs="Arial"/>
                <w:sz w:val="16"/>
                <w:szCs w:val="16"/>
                <w:lang w:eastAsia="en-GB"/>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bl>
    <w:p w14:paraId="20C4D9CA" w14:textId="77777777" w:rsidR="00080512" w:rsidRPr="00F11966" w:rsidRDefault="00DB1576" w:rsidP="00E92CBF">
      <w:r>
        <w:t>7</w:t>
      </w:r>
    </w:p>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1E0BD" w14:textId="77777777" w:rsidR="00E90871" w:rsidRDefault="00E90871">
      <w:r>
        <w:separator/>
      </w:r>
    </w:p>
  </w:endnote>
  <w:endnote w:type="continuationSeparator" w:id="0">
    <w:p w14:paraId="4EB62D0A" w14:textId="77777777" w:rsidR="00E90871" w:rsidRDefault="00E9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C3A73" w14:textId="77777777" w:rsidR="00A4562A" w:rsidRDefault="00A4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512CF" w14:textId="77777777" w:rsidR="00E90871" w:rsidRDefault="00E90871">
      <w:r>
        <w:separator/>
      </w:r>
    </w:p>
  </w:footnote>
  <w:footnote w:type="continuationSeparator" w:id="0">
    <w:p w14:paraId="52E4AD15" w14:textId="77777777" w:rsidR="00E90871" w:rsidRDefault="00E9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FCDF" w14:textId="2301ACFA" w:rsidR="00A4562A" w:rsidRDefault="00A456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0A8">
      <w:rPr>
        <w:rFonts w:ascii="Arial" w:hAnsi="Arial" w:cs="Arial"/>
        <w:b/>
        <w:noProof/>
        <w:sz w:val="18"/>
        <w:szCs w:val="18"/>
      </w:rPr>
      <w:t>3GPP TS 29.571 V16.7.0 (2021-03)</w:t>
    </w:r>
    <w:r>
      <w:rPr>
        <w:rFonts w:ascii="Arial" w:hAnsi="Arial" w:cs="Arial"/>
        <w:b/>
        <w:sz w:val="18"/>
        <w:szCs w:val="18"/>
      </w:rPr>
      <w:fldChar w:fldCharType="end"/>
    </w:r>
  </w:p>
  <w:p w14:paraId="1980D520" w14:textId="77777777" w:rsidR="00A4562A" w:rsidRDefault="00A456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1A2A">
      <w:rPr>
        <w:rFonts w:ascii="Arial" w:hAnsi="Arial" w:cs="Arial"/>
        <w:b/>
        <w:noProof/>
        <w:sz w:val="18"/>
        <w:szCs w:val="18"/>
      </w:rPr>
      <w:t>17</w:t>
    </w:r>
    <w:r>
      <w:rPr>
        <w:rFonts w:ascii="Arial" w:hAnsi="Arial" w:cs="Arial"/>
        <w:b/>
        <w:sz w:val="18"/>
        <w:szCs w:val="18"/>
      </w:rPr>
      <w:fldChar w:fldCharType="end"/>
    </w:r>
  </w:p>
  <w:p w14:paraId="7E7CE57E" w14:textId="7EFB53B0" w:rsidR="00A4562A" w:rsidRDefault="00A456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0A8">
      <w:rPr>
        <w:rFonts w:ascii="Arial" w:hAnsi="Arial" w:cs="Arial"/>
        <w:b/>
        <w:noProof/>
        <w:sz w:val="18"/>
        <w:szCs w:val="18"/>
      </w:rPr>
      <w:t>Release 16</w:t>
    </w:r>
    <w:r>
      <w:rPr>
        <w:rFonts w:ascii="Arial" w:hAnsi="Arial" w:cs="Arial"/>
        <w:b/>
        <w:sz w:val="18"/>
        <w:szCs w:val="18"/>
      </w:rPr>
      <w:fldChar w:fldCharType="end"/>
    </w:r>
  </w:p>
  <w:p w14:paraId="187D0DCF" w14:textId="77777777" w:rsidR="00A4562A" w:rsidRDefault="00A45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40509"/>
    <w:rsid w:val="00050A21"/>
    <w:rsid w:val="00051834"/>
    <w:rsid w:val="00054A22"/>
    <w:rsid w:val="00056422"/>
    <w:rsid w:val="00062023"/>
    <w:rsid w:val="000655A6"/>
    <w:rsid w:val="00080512"/>
    <w:rsid w:val="000C47C3"/>
    <w:rsid w:val="000D58AB"/>
    <w:rsid w:val="000D5BCC"/>
    <w:rsid w:val="000E2670"/>
    <w:rsid w:val="00133525"/>
    <w:rsid w:val="00136251"/>
    <w:rsid w:val="00137DEE"/>
    <w:rsid w:val="001446C8"/>
    <w:rsid w:val="00147DC4"/>
    <w:rsid w:val="00183513"/>
    <w:rsid w:val="00184255"/>
    <w:rsid w:val="00186722"/>
    <w:rsid w:val="00192133"/>
    <w:rsid w:val="001A4C42"/>
    <w:rsid w:val="001A7420"/>
    <w:rsid w:val="001B6637"/>
    <w:rsid w:val="001C21C3"/>
    <w:rsid w:val="001C401B"/>
    <w:rsid w:val="001C607A"/>
    <w:rsid w:val="001D02C2"/>
    <w:rsid w:val="001D0E8A"/>
    <w:rsid w:val="001F0C1D"/>
    <w:rsid w:val="001F1132"/>
    <w:rsid w:val="001F168B"/>
    <w:rsid w:val="001F30A8"/>
    <w:rsid w:val="0020011A"/>
    <w:rsid w:val="00210325"/>
    <w:rsid w:val="002347A2"/>
    <w:rsid w:val="002424D1"/>
    <w:rsid w:val="002539D5"/>
    <w:rsid w:val="00257019"/>
    <w:rsid w:val="002675F0"/>
    <w:rsid w:val="002922AB"/>
    <w:rsid w:val="00292D6D"/>
    <w:rsid w:val="002933AC"/>
    <w:rsid w:val="0029348A"/>
    <w:rsid w:val="00296BAC"/>
    <w:rsid w:val="002A0E2A"/>
    <w:rsid w:val="002A286B"/>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3971"/>
    <w:rsid w:val="003C60BD"/>
    <w:rsid w:val="003E79AC"/>
    <w:rsid w:val="003F3C9F"/>
    <w:rsid w:val="004113BA"/>
    <w:rsid w:val="00423334"/>
    <w:rsid w:val="004345EC"/>
    <w:rsid w:val="00446011"/>
    <w:rsid w:val="00451BB7"/>
    <w:rsid w:val="0046212D"/>
    <w:rsid w:val="00465515"/>
    <w:rsid w:val="004837EC"/>
    <w:rsid w:val="004C3280"/>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65087"/>
    <w:rsid w:val="00576823"/>
    <w:rsid w:val="00577C3C"/>
    <w:rsid w:val="0059735A"/>
    <w:rsid w:val="00597B11"/>
    <w:rsid w:val="005A639A"/>
    <w:rsid w:val="005B2479"/>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51C3E"/>
    <w:rsid w:val="006A323F"/>
    <w:rsid w:val="006B30D0"/>
    <w:rsid w:val="006B7CA9"/>
    <w:rsid w:val="006C3D95"/>
    <w:rsid w:val="006E1E0D"/>
    <w:rsid w:val="006E5165"/>
    <w:rsid w:val="006E5C86"/>
    <w:rsid w:val="00701116"/>
    <w:rsid w:val="007021A9"/>
    <w:rsid w:val="0070293F"/>
    <w:rsid w:val="00713C44"/>
    <w:rsid w:val="00734A5B"/>
    <w:rsid w:val="0074026F"/>
    <w:rsid w:val="007429F6"/>
    <w:rsid w:val="007433C1"/>
    <w:rsid w:val="00744E76"/>
    <w:rsid w:val="00774DA4"/>
    <w:rsid w:val="00781F0F"/>
    <w:rsid w:val="007A139A"/>
    <w:rsid w:val="007B04B3"/>
    <w:rsid w:val="007B600E"/>
    <w:rsid w:val="007F0F4A"/>
    <w:rsid w:val="007F10EB"/>
    <w:rsid w:val="008028A4"/>
    <w:rsid w:val="008067A0"/>
    <w:rsid w:val="00810A0F"/>
    <w:rsid w:val="00830747"/>
    <w:rsid w:val="00836EB2"/>
    <w:rsid w:val="00840D77"/>
    <w:rsid w:val="00852C0F"/>
    <w:rsid w:val="008556CF"/>
    <w:rsid w:val="00866782"/>
    <w:rsid w:val="00875C7D"/>
    <w:rsid w:val="008768CA"/>
    <w:rsid w:val="0089194E"/>
    <w:rsid w:val="00896E5F"/>
    <w:rsid w:val="008C384C"/>
    <w:rsid w:val="008E4D78"/>
    <w:rsid w:val="008F0C30"/>
    <w:rsid w:val="009005C3"/>
    <w:rsid w:val="0090271F"/>
    <w:rsid w:val="00902E23"/>
    <w:rsid w:val="00905CB4"/>
    <w:rsid w:val="009114D7"/>
    <w:rsid w:val="0091348E"/>
    <w:rsid w:val="00917CCB"/>
    <w:rsid w:val="00935F37"/>
    <w:rsid w:val="00940609"/>
    <w:rsid w:val="00942EC2"/>
    <w:rsid w:val="009611EA"/>
    <w:rsid w:val="00966018"/>
    <w:rsid w:val="009663F0"/>
    <w:rsid w:val="00967705"/>
    <w:rsid w:val="00983CFF"/>
    <w:rsid w:val="009A0814"/>
    <w:rsid w:val="009A3F85"/>
    <w:rsid w:val="009D1FD9"/>
    <w:rsid w:val="009D3F88"/>
    <w:rsid w:val="009D6C5C"/>
    <w:rsid w:val="009F33F8"/>
    <w:rsid w:val="009F37B7"/>
    <w:rsid w:val="00A04F3F"/>
    <w:rsid w:val="00A10F02"/>
    <w:rsid w:val="00A164B4"/>
    <w:rsid w:val="00A26956"/>
    <w:rsid w:val="00A27486"/>
    <w:rsid w:val="00A35953"/>
    <w:rsid w:val="00A4562A"/>
    <w:rsid w:val="00A53724"/>
    <w:rsid w:val="00A56066"/>
    <w:rsid w:val="00A5706F"/>
    <w:rsid w:val="00A70352"/>
    <w:rsid w:val="00A73129"/>
    <w:rsid w:val="00A73EB1"/>
    <w:rsid w:val="00A74EB4"/>
    <w:rsid w:val="00A75B3D"/>
    <w:rsid w:val="00A82346"/>
    <w:rsid w:val="00A92BA1"/>
    <w:rsid w:val="00A93CAE"/>
    <w:rsid w:val="00AA7DB8"/>
    <w:rsid w:val="00AC4CDA"/>
    <w:rsid w:val="00AC6BC6"/>
    <w:rsid w:val="00AD7E69"/>
    <w:rsid w:val="00AE65E2"/>
    <w:rsid w:val="00B15449"/>
    <w:rsid w:val="00B22C48"/>
    <w:rsid w:val="00B55D24"/>
    <w:rsid w:val="00B6220F"/>
    <w:rsid w:val="00B724D5"/>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C074DD"/>
    <w:rsid w:val="00C11087"/>
    <w:rsid w:val="00C1496A"/>
    <w:rsid w:val="00C33079"/>
    <w:rsid w:val="00C35CE3"/>
    <w:rsid w:val="00C45231"/>
    <w:rsid w:val="00C72833"/>
    <w:rsid w:val="00C80F1D"/>
    <w:rsid w:val="00C93F40"/>
    <w:rsid w:val="00CA3D0C"/>
    <w:rsid w:val="00CF1281"/>
    <w:rsid w:val="00D0784B"/>
    <w:rsid w:val="00D13C27"/>
    <w:rsid w:val="00D17B01"/>
    <w:rsid w:val="00D2035C"/>
    <w:rsid w:val="00D2497F"/>
    <w:rsid w:val="00D453E4"/>
    <w:rsid w:val="00D507A4"/>
    <w:rsid w:val="00D57972"/>
    <w:rsid w:val="00D675A9"/>
    <w:rsid w:val="00D71A2A"/>
    <w:rsid w:val="00D738D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15811"/>
    <w:rsid w:val="00E16509"/>
    <w:rsid w:val="00E245D6"/>
    <w:rsid w:val="00E27CD0"/>
    <w:rsid w:val="00E32A35"/>
    <w:rsid w:val="00E44582"/>
    <w:rsid w:val="00E574B8"/>
    <w:rsid w:val="00E77645"/>
    <w:rsid w:val="00E90871"/>
    <w:rsid w:val="00E92CBF"/>
    <w:rsid w:val="00E93674"/>
    <w:rsid w:val="00E94E09"/>
    <w:rsid w:val="00E9718C"/>
    <w:rsid w:val="00EA15B0"/>
    <w:rsid w:val="00EA5EA7"/>
    <w:rsid w:val="00EC093A"/>
    <w:rsid w:val="00EC4A25"/>
    <w:rsid w:val="00F025A2"/>
    <w:rsid w:val="00F04712"/>
    <w:rsid w:val="00F11966"/>
    <w:rsid w:val="00F13360"/>
    <w:rsid w:val="00F22EC7"/>
    <w:rsid w:val="00F325C8"/>
    <w:rsid w:val="00F34324"/>
    <w:rsid w:val="00F36C14"/>
    <w:rsid w:val="00F445D2"/>
    <w:rsid w:val="00F640A9"/>
    <w:rsid w:val="00F653B8"/>
    <w:rsid w:val="00F748B0"/>
    <w:rsid w:val="00F9008D"/>
    <w:rsid w:val="00F929BE"/>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0146-4B2A-457F-B777-F5E49012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37575</Words>
  <Characters>214183</Characters>
  <Application>Microsoft Office Word</Application>
  <DocSecurity>0</DocSecurity>
  <Lines>1784</Lines>
  <Paragraphs>502</Paragraphs>
  <ScaleCrop>false</ScaleCrop>
  <HeadingPairs>
    <vt:vector size="6" baseType="variant">
      <vt:variant>
        <vt:lpstr>Titel</vt:lpstr>
      </vt:variant>
      <vt:variant>
        <vt:i4>1</vt:i4>
      </vt:variant>
      <vt:variant>
        <vt:lpstr>Title</vt:lpstr>
      </vt:variant>
      <vt:variant>
        <vt:i4>1</vt:i4>
      </vt:variant>
      <vt:variant>
        <vt:lpstr>Headings</vt:lpstr>
      </vt:variant>
      <vt:variant>
        <vt:i4>33</vt:i4>
      </vt:variant>
    </vt:vector>
  </HeadingPairs>
  <TitlesOfParts>
    <vt:vector size="35" baseType="lpstr">
      <vt:lpstr>3GPP TS ab.cde</vt: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Table 5.2.3.5-1: Enumeration NullValue</vt:lpstr>
      <vt:lpstr>        5.2.4	Structured Data Types</vt:lpstr>
      <vt:lpstr>Table 5.2.4.10-1: Definition of type ComplexQuery as a list of mutually exclusiv</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251256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Ericsson</cp:lastModifiedBy>
  <cp:revision>7</cp:revision>
  <cp:lastPrinted>2019-02-25T14:05:00Z</cp:lastPrinted>
  <dcterms:created xsi:type="dcterms:W3CDTF">2021-03-09T07:33:00Z</dcterms:created>
  <dcterms:modified xsi:type="dcterms:W3CDTF">2021-03-27T08:54:00Z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(2)14W9EVwYpQSvshTimSsTl8/Zw5UU2VJWC2Th3veVMdgTOgDfsrrYR6dSIkrv7cuTLQICsnDr
hdAlmQL/GP62qAx0jlAfA5ZhjeQ4JIPowZXvYPSKhZ5tC6cMJO6tORlgKSqDuhI2CfcR0DcU
oujzMpM7a1T2r+TVsqIGuUl4HdiOwVAhAM9sIDF99rbnEYtE0Yh7GlbAGp0ySOYpBqCmdbtW
CxV1kZX5JpSAtzmp0k</vt:lpwstr>
  </property>
  <property fmtid="{D5CDD505-2E9C-101B-9397-08002B2CF9AE}" pid="3" name="_2015_ms_pID_7253431">
    <vt:lpwstr>NVAo3SGNzu2AefINpXMDuyZ3tq9sNQsgW2dOPI6ZkLGeaWAwTptD2J
Z0zs7PaegCTF1NGfV+ADfqePf2LmTzoDwgBpOoBlFiINFgYZ5aED+mSGXBZG1Boy79YhsvEG
JcFCKefQiKE+m4LMQCYD+8vrExUObctZuoNQ7NT152ij5/n0sPfWs3CCawhA87dBleKSzw9P
Jm1Rd8Pavw9J3I1L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1615286280</vt:lpwstr>
  </property>
</Properties>
</file>