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r w:rsidR="0026018A">
        <w:t>3</w:t>
      </w:r>
      <w:r w:rsidRPr="004D3578">
        <w:t>.</w:t>
      </w:r>
      <w:r w:rsidR="00D56B97">
        <w:t>0</w:t>
      </w:r>
      <w:r w:rsidRPr="004D3578">
        <w:t xml:space="preserve"> </w:t>
      </w:r>
      <w:r w:rsidRPr="004D3578">
        <w:rPr>
          <w:sz w:val="32"/>
        </w:rPr>
        <w:t>(</w:t>
      </w:r>
      <w:r w:rsidR="0026018A">
        <w:rPr>
          <w:sz w:val="32"/>
        </w:rPr>
        <w:t>2019</w:t>
      </w:r>
      <w:r w:rsidRPr="004D3578">
        <w:rPr>
          <w:sz w:val="32"/>
        </w:rPr>
        <w:t>-</w:t>
      </w:r>
      <w:r w:rsidR="0026018A">
        <w:rPr>
          <w:sz w:val="32"/>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404278">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215C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AD3B1B" w:rsidRDefault="00AD3B1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_Toc3974141 \h </w:instrText>
      </w:r>
      <w:r>
        <w:fldChar w:fldCharType="separate"/>
      </w:r>
      <w:r>
        <w:t>6</w:t>
      </w:r>
      <w:r>
        <w:fldChar w:fldCharType="end"/>
      </w:r>
    </w:p>
    <w:p w:rsidR="00AD3B1B" w:rsidRDefault="00AD3B1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_Toc3974142 \h </w:instrText>
      </w:r>
      <w:r>
        <w:fldChar w:fldCharType="separate"/>
      </w:r>
      <w:r>
        <w:t>7</w:t>
      </w:r>
      <w:r>
        <w:fldChar w:fldCharType="end"/>
      </w:r>
    </w:p>
    <w:p w:rsidR="00AD3B1B" w:rsidRDefault="00AD3B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_Toc3974143 \h </w:instrText>
      </w:r>
      <w:r>
        <w:fldChar w:fldCharType="separate"/>
      </w:r>
      <w:r>
        <w:t>7</w:t>
      </w:r>
      <w:r>
        <w:fldChar w:fldCharType="end"/>
      </w:r>
    </w:p>
    <w:p w:rsidR="00AD3B1B" w:rsidRDefault="00AD3B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_Toc3974144 \h </w:instrText>
      </w:r>
      <w:r>
        <w:fldChar w:fldCharType="separate"/>
      </w:r>
      <w:r>
        <w:t>8</w:t>
      </w:r>
      <w:r>
        <w:fldChar w:fldCharType="end"/>
      </w:r>
    </w:p>
    <w:p w:rsidR="00AD3B1B" w:rsidRDefault="00AD3B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_Toc3974145 \h </w:instrText>
      </w:r>
      <w:r>
        <w:fldChar w:fldCharType="separate"/>
      </w:r>
      <w:r>
        <w:t>8</w:t>
      </w:r>
      <w:r>
        <w:fldChar w:fldCharType="end"/>
      </w:r>
    </w:p>
    <w:p w:rsidR="00AD3B1B" w:rsidRDefault="00AD3B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_Toc3974146 \h </w:instrText>
      </w:r>
      <w:r>
        <w:fldChar w:fldCharType="separate"/>
      </w:r>
      <w:r>
        <w:t>8</w:t>
      </w:r>
      <w:r>
        <w:fldChar w:fldCharType="end"/>
      </w:r>
    </w:p>
    <w:p w:rsidR="00AD3B1B" w:rsidRDefault="00AD3B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_Toc3974147 \h </w:instrText>
      </w:r>
      <w:r>
        <w:fldChar w:fldCharType="separate"/>
      </w:r>
      <w:r>
        <w:t>8</w:t>
      </w:r>
      <w:r>
        <w:fldChar w:fldCharType="end"/>
      </w:r>
    </w:p>
    <w:p w:rsidR="00AD3B1B" w:rsidRDefault="00AD3B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_Toc3974148 \h </w:instrText>
      </w:r>
      <w:r>
        <w:fldChar w:fldCharType="separate"/>
      </w:r>
      <w:r>
        <w:t>8</w:t>
      </w:r>
      <w:r>
        <w:fldChar w:fldCharType="end"/>
      </w:r>
    </w:p>
    <w:p w:rsidR="00AD3B1B" w:rsidRDefault="00AD3B1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_Toc3974149 \h </w:instrText>
      </w:r>
      <w:r>
        <w:fldChar w:fldCharType="separate"/>
      </w:r>
      <w:r>
        <w:t>8</w:t>
      </w:r>
      <w:r>
        <w:fldChar w:fldCharType="end"/>
      </w:r>
    </w:p>
    <w:p w:rsidR="00AD3B1B" w:rsidRDefault="00AD3B1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_Toc3974150 \h </w:instrText>
      </w:r>
      <w:r>
        <w:fldChar w:fldCharType="separate"/>
      </w:r>
      <w:r>
        <w:t>9</w:t>
      </w:r>
      <w:r>
        <w:fldChar w:fldCharType="end"/>
      </w:r>
    </w:p>
    <w:p w:rsidR="00AD3B1B" w:rsidRDefault="00AD3B1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_Toc3974151 \h </w:instrText>
      </w:r>
      <w:r>
        <w:fldChar w:fldCharType="separate"/>
      </w:r>
      <w:r>
        <w:t>9</w:t>
      </w:r>
      <w:r>
        <w:fldChar w:fldCharType="end"/>
      </w:r>
    </w:p>
    <w:p w:rsidR="00AD3B1B" w:rsidRDefault="00AD3B1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_Toc3974152 \h </w:instrText>
      </w:r>
      <w:r>
        <w:fldChar w:fldCharType="separate"/>
      </w:r>
      <w:r>
        <w:t>9</w:t>
      </w:r>
      <w:r>
        <w:fldChar w:fldCharType="end"/>
      </w:r>
    </w:p>
    <w:p w:rsidR="00AD3B1B" w:rsidRDefault="00AD3B1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_Toc3974153 \h </w:instrText>
      </w:r>
      <w:r>
        <w:fldChar w:fldCharType="separate"/>
      </w:r>
      <w:r>
        <w:t>13</w:t>
      </w:r>
      <w:r>
        <w:fldChar w:fldCharType="end"/>
      </w:r>
    </w:p>
    <w:p w:rsidR="00AD3B1B" w:rsidRDefault="00AD3B1B">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_Toc3974154 \h </w:instrText>
      </w:r>
      <w:r>
        <w:fldChar w:fldCharType="separate"/>
      </w:r>
      <w:r>
        <w:t>13</w:t>
      </w:r>
      <w:r>
        <w:fldChar w:fldCharType="end"/>
      </w:r>
    </w:p>
    <w:p w:rsidR="00AD3B1B" w:rsidRDefault="00AD3B1B">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_Toc3974155 \h </w:instrText>
      </w:r>
      <w:r>
        <w:fldChar w:fldCharType="separate"/>
      </w:r>
      <w:r>
        <w:t>14</w:t>
      </w:r>
      <w:r>
        <w:fldChar w:fldCharType="end"/>
      </w:r>
    </w:p>
    <w:p w:rsidR="00AD3B1B" w:rsidRDefault="00AD3B1B">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_Toc3974156 \h </w:instrText>
      </w:r>
      <w:r>
        <w:fldChar w:fldCharType="separate"/>
      </w:r>
      <w:r>
        <w:t>14</w:t>
      </w:r>
      <w:r>
        <w:fldChar w:fldCharType="end"/>
      </w:r>
    </w:p>
    <w:p w:rsidR="00AD3B1B" w:rsidRDefault="00AD3B1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_Toc3974157 \h </w:instrText>
      </w:r>
      <w:r>
        <w:fldChar w:fldCharType="separate"/>
      </w:r>
      <w:r>
        <w:t>14</w:t>
      </w:r>
      <w:r>
        <w:fldChar w:fldCharType="end"/>
      </w:r>
    </w:p>
    <w:p w:rsidR="00AD3B1B" w:rsidRDefault="00AD3B1B">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_Toc3974158 \h </w:instrText>
      </w:r>
      <w:r>
        <w:fldChar w:fldCharType="separate"/>
      </w:r>
      <w:r>
        <w:t>14</w:t>
      </w:r>
      <w:r>
        <w:fldChar w:fldCharType="end"/>
      </w:r>
    </w:p>
    <w:p w:rsidR="00AD3B1B" w:rsidRDefault="00AD3B1B">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_Toc3974159 \h </w:instrText>
      </w:r>
      <w:r>
        <w:fldChar w:fldCharType="separate"/>
      </w:r>
      <w:r>
        <w:t>14</w:t>
      </w:r>
      <w:r>
        <w:fldChar w:fldCharType="end"/>
      </w:r>
    </w:p>
    <w:p w:rsidR="00AD3B1B" w:rsidRDefault="00AD3B1B">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_Toc3974160 \h </w:instrText>
      </w:r>
      <w:r>
        <w:fldChar w:fldCharType="separate"/>
      </w:r>
      <w:r>
        <w:t>15</w:t>
      </w:r>
      <w:r>
        <w:fldChar w:fldCharType="end"/>
      </w:r>
    </w:p>
    <w:p w:rsidR="00AD3B1B" w:rsidRDefault="00AD3B1B">
      <w:pPr>
        <w:pStyle w:val="TOC4"/>
        <w:rPr>
          <w:rFonts w:asciiTheme="minorHAnsi" w:eastAsiaTheme="minorEastAsia" w:hAnsiTheme="minorHAnsi" w:cstheme="minorBidi"/>
          <w:sz w:val="22"/>
          <w:szCs w:val="22"/>
          <w:lang w:eastAsia="en-GB"/>
        </w:rPr>
      </w:pPr>
      <w:r w:rsidRPr="00AD3B1B">
        <w:t>5.2.4.4</w:t>
      </w:r>
      <w:r w:rsidRPr="00AD3B1B">
        <w:rPr>
          <w:rFonts w:asciiTheme="minorHAnsi" w:eastAsiaTheme="minorEastAsia" w:hAnsiTheme="minorHAnsi" w:cstheme="minorBidi"/>
          <w:sz w:val="22"/>
          <w:szCs w:val="22"/>
          <w:lang w:eastAsia="en-GB"/>
        </w:rPr>
        <w:tab/>
      </w:r>
      <w:r w:rsidRPr="008F38A2">
        <w:rPr>
          <w:lang w:val="en-US"/>
        </w:rPr>
        <w:t>Type: LinksValueSchema</w:t>
      </w:r>
      <w:r>
        <w:tab/>
      </w:r>
      <w:r>
        <w:fldChar w:fldCharType="begin" w:fldLock="1"/>
      </w:r>
      <w:r>
        <w:instrText xml:space="preserve"> PAGEREF _Toc3974161 \h </w:instrText>
      </w:r>
      <w:r>
        <w:fldChar w:fldCharType="separate"/>
      </w:r>
      <w:r>
        <w:t>15</w:t>
      </w:r>
      <w:r>
        <w:fldChar w:fldCharType="end"/>
      </w:r>
    </w:p>
    <w:p w:rsidR="00AD3B1B" w:rsidRDefault="00AD3B1B">
      <w:pPr>
        <w:pStyle w:val="TOC4"/>
        <w:rPr>
          <w:rFonts w:asciiTheme="minorHAnsi" w:eastAsiaTheme="minorEastAsia" w:hAnsiTheme="minorHAnsi" w:cstheme="minorBidi"/>
          <w:sz w:val="22"/>
          <w:szCs w:val="22"/>
          <w:lang w:eastAsia="en-GB"/>
        </w:rPr>
      </w:pPr>
      <w:r w:rsidRPr="00AD3B1B">
        <w:t>5.2.4.5</w:t>
      </w:r>
      <w:r w:rsidRPr="00AD3B1B">
        <w:rPr>
          <w:rFonts w:asciiTheme="minorHAnsi" w:eastAsiaTheme="minorEastAsia" w:hAnsiTheme="minorHAnsi" w:cstheme="minorBidi"/>
          <w:sz w:val="22"/>
          <w:szCs w:val="22"/>
          <w:lang w:eastAsia="en-GB"/>
        </w:rPr>
        <w:tab/>
      </w:r>
      <w:r w:rsidRPr="008F38A2">
        <w:rPr>
          <w:lang w:val="en-US"/>
        </w:rPr>
        <w:t>Type: SelfLink</w:t>
      </w:r>
      <w:r>
        <w:tab/>
      </w:r>
      <w:r>
        <w:fldChar w:fldCharType="begin" w:fldLock="1"/>
      </w:r>
      <w:r>
        <w:instrText xml:space="preserve"> PAGEREF _Toc3974162 \h </w:instrText>
      </w:r>
      <w:r>
        <w:fldChar w:fldCharType="separate"/>
      </w:r>
      <w:r>
        <w:t>15</w:t>
      </w:r>
      <w:r>
        <w:fldChar w:fldCharType="end"/>
      </w:r>
    </w:p>
    <w:p w:rsidR="00AD3B1B" w:rsidRDefault="00AD3B1B">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_Toc3974163 \h </w:instrText>
      </w:r>
      <w:r>
        <w:fldChar w:fldCharType="separate"/>
      </w:r>
      <w:r>
        <w:t>15</w:t>
      </w:r>
      <w:r>
        <w:fldChar w:fldCharType="end"/>
      </w:r>
    </w:p>
    <w:p w:rsidR="00AD3B1B" w:rsidRDefault="00AD3B1B">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_Toc3974164 \h </w:instrText>
      </w:r>
      <w:r>
        <w:fldChar w:fldCharType="separate"/>
      </w:r>
      <w:r>
        <w:t>15</w:t>
      </w:r>
      <w:r>
        <w:fldChar w:fldCharType="end"/>
      </w:r>
    </w:p>
    <w:p w:rsidR="00AD3B1B" w:rsidRDefault="00AD3B1B">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_Toc3974165 \h </w:instrText>
      </w:r>
      <w:r>
        <w:fldChar w:fldCharType="separate"/>
      </w:r>
      <w:r>
        <w:t>16</w:t>
      </w:r>
      <w:r>
        <w:fldChar w:fldCharType="end"/>
      </w:r>
    </w:p>
    <w:p w:rsidR="00AD3B1B" w:rsidRDefault="00AD3B1B">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_Toc3974166 \h </w:instrText>
      </w:r>
      <w:r>
        <w:fldChar w:fldCharType="separate"/>
      </w:r>
      <w:r>
        <w:t>16</w:t>
      </w:r>
      <w:r>
        <w:fldChar w:fldCharType="end"/>
      </w:r>
    </w:p>
    <w:p w:rsidR="00AD3B1B" w:rsidRDefault="00AD3B1B">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_Toc3974167 \h </w:instrText>
      </w:r>
      <w:r>
        <w:fldChar w:fldCharType="separate"/>
      </w:r>
      <w:r>
        <w:t>16</w:t>
      </w:r>
      <w:r>
        <w:fldChar w:fldCharType="end"/>
      </w:r>
    </w:p>
    <w:p w:rsidR="00AD3B1B" w:rsidRDefault="00AD3B1B">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_Toc3974168 \h </w:instrText>
      </w:r>
      <w:r>
        <w:fldChar w:fldCharType="separate"/>
      </w:r>
      <w:r>
        <w:t>17</w:t>
      </w:r>
      <w:r>
        <w:fldChar w:fldCharType="end"/>
      </w:r>
    </w:p>
    <w:p w:rsidR="00AD3B1B" w:rsidRDefault="00AD3B1B">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_Toc3974169 \h </w:instrText>
      </w:r>
      <w:r>
        <w:fldChar w:fldCharType="separate"/>
      </w:r>
      <w:r>
        <w:t>17</w:t>
      </w:r>
      <w:r>
        <w:fldChar w:fldCharType="end"/>
      </w:r>
    </w:p>
    <w:p w:rsidR="00AD3B1B" w:rsidRDefault="00AD3B1B">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_Toc3974170 \h </w:instrText>
      </w:r>
      <w:r>
        <w:fldChar w:fldCharType="separate"/>
      </w:r>
      <w:r>
        <w:t>17</w:t>
      </w:r>
      <w:r>
        <w:fldChar w:fldCharType="end"/>
      </w:r>
    </w:p>
    <w:p w:rsidR="00AD3B1B" w:rsidRDefault="00AD3B1B">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_Toc3974171 \h </w:instrText>
      </w:r>
      <w:r>
        <w:fldChar w:fldCharType="separate"/>
      </w:r>
      <w:r>
        <w:t>17</w:t>
      </w:r>
      <w:r>
        <w:fldChar w:fldCharType="end"/>
      </w:r>
    </w:p>
    <w:p w:rsidR="00AD3B1B" w:rsidRDefault="00AD3B1B">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_Toc3974172 \h </w:instrText>
      </w:r>
      <w:r>
        <w:fldChar w:fldCharType="separate"/>
      </w:r>
      <w:r>
        <w:t>17</w:t>
      </w:r>
      <w:r>
        <w:fldChar w:fldCharType="end"/>
      </w:r>
    </w:p>
    <w:p w:rsidR="00AD3B1B" w:rsidRDefault="00AD3B1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_Toc3974173 \h </w:instrText>
      </w:r>
      <w:r>
        <w:fldChar w:fldCharType="separate"/>
      </w:r>
      <w:r>
        <w:t>18</w:t>
      </w:r>
      <w:r>
        <w:fldChar w:fldCharType="end"/>
      </w:r>
    </w:p>
    <w:p w:rsidR="00AD3B1B" w:rsidRDefault="00AD3B1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_Toc3974174 \h </w:instrText>
      </w:r>
      <w:r>
        <w:fldChar w:fldCharType="separate"/>
      </w:r>
      <w:r>
        <w:t>18</w:t>
      </w:r>
      <w:r>
        <w:fldChar w:fldCharType="end"/>
      </w:r>
    </w:p>
    <w:p w:rsidR="00AD3B1B" w:rsidRDefault="00AD3B1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_Toc3974175 \h </w:instrText>
      </w:r>
      <w:r>
        <w:fldChar w:fldCharType="separate"/>
      </w:r>
      <w:r>
        <w:t>18</w:t>
      </w:r>
      <w:r>
        <w:fldChar w:fldCharType="end"/>
      </w:r>
    </w:p>
    <w:p w:rsidR="00AD3B1B" w:rsidRDefault="00AD3B1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_Toc3974176 \h </w:instrText>
      </w:r>
      <w:r>
        <w:fldChar w:fldCharType="separate"/>
      </w:r>
      <w:r>
        <w:t>21</w:t>
      </w:r>
      <w:r>
        <w:fldChar w:fldCharType="end"/>
      </w:r>
    </w:p>
    <w:p w:rsidR="00AD3B1B" w:rsidRDefault="00AD3B1B">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_Toc3974177 \h </w:instrText>
      </w:r>
      <w:r>
        <w:fldChar w:fldCharType="separate"/>
      </w:r>
      <w:r>
        <w:t>21</w:t>
      </w:r>
      <w:r>
        <w:fldChar w:fldCharType="end"/>
      </w:r>
    </w:p>
    <w:p w:rsidR="00AD3B1B" w:rsidRDefault="00AD3B1B">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_Toc3974178 \h </w:instrText>
      </w:r>
      <w:r>
        <w:fldChar w:fldCharType="separate"/>
      </w:r>
      <w:r>
        <w:t>21</w:t>
      </w:r>
      <w:r>
        <w:fldChar w:fldCharType="end"/>
      </w:r>
    </w:p>
    <w:p w:rsidR="00AD3B1B" w:rsidRDefault="00AD3B1B">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_Toc3974179 \h </w:instrText>
      </w:r>
      <w:r>
        <w:fldChar w:fldCharType="separate"/>
      </w:r>
      <w:r>
        <w:t>21</w:t>
      </w:r>
      <w:r>
        <w:fldChar w:fldCharType="end"/>
      </w:r>
    </w:p>
    <w:p w:rsidR="00AD3B1B" w:rsidRDefault="00AD3B1B">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_Toc3974180 \h </w:instrText>
      </w:r>
      <w:r>
        <w:fldChar w:fldCharType="separate"/>
      </w:r>
      <w:r>
        <w:t>21</w:t>
      </w:r>
      <w:r>
        <w:fldChar w:fldCharType="end"/>
      </w:r>
    </w:p>
    <w:p w:rsidR="00AD3B1B" w:rsidRDefault="00AD3B1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_Toc3974181 \h </w:instrText>
      </w:r>
      <w:r>
        <w:fldChar w:fldCharType="separate"/>
      </w:r>
      <w:r>
        <w:t>21</w:t>
      </w:r>
      <w:r>
        <w:fldChar w:fldCharType="end"/>
      </w:r>
    </w:p>
    <w:p w:rsidR="00AD3B1B" w:rsidRDefault="00AD3B1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_Toc3974182 \h </w:instrText>
      </w:r>
      <w:r>
        <w:fldChar w:fldCharType="separate"/>
      </w:r>
      <w:r>
        <w:t>21</w:t>
      </w:r>
      <w:r>
        <w:fldChar w:fldCharType="end"/>
      </w:r>
    </w:p>
    <w:p w:rsidR="00AD3B1B" w:rsidRDefault="00AD3B1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_Toc3974183 \h </w:instrText>
      </w:r>
      <w:r>
        <w:fldChar w:fldCharType="separate"/>
      </w:r>
      <w:r>
        <w:t>21</w:t>
      </w:r>
      <w:r>
        <w:fldChar w:fldCharType="end"/>
      </w:r>
    </w:p>
    <w:p w:rsidR="00AD3B1B" w:rsidRDefault="00AD3B1B">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_Toc3974184 \h </w:instrText>
      </w:r>
      <w:r>
        <w:fldChar w:fldCharType="separate"/>
      </w:r>
      <w:r>
        <w:t>24</w:t>
      </w:r>
      <w:r>
        <w:fldChar w:fldCharType="end"/>
      </w:r>
    </w:p>
    <w:p w:rsidR="00AD3B1B" w:rsidRDefault="00AD3B1B">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_Toc3974185 \h </w:instrText>
      </w:r>
      <w:r>
        <w:fldChar w:fldCharType="separate"/>
      </w:r>
      <w:r>
        <w:t>24</w:t>
      </w:r>
      <w:r>
        <w:fldChar w:fldCharType="end"/>
      </w:r>
    </w:p>
    <w:p w:rsidR="00AD3B1B" w:rsidRDefault="00AD3B1B">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_Toc3974186 \h </w:instrText>
      </w:r>
      <w:r>
        <w:fldChar w:fldCharType="separate"/>
      </w:r>
      <w:r>
        <w:t>24</w:t>
      </w:r>
      <w:r>
        <w:fldChar w:fldCharType="end"/>
      </w:r>
    </w:p>
    <w:p w:rsidR="00AD3B1B" w:rsidRDefault="00AD3B1B">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_Toc3974187 \h </w:instrText>
      </w:r>
      <w:r>
        <w:fldChar w:fldCharType="separate"/>
      </w:r>
      <w:r>
        <w:t>24</w:t>
      </w:r>
      <w:r>
        <w:fldChar w:fldCharType="end"/>
      </w:r>
    </w:p>
    <w:p w:rsidR="00AD3B1B" w:rsidRDefault="00AD3B1B">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_Toc3974188 \h </w:instrText>
      </w:r>
      <w:r>
        <w:fldChar w:fldCharType="separate"/>
      </w:r>
      <w:r>
        <w:t>25</w:t>
      </w:r>
      <w:r>
        <w:fldChar w:fldCharType="end"/>
      </w:r>
    </w:p>
    <w:p w:rsidR="00AD3B1B" w:rsidRDefault="00AD3B1B">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_Toc3974189 \h </w:instrText>
      </w:r>
      <w:r>
        <w:fldChar w:fldCharType="separate"/>
      </w:r>
      <w:r>
        <w:t>25</w:t>
      </w:r>
      <w:r>
        <w:fldChar w:fldCharType="end"/>
      </w:r>
    </w:p>
    <w:p w:rsidR="00AD3B1B" w:rsidRDefault="00AD3B1B">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_Toc3974190 \h </w:instrText>
      </w:r>
      <w:r>
        <w:fldChar w:fldCharType="separate"/>
      </w:r>
      <w:r>
        <w:t>25</w:t>
      </w:r>
      <w:r>
        <w:fldChar w:fldCharType="end"/>
      </w:r>
    </w:p>
    <w:p w:rsidR="00AD3B1B" w:rsidRDefault="00AD3B1B">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_Toc3974191 \h </w:instrText>
      </w:r>
      <w:r>
        <w:fldChar w:fldCharType="separate"/>
      </w:r>
      <w:r>
        <w:t>25</w:t>
      </w:r>
      <w:r>
        <w:fldChar w:fldCharType="end"/>
      </w:r>
    </w:p>
    <w:p w:rsidR="00AD3B1B" w:rsidRDefault="00AD3B1B">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_Toc3974192 \h </w:instrText>
      </w:r>
      <w:r>
        <w:fldChar w:fldCharType="separate"/>
      </w:r>
      <w:r>
        <w:t>26</w:t>
      </w:r>
      <w:r>
        <w:fldChar w:fldCharType="end"/>
      </w:r>
    </w:p>
    <w:p w:rsidR="00AD3B1B" w:rsidRDefault="00AD3B1B">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_Toc3974193 \h </w:instrText>
      </w:r>
      <w:r>
        <w:fldChar w:fldCharType="separate"/>
      </w:r>
      <w:r>
        <w:t>26</w:t>
      </w:r>
      <w:r>
        <w:fldChar w:fldCharType="end"/>
      </w:r>
    </w:p>
    <w:p w:rsidR="00AD3B1B" w:rsidRDefault="00AD3B1B">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_Toc3974194 \h </w:instrText>
      </w:r>
      <w:r>
        <w:fldChar w:fldCharType="separate"/>
      </w:r>
      <w:r>
        <w:t>26</w:t>
      </w:r>
      <w:r>
        <w:fldChar w:fldCharType="end"/>
      </w:r>
    </w:p>
    <w:p w:rsidR="00AD3B1B" w:rsidRDefault="00AD3B1B">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_Toc3974195 \h </w:instrText>
      </w:r>
      <w:r>
        <w:fldChar w:fldCharType="separate"/>
      </w:r>
      <w:r>
        <w:t>26</w:t>
      </w:r>
      <w:r>
        <w:fldChar w:fldCharType="end"/>
      </w:r>
    </w:p>
    <w:p w:rsidR="00AD3B1B" w:rsidRDefault="00AD3B1B">
      <w:pPr>
        <w:pStyle w:val="TOC4"/>
        <w:rPr>
          <w:rFonts w:asciiTheme="minorHAnsi" w:eastAsiaTheme="minorEastAsia" w:hAnsiTheme="minorHAnsi" w:cstheme="minorBidi"/>
          <w:sz w:val="22"/>
          <w:szCs w:val="22"/>
          <w:lang w:eastAsia="en-GB"/>
        </w:rPr>
      </w:pPr>
      <w:r>
        <w:lastRenderedPageBreak/>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_Toc3974196 \h </w:instrText>
      </w:r>
      <w:r>
        <w:fldChar w:fldCharType="separate"/>
      </w:r>
      <w:r>
        <w:t>26</w:t>
      </w:r>
      <w:r>
        <w:fldChar w:fldCharType="end"/>
      </w:r>
    </w:p>
    <w:p w:rsidR="00AD3B1B" w:rsidRDefault="00AD3B1B">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_Toc3974197 \h </w:instrText>
      </w:r>
      <w:r>
        <w:fldChar w:fldCharType="separate"/>
      </w:r>
      <w:r>
        <w:t>26</w:t>
      </w:r>
      <w:r>
        <w:fldChar w:fldCharType="end"/>
      </w:r>
    </w:p>
    <w:p w:rsidR="00AD3B1B" w:rsidRDefault="00AD3B1B">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_Toc3974198 \h </w:instrText>
      </w:r>
      <w:r>
        <w:fldChar w:fldCharType="separate"/>
      </w:r>
      <w:r>
        <w:t>26</w:t>
      </w:r>
      <w:r>
        <w:fldChar w:fldCharType="end"/>
      </w:r>
    </w:p>
    <w:p w:rsidR="00AD3B1B" w:rsidRDefault="00AD3B1B">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_Toc3974199 \h </w:instrText>
      </w:r>
      <w:r>
        <w:fldChar w:fldCharType="separate"/>
      </w:r>
      <w:r>
        <w:t>26</w:t>
      </w:r>
      <w:r>
        <w:fldChar w:fldCharType="end"/>
      </w:r>
    </w:p>
    <w:p w:rsidR="00AD3B1B" w:rsidRDefault="00AD3B1B">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_Toc3974200 \h </w:instrText>
      </w:r>
      <w:r>
        <w:fldChar w:fldCharType="separate"/>
      </w:r>
      <w:r>
        <w:t>27</w:t>
      </w:r>
      <w:r>
        <w:fldChar w:fldCharType="end"/>
      </w:r>
    </w:p>
    <w:p w:rsidR="00AD3B1B" w:rsidRDefault="00AD3B1B">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_Toc3974201 \h </w:instrText>
      </w:r>
      <w:r>
        <w:fldChar w:fldCharType="separate"/>
      </w:r>
      <w:r>
        <w:t>27</w:t>
      </w:r>
      <w:r>
        <w:fldChar w:fldCharType="end"/>
      </w:r>
    </w:p>
    <w:p w:rsidR="00AD3B1B" w:rsidRDefault="00AD3B1B">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_Toc3974202 \h </w:instrText>
      </w:r>
      <w:r>
        <w:fldChar w:fldCharType="separate"/>
      </w:r>
      <w:r>
        <w:t>27</w:t>
      </w:r>
      <w:r>
        <w:fldChar w:fldCharType="end"/>
      </w:r>
    </w:p>
    <w:p w:rsidR="00AD3B1B" w:rsidRDefault="00AD3B1B">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_Toc3974203 \h </w:instrText>
      </w:r>
      <w:r>
        <w:fldChar w:fldCharType="separate"/>
      </w:r>
      <w:r>
        <w:t>27</w:t>
      </w:r>
      <w:r>
        <w:fldChar w:fldCharType="end"/>
      </w:r>
    </w:p>
    <w:p w:rsidR="00AD3B1B" w:rsidRDefault="00AD3B1B">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_Toc3974204 \h </w:instrText>
      </w:r>
      <w:r>
        <w:fldChar w:fldCharType="separate"/>
      </w:r>
      <w:r>
        <w:t>27</w:t>
      </w:r>
      <w:r>
        <w:fldChar w:fldCharType="end"/>
      </w:r>
    </w:p>
    <w:p w:rsidR="00AD3B1B" w:rsidRDefault="00AD3B1B">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_Toc3974205 \h </w:instrText>
      </w:r>
      <w:r>
        <w:fldChar w:fldCharType="separate"/>
      </w:r>
      <w:r>
        <w:t>27</w:t>
      </w:r>
      <w:r>
        <w:fldChar w:fldCharType="end"/>
      </w:r>
    </w:p>
    <w:p w:rsidR="00AD3B1B" w:rsidRDefault="00AD3B1B">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_Toc3974206 \h </w:instrText>
      </w:r>
      <w:r>
        <w:fldChar w:fldCharType="separate"/>
      </w:r>
      <w:r>
        <w:t>28</w:t>
      </w:r>
      <w:r>
        <w:fldChar w:fldCharType="end"/>
      </w:r>
    </w:p>
    <w:p w:rsidR="00AD3B1B" w:rsidRDefault="00AD3B1B">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_Toc3974207 \h </w:instrText>
      </w:r>
      <w:r>
        <w:fldChar w:fldCharType="separate"/>
      </w:r>
      <w:r>
        <w:t>28</w:t>
      </w:r>
      <w:r>
        <w:fldChar w:fldCharType="end"/>
      </w:r>
    </w:p>
    <w:p w:rsidR="00AD3B1B" w:rsidRPr="00AD3B1B" w:rsidRDefault="00AD3B1B">
      <w:pPr>
        <w:pStyle w:val="TOC4"/>
        <w:rPr>
          <w:rFonts w:asciiTheme="minorHAnsi" w:eastAsiaTheme="minorEastAsia" w:hAnsiTheme="minorHAnsi" w:cstheme="minorBidi"/>
          <w:sz w:val="22"/>
          <w:szCs w:val="22"/>
          <w:lang w:val="fi-FI" w:eastAsia="en-GB"/>
        </w:rPr>
      </w:pPr>
      <w:r w:rsidRPr="00AD3B1B">
        <w:rPr>
          <w:lang w:val="fi-FI"/>
        </w:rPr>
        <w:t>5.4.4.4</w:t>
      </w:r>
      <w:r w:rsidRPr="00AD3B1B">
        <w:rPr>
          <w:rFonts w:asciiTheme="minorHAnsi" w:eastAsiaTheme="minorEastAsia" w:hAnsiTheme="minorHAnsi" w:cstheme="minorBidi"/>
          <w:sz w:val="22"/>
          <w:szCs w:val="22"/>
          <w:lang w:val="fi-FI" w:eastAsia="en-GB"/>
        </w:rPr>
        <w:tab/>
      </w:r>
      <w:r w:rsidRPr="00AD3B1B">
        <w:rPr>
          <w:lang w:val="fi-FI"/>
        </w:rPr>
        <w:t>Type: Tai</w:t>
      </w:r>
      <w:r w:rsidRPr="00AD3B1B">
        <w:rPr>
          <w:lang w:val="fi-FI"/>
        </w:rPr>
        <w:tab/>
      </w:r>
      <w:r>
        <w:fldChar w:fldCharType="begin" w:fldLock="1"/>
      </w:r>
      <w:r w:rsidRPr="00AD3B1B">
        <w:rPr>
          <w:lang w:val="fi-FI"/>
        </w:rPr>
        <w:instrText xml:space="preserve"> PAGEREF _Toc3974208 \h </w:instrText>
      </w:r>
      <w:r>
        <w:fldChar w:fldCharType="separate"/>
      </w:r>
      <w:r w:rsidRPr="00AD3B1B">
        <w:rPr>
          <w:lang w:val="fi-FI"/>
        </w:rPr>
        <w:t>28</w:t>
      </w:r>
      <w:r>
        <w:fldChar w:fldCharType="end"/>
      </w:r>
    </w:p>
    <w:p w:rsidR="00AD3B1B" w:rsidRPr="00AD3B1B" w:rsidRDefault="00AD3B1B">
      <w:pPr>
        <w:pStyle w:val="TOC4"/>
        <w:rPr>
          <w:rFonts w:asciiTheme="minorHAnsi" w:eastAsiaTheme="minorEastAsia" w:hAnsiTheme="minorHAnsi" w:cstheme="minorBidi"/>
          <w:sz w:val="22"/>
          <w:szCs w:val="22"/>
          <w:lang w:val="fi-FI" w:eastAsia="en-GB"/>
        </w:rPr>
      </w:pPr>
      <w:r w:rsidRPr="00AD3B1B">
        <w:rPr>
          <w:lang w:val="fi-FI"/>
        </w:rPr>
        <w:t>5.4.4.5</w:t>
      </w:r>
      <w:r w:rsidRPr="00AD3B1B">
        <w:rPr>
          <w:rFonts w:asciiTheme="minorHAnsi" w:eastAsiaTheme="minorEastAsia" w:hAnsiTheme="minorHAnsi" w:cstheme="minorBidi"/>
          <w:sz w:val="22"/>
          <w:szCs w:val="22"/>
          <w:lang w:val="fi-FI" w:eastAsia="en-GB"/>
        </w:rPr>
        <w:tab/>
      </w:r>
      <w:r w:rsidRPr="00AD3B1B">
        <w:rPr>
          <w:lang w:val="fi-FI"/>
        </w:rPr>
        <w:t>Type: Ecgi</w:t>
      </w:r>
      <w:r w:rsidRPr="00AD3B1B">
        <w:rPr>
          <w:lang w:val="fi-FI"/>
        </w:rPr>
        <w:tab/>
      </w:r>
      <w:r>
        <w:fldChar w:fldCharType="begin" w:fldLock="1"/>
      </w:r>
      <w:r w:rsidRPr="00AD3B1B">
        <w:rPr>
          <w:lang w:val="fi-FI"/>
        </w:rPr>
        <w:instrText xml:space="preserve"> PAGEREF _Toc3974209 \h </w:instrText>
      </w:r>
      <w:r>
        <w:fldChar w:fldCharType="separate"/>
      </w:r>
      <w:r w:rsidRPr="00AD3B1B">
        <w:rPr>
          <w:lang w:val="fi-FI"/>
        </w:rPr>
        <w:t>29</w:t>
      </w:r>
      <w:r>
        <w:fldChar w:fldCharType="end"/>
      </w:r>
    </w:p>
    <w:p w:rsidR="00AD3B1B" w:rsidRPr="00AD3B1B" w:rsidRDefault="00AD3B1B">
      <w:pPr>
        <w:pStyle w:val="TOC4"/>
        <w:rPr>
          <w:rFonts w:asciiTheme="minorHAnsi" w:eastAsiaTheme="minorEastAsia" w:hAnsiTheme="minorHAnsi" w:cstheme="minorBidi"/>
          <w:sz w:val="22"/>
          <w:szCs w:val="22"/>
          <w:lang w:val="fi-FI" w:eastAsia="en-GB"/>
        </w:rPr>
      </w:pPr>
      <w:r w:rsidRPr="00AD3B1B">
        <w:rPr>
          <w:lang w:val="fi-FI"/>
        </w:rPr>
        <w:t>5.4.4.6</w:t>
      </w:r>
      <w:r w:rsidRPr="00AD3B1B">
        <w:rPr>
          <w:rFonts w:asciiTheme="minorHAnsi" w:eastAsiaTheme="minorEastAsia" w:hAnsiTheme="minorHAnsi" w:cstheme="minorBidi"/>
          <w:sz w:val="22"/>
          <w:szCs w:val="22"/>
          <w:lang w:val="fi-FI" w:eastAsia="en-GB"/>
        </w:rPr>
        <w:tab/>
      </w:r>
      <w:r w:rsidRPr="00AD3B1B">
        <w:rPr>
          <w:lang w:val="fi-FI"/>
        </w:rPr>
        <w:t>Type: Ncgi</w:t>
      </w:r>
      <w:r w:rsidRPr="00AD3B1B">
        <w:rPr>
          <w:lang w:val="fi-FI"/>
        </w:rPr>
        <w:tab/>
      </w:r>
      <w:r>
        <w:fldChar w:fldCharType="begin" w:fldLock="1"/>
      </w:r>
      <w:r w:rsidRPr="00AD3B1B">
        <w:rPr>
          <w:lang w:val="fi-FI"/>
        </w:rPr>
        <w:instrText xml:space="preserve"> PAGEREF _Toc3974210 \h </w:instrText>
      </w:r>
      <w:r>
        <w:fldChar w:fldCharType="separate"/>
      </w:r>
      <w:r w:rsidRPr="00AD3B1B">
        <w:rPr>
          <w:lang w:val="fi-FI"/>
        </w:rPr>
        <w:t>29</w:t>
      </w:r>
      <w:r>
        <w:fldChar w:fldCharType="end"/>
      </w:r>
    </w:p>
    <w:p w:rsidR="00AD3B1B" w:rsidRDefault="00AD3B1B">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_Toc3974211 \h </w:instrText>
      </w:r>
      <w:r>
        <w:fldChar w:fldCharType="separate"/>
      </w:r>
      <w:r>
        <w:t>29</w:t>
      </w:r>
      <w:r>
        <w:fldChar w:fldCharType="end"/>
      </w:r>
    </w:p>
    <w:p w:rsidR="00AD3B1B" w:rsidRDefault="00AD3B1B">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_Toc3974212 \h </w:instrText>
      </w:r>
      <w:r>
        <w:fldChar w:fldCharType="separate"/>
      </w:r>
      <w:r>
        <w:t>30</w:t>
      </w:r>
      <w:r>
        <w:fldChar w:fldCharType="end"/>
      </w:r>
    </w:p>
    <w:p w:rsidR="00AD3B1B" w:rsidRDefault="00AD3B1B">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_Toc3974213 \h </w:instrText>
      </w:r>
      <w:r>
        <w:fldChar w:fldCharType="separate"/>
      </w:r>
      <w:r>
        <w:t>31</w:t>
      </w:r>
      <w:r>
        <w:fldChar w:fldCharType="end"/>
      </w:r>
    </w:p>
    <w:p w:rsidR="00AD3B1B" w:rsidRDefault="00AD3B1B">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_Toc3974214 \h </w:instrText>
      </w:r>
      <w:r>
        <w:fldChar w:fldCharType="separate"/>
      </w:r>
      <w:r>
        <w:t>31</w:t>
      </w:r>
      <w:r>
        <w:fldChar w:fldCharType="end"/>
      </w:r>
    </w:p>
    <w:p w:rsidR="00AD3B1B" w:rsidRDefault="00AD3B1B">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_Toc3974215 \h </w:instrText>
      </w:r>
      <w:r>
        <w:fldChar w:fldCharType="separate"/>
      </w:r>
      <w:r>
        <w:t>32</w:t>
      </w:r>
      <w:r>
        <w:fldChar w:fldCharType="end"/>
      </w:r>
    </w:p>
    <w:p w:rsidR="00AD3B1B" w:rsidRDefault="00AD3B1B">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_Toc3974216 \h </w:instrText>
      </w:r>
      <w:r>
        <w:fldChar w:fldCharType="separate"/>
      </w:r>
      <w:r>
        <w:t>32</w:t>
      </w:r>
      <w:r>
        <w:fldChar w:fldCharType="end"/>
      </w:r>
    </w:p>
    <w:p w:rsidR="00AD3B1B" w:rsidRDefault="00AD3B1B">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_Toc3974217 \h </w:instrText>
      </w:r>
      <w:r>
        <w:fldChar w:fldCharType="separate"/>
      </w:r>
      <w:r>
        <w:t>32</w:t>
      </w:r>
      <w:r>
        <w:fldChar w:fldCharType="end"/>
      </w:r>
    </w:p>
    <w:p w:rsidR="00AD3B1B" w:rsidRDefault="00AD3B1B">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_Toc3974218 \h </w:instrText>
      </w:r>
      <w:r>
        <w:fldChar w:fldCharType="separate"/>
      </w:r>
      <w:r>
        <w:t>32</w:t>
      </w:r>
      <w:r>
        <w:fldChar w:fldCharType="end"/>
      </w:r>
    </w:p>
    <w:p w:rsidR="00AD3B1B" w:rsidRDefault="00AD3B1B">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_Toc3974219 \h </w:instrText>
      </w:r>
      <w:r>
        <w:fldChar w:fldCharType="separate"/>
      </w:r>
      <w:r>
        <w:t>33</w:t>
      </w:r>
      <w:r>
        <w:fldChar w:fldCharType="end"/>
      </w:r>
    </w:p>
    <w:p w:rsidR="00AD3B1B" w:rsidRDefault="00AD3B1B">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_Toc3974220 \h </w:instrText>
      </w:r>
      <w:r>
        <w:fldChar w:fldCharType="separate"/>
      </w:r>
      <w:r>
        <w:t>33</w:t>
      </w:r>
      <w:r>
        <w:fldChar w:fldCharType="end"/>
      </w:r>
    </w:p>
    <w:p w:rsidR="00AD3B1B" w:rsidRDefault="00AD3B1B">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_Toc3974221 \h </w:instrText>
      </w:r>
      <w:r>
        <w:fldChar w:fldCharType="separate"/>
      </w:r>
      <w:r>
        <w:t>33</w:t>
      </w:r>
      <w:r>
        <w:fldChar w:fldCharType="end"/>
      </w:r>
    </w:p>
    <w:p w:rsidR="00AD3B1B" w:rsidRDefault="00AD3B1B">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_Toc3974222 \h </w:instrText>
      </w:r>
      <w:r>
        <w:fldChar w:fldCharType="separate"/>
      </w:r>
      <w:r>
        <w:t>33</w:t>
      </w:r>
      <w:r>
        <w:fldChar w:fldCharType="end"/>
      </w:r>
    </w:p>
    <w:p w:rsidR="00AD3B1B" w:rsidRDefault="00AD3B1B">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_Toc3974223 \h </w:instrText>
      </w:r>
      <w:r>
        <w:fldChar w:fldCharType="separate"/>
      </w:r>
      <w:r>
        <w:t>34</w:t>
      </w:r>
      <w:r>
        <w:fldChar w:fldCharType="end"/>
      </w:r>
    </w:p>
    <w:p w:rsidR="00AD3B1B" w:rsidRDefault="00AD3B1B">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_Toc3974224 \h </w:instrText>
      </w:r>
      <w:r>
        <w:fldChar w:fldCharType="separate"/>
      </w:r>
      <w:r>
        <w:t>34</w:t>
      </w:r>
      <w:r>
        <w:fldChar w:fldCharType="end"/>
      </w:r>
    </w:p>
    <w:p w:rsidR="00AD3B1B" w:rsidRDefault="00AD3B1B">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_Toc3974225 \h </w:instrText>
      </w:r>
      <w:r>
        <w:fldChar w:fldCharType="separate"/>
      </w:r>
      <w:r>
        <w:t>34</w:t>
      </w:r>
      <w:r>
        <w:fldChar w:fldCharType="end"/>
      </w:r>
    </w:p>
    <w:p w:rsidR="00AD3B1B" w:rsidRDefault="00AD3B1B">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_Toc3974226 \h </w:instrText>
      </w:r>
      <w:r>
        <w:fldChar w:fldCharType="separate"/>
      </w:r>
      <w:r>
        <w:t>34</w:t>
      </w:r>
      <w:r>
        <w:fldChar w:fldCharType="end"/>
      </w:r>
    </w:p>
    <w:p w:rsidR="00AD3B1B" w:rsidRDefault="00AD3B1B">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_Toc3974227 \h </w:instrText>
      </w:r>
      <w:r>
        <w:fldChar w:fldCharType="separate"/>
      </w:r>
      <w:r>
        <w:t>34</w:t>
      </w:r>
      <w:r>
        <w:fldChar w:fldCharType="end"/>
      </w:r>
    </w:p>
    <w:p w:rsidR="00AD3B1B" w:rsidRDefault="00AD3B1B">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_Toc3974228 \h </w:instrText>
      </w:r>
      <w:r>
        <w:fldChar w:fldCharType="separate"/>
      </w:r>
      <w:r>
        <w:t>34</w:t>
      </w:r>
      <w:r>
        <w:fldChar w:fldCharType="end"/>
      </w:r>
    </w:p>
    <w:p w:rsidR="00AD3B1B" w:rsidRDefault="00AD3B1B">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_Toc3974229 \h </w:instrText>
      </w:r>
      <w:r>
        <w:fldChar w:fldCharType="separate"/>
      </w:r>
      <w:r>
        <w:t>34</w:t>
      </w:r>
      <w:r>
        <w:fldChar w:fldCharType="end"/>
      </w:r>
    </w:p>
    <w:p w:rsidR="00AD3B1B" w:rsidRDefault="00AD3B1B">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_Toc3974230 \h </w:instrText>
      </w:r>
      <w:r>
        <w:fldChar w:fldCharType="separate"/>
      </w:r>
      <w:r>
        <w:t>34</w:t>
      </w:r>
      <w:r>
        <w:fldChar w:fldCharType="end"/>
      </w:r>
    </w:p>
    <w:p w:rsidR="00AD3B1B" w:rsidRDefault="00AD3B1B">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_Toc3974231 \h </w:instrText>
      </w:r>
      <w:r>
        <w:fldChar w:fldCharType="separate"/>
      </w:r>
      <w:r>
        <w:t>35</w:t>
      </w:r>
      <w:r>
        <w:fldChar w:fldCharType="end"/>
      </w:r>
    </w:p>
    <w:p w:rsidR="00AD3B1B" w:rsidRDefault="00AD3B1B">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_Toc3974232 \h </w:instrText>
      </w:r>
      <w:r>
        <w:fldChar w:fldCharType="separate"/>
      </w:r>
      <w:r>
        <w:t>35</w:t>
      </w:r>
      <w:r>
        <w:fldChar w:fldCharType="end"/>
      </w:r>
    </w:p>
    <w:p w:rsidR="00AD3B1B" w:rsidRDefault="00AD3B1B">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_Toc3974233 \h </w:instrText>
      </w:r>
      <w:r>
        <w:fldChar w:fldCharType="separate"/>
      </w:r>
      <w:r>
        <w:t>36</w:t>
      </w:r>
      <w:r>
        <w:fldChar w:fldCharType="end"/>
      </w:r>
    </w:p>
    <w:p w:rsidR="00AD3B1B" w:rsidRDefault="00AD3B1B">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_Toc3974234 \h </w:instrText>
      </w:r>
      <w:r>
        <w:fldChar w:fldCharType="separate"/>
      </w:r>
      <w:r>
        <w:t>36</w:t>
      </w:r>
      <w:r>
        <w:fldChar w:fldCharType="end"/>
      </w:r>
    </w:p>
    <w:p w:rsidR="00AD3B1B" w:rsidRDefault="00AD3B1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_Toc3974235 \h </w:instrText>
      </w:r>
      <w:r>
        <w:fldChar w:fldCharType="separate"/>
      </w:r>
      <w:r>
        <w:t>36</w:t>
      </w:r>
      <w:r>
        <w:fldChar w:fldCharType="end"/>
      </w:r>
    </w:p>
    <w:p w:rsidR="00AD3B1B" w:rsidRDefault="00AD3B1B">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_Toc3974236 \h </w:instrText>
      </w:r>
      <w:r>
        <w:fldChar w:fldCharType="separate"/>
      </w:r>
      <w:r>
        <w:t>36</w:t>
      </w:r>
      <w:r>
        <w:fldChar w:fldCharType="end"/>
      </w:r>
    </w:p>
    <w:p w:rsidR="00AD3B1B" w:rsidRDefault="00AD3B1B">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_Toc3974237 \h </w:instrText>
      </w:r>
      <w:r>
        <w:fldChar w:fldCharType="separate"/>
      </w:r>
      <w:r>
        <w:t>36</w:t>
      </w:r>
      <w:r>
        <w:fldChar w:fldCharType="end"/>
      </w:r>
    </w:p>
    <w:p w:rsidR="00AD3B1B" w:rsidRDefault="00AD3B1B">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_Toc3974238 \h </w:instrText>
      </w:r>
      <w:r>
        <w:fldChar w:fldCharType="separate"/>
      </w:r>
      <w:r>
        <w:t>39</w:t>
      </w:r>
      <w:r>
        <w:fldChar w:fldCharType="end"/>
      </w:r>
    </w:p>
    <w:p w:rsidR="00AD3B1B" w:rsidRDefault="00AD3B1B">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_Toc3974239 \h </w:instrText>
      </w:r>
      <w:r>
        <w:fldChar w:fldCharType="separate"/>
      </w:r>
      <w:r>
        <w:t>39</w:t>
      </w:r>
      <w:r>
        <w:fldChar w:fldCharType="end"/>
      </w:r>
    </w:p>
    <w:p w:rsidR="00AD3B1B" w:rsidRDefault="00AD3B1B">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_Toc3974240 \h </w:instrText>
      </w:r>
      <w:r>
        <w:fldChar w:fldCharType="separate"/>
      </w:r>
      <w:r>
        <w:t>39</w:t>
      </w:r>
      <w:r>
        <w:fldChar w:fldCharType="end"/>
      </w:r>
    </w:p>
    <w:p w:rsidR="00AD3B1B" w:rsidRDefault="00AD3B1B">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_Toc3974241 \h </w:instrText>
      </w:r>
      <w:r>
        <w:fldChar w:fldCharType="separate"/>
      </w:r>
      <w:r>
        <w:t>39</w:t>
      </w:r>
      <w:r>
        <w:fldChar w:fldCharType="end"/>
      </w:r>
    </w:p>
    <w:p w:rsidR="00AD3B1B" w:rsidRDefault="00AD3B1B">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_Toc3974242 \h </w:instrText>
      </w:r>
      <w:r>
        <w:fldChar w:fldCharType="separate"/>
      </w:r>
      <w:r>
        <w:t>39</w:t>
      </w:r>
      <w:r>
        <w:fldChar w:fldCharType="end"/>
      </w:r>
    </w:p>
    <w:p w:rsidR="00AD3B1B" w:rsidRDefault="00AD3B1B">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_Toc3974243 \h </w:instrText>
      </w:r>
      <w:r>
        <w:fldChar w:fldCharType="separate"/>
      </w:r>
      <w:r>
        <w:t>39</w:t>
      </w:r>
      <w:r>
        <w:fldChar w:fldCharType="end"/>
      </w:r>
    </w:p>
    <w:p w:rsidR="00AD3B1B" w:rsidRDefault="00AD3B1B">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_Toc3974244 \h </w:instrText>
      </w:r>
      <w:r>
        <w:fldChar w:fldCharType="separate"/>
      </w:r>
      <w:r>
        <w:t>40</w:t>
      </w:r>
      <w:r>
        <w:fldChar w:fldCharType="end"/>
      </w:r>
    </w:p>
    <w:p w:rsidR="00AD3B1B" w:rsidRDefault="00AD3B1B">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_Toc3974245 \h </w:instrText>
      </w:r>
      <w:r>
        <w:fldChar w:fldCharType="separate"/>
      </w:r>
      <w:r>
        <w:t>40</w:t>
      </w:r>
      <w:r>
        <w:fldChar w:fldCharType="end"/>
      </w:r>
    </w:p>
    <w:p w:rsidR="00AD3B1B" w:rsidRDefault="00AD3B1B">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_Toc3974246 \h </w:instrText>
      </w:r>
      <w:r>
        <w:fldChar w:fldCharType="separate"/>
      </w:r>
      <w:r>
        <w:t>40</w:t>
      </w:r>
      <w:r>
        <w:fldChar w:fldCharType="end"/>
      </w:r>
    </w:p>
    <w:p w:rsidR="00AD3B1B" w:rsidRDefault="00AD3B1B">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_Toc3974247 \h </w:instrText>
      </w:r>
      <w:r>
        <w:fldChar w:fldCharType="separate"/>
      </w:r>
      <w:r>
        <w:t>40</w:t>
      </w:r>
      <w:r>
        <w:fldChar w:fldCharType="end"/>
      </w:r>
    </w:p>
    <w:p w:rsidR="00AD3B1B" w:rsidRDefault="00AD3B1B">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_Toc3974248 \h </w:instrText>
      </w:r>
      <w:r>
        <w:fldChar w:fldCharType="separate"/>
      </w:r>
      <w:r>
        <w:t>40</w:t>
      </w:r>
      <w:r>
        <w:fldChar w:fldCharType="end"/>
      </w:r>
    </w:p>
    <w:p w:rsidR="00AD3B1B" w:rsidRDefault="00AD3B1B">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_Toc3974249 \h </w:instrText>
      </w:r>
      <w:r>
        <w:fldChar w:fldCharType="separate"/>
      </w:r>
      <w:r>
        <w:t>40</w:t>
      </w:r>
      <w:r>
        <w:fldChar w:fldCharType="end"/>
      </w:r>
    </w:p>
    <w:p w:rsidR="00AD3B1B" w:rsidRDefault="00AD3B1B">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_Toc3974250 \h </w:instrText>
      </w:r>
      <w:r>
        <w:fldChar w:fldCharType="separate"/>
      </w:r>
      <w:r>
        <w:t>40</w:t>
      </w:r>
      <w:r>
        <w:fldChar w:fldCharType="end"/>
      </w:r>
    </w:p>
    <w:p w:rsidR="00AD3B1B" w:rsidRDefault="00AD3B1B">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_Toc3974251 \h </w:instrText>
      </w:r>
      <w:r>
        <w:fldChar w:fldCharType="separate"/>
      </w:r>
      <w:r>
        <w:t>41</w:t>
      </w:r>
      <w:r>
        <w:fldChar w:fldCharType="end"/>
      </w:r>
    </w:p>
    <w:p w:rsidR="00AD3B1B" w:rsidRDefault="00AD3B1B">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_Toc3974252 \h </w:instrText>
      </w:r>
      <w:r>
        <w:fldChar w:fldCharType="separate"/>
      </w:r>
      <w:r>
        <w:t>41</w:t>
      </w:r>
      <w:r>
        <w:fldChar w:fldCharType="end"/>
      </w:r>
    </w:p>
    <w:p w:rsidR="00AD3B1B" w:rsidRDefault="00AD3B1B">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_Toc3974253 \h </w:instrText>
      </w:r>
      <w:r>
        <w:fldChar w:fldCharType="separate"/>
      </w:r>
      <w:r>
        <w:t>41</w:t>
      </w:r>
      <w:r>
        <w:fldChar w:fldCharType="end"/>
      </w:r>
    </w:p>
    <w:p w:rsidR="00AD3B1B" w:rsidRDefault="00AD3B1B">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_Toc3974254 \h </w:instrText>
      </w:r>
      <w:r>
        <w:fldChar w:fldCharType="separate"/>
      </w:r>
      <w:r>
        <w:t>41</w:t>
      </w:r>
      <w:r>
        <w:fldChar w:fldCharType="end"/>
      </w:r>
    </w:p>
    <w:p w:rsidR="00AD3B1B" w:rsidRDefault="00AD3B1B">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_Toc3974255 \h </w:instrText>
      </w:r>
      <w:r>
        <w:fldChar w:fldCharType="separate"/>
      </w:r>
      <w:r>
        <w:t>42</w:t>
      </w:r>
      <w:r>
        <w:fldChar w:fldCharType="end"/>
      </w:r>
    </w:p>
    <w:p w:rsidR="00AD3B1B" w:rsidRDefault="00AD3B1B">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_Toc3974256 \h </w:instrText>
      </w:r>
      <w:r>
        <w:fldChar w:fldCharType="separate"/>
      </w:r>
      <w:r>
        <w:t>42</w:t>
      </w:r>
      <w:r>
        <w:fldChar w:fldCharType="end"/>
      </w:r>
    </w:p>
    <w:p w:rsidR="00AD3B1B" w:rsidRDefault="00AD3B1B">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_Toc3974257 \h </w:instrText>
      </w:r>
      <w:r>
        <w:fldChar w:fldCharType="separate"/>
      </w:r>
      <w:r>
        <w:t>42</w:t>
      </w:r>
      <w:r>
        <w:fldChar w:fldCharType="end"/>
      </w:r>
    </w:p>
    <w:p w:rsidR="00AD3B1B" w:rsidRDefault="00AD3B1B">
      <w:pPr>
        <w:pStyle w:val="TOC2"/>
        <w:rPr>
          <w:rFonts w:asciiTheme="minorHAnsi" w:eastAsiaTheme="minorEastAsia" w:hAnsiTheme="minorHAnsi" w:cstheme="minorBidi"/>
          <w:sz w:val="22"/>
          <w:szCs w:val="22"/>
          <w:lang w:eastAsia="en-GB"/>
        </w:rPr>
      </w:pPr>
      <w:r>
        <w:lastRenderedPageBreak/>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_Toc3974258 \h </w:instrText>
      </w:r>
      <w:r>
        <w:fldChar w:fldCharType="separate"/>
      </w:r>
      <w:r>
        <w:t>42</w:t>
      </w:r>
      <w:r>
        <w:fldChar w:fldCharType="end"/>
      </w:r>
    </w:p>
    <w:p w:rsidR="00AD3B1B" w:rsidRDefault="00AD3B1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_Toc3974259 \h </w:instrText>
      </w:r>
      <w:r>
        <w:fldChar w:fldCharType="separate"/>
      </w:r>
      <w:r>
        <w:t>42</w:t>
      </w:r>
      <w:r>
        <w:fldChar w:fldCharType="end"/>
      </w:r>
    </w:p>
    <w:p w:rsidR="00AD3B1B" w:rsidRDefault="00AD3B1B">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_Toc3974260 \h </w:instrText>
      </w:r>
      <w:r>
        <w:fldChar w:fldCharType="separate"/>
      </w:r>
      <w:r>
        <w:t>42</w:t>
      </w:r>
      <w:r>
        <w:fldChar w:fldCharType="end"/>
      </w:r>
    </w:p>
    <w:p w:rsidR="00AD3B1B" w:rsidRDefault="00AD3B1B">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_Toc3974261 \h </w:instrText>
      </w:r>
      <w:r>
        <w:fldChar w:fldCharType="separate"/>
      </w:r>
      <w:r>
        <w:t>42</w:t>
      </w:r>
      <w:r>
        <w:fldChar w:fldCharType="end"/>
      </w:r>
    </w:p>
    <w:p w:rsidR="00AD3B1B" w:rsidRDefault="00AD3B1B">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_Toc3974262 \h </w:instrText>
      </w:r>
      <w:r>
        <w:fldChar w:fldCharType="separate"/>
      </w:r>
      <w:r>
        <w:t>42</w:t>
      </w:r>
      <w:r>
        <w:fldChar w:fldCharType="end"/>
      </w:r>
    </w:p>
    <w:p w:rsidR="00AD3B1B" w:rsidRDefault="00AD3B1B">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_Toc3974263 \h </w:instrText>
      </w:r>
      <w:r>
        <w:fldChar w:fldCharType="separate"/>
      </w:r>
      <w:r>
        <w:t>43</w:t>
      </w:r>
      <w:r>
        <w:fldChar w:fldCharType="end"/>
      </w:r>
    </w:p>
    <w:p w:rsidR="00AD3B1B" w:rsidRDefault="00AD3B1B">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_Toc3974264 \h </w:instrText>
      </w:r>
      <w:r>
        <w:fldChar w:fldCharType="separate"/>
      </w:r>
      <w:r>
        <w:t>44</w:t>
      </w:r>
      <w:r>
        <w:fldChar w:fldCharType="end"/>
      </w:r>
    </w:p>
    <w:p w:rsidR="00AD3B1B" w:rsidRDefault="00AD3B1B">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_Toc3974265 \h </w:instrText>
      </w:r>
      <w:r>
        <w:fldChar w:fldCharType="separate"/>
      </w:r>
      <w:r>
        <w:t>44</w:t>
      </w:r>
      <w:r>
        <w:fldChar w:fldCharType="end"/>
      </w:r>
    </w:p>
    <w:p w:rsidR="00AD3B1B" w:rsidRDefault="00AD3B1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_Toc3974266 \h </w:instrText>
      </w:r>
      <w:r>
        <w:fldChar w:fldCharType="separate"/>
      </w:r>
      <w:r>
        <w:t>46</w:t>
      </w:r>
      <w:r>
        <w:fldChar w:fldCharType="end"/>
      </w:r>
    </w:p>
    <w:p w:rsidR="00AD3B1B" w:rsidRDefault="00AD3B1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_Toc3974267 \h </w:instrText>
      </w:r>
      <w:r>
        <w:fldChar w:fldCharType="separate"/>
      </w:r>
      <w:r>
        <w:t>46</w:t>
      </w:r>
      <w:r>
        <w:fldChar w:fldCharType="end"/>
      </w:r>
    </w:p>
    <w:p w:rsidR="00AD3B1B" w:rsidRDefault="00AD3B1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_Toc3974268 \h </w:instrText>
      </w:r>
      <w:r>
        <w:fldChar w:fldCharType="separate"/>
      </w:r>
      <w:r>
        <w:t>46</w:t>
      </w:r>
      <w:r>
        <w:fldChar w:fldCharType="end"/>
      </w:r>
    </w:p>
    <w:p w:rsidR="00AD3B1B" w:rsidRDefault="00AD3B1B">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_Toc3974269 \h </w:instrText>
      </w:r>
      <w:r>
        <w:fldChar w:fldCharType="separate"/>
      </w:r>
      <w:r>
        <w:t>46</w:t>
      </w:r>
      <w:r>
        <w:fldChar w:fldCharType="end"/>
      </w:r>
    </w:p>
    <w:p w:rsidR="00AD3B1B" w:rsidRDefault="00AD3B1B">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8F38A2">
        <w:rPr>
          <w:lang w:val="en-US"/>
        </w:rPr>
        <w:t>RoamingOdb</w:t>
      </w:r>
      <w:r>
        <w:tab/>
      </w:r>
      <w:r>
        <w:fldChar w:fldCharType="begin" w:fldLock="1"/>
      </w:r>
      <w:r>
        <w:instrText xml:space="preserve"> PAGEREF _Toc3974270 \h </w:instrText>
      </w:r>
      <w:r>
        <w:fldChar w:fldCharType="separate"/>
      </w:r>
      <w:r>
        <w:t>46</w:t>
      </w:r>
      <w:r>
        <w:fldChar w:fldCharType="end"/>
      </w:r>
    </w:p>
    <w:p w:rsidR="00AD3B1B" w:rsidRDefault="00AD3B1B">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Enumeration: </w:t>
      </w:r>
      <w:r w:rsidRPr="008F38A2">
        <w:rPr>
          <w:lang w:val="en-US"/>
        </w:rPr>
        <w:t>OdbPacketServices</w:t>
      </w:r>
      <w:r>
        <w:tab/>
      </w:r>
      <w:r>
        <w:fldChar w:fldCharType="begin" w:fldLock="1"/>
      </w:r>
      <w:r>
        <w:instrText xml:space="preserve"> PAGEREF _Toc3974271 \h </w:instrText>
      </w:r>
      <w:r>
        <w:fldChar w:fldCharType="separate"/>
      </w:r>
      <w:r>
        <w:t>46</w:t>
      </w:r>
      <w:r>
        <w:fldChar w:fldCharType="end"/>
      </w:r>
    </w:p>
    <w:p w:rsidR="00AD3B1B" w:rsidRDefault="00AD3B1B">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_Toc3974272 \h </w:instrText>
      </w:r>
      <w:r>
        <w:fldChar w:fldCharType="separate"/>
      </w:r>
      <w:r>
        <w:t>47</w:t>
      </w:r>
      <w:r>
        <w:fldChar w:fldCharType="end"/>
      </w:r>
    </w:p>
    <w:p w:rsidR="00AD3B1B" w:rsidRDefault="00AD3B1B">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8F38A2">
        <w:rPr>
          <w:lang w:val="en-US"/>
        </w:rPr>
        <w:t>OdbData</w:t>
      </w:r>
      <w:r>
        <w:tab/>
      </w:r>
      <w:r>
        <w:fldChar w:fldCharType="begin" w:fldLock="1"/>
      </w:r>
      <w:r>
        <w:instrText xml:space="preserve"> PAGEREF _Toc3974273 \h </w:instrText>
      </w:r>
      <w:r>
        <w:fldChar w:fldCharType="separate"/>
      </w:r>
      <w:r>
        <w:t>47</w:t>
      </w:r>
      <w:r>
        <w:fldChar w:fldCharType="end"/>
      </w:r>
    </w:p>
    <w:p w:rsidR="00AD3B1B" w:rsidRDefault="00AD3B1B">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_Toc3974274 \h </w:instrText>
      </w:r>
      <w:r>
        <w:fldChar w:fldCharType="separate"/>
      </w:r>
      <w:r>
        <w:t>47</w:t>
      </w:r>
      <w:r>
        <w:fldChar w:fldCharType="end"/>
      </w:r>
    </w:p>
    <w:p w:rsidR="00AD3B1B" w:rsidRDefault="00AD3B1B">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_Toc3974275 \h </w:instrText>
      </w:r>
      <w:r>
        <w:fldChar w:fldCharType="separate"/>
      </w:r>
      <w:r>
        <w:t>47</w:t>
      </w:r>
      <w:r>
        <w:fldChar w:fldCharType="end"/>
      </w:r>
    </w:p>
    <w:p w:rsidR="00AD3B1B" w:rsidRDefault="00AD3B1B">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_Toc3974276 \h </w:instrText>
      </w:r>
      <w:r>
        <w:fldChar w:fldCharType="separate"/>
      </w:r>
      <w:r>
        <w:t>47</w:t>
      </w:r>
      <w:r>
        <w:fldChar w:fldCharType="end"/>
      </w:r>
    </w:p>
    <w:p w:rsidR="00AD3B1B" w:rsidRDefault="00AD3B1B">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_Toc3974277 \h </w:instrText>
      </w:r>
      <w:r>
        <w:fldChar w:fldCharType="separate"/>
      </w:r>
      <w:r>
        <w:t>47</w:t>
      </w:r>
      <w:r>
        <w:fldChar w:fldCharType="end"/>
      </w:r>
    </w:p>
    <w:p w:rsidR="00AD3B1B" w:rsidRDefault="00AD3B1B">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_Toc3974278 \h </w:instrText>
      </w:r>
      <w:r>
        <w:fldChar w:fldCharType="separate"/>
      </w:r>
      <w:r>
        <w:t>47</w:t>
      </w:r>
      <w:r>
        <w:fldChar w:fldCharType="end"/>
      </w:r>
    </w:p>
    <w:p w:rsidR="00AD3B1B" w:rsidRDefault="00AD3B1B">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_Toc3974279 \h </w:instrText>
      </w:r>
      <w:r>
        <w:fldChar w:fldCharType="separate"/>
      </w:r>
      <w:r>
        <w:t>47</w:t>
      </w:r>
      <w:r>
        <w:fldChar w:fldCharType="end"/>
      </w:r>
    </w:p>
    <w:p w:rsidR="00AD3B1B" w:rsidRDefault="00AD3B1B">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_Toc3974280 \h </w:instrText>
      </w:r>
      <w:r>
        <w:fldChar w:fldCharType="separate"/>
      </w:r>
      <w:r>
        <w:t>48</w:t>
      </w:r>
      <w:r>
        <w:fldChar w:fldCharType="end"/>
      </w:r>
    </w:p>
    <w:p w:rsidR="00AD3B1B" w:rsidRDefault="00AD3B1B" w:rsidP="00AD3B1B">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_Toc3974281 \h </w:instrText>
      </w:r>
      <w:r>
        <w:fldChar w:fldCharType="separate"/>
      </w:r>
      <w:r>
        <w:t>48</w:t>
      </w:r>
      <w:r>
        <w:fldChar w:fldCharType="end"/>
      </w:r>
    </w:p>
    <w:p w:rsidR="00AD3B1B" w:rsidRDefault="00AD3B1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_Toc3974282 \h </w:instrText>
      </w:r>
      <w:r>
        <w:fldChar w:fldCharType="separate"/>
      </w:r>
      <w:r>
        <w:t>48</w:t>
      </w:r>
      <w:r>
        <w:fldChar w:fldCharType="end"/>
      </w:r>
    </w:p>
    <w:p w:rsidR="00AD3B1B" w:rsidRDefault="00AD3B1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_Toc3974283 \h </w:instrText>
      </w:r>
      <w:r>
        <w:fldChar w:fldCharType="separate"/>
      </w:r>
      <w:r>
        <w:t>48</w:t>
      </w:r>
      <w:r>
        <w:fldChar w:fldCharType="end"/>
      </w:r>
    </w:p>
    <w:p w:rsidR="00AD3B1B" w:rsidRDefault="00AD3B1B" w:rsidP="00AD3B1B">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_Toc3974284 \h </w:instrText>
      </w:r>
      <w:r>
        <w:fldChar w:fldCharType="separate"/>
      </w:r>
      <w:r>
        <w:t>71</w:t>
      </w:r>
      <w:r>
        <w:fldChar w:fldCharType="end"/>
      </w:r>
    </w:p>
    <w:p w:rsidR="00080512" w:rsidRPr="004D3578" w:rsidRDefault="00AD3B1B">
      <w:r>
        <w:rPr>
          <w:noProof/>
          <w:sz w:val="22"/>
        </w:rPr>
        <w:fldChar w:fldCharType="end"/>
      </w:r>
    </w:p>
    <w:p w:rsidR="00080512" w:rsidRPr="004D3578" w:rsidRDefault="00080512">
      <w:pPr>
        <w:pStyle w:val="Heading1"/>
      </w:pPr>
      <w:r w:rsidRPr="004D3578">
        <w:br w:type="page"/>
      </w:r>
      <w:bookmarkStart w:id="3" w:name="_Toc3974141"/>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3974142"/>
      <w:r w:rsidRPr="004D3578">
        <w:lastRenderedPageBreak/>
        <w:t>1</w:t>
      </w:r>
      <w:r w:rsidRPr="004D3578">
        <w:tab/>
        <w:t>Scope</w:t>
      </w:r>
      <w:bookmarkEnd w:id="4"/>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w:t>
      </w:r>
    </w:p>
    <w:p w:rsidR="00D36DEC" w:rsidRPr="004D3578" w:rsidRDefault="0033739A" w:rsidP="00D36DEC">
      <w:r>
        <w:t xml:space="preserve">The </w:t>
      </w:r>
      <w:r w:rsidR="00D36DEC" w:rsidRPr="005E4D39">
        <w:t>Principles and Guidelines for Services Definition are specified in 3GPP TS 29.501 [</w:t>
      </w:r>
      <w:r w:rsidR="00383C6A">
        <w:t>2</w:t>
      </w:r>
      <w:r w:rsidR="00D36DEC" w:rsidRPr="005E4D39">
        <w:t>].</w:t>
      </w:r>
    </w:p>
    <w:p w:rsidR="00080512" w:rsidRPr="004D3578" w:rsidRDefault="00080512">
      <w:pPr>
        <w:pStyle w:val="Heading1"/>
      </w:pPr>
      <w:bookmarkStart w:id="5" w:name="_Toc3974143"/>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D56B97" w:rsidRDefault="00D56B97" w:rsidP="00D56B97">
      <w:pPr>
        <w:pStyle w:val="EX"/>
      </w:pPr>
      <w:r w:rsidRPr="004D3578">
        <w:t>[1]</w:t>
      </w:r>
      <w:r w:rsidRPr="004D3578">
        <w:tab/>
        <w:t>3GPP TR 21.905: "Vocabulary for 3GPP Specifications".</w:t>
      </w:r>
    </w:p>
    <w:p w:rsidR="00D56B97" w:rsidRDefault="00D56B97" w:rsidP="00D56B97">
      <w:pPr>
        <w:pStyle w:val="EX"/>
      </w:pPr>
      <w:r w:rsidRPr="005E4D39">
        <w:t>[</w:t>
      </w:r>
      <w:r w:rsidR="00D36DEC">
        <w:t>2</w:t>
      </w:r>
      <w:r w:rsidRPr="005E4D39">
        <w:t>]</w:t>
      </w:r>
      <w:r w:rsidRPr="005E4D39">
        <w:tab/>
        <w:t>3GPP</w:t>
      </w:r>
      <w:r w:rsidR="006A1E40">
        <w:t> </w:t>
      </w:r>
      <w:r w:rsidRPr="005E4D39">
        <w:t>TS</w:t>
      </w:r>
      <w:r w:rsidR="006A1E40">
        <w:t> </w:t>
      </w:r>
      <w:r w:rsidRPr="005E4D39">
        <w:t>29.501: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A7E56" w:rsidRPr="00BC56B2" w:rsidRDefault="00DA7E56" w:rsidP="00DA7E56">
      <w:pPr>
        <w:pStyle w:val="EX"/>
        <w:rPr>
          <w:lang w:val="en-US"/>
        </w:rPr>
      </w:pPr>
      <w:r>
        <w:rPr>
          <w:lang w:val="en-US"/>
        </w:rPr>
        <w:t>[4]</w:t>
      </w:r>
      <w:r w:rsidRPr="00BC56B2">
        <w:rPr>
          <w:lang w:val="en-US"/>
        </w:rPr>
        <w:tab/>
        <w:t>IET</w:t>
      </w:r>
      <w:r>
        <w:rPr>
          <w:lang w:val="en-US"/>
        </w:rPr>
        <w:t>F RFC 1166</w:t>
      </w:r>
      <w:r w:rsidRPr="00BC56B2">
        <w:rPr>
          <w:lang w:val="en-US"/>
        </w:rPr>
        <w:t>: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t>IET</w:t>
      </w:r>
      <w:r>
        <w:rPr>
          <w:lang w:val="en-US"/>
        </w:rPr>
        <w:t>F RFC 5952</w:t>
      </w:r>
      <w:r w:rsidRPr="00BC56B2">
        <w:rPr>
          <w:lang w:val="en-US"/>
        </w:rPr>
        <w:t>: "</w:t>
      </w:r>
      <w:r>
        <w:rPr>
          <w:lang w:val="en-US"/>
        </w:rPr>
        <w:t>A recommendation for IPv6 address text representation</w:t>
      </w:r>
      <w:r w:rsidRPr="00BC56B2">
        <w:rPr>
          <w:lang w:val="en-US"/>
        </w:rPr>
        <w:t>".</w:t>
      </w:r>
    </w:p>
    <w:p w:rsidR="00DA7E56" w:rsidRDefault="00DA7E56" w:rsidP="00DA7E56">
      <w:pPr>
        <w:pStyle w:val="EX"/>
      </w:pPr>
      <w:r>
        <w:t>[6]</w:t>
      </w:r>
      <w:r>
        <w:tab/>
        <w:t>IETF RFC </w:t>
      </w:r>
      <w:r w:rsidRPr="006233A7">
        <w:t>3986: "Uniform Resource Identifier (URI): Generic Syntax"</w:t>
      </w:r>
      <w:r>
        <w:t>.</w:t>
      </w:r>
    </w:p>
    <w:p w:rsidR="00080512" w:rsidRDefault="00DA7E56" w:rsidP="00AD3C70">
      <w:pPr>
        <w:pStyle w:val="EX"/>
      </w:pPr>
      <w:r>
        <w:t>[7]</w:t>
      </w:r>
      <w:r>
        <w:tab/>
        <w:t>3GPP TS 23.003: "</w:t>
      </w:r>
      <w:r w:rsidRPr="00E13177">
        <w:t>Numbering, addressing and identification</w:t>
      </w:r>
      <w:r>
        <w:t>".</w:t>
      </w:r>
    </w:p>
    <w:p w:rsidR="004820E2" w:rsidRDefault="00013950" w:rsidP="004820E2">
      <w:pPr>
        <w:pStyle w:val="EX"/>
      </w:pPr>
      <w:r>
        <w:t>[8]</w:t>
      </w:r>
      <w:r>
        <w:tab/>
        <w:t>3GPP </w:t>
      </w:r>
      <w:r w:rsidRPr="005E4D39">
        <w:t>TS</w:t>
      </w:r>
      <w:r>
        <w:t> </w:t>
      </w:r>
      <w:r w:rsidRPr="005E4D39">
        <w:t>23.501: "System Architecture for the 5G System; Stage 2".</w:t>
      </w:r>
    </w:p>
    <w:p w:rsidR="005E285D" w:rsidRPr="005E4D39" w:rsidRDefault="004820E2" w:rsidP="005E285D">
      <w:pPr>
        <w:pStyle w:val="EX"/>
      </w:pPr>
      <w:r>
        <w:t>[</w:t>
      </w:r>
      <w:r w:rsidR="004F54DC">
        <w:t>9</w:t>
      </w:r>
      <w:r>
        <w:t>]</w:t>
      </w:r>
      <w:r>
        <w:tab/>
        <w:t>IETF RFC 7807</w:t>
      </w:r>
      <w:r w:rsidRPr="006233A7">
        <w:t>: "</w:t>
      </w:r>
      <w:r>
        <w:t>Problem Details for HTTP APIs</w:t>
      </w:r>
      <w:r w:rsidRPr="006233A7">
        <w:t>"</w:t>
      </w:r>
      <w:r>
        <w:t>.</w:t>
      </w:r>
    </w:p>
    <w:p w:rsidR="001464FC" w:rsidRDefault="001464FC" w:rsidP="001464FC">
      <w:pPr>
        <w:pStyle w:val="EX"/>
      </w:pPr>
      <w:r>
        <w:t>[10]</w:t>
      </w:r>
      <w:r>
        <w:tab/>
      </w:r>
      <w:r>
        <w:rPr>
          <w:lang w:eastAsia="zh-CN"/>
        </w:rPr>
        <w:t xml:space="preserve">IETF RFC 3339: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t>3GPP TS 38.413: "NG-RAN; NG Application Protocol (NGAP) ".</w:t>
      </w:r>
    </w:p>
    <w:p w:rsidR="00347CD0" w:rsidRPr="004D3578" w:rsidRDefault="00347CD0" w:rsidP="00347CD0">
      <w:pPr>
        <w:pStyle w:val="EX"/>
      </w:pPr>
      <w:r w:rsidRPr="006D16A2">
        <w:t>[</w:t>
      </w:r>
      <w:r w:rsidRPr="000C0228">
        <w:t>1</w:t>
      </w:r>
      <w:r>
        <w:t>2</w:t>
      </w:r>
      <w:r w:rsidRPr="004D3578">
        <w:t>]</w:t>
      </w:r>
      <w:r w:rsidRPr="004D3578">
        <w:tab/>
      </w:r>
      <w:r>
        <w:t>IETF RFC 6901</w:t>
      </w:r>
      <w:r w:rsidRPr="004D3578">
        <w:t>: "</w:t>
      </w:r>
      <w:r>
        <w:t>JavaScript Object Notation (JSON) Pointer</w:t>
      </w:r>
      <w:r w:rsidRPr="004D3578">
        <w:t>".</w:t>
      </w:r>
    </w:p>
    <w:p w:rsidR="005E285D" w:rsidRPr="004D3578" w:rsidRDefault="004F54DC" w:rsidP="005E285D">
      <w:pPr>
        <w:pStyle w:val="EX"/>
      </w:pPr>
      <w:r>
        <w:t>[13]</w:t>
      </w:r>
      <w:r w:rsidR="005E285D">
        <w:tab/>
        <w:t>3GPP </w:t>
      </w:r>
      <w:r w:rsidR="005E285D" w:rsidRPr="005E4D39">
        <w:t>TS</w:t>
      </w:r>
      <w:r w:rsidR="005E285D">
        <w:t> 24</w:t>
      </w:r>
      <w:r w:rsidR="005E285D" w:rsidRPr="005E4D39">
        <w:t>.</w:t>
      </w:r>
      <w:r w:rsidR="005E285D">
        <w:t>007</w:t>
      </w:r>
      <w:r w:rsidR="005E285D" w:rsidRPr="005E4D39">
        <w:t>: "</w:t>
      </w:r>
      <w:r w:rsidR="005E285D" w:rsidRPr="00D51281">
        <w:t xml:space="preserve"> </w:t>
      </w:r>
      <w:r w:rsidR="005E285D">
        <w:t>Mobile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t>IETF RFC 6902: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t>IETF RFC 4122: "</w:t>
      </w:r>
      <w:r w:rsidRPr="007D1361">
        <w:rPr>
          <w:lang w:eastAsia="zh-CN"/>
        </w:rPr>
        <w:t>A Universally Unique IDentifier (UUID) URN Namespace</w:t>
      </w:r>
      <w:r>
        <w:rPr>
          <w:lang w:eastAsia="zh-CN"/>
        </w:rPr>
        <w:t>"</w:t>
      </w:r>
    </w:p>
    <w:p w:rsidR="00F02C34" w:rsidRPr="006D16A2" w:rsidRDefault="00F02C34" w:rsidP="00F02C34">
      <w:pPr>
        <w:pStyle w:val="EX"/>
      </w:pPr>
      <w:r w:rsidRPr="004D3578">
        <w:t>[</w:t>
      </w:r>
      <w:r w:rsidR="00B8526F">
        <w:t>16</w:t>
      </w:r>
      <w:r w:rsidRPr="006411D4">
        <w:t>]</w:t>
      </w:r>
      <w:r w:rsidRPr="006411D4">
        <w:tab/>
      </w:r>
      <w:r w:rsidRPr="00197482">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t>IETF RFC </w:t>
      </w:r>
      <w:r>
        <w:t>7042</w:t>
      </w:r>
      <w:r w:rsidRPr="003C7B42">
        <w:t>: "IANA Considerations and IETF Protocol and Documentation Usage for IEEE 802 Parameters".</w:t>
      </w:r>
    </w:p>
    <w:p w:rsidR="00013950" w:rsidRDefault="007469CD" w:rsidP="00AD3C70">
      <w:pPr>
        <w:pStyle w:val="EX"/>
      </w:pPr>
      <w:r>
        <w:t>[18]</w:t>
      </w:r>
      <w:r w:rsidR="00637EEA" w:rsidRPr="005D74B3">
        <w:tab/>
        <w:t>IETF RFC </w:t>
      </w:r>
      <w:r w:rsidR="00637EEA">
        <w:t>6733</w:t>
      </w:r>
      <w:r w:rsidR="00637EEA" w:rsidRPr="005D74B3">
        <w:t>: "</w:t>
      </w:r>
      <w:r w:rsidR="00637EEA" w:rsidRPr="00A839BB">
        <w:t>Diameter Base Protocol</w:t>
      </w:r>
      <w:r w:rsidR="00637EEA" w:rsidRPr="005D74B3">
        <w:t>".</w:t>
      </w:r>
    </w:p>
    <w:p w:rsidR="00F42070" w:rsidRDefault="00F42070" w:rsidP="00F42070">
      <w:pPr>
        <w:pStyle w:val="EX"/>
      </w:pPr>
      <w:r>
        <w:t>[19]</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t>3GPP TS 24.501: "Non-Access-Stratum (NAS) Protocol for 5G System (5GS); Stage 3".</w:t>
      </w:r>
    </w:p>
    <w:p w:rsidR="0044704D" w:rsidRDefault="00395F2E" w:rsidP="0044704D">
      <w:pPr>
        <w:pStyle w:val="EX"/>
      </w:pPr>
      <w:r>
        <w:lastRenderedPageBreak/>
        <w:t>[21]</w:t>
      </w:r>
      <w:r w:rsidR="0044704D" w:rsidRPr="005D74B3">
        <w:tab/>
      </w:r>
      <w:r w:rsidR="0044704D">
        <w:t>3GPP TS 29.002</w:t>
      </w:r>
      <w:r w:rsidR="0044704D" w:rsidRPr="005D74B3">
        <w:t>: "</w:t>
      </w:r>
      <w:r w:rsidR="0044704D" w:rsidRPr="00B55DBF">
        <w:t>Mobile Application Part (MAP) specification</w:t>
      </w:r>
      <w:r w:rsidR="0044704D" w:rsidRPr="005D74B3">
        <w:t>".</w:t>
      </w:r>
    </w:p>
    <w:p w:rsidR="0044704D" w:rsidRDefault="00395F2E" w:rsidP="0044704D">
      <w:pPr>
        <w:pStyle w:val="EX"/>
      </w:pPr>
      <w:r>
        <w:t>[22]</w:t>
      </w:r>
      <w:r w:rsidR="0044704D" w:rsidRPr="005D74B3">
        <w:tab/>
      </w:r>
      <w:r w:rsidR="00B3525D">
        <w:t>Void</w:t>
      </w:r>
    </w:p>
    <w:p w:rsidR="0044704D" w:rsidRDefault="00395F2E" w:rsidP="0044704D">
      <w:pPr>
        <w:pStyle w:val="EX"/>
      </w:pPr>
      <w:r>
        <w:t>[23]</w:t>
      </w:r>
      <w:r w:rsidR="0044704D" w:rsidRPr="005D74B3">
        <w:tab/>
      </w:r>
      <w:r w:rsidR="0044704D">
        <w:t>3GPP TS 23.032</w:t>
      </w:r>
      <w:r w:rsidR="0044704D" w:rsidRPr="00C10EA5">
        <w:t>: "</w:t>
      </w:r>
      <w:r w:rsidR="0044704D" w:rsidRPr="0052629F">
        <w:t>Universal Geographical Area Description (GAD)</w:t>
      </w:r>
      <w:r w:rsidR="0044704D" w:rsidRPr="00C10EA5">
        <w:t>".</w:t>
      </w:r>
    </w:p>
    <w:p w:rsidR="0044704D"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rsidR="00845ECE" w:rsidRPr="005E4D39" w:rsidRDefault="00845ECE" w:rsidP="00845ECE">
      <w:pPr>
        <w:pStyle w:val="EX"/>
      </w:pPr>
      <w:r w:rsidRPr="005E4D39">
        <w:t>[</w:t>
      </w:r>
      <w:r w:rsidR="003A78FD">
        <w:t>25</w:t>
      </w:r>
      <w:r w:rsidRPr="005E4D39">
        <w:t>]</w:t>
      </w:r>
      <w:r w:rsidRPr="005E4D39">
        <w:tab/>
        <w:t>3GPP</w:t>
      </w:r>
      <w:r>
        <w:t> </w:t>
      </w:r>
      <w:r w:rsidRPr="005E4D39">
        <w:t>TS</w:t>
      </w:r>
      <w:r>
        <w:t> </w:t>
      </w:r>
      <w:r w:rsidRPr="005E4D39">
        <w:t>29.500: "5G System; Technical Realization of Service Based Architecture; Stage 3".</w:t>
      </w:r>
    </w:p>
    <w:p w:rsidR="00845ECE" w:rsidRPr="004D3578" w:rsidRDefault="003F2D87" w:rsidP="00AD3B1B">
      <w:pPr>
        <w:pStyle w:val="EX"/>
      </w:pPr>
      <w:r>
        <w:t>[</w:t>
      </w:r>
      <w:r w:rsidR="00910119">
        <w:t>26</w:t>
      </w:r>
      <w:r>
        <w:t>]</w:t>
      </w:r>
      <w:r>
        <w:tab/>
        <w:t>3GPP TS 23.015: "Technical Realization of Operator Determined Barring".</w:t>
      </w:r>
    </w:p>
    <w:p w:rsidR="00080512" w:rsidRPr="004D3578" w:rsidRDefault="00080512">
      <w:pPr>
        <w:pStyle w:val="Heading1"/>
      </w:pPr>
      <w:bookmarkStart w:id="10" w:name="_Toc3974144"/>
      <w:r w:rsidRPr="004D3578">
        <w:t>3</w:t>
      </w:r>
      <w:r w:rsidRPr="004D3578">
        <w:tab/>
        <w:t>Definitions</w:t>
      </w:r>
      <w:r w:rsidR="008028A4" w:rsidRPr="004D3578">
        <w:t xml:space="preserve"> and abbreviations</w:t>
      </w:r>
      <w:bookmarkEnd w:id="10"/>
    </w:p>
    <w:p w:rsidR="00080512" w:rsidRPr="004D3578" w:rsidRDefault="00080512">
      <w:pPr>
        <w:pStyle w:val="Heading2"/>
      </w:pPr>
      <w:bookmarkStart w:id="11" w:name="_Toc3974145"/>
      <w:r w:rsidRPr="004D3578">
        <w:t>3.1</w:t>
      </w:r>
      <w:r w:rsidRPr="004D3578">
        <w:tab/>
        <w:t>Definitions</w:t>
      </w:r>
      <w:bookmarkEnd w:id="11"/>
    </w:p>
    <w:p w:rsidR="00080512" w:rsidRPr="004D3578" w:rsidRDefault="00080512">
      <w:r w:rsidRPr="004D3578">
        <w:t xml:space="preserve">For the purposes of the present document, the terms and definitions given in </w:t>
      </w:r>
      <w:bookmarkStart w:id="12" w:name="OLE_LINK6"/>
      <w:bookmarkStart w:id="13" w:name="OLE_LINK7"/>
      <w:bookmarkStart w:id="14" w:name="OLE_LINK8"/>
      <w:r w:rsidR="00DF62CD">
        <w:t>3GPP</w:t>
      </w:r>
      <w:bookmarkEnd w:id="12"/>
      <w:bookmarkEnd w:id="13"/>
      <w:bookmarkEnd w:id="14"/>
      <w:r w:rsidR="006A1E40">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6A1E40">
        <w:t> </w:t>
      </w:r>
      <w:r w:rsidRPr="004D3578">
        <w:t>TR 21.905 [</w:t>
      </w:r>
      <w:r w:rsidR="004D3578" w:rsidRPr="004D3578">
        <w:t>1</w:t>
      </w:r>
      <w:r w:rsidRPr="004D3578">
        <w:t>].</w:t>
      </w:r>
    </w:p>
    <w:p w:rsidR="00080512" w:rsidRPr="004D3578" w:rsidRDefault="00080512">
      <w:pPr>
        <w:pStyle w:val="Heading2"/>
      </w:pPr>
      <w:bookmarkStart w:id="15" w:name="_Toc3974146"/>
      <w:r w:rsidRPr="004D3578">
        <w:t>3.</w:t>
      </w:r>
      <w:r w:rsidR="00D54535">
        <w:t>2</w:t>
      </w:r>
      <w:r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DF62CD">
        <w:t>3GPP</w:t>
      </w:r>
      <w:r w:rsidR="006A1E40">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A1E40">
        <w:t> </w:t>
      </w:r>
      <w:r w:rsidR="004D3578" w:rsidRPr="004D3578">
        <w:t>TR 21.905 [1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16" w:name="_Toc3974147"/>
      <w:r w:rsidRPr="004D3578">
        <w:t>4</w:t>
      </w:r>
      <w:r w:rsidRPr="004D3578">
        <w:tab/>
      </w:r>
      <w:r w:rsidR="00584F18">
        <w:t>Overview</w:t>
      </w:r>
      <w:bookmarkEnd w:id="16"/>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Data types applicable or intended to be applicable to several 5GC SBI API specifications should be interpreted as common data types.</w:t>
      </w:r>
    </w:p>
    <w:p w:rsidR="009E3688" w:rsidRPr="004D3578" w:rsidRDefault="009E3688" w:rsidP="009E3688">
      <w:pPr>
        <w:pStyle w:val="Heading1"/>
      </w:pPr>
      <w:bookmarkStart w:id="17" w:name="_Toc3974148"/>
      <w:r>
        <w:t>5</w:t>
      </w:r>
      <w:r w:rsidRPr="004D3578">
        <w:tab/>
      </w:r>
      <w:r>
        <w:t>Common Data Types</w:t>
      </w:r>
      <w:bookmarkEnd w:id="17"/>
    </w:p>
    <w:p w:rsidR="009E3688" w:rsidRDefault="009E3688" w:rsidP="009E3688">
      <w:pPr>
        <w:pStyle w:val="Heading2"/>
      </w:pPr>
      <w:bookmarkStart w:id="18" w:name="_Toc3974149"/>
      <w:r>
        <w:t>5.1</w:t>
      </w:r>
      <w:r>
        <w:tab/>
      </w:r>
      <w:r w:rsidR="00717E65">
        <w:t>Introduction</w:t>
      </w:r>
      <w:bookmarkEnd w:id="18"/>
    </w:p>
    <w:p w:rsidR="00B96451" w:rsidRDefault="00B96451" w:rsidP="00B96451">
      <w:r>
        <w:t>In the following subclauses,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t>-</w:t>
      </w:r>
      <w:r>
        <w:tab/>
        <w:t>Data types related to 5G QoS</w:t>
      </w:r>
      <w:r w:rsidR="00F42070">
        <w:t>;</w:t>
      </w:r>
    </w:p>
    <w:p w:rsidR="00F42070" w:rsidRDefault="00F42070" w:rsidP="00F42070">
      <w:pPr>
        <w:pStyle w:val="B1"/>
      </w:pPr>
      <w:r>
        <w:lastRenderedPageBreak/>
        <w:t>-</w:t>
      </w:r>
      <w:r>
        <w:tab/>
        <w:t>Data types related to 5G Trace</w:t>
      </w:r>
      <w:r w:rsidR="003F2D87">
        <w:t>;</w:t>
      </w:r>
    </w:p>
    <w:p w:rsidR="003F2D87" w:rsidRDefault="003F2D87" w:rsidP="003F2D87">
      <w:pPr>
        <w:pStyle w:val="B1"/>
      </w:pPr>
      <w:r>
        <w:t>-</w:t>
      </w:r>
      <w:r>
        <w:tab/>
        <w:t>Data types related to 5G ODBs.</w:t>
      </w:r>
    </w:p>
    <w:p w:rsidR="00717E65" w:rsidRDefault="009E3688" w:rsidP="009E3688">
      <w:pPr>
        <w:pStyle w:val="Heading2"/>
      </w:pPr>
      <w:bookmarkStart w:id="19" w:name="_Toc3974150"/>
      <w:r>
        <w:t>5.2</w:t>
      </w:r>
      <w:r>
        <w:tab/>
      </w:r>
      <w:r w:rsidR="00717E65">
        <w:t xml:space="preserve">Data </w:t>
      </w:r>
      <w:r w:rsidR="00DA7E56">
        <w:t xml:space="preserve">Types for </w:t>
      </w:r>
      <w:r w:rsidR="004820E2">
        <w:t>Generic Usage</w:t>
      </w:r>
      <w:bookmarkEnd w:id="19"/>
    </w:p>
    <w:p w:rsidR="00717E65" w:rsidRDefault="00717E65" w:rsidP="00717E65">
      <w:pPr>
        <w:pStyle w:val="Heading3"/>
      </w:pPr>
      <w:bookmarkStart w:id="20" w:name="_Toc3974151"/>
      <w:r>
        <w:t>5.2.1</w:t>
      </w:r>
      <w:r>
        <w:tab/>
        <w:t>Introduction</w:t>
      </w:r>
      <w:bookmarkEnd w:id="20"/>
    </w:p>
    <w:p w:rsidR="004820E2" w:rsidRDefault="004820E2" w:rsidP="004820E2">
      <w:r>
        <w:t>This clause defines common data types for generic usage.</w:t>
      </w:r>
    </w:p>
    <w:p w:rsidR="00717E65" w:rsidRDefault="00717E65" w:rsidP="00717E65">
      <w:pPr>
        <w:pStyle w:val="Heading3"/>
      </w:pPr>
      <w:bookmarkStart w:id="21" w:name="_Toc3974152"/>
      <w:r>
        <w:t>5.2.2</w:t>
      </w:r>
      <w:r>
        <w:tab/>
        <w:t>Simple Data Types</w:t>
      </w:r>
      <w:bookmarkEnd w:id="21"/>
    </w:p>
    <w:p w:rsidR="00717E65" w:rsidRDefault="00717E65" w:rsidP="00717E65">
      <w:r>
        <w:t xml:space="preserve">This subclause specifies </w:t>
      </w:r>
      <w:r w:rsidR="0033739A">
        <w:t xml:space="preserve">common </w:t>
      </w:r>
      <w:r>
        <w:t>simple data types.</w:t>
      </w:r>
    </w:p>
    <w:p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String with format "binary"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"byte" as defined in OpenAPI Specification [3], i.e,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"date-time"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[18].</w:t>
            </w:r>
          </w:p>
          <w:p w:rsidR="00942F26" w:rsidRPr="00875E9E" w:rsidRDefault="00942F26" w:rsidP="00942F26">
            <w:pPr>
              <w:pStyle w:val="TAL"/>
            </w:pPr>
            <w:r>
              <w:t>P</w:t>
            </w:r>
            <w:r w:rsidRPr="00D50706">
              <w:t>attern</w:t>
            </w:r>
            <w:r>
              <w:t xml:space="preserve">: </w:t>
            </w:r>
            <w:r w:rsidRPr="00D50706">
              <w:t>'</w:t>
            </w:r>
            <w:r w:rsidRPr="00DC1B6C">
              <w:t>^([A-Za-z0-9]+(-[A-Za-z0-9]+).)+[a-z]{2,}$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"double"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"float"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"int32"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"int64"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 IPv4 address formatted in the "dotted decimal" notation as defined in in IETF RFC 1166 [4].</w:t>
            </w:r>
          </w:p>
          <w:p w:rsidR="00942F26" w:rsidRPr="00875E9E" w:rsidRDefault="004B60EE" w:rsidP="006A4ED3">
            <w:pPr>
              <w:pStyle w:val="TAL"/>
            </w:pPr>
            <w:r>
              <w:t>Pattern: '^(([0-9]|[1-9][0-9]|1[0-9][0-9]|2[0-4][0-9]|25[0-5])\.){3}([0-9]|[1-9][0-9]|1[0-9][0-9]|2[0-4][0-9]|25[0-5])$'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p>
          <w:p w:rsidR="004B60EE" w:rsidRDefault="004B60EE" w:rsidP="004B60EE">
            <w:pPr>
              <w:pStyle w:val="TAL"/>
              <w:rPr>
                <w:lang w:eastAsia="zh-CN"/>
              </w:rPr>
            </w:pPr>
            <w:r>
              <w:rPr>
                <w:lang w:eastAsia="zh-CN"/>
              </w:rPr>
              <w:t>Pattern: '^</w:t>
            </w:r>
            <w:r w:rsidRPr="00B07090">
              <w:rPr>
                <w:lang w:eastAsia="zh-CN"/>
              </w:rPr>
              <w:t>((:|(0?|([1-9a-f][0-9a-f]{0,3}))):)((0?|([1-9a-f][0-9a-f]{0,3})):){0,6}(:|(0?|([1-9a-f][0-9a-f]{0,3})))</w:t>
            </w:r>
            <w:r>
              <w:rPr>
                <w:lang w:eastAsia="zh-CN"/>
              </w:rPr>
              <w:t>$'</w:t>
            </w:r>
          </w:p>
          <w:p w:rsidR="004B60EE" w:rsidRDefault="004B60EE" w:rsidP="004B60EE">
            <w:pPr>
              <w:pStyle w:val="TAL"/>
              <w:rPr>
                <w:lang w:eastAsia="zh-CN"/>
              </w:rPr>
            </w:pPr>
            <w:r>
              <w:rPr>
                <w:lang w:eastAsia="zh-CN"/>
              </w:rPr>
              <w:t>and</w:t>
            </w:r>
          </w:p>
          <w:p w:rsidR="00942F26" w:rsidRPr="00875E9E" w:rsidRDefault="004B60EE" w:rsidP="006A4ED3">
            <w:pPr>
              <w:pStyle w:val="TAL"/>
              <w:rPr>
                <w:lang w:eastAsia="zh-CN"/>
              </w:rPr>
            </w:pPr>
            <w:r>
              <w:rPr>
                <w:lang w:eastAsia="zh-CN"/>
              </w:rPr>
              <w:t>Pattern: '</w:t>
            </w:r>
            <w:r w:rsidRPr="00B07090">
              <w:rPr>
                <w:lang w:eastAsia="zh-CN"/>
              </w:rPr>
              <w:t>^((([^:]+:){7}([^:]+))|((([^:]+:)*[^:]+)?::(([^:]+:)*[^:]+)?))$</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B67591" w:rsidRDefault="00942F26" w:rsidP="00B67591">
            <w:pPr>
              <w:pStyle w:val="TAL"/>
            </w:pPr>
            <w:r w:rsidRPr="00875E9E">
              <w:rPr>
                <w:lang w:eastAsia="zh-CN"/>
              </w:rPr>
              <w:t>String identifying a</w:t>
            </w:r>
            <w:r>
              <w:rPr>
                <w:lang w:eastAsia="zh-CN"/>
              </w:rPr>
              <w:t>n</w:t>
            </w:r>
            <w:r w:rsidRPr="00875E9E">
              <w:rPr>
                <w:lang w:eastAsia="zh-CN"/>
              </w:rPr>
              <w:t xml:space="preserve"> IPv6 address prefix formatted according to clause 4 of IETF RFC 5952 [5]. </w:t>
            </w:r>
          </w:p>
          <w:p w:rsidR="004B60EE" w:rsidRDefault="004B60EE" w:rsidP="004B60EE">
            <w:pPr>
              <w:pStyle w:val="TAL"/>
              <w:rPr>
                <w:lang w:eastAsia="zh-CN"/>
              </w:rPr>
            </w:pPr>
            <w:r>
              <w:rPr>
                <w:lang w:eastAsia="zh-CN"/>
              </w:rPr>
              <w:t>Pattern: '^</w:t>
            </w:r>
            <w:r w:rsidRPr="00B07090">
              <w:rPr>
                <w:lang w:eastAsia="zh-CN"/>
              </w:rPr>
              <w:t>((:|(0?|([1-9a-f][0-9a-f]{0,3}))):)((0?|([1-9a-f][0-9a-f]{0,3})):){0,6}(:|(0?|([1-9a-f][0-9a-f]{0,3})))(\/(([0-9])|([0-9]{2})|(1[0-1][0-9])|(12[0-8])))</w:t>
            </w:r>
            <w:r>
              <w:rPr>
                <w:lang w:eastAsia="zh-CN"/>
              </w:rPr>
              <w:t>$'</w:t>
            </w:r>
          </w:p>
          <w:p w:rsidR="004B60EE" w:rsidRDefault="004B60EE" w:rsidP="004B60EE">
            <w:pPr>
              <w:pStyle w:val="TAL"/>
              <w:rPr>
                <w:lang w:eastAsia="zh-CN"/>
              </w:rPr>
            </w:pPr>
            <w:r>
              <w:rPr>
                <w:lang w:eastAsia="zh-CN"/>
              </w:rPr>
              <w:t>and</w:t>
            </w:r>
          </w:p>
          <w:p w:rsidR="00942F26" w:rsidRPr="00875E9E" w:rsidRDefault="004B60EE" w:rsidP="004B60EE">
            <w:pPr>
              <w:pStyle w:val="TAL"/>
              <w:rPr>
                <w:lang w:eastAsia="zh-CN"/>
              </w:rPr>
            </w:pPr>
            <w:r>
              <w:rPr>
                <w:lang w:eastAsia="zh-CN"/>
              </w:rPr>
              <w:t>Pattern: '</w:t>
            </w:r>
            <w:r w:rsidRPr="00B07090">
              <w:rPr>
                <w:lang w:eastAsia="zh-CN"/>
              </w:rPr>
              <w:t>^((([^:]+:){7}([^:]+))|((([^:]+:)*[^:]+)?::(([^:]+:)*[^:]+)?))(\/</w:t>
            </w:r>
            <w:r>
              <w:rPr>
                <w:lang w:eastAsia="zh-CN"/>
              </w:rPr>
              <w:t>.+</w:t>
            </w:r>
            <w:r w:rsidRPr="00B07090">
              <w:rPr>
                <w:lang w:eastAsia="zh-CN"/>
              </w:rPr>
              <w:t>)$</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Pr>
                <w:lang w:eastAsia="zh-CN"/>
              </w:rPr>
              <w:t>subclause 1.1 and sub</w:t>
            </w:r>
            <w:r w:rsidRPr="00D54FC5">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A string used to indicate the features supported by an API that is used as defined in subclause 6.6 in 3GPP TS 29.</w:t>
            </w:r>
            <w:r w:rsidR="00845ECE" w:rsidRPr="00875E9E">
              <w:rPr>
                <w:lang w:eastAsia="zh-CN"/>
              </w:rPr>
              <w:t>50</w:t>
            </w:r>
            <w:r w:rsidR="00845ECE">
              <w:rPr>
                <w:lang w:eastAsia="zh-CN"/>
              </w:rPr>
              <w:t>0</w:t>
            </w:r>
            <w:r w:rsidR="00845ECE" w:rsidRPr="00875E9E">
              <w:rPr>
                <w:lang w:eastAsia="zh-CN"/>
              </w:rPr>
              <w:t> </w:t>
            </w:r>
            <w:r w:rsidRPr="00875E9E">
              <w:rPr>
                <w:lang w:eastAsia="zh-CN"/>
              </w:rPr>
              <w:t>[</w:t>
            </w:r>
            <w:r w:rsidR="00910119">
              <w:rPr>
                <w:lang w:eastAsia="zh-CN"/>
              </w:rPr>
              <w:t>1</w:t>
            </w:r>
            <w:r w:rsidRPr="00875E9E">
              <w:rPr>
                <w:lang w:eastAsia="zh-CN"/>
              </w:rPr>
              <w:t>].</w:t>
            </w:r>
            <w:r w:rsidRPr="00875E9E">
              <w:rPr>
                <w:lang w:eastAsia="zh-CN"/>
              </w:rPr>
              <w:br/>
              <w:t>The string shall contain a bitmask indicating supported features in hexadecimal representation:</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r w:rsidR="0001359F">
              <w:t>[^@]+@[^@]</w:t>
            </w:r>
            <w:r w:rsidRPr="00F54F60">
              <w:t>+|.+)</w:t>
            </w:r>
            <w:r>
              <w:t>$</w:t>
            </w:r>
            <w:r w:rsidRPr="00F54F60">
              <w:t>".</w:t>
            </w:r>
          </w:p>
        </w:tc>
      </w:tr>
      <w:tr w:rsidR="00FB2130"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677506" w:rsidRDefault="00FB2130" w:rsidP="00FB2130">
            <w:pPr>
              <w:pStyle w:val="TAL"/>
            </w:pPr>
            <w:r w:rsidRPr="00677506">
              <w:t>VarUeId</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Default="00FB2130" w:rsidP="00FB2130">
            <w:pPr>
              <w:pStyle w:val="TAL"/>
            </w:pPr>
            <w:r>
              <w:t>string</w:t>
            </w:r>
          </w:p>
        </w:tc>
        <w:tc>
          <w:tcPr>
            <w:tcW w:w="2952" w:type="pct"/>
            <w:tcBorders>
              <w:top w:val="single" w:sz="4" w:space="0" w:color="auto"/>
              <w:left w:val="nil"/>
              <w:bottom w:val="single" w:sz="8" w:space="0" w:color="auto"/>
              <w:right w:val="single" w:sz="8" w:space="0" w:color="auto"/>
            </w:tcBorders>
          </w:tcPr>
          <w:p w:rsidR="00FB2130" w:rsidRDefault="00FB2130" w:rsidP="00FB2130">
            <w:pPr>
              <w:pStyle w:val="TAL"/>
              <w:rPr>
                <w:lang w:eastAsia="zh-CN"/>
              </w:rPr>
            </w:pPr>
            <w:r>
              <w:t>This data type is defined in the same way as the "</w:t>
            </w:r>
            <w:r w:rsidRPr="00677506">
              <w:t>VarUeId</w:t>
            </w:r>
            <w:r>
              <w:t>" data type, but with the OpenAPI</w:t>
            </w:r>
            <w:r w:rsidRPr="00BD46FD">
              <w:t xml:space="preserve"> "</w:t>
            </w:r>
            <w:r>
              <w:t>nullable: true</w:t>
            </w:r>
            <w:r w:rsidRPr="00BD46FD">
              <w:t>"</w:t>
            </w:r>
            <w:r>
              <w:t xml:space="preserve"> property.</w:t>
            </w:r>
          </w:p>
        </w:tc>
      </w:tr>
      <w:tr w:rsidR="00FB2130"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rsidR="00FB2130" w:rsidRPr="00875E9E" w:rsidRDefault="00FB2130" w:rsidP="00FB2130">
            <w:pPr>
              <w:pStyle w:val="TAL"/>
              <w:rPr>
                <w:lang w:eastAsia="zh-CN"/>
              </w:rPr>
            </w:pPr>
            <w:r w:rsidRPr="00875E9E">
              <w:rPr>
                <w:lang w:eastAsia="zh-CN"/>
              </w:rPr>
              <w:t>String with format "&lt;time-numoffset&gt;" optionally appended by "&lt;daylightSavingTime&gt;", where:</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&lt;time-numoffset&gt; shall represent the time zone adjusted for daylight saving time and be encoded as time-numoffset as defined in subclause 5.6 of IETF RFC 3339 [10];</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rsidR="00FB2130" w:rsidRPr="00875E9E" w:rsidRDefault="00FB2130" w:rsidP="00FB2130">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rsidR="00717E65" w:rsidRDefault="00717E65" w:rsidP="006A1E40"/>
    <w:p w:rsidR="00DA7E56" w:rsidRPr="00384E92" w:rsidRDefault="00DA7E56" w:rsidP="00DA7E56">
      <w:pPr>
        <w:pStyle w:val="TH"/>
      </w:pPr>
      <w:r w:rsidRPr="009C4D60">
        <w:lastRenderedPageBreak/>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"n" shall be i * 4 + 1, where "i" is zero or a natural number, i.e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4D3578" w:rsidRDefault="00717E65" w:rsidP="00717E65">
      <w:pPr>
        <w:pStyle w:val="Heading3"/>
      </w:pPr>
      <w:bookmarkStart w:id="22" w:name="_Toc3974153"/>
      <w:r>
        <w:t>5.2.3</w:t>
      </w:r>
      <w:r w:rsidRPr="004D3578">
        <w:tab/>
      </w:r>
      <w:r>
        <w:t>Enumerations</w:t>
      </w:r>
      <w:bookmarkEnd w:id="22"/>
    </w:p>
    <w:p w:rsidR="00717E65" w:rsidRPr="00BC662F" w:rsidRDefault="00717E65" w:rsidP="00717E65">
      <w:pPr>
        <w:pStyle w:val="Heading4"/>
      </w:pPr>
      <w:bookmarkStart w:id="23" w:name="_Toc3974154"/>
      <w:r>
        <w:t>5.2.3.1</w:t>
      </w:r>
      <w:r w:rsidRPr="00BC662F">
        <w:tab/>
        <w:t xml:space="preserve">Enumeration: </w:t>
      </w:r>
      <w:r w:rsidR="006411D4">
        <w:t>PatchOperation</w:t>
      </w:r>
      <w:bookmarkEnd w:id="23"/>
    </w:p>
    <w:p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24" w:name="_Toc3974155"/>
      <w:r>
        <w:lastRenderedPageBreak/>
        <w:t>5.2.3.2</w:t>
      </w:r>
      <w:r w:rsidRPr="00BC662F">
        <w:tab/>
        <w:t xml:space="preserve">Enumeration: </w:t>
      </w:r>
      <w:r>
        <w:t>UriScheme</w:t>
      </w:r>
      <w:bookmarkEnd w:id="24"/>
    </w:p>
    <w:p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lang w:eastAsia="zh-CN"/>
        </w:rPr>
      </w:pPr>
      <w:bookmarkStart w:id="25" w:name="_Toc3974156"/>
      <w:r>
        <w:t>5.2.3.</w:t>
      </w:r>
      <w:r>
        <w:rPr>
          <w:lang w:eastAsia="zh-CN"/>
        </w:rPr>
        <w:t>3</w:t>
      </w:r>
      <w:r w:rsidRPr="00BC662F">
        <w:tab/>
        <w:t xml:space="preserve">Enumeration: </w:t>
      </w:r>
      <w:r>
        <w:rPr>
          <w:rFonts w:hint="eastAsia"/>
          <w:lang w:eastAsia="zh-CN"/>
        </w:rPr>
        <w:t>ChangeType</w:t>
      </w:r>
      <w:bookmarkEnd w:id="25"/>
    </w:p>
    <w:p w:rsidR="00167262" w:rsidRDefault="00167262" w:rsidP="00167262">
      <w:pPr>
        <w:pStyle w:val="TH"/>
        <w:rPr>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26" w:name="_Toc3974157"/>
      <w:r>
        <w:t>5.2.4</w:t>
      </w:r>
      <w:r w:rsidRPr="004D3578">
        <w:tab/>
      </w:r>
      <w:r>
        <w:t>Structured Data Types</w:t>
      </w:r>
      <w:bookmarkEnd w:id="26"/>
    </w:p>
    <w:p w:rsidR="00717E65" w:rsidRDefault="00717E65" w:rsidP="00717E65">
      <w:pPr>
        <w:pStyle w:val="Heading4"/>
      </w:pPr>
      <w:bookmarkStart w:id="27" w:name="_Toc3974158"/>
      <w:r>
        <w:t>5.2.4.</w:t>
      </w:r>
      <w:r w:rsidR="00D83283">
        <w:t>1</w:t>
      </w:r>
      <w:r>
        <w:tab/>
        <w:t xml:space="preserve">Type: </w:t>
      </w:r>
      <w:r w:rsidR="004820E2">
        <w:t>ProblemDetails</w:t>
      </w:r>
      <w:bookmarkEnd w:id="27"/>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according to IETF RFC 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B67591" w:rsidP="00347CD0">
            <w:pPr>
              <w:pStyle w:val="TAL"/>
            </w:pPr>
            <w:r>
              <w:t>1</w:t>
            </w:r>
            <w:r w:rsidR="00347CD0">
              <w:t>..N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347CD0"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w:t>
            </w:r>
          </w:p>
          <w:p w:rsidR="00347CD0" w:rsidRPr="00875E9E" w:rsidRDefault="00347CD0" w:rsidP="00347CD0">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28" w:name="_Toc3974159"/>
      <w:r w:rsidRPr="0053092E">
        <w:t>5.2.4.</w:t>
      </w:r>
      <w:r w:rsidR="006411D4">
        <w:t>2</w:t>
      </w:r>
      <w:r w:rsidRPr="0053092E">
        <w:tab/>
        <w:t xml:space="preserve">Type: </w:t>
      </w:r>
      <w:r w:rsidR="006411D4">
        <w:t>Link</w:t>
      </w:r>
      <w:bookmarkEnd w:id="28"/>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29" w:name="_Toc3974160"/>
      <w:r w:rsidRPr="00B439AB">
        <w:lastRenderedPageBreak/>
        <w:t>5.</w:t>
      </w:r>
      <w:r>
        <w:t>2</w:t>
      </w:r>
      <w:r w:rsidRPr="00B439AB">
        <w:t>.</w:t>
      </w:r>
      <w:r>
        <w:t>4</w:t>
      </w:r>
      <w:r w:rsidRPr="00B439AB">
        <w:t>.</w:t>
      </w:r>
      <w:r>
        <w:t>3</w:t>
      </w:r>
      <w:r w:rsidRPr="00B439AB">
        <w:tab/>
        <w:t xml:space="preserve">Type </w:t>
      </w:r>
      <w:r>
        <w:t>PatchItem</w:t>
      </w:r>
      <w:bookmarkEnd w:id="29"/>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30" w:name="_Toc3974161"/>
      <w:r>
        <w:rPr>
          <w:lang w:val="en-US"/>
        </w:rPr>
        <w:t>5.2.4.4</w:t>
      </w:r>
      <w:r>
        <w:rPr>
          <w:lang w:val="en-US"/>
        </w:rPr>
        <w:tab/>
        <w:t>Type</w:t>
      </w:r>
      <w:r w:rsidR="00EB166D">
        <w:rPr>
          <w:lang w:val="en-US"/>
        </w:rPr>
        <w:t>:</w:t>
      </w:r>
      <w:r>
        <w:rPr>
          <w:lang w:val="en-US"/>
        </w:rPr>
        <w:t xml:space="preserve"> LinksValueSchema</w:t>
      </w:r>
      <w:bookmarkEnd w:id="30"/>
    </w:p>
    <w:p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31" w:name="_Toc3974162"/>
      <w:r>
        <w:rPr>
          <w:lang w:val="en-US"/>
        </w:rPr>
        <w:t>5.2.4.5</w:t>
      </w:r>
      <w:r>
        <w:rPr>
          <w:lang w:val="en-US"/>
        </w:rPr>
        <w:tab/>
        <w:t>Type</w:t>
      </w:r>
      <w:r w:rsidR="00D74B24">
        <w:rPr>
          <w:lang w:val="en-US"/>
        </w:rPr>
        <w:t>:</w:t>
      </w:r>
      <w:r>
        <w:rPr>
          <w:lang w:val="en-US"/>
        </w:rPr>
        <w:t xml:space="preserve"> SelfLink</w:t>
      </w:r>
      <w:bookmarkEnd w:id="31"/>
    </w:p>
    <w:p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32" w:name="_Toc3974163"/>
      <w:r>
        <w:t>5.2.4.6</w:t>
      </w:r>
      <w:r>
        <w:tab/>
        <w:t>Type: InvalidParam</w:t>
      </w:r>
      <w:bookmarkEnd w:id="32"/>
    </w:p>
    <w:p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33" w:name="_Toc3974164"/>
      <w:r w:rsidRPr="0053092E">
        <w:t>5.2.4.</w:t>
      </w:r>
      <w:r>
        <w:t>7</w:t>
      </w:r>
      <w:r w:rsidRPr="0053092E">
        <w:tab/>
        <w:t xml:space="preserve">Type: </w:t>
      </w:r>
      <w:r>
        <w:t>LinkRm</w:t>
      </w:r>
      <w:bookmarkEnd w:id="33"/>
    </w:p>
    <w:p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rsidR="00167262" w:rsidRPr="00B439AB" w:rsidRDefault="00167262" w:rsidP="00167262">
      <w:pPr>
        <w:pStyle w:val="Heading4"/>
      </w:pPr>
      <w:bookmarkStart w:id="34" w:name="_Toc3974165"/>
      <w:r w:rsidRPr="00B439AB">
        <w:lastRenderedPageBreak/>
        <w:t>5.</w:t>
      </w:r>
      <w:r>
        <w:t>2</w:t>
      </w:r>
      <w:r w:rsidRPr="00B439AB">
        <w:t>.</w:t>
      </w:r>
      <w:r>
        <w:t>4</w:t>
      </w:r>
      <w:r w:rsidRPr="00B439AB">
        <w:t>.</w:t>
      </w:r>
      <w:r>
        <w:rPr>
          <w:lang w:eastAsia="zh-CN"/>
        </w:rPr>
        <w:t>8</w:t>
      </w:r>
      <w:r w:rsidRPr="00B439AB">
        <w:tab/>
        <w:t xml:space="preserve">Type </w:t>
      </w:r>
      <w:r>
        <w:rPr>
          <w:rFonts w:hint="eastAsia"/>
          <w:lang w:eastAsia="zh-CN"/>
        </w:rPr>
        <w:t>ChangeItem</w:t>
      </w:r>
      <w:bookmarkEnd w:id="34"/>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This IE contains a JSON pointer value (as defined in IETF RFC 6901 [</w:t>
            </w:r>
            <w:r w:rsidRPr="005B37BB">
              <w:t>1</w:t>
            </w:r>
            <w:r>
              <w:t>2</w:t>
            </w:r>
            <w:r w:rsidRPr="006411D4">
              <w:t>]) that references a location of a</w:t>
            </w:r>
            <w:r>
              <w:rPr>
                <w:rFonts w:hint="eastAsia"/>
                <w:lang w:eastAsia="zh-CN"/>
              </w:rPr>
              <w:t>n</w:t>
            </w:r>
            <w:r w:rsidRPr="006411D4">
              <w:t xml:space="preserve"> </w:t>
            </w:r>
            <w:r>
              <w:rPr>
                <w:rFonts w:hint="eastAsia"/>
                <w:lang w:eastAsia="zh-CN"/>
              </w:rPr>
              <w:t>attribute</w:t>
            </w:r>
            <w:r w:rsidRPr="006411D4">
              <w:t xml:space="preserve"> on which the </w:t>
            </w:r>
            <w:r>
              <w:rPr>
                <w:rFonts w:hint="eastAsia"/>
                <w:lang w:eastAsia="zh-CN"/>
              </w:rPr>
              <w:t>change has been applied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Pr>
                <w:rFonts w:hint="eastAsia"/>
                <w:lang w:eastAsia="zh-CN"/>
              </w:rPr>
              <w:t>of</w:t>
            </w:r>
            <w:r>
              <w:t xml:space="preserve"> the </w:t>
            </w:r>
            <w:r>
              <w:rPr>
                <w:rFonts w:hint="eastAsia"/>
                <w:lang w:eastAsia="zh-CN"/>
              </w:rPr>
              <w:t>attribute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sidR="009F5814">
              <w:rPr>
                <w:lang w:eastAsia="zh-CN"/>
              </w:rPr>
              <w:t>REMOVE</w:t>
            </w:r>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Pr>
                <w:rFonts w:hint="eastAsia"/>
                <w:lang w:eastAsia="zh-CN"/>
              </w:rPr>
              <w:t>of</w:t>
            </w:r>
            <w:r>
              <w:t xml:space="preserve"> the </w:t>
            </w:r>
            <w:r>
              <w:rPr>
                <w:rFonts w:hint="eastAsia"/>
                <w:lang w:eastAsia="zh-CN"/>
              </w:rPr>
              <w:t>attribute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167262" w:rsidRPr="00B439AB" w:rsidRDefault="00167262" w:rsidP="00167262">
      <w:pPr>
        <w:pStyle w:val="Heading4"/>
      </w:pPr>
      <w:bookmarkStart w:id="35" w:name="_Toc3974166"/>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35"/>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D00406" w:rsidRDefault="00D00406" w:rsidP="00D00406">
      <w:pPr>
        <w:pStyle w:val="Heading4"/>
        <w:rPr>
          <w:lang w:eastAsia="zh-CN"/>
        </w:rPr>
      </w:pPr>
      <w:bookmarkStart w:id="36" w:name="_Toc3974167"/>
      <w:r w:rsidRPr="0053092E">
        <w:t>5.2.4.</w:t>
      </w:r>
      <w:r>
        <w:rPr>
          <w:lang w:eastAsia="zh-CN"/>
        </w:rPr>
        <w:t>10</w:t>
      </w:r>
      <w:r w:rsidRPr="0053092E">
        <w:tab/>
        <w:t xml:space="preserve">Type: </w:t>
      </w:r>
      <w:r>
        <w:rPr>
          <w:rFonts w:hint="eastAsia"/>
          <w:lang w:eastAsia="zh-CN"/>
        </w:rPr>
        <w:t>ComplexQuery</w:t>
      </w:r>
      <w:bookmarkEnd w:id="36"/>
    </w:p>
    <w:p w:rsidR="00D00406" w:rsidRPr="0053092E" w:rsidRDefault="00D00406" w:rsidP="00D00406">
      <w:pPr>
        <w:pStyle w:val="TH"/>
        <w:outlineLvl w:val="0"/>
        <w:rPr>
          <w:lang w:eastAsia="zh-CN"/>
        </w:rPr>
      </w:pPr>
      <w:r w:rsidRPr="0053092E">
        <w:rPr>
          <w:noProof/>
        </w:rPr>
        <w:t>Table </w:t>
      </w:r>
      <w:r w:rsidRPr="0053092E">
        <w:t>5.2.4</w:t>
      </w:r>
      <w:r>
        <w:t>.</w:t>
      </w:r>
      <w:r w:rsidR="00CA5A3A">
        <w:rPr>
          <w:lang w:eastAsia="zh-CN"/>
        </w:rPr>
        <w:t>10</w:t>
      </w:r>
      <w:r w:rsidRPr="0053092E">
        <w:t xml:space="preserve">-1: </w:t>
      </w:r>
      <w:r>
        <w:rPr>
          <w:noProof/>
        </w:rPr>
        <w:t xml:space="preserve">Definition of type </w:t>
      </w:r>
      <w:r>
        <w:rPr>
          <w:rFonts w:hint="eastAsia"/>
          <w:lang w:eastAsia="zh-CN"/>
        </w:rPr>
        <w:t>ComplexQuery</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9F49EE" w:rsidRDefault="00D00406" w:rsidP="00601C1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Description</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cs="Arial" w:hint="eastAsia"/>
                <w:szCs w:val="18"/>
                <w:lang w:eastAsia="zh-CN"/>
              </w:rPr>
              <w:t>A conjunctive normal form</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hint="eastAsia"/>
                <w:lang w:eastAsia="zh-CN"/>
              </w:rPr>
              <w:t>A disjunctive normal form</w:t>
            </w:r>
          </w:p>
        </w:tc>
      </w:tr>
    </w:tbl>
    <w:p w:rsidR="00D00406" w:rsidRPr="000F0FA5" w:rsidRDefault="00D00406" w:rsidP="00D00406">
      <w:pPr>
        <w:rPr>
          <w:lang w:eastAsia="zh-CN"/>
        </w:rPr>
      </w:pPr>
      <w:r>
        <w:rPr>
          <w:rFonts w:hint="eastAsia"/>
          <w:lang w:val="en-US" w:eastAsia="zh-CN"/>
        </w:rPr>
        <w:t xml:space="preserve">The ComplexQuery data type is either a </w:t>
      </w:r>
      <w:r>
        <w:rPr>
          <w:lang w:val="en-US" w:eastAsia="zh-CN"/>
        </w:rPr>
        <w:t>conjunctive</w:t>
      </w:r>
      <w:r>
        <w:rPr>
          <w:rFonts w:hint="eastAsia"/>
          <w:lang w:val="en-US" w:eastAsia="zh-CN"/>
        </w:rPr>
        <w:t xml:space="preserve"> normal form or a disjunctive normal form. The attribute names "cnfUnits" and "dnfUnits" (see subclause 5.2.4.</w:t>
      </w:r>
      <w:r w:rsidR="00245D9B">
        <w:rPr>
          <w:lang w:val="en-US" w:eastAsia="zh-CN"/>
        </w:rPr>
        <w:t>11</w:t>
      </w:r>
      <w:r>
        <w:rPr>
          <w:rFonts w:hint="eastAsia"/>
          <w:lang w:val="en-US" w:eastAsia="zh-CN"/>
        </w:rPr>
        <w:t xml:space="preserve"> and subclause 5.2.4.</w:t>
      </w:r>
      <w:r w:rsidR="00245D9B">
        <w:rPr>
          <w:lang w:val="en-US" w:eastAsia="zh-CN"/>
        </w:rPr>
        <w:t>12</w:t>
      </w:r>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p>
    <w:p w:rsidR="00D00406" w:rsidRDefault="00D00406" w:rsidP="00942F26">
      <w:pPr>
        <w:rPr>
          <w:lang w:val="en-US"/>
        </w:rPr>
      </w:pPr>
    </w:p>
    <w:p w:rsidR="00D00406" w:rsidRDefault="00D00406" w:rsidP="00D00406">
      <w:pPr>
        <w:pStyle w:val="Heading4"/>
        <w:rPr>
          <w:lang w:eastAsia="zh-CN"/>
        </w:rPr>
      </w:pPr>
      <w:bookmarkStart w:id="37" w:name="_Toc3974168"/>
      <w:r w:rsidRPr="0053092E">
        <w:lastRenderedPageBreak/>
        <w:t>5.2.4.</w:t>
      </w:r>
      <w:r>
        <w:rPr>
          <w:lang w:eastAsia="zh-CN"/>
        </w:rPr>
        <w:t>11</w:t>
      </w:r>
      <w:r w:rsidRPr="0053092E">
        <w:tab/>
        <w:t xml:space="preserve">Type: </w:t>
      </w:r>
      <w:r>
        <w:rPr>
          <w:rFonts w:hint="eastAsia"/>
          <w:lang w:eastAsia="zh-CN"/>
        </w:rPr>
        <w:t>Cnf</w:t>
      </w:r>
      <w:bookmarkEnd w:id="37"/>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11</w:t>
      </w:r>
      <w:r w:rsidRPr="00B439AB">
        <w:t xml:space="preserve">-1: Definition of type </w:t>
      </w:r>
      <w:r>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4C4659" w:rsidRPr="007C722E" w:rsidRDefault="004C4659" w:rsidP="00D00406">
      <w:pPr>
        <w:rPr>
          <w:lang w:eastAsia="zh-CN"/>
        </w:rPr>
      </w:pPr>
    </w:p>
    <w:p w:rsidR="00D00406" w:rsidRDefault="00D00406" w:rsidP="00D00406">
      <w:pPr>
        <w:pStyle w:val="Heading4"/>
        <w:rPr>
          <w:lang w:eastAsia="zh-CN"/>
        </w:rPr>
      </w:pPr>
      <w:bookmarkStart w:id="38" w:name="_Toc3974169"/>
      <w:r w:rsidRPr="0053092E">
        <w:t>5.2.4.</w:t>
      </w:r>
      <w:r>
        <w:rPr>
          <w:lang w:eastAsia="zh-CN"/>
        </w:rPr>
        <w:t>12</w:t>
      </w:r>
      <w:r w:rsidRPr="0053092E">
        <w:tab/>
        <w:t xml:space="preserve">Type: </w:t>
      </w:r>
      <w:r>
        <w:rPr>
          <w:rFonts w:hint="eastAsia"/>
          <w:lang w:eastAsia="zh-CN"/>
        </w:rPr>
        <w:t>Dnf</w:t>
      </w:r>
      <w:bookmarkEnd w:id="38"/>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12</w:t>
      </w:r>
      <w:r w:rsidRPr="00B439AB">
        <w:t xml:space="preserve">-1: Definition of type </w:t>
      </w:r>
      <w:r>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sidRPr="007F68F2">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0F0FA5" w:rsidRDefault="00D00406" w:rsidP="00F551E3">
      <w:pPr>
        <w:rPr>
          <w:lang w:val="en-US" w:eastAsia="zh-CN"/>
        </w:rPr>
      </w:pPr>
    </w:p>
    <w:p w:rsidR="00D00406" w:rsidRDefault="00D00406" w:rsidP="00D00406">
      <w:pPr>
        <w:pStyle w:val="Heading4"/>
        <w:rPr>
          <w:lang w:eastAsia="zh-CN"/>
        </w:rPr>
      </w:pPr>
      <w:bookmarkStart w:id="39" w:name="_Toc3974170"/>
      <w:r w:rsidRPr="0053092E">
        <w:t>5.2.4.</w:t>
      </w:r>
      <w:r>
        <w:rPr>
          <w:lang w:eastAsia="zh-CN"/>
        </w:rPr>
        <w:t>13</w:t>
      </w:r>
      <w:r w:rsidRPr="0053092E">
        <w:tab/>
        <w:t xml:space="preserve">Type: </w:t>
      </w:r>
      <w:r>
        <w:rPr>
          <w:rFonts w:hint="eastAsia"/>
          <w:lang w:eastAsia="zh-CN"/>
        </w:rPr>
        <w:t>CnfUnit</w:t>
      </w:r>
      <w:bookmarkEnd w:id="39"/>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13</w:t>
      </w:r>
      <w:r w:rsidRPr="00B439AB">
        <w:t xml:space="preserve">-1: Definition of type </w:t>
      </w:r>
      <w:r>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0" w:name="_Toc3974171"/>
      <w:r w:rsidRPr="0053092E">
        <w:t>5.2.4.</w:t>
      </w:r>
      <w:r>
        <w:rPr>
          <w:lang w:eastAsia="zh-CN"/>
        </w:rPr>
        <w:t>14</w:t>
      </w:r>
      <w:r w:rsidRPr="0053092E">
        <w:tab/>
        <w:t xml:space="preserve">Type: </w:t>
      </w:r>
      <w:r>
        <w:rPr>
          <w:rFonts w:hint="eastAsia"/>
          <w:lang w:eastAsia="zh-CN"/>
        </w:rPr>
        <w:t>DnfUnit</w:t>
      </w:r>
      <w:bookmarkEnd w:id="40"/>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14</w:t>
      </w:r>
      <w:r w:rsidRPr="00B439AB">
        <w:t xml:space="preserve">-1: Definition of type </w:t>
      </w:r>
      <w:r>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1" w:name="_Toc3974172"/>
      <w:r w:rsidRPr="0053092E">
        <w:t>5.2.4.</w:t>
      </w:r>
      <w:r>
        <w:rPr>
          <w:lang w:eastAsia="zh-CN"/>
        </w:rPr>
        <w:t>15</w:t>
      </w:r>
      <w:r w:rsidRPr="0053092E">
        <w:tab/>
        <w:t xml:space="preserve">Type: </w:t>
      </w:r>
      <w:r>
        <w:rPr>
          <w:rFonts w:hint="eastAsia"/>
          <w:lang w:eastAsia="zh-CN"/>
        </w:rPr>
        <w:t>Atom</w:t>
      </w:r>
      <w:bookmarkEnd w:id="41"/>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15</w:t>
      </w:r>
      <w:r w:rsidRPr="00B439AB">
        <w:t xml:space="preserve">-1: Definition of type </w:t>
      </w:r>
      <w:r>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contains the value of the query </w:t>
            </w:r>
            <w:r>
              <w:rPr>
                <w:lang w:eastAsia="zh-CN"/>
              </w:rPr>
              <w:t>parameter</w:t>
            </w:r>
            <w:r>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6B5418" w:rsidRDefault="00D00406" w:rsidP="00942F26">
      <w:pPr>
        <w:rPr>
          <w:lang w:val="en-US"/>
        </w:rPr>
      </w:pPr>
    </w:p>
    <w:p w:rsidR="00DA7E56" w:rsidRDefault="00DA7E56" w:rsidP="00DA7E56">
      <w:pPr>
        <w:pStyle w:val="Heading2"/>
      </w:pPr>
      <w:bookmarkStart w:id="42" w:name="_Toc3974173"/>
      <w:r>
        <w:lastRenderedPageBreak/>
        <w:t>5.3</w:t>
      </w:r>
      <w:r>
        <w:tab/>
        <w:t>Data Types related to Subscription, Identification and Numbering</w:t>
      </w:r>
      <w:bookmarkEnd w:id="42"/>
    </w:p>
    <w:p w:rsidR="00DA7E56" w:rsidRDefault="00DA7E56" w:rsidP="00DA7E56">
      <w:pPr>
        <w:pStyle w:val="Heading3"/>
      </w:pPr>
      <w:bookmarkStart w:id="43" w:name="_Toc3974174"/>
      <w:r>
        <w:t>5.3.1</w:t>
      </w:r>
      <w:r>
        <w:tab/>
        <w:t>Introduction</w:t>
      </w:r>
      <w:bookmarkEnd w:id="43"/>
    </w:p>
    <w:p w:rsidR="00AB6E80" w:rsidRDefault="00AB6E80" w:rsidP="00AB6E80">
      <w:r>
        <w:t>This clause defines common data types related to subscription, identification and numbering information.</w:t>
      </w:r>
    </w:p>
    <w:p w:rsidR="00DA7E56" w:rsidRDefault="00DA7E56" w:rsidP="00DA7E56">
      <w:pPr>
        <w:pStyle w:val="Heading3"/>
      </w:pPr>
      <w:bookmarkStart w:id="44" w:name="_Toc3974175"/>
      <w:r>
        <w:t>5.3.2</w:t>
      </w:r>
      <w:r>
        <w:tab/>
        <w:t>Simple Data Types</w:t>
      </w:r>
      <w:bookmarkEnd w:id="44"/>
    </w:p>
    <w:p w:rsidR="00DA7E56" w:rsidRDefault="00DA7E56" w:rsidP="00DA7E56">
      <w:r>
        <w:t>This subclause specifies common simple data types.</w:t>
      </w:r>
    </w:p>
    <w:p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B96451" w:rsidRPr="00875E9E">
              <w:rPr>
                <w:lang w:eastAsia="zh-CN"/>
              </w:rPr>
              <w:t>subclause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r w:rsidR="008A7C11">
              <w:t xml:space="preserve"> It shall be formatted as string in which the labels are separated by dots (e.g. "Label1.Label2.Label3").</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rsidRPr="00875E9E">
              <w:rPr>
                <w:lang w:eastAsia="zh-CN"/>
              </w:rPr>
              <w:t>String identifying a Gpsi shall contain either an External Id or an MSISDN. It shall be formatted as follows:</w:t>
            </w:r>
          </w:p>
          <w:p w:rsidR="00942F26" w:rsidRPr="00875E9E" w:rsidRDefault="00942F26" w:rsidP="00942F26">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sidRPr="00875E9E">
              <w:rPr>
                <w:lang w:eastAsia="zh-CN"/>
              </w:rPr>
              <w:t>subclause 19.7.2 of 3GPP TS 23.003</w:t>
            </w:r>
            <w:r w:rsidRPr="00875E9E">
              <w:rPr>
                <w:lang w:val="en-US" w:eastAsia="zh-CN"/>
              </w:rPr>
              <w:t> </w:t>
            </w:r>
            <w:r w:rsidRPr="00875E9E">
              <w:rPr>
                <w:lang w:eastAsia="zh-CN"/>
              </w:rPr>
              <w:t xml:space="preserve">[7] that describes an </w:t>
            </w:r>
            <w:r w:rsidRPr="00875E9E">
              <w:t>External Identifier.</w:t>
            </w:r>
          </w:p>
          <w:p w:rsidR="00942F26" w:rsidRDefault="00942F26" w:rsidP="00942F26">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&lt;msisdn&gt; shall be formatted according to subclause 3.3 of 3GPP TS 23.003</w:t>
            </w:r>
            <w:r w:rsidRPr="00875E9E">
              <w:rPr>
                <w:lang w:val="en-US" w:eastAsia="zh-CN"/>
              </w:rPr>
              <w:t> </w:t>
            </w:r>
            <w:r w:rsidRPr="00875E9E">
              <w:rPr>
                <w:lang w:eastAsia="zh-CN"/>
              </w:rPr>
              <w:t>[7] that describes an MSISDN.</w:t>
            </w:r>
          </w:p>
          <w:p w:rsidR="00942F26" w:rsidRPr="005B37BB" w:rsidRDefault="00942F26" w:rsidP="00942F26">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sidRPr="00875E9E">
              <w:rPr>
                <w:lang w:eastAsia="zh-CN"/>
              </w:rPr>
              <w:t>subclause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[7].</w:t>
            </w:r>
          </w:p>
          <w:p w:rsidR="00942F26" w:rsidRDefault="00942F26" w:rsidP="00942F26">
            <w:pPr>
              <w:pStyle w:val="TAL"/>
            </w:pPr>
          </w:p>
          <w:p w:rsidR="00942F26" w:rsidRPr="00875E9E" w:rsidRDefault="00942F26" w:rsidP="00972E2F">
            <w:pPr>
              <w:pStyle w:val="TAL"/>
              <w:rPr>
                <w:lang w:eastAsia="zh-CN"/>
              </w:rPr>
            </w:pPr>
            <w:r>
              <w:t>P</w:t>
            </w:r>
            <w:r w:rsidRPr="00591266">
              <w:t xml:space="preserve">attern: </w:t>
            </w:r>
            <w:r>
              <w:t>'</w:t>
            </w:r>
            <w:r w:rsidRPr="00B6082E">
              <w:t>^[A-Fa-f0-9]{8}-[0-9]{3}-[0-9]{2,3}-([A-Fa-f0-9][A-Fa-f0-9]){1,10}$</w:t>
            </w:r>
            <w:r>
              <w:t>'</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942F26" w:rsidRPr="00AD3B1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rsidRPr="00875E9E">
              <w:t>subclause </w:t>
            </w:r>
            <w:r>
              <w:t>6</w:t>
            </w:r>
            <w:r w:rsidRPr="00875E9E">
              <w:t>.2 of 3GPP TS 23.003 [7]</w:t>
            </w:r>
            <w:r w:rsidRPr="00875E9E">
              <w:rPr>
                <w:lang w:eastAsia="zh-CN"/>
              </w:rPr>
              <w:t>.</w:t>
            </w:r>
          </w:p>
          <w:p w:rsidR="00942F26" w:rsidRDefault="00942F26" w:rsidP="00942F26">
            <w:pPr>
              <w:pStyle w:val="TAL"/>
            </w:pPr>
          </w:p>
          <w:p w:rsidR="00942F26" w:rsidRPr="00590517" w:rsidRDefault="00942F26" w:rsidP="00942F26">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p>
        </w:tc>
      </w:tr>
      <w:tr w:rsidR="00942F26"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identifying a Supi shall contain either an IMSI or an NAI. It shall be formatted as follows for:</w:t>
            </w:r>
          </w:p>
          <w:p w:rsidR="00942F26" w:rsidRPr="00875E9E" w:rsidRDefault="00942F26" w:rsidP="00942F26">
            <w:pPr>
              <w:pStyle w:val="TAL"/>
            </w:pPr>
            <w:r w:rsidRPr="00875E9E">
              <w:rPr>
                <w:lang w:eastAsia="zh-CN"/>
              </w:rPr>
              <w:t>-</w:t>
            </w:r>
            <w:r>
              <w:rPr>
                <w:lang w:eastAsia="zh-CN"/>
              </w:rPr>
              <w:t xml:space="preserve"> </w:t>
            </w:r>
            <w:r w:rsidRPr="00875E9E">
              <w:t>IMSI "imsi-&lt;imsi&gt;, &lt;imsi&gt; shall be formatted according to subclause 2.2 of 3GPP TS 23.003 [7] that describes an IMSI.</w:t>
            </w:r>
          </w:p>
          <w:p w:rsidR="00942F26" w:rsidRPr="00875E9E" w:rsidRDefault="00942F26" w:rsidP="00942F26">
            <w:pPr>
              <w:pStyle w:val="TAL"/>
              <w:rPr>
                <w:lang w:eastAsia="zh-CN"/>
              </w:rPr>
            </w:pPr>
            <w:r w:rsidRPr="00875E9E">
              <w:rPr>
                <w:lang w:eastAsia="zh-CN"/>
              </w:rPr>
              <w:t>-</w:t>
            </w:r>
            <w:r>
              <w:rPr>
                <w:lang w:eastAsia="zh-CN"/>
              </w:rPr>
              <w:t xml:space="preserve"> </w:t>
            </w:r>
            <w:r w:rsidRPr="00875E9E">
              <w:rPr>
                <w:lang w:eastAsia="zh-CN"/>
              </w:rPr>
              <w:t>NAI "nai-&lt;nai&gt;, &lt;nai&gt; shall be formatted according to subclause </w:t>
            </w:r>
            <w:r>
              <w:rPr>
                <w:lang w:eastAsia="zh-CN"/>
              </w:rPr>
              <w:t>28.</w:t>
            </w:r>
            <w:r w:rsidR="00F267AF">
              <w:rPr>
                <w:lang w:eastAsia="zh-CN"/>
              </w:rPr>
              <w:t>6</w:t>
            </w:r>
            <w:r>
              <w:rPr>
                <w:lang w:eastAsia="zh-CN"/>
              </w:rPr>
              <w:t>.2</w:t>
            </w:r>
            <w:r w:rsidRPr="00875E9E">
              <w:rPr>
                <w:lang w:eastAsia="zh-CN"/>
              </w:rPr>
              <w:t xml:space="preserve"> of 3GPP TS 23.003</w:t>
            </w:r>
            <w:r w:rsidRPr="00875E9E">
              <w:rPr>
                <w:lang w:val="en-US" w:eastAsia="zh-CN"/>
              </w:rPr>
              <w:t> </w:t>
            </w:r>
            <w:r w:rsidRPr="00875E9E">
              <w:rPr>
                <w:lang w:eastAsia="zh-CN"/>
              </w:rPr>
              <w:t>[7] that describes an NAI.</w:t>
            </w:r>
          </w:p>
          <w:p w:rsidR="00942F26" w:rsidRDefault="00942F26" w:rsidP="00942F26">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naming convention defined in 3GPP TS 29.501 [2].</w:t>
            </w:r>
          </w:p>
          <w:p w:rsidR="00942F26" w:rsidRDefault="00942F26" w:rsidP="00942F26">
            <w:pPr>
              <w:pStyle w:val="TAL"/>
            </w:pPr>
          </w:p>
          <w:p w:rsidR="00942F26" w:rsidRPr="00875E9E" w:rsidRDefault="00942F26" w:rsidP="00942F26">
            <w:pPr>
              <w:pStyle w:val="TAL"/>
            </w:pPr>
            <w:r>
              <w:t>P</w:t>
            </w:r>
            <w:r w:rsidRPr="00591266">
              <w:t xml:space="preserve">attern: </w:t>
            </w:r>
            <w:r>
              <w:t>'</w:t>
            </w:r>
            <w:r w:rsidRPr="00B6082E">
              <w:t>^</w:t>
            </w:r>
            <w:r w:rsidRPr="00591266">
              <w:t>(imsi-[0-9]{5,15}|nai-.+</w:t>
            </w:r>
            <w:r>
              <w:t>|.+)$'</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subclause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942F26" w:rsidRDefault="00942F26" w:rsidP="00942F26">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942F26" w:rsidRDefault="00942F26" w:rsidP="00942F26">
            <w:pPr>
              <w:pStyle w:val="TAL"/>
              <w:rPr>
                <w:rFonts w:cs="Arial"/>
                <w:szCs w:val="18"/>
              </w:rPr>
            </w:pPr>
          </w:p>
          <w:p w:rsidR="00942F26" w:rsidRPr="00875E9E" w:rsidRDefault="00942F26" w:rsidP="00942F26">
            <w:pPr>
              <w:pStyle w:val="TAL"/>
              <w:rPr>
                <w:lang w:eastAsia="zh-CN"/>
              </w:rPr>
            </w:pPr>
            <w:r>
              <w:rPr>
                <w:rFonts w:cs="Arial"/>
                <w:szCs w:val="18"/>
              </w:rPr>
              <w:t>Pattern: '^[A-Fa-f0-9]{6</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Region ID (8 bits), </w:t>
            </w:r>
            <w:r w:rsidRPr="00175576">
              <w:rPr>
                <w:lang w:eastAsia="zh-CN"/>
              </w:rPr>
              <w:t xml:space="preserve">as specified in subclause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2</w:t>
            </w:r>
            <w:r w:rsidRPr="003148A6">
              <w:rPr>
                <w:rFonts w:cs="Arial"/>
                <w:szCs w:val="18"/>
              </w:rPr>
              <w:t xml:space="preserve"> </w:t>
            </w:r>
            <w:r>
              <w:rPr>
                <w:rFonts w:cs="Arial"/>
                <w:szCs w:val="18"/>
              </w:rPr>
              <w:t>hexadecimal characters (i.e. 8</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Set ID (10 bits) </w:t>
            </w:r>
            <w:r w:rsidRPr="00175576">
              <w:rPr>
                <w:lang w:eastAsia="zh-CN"/>
              </w:rPr>
              <w:t xml:space="preserve">as specified in subclause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3</w:t>
            </w:r>
            <w:r w:rsidRPr="003148A6">
              <w:rPr>
                <w:rFonts w:cs="Arial"/>
                <w:szCs w:val="18"/>
              </w:rPr>
              <w:t xml:space="preserve"> </w:t>
            </w:r>
            <w:r>
              <w:rPr>
                <w:rFonts w:cs="Arial"/>
                <w:szCs w:val="18"/>
              </w:rPr>
              <w:t>hexadecimal characters where the first character is limited to values 0 to 3 (i.e. 10</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'^[0-3][A-Fa-f0-9]{2}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7A71FF" w:rsidRDefault="007A71FF" w:rsidP="007A71FF">
            <w:pPr>
              <w:pStyle w:val="TAL"/>
              <w:rPr>
                <w:lang w:eastAsia="zh-CN"/>
              </w:rPr>
            </w:pPr>
            <w:r>
              <w:t>Minimum = 1. Maximum = 256.</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lastRenderedPageBreak/>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r w:rsidR="007A71F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t xml:space="preserve">Identifier of a group of NFs </w:t>
            </w:r>
          </w:p>
        </w:tc>
      </w:tr>
    </w:tbl>
    <w:p w:rsidR="00DA7E56" w:rsidRDefault="00DA7E56" w:rsidP="00DA7E56"/>
    <w:p w:rsidR="00DA7E56" w:rsidRPr="004D3578" w:rsidRDefault="00DA7E56" w:rsidP="00DA7E56">
      <w:pPr>
        <w:pStyle w:val="Heading3"/>
      </w:pPr>
      <w:bookmarkStart w:id="45" w:name="_Toc3974176"/>
      <w:r>
        <w:t>5.3.3</w:t>
      </w:r>
      <w:r w:rsidRPr="004D3578">
        <w:tab/>
      </w:r>
      <w:r>
        <w:t>Enumerations</w:t>
      </w:r>
      <w:bookmarkEnd w:id="45"/>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46" w:name="_Toc3974177"/>
      <w:r>
        <w:t>5.3.4</w:t>
      </w:r>
      <w:r w:rsidRPr="004D3578">
        <w:tab/>
      </w:r>
      <w:r>
        <w:t>Structured Data Types</w:t>
      </w:r>
      <w:bookmarkEnd w:id="46"/>
    </w:p>
    <w:p w:rsidR="00DA7E56" w:rsidRDefault="00DA7E56" w:rsidP="00DA7E56">
      <w:pPr>
        <w:pStyle w:val="Heading4"/>
      </w:pPr>
      <w:bookmarkStart w:id="47" w:name="_Toc3974178"/>
      <w:r>
        <w:t>5.3.4.1</w:t>
      </w:r>
      <w:r>
        <w:tab/>
        <w:t xml:space="preserve">Type: </w:t>
      </w:r>
      <w:r w:rsidR="006D16A2">
        <w:t>Guami</w:t>
      </w:r>
      <w:bookmarkEnd w:id="47"/>
    </w:p>
    <w:p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48" w:name="_Toc3974179"/>
      <w:r>
        <w:t>5.3.4.2</w:t>
      </w:r>
      <w:r>
        <w:tab/>
        <w:t>Type: NetworkId</w:t>
      </w:r>
      <w:bookmarkEnd w:id="48"/>
    </w:p>
    <w:p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49" w:name="_Toc3974180"/>
      <w:r w:rsidRPr="0053092E">
        <w:t>5.</w:t>
      </w:r>
      <w:r>
        <w:t>3</w:t>
      </w:r>
      <w:r w:rsidRPr="0053092E">
        <w:t>.4.</w:t>
      </w:r>
      <w:r>
        <w:t>3</w:t>
      </w:r>
      <w:r w:rsidRPr="0053092E">
        <w:tab/>
        <w:t xml:space="preserve">Type: </w:t>
      </w:r>
      <w:r>
        <w:t>GuamiRm</w:t>
      </w:r>
      <w:bookmarkEnd w:id="49"/>
    </w:p>
    <w:p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rsidR="00034C57" w:rsidRDefault="00034C57" w:rsidP="00DA7E56"/>
    <w:p w:rsidR="00DA7E56" w:rsidRDefault="00DA7E56" w:rsidP="00DA7E56">
      <w:pPr>
        <w:pStyle w:val="Heading2"/>
      </w:pPr>
      <w:bookmarkStart w:id="50" w:name="_Toc3974181"/>
      <w:r>
        <w:t>5.4</w:t>
      </w:r>
      <w:r>
        <w:tab/>
        <w:t>Data Types related to 5G Network</w:t>
      </w:r>
      <w:bookmarkEnd w:id="50"/>
    </w:p>
    <w:p w:rsidR="00DA7E56" w:rsidRDefault="00DA7E56" w:rsidP="00DA7E56">
      <w:pPr>
        <w:pStyle w:val="Heading3"/>
      </w:pPr>
      <w:bookmarkStart w:id="51" w:name="_Toc3974182"/>
      <w:r>
        <w:t>5.4.1</w:t>
      </w:r>
      <w:r>
        <w:tab/>
        <w:t>Introduction</w:t>
      </w:r>
      <w:bookmarkEnd w:id="51"/>
    </w:p>
    <w:p w:rsidR="005E285D" w:rsidRDefault="005E285D" w:rsidP="005E285D">
      <w:r>
        <w:t>This clause defines common data types related to 5G Network (other than related to 5G QoS).</w:t>
      </w:r>
    </w:p>
    <w:p w:rsidR="00DA7E56" w:rsidRDefault="00DA7E56" w:rsidP="00DA7E56">
      <w:pPr>
        <w:pStyle w:val="Heading3"/>
      </w:pPr>
      <w:bookmarkStart w:id="52" w:name="_Toc3974183"/>
      <w:r>
        <w:t>5.4.2</w:t>
      </w:r>
      <w:r>
        <w:tab/>
        <w:t>Simple Data Types</w:t>
      </w:r>
      <w:bookmarkEnd w:id="52"/>
    </w:p>
    <w:p w:rsidR="00DA7E56" w:rsidRDefault="00DA7E56" w:rsidP="00DA7E56">
      <w:r>
        <w:t>This subclause specifies common simple data types.</w:t>
      </w:r>
    </w:p>
    <w:p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0A0C08">
            <w:pPr>
              <w:pStyle w:val="TAL"/>
            </w:pPr>
            <w:r w:rsidRPr="00875E9E">
              <w:rPr>
                <w:lang w:eastAsia="zh-CN"/>
              </w:rPr>
              <w:t xml:space="preserve">String providing an application identifier.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845ECE">
            <w:pPr>
              <w:pStyle w:val="TAL"/>
              <w:rPr>
                <w:lang w:eastAsia="zh-CN"/>
              </w:rPr>
            </w:pPr>
            <w:r w:rsidRPr="00875E9E">
              <w:rPr>
                <w:lang w:eastAsia="zh-CN"/>
              </w:rPr>
              <w:t>Unsigned integer identifying a PDU session, within the range 0 to 255, as specified in subclause 11.2.3.1</w:t>
            </w:r>
            <w:r w:rsidR="00845ECE">
              <w:rPr>
                <w:lang w:eastAsia="zh-CN"/>
              </w:rPr>
              <w:t>b</w:t>
            </w:r>
            <w:r w:rsidRPr="00875E9E">
              <w:rPr>
                <w:lang w:eastAsia="zh-CN"/>
              </w:rPr>
              <w:t xml:space="preserve">, bits </w:t>
            </w:r>
            <w:r w:rsidR="00845ECE">
              <w:rPr>
                <w:lang w:eastAsia="zh-CN"/>
              </w:rPr>
              <w:t>1</w:t>
            </w:r>
            <w:r w:rsidR="00845ECE" w:rsidRPr="00875E9E">
              <w:rPr>
                <w:lang w:eastAsia="zh-CN"/>
              </w:rPr>
              <w:t xml:space="preserve"> </w:t>
            </w:r>
            <w:r w:rsidRPr="00875E9E">
              <w:rPr>
                <w:lang w:eastAsia="zh-CN"/>
              </w:rPr>
              <w:t xml:space="preserve">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r>
              <w:rPr>
                <w:lang w:eastAsia="zh-CN"/>
              </w:rPr>
              <w:t xml:space="preserve">subclause 9.3.3.5 of </w:t>
            </w:r>
            <w:r w:rsidRPr="00875E9E">
              <w:rPr>
                <w:lang w:eastAsia="zh-CN"/>
              </w:rPr>
              <w:t>3GPP TS 38.413 [11].</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subclause 9.3.3.5 of</w:t>
            </w:r>
            <w:r w:rsidRPr="00875E9E">
              <w:rPr>
                <w:lang w:eastAsia="zh-CN"/>
              </w:rPr>
              <w:t xml:space="preserve"> 3GPP TS 38.413 [11].</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2 or 3-octet string identifying a tracking area code as specified in subclause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28-bit string identifying an E-UTRA Cell Id as specified in subclause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36-bit string identifying an NR Cell Id as specified in subclause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r>
              <w:t>subc</w:t>
            </w:r>
            <w:r w:rsidRPr="00F70B61">
              <w:t xml:space="preserve">lause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represents the 5GMM cause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FQDN (Fully Qualified Domain Name) of the AMF as defined in subclause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string</w:t>
            </w:r>
          </w:p>
        </w:tc>
        <w:tc>
          <w:tcPr>
            <w:tcW w:w="2952" w:type="pct"/>
            <w:tcBorders>
              <w:top w:val="single" w:sz="4" w:space="0" w:color="auto"/>
              <w:left w:val="nil"/>
              <w:bottom w:val="single" w:sz="4" w:space="0" w:color="auto"/>
              <w:right w:val="single" w:sz="8" w:space="0" w:color="auto"/>
            </w:tcBorders>
          </w:tcPr>
          <w:p w:rsidR="000809B5" w:rsidRPr="00F267AF" w:rsidRDefault="000809B5" w:rsidP="000809B5">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sidRPr="00EF0F47">
              <w:rPr>
                <w:lang w:eastAsia="zh-CN"/>
              </w:rPr>
              <w:t>subclause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Pr="00EF0F47">
              <w:rPr>
                <w:rFonts w:cs="Arial"/>
                <w:szCs w:val="18"/>
              </w:rPr>
              <w:t>.</w:t>
            </w:r>
          </w:p>
          <w:p w:rsidR="001A7470" w:rsidRDefault="000809B5" w:rsidP="000809B5">
            <w:pPr>
              <w:pStyle w:val="TAL"/>
              <w:rPr>
                <w:lang w:eastAsia="zh-CN"/>
              </w:rPr>
            </w:pPr>
            <w:r w:rsidRPr="00F267AF">
              <w:rPr>
                <w:rFonts w:cs="Arial"/>
                <w:szCs w:val="18"/>
              </w:rPr>
              <w:t>Pattern: '^[A-Fa-f0-9]+$'</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NgeN</w:t>
            </w:r>
            <w:r>
              <w:t>b</w:t>
            </w:r>
            <w:r w:rsidRPr="00EF0F47">
              <w: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rFonts w:cs="Arial"/>
                <w:szCs w:val="18"/>
              </w:rPr>
            </w:pPr>
            <w:r>
              <w:rPr>
                <w:rFonts w:cs="Arial"/>
                <w:szCs w:val="18"/>
              </w:rPr>
              <w:t xml:space="preserve">This represents the identifier of the </w:t>
            </w:r>
            <w:r w:rsidRPr="00EF0F47">
              <w:rPr>
                <w:rFonts w:cs="Arial"/>
                <w:szCs w:val="18"/>
              </w:rPr>
              <w:t>ng-eNB ID</w:t>
            </w:r>
            <w:r>
              <w:rPr>
                <w:rFonts w:cs="Arial"/>
                <w:szCs w:val="18"/>
              </w:rPr>
              <w:t xml:space="preserve"> as specified in </w:t>
            </w:r>
            <w:r w:rsidRPr="00EF0F47">
              <w:rPr>
                <w:lang w:eastAsia="zh-CN"/>
              </w:rPr>
              <w:t>subclause</w:t>
            </w:r>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The string shall be formatted with following pattern:</w:t>
            </w:r>
          </w:p>
          <w:p w:rsidR="001A7470" w:rsidRDefault="000809B5" w:rsidP="001A7470">
            <w:pPr>
              <w:pStyle w:val="TAL"/>
              <w:rPr>
                <w:rFonts w:cs="Arial"/>
                <w:szCs w:val="18"/>
              </w:rPr>
            </w:pPr>
            <w:r>
              <w:rPr>
                <w:rFonts w:cs="Arial"/>
                <w:szCs w:val="18"/>
              </w:rPr>
              <w:t>Pattern: '</w:t>
            </w:r>
            <w:r w:rsidRPr="00CF152B">
              <w:rPr>
                <w:rFonts w:cs="Arial"/>
                <w:szCs w:val="18"/>
              </w:rPr>
              <w:t>^</w:t>
            </w:r>
            <w:r>
              <w:rPr>
                <w:rFonts w:cs="Arial"/>
                <w:szCs w:val="18"/>
              </w:rPr>
              <w:t>(</w:t>
            </w:r>
            <w:r w:rsidR="001A7470">
              <w:rPr>
                <w:rFonts w:cs="Arial"/>
                <w:szCs w:val="18"/>
              </w:rPr>
              <w:t>'MacroNG</w:t>
            </w:r>
            <w:r w:rsidR="001A7470" w:rsidRPr="00AB4FEB">
              <w:rPr>
                <w:color w:val="000000" w:themeColor="text1"/>
              </w:rPr>
              <w:t>eNB</w:t>
            </w:r>
            <w:r w:rsidR="001A7470">
              <w:rPr>
                <w:rFonts w:cs="Arial"/>
                <w:szCs w:val="18"/>
              </w:rPr>
              <w:t>-[A-Fa-f0-9]{5}|</w:t>
            </w:r>
          </w:p>
          <w:p w:rsidR="001A7470" w:rsidRDefault="001A7470" w:rsidP="001A7470">
            <w:pPr>
              <w:pStyle w:val="TAL"/>
              <w:rPr>
                <w:rFonts w:cs="Arial"/>
                <w:szCs w:val="18"/>
              </w:rPr>
            </w:pPr>
            <w:r>
              <w:rPr>
                <w:rFonts w:cs="Arial"/>
                <w:szCs w:val="18"/>
              </w:rPr>
              <w:t xml:space="preserve"> LMacroNG</w:t>
            </w:r>
            <w:r w:rsidRPr="00AB4FEB">
              <w:rPr>
                <w:color w:val="000000" w:themeColor="text1"/>
              </w:rPr>
              <w:t>eNB</w:t>
            </w:r>
            <w:r>
              <w:rPr>
                <w:rFonts w:cs="Arial"/>
                <w:szCs w:val="18"/>
              </w:rPr>
              <w:t>-[A-Fa-f0-9]{6}|</w:t>
            </w:r>
          </w:p>
          <w:p w:rsidR="001A7470" w:rsidRDefault="001A7470" w:rsidP="001A7470">
            <w:pPr>
              <w:pStyle w:val="TAL"/>
              <w:rPr>
                <w:rFonts w:cs="Arial"/>
                <w:szCs w:val="18"/>
              </w:rPr>
            </w:pPr>
            <w:r>
              <w:rPr>
                <w:rFonts w:cs="Arial"/>
                <w:szCs w:val="18"/>
              </w:rPr>
              <w:t xml:space="preserve"> SMacroNGeNB-[A-Fa-f0-9]{5}</w:t>
            </w:r>
            <w:r w:rsidR="000809B5">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lang w:eastAsia="zh-CN"/>
              </w:rPr>
            </w:pPr>
            <w:r>
              <w:rPr>
                <w:rFonts w:cs="Arial"/>
                <w:szCs w:val="18"/>
              </w:rPr>
              <w:t xml:space="preserve">The value of </w:t>
            </w:r>
            <w:r>
              <w:rPr>
                <w:lang w:eastAsia="zh-CN"/>
              </w:rPr>
              <w:t xml:space="preserve">the </w:t>
            </w:r>
            <w:r w:rsidRPr="00EF0F47">
              <w:rPr>
                <w:rFonts w:cs="Arial"/>
                <w:szCs w:val="18"/>
              </w:rPr>
              <w:t>ng-eNB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sidR="00D203D9">
              <w:rPr>
                <w:lang w:eastAsia="zh-CN"/>
              </w:rPr>
              <w:t>The padding 0 shall be added to make multiple nibbles, so t</w:t>
            </w:r>
            <w:r w:rsidR="00D203D9" w:rsidRPr="00175576">
              <w:rPr>
                <w:lang w:eastAsia="zh-CN"/>
              </w:rPr>
              <w:t xml:space="preserve">he </w:t>
            </w:r>
            <w:r w:rsidRPr="00175576">
              <w:rPr>
                <w:lang w:eastAsia="zh-CN"/>
              </w:rPr>
              <w:t>most significant character representing the</w:t>
            </w:r>
            <w:r w:rsidR="00D203D9">
              <w:rPr>
                <w:lang w:eastAsia="zh-CN"/>
              </w:rPr>
              <w:t xml:space="preserve"> padding 0 if required together with the</w:t>
            </w:r>
            <w:r w:rsidRPr="00175576">
              <w:rPr>
                <w:lang w:eastAsia="zh-CN"/>
              </w:rPr>
              <w:t xml:space="preserve"> 4 most significant bits of the </w:t>
            </w:r>
            <w:r w:rsidRPr="00EF0F47">
              <w:rPr>
                <w:rFonts w:cs="Arial"/>
                <w:szCs w:val="18"/>
              </w:rPr>
              <w:t>ng-eNB ID</w:t>
            </w:r>
            <w:r w:rsidRPr="00175576">
              <w:rPr>
                <w:lang w:eastAsia="zh-CN"/>
              </w:rPr>
              <w:t xml:space="preserve"> shall appear first in the string, and the character representing the 4 least significant bit of the </w:t>
            </w:r>
            <w:r w:rsidRPr="00EF0F47">
              <w:rPr>
                <w:rFonts w:cs="Arial"/>
                <w:szCs w:val="18"/>
              </w:rPr>
              <w:t>ng-eNB ID</w:t>
            </w:r>
            <w:r w:rsidR="00D203D9">
              <w:rPr>
                <w:rFonts w:cs="Arial"/>
                <w:szCs w:val="18"/>
              </w:rPr>
              <w:t xml:space="preserve"> </w:t>
            </w:r>
            <w:r w:rsidR="00D203D9">
              <w:rPr>
                <w:lang w:eastAsia="zh-CN"/>
              </w:rPr>
              <w:t>(to form a nibble)</w:t>
            </w:r>
            <w:r>
              <w:rPr>
                <w:lang w:eastAsia="zh-CN"/>
              </w:rPr>
              <w:t xml:space="preserve"> </w:t>
            </w:r>
            <w:r w:rsidRPr="00175576">
              <w:rPr>
                <w:lang w:eastAsia="zh-CN"/>
              </w:rPr>
              <w:t>shall appear last in the string.</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Examples:</w:t>
            </w:r>
          </w:p>
          <w:p w:rsidR="001A7470" w:rsidRDefault="001A7470" w:rsidP="00AB4FEB">
            <w:pPr>
              <w:pStyle w:val="TAL"/>
              <w:rPr>
                <w:lang w:eastAsia="zh-CN"/>
              </w:rPr>
            </w:pPr>
            <w:r>
              <w:rPr>
                <w:rFonts w:cs="Arial"/>
                <w:szCs w:val="18"/>
              </w:rPr>
              <w:t>"</w:t>
            </w:r>
            <w:r w:rsidR="00D203D9">
              <w:rPr>
                <w:rFonts w:cs="Arial"/>
                <w:szCs w:val="18"/>
              </w:rPr>
              <w:t xml:space="preserve"> SMacroNGeNB-34B89</w:t>
            </w:r>
            <w:r>
              <w:rPr>
                <w:rFonts w:cs="Arial"/>
                <w:szCs w:val="18"/>
              </w:rPr>
              <w:t xml:space="preserve">" indicates a Short Macro NG-eNB ID with value </w:t>
            </w:r>
            <w:r w:rsidR="00D203D9">
              <w:rPr>
                <w:rFonts w:cs="Arial"/>
                <w:szCs w:val="18"/>
              </w:rPr>
              <w:t>0x34B89.</w:t>
            </w:r>
          </w:p>
        </w:tc>
      </w:tr>
    </w:tbl>
    <w:p w:rsidR="005E285D" w:rsidRDefault="005E285D" w:rsidP="00DA7E56"/>
    <w:p w:rsidR="00DA7E56" w:rsidRPr="00F267AF" w:rsidRDefault="00DA7E56" w:rsidP="00DA7E56">
      <w:pPr>
        <w:pStyle w:val="Heading3"/>
      </w:pPr>
      <w:bookmarkStart w:id="53" w:name="_Toc3974184"/>
      <w:r w:rsidRPr="00F267AF">
        <w:t>5.4.3</w:t>
      </w:r>
      <w:r w:rsidRPr="00F267AF">
        <w:tab/>
        <w:t>Enumerations</w:t>
      </w:r>
      <w:bookmarkEnd w:id="53"/>
    </w:p>
    <w:p w:rsidR="00DA7E56" w:rsidRPr="00F267AF" w:rsidRDefault="00DA7E56" w:rsidP="00DA7E56">
      <w:pPr>
        <w:pStyle w:val="Heading4"/>
      </w:pPr>
      <w:bookmarkStart w:id="54" w:name="_Toc3974185"/>
      <w:r w:rsidRPr="00F267AF">
        <w:t>5.4.3.1</w:t>
      </w:r>
      <w:r w:rsidRPr="00F267AF">
        <w:tab/>
        <w:t>Enumeration: AccessType</w:t>
      </w:r>
      <w:bookmarkEnd w:id="54"/>
    </w:p>
    <w:p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55" w:name="_Toc3974186"/>
      <w:r w:rsidRPr="00F267AF">
        <w:t>5.4.3.2</w:t>
      </w:r>
      <w:r w:rsidRPr="00F267AF">
        <w:tab/>
        <w:t>Enumeration: RatType</w:t>
      </w:r>
      <w:bookmarkEnd w:id="55"/>
    </w:p>
    <w:p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5E285D"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56" w:name="_Toc3974187"/>
      <w:r w:rsidRPr="00F267AF">
        <w:t>5.4.3.3</w:t>
      </w:r>
      <w:r w:rsidRPr="00F267AF">
        <w:tab/>
        <w:t xml:space="preserve">Enumeration: </w:t>
      </w:r>
      <w:r w:rsidR="004F54DC" w:rsidRPr="00F267AF">
        <w:t>PduSessionType</w:t>
      </w:r>
      <w:bookmarkEnd w:id="56"/>
    </w:p>
    <w:p w:rsidR="004F54DC" w:rsidRPr="00F267AF" w:rsidRDefault="004F54DC" w:rsidP="004F54DC">
      <w:r w:rsidRPr="00F267AF">
        <w:t>The enumeration PduSessionType indicates the type of a PDU session. It shall comply with the provisions defined in table 5.4.3.3-1.</w:t>
      </w:r>
    </w:p>
    <w:p w:rsidR="004F54DC" w:rsidRPr="00F267AF" w:rsidRDefault="004F54DC" w:rsidP="004F54DC">
      <w:pPr>
        <w:pStyle w:val="TH"/>
      </w:pPr>
      <w:r w:rsidRPr="00F267AF">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 (see subclause 5.8.2.2.1 of 3GPP TS 23.501 [8])</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w:t>
            </w:r>
            <w:r>
              <w:t>UCTURED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Unstructured</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w:t>
            </w:r>
            <w:r>
              <w:t>NET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57" w:name="_Toc3974188"/>
      <w:r w:rsidRPr="00F267AF">
        <w:t>5.4.3.4</w:t>
      </w:r>
      <w:r w:rsidRPr="00F267AF">
        <w:tab/>
        <w:t>Enumeration: UpIntegrity</w:t>
      </w:r>
      <w:bookmarkEnd w:id="57"/>
    </w:p>
    <w:p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58" w:name="_Toc3974189"/>
      <w:r w:rsidRPr="00F267AF">
        <w:t>5.4.3.5</w:t>
      </w:r>
      <w:r w:rsidRPr="00F267AF">
        <w:tab/>
        <w:t>Enumeration: UpConfidentiality</w:t>
      </w:r>
      <w:bookmarkEnd w:id="58"/>
    </w:p>
    <w:p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59" w:name="_Toc3974190"/>
      <w:r w:rsidRPr="00F267AF">
        <w:t>5.4.3.6</w:t>
      </w:r>
      <w:r w:rsidRPr="00F267AF">
        <w:tab/>
        <w:t>Enumeration: SscMode</w:t>
      </w:r>
      <w:bookmarkEnd w:id="59"/>
    </w:p>
    <w:p w:rsidR="00B8526F" w:rsidRPr="00F267AF" w:rsidRDefault="00B8526F" w:rsidP="00B8526F">
      <w:pPr>
        <w:pStyle w:val="TAL"/>
      </w:pPr>
      <w:r w:rsidRPr="00F267AF">
        <w:t>The enumeration SscMode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bl>
    <w:p w:rsidR="00B8526F" w:rsidRPr="00F267AF" w:rsidRDefault="00B8526F" w:rsidP="00B8526F">
      <w:pPr>
        <w:rPr>
          <w:lang w:val="en-US"/>
        </w:rPr>
      </w:pPr>
    </w:p>
    <w:p w:rsidR="009E1E68" w:rsidRPr="00F267AF" w:rsidRDefault="009E1E68" w:rsidP="009E1E68">
      <w:pPr>
        <w:pStyle w:val="Heading4"/>
        <w:rPr>
          <w:noProof/>
        </w:rPr>
      </w:pPr>
      <w:bookmarkStart w:id="60" w:name="_Toc3974191"/>
      <w:r w:rsidRPr="00F267AF">
        <w:rPr>
          <w:noProof/>
        </w:rPr>
        <w:t>5.4.3.7</w:t>
      </w:r>
      <w:r w:rsidRPr="00F267AF">
        <w:rPr>
          <w:noProof/>
        </w:rPr>
        <w:tab/>
        <w:t>Enumeration: DnaiChangeType</w:t>
      </w:r>
      <w:bookmarkEnd w:id="60"/>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Pr>
          <w:noProof/>
        </w:rPr>
        <w:t>4</w:t>
      </w:r>
      <w:r w:rsidRPr="00F267AF">
        <w:rPr>
          <w:noProof/>
        </w:rPr>
        <w:t>.3.</w:t>
      </w:r>
      <w:r w:rsidR="00245D9B">
        <w:rPr>
          <w:noProof/>
        </w:rPr>
        <w:t>7</w:t>
      </w:r>
      <w:r w:rsidRPr="00F267AF">
        <w:rPr>
          <w:noProof/>
        </w:rPr>
        <w:t>-1.</w:t>
      </w:r>
    </w:p>
    <w:p w:rsidR="009E1E68" w:rsidRPr="00F267AF" w:rsidRDefault="009E1E68" w:rsidP="009E1E68">
      <w:pPr>
        <w:pStyle w:val="TH"/>
        <w:rPr>
          <w:noProof/>
        </w:rPr>
      </w:pPr>
      <w:r w:rsidRPr="00F267AF">
        <w:rPr>
          <w:noProof/>
        </w:rPr>
        <w:lastRenderedPageBreak/>
        <w:t>Table 5.4.3.</w:t>
      </w:r>
      <w:r w:rsidR="00245D9B">
        <w:rPr>
          <w:noProof/>
        </w:rPr>
        <w:t>7</w:t>
      </w:r>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61" w:name="_Toc3974192"/>
      <w:r w:rsidRPr="00F267AF">
        <w:t>5.4.3.8</w:t>
      </w:r>
      <w:r w:rsidRPr="00F267AF">
        <w:tab/>
        <w:t>Enumeration: RestrictionType</w:t>
      </w:r>
      <w:bookmarkEnd w:id="61"/>
    </w:p>
    <w:p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62" w:name="_Toc3974193"/>
      <w:r w:rsidRPr="00F267AF">
        <w:t>5.4.3.9</w:t>
      </w:r>
      <w:r w:rsidRPr="00F267AF">
        <w:tab/>
        <w:t>Enumeration: CoreNetworkType</w:t>
      </w:r>
      <w:bookmarkEnd w:id="62"/>
    </w:p>
    <w:p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63" w:name="_Toc3974194"/>
      <w:r w:rsidRPr="00F267AF">
        <w:t>5.4.3.10</w:t>
      </w:r>
      <w:r w:rsidRPr="00F267AF">
        <w:tab/>
        <w:t>Enumeration: AccessTypeRm</w:t>
      </w:r>
      <w:bookmarkEnd w:id="63"/>
    </w:p>
    <w:p w:rsidR="008E649A" w:rsidRPr="00F267AF" w:rsidRDefault="008E649A" w:rsidP="008E649A">
      <w:pPr>
        <w:rPr>
          <w:lang w:val="en-US"/>
        </w:rPr>
      </w:pPr>
      <w:r w:rsidRPr="00F267AF">
        <w:t>This enumeration is defined in the same way as the "AccessType" enumeration, but with the OpenAPI "nullable: true" property.</w:t>
      </w:r>
    </w:p>
    <w:p w:rsidR="008E649A" w:rsidRPr="00F267AF" w:rsidRDefault="008E649A" w:rsidP="008E649A">
      <w:pPr>
        <w:pStyle w:val="Heading4"/>
      </w:pPr>
      <w:bookmarkStart w:id="64" w:name="_Toc3974195"/>
      <w:r w:rsidRPr="00F267AF">
        <w:t>5.4.3.11</w:t>
      </w:r>
      <w:r w:rsidRPr="00F267AF">
        <w:tab/>
        <w:t>Enumeration: RatTypeRm</w:t>
      </w:r>
      <w:bookmarkEnd w:id="64"/>
    </w:p>
    <w:p w:rsidR="008E649A" w:rsidRPr="00F267AF" w:rsidRDefault="008E649A" w:rsidP="008E649A">
      <w:pPr>
        <w:rPr>
          <w:lang w:val="en-US"/>
        </w:rPr>
      </w:pPr>
      <w:r w:rsidRPr="00F267AF">
        <w:t>This enumeration is defined in the same way as the "RatType" enumeration, but with the OpenAPI "nullable: true" property.</w:t>
      </w:r>
    </w:p>
    <w:p w:rsidR="008E649A" w:rsidRPr="00F267AF" w:rsidRDefault="008E649A" w:rsidP="008E649A">
      <w:pPr>
        <w:pStyle w:val="Heading4"/>
      </w:pPr>
      <w:bookmarkStart w:id="65" w:name="_Toc3974196"/>
      <w:r w:rsidRPr="00F267AF">
        <w:t>5.4.3.12</w:t>
      </w:r>
      <w:r w:rsidRPr="00F267AF">
        <w:tab/>
        <w:t>Enumeration: PduSessionTypeRm</w:t>
      </w:r>
      <w:bookmarkEnd w:id="65"/>
    </w:p>
    <w:p w:rsidR="008E649A" w:rsidRPr="00F267AF" w:rsidRDefault="008E649A" w:rsidP="008E649A">
      <w:pPr>
        <w:rPr>
          <w:lang w:val="en-US"/>
        </w:rPr>
      </w:pPr>
      <w:r w:rsidRPr="00F267AF">
        <w:t>This enumeration is defined in the same way as the "PduSessionType" enumeration, but with the OpenAPI "nullable: true" property.</w:t>
      </w:r>
    </w:p>
    <w:p w:rsidR="008E649A" w:rsidRPr="00F267AF" w:rsidRDefault="008E649A" w:rsidP="008E649A">
      <w:pPr>
        <w:pStyle w:val="Heading4"/>
      </w:pPr>
      <w:bookmarkStart w:id="66" w:name="_Toc3974197"/>
      <w:r w:rsidRPr="00F267AF">
        <w:t>5.4.3.13</w:t>
      </w:r>
      <w:r w:rsidRPr="00F267AF">
        <w:tab/>
        <w:t>Enumeration: UpIntegrityRm</w:t>
      </w:r>
      <w:bookmarkEnd w:id="66"/>
    </w:p>
    <w:p w:rsidR="008E649A" w:rsidRPr="00F267AF" w:rsidRDefault="008E649A" w:rsidP="008E649A">
      <w:pPr>
        <w:rPr>
          <w:lang w:val="en-US"/>
        </w:rPr>
      </w:pPr>
      <w:r w:rsidRPr="00F267AF">
        <w:t>This enumeration is defined in the same way as the "UpIntegrity" enumeration, but with the OpenAPI "nullable: true" property.</w:t>
      </w:r>
    </w:p>
    <w:p w:rsidR="008E649A" w:rsidRPr="00F267AF" w:rsidRDefault="008E649A" w:rsidP="008E649A">
      <w:pPr>
        <w:pStyle w:val="Heading4"/>
      </w:pPr>
      <w:bookmarkStart w:id="67" w:name="_Toc3974198"/>
      <w:r w:rsidRPr="00F267AF">
        <w:t>5.4.3.14</w:t>
      </w:r>
      <w:r w:rsidRPr="00F267AF">
        <w:tab/>
        <w:t>Enumeration: UpConfidentialityRm</w:t>
      </w:r>
      <w:bookmarkEnd w:id="67"/>
    </w:p>
    <w:p w:rsidR="008E649A" w:rsidRPr="00F267AF" w:rsidRDefault="008E649A" w:rsidP="008E649A">
      <w:pPr>
        <w:rPr>
          <w:lang w:val="en-US"/>
        </w:rPr>
      </w:pPr>
      <w:r w:rsidRPr="00F267AF">
        <w:t>This enumeration is defined in the same way as the "UpConfidentiality" enumeration, but with the OpenAPI "nullable: true" property.</w:t>
      </w:r>
    </w:p>
    <w:p w:rsidR="008E649A" w:rsidRPr="00F267AF" w:rsidRDefault="008E649A" w:rsidP="008E649A">
      <w:pPr>
        <w:pStyle w:val="Heading4"/>
      </w:pPr>
      <w:bookmarkStart w:id="68" w:name="_Toc3974199"/>
      <w:r w:rsidRPr="00F267AF">
        <w:t>5.4.3.15</w:t>
      </w:r>
      <w:r w:rsidRPr="00F267AF">
        <w:tab/>
        <w:t>Enumeration: SscModeRm</w:t>
      </w:r>
      <w:bookmarkEnd w:id="68"/>
    </w:p>
    <w:p w:rsidR="008E649A" w:rsidRPr="00F267AF" w:rsidRDefault="008E649A" w:rsidP="008E649A">
      <w:pPr>
        <w:rPr>
          <w:lang w:val="en-US"/>
        </w:rPr>
      </w:pPr>
      <w:r w:rsidRPr="00F267AF">
        <w:t>This data type is defined in the same way as the "SscMode" enumeration, but with the OpenAPI "nullable: true" property.</w:t>
      </w:r>
    </w:p>
    <w:p w:rsidR="008E649A" w:rsidRPr="00F267AF" w:rsidRDefault="008E649A" w:rsidP="008E649A">
      <w:pPr>
        <w:pStyle w:val="Heading4"/>
        <w:rPr>
          <w:noProof/>
        </w:rPr>
      </w:pPr>
      <w:bookmarkStart w:id="69" w:name="_Toc3974200"/>
      <w:r w:rsidRPr="00F267AF">
        <w:rPr>
          <w:noProof/>
        </w:rPr>
        <w:lastRenderedPageBreak/>
        <w:t>5.4.3.17</w:t>
      </w:r>
      <w:r w:rsidRPr="00F267AF">
        <w:rPr>
          <w:noProof/>
        </w:rPr>
        <w:tab/>
        <w:t>Enumeration: DnaiChangeTypeRm</w:t>
      </w:r>
      <w:bookmarkEnd w:id="69"/>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rsidR="008E649A" w:rsidRPr="00F267AF" w:rsidRDefault="008E649A" w:rsidP="008E649A">
      <w:pPr>
        <w:pStyle w:val="Heading4"/>
      </w:pPr>
      <w:bookmarkStart w:id="70" w:name="_Toc3974201"/>
      <w:r w:rsidRPr="00F267AF">
        <w:t>5.4.3.18</w:t>
      </w:r>
      <w:r w:rsidRPr="00F267AF">
        <w:tab/>
        <w:t>Enumeration: RestrictionTypeRm</w:t>
      </w:r>
      <w:bookmarkEnd w:id="70"/>
    </w:p>
    <w:p w:rsidR="008E649A" w:rsidRPr="00F267AF" w:rsidRDefault="008E649A" w:rsidP="008E649A">
      <w:pPr>
        <w:rPr>
          <w:lang w:val="en-US"/>
        </w:rPr>
      </w:pPr>
      <w:r w:rsidRPr="00F267AF">
        <w:t>This data type is defined in the same way as the "RestrictionType" enumeration, but with the OpenAPI "nullable: true" property.</w:t>
      </w:r>
    </w:p>
    <w:p w:rsidR="008E649A" w:rsidRPr="00F267AF" w:rsidRDefault="008E649A" w:rsidP="00ED5087">
      <w:pPr>
        <w:pStyle w:val="Heading4"/>
      </w:pPr>
      <w:bookmarkStart w:id="71" w:name="_Toc3974202"/>
      <w:r w:rsidRPr="00F267AF">
        <w:t>5.4.3.19</w:t>
      </w:r>
      <w:r w:rsidRPr="00F267AF">
        <w:tab/>
        <w:t>Enumeration: CoreNetworkType</w:t>
      </w:r>
      <w:bookmarkEnd w:id="71"/>
    </w:p>
    <w:p w:rsidR="008E649A" w:rsidRPr="00F267AF" w:rsidRDefault="008E649A" w:rsidP="008E649A">
      <w:pPr>
        <w:rPr>
          <w:lang w:val="en-US"/>
        </w:rPr>
      </w:pPr>
      <w:r w:rsidRPr="00F267AF">
        <w:t>This data type is defined in the same way as the "CoreNetworkType" enumeration, but with the OpenAPI "nullable: true" property.</w:t>
      </w:r>
    </w:p>
    <w:p w:rsidR="006A100E" w:rsidRPr="00F267AF" w:rsidRDefault="006A100E" w:rsidP="004F54DC">
      <w:pPr>
        <w:rPr>
          <w:lang w:val="en-US"/>
        </w:rPr>
      </w:pPr>
    </w:p>
    <w:p w:rsidR="00953FDC" w:rsidRPr="00F267AF" w:rsidRDefault="00953FDC" w:rsidP="00953FDC">
      <w:pPr>
        <w:pStyle w:val="Heading4"/>
      </w:pPr>
      <w:bookmarkStart w:id="72" w:name="_Toc3974203"/>
      <w:r w:rsidRPr="00F267AF">
        <w:t>5.4.3.20</w:t>
      </w:r>
      <w:r w:rsidRPr="00F267AF">
        <w:tab/>
        <w:t>Enumeration: PresenceState</w:t>
      </w:r>
      <w:bookmarkEnd w:id="72"/>
    </w:p>
    <w:p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73" w:name="_Toc3974204"/>
      <w:r w:rsidRPr="00F267AF">
        <w:t>5.4.4</w:t>
      </w:r>
      <w:r w:rsidRPr="00F267AF">
        <w:tab/>
        <w:t>Structured Data Types</w:t>
      </w:r>
      <w:bookmarkEnd w:id="73"/>
    </w:p>
    <w:p w:rsidR="00DA7E56" w:rsidRPr="00F267AF" w:rsidRDefault="00DA7E56" w:rsidP="00DA7E56">
      <w:pPr>
        <w:pStyle w:val="Heading4"/>
      </w:pPr>
      <w:bookmarkStart w:id="74" w:name="_Toc3974205"/>
      <w:r w:rsidRPr="00F267AF">
        <w:t>5.4.4.1</w:t>
      </w:r>
      <w:r w:rsidRPr="00F267AF">
        <w:tab/>
      </w:r>
      <w:r w:rsidRPr="000A7A7B">
        <w:t xml:space="preserve">Type: </w:t>
      </w:r>
      <w:r w:rsidR="000A7A7B">
        <w:t>Subscribed</w:t>
      </w:r>
      <w:r w:rsidRPr="000A7A7B">
        <w:t>DefaultQos</w:t>
      </w:r>
      <w:bookmarkEnd w:id="74"/>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000A7A7B">
        <w:t>Subscribed</w:t>
      </w:r>
      <w:r w:rsidRPr="000A7A7B">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Default 5G QoS identifier</w:t>
            </w:r>
          </w:p>
        </w:tc>
      </w:tr>
      <w:tr w:rsidR="00B3525D"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155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425"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1</w:t>
            </w:r>
          </w:p>
        </w:tc>
        <w:tc>
          <w:tcPr>
            <w:tcW w:w="396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rFonts w:cs="Arial"/>
                <w:szCs w:val="18"/>
              </w:rPr>
            </w:pPr>
            <w:r w:rsidRPr="009A0355">
              <w:rPr>
                <w:rFonts w:cs="Arial"/>
                <w:szCs w:val="18"/>
              </w:rPr>
              <w:t xml:space="preserve">Default </w:t>
            </w:r>
            <w:r w:rsidR="00A6000A">
              <w:rPr>
                <w:rFonts w:cs="Arial"/>
                <w:szCs w:val="18"/>
              </w:rPr>
              <w:t>A</w:t>
            </w:r>
            <w:r w:rsidR="00A6000A" w:rsidRPr="009A0355">
              <w:rPr>
                <w:rFonts w:cs="Arial"/>
                <w:szCs w:val="18"/>
              </w:rPr>
              <w:t>llocation</w:t>
            </w:r>
            <w:r w:rsidRPr="009A0355">
              <w:rPr>
                <w:rFonts w:cs="Arial"/>
                <w:szCs w:val="18"/>
              </w:rPr>
              <w:t xml:space="preserve"> and </w:t>
            </w:r>
            <w:r w:rsidR="00A6000A">
              <w:rPr>
                <w:rFonts w:cs="Arial"/>
                <w:szCs w:val="18"/>
              </w:rPr>
              <w:t>R</w:t>
            </w:r>
            <w:r w:rsidR="00A6000A" w:rsidRPr="009A0355">
              <w:rPr>
                <w:rFonts w:cs="Arial"/>
                <w:szCs w:val="18"/>
              </w:rPr>
              <w:t xml:space="preserve">etention </w:t>
            </w:r>
            <w:r w:rsidR="00A6000A">
              <w:rPr>
                <w:rFonts w:cs="Arial"/>
                <w:szCs w:val="18"/>
              </w:rPr>
              <w:t>P</w:t>
            </w:r>
            <w:r w:rsidR="00A6000A" w:rsidRPr="009A0355">
              <w:rPr>
                <w:rFonts w:cs="Arial"/>
                <w:szCs w:val="18"/>
              </w:rPr>
              <w:t>riority</w:t>
            </w:r>
            <w:r w:rsidR="00A6000A">
              <w:rPr>
                <w:rFonts w:cs="Arial"/>
                <w:szCs w:val="18"/>
              </w:rPr>
              <w:t xml:space="preserve"> see 3GPP TS 23.501 [8] subclause </w:t>
            </w:r>
            <w:r w:rsidR="00A6000A" w:rsidRPr="00ED42B3">
              <w:rPr>
                <w:rFonts w:cs="Arial"/>
                <w:szCs w:val="18"/>
              </w:rPr>
              <w:t>5.7.2.7</w:t>
            </w:r>
            <w:r w:rsidR="00A6000A">
              <w:rPr>
                <w:rFonts w:cs="Arial"/>
                <w:szCs w:val="18"/>
              </w:rPr>
              <w:t>.</w:t>
            </w:r>
          </w:p>
        </w:tc>
      </w:tr>
      <w:tr w:rsidR="000A7A7B"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priorityLevel</w:t>
            </w:r>
          </w:p>
        </w:tc>
        <w:tc>
          <w:tcPr>
            <w:tcW w:w="155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Default="000A7A7B" w:rsidP="000A7A7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rFonts w:cs="Arial"/>
                <w:szCs w:val="18"/>
              </w:rPr>
            </w:pPr>
            <w:r w:rsidRPr="00F267AF">
              <w:rPr>
                <w:lang w:eastAsia="zh-CN"/>
              </w:rPr>
              <w:t>Defines</w:t>
            </w:r>
            <w:r w:rsidRPr="00F267AF">
              <w:t xml:space="preserve"> the 5QI Priority Level.</w:t>
            </w:r>
          </w:p>
          <w:p w:rsidR="000A7A7B" w:rsidRPr="009A0355" w:rsidRDefault="000A7A7B" w:rsidP="000A7A7B">
            <w:pPr>
              <w:pStyle w:val="TAL"/>
              <w:rPr>
                <w:rFonts w:cs="Arial"/>
                <w:szCs w:val="18"/>
              </w:rPr>
            </w:pPr>
            <w:r w:rsidRPr="00F267AF">
              <w:rPr>
                <w:rFonts w:cs="Arial"/>
                <w:szCs w:val="18"/>
              </w:rPr>
              <w:t>When present, it contains the 5QI Priority Level value that overrides the standardized or pre-configured value</w:t>
            </w:r>
            <w:r w:rsidR="00A6000A">
              <w:t xml:space="preserve"> as described in 3GPP TS 23.501 [8]</w:t>
            </w:r>
            <w:r w:rsidRPr="00F267AF">
              <w:rPr>
                <w:rFonts w:cs="Arial"/>
                <w:szCs w:val="18"/>
              </w:rPr>
              <w:t>.</w:t>
            </w:r>
          </w:p>
        </w:tc>
      </w:tr>
    </w:tbl>
    <w:p w:rsidR="00DA7E56" w:rsidRPr="00F267AF" w:rsidRDefault="00DA7E56" w:rsidP="00DA7E56"/>
    <w:p w:rsidR="00DA7E56" w:rsidRPr="00F267AF" w:rsidRDefault="00DA7E56" w:rsidP="00DA7E56">
      <w:pPr>
        <w:pStyle w:val="Heading4"/>
      </w:pPr>
      <w:bookmarkStart w:id="75" w:name="_Toc3974206"/>
      <w:r w:rsidRPr="00F267AF">
        <w:lastRenderedPageBreak/>
        <w:t>5.4.4.2</w:t>
      </w:r>
      <w:r w:rsidRPr="00F267AF">
        <w:tab/>
        <w:t xml:space="preserve">Type: </w:t>
      </w:r>
      <w:r w:rsidR="004F54DC" w:rsidRPr="00F267AF">
        <w:t>Snssai</w:t>
      </w:r>
      <w:bookmarkEnd w:id="75"/>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expected Network Slice behaviour in terms of features and services.</w:t>
            </w:r>
          </w:p>
          <w:p w:rsidR="004F54DC" w:rsidRPr="00F267AF" w:rsidRDefault="004F54DC" w:rsidP="004F54DC">
            <w:pPr>
              <w:pStyle w:val="TAL"/>
            </w:pPr>
            <w:r w:rsidRPr="00F267AF">
              <w:t>Values 0 to 127 correspond to the standardized SST range. Values 128 to 255 correspond to the Operator-specific range. See subclause</w:t>
            </w:r>
            <w:r w:rsidR="003405A9" w:rsidRPr="00F267AF">
              <w:t> </w:t>
            </w:r>
            <w:r w:rsidRPr="00F267AF">
              <w:t>28.4.2 of 3GPP TS 23.003 [7].</w:t>
            </w:r>
          </w:p>
          <w:p w:rsidR="00DA7E56" w:rsidRPr="00F267AF" w:rsidRDefault="004F54DC" w:rsidP="003405A9">
            <w:pPr>
              <w:pStyle w:val="TAL"/>
              <w:rPr>
                <w:rFonts w:cs="Arial"/>
                <w:szCs w:val="18"/>
              </w:rPr>
            </w:pPr>
            <w:r w:rsidRPr="00F267AF">
              <w:t>Standardized values are defined in subclause</w:t>
            </w:r>
            <w:r w:rsidR="003405A9" w:rsidRPr="00F267AF">
              <w:t> </w:t>
            </w:r>
            <w:r w:rsidRPr="00F267AF">
              <w:t>5.15.2.2 of 3GPP TS 23.501 [</w:t>
            </w:r>
            <w:r w:rsidR="0042630E" w:rsidRPr="00F267AF">
              <w:t>8</w:t>
            </w:r>
            <w:r w:rsidRPr="00F267AF">
              <w:t xml:space="preserve">]. </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3A78FD" w:rsidRDefault="003A78FD" w:rsidP="003A78FD"/>
    <w:p w:rsidR="003A78FD" w:rsidRDefault="003A78FD" w:rsidP="003A78FD">
      <w:r>
        <w:t>When Snssai needs to be converted to string (e.g. when used in maps as key), the string shall be composed of one to three digits "sst" optionally followed by "-" and 6 hexadecimal digits "sd", and shall match the following pattern:</w:t>
      </w:r>
    </w:p>
    <w:p w:rsidR="003A78FD" w:rsidRDefault="003A78FD" w:rsidP="003A78FD">
      <w:pPr>
        <w:rPr>
          <w:rFonts w:cs="Arial"/>
          <w:szCs w:val="18"/>
        </w:rPr>
      </w:pPr>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p>
    <w:p w:rsidR="003A78FD" w:rsidRDefault="003A78FD" w:rsidP="003A78FD">
      <w:pPr>
        <w:rPr>
          <w:rFonts w:cs="Arial"/>
          <w:szCs w:val="18"/>
        </w:rPr>
      </w:pPr>
      <w:r>
        <w:rPr>
          <w:rFonts w:cs="Arial"/>
          <w:szCs w:val="18"/>
        </w:rPr>
        <w:t>Example 1:</w:t>
      </w:r>
      <w:r w:rsidR="00B55156">
        <w:rPr>
          <w:rFonts w:cs="Arial"/>
          <w:szCs w:val="18"/>
        </w:rPr>
        <w:tab/>
      </w:r>
      <w:r>
        <w:rPr>
          <w:rFonts w:cs="Arial"/>
          <w:szCs w:val="18"/>
        </w:rPr>
        <w:t>"255-19CDE0"</w:t>
      </w:r>
    </w:p>
    <w:p w:rsidR="003A78FD" w:rsidRDefault="003A78FD" w:rsidP="003A78FD">
      <w:pPr>
        <w:rPr>
          <w:rFonts w:cs="Arial"/>
          <w:szCs w:val="18"/>
        </w:rPr>
      </w:pPr>
      <w:r>
        <w:rPr>
          <w:rFonts w:cs="Arial"/>
          <w:szCs w:val="18"/>
        </w:rPr>
        <w:t>Example 2:</w:t>
      </w:r>
      <w:r>
        <w:rPr>
          <w:rFonts w:cs="Arial"/>
          <w:szCs w:val="18"/>
        </w:rPr>
        <w:tab/>
        <w:t>"29"</w:t>
      </w:r>
    </w:p>
    <w:p w:rsidR="00DA7E56" w:rsidRPr="00F267AF" w:rsidRDefault="00DA7E56" w:rsidP="00DA7E56"/>
    <w:p w:rsidR="004F54DC" w:rsidRPr="00F267AF" w:rsidRDefault="004F54DC" w:rsidP="004F54DC">
      <w:pPr>
        <w:pStyle w:val="Heading4"/>
      </w:pPr>
      <w:bookmarkStart w:id="76" w:name="_Toc3974207"/>
      <w:r w:rsidRPr="00F267AF">
        <w:t>5.4.4.3</w:t>
      </w:r>
      <w:r w:rsidRPr="00F267AF">
        <w:tab/>
        <w:t>Type: PlmnId</w:t>
      </w:r>
      <w:bookmarkEnd w:id="76"/>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77" w:name="_Toc3974208"/>
      <w:r w:rsidRPr="00F267AF">
        <w:t>5.4.4.4</w:t>
      </w:r>
      <w:r w:rsidRPr="00F267AF">
        <w:tab/>
        <w:t>Type: Tai</w:t>
      </w:r>
      <w:bookmarkEnd w:id="77"/>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78" w:name="_Toc3974209"/>
      <w:r w:rsidRPr="00F267AF">
        <w:lastRenderedPageBreak/>
        <w:t>5.4.4.5</w:t>
      </w:r>
      <w:r w:rsidRPr="00F267AF">
        <w:tab/>
        <w:t>Type: Ecgi</w:t>
      </w:r>
      <w:bookmarkEnd w:id="78"/>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79" w:name="_Toc3974210"/>
      <w:r w:rsidRPr="00F267AF">
        <w:t>5.4.4.6</w:t>
      </w:r>
      <w:r w:rsidRPr="00F267AF">
        <w:tab/>
        <w:t>Type: Ncgi</w:t>
      </w:r>
      <w:bookmarkEnd w:id="79"/>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80" w:name="_Toc3974211"/>
      <w:r w:rsidRPr="00F267AF">
        <w:t>5.4.4.7</w:t>
      </w:r>
      <w:r w:rsidRPr="00F267AF">
        <w:tab/>
        <w:t>Type: UserLocation</w:t>
      </w:r>
      <w:bookmarkEnd w:id="80"/>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81" w:name="_Toc3974212"/>
      <w:r w:rsidRPr="00F267AF">
        <w:lastRenderedPageBreak/>
        <w:t>5.4.4.8</w:t>
      </w:r>
      <w:r w:rsidRPr="00F267AF">
        <w:tab/>
        <w:t>Type: EutraLocation</w:t>
      </w:r>
      <w:bookmarkEnd w:id="81"/>
    </w:p>
    <w:p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subclause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subclause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subclause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rsidR="0044704D" w:rsidRPr="00F267AF" w:rsidRDefault="0044704D" w:rsidP="00B3525D">
            <w:pPr>
              <w:pStyle w:val="TF"/>
              <w:jc w:val="left"/>
              <w:rPr>
                <w:rFonts w:cs="Arial"/>
                <w:b w:val="0"/>
                <w:sz w:val="18"/>
                <w:szCs w:val="18"/>
              </w:rPr>
            </w:pPr>
            <w:r w:rsidRPr="00F267AF">
              <w:rPr>
                <w:rFonts w:cs="Arial"/>
                <w:b w:val="0"/>
                <w:sz w:val="18"/>
                <w:szCs w:val="18"/>
              </w:rPr>
              <w:t>See 3GPP TS 38.413 </w:t>
            </w:r>
            <w:r w:rsidR="00395F2E" w:rsidRPr="00F267AF">
              <w:rPr>
                <w:rFonts w:cs="Arial"/>
                <w:b w:val="0"/>
                <w:sz w:val="18"/>
                <w:szCs w:val="18"/>
              </w:rPr>
              <w:t>[</w:t>
            </w:r>
            <w:r w:rsidR="00B3525D">
              <w:rPr>
                <w:rFonts w:cs="Arial"/>
                <w:b w:val="0"/>
                <w:sz w:val="18"/>
                <w:szCs w:val="18"/>
              </w:rPr>
              <w:t>11</w:t>
            </w:r>
            <w:r w:rsidR="00395F2E" w:rsidRPr="00F267AF">
              <w:rPr>
                <w:rFonts w:cs="Arial"/>
                <w:b w:val="0"/>
                <w:sz w:val="18"/>
                <w:szCs w:val="18"/>
              </w:rPr>
              <w:t>]</w:t>
            </w:r>
            <w:r w:rsidRPr="00F267AF">
              <w:rPr>
                <w:rFonts w:cs="Arial"/>
                <w:b w:val="0"/>
                <w:sz w:val="18"/>
                <w:szCs w:val="18"/>
              </w:rPr>
              <w:t xml:space="preserve"> subclause 9.3.1.8.</w:t>
            </w:r>
          </w:p>
        </w:tc>
      </w:tr>
    </w:tbl>
    <w:p w:rsidR="004F54DC" w:rsidRPr="00F267AF" w:rsidRDefault="004F54DC" w:rsidP="00990B6A">
      <w:pPr>
        <w:rPr>
          <w:lang w:val="en-US"/>
        </w:rPr>
      </w:pPr>
    </w:p>
    <w:p w:rsidR="004F54DC" w:rsidRPr="00F267AF" w:rsidRDefault="004F54DC" w:rsidP="004F54DC">
      <w:pPr>
        <w:pStyle w:val="Heading4"/>
      </w:pPr>
      <w:bookmarkStart w:id="82" w:name="_Toc3974213"/>
      <w:r w:rsidRPr="00F267AF">
        <w:lastRenderedPageBreak/>
        <w:t>5.4.4.9</w:t>
      </w:r>
      <w:r w:rsidRPr="00F267AF">
        <w:tab/>
        <w:t>Type: NrLocation</w:t>
      </w:r>
      <w:bookmarkEnd w:id="82"/>
    </w:p>
    <w:p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A701C7">
            <w:pPr>
              <w:pStyle w:val="TAL"/>
              <w:rPr>
                <w:rFonts w:cs="Arial"/>
                <w:szCs w:val="18"/>
              </w:rPr>
            </w:pPr>
            <w:r w:rsidRPr="00F267AF">
              <w:rPr>
                <w:rFonts w:cs="Arial"/>
                <w:szCs w:val="18"/>
              </w:rPr>
              <w:t>See 3GPP TS 29.002 </w:t>
            </w:r>
            <w:r w:rsidR="00395F2E" w:rsidRPr="00F267AF">
              <w:rPr>
                <w:rFonts w:cs="Arial"/>
                <w:szCs w:val="18"/>
              </w:rPr>
              <w:t>[21]</w:t>
            </w:r>
            <w:r w:rsidRPr="00F267AF">
              <w:t xml:space="preserve"> subclause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subclause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subclause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rsidR="00A701C7" w:rsidRPr="00F267AF" w:rsidRDefault="00A701C7" w:rsidP="00B3525D">
            <w:r w:rsidRPr="00F267AF">
              <w:t>See 3GPP TS 38.413 </w:t>
            </w:r>
            <w:r w:rsidR="00395F2E" w:rsidRPr="00F267AF">
              <w:t>[</w:t>
            </w:r>
            <w:r w:rsidR="00B3525D">
              <w:t>11</w:t>
            </w:r>
            <w:r w:rsidR="00395F2E" w:rsidRPr="00F267AF">
              <w:t>]</w:t>
            </w:r>
            <w:r w:rsidRPr="00F267AF">
              <w:t xml:space="preserve"> subclause 9.3.1.6.</w:t>
            </w:r>
          </w:p>
        </w:tc>
      </w:tr>
    </w:tbl>
    <w:p w:rsidR="004F54DC" w:rsidRPr="00F267AF" w:rsidRDefault="004F54DC" w:rsidP="00990B6A">
      <w:pPr>
        <w:rPr>
          <w:lang w:val="en-US"/>
        </w:rPr>
      </w:pPr>
    </w:p>
    <w:p w:rsidR="004F54DC" w:rsidRPr="00F267AF" w:rsidRDefault="004F54DC" w:rsidP="004F54DC">
      <w:pPr>
        <w:pStyle w:val="Heading4"/>
      </w:pPr>
      <w:bookmarkStart w:id="83" w:name="_Toc3974214"/>
      <w:r w:rsidRPr="00F267AF">
        <w:t>5.4.4.10</w:t>
      </w:r>
      <w:r w:rsidRPr="00F267AF">
        <w:tab/>
        <w:t>Type: N3gaLocation</w:t>
      </w:r>
      <w:bookmarkEnd w:id="83"/>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p>
          <w:p w:rsidR="005F15FF" w:rsidRPr="00F267AF" w:rsidRDefault="00D54535" w:rsidP="005F15FF">
            <w:pPr>
              <w:pStyle w:val="TAL"/>
              <w:rPr>
                <w:rFonts w:cs="Arial"/>
                <w:szCs w:val="18"/>
              </w:rPr>
            </w:pPr>
            <w:r w:rsidRPr="00F267AF">
              <w:rPr>
                <w:rFonts w:cs="Arial"/>
                <w:szCs w:val="18"/>
              </w:rPr>
              <w:t>Pattern: '^[A-Fa-f0-9]+$'</w:t>
            </w: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84" w:name="_Toc3974215"/>
      <w:r w:rsidRPr="00F267AF">
        <w:lastRenderedPageBreak/>
        <w:t>5.4.4.11</w:t>
      </w:r>
      <w:r w:rsidRPr="00F267AF">
        <w:tab/>
        <w:t>Type: UpSecurity</w:t>
      </w:r>
      <w:bookmarkEnd w:id="84"/>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85" w:name="_Toc3974216"/>
      <w:r w:rsidRPr="00F267AF">
        <w:t>5.4.4.12</w:t>
      </w:r>
      <w:r w:rsidRPr="00F267AF">
        <w:tab/>
        <w:t xml:space="preserve">Type: </w:t>
      </w:r>
      <w:r w:rsidRPr="00F267AF">
        <w:rPr>
          <w:lang w:eastAsia="zh-CN"/>
        </w:rPr>
        <w:t>NgApCause</w:t>
      </w:r>
      <w:bookmarkEnd w:id="85"/>
    </w:p>
    <w:p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specified in subclause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0 – radioNetwork</w:t>
            </w:r>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2 – nas</w:t>
            </w:r>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4 – misc</w:t>
            </w:r>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This IE shall carry the NG AP cause value in specific cause group identified by the "group" attribute, as specified in subclause 9.4.5 of 3GPP TS 38.413 [11].</w:t>
            </w:r>
          </w:p>
        </w:tc>
      </w:tr>
    </w:tbl>
    <w:p w:rsidR="00FD6693" w:rsidRPr="00F267AF" w:rsidRDefault="00FD6693" w:rsidP="00FD6693"/>
    <w:p w:rsidR="00971305" w:rsidRPr="00F267AF" w:rsidRDefault="00971305" w:rsidP="00971305">
      <w:pPr>
        <w:pStyle w:val="Heading4"/>
      </w:pPr>
      <w:bookmarkStart w:id="86" w:name="_Toc3974217"/>
      <w:r w:rsidRPr="00F267AF">
        <w:t>5.4.4.13</w:t>
      </w:r>
      <w:r w:rsidRPr="00F267AF">
        <w:tab/>
        <w:t xml:space="preserve">Type: </w:t>
      </w:r>
      <w:r w:rsidRPr="00F267AF">
        <w:rPr>
          <w:noProof/>
        </w:rPr>
        <w:t>BackupAmfInfo</w:t>
      </w:r>
      <w:bookmarkEnd w:id="86"/>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subclause 5.21.2.3 of 3GPP TS 23.501 [2]). If no GUAMI is included in BackupAmfinfo,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B67591" w:rsidP="0092369C">
            <w:pPr>
              <w:pStyle w:val="TAL"/>
            </w:pPr>
            <w:r>
              <w:t>1</w:t>
            </w:r>
            <w:r w:rsidR="00971305" w:rsidRPr="00F267AF">
              <w:t>..N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87" w:name="_Toc3974218"/>
      <w:r w:rsidRPr="00F267AF">
        <w:t>5.4.4.14</w:t>
      </w:r>
      <w:r w:rsidRPr="00F267AF">
        <w:tab/>
        <w:t xml:space="preserve">Type: </w:t>
      </w:r>
      <w:r w:rsidRPr="00F267AF">
        <w:rPr>
          <w:lang w:eastAsia="zh-CN"/>
        </w:rPr>
        <w:t>RefToBinaryData</w:t>
      </w:r>
      <w:bookmarkEnd w:id="87"/>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88" w:name="_Toc3974219"/>
      <w:r w:rsidRPr="00F267AF">
        <w:lastRenderedPageBreak/>
        <w:t>5.4.4.15</w:t>
      </w:r>
      <w:r w:rsidRPr="00F267AF">
        <w:tab/>
        <w:t>Type RouteToLocation</w:t>
      </w:r>
      <w:bookmarkEnd w:id="88"/>
    </w:p>
    <w:p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"routeInfo" attribute or the "routeProfId" attribute shall be included in the "RouteToLocation" data type.</w:t>
            </w:r>
          </w:p>
        </w:tc>
      </w:tr>
    </w:tbl>
    <w:p w:rsidR="005F15FF" w:rsidRPr="00F267AF" w:rsidRDefault="005F15FF" w:rsidP="005F15FF"/>
    <w:p w:rsidR="005F15FF" w:rsidRPr="00F267AF" w:rsidRDefault="005F15FF" w:rsidP="005F15FF">
      <w:pPr>
        <w:pStyle w:val="Heading4"/>
      </w:pPr>
      <w:bookmarkStart w:id="89" w:name="_Toc3974220"/>
      <w:r w:rsidRPr="00F267AF">
        <w:t>5.4.4.16</w:t>
      </w:r>
      <w:r w:rsidRPr="00F267AF">
        <w:tab/>
        <w:t>Type RouteInformation</w:t>
      </w:r>
      <w:bookmarkEnd w:id="89"/>
    </w:p>
    <w:p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0147E">
            <w:pPr>
              <w:pStyle w:val="TAN"/>
            </w:pPr>
            <w:r w:rsidRPr="00F267AF">
              <w:t>NOTE:</w:t>
            </w:r>
            <w:r w:rsidRPr="00F267AF">
              <w:tab/>
            </w:r>
            <w:r w:rsidR="00A0147E">
              <w:t>At least one of</w:t>
            </w:r>
            <w:r w:rsidRPr="00F267AF">
              <w:t xml:space="preserve"> the "ipv4Addr" attribute </w:t>
            </w:r>
            <w:r w:rsidR="00A0147E">
              <w:t>and</w:t>
            </w:r>
            <w:r w:rsidR="00A0147E" w:rsidRPr="00F267AF">
              <w:t xml:space="preserve"> </w:t>
            </w:r>
            <w:r w:rsidRPr="00F267AF">
              <w:t>the "ipv6Addr" attribute shall be included in the "RouteInformation" data type.</w:t>
            </w:r>
          </w:p>
        </w:tc>
      </w:tr>
    </w:tbl>
    <w:p w:rsidR="005F15FF" w:rsidRPr="00F267AF" w:rsidRDefault="005F15FF" w:rsidP="005F15FF"/>
    <w:p w:rsidR="006A100E" w:rsidRPr="00F267AF" w:rsidRDefault="006A100E" w:rsidP="006A100E">
      <w:pPr>
        <w:pStyle w:val="Heading4"/>
      </w:pPr>
      <w:bookmarkStart w:id="90" w:name="_Hlk517952552"/>
      <w:bookmarkStart w:id="91" w:name="_Toc3974221"/>
      <w:r w:rsidRPr="00F267AF">
        <w:t>5.4.4.17</w:t>
      </w:r>
      <w:r w:rsidRPr="00F267AF">
        <w:tab/>
        <w:t>Type: Area</w:t>
      </w:r>
      <w:bookmarkEnd w:id="91"/>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L"/>
            </w:pPr>
            <w:r>
              <w:t>1</w:t>
            </w:r>
            <w:r w:rsidR="006A100E" w:rsidRPr="00F267AF">
              <w:t>..N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r w:rsidR="002E2E14">
              <w:rPr>
                <w:rFonts w:cs="Arial"/>
                <w:szCs w:val="18"/>
              </w:rPr>
              <w:t>; shall be present if and only if areaCode is absent.</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areaCodes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AreaCode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01C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0..</w:t>
            </w:r>
            <w:r w:rsidR="002E2E14">
              <w:t>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0F0FA5">
            <w:pPr>
              <w:pStyle w:val="TAL"/>
              <w:rPr>
                <w:rFonts w:cs="Arial"/>
                <w:szCs w:val="18"/>
              </w:rPr>
            </w:pPr>
            <w:r w:rsidRPr="00F267AF">
              <w:rPr>
                <w:rFonts w:cs="Arial"/>
                <w:szCs w:val="18"/>
              </w:rPr>
              <w:t>Area Code</w:t>
            </w:r>
            <w:r w:rsidR="002E2E14">
              <w:rPr>
                <w:rFonts w:cs="Arial"/>
                <w:szCs w:val="18"/>
              </w:rPr>
              <w:t>; shall be present if and only if tacs is absent.</w:t>
            </w:r>
          </w:p>
        </w:tc>
      </w:tr>
    </w:tbl>
    <w:p w:rsidR="006A100E" w:rsidRPr="00F267AF" w:rsidRDefault="006A100E" w:rsidP="006A100E"/>
    <w:p w:rsidR="006A100E" w:rsidRPr="00F267AF" w:rsidRDefault="006A100E" w:rsidP="006A100E">
      <w:pPr>
        <w:pStyle w:val="Heading4"/>
      </w:pPr>
      <w:bookmarkStart w:id="92" w:name="_Hlk517952837"/>
      <w:bookmarkStart w:id="93" w:name="_Toc3974222"/>
      <w:bookmarkEnd w:id="90"/>
      <w:r w:rsidRPr="00F267AF">
        <w:t>5.4.4.18</w:t>
      </w:r>
      <w:r w:rsidRPr="00F267AF">
        <w:tab/>
        <w:t>Type: ServiceAreaRestriction</w:t>
      </w:r>
      <w:bookmarkEnd w:id="93"/>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Default="006A100E" w:rsidP="00A701C7">
            <w:pPr>
              <w:pStyle w:val="TAL"/>
            </w:pPr>
            <w:r w:rsidRPr="00F267AF">
              <w:t>0..N</w:t>
            </w:r>
          </w:p>
          <w:p w:rsidR="00B67591" w:rsidRPr="00F267AF" w:rsidRDefault="00B67591" w:rsidP="00A701C7">
            <w:pPr>
              <w:pStyle w:val="TAL"/>
            </w:pPr>
            <w:r>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C80058"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C80058" w:rsidRDefault="006A100E" w:rsidP="00C80058">
            <w:pPr>
              <w:pStyle w:val="TAL"/>
              <w:rPr>
                <w:rFonts w:cs="Arial"/>
                <w:szCs w:val="18"/>
              </w:rPr>
            </w:pPr>
            <w:r w:rsidRPr="00F267AF">
              <w:rPr>
                <w:rFonts w:cs="Arial"/>
                <w:szCs w:val="18"/>
              </w:rPr>
              <w:t>Maximum number of allowed tracking areas.</w:t>
            </w:r>
          </w:p>
          <w:p w:rsidR="006A100E" w:rsidRPr="00F267AF" w:rsidRDefault="00C80058" w:rsidP="00C80058">
            <w:pPr>
              <w:pStyle w:val="TAL"/>
              <w:rPr>
                <w:rFonts w:cs="Arial"/>
                <w:szCs w:val="18"/>
              </w:rPr>
            </w:pPr>
            <w:r>
              <w:rPr>
                <w:rFonts w:cs="Arial"/>
                <w:szCs w:val="18"/>
              </w:rPr>
              <w:t>This attribute shall be absent when attribute "restrictionType" takes the value "NOT_ALLOWED_AREAS".</w:t>
            </w:r>
          </w:p>
        </w:tc>
      </w:tr>
      <w:tr w:rsidR="00B67591" w:rsidRPr="00F267AF"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B67591" w:rsidRPr="00F267AF" w:rsidRDefault="00B67591" w:rsidP="00A701C7">
            <w:pPr>
              <w:pStyle w:val="TAL"/>
              <w:rPr>
                <w:rFonts w:cs="Arial"/>
                <w:szCs w:val="18"/>
              </w:rPr>
            </w:pPr>
            <w:r w:rsidRPr="00F551E3">
              <w:rPr>
                <w:rStyle w:val="TANChar"/>
              </w:rPr>
              <w:t>NOTE:</w:t>
            </w:r>
            <w:r w:rsidRPr="00F551E3">
              <w:rPr>
                <w:rStyle w:val="TANChar"/>
              </w:rPr>
              <w:tab/>
              <w:t>The empty array is used when service is allowed/restricted nowhere</w:t>
            </w:r>
            <w:r>
              <w:rPr>
                <w:rFonts w:hint="eastAsia"/>
                <w:lang w:eastAsia="zh-CN"/>
              </w:rPr>
              <w:t>.</w:t>
            </w:r>
          </w:p>
        </w:tc>
      </w:tr>
    </w:tbl>
    <w:p w:rsidR="006A100E" w:rsidRPr="00F267AF" w:rsidRDefault="006A100E" w:rsidP="006A100E"/>
    <w:p w:rsidR="005C3D7D" w:rsidRPr="00F267AF" w:rsidRDefault="005C3D7D" w:rsidP="005C3D7D">
      <w:pPr>
        <w:pStyle w:val="Heading4"/>
      </w:pPr>
      <w:bookmarkStart w:id="94" w:name="_Toc3974223"/>
      <w:bookmarkEnd w:id="92"/>
      <w:r w:rsidRPr="00F267AF">
        <w:lastRenderedPageBreak/>
        <w:t>5.4.4.19</w:t>
      </w:r>
      <w:r w:rsidRPr="00F267AF">
        <w:tab/>
        <w:t>Type: PlmnIdRm</w:t>
      </w:r>
      <w:bookmarkEnd w:id="94"/>
    </w:p>
    <w:p w:rsidR="005C3D7D" w:rsidRPr="00F267AF" w:rsidRDefault="005C3D7D" w:rsidP="005C3D7D">
      <w:pPr>
        <w:rPr>
          <w:lang w:val="en-US"/>
        </w:rPr>
      </w:pPr>
      <w:r w:rsidRPr="00F267AF">
        <w:t>This data type is defined in the same way as the "PlmnId" data type, but with the OpenAPI "nullable: true" property.</w:t>
      </w:r>
    </w:p>
    <w:p w:rsidR="005C3D7D" w:rsidRPr="00F267AF" w:rsidRDefault="005C3D7D" w:rsidP="005C3D7D">
      <w:pPr>
        <w:pStyle w:val="Heading4"/>
      </w:pPr>
      <w:bookmarkStart w:id="95" w:name="_Toc3974224"/>
      <w:r w:rsidRPr="00F267AF">
        <w:t>5.4.4.20</w:t>
      </w:r>
      <w:r w:rsidRPr="00F267AF">
        <w:tab/>
        <w:t>Type: TaiRm</w:t>
      </w:r>
      <w:bookmarkEnd w:id="95"/>
    </w:p>
    <w:p w:rsidR="005C3D7D" w:rsidRPr="00F267AF" w:rsidRDefault="005C3D7D" w:rsidP="005C3D7D">
      <w:pPr>
        <w:rPr>
          <w:lang w:val="en-US"/>
        </w:rPr>
      </w:pPr>
      <w:r w:rsidRPr="00F267AF">
        <w:t>This data type is defined in the same way as the "Tai" data type, but with the OpenAPI "nullable: true" property.</w:t>
      </w:r>
    </w:p>
    <w:p w:rsidR="005C3D7D" w:rsidRPr="00F267AF" w:rsidRDefault="005C3D7D" w:rsidP="005C3D7D">
      <w:pPr>
        <w:pStyle w:val="Heading4"/>
      </w:pPr>
      <w:bookmarkStart w:id="96" w:name="_Toc3974225"/>
      <w:r w:rsidRPr="00F267AF">
        <w:t>5.4.4.21</w:t>
      </w:r>
      <w:r w:rsidRPr="00F267AF">
        <w:tab/>
        <w:t>Type: EcgiRm</w:t>
      </w:r>
      <w:bookmarkEnd w:id="96"/>
    </w:p>
    <w:p w:rsidR="005C3D7D" w:rsidRPr="00F267AF" w:rsidRDefault="005C3D7D" w:rsidP="005C3D7D">
      <w:pPr>
        <w:rPr>
          <w:lang w:val="en-US"/>
        </w:rPr>
      </w:pPr>
      <w:r w:rsidRPr="00F267AF">
        <w:t>This data type is defined in the same way as the "Ecgi" data type, but with the OpenAPI "nullable: true" property.</w:t>
      </w:r>
    </w:p>
    <w:p w:rsidR="005C3D7D" w:rsidRPr="00F267AF" w:rsidRDefault="005C3D7D" w:rsidP="005C3D7D">
      <w:pPr>
        <w:pStyle w:val="Heading4"/>
      </w:pPr>
      <w:bookmarkStart w:id="97" w:name="_Toc3974226"/>
      <w:r w:rsidRPr="00F267AF">
        <w:t>5.4.4.22</w:t>
      </w:r>
      <w:r w:rsidRPr="00F267AF">
        <w:tab/>
        <w:t>Type: NcgiRm</w:t>
      </w:r>
      <w:bookmarkEnd w:id="97"/>
    </w:p>
    <w:p w:rsidR="005C3D7D" w:rsidRPr="00F267AF" w:rsidRDefault="005C3D7D" w:rsidP="005C3D7D">
      <w:pPr>
        <w:rPr>
          <w:lang w:val="en-US"/>
        </w:rPr>
      </w:pPr>
      <w:r w:rsidRPr="00F267AF">
        <w:t>This data type is defined in the same way as the "Ncgi" data type, but with the OpenAPI "nullable: true" property.</w:t>
      </w:r>
    </w:p>
    <w:p w:rsidR="005C3D7D" w:rsidRPr="00F267AF" w:rsidRDefault="005C3D7D" w:rsidP="005C3D7D">
      <w:pPr>
        <w:pStyle w:val="Heading4"/>
      </w:pPr>
      <w:bookmarkStart w:id="98" w:name="_Toc3974227"/>
      <w:r w:rsidRPr="00F267AF">
        <w:t>5.4.4.23</w:t>
      </w:r>
      <w:r w:rsidRPr="00F267AF">
        <w:tab/>
        <w:t>Type: EutraLocationRm</w:t>
      </w:r>
      <w:bookmarkEnd w:id="98"/>
    </w:p>
    <w:p w:rsidR="005C3D7D" w:rsidRPr="00F267AF" w:rsidRDefault="005C3D7D" w:rsidP="005C3D7D">
      <w:pPr>
        <w:rPr>
          <w:lang w:val="en-US"/>
        </w:rPr>
      </w:pPr>
      <w:r w:rsidRPr="00F267AF">
        <w:t>This data type is defined in the same way as the "EutraLocation" data type, but with the OpenAPI "nullable: true" property.</w:t>
      </w:r>
    </w:p>
    <w:p w:rsidR="005C3D7D" w:rsidRPr="00F267AF" w:rsidRDefault="005C3D7D" w:rsidP="005C3D7D">
      <w:pPr>
        <w:pStyle w:val="Heading4"/>
      </w:pPr>
      <w:bookmarkStart w:id="99" w:name="_Toc3974228"/>
      <w:r w:rsidRPr="00F267AF">
        <w:t>5.4.4.24</w:t>
      </w:r>
      <w:r w:rsidRPr="00F267AF">
        <w:tab/>
        <w:t>Type: NrLocationRm</w:t>
      </w:r>
      <w:bookmarkEnd w:id="99"/>
    </w:p>
    <w:p w:rsidR="005C3D7D" w:rsidRPr="00F267AF" w:rsidRDefault="005C3D7D" w:rsidP="005C3D7D">
      <w:pPr>
        <w:rPr>
          <w:lang w:val="en-US"/>
        </w:rPr>
      </w:pPr>
      <w:r w:rsidRPr="00F267AF">
        <w:t>This data type is defined in the same way as the "NrLocation" data type, but with the OpenAPI "nullable: true" property.</w:t>
      </w:r>
    </w:p>
    <w:p w:rsidR="005C3D7D" w:rsidRPr="00F267AF" w:rsidRDefault="005C3D7D" w:rsidP="005C3D7D">
      <w:pPr>
        <w:pStyle w:val="Heading4"/>
      </w:pPr>
      <w:bookmarkStart w:id="100" w:name="_Toc3974229"/>
      <w:r w:rsidRPr="00F267AF">
        <w:t>5.4.4.25</w:t>
      </w:r>
      <w:r w:rsidRPr="00F267AF">
        <w:tab/>
        <w:t>Type: UpSecurityRm</w:t>
      </w:r>
      <w:bookmarkEnd w:id="100"/>
    </w:p>
    <w:p w:rsidR="005C3D7D" w:rsidRPr="00F267AF" w:rsidRDefault="005C3D7D" w:rsidP="005C3D7D">
      <w:pPr>
        <w:rPr>
          <w:lang w:val="en-US"/>
        </w:rPr>
      </w:pPr>
      <w:r w:rsidRPr="00F267AF">
        <w:t>This data type is defined in the same way as the "UpSecurity" data type, but with the OpenAPI "nullable: true" property.</w:t>
      </w:r>
    </w:p>
    <w:p w:rsidR="005C3D7D" w:rsidRPr="00F267AF" w:rsidRDefault="005C3D7D" w:rsidP="005C3D7D">
      <w:pPr>
        <w:pStyle w:val="Heading4"/>
      </w:pPr>
      <w:bookmarkStart w:id="101" w:name="_Toc3974230"/>
      <w:r w:rsidRPr="00F267AF">
        <w:t>5.4.4.26</w:t>
      </w:r>
      <w:r w:rsidRPr="00F267AF">
        <w:tab/>
        <w:t xml:space="preserve">Type: </w:t>
      </w:r>
      <w:r w:rsidRPr="00F267AF">
        <w:rPr>
          <w:lang w:eastAsia="zh-CN"/>
        </w:rPr>
        <w:t>RefToBinaryDataRm</w:t>
      </w:r>
      <w:bookmarkEnd w:id="101"/>
    </w:p>
    <w:p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rsidR="00953FDC" w:rsidRPr="00F267AF" w:rsidRDefault="00953FDC" w:rsidP="00953FDC">
      <w:pPr>
        <w:pStyle w:val="Heading4"/>
      </w:pPr>
      <w:bookmarkStart w:id="102" w:name="_Toc3974231"/>
      <w:r w:rsidRPr="00F267AF">
        <w:lastRenderedPageBreak/>
        <w:t>5.4.4.27</w:t>
      </w:r>
      <w:r w:rsidRPr="00F267AF">
        <w:tab/>
        <w:t>Type: PresenceInfo</w:t>
      </w:r>
      <w:bookmarkEnd w:id="102"/>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Represents an identifier to the specified area. This IE shall be present if the Area of Interest subscribed or reported is a Presence Reporting Area.</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12006D" w:rsidP="0012006D">
            <w:pPr>
              <w:pStyle w:val="TAL"/>
            </w:pPr>
            <w:r>
              <w:rPr>
                <w:lang w:eastAsia="zh-CN"/>
              </w:rPr>
              <w:t>a</w:t>
            </w:r>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103" w:name="_Toc3974232"/>
      <w:r w:rsidRPr="00F267AF">
        <w:t>5.4.4.28</w:t>
      </w:r>
      <w:r w:rsidRPr="00F267AF">
        <w:tab/>
        <w:t>Type: GlobalRanNodeId</w:t>
      </w:r>
      <w:bookmarkEnd w:id="103"/>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1A7470" w:rsidP="00A701C7">
            <w:pPr>
              <w:pStyle w:val="TAL"/>
              <w:rPr>
                <w:lang w:eastAsia="zh-CN"/>
              </w:rPr>
            </w:pPr>
            <w:r>
              <w:rPr>
                <w:rFonts w:eastAsia="MS Mincho" w:cs="Arial" w:hint="eastAsia"/>
                <w:lang w:eastAsia="ja-JP"/>
              </w:rPr>
              <w:t>N</w:t>
            </w:r>
            <w:r w:rsidRPr="00F267AF">
              <w:rPr>
                <w:rFonts w:eastAsia="MS Mincho" w:cs="Arial" w:hint="eastAsia"/>
                <w:lang w:eastAsia="ja-JP"/>
              </w:rPr>
              <w:t>3IwfId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(i.e a N3IWF).</w:t>
            </w:r>
          </w:p>
          <w:p w:rsidR="00953FDC" w:rsidRPr="00F267AF" w:rsidRDefault="000809B5" w:rsidP="000809B5">
            <w:pPr>
              <w:pStyle w:val="TAL"/>
              <w:rPr>
                <w:rFonts w:cs="Arial"/>
                <w:szCs w:val="18"/>
                <w:lang w:eastAsia="zh-CN"/>
              </w:rPr>
            </w:pPr>
            <w:r>
              <w:rPr>
                <w:rFonts w:cs="Arial"/>
                <w:szCs w:val="18"/>
              </w:rPr>
              <w:t>(NOTE).</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rsidRPr="00EF0F47">
              <w:t>GN</w:t>
            </w:r>
            <w:r>
              <w:t>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w:t>
            </w:r>
            <w:r>
              <w:rPr>
                <w:rFonts w:cs="Arial"/>
                <w:szCs w:val="18"/>
              </w:rPr>
              <w:t>represents a gNB. When present, this IE shall contain the identifier of the gNB. (NOTE 1).</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t>NgeNb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represents a NG-eNB. </w:t>
            </w:r>
            <w:r>
              <w:rPr>
                <w:rFonts w:cs="Arial"/>
                <w:szCs w:val="18"/>
              </w:rPr>
              <w:t>When present, this IE shall contain the identifier of an NG-eNB. (NOTE 1).</w:t>
            </w:r>
          </w:p>
        </w:tc>
      </w:tr>
      <w:tr w:rsidR="001A7470" w:rsidRPr="00F267AF"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1A7470" w:rsidRPr="00F267AF" w:rsidRDefault="001A7470" w:rsidP="00F551E3">
            <w:pPr>
              <w:pStyle w:val="TAN"/>
              <w:rPr>
                <w:rFonts w:cs="Arial"/>
                <w:szCs w:val="18"/>
                <w:lang w:eastAsia="zh-CN"/>
              </w:rPr>
            </w:pPr>
            <w:r>
              <w:rPr>
                <w:rFonts w:hint="eastAsia"/>
              </w:rPr>
              <w:t>NOTE</w:t>
            </w:r>
            <w:r w:rsidRPr="00E77905">
              <w:rPr>
                <w:rFonts w:hint="eastAsia"/>
              </w:rPr>
              <w:t>:</w:t>
            </w:r>
            <w:r w:rsidR="00B55156">
              <w:tab/>
            </w:r>
            <w:r>
              <w:t>At most one of the three attributes n3IwfId, gNbIdm</w:t>
            </w:r>
            <w:r w:rsidR="00AB4FEB">
              <w:t>,</w:t>
            </w:r>
            <w:r>
              <w:t xml:space="preserve"> ngeNbId shall be present.</w:t>
            </w:r>
          </w:p>
        </w:tc>
      </w:tr>
    </w:tbl>
    <w:p w:rsidR="00953FDC" w:rsidRDefault="00953FDC" w:rsidP="00FB59E9">
      <w:pPr>
        <w:rPr>
          <w:lang w:val="en-US"/>
        </w:rPr>
      </w:pPr>
    </w:p>
    <w:p w:rsidR="001A7470" w:rsidRPr="00F267AF" w:rsidRDefault="001A7470" w:rsidP="001A7470">
      <w:pPr>
        <w:pStyle w:val="Heading4"/>
        <w:rPr>
          <w:lang w:val="en-US"/>
        </w:rPr>
      </w:pPr>
      <w:bookmarkStart w:id="104" w:name="_Toc3974233"/>
      <w:r w:rsidRPr="00F267AF">
        <w:lastRenderedPageBreak/>
        <w:t>5.4.4.</w:t>
      </w:r>
      <w:r>
        <w:t>29</w:t>
      </w:r>
      <w:r w:rsidRPr="00F267AF">
        <w:tab/>
        <w:t xml:space="preserve">Type: </w:t>
      </w:r>
      <w:r>
        <w:t>GNbId</w:t>
      </w:r>
      <w:bookmarkEnd w:id="104"/>
    </w:p>
    <w:p w:rsidR="001A7470" w:rsidRPr="00F267AF" w:rsidRDefault="001A7470" w:rsidP="001A7470">
      <w:pPr>
        <w:pStyle w:val="TH"/>
        <w:rPr>
          <w:noProof/>
          <w:lang w:eastAsia="zh-CN"/>
        </w:rPr>
      </w:pPr>
      <w:r w:rsidRPr="00F267AF">
        <w:rPr>
          <w:noProof/>
        </w:rPr>
        <w:t>Table </w:t>
      </w:r>
      <w:r w:rsidRPr="00F267AF">
        <w:t>5.4.4.</w:t>
      </w:r>
      <w:r>
        <w:t>29</w:t>
      </w:r>
      <w:r w:rsidRPr="00F267AF">
        <w:t xml:space="preserve">-1: </w:t>
      </w:r>
      <w:r w:rsidRPr="00F267AF">
        <w:rPr>
          <w:noProof/>
        </w:rPr>
        <w:t xml:space="preserve">Definition of type </w:t>
      </w:r>
      <w:r>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jc w:val="left"/>
            </w:pPr>
            <w:r w:rsidRPr="00EF0F4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rFonts w:cs="Arial"/>
                <w:szCs w:val="18"/>
              </w:rPr>
            </w:pPr>
            <w:r w:rsidRPr="00EF0F47">
              <w:rPr>
                <w:rFonts w:cs="Arial"/>
                <w:szCs w:val="18"/>
              </w:rPr>
              <w:t>Description</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t>bitLength</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integer</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lang w:eastAsia="zh-CN"/>
              </w:rPr>
            </w:pPr>
            <w:r w:rsidRPr="00EF0F47">
              <w:rPr>
                <w:lang w:eastAsia="zh-CN"/>
              </w:rPr>
              <w:t>Unsigned integer representing the bit length of the gNB ID as defined in subclause</w:t>
            </w:r>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rPr>
                <w:rFonts w:cs="Arial"/>
                <w:lang w:eastAsia="ja-JP"/>
              </w:rPr>
              <w:t>gN</w:t>
            </w:r>
            <w:r>
              <w:rPr>
                <w:rFonts w:cs="Arial"/>
                <w:lang w:eastAsia="ja-JP"/>
              </w:rPr>
              <w:t>b</w:t>
            </w:r>
            <w:r w:rsidRPr="00EF0F47">
              <w:rPr>
                <w:rFonts w:cs="Arial"/>
                <w:lang w:eastAsia="ja-JP"/>
              </w:rPr>
              <w:t>Value</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rPr>
            </w:pPr>
            <w:r w:rsidRPr="00EF0F47">
              <w:rPr>
                <w:rFonts w:cs="Arial"/>
                <w:szCs w:val="18"/>
              </w:rPr>
              <w:t>This represents the identifier of the gNB.</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The string shall be formatted with following pattern:</w:t>
            </w:r>
          </w:p>
          <w:p w:rsidR="001A7470" w:rsidRPr="00EF0F47" w:rsidRDefault="001A7470" w:rsidP="00601C14">
            <w:pPr>
              <w:pStyle w:val="TAL"/>
              <w:rPr>
                <w:rFonts w:cs="Arial"/>
                <w:szCs w:val="18"/>
              </w:rPr>
            </w:pPr>
            <w:r w:rsidRPr="00EF0F47">
              <w:rPr>
                <w:rFonts w:cs="Arial"/>
                <w:szCs w:val="18"/>
              </w:rPr>
              <w:t>'^[A-Fa-f0-9]{6,8}$'</w:t>
            </w:r>
          </w:p>
          <w:p w:rsidR="001A7470" w:rsidRPr="00EF0F47" w:rsidRDefault="001A7470" w:rsidP="00601C14">
            <w:pPr>
              <w:pStyle w:val="TAL"/>
              <w:rPr>
                <w:rFonts w:cs="Arial"/>
                <w:szCs w:val="18"/>
                <w:lang w:eastAsia="zh-CN"/>
              </w:rPr>
            </w:pPr>
          </w:p>
          <w:p w:rsidR="001A7470" w:rsidRPr="00EF0F47" w:rsidRDefault="001A7470" w:rsidP="00601C14">
            <w:pPr>
              <w:pStyle w:val="TAL"/>
              <w:rPr>
                <w:lang w:eastAsia="zh-CN"/>
              </w:rPr>
            </w:pPr>
            <w:r w:rsidRPr="00EF0F47">
              <w:rPr>
                <w:rFonts w:cs="Arial"/>
                <w:szCs w:val="18"/>
              </w:rPr>
              <w:t xml:space="preserve">The value of </w:t>
            </w:r>
            <w:r w:rsidRPr="00EF0F47">
              <w:rPr>
                <w:lang w:eastAsia="zh-CN"/>
              </w:rPr>
              <w:t xml:space="preserve">the gNB ID shall be encoded in hexadecimal representation. Each character in the string shall take a value of "0" to "9" or "A" to "F" and shall represent 4 bits. </w:t>
            </w:r>
            <w:r w:rsidR="0023200F">
              <w:rPr>
                <w:lang w:eastAsia="zh-CN"/>
              </w:rPr>
              <w:t>The padding 0 shall be added to make multiple nibbles</w:t>
            </w:r>
            <w:r w:rsidR="00D203D9">
              <w:rPr>
                <w:lang w:eastAsia="zh-CN"/>
              </w:rPr>
              <w:t>,</w:t>
            </w:r>
            <w:r w:rsidR="0023200F" w:rsidRPr="00EF0F47">
              <w:rPr>
                <w:lang w:eastAsia="zh-CN"/>
              </w:rPr>
              <w:t xml:space="preserve"> </w:t>
            </w:r>
            <w:r w:rsidR="00D203D9">
              <w:rPr>
                <w:lang w:eastAsia="zh-CN"/>
              </w:rPr>
              <w:t>t</w:t>
            </w:r>
            <w:r w:rsidR="00D203D9" w:rsidRPr="00EF0F47">
              <w:rPr>
                <w:lang w:eastAsia="zh-CN"/>
              </w:rPr>
              <w:t xml:space="preserve">he </w:t>
            </w:r>
            <w:r w:rsidRPr="00EF0F47">
              <w:rPr>
                <w:lang w:eastAsia="zh-CN"/>
              </w:rPr>
              <w:t>most significant character representing the</w:t>
            </w:r>
            <w:r w:rsidR="00D203D9">
              <w:rPr>
                <w:lang w:eastAsia="zh-CN"/>
              </w:rPr>
              <w:t xml:space="preserve"> padding 0 if required together with the</w:t>
            </w:r>
            <w:r w:rsidRPr="00EF0F47">
              <w:rPr>
                <w:lang w:eastAsia="zh-CN"/>
              </w:rPr>
              <w:t xml:space="preserve"> 4 most significant bits of the gNB ID shall appear first in the string, and the character representing the 4 least significant bit of the gNB ID shall appear last in the string.</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Examples:</w:t>
            </w:r>
          </w:p>
          <w:p w:rsidR="001A7470" w:rsidRDefault="00D203D9" w:rsidP="00601C14">
            <w:pPr>
              <w:pStyle w:val="TAL"/>
              <w:rPr>
                <w:rFonts w:cs="Arial"/>
                <w:szCs w:val="18"/>
              </w:rPr>
            </w:pPr>
            <w:r>
              <w:rPr>
                <w:rFonts w:cs="Arial"/>
                <w:szCs w:val="18"/>
              </w:rPr>
              <w:t xml:space="preserve">A 30 bit value </w:t>
            </w:r>
            <w:r w:rsidR="001A7470" w:rsidRPr="00EF0F47">
              <w:rPr>
                <w:rFonts w:cs="Arial"/>
                <w:szCs w:val="18"/>
              </w:rPr>
              <w:t>"382A3F47" indicates a gNB ID with value 0x382A3F47</w:t>
            </w:r>
          </w:p>
          <w:p w:rsidR="00D203D9" w:rsidRPr="00EF0F47" w:rsidRDefault="00D203D9" w:rsidP="00601C14">
            <w:pPr>
              <w:pStyle w:val="TAL"/>
              <w:rPr>
                <w:rFonts w:cs="Arial"/>
                <w:szCs w:val="18"/>
              </w:rPr>
            </w:pPr>
            <w:r>
              <w:rPr>
                <w:rFonts w:cs="Arial"/>
                <w:szCs w:val="18"/>
              </w:rPr>
              <w:t>A 22 bit value "</w:t>
            </w:r>
            <w:r w:rsidRPr="00EF0F47">
              <w:rPr>
                <w:rFonts w:cs="Arial"/>
                <w:szCs w:val="18"/>
              </w:rPr>
              <w:t>2A3F47" in</w:t>
            </w:r>
            <w:r>
              <w:rPr>
                <w:rFonts w:cs="Arial"/>
                <w:szCs w:val="18"/>
              </w:rPr>
              <w:t>dicates a gNB ID with value 0x</w:t>
            </w:r>
            <w:r w:rsidRPr="00EF0F47">
              <w:rPr>
                <w:rFonts w:cs="Arial"/>
                <w:szCs w:val="18"/>
              </w:rPr>
              <w:t>2A3F47</w:t>
            </w:r>
          </w:p>
        </w:tc>
      </w:tr>
    </w:tbl>
    <w:p w:rsidR="001A7470" w:rsidRDefault="001A7470" w:rsidP="001A7470"/>
    <w:p w:rsidR="001A7470" w:rsidRPr="00F267AF" w:rsidRDefault="001A7470" w:rsidP="001A7470">
      <w:pPr>
        <w:pStyle w:val="Heading4"/>
      </w:pPr>
      <w:bookmarkStart w:id="105" w:name="_Toc3974234"/>
      <w:r w:rsidRPr="00F267AF">
        <w:t>5.4.4.</w:t>
      </w:r>
      <w:r>
        <w:t>30</w:t>
      </w:r>
      <w:r w:rsidRPr="00F267AF">
        <w:tab/>
        <w:t>Type: PresenceInfo</w:t>
      </w:r>
      <w:r>
        <w:t>Rm</w:t>
      </w:r>
      <w:bookmarkEnd w:id="105"/>
    </w:p>
    <w:p w:rsidR="001A7470" w:rsidRDefault="001A7470" w:rsidP="001A7470">
      <w:r w:rsidRPr="00F267AF">
        <w:t>This data type is defined in the same way as the "PresenceInfo" data type, but with the OpenAPI "nullable: true" property.</w:t>
      </w:r>
    </w:p>
    <w:p w:rsidR="00013950" w:rsidRPr="00F267AF" w:rsidRDefault="00013950" w:rsidP="00013950">
      <w:pPr>
        <w:pStyle w:val="Heading2"/>
      </w:pPr>
      <w:bookmarkStart w:id="106" w:name="_Toc3974235"/>
      <w:r w:rsidRPr="00F267AF">
        <w:t>5.5</w:t>
      </w:r>
      <w:r w:rsidRPr="00F267AF">
        <w:tab/>
        <w:t>Data Types related to 5G QoS</w:t>
      </w:r>
      <w:bookmarkEnd w:id="106"/>
    </w:p>
    <w:p w:rsidR="00013950" w:rsidRPr="00F267AF" w:rsidRDefault="00013950" w:rsidP="00013950">
      <w:pPr>
        <w:pStyle w:val="Heading3"/>
      </w:pPr>
      <w:bookmarkStart w:id="107" w:name="_Toc3974236"/>
      <w:r w:rsidRPr="00F267AF">
        <w:t>5.5.1</w:t>
      </w:r>
      <w:r w:rsidRPr="00F267AF">
        <w:tab/>
        <w:t>Introduction</w:t>
      </w:r>
      <w:bookmarkEnd w:id="107"/>
    </w:p>
    <w:p w:rsidR="00013950" w:rsidRPr="00F267AF" w:rsidRDefault="00013950" w:rsidP="00013950">
      <w:r w:rsidRPr="00F267AF">
        <w:t>This clause defines common data types related to 5G QoS.</w:t>
      </w:r>
    </w:p>
    <w:p w:rsidR="00013950" w:rsidRPr="00F267AF" w:rsidRDefault="00013950" w:rsidP="00013950">
      <w:pPr>
        <w:pStyle w:val="Heading3"/>
      </w:pPr>
      <w:bookmarkStart w:id="108" w:name="_Toc3974237"/>
      <w:r w:rsidRPr="00F267AF">
        <w:t>5.5.2</w:t>
      </w:r>
      <w:r w:rsidRPr="00F267AF">
        <w:tab/>
        <w:t>Simple Data Types</w:t>
      </w:r>
      <w:bookmarkEnd w:id="108"/>
    </w:p>
    <w:p w:rsidR="00013950" w:rsidRPr="00F267AF" w:rsidRDefault="00013950" w:rsidP="00013950">
      <w:r w:rsidRPr="00F267AF">
        <w:t>This subclause specifies common simple data types.</w:t>
      </w:r>
    </w:p>
    <w:p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QoS Identifier (see subclause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'^\d+(\.\d+)? (bps|Kbps|Mbps|Gbps|Tbps)$'</w:t>
            </w:r>
          </w:p>
          <w:p w:rsidR="005C3D7D" w:rsidRPr="00F267AF" w:rsidRDefault="005C3D7D" w:rsidP="005C3D7D">
            <w:pPr>
              <w:pStyle w:val="TAL"/>
            </w:pPr>
            <w:r w:rsidRPr="00F267AF">
              <w:t>Examples:</w:t>
            </w:r>
          </w:p>
          <w:p w:rsidR="005C3D7D" w:rsidRPr="00F267AF" w:rsidRDefault="005C3D7D" w:rsidP="005C3D7D">
            <w:pPr>
              <w:pStyle w:val="TAL"/>
              <w:rPr>
                <w:lang w:eastAsia="zh-CN"/>
              </w:rPr>
            </w:pPr>
            <w:r w:rsidRPr="00F267AF">
              <w:t>"125 Mbps", "0.125 Gbps",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subclause 5.7.2.2 </w:t>
            </w:r>
            <w:r w:rsidRPr="00F267AF">
              <w:rPr>
                <w:lang w:eastAsia="zh-CN"/>
              </w:rPr>
              <w:t>of 3GPP TS 23.501 [8])</w:t>
            </w:r>
            <w:r w:rsidRPr="00F267AF">
              <w:t>, within the range 1 to 15.</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subclauses 5.7.3.3 and 5.7.4 </w:t>
            </w:r>
            <w:r w:rsidRPr="00F267AF">
              <w:rPr>
                <w:lang w:eastAsia="zh-CN"/>
              </w:rPr>
              <w:t>of 3GPP TS 23.501 [8])</w:t>
            </w:r>
            <w:r w:rsidRPr="00F267AF">
              <w:t>, within the range 1 to 127.</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subclauses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7A6F18"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7A6F18" w:rsidP="005C3D7D">
            <w:pPr>
              <w:pStyle w:val="TAL"/>
            </w:pPr>
            <w:r w:rsidRPr="00F267AF">
              <w:rPr>
                <w:lang w:eastAsia="zh-CN"/>
              </w:rPr>
              <w:t xml:space="preserve">String representing </w:t>
            </w:r>
            <w:r w:rsidR="005C3D7D" w:rsidRPr="00F267AF">
              <w:rPr>
                <w:lang w:eastAsia="zh-CN"/>
              </w:rPr>
              <w:t xml:space="preserve">Packet Error Rate </w:t>
            </w:r>
            <w:r w:rsidR="005C3D7D" w:rsidRPr="00F267AF">
              <w:t>(see subclause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r w:rsidRPr="00F267AF">
              <w:t>.</w:t>
            </w:r>
            <w:r w:rsidR="005C3D7D" w:rsidRPr="00F267AF">
              <w:t>.</w:t>
            </w:r>
          </w:p>
          <w:p w:rsidR="007A6F18" w:rsidRPr="00F267AF" w:rsidRDefault="007A6F18" w:rsidP="007A6F18">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 xml:space="preserve">Packer Error Rate </w:t>
            </w:r>
            <w:r w:rsidR="007A6F18">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sidR="007A6F18">
              <w:rPr>
                <w:lang w:eastAsia="zh-CN"/>
              </w:rPr>
              <w:t>4E-</w:t>
            </w:r>
            <w:r w:rsidRPr="00F267AF">
              <w:rPr>
                <w:lang w:eastAsia="zh-CN"/>
              </w:rPr>
              <w:t>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sidR="007A6F18">
              <w:rPr>
                <w:lang w:eastAsia="zh-CN"/>
              </w:rPr>
              <w:t>1E</w:t>
            </w:r>
            <w:r w:rsidRPr="00F267AF">
              <w:rPr>
                <w:lang w:eastAsia="zh-CN"/>
              </w:rPr>
              <w:t>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4B60EE"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subclauses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(see subclause 5.7.3.6 and 5.7.4 of 3GPP TS 23.501 [8]), expressed in milliseconds.</w:t>
            </w:r>
          </w:p>
          <w:p w:rsidR="005C3D7D" w:rsidRPr="00F267AF" w:rsidRDefault="005C3D7D" w:rsidP="005C3D7D">
            <w:pPr>
              <w:pStyle w:val="TAL"/>
              <w:rPr>
                <w:lang w:eastAsia="zh-CN"/>
              </w:rPr>
            </w:pPr>
            <w:r w:rsidRPr="00F267AF">
              <w:t>Minimum = 1</w:t>
            </w:r>
            <w:r w:rsidR="007A6F18" w:rsidRPr="00F267AF">
              <w:t>.</w:t>
            </w:r>
            <w:r w:rsidR="007A6F18">
              <w:t xml:space="preserve"> Maximum = 4095. Default = 2000.</w:t>
            </w:r>
            <w:r w:rsidRPr="00F267AF">
              <w:t>.</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lastRenderedPageBreak/>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subclauses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r w:rsidR="007A6F18">
              <w:t xml:space="preserve"> Maximum = 4095.</w:t>
            </w:r>
            <w:r w:rsidR="00296CD9">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bl>
    <w:p w:rsidR="00013950" w:rsidRPr="00F267AF" w:rsidRDefault="00013950" w:rsidP="00990B6A"/>
    <w:p w:rsidR="00013950" w:rsidRPr="00F267AF" w:rsidRDefault="00013950" w:rsidP="00013950">
      <w:pPr>
        <w:pStyle w:val="Heading3"/>
      </w:pPr>
      <w:bookmarkStart w:id="109" w:name="_Toc3974238"/>
      <w:r w:rsidRPr="00F267AF">
        <w:t>5.5.3</w:t>
      </w:r>
      <w:r w:rsidRPr="00F267AF">
        <w:tab/>
        <w:t>Enumerations</w:t>
      </w:r>
      <w:bookmarkEnd w:id="109"/>
    </w:p>
    <w:p w:rsidR="00013950" w:rsidRPr="00F267AF" w:rsidRDefault="00013950" w:rsidP="00013950">
      <w:pPr>
        <w:pStyle w:val="Heading4"/>
      </w:pPr>
      <w:bookmarkStart w:id="110" w:name="_Toc3974239"/>
      <w:r w:rsidRPr="00F267AF">
        <w:t>5.5.3.1</w:t>
      </w:r>
      <w:r w:rsidRPr="00F267AF">
        <w:tab/>
        <w:t>Enumeration: PreemptionCapability</w:t>
      </w:r>
      <w:bookmarkEnd w:id="110"/>
    </w:p>
    <w:p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See subclause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111" w:name="_Toc3974240"/>
      <w:r w:rsidRPr="00F267AF">
        <w:t>5.5.3.2</w:t>
      </w:r>
      <w:r w:rsidRPr="00F267AF">
        <w:tab/>
        <w:t>Enumeration: PreemptionVulnerability</w:t>
      </w:r>
      <w:bookmarkEnd w:id="111"/>
    </w:p>
    <w:p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See subclause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112" w:name="_Toc3974241"/>
      <w:r w:rsidRPr="00F267AF">
        <w:t>5.5.3.3</w:t>
      </w:r>
      <w:r w:rsidRPr="00F267AF">
        <w:tab/>
        <w:t>Enumeration: ReflectiveQosAttribute</w:t>
      </w:r>
      <w:bookmarkEnd w:id="112"/>
    </w:p>
    <w:p w:rsidR="00013950" w:rsidRPr="00F267AF" w:rsidRDefault="00013950" w:rsidP="00013950">
      <w:r w:rsidRPr="00F267AF">
        <w:t xml:space="preserve">The enumeration </w:t>
      </w:r>
      <w:r w:rsidR="00F7355C" w:rsidRPr="00F267AF">
        <w:t xml:space="preserve">ReflectiveQosAttribute </w:t>
      </w:r>
      <w:r w:rsidRPr="00F267AF">
        <w:t>indicates whether certain traffic of the QoS flow may be subject to Reflective QoS (see subclause</w:t>
      </w:r>
      <w:r w:rsidR="003405A9" w:rsidRPr="00F267AF">
        <w:t> </w:t>
      </w:r>
      <w:r w:rsidRPr="00F267AF">
        <w:t>5.7.2.3 of 3GPP TS 23.501 [2]). It shall comply with the provisions defined in table 5.5.3.3-1.</w:t>
      </w:r>
    </w:p>
    <w:p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Certain traffic of the Qos flow may be subject to Reflective QoS.</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Traffic of the Qos flow is not subject to Reflective QoS.</w:t>
            </w:r>
          </w:p>
        </w:tc>
      </w:tr>
    </w:tbl>
    <w:p w:rsidR="00B5055C" w:rsidRPr="00F267AF" w:rsidRDefault="00B5055C" w:rsidP="00013950">
      <w:pPr>
        <w:rPr>
          <w:lang w:val="en-US"/>
        </w:rPr>
      </w:pPr>
    </w:p>
    <w:p w:rsidR="00013950" w:rsidRPr="00F267AF" w:rsidRDefault="00013950" w:rsidP="00013950">
      <w:pPr>
        <w:pStyle w:val="Heading4"/>
      </w:pPr>
      <w:bookmarkStart w:id="113" w:name="_Toc3974242"/>
      <w:r w:rsidRPr="00F267AF">
        <w:t>5.5.3.4</w:t>
      </w:r>
      <w:r w:rsidRPr="00F267AF">
        <w:tab/>
      </w:r>
      <w:r w:rsidR="00EB16FD" w:rsidRPr="00F267AF">
        <w:t>Void</w:t>
      </w:r>
      <w:bookmarkEnd w:id="113"/>
    </w:p>
    <w:p w:rsidR="00B5055C" w:rsidRPr="00F267AF" w:rsidRDefault="00B5055C" w:rsidP="00013950">
      <w:pPr>
        <w:rPr>
          <w:lang w:val="en-US"/>
        </w:rPr>
      </w:pPr>
    </w:p>
    <w:p w:rsidR="00013950" w:rsidRPr="00F267AF" w:rsidRDefault="00013950" w:rsidP="00013950">
      <w:pPr>
        <w:pStyle w:val="Heading4"/>
      </w:pPr>
      <w:bookmarkStart w:id="114" w:name="_Toc3974243"/>
      <w:r w:rsidRPr="00F267AF">
        <w:t>5.5.3.5</w:t>
      </w:r>
      <w:r w:rsidRPr="00F267AF">
        <w:tab/>
        <w:t>Enumeration: NotificationControl</w:t>
      </w:r>
      <w:bookmarkEnd w:id="114"/>
    </w:p>
    <w:p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subclause</w:t>
      </w:r>
      <w:r w:rsidR="003405A9" w:rsidRPr="00F267AF">
        <w:t> </w:t>
      </w:r>
      <w:r w:rsidRPr="00F267AF">
        <w:t>5.7.2.4 of 3GPP TS 23.501 [2]). It shall comply with the provisions defined in table</w:t>
      </w:r>
      <w:r w:rsidR="003405A9" w:rsidRPr="00F267AF">
        <w:t> </w:t>
      </w:r>
      <w:r w:rsidRPr="00F267AF">
        <w:t>5.5.3.5-1.</w:t>
      </w:r>
    </w:p>
    <w:p w:rsidR="00013950" w:rsidRPr="00F267AF" w:rsidRDefault="00013950" w:rsidP="00013950">
      <w:pPr>
        <w:pStyle w:val="TH"/>
      </w:pPr>
      <w:r w:rsidRPr="00F267AF">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115" w:name="_Toc3974244"/>
      <w:r w:rsidRPr="00F267AF">
        <w:t>5.5.3.</w:t>
      </w:r>
      <w:r w:rsidR="009F534A" w:rsidRPr="00F267AF">
        <w:t>6</w:t>
      </w:r>
      <w:r w:rsidRPr="00F267AF">
        <w:tab/>
        <w:t>Enumeration: QosResourceType</w:t>
      </w:r>
      <w:bookmarkEnd w:id="115"/>
    </w:p>
    <w:p w:rsidR="00EB16FD" w:rsidRPr="00F267AF" w:rsidRDefault="00EB16FD" w:rsidP="00EB16FD">
      <w:r w:rsidRPr="00F267AF">
        <w:t>The enumeration QosResourceType indicates whether a QoS Flow is non-GBR, delay critical GBR, or non-delay critical GBR (see subclauses 5.7.3.4 and 5.7.3.5 of 3GPP TS 23.501 [2]).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Non-delay critical 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Delay critical GBR QoS flow.</w:t>
            </w:r>
          </w:p>
        </w:tc>
      </w:tr>
    </w:tbl>
    <w:p w:rsidR="00EB16FD" w:rsidRPr="00F267AF" w:rsidRDefault="00EB16FD" w:rsidP="00EB16FD">
      <w:pPr>
        <w:rPr>
          <w:lang w:val="en-US"/>
        </w:rPr>
      </w:pPr>
    </w:p>
    <w:p w:rsidR="005C3D7D" w:rsidRPr="00F267AF" w:rsidRDefault="005C3D7D" w:rsidP="005C3D7D">
      <w:pPr>
        <w:pStyle w:val="Heading4"/>
      </w:pPr>
      <w:bookmarkStart w:id="116" w:name="_Toc3974245"/>
      <w:r w:rsidRPr="00F267AF">
        <w:t>5.5.3.7</w:t>
      </w:r>
      <w:r w:rsidRPr="00F267AF">
        <w:tab/>
        <w:t>Enumeration: PreemptionCapabilityRm</w:t>
      </w:r>
      <w:bookmarkEnd w:id="116"/>
    </w:p>
    <w:p w:rsidR="005C3D7D" w:rsidRPr="00F267AF" w:rsidRDefault="005C3D7D" w:rsidP="005C3D7D">
      <w:pPr>
        <w:rPr>
          <w:lang w:val="en-US"/>
        </w:rPr>
      </w:pPr>
      <w:r w:rsidRPr="00F267AF">
        <w:t>This enumeration is defined in the same way as the "PreemptionCapability" enumeration, but with the OpenAPI "nullable: true" property.</w:t>
      </w:r>
    </w:p>
    <w:p w:rsidR="005C3D7D" w:rsidRPr="00F267AF" w:rsidRDefault="005C3D7D" w:rsidP="005C3D7D">
      <w:pPr>
        <w:pStyle w:val="Heading4"/>
      </w:pPr>
      <w:bookmarkStart w:id="117" w:name="_Toc3974246"/>
      <w:r w:rsidRPr="00F267AF">
        <w:t>5.5.3.8</w:t>
      </w:r>
      <w:r w:rsidRPr="00F267AF">
        <w:tab/>
        <w:t>Enumeration: PreemptionVulnerabilityRm</w:t>
      </w:r>
      <w:bookmarkEnd w:id="117"/>
    </w:p>
    <w:p w:rsidR="005C3D7D" w:rsidRPr="00F267AF" w:rsidRDefault="005C3D7D" w:rsidP="005C3D7D">
      <w:pPr>
        <w:rPr>
          <w:lang w:val="en-US"/>
        </w:rPr>
      </w:pPr>
      <w:r w:rsidRPr="00F267AF">
        <w:t>This enumeration is defined in the same way as the "PreemptionVulnerability" enumeration, but with the OpenAPI "nullable: true" property.</w:t>
      </w:r>
    </w:p>
    <w:p w:rsidR="005C3D7D" w:rsidRPr="00F267AF" w:rsidRDefault="005C3D7D" w:rsidP="005C3D7D">
      <w:pPr>
        <w:pStyle w:val="Heading4"/>
      </w:pPr>
      <w:bookmarkStart w:id="118" w:name="_Toc3974247"/>
      <w:r w:rsidRPr="00F267AF">
        <w:t>5.5.3.9</w:t>
      </w:r>
      <w:r w:rsidRPr="00F267AF">
        <w:tab/>
        <w:t>Enumeration: ReflectiveQosAttributeRm</w:t>
      </w:r>
      <w:bookmarkEnd w:id="118"/>
    </w:p>
    <w:p w:rsidR="005C3D7D" w:rsidRPr="00F267AF" w:rsidRDefault="005C3D7D" w:rsidP="005C3D7D">
      <w:pPr>
        <w:rPr>
          <w:lang w:val="en-US"/>
        </w:rPr>
      </w:pPr>
      <w:r w:rsidRPr="00F267AF">
        <w:t>This enumeration is defined in the same way as the "ReflectiveQosAttribute" enumeration, but with the OpenAPI "nullable: true" property.</w:t>
      </w:r>
    </w:p>
    <w:p w:rsidR="005C3D7D" w:rsidRPr="00F267AF" w:rsidRDefault="005C3D7D" w:rsidP="005C3D7D">
      <w:pPr>
        <w:pStyle w:val="Heading4"/>
      </w:pPr>
      <w:bookmarkStart w:id="119" w:name="_Toc3974248"/>
      <w:r w:rsidRPr="00F267AF">
        <w:t>5.5.3.1</w:t>
      </w:r>
      <w:r w:rsidR="00056AB0" w:rsidRPr="00F267AF">
        <w:t>0</w:t>
      </w:r>
      <w:r w:rsidRPr="00F267AF">
        <w:tab/>
        <w:t>Enumeration: NotificationControlRm</w:t>
      </w:r>
      <w:bookmarkEnd w:id="119"/>
    </w:p>
    <w:p w:rsidR="005C3D7D" w:rsidRPr="00F267AF" w:rsidRDefault="005C3D7D" w:rsidP="005C3D7D">
      <w:pPr>
        <w:rPr>
          <w:lang w:val="en-US"/>
        </w:rPr>
      </w:pPr>
      <w:r w:rsidRPr="00F267AF">
        <w:t>This enumeration is defined in the same way as the "NotificationControl" enumeration, but with the OpenAPI "nullable: true" property.</w:t>
      </w:r>
    </w:p>
    <w:p w:rsidR="005C3D7D" w:rsidRPr="00F267AF" w:rsidRDefault="005C3D7D" w:rsidP="005C3D7D">
      <w:pPr>
        <w:pStyle w:val="Heading4"/>
      </w:pPr>
      <w:bookmarkStart w:id="120" w:name="_Toc3974249"/>
      <w:r w:rsidRPr="00F267AF">
        <w:t>5.5.3.1</w:t>
      </w:r>
      <w:r w:rsidR="00056AB0" w:rsidRPr="00F267AF">
        <w:t>1</w:t>
      </w:r>
      <w:r w:rsidRPr="00F267AF">
        <w:tab/>
        <w:t>Enumeration: QosResourceTypeRm</w:t>
      </w:r>
      <w:bookmarkEnd w:id="120"/>
    </w:p>
    <w:p w:rsidR="005C3D7D" w:rsidRPr="00F267AF" w:rsidRDefault="005C3D7D" w:rsidP="005C3D7D">
      <w:pPr>
        <w:rPr>
          <w:lang w:val="en-US"/>
        </w:rPr>
      </w:pPr>
      <w:r w:rsidRPr="00F267AF">
        <w:t>This enumeration is defined in the same way as the "QosResourceType" enumeration, but with the OpenAPI "nullable: true" property.</w:t>
      </w:r>
    </w:p>
    <w:p w:rsidR="007A6F18" w:rsidRPr="00F267AF" w:rsidRDefault="007A6F18" w:rsidP="007A6F18">
      <w:pPr>
        <w:pStyle w:val="Heading4"/>
      </w:pPr>
      <w:bookmarkStart w:id="121" w:name="_Toc3974250"/>
      <w:r w:rsidRPr="00F267AF">
        <w:t>5.5.3.</w:t>
      </w:r>
      <w:r>
        <w:t>12</w:t>
      </w:r>
      <w:r w:rsidRPr="00F267AF">
        <w:tab/>
        <w:t xml:space="preserve">Enumeration: </w:t>
      </w:r>
      <w:r>
        <w:t>AdditionalQosFlowInfo</w:t>
      </w:r>
      <w:bookmarkEnd w:id="121"/>
    </w:p>
    <w:p w:rsidR="007A6F18" w:rsidRPr="00F267AF" w:rsidRDefault="007A6F18" w:rsidP="007A6F18">
      <w:r w:rsidRPr="00F267AF">
        <w:t xml:space="preserve">The enumeration </w:t>
      </w:r>
      <w:r>
        <w:t>AdditionalQosFlowInfo</w:t>
      </w:r>
      <w:r w:rsidRPr="00F267AF">
        <w:t xml:space="preserve"> </w:t>
      </w:r>
      <w:r>
        <w:t xml:space="preserve">provides additional QoS flow information (see subclause 9.3.1.12 </w:t>
      </w:r>
      <w:r>
        <w:rPr>
          <w:lang w:eastAsia="zh-CN"/>
        </w:rPr>
        <w:t>3GPP TS 38.413 [11])</w:t>
      </w:r>
      <w:r w:rsidRPr="00F267AF">
        <w:t>. It shall comply with the provisions defined in table 5.5.3.</w:t>
      </w:r>
      <w:r w:rsidR="00245D9B">
        <w:t>12</w:t>
      </w:r>
      <w:r w:rsidRPr="00F267AF">
        <w:t>-1.</w:t>
      </w:r>
    </w:p>
    <w:p w:rsidR="007A6F18" w:rsidRPr="00F267AF" w:rsidRDefault="007A6F18" w:rsidP="007A6F18">
      <w:pPr>
        <w:pStyle w:val="TH"/>
      </w:pPr>
      <w:r w:rsidRPr="00F267AF">
        <w:t>Table 5.5.3.</w:t>
      </w:r>
      <w:r>
        <w:t>12</w:t>
      </w:r>
      <w:r w:rsidRPr="00F267AF">
        <w:t xml:space="preserve">-1: Enumeration </w:t>
      </w:r>
      <w:r>
        <w:t>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Description</w:t>
            </w:r>
          </w:p>
        </w:tc>
      </w:tr>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sidRPr="00F267AF">
              <w:t>"</w:t>
            </w:r>
            <w:r>
              <w:t>MORE_LIKELY</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QoS flow is likely to appear more often than traffic for other flows established for the PDU session</w:t>
            </w:r>
            <w:r>
              <w:rPr>
                <w:rFonts w:eastAsia="Malgun Gothic"/>
                <w:lang w:eastAsia="ko-KR"/>
              </w:rPr>
              <w:t>.</w:t>
            </w:r>
          </w:p>
        </w:tc>
      </w:tr>
    </w:tbl>
    <w:p w:rsidR="007A6F18" w:rsidRDefault="007A6F18" w:rsidP="007A6F18">
      <w:pPr>
        <w:rPr>
          <w:lang w:val="en-US"/>
        </w:rPr>
      </w:pPr>
    </w:p>
    <w:p w:rsidR="00013950" w:rsidRPr="00F267AF" w:rsidRDefault="00013950" w:rsidP="00013950">
      <w:pPr>
        <w:pStyle w:val="Heading3"/>
      </w:pPr>
      <w:bookmarkStart w:id="122" w:name="_Toc3974251"/>
      <w:r w:rsidRPr="00F267AF">
        <w:lastRenderedPageBreak/>
        <w:t>5.5.4</w:t>
      </w:r>
      <w:r w:rsidRPr="00F267AF">
        <w:tab/>
        <w:t>Structured Data Types</w:t>
      </w:r>
      <w:bookmarkEnd w:id="122"/>
    </w:p>
    <w:p w:rsidR="00013950" w:rsidRPr="00F267AF" w:rsidRDefault="00013950" w:rsidP="00013950">
      <w:pPr>
        <w:pStyle w:val="Heading4"/>
      </w:pPr>
      <w:bookmarkStart w:id="123" w:name="_Toc3974252"/>
      <w:r w:rsidRPr="00F267AF">
        <w:t>5.5.4.1</w:t>
      </w:r>
      <w:r w:rsidRPr="00F267AF">
        <w:tab/>
        <w:t>Type: Arp</w:t>
      </w:r>
      <w:bookmarkEnd w:id="123"/>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124" w:name="_Toc3974253"/>
      <w:r w:rsidRPr="00F267AF">
        <w:t>5.5.4.2</w:t>
      </w:r>
      <w:r w:rsidRPr="00F267AF">
        <w:tab/>
        <w:t>Type: Ambr</w:t>
      </w:r>
      <w:bookmarkEnd w:id="124"/>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125" w:name="_Toc3974254"/>
      <w:r w:rsidRPr="00F267AF">
        <w:t>5.5.4.</w:t>
      </w:r>
      <w:r w:rsidR="009F534A" w:rsidRPr="00F267AF">
        <w:t>3</w:t>
      </w:r>
      <w:r w:rsidRPr="00F267AF">
        <w:tab/>
        <w:t>Type: Dynamic5Qi</w:t>
      </w:r>
      <w:bookmarkEnd w:id="125"/>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See subclause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See subclause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See subclause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See subclause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126" w:name="_Toc3974255"/>
      <w:r w:rsidRPr="00F267AF">
        <w:lastRenderedPageBreak/>
        <w:t>5.5.4.</w:t>
      </w:r>
      <w:r w:rsidR="009F534A" w:rsidRPr="00F267AF">
        <w:t>4</w:t>
      </w:r>
      <w:r w:rsidRPr="00F267AF">
        <w:tab/>
        <w:t>Type: NonDynamic5Qi</w:t>
      </w:r>
      <w:bookmarkEnd w:id="126"/>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127" w:name="_Toc3974256"/>
      <w:r w:rsidRPr="00F267AF">
        <w:t>5.5.4.5</w:t>
      </w:r>
      <w:r w:rsidRPr="00F267AF">
        <w:tab/>
        <w:t>Type: ArpRm</w:t>
      </w:r>
      <w:bookmarkEnd w:id="127"/>
    </w:p>
    <w:p w:rsidR="005C3D7D" w:rsidRPr="00F267AF" w:rsidRDefault="005C3D7D" w:rsidP="005C3D7D">
      <w:pPr>
        <w:rPr>
          <w:lang w:val="en-US"/>
        </w:rPr>
      </w:pPr>
      <w:r w:rsidRPr="00F267AF">
        <w:t>This data type is defined in the same way as the "Arp" data type, but with the OpenAPI "nullable: true" property.</w:t>
      </w:r>
    </w:p>
    <w:p w:rsidR="005C3D7D" w:rsidRPr="00F267AF" w:rsidRDefault="005C3D7D" w:rsidP="005C3D7D">
      <w:pPr>
        <w:pStyle w:val="Heading4"/>
      </w:pPr>
      <w:bookmarkStart w:id="128" w:name="_Toc3974257"/>
      <w:r w:rsidRPr="00F267AF">
        <w:t>5.5.4.6</w:t>
      </w:r>
      <w:r w:rsidRPr="00F267AF">
        <w:tab/>
        <w:t>Type: AmbrRm</w:t>
      </w:r>
      <w:bookmarkEnd w:id="128"/>
    </w:p>
    <w:p w:rsidR="005C3D7D" w:rsidRPr="00F267AF" w:rsidRDefault="005C3D7D" w:rsidP="005C3D7D">
      <w:pPr>
        <w:rPr>
          <w:lang w:val="en-US"/>
        </w:rPr>
      </w:pPr>
      <w:r w:rsidRPr="00F267AF">
        <w:t>This data type is defined in the same way as the "Ambr" data type, but with the OpenAPI "nullable: true" property.</w:t>
      </w:r>
    </w:p>
    <w:p w:rsidR="00F42070" w:rsidRPr="00F267AF" w:rsidRDefault="00F42070" w:rsidP="00F42070">
      <w:pPr>
        <w:pStyle w:val="Heading2"/>
      </w:pPr>
      <w:bookmarkStart w:id="129" w:name="_Toc3974258"/>
      <w:r w:rsidRPr="00F267AF">
        <w:t>5.6</w:t>
      </w:r>
      <w:r w:rsidRPr="00F267AF">
        <w:tab/>
        <w:t>Data Types related to 5G Trace</w:t>
      </w:r>
      <w:bookmarkEnd w:id="129"/>
    </w:p>
    <w:p w:rsidR="00F42070" w:rsidRPr="00F267AF" w:rsidRDefault="00F42070" w:rsidP="00F42070">
      <w:pPr>
        <w:pStyle w:val="Heading3"/>
      </w:pPr>
      <w:bookmarkStart w:id="130" w:name="_Toc3974259"/>
      <w:r w:rsidRPr="00F267AF">
        <w:t>5.6.1</w:t>
      </w:r>
      <w:r w:rsidRPr="00F267AF">
        <w:tab/>
        <w:t>Introduction</w:t>
      </w:r>
      <w:bookmarkEnd w:id="130"/>
    </w:p>
    <w:p w:rsidR="00F42070" w:rsidRPr="00F267AF" w:rsidRDefault="00F42070" w:rsidP="00F42070">
      <w:r w:rsidRPr="00F267AF">
        <w:t>This clause defines common data types related to 5G Trace.</w:t>
      </w:r>
    </w:p>
    <w:p w:rsidR="00F42070" w:rsidRPr="00F267AF" w:rsidRDefault="00F42070" w:rsidP="00F42070">
      <w:pPr>
        <w:pStyle w:val="Heading3"/>
      </w:pPr>
      <w:bookmarkStart w:id="131" w:name="_Toc3974260"/>
      <w:r w:rsidRPr="00F267AF">
        <w:t>5.6.2</w:t>
      </w:r>
      <w:r w:rsidRPr="00F267AF">
        <w:tab/>
        <w:t>Simple Data Types</w:t>
      </w:r>
      <w:bookmarkEnd w:id="131"/>
    </w:p>
    <w:p w:rsidR="00F42070" w:rsidRPr="00F267AF" w:rsidRDefault="00F42070" w:rsidP="00F42070">
      <w:r w:rsidRPr="00F267AF">
        <w:t>This subclause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132" w:name="_Toc3974261"/>
      <w:r w:rsidRPr="00F267AF">
        <w:t>5.6.3</w:t>
      </w:r>
      <w:r w:rsidRPr="00F267AF">
        <w:tab/>
        <w:t>Enumerations</w:t>
      </w:r>
      <w:bookmarkEnd w:id="132"/>
    </w:p>
    <w:p w:rsidR="00F42070" w:rsidRPr="00F267AF" w:rsidRDefault="00F42070" w:rsidP="00F42070">
      <w:pPr>
        <w:pStyle w:val="Heading4"/>
      </w:pPr>
      <w:bookmarkStart w:id="133" w:name="_Toc3974262"/>
      <w:r w:rsidRPr="00F267AF">
        <w:t>5.6.3.1</w:t>
      </w:r>
      <w:r w:rsidRPr="00F267AF">
        <w:tab/>
        <w:t>Enumeration: TraceDepth</w:t>
      </w:r>
      <w:bookmarkEnd w:id="133"/>
    </w:p>
    <w:p w:rsidR="00F42070" w:rsidRPr="00F267AF" w:rsidRDefault="00F42070" w:rsidP="00F42070">
      <w:r w:rsidRPr="00F267AF">
        <w:t xml:space="preserve">The enumeration TraceDepth defines how detailed information should be recorded in the trace. </w:t>
      </w:r>
      <w:r w:rsidRPr="00F267AF">
        <w:rPr>
          <w:rFonts w:cs="Arial"/>
          <w:szCs w:val="18"/>
        </w:rPr>
        <w:t xml:space="preserve">See </w:t>
      </w:r>
      <w:r w:rsidRPr="00F267AF">
        <w:rPr>
          <w:lang w:val="en-US"/>
        </w:rPr>
        <w:t>3GPP TS </w:t>
      </w:r>
      <w:r w:rsidRPr="00F267AF">
        <w:rPr>
          <w:rFonts w:hint="eastAsia"/>
          <w:lang w:val="en-US"/>
        </w:rPr>
        <w:t>3</w:t>
      </w:r>
      <w:r w:rsidRPr="00F267AF">
        <w:rPr>
          <w:lang w:val="en-US"/>
        </w:rPr>
        <w:t>2.</w:t>
      </w:r>
      <w:r w:rsidRPr="00F267AF">
        <w:rPr>
          <w:rFonts w:hint="eastAsia"/>
          <w:lang w:val="en-US"/>
        </w:rPr>
        <w:t>42</w:t>
      </w:r>
      <w:r w:rsidRPr="00F267AF">
        <w:rPr>
          <w:lang w:val="en-US"/>
        </w:rPr>
        <w:t>2 [19]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134" w:name="_Toc3974263"/>
      <w:r w:rsidRPr="00F267AF">
        <w:t>5.6.3.2</w:t>
      </w:r>
      <w:r w:rsidRPr="00F267AF">
        <w:tab/>
        <w:t>Enumeration: TraceDepthRm</w:t>
      </w:r>
      <w:bookmarkEnd w:id="134"/>
    </w:p>
    <w:p w:rsidR="005C3D7D" w:rsidRPr="00F267AF" w:rsidRDefault="005C3D7D" w:rsidP="005C3D7D">
      <w:pPr>
        <w:rPr>
          <w:lang w:val="en-US"/>
        </w:rPr>
      </w:pPr>
      <w:r w:rsidRPr="00F267AF">
        <w:t>This enumeration is defined in the same way as the "TraceDepth" enumeration, but with the OpenAPI "nullable: true" property.</w:t>
      </w:r>
    </w:p>
    <w:p w:rsidR="00F42070" w:rsidRPr="00F267AF" w:rsidRDefault="00F42070" w:rsidP="00F42070">
      <w:pPr>
        <w:pStyle w:val="Heading3"/>
      </w:pPr>
      <w:bookmarkStart w:id="135" w:name="_Toc3974264"/>
      <w:r w:rsidRPr="00F267AF">
        <w:lastRenderedPageBreak/>
        <w:t>5.6.4</w:t>
      </w:r>
      <w:r w:rsidRPr="00F267AF">
        <w:tab/>
        <w:t>Structured Data Types</w:t>
      </w:r>
      <w:bookmarkEnd w:id="135"/>
    </w:p>
    <w:p w:rsidR="00F42070" w:rsidRPr="00F267AF" w:rsidRDefault="00F42070" w:rsidP="00F42070">
      <w:pPr>
        <w:pStyle w:val="Heading4"/>
      </w:pPr>
      <w:bookmarkStart w:id="136" w:name="_Toc3974265"/>
      <w:r w:rsidRPr="00F267AF">
        <w:t>5.6.4.1</w:t>
      </w:r>
      <w:r w:rsidRPr="00F267AF">
        <w:tab/>
        <w:t>Type: TraceData</w:t>
      </w:r>
      <w:bookmarkEnd w:id="136"/>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the concatenation of MCC, MNC and Trace ID as follows:</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ist attribute should be traced.</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89532A" w:rsidRDefault="0089532A" w:rsidP="0089532A">
      <w:pPr>
        <w:pStyle w:val="Heading2"/>
      </w:pPr>
      <w:bookmarkStart w:id="137" w:name="_Toc3974266"/>
      <w:r>
        <w:t>5.</w:t>
      </w:r>
      <w:r w:rsidR="00910119">
        <w:t>7</w:t>
      </w:r>
      <w:r>
        <w:tab/>
        <w:t>Data Types related to 5G Operator Determined Barring</w:t>
      </w:r>
      <w:bookmarkEnd w:id="137"/>
    </w:p>
    <w:p w:rsidR="0089532A" w:rsidRDefault="0089532A" w:rsidP="0089532A">
      <w:pPr>
        <w:pStyle w:val="Heading3"/>
      </w:pPr>
      <w:bookmarkStart w:id="138" w:name="_Toc3974267"/>
      <w:r>
        <w:t>5.</w:t>
      </w:r>
      <w:r w:rsidR="00910119">
        <w:t>7</w:t>
      </w:r>
      <w:r>
        <w:t>.1</w:t>
      </w:r>
      <w:r>
        <w:tab/>
        <w:t>Introduction</w:t>
      </w:r>
      <w:bookmarkEnd w:id="138"/>
    </w:p>
    <w:p w:rsidR="0089532A" w:rsidRDefault="0089532A" w:rsidP="0089532A">
      <w:r>
        <w:t>This clause defines common data types related to 5G Operator Determined Barring.</w:t>
      </w:r>
    </w:p>
    <w:p w:rsidR="0089532A" w:rsidRDefault="0089532A" w:rsidP="0089532A">
      <w:pPr>
        <w:pStyle w:val="Heading3"/>
      </w:pPr>
      <w:bookmarkStart w:id="139" w:name="_Toc3974268"/>
      <w:r>
        <w:t>5.</w:t>
      </w:r>
      <w:r w:rsidR="00910119">
        <w:t>7</w:t>
      </w:r>
      <w:r>
        <w:t>.2</w:t>
      </w:r>
      <w:r>
        <w:tab/>
        <w:t>Simple Data Types</w:t>
      </w:r>
      <w:bookmarkEnd w:id="139"/>
    </w:p>
    <w:p w:rsidR="0089532A" w:rsidRDefault="0089532A" w:rsidP="0089532A">
      <w:r>
        <w:t>This subclause specifies common simple data types.</w:t>
      </w:r>
    </w:p>
    <w:p w:rsidR="0089532A" w:rsidRDefault="0089532A" w:rsidP="0089532A">
      <w:pPr>
        <w:pStyle w:val="TH"/>
      </w:pPr>
      <w:r>
        <w:t>Table 5.</w:t>
      </w:r>
      <w:r w:rsidR="00910119">
        <w:t>7</w:t>
      </w:r>
      <w:r>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Description</w:t>
            </w:r>
          </w:p>
        </w:tc>
      </w:tr>
      <w:tr w:rsidR="0089532A"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Default="0089532A" w:rsidP="00C078A3">
            <w:pPr>
              <w:pStyle w:val="TAL"/>
              <w:rPr>
                <w:lang w:eastAsia="zh-CN"/>
              </w:rPr>
            </w:pPr>
          </w:p>
        </w:tc>
      </w:tr>
    </w:tbl>
    <w:p w:rsidR="0089532A" w:rsidRDefault="0089532A" w:rsidP="0089532A"/>
    <w:p w:rsidR="0089532A" w:rsidRDefault="0089532A" w:rsidP="0089532A">
      <w:pPr>
        <w:pStyle w:val="Heading3"/>
      </w:pPr>
      <w:bookmarkStart w:id="140" w:name="_Toc3974269"/>
      <w:r>
        <w:t>5.</w:t>
      </w:r>
      <w:r w:rsidR="00910119">
        <w:t>7</w:t>
      </w:r>
      <w:r>
        <w:t>.3</w:t>
      </w:r>
      <w:r>
        <w:tab/>
        <w:t>Enumerations</w:t>
      </w:r>
      <w:bookmarkEnd w:id="140"/>
    </w:p>
    <w:p w:rsidR="0089532A" w:rsidRDefault="0089532A" w:rsidP="0089532A">
      <w:pPr>
        <w:pStyle w:val="Heading4"/>
      </w:pPr>
      <w:bookmarkStart w:id="141" w:name="_Toc3974270"/>
      <w:r>
        <w:t>5.</w:t>
      </w:r>
      <w:r w:rsidR="00910119">
        <w:t>7</w:t>
      </w:r>
      <w:r>
        <w:t>.3.1</w:t>
      </w:r>
      <w:r>
        <w:tab/>
        <w:t xml:space="preserve">Enumeration: </w:t>
      </w:r>
      <w:r>
        <w:rPr>
          <w:lang w:val="en-US"/>
        </w:rPr>
        <w:t>RoamingOdb</w:t>
      </w:r>
      <w:bookmarkEnd w:id="141"/>
    </w:p>
    <w:p w:rsidR="0089532A" w:rsidRDefault="0089532A" w:rsidP="0089532A">
      <w:r>
        <w:t xml:space="preserve">The enumeration </w:t>
      </w:r>
      <w:r>
        <w:rPr>
          <w:lang w:val="en-US"/>
        </w:rPr>
        <w:t>RoamingOdb</w:t>
      </w:r>
      <w:r>
        <w:t xml:space="preserve"> defines the Barring of Roaming as. </w:t>
      </w:r>
      <w:r>
        <w:rPr>
          <w:rFonts w:cs="Arial"/>
          <w:szCs w:val="18"/>
        </w:rPr>
        <w:t xml:space="preserve">See </w:t>
      </w:r>
      <w:r>
        <w:rPr>
          <w:lang w:val="en-US"/>
        </w:rPr>
        <w:t>3GPP TS 23.015 [</w:t>
      </w:r>
      <w:r w:rsidR="00910119">
        <w:rPr>
          <w:lang w:val="en-US"/>
        </w:rPr>
        <w:t>26</w:t>
      </w:r>
      <w:r>
        <w:rPr>
          <w:lang w:val="en-US"/>
        </w:rPr>
        <w:t>] for further description</w:t>
      </w:r>
      <w:r>
        <w:rPr>
          <w:rFonts w:cs="Arial"/>
          <w:szCs w:val="18"/>
        </w:rPr>
        <w:t xml:space="preserve">. </w:t>
      </w:r>
      <w:r>
        <w:t>It shall comply with the provisions defined in table 5.</w:t>
      </w:r>
      <w:r w:rsidR="00910119">
        <w:t>7</w:t>
      </w:r>
      <w:r>
        <w:t>.3.1-1.</w:t>
      </w:r>
    </w:p>
    <w:p w:rsidR="0089532A" w:rsidRDefault="0089532A" w:rsidP="0089532A">
      <w:pPr>
        <w:pStyle w:val="TH"/>
      </w:pPr>
      <w:r>
        <w:t>Table 5.</w:t>
      </w:r>
      <w:r w:rsidR="00910119">
        <w:t>7</w:t>
      </w:r>
      <w:r>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Description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w:t>
            </w:r>
            <w:r>
              <w:t>OUTSIDE_HOME_PLMN</w:t>
            </w:r>
            <w:r>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"OUTSIDE_HOME_PLMN_COUNTRY</w:t>
            </w:r>
            <w:r w:rsidR="00B5515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 country</w:t>
            </w:r>
          </w:p>
        </w:tc>
      </w:tr>
    </w:tbl>
    <w:p w:rsidR="0089532A" w:rsidRDefault="0089532A" w:rsidP="00F551E3"/>
    <w:p w:rsidR="00FA61E8" w:rsidRDefault="00FA61E8" w:rsidP="00FA61E8">
      <w:pPr>
        <w:pStyle w:val="Heading4"/>
      </w:pPr>
      <w:bookmarkStart w:id="142" w:name="_Toc3974271"/>
      <w:r>
        <w:t>5.</w:t>
      </w:r>
      <w:r w:rsidR="00CA5A3A">
        <w:t>7</w:t>
      </w:r>
      <w:r>
        <w:t>.</w:t>
      </w:r>
      <w:r w:rsidR="00245D9B">
        <w:t>4</w:t>
      </w:r>
      <w:r>
        <w:t>.1</w:t>
      </w:r>
      <w:r>
        <w:tab/>
        <w:t xml:space="preserve">Enumeration: </w:t>
      </w:r>
      <w:r>
        <w:rPr>
          <w:lang w:val="en-US"/>
        </w:rPr>
        <w:t>OdbPacketServices</w:t>
      </w:r>
      <w:bookmarkEnd w:id="142"/>
    </w:p>
    <w:p w:rsidR="00FA61E8" w:rsidRDefault="00FA61E8" w:rsidP="00FA61E8">
      <w:r>
        <w:t xml:space="preserve">The enumeration </w:t>
      </w:r>
      <w:r>
        <w:rPr>
          <w:lang w:val="en-US"/>
        </w:rPr>
        <w:t>OdbPacketServices</w:t>
      </w:r>
      <w:r>
        <w:t xml:space="preserve"> defines the Barring of Packet Oriented Services. </w:t>
      </w:r>
      <w:r>
        <w:rPr>
          <w:rFonts w:cs="Arial"/>
          <w:szCs w:val="18"/>
        </w:rPr>
        <w:t xml:space="preserve">See </w:t>
      </w:r>
      <w:r>
        <w:rPr>
          <w:lang w:val="en-US"/>
        </w:rPr>
        <w:t>3GPP TS 23.015 [26] for further description</w:t>
      </w:r>
      <w:r>
        <w:rPr>
          <w:rFonts w:cs="Arial"/>
          <w:szCs w:val="18"/>
        </w:rPr>
        <w:t xml:space="preserve">. </w:t>
      </w:r>
      <w:r>
        <w:t>It shall comply with the provisions defined in table 5.</w:t>
      </w:r>
      <w:r w:rsidR="00245D9B">
        <w:t>7</w:t>
      </w:r>
      <w:r>
        <w:t>.</w:t>
      </w:r>
      <w:r w:rsidR="00245D9B">
        <w:t>4</w:t>
      </w:r>
      <w:r>
        <w:t>.1-1.</w:t>
      </w:r>
    </w:p>
    <w:p w:rsidR="00FA61E8" w:rsidRDefault="00FA61E8" w:rsidP="00FA61E8">
      <w:pPr>
        <w:pStyle w:val="TH"/>
      </w:pPr>
      <w:r>
        <w:lastRenderedPageBreak/>
        <w:t>Table 5.</w:t>
      </w:r>
      <w:r w:rsidR="00CA5A3A">
        <w:t>7</w:t>
      </w:r>
      <w:r>
        <w:t>.</w:t>
      </w:r>
      <w:r w:rsidR="00245D9B">
        <w:t>4</w:t>
      </w:r>
      <w:r>
        <w:t>.1-1: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Description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all Packet Oriented Services</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Packet Oriented Services from access points that are within the HPLMN whilst the subscriber is roaming in a VPLMN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lang w:eastAsia="en-GB"/>
              </w:rPr>
            </w:pPr>
            <w:r>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Default="00FA61E8" w:rsidP="00601C14">
            <w:pPr>
              <w:pStyle w:val="TAL"/>
            </w:pPr>
            <w:r w:rsidRPr="003632F9">
              <w:t>Barring of Packet Oriented Services from access points that are within the roamed to VPLMN.</w:t>
            </w:r>
          </w:p>
        </w:tc>
      </w:tr>
    </w:tbl>
    <w:p w:rsidR="00FA61E8" w:rsidRPr="00FA61E8" w:rsidRDefault="00FA61E8" w:rsidP="00F551E3"/>
    <w:p w:rsidR="0089532A" w:rsidRDefault="0089532A" w:rsidP="0089532A">
      <w:pPr>
        <w:pStyle w:val="Heading3"/>
      </w:pPr>
      <w:bookmarkStart w:id="143" w:name="_Toc3974272"/>
      <w:r>
        <w:t>5.</w:t>
      </w:r>
      <w:r w:rsidR="00910119">
        <w:t>7</w:t>
      </w:r>
      <w:r>
        <w:t>.4</w:t>
      </w:r>
      <w:r>
        <w:tab/>
        <w:t>Structured Data Types</w:t>
      </w:r>
      <w:bookmarkEnd w:id="143"/>
    </w:p>
    <w:p w:rsidR="0089532A" w:rsidRDefault="0089532A" w:rsidP="0089532A">
      <w:pPr>
        <w:pStyle w:val="Heading4"/>
      </w:pPr>
      <w:bookmarkStart w:id="144" w:name="_Toc3974273"/>
      <w:r>
        <w:t>5.</w:t>
      </w:r>
      <w:r w:rsidR="00910119">
        <w:t>7</w:t>
      </w:r>
      <w:r>
        <w:t>.4.1</w:t>
      </w:r>
      <w:r>
        <w:tab/>
        <w:t xml:space="preserve">Type: </w:t>
      </w:r>
      <w:r>
        <w:rPr>
          <w:lang w:val="en-US"/>
        </w:rPr>
        <w:t>OdbData</w:t>
      </w:r>
      <w:bookmarkEnd w:id="144"/>
    </w:p>
    <w:p w:rsidR="0089532A" w:rsidRDefault="0089532A" w:rsidP="0089532A">
      <w:pPr>
        <w:pStyle w:val="TH"/>
      </w:pPr>
      <w:r>
        <w:rPr>
          <w:noProof/>
        </w:rPr>
        <w:t>Table </w:t>
      </w:r>
      <w:r>
        <w:t>5.</w:t>
      </w:r>
      <w:r w:rsidR="00910119">
        <w:t>7</w:t>
      </w:r>
      <w:r>
        <w:t xml:space="preserve">.4.1-1: </w:t>
      </w:r>
      <w:r>
        <w:rPr>
          <w:noProof/>
        </w:rPr>
        <w:t xml:space="preserve">Definition of type </w:t>
      </w:r>
      <w:r>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rFonts w:cs="Arial"/>
                <w:szCs w:val="18"/>
                <w:lang w:eastAsia="en-GB"/>
              </w:rPr>
            </w:pPr>
            <w:r>
              <w:rPr>
                <w:rFonts w:cs="Arial"/>
                <w:szCs w:val="18"/>
                <w:lang w:eastAsia="en-GB"/>
              </w:rPr>
              <w:t>Description</w:t>
            </w:r>
          </w:p>
        </w:tc>
      </w:tr>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Default="0089532A" w:rsidP="00C078A3">
            <w:pPr>
              <w:pStyle w:val="TAL"/>
              <w:rPr>
                <w:rFonts w:cs="Arial"/>
                <w:szCs w:val="18"/>
                <w:lang w:eastAsia="en-GB"/>
              </w:rPr>
            </w:pPr>
            <w:r>
              <w:rPr>
                <w:lang w:eastAsia="en-GB"/>
              </w:rPr>
              <w:t>Barring of Roaming (see 3GPP TS 23.015 [</w:t>
            </w:r>
            <w:r w:rsidR="00910119">
              <w:rPr>
                <w:lang w:eastAsia="en-GB"/>
              </w:rPr>
              <w:t>26</w:t>
            </w:r>
            <w:r>
              <w:rPr>
                <w:lang w:eastAsia="en-GB"/>
              </w:rPr>
              <w:t>]).</w:t>
            </w:r>
          </w:p>
          <w:p w:rsidR="0089532A" w:rsidRDefault="0089532A" w:rsidP="00C078A3">
            <w:pPr>
              <w:pStyle w:val="TAL"/>
              <w:rPr>
                <w:lang w:eastAsia="en-GB"/>
              </w:rPr>
            </w:pPr>
          </w:p>
        </w:tc>
      </w:tr>
    </w:tbl>
    <w:p w:rsidR="00F42070" w:rsidRDefault="00F42070" w:rsidP="00990B6A"/>
    <w:p w:rsidR="00296CD9" w:rsidRPr="00F267AF" w:rsidRDefault="00296CD9" w:rsidP="00296CD9">
      <w:pPr>
        <w:pStyle w:val="Heading2"/>
      </w:pPr>
      <w:bookmarkStart w:id="145" w:name="_Toc3974274"/>
      <w:r w:rsidRPr="00F267AF">
        <w:t>5.</w:t>
      </w:r>
      <w:r>
        <w:t>8</w:t>
      </w:r>
      <w:r w:rsidRPr="00F267AF">
        <w:tab/>
        <w:t xml:space="preserve">Data Types related to </w:t>
      </w:r>
      <w:r>
        <w:t>Charging</w:t>
      </w:r>
      <w:bookmarkEnd w:id="145"/>
    </w:p>
    <w:p w:rsidR="00296CD9" w:rsidRPr="00F267AF" w:rsidRDefault="00296CD9" w:rsidP="00296CD9">
      <w:pPr>
        <w:pStyle w:val="Heading3"/>
      </w:pPr>
      <w:bookmarkStart w:id="146" w:name="_Toc3974275"/>
      <w:r w:rsidRPr="00F267AF">
        <w:t>5.</w:t>
      </w:r>
      <w:r>
        <w:t>8</w:t>
      </w:r>
      <w:r w:rsidRPr="00F267AF">
        <w:t>.1</w:t>
      </w:r>
      <w:r w:rsidRPr="00F267AF">
        <w:tab/>
        <w:t>Introduction</w:t>
      </w:r>
      <w:bookmarkEnd w:id="146"/>
    </w:p>
    <w:p w:rsidR="00296CD9" w:rsidRPr="00F267AF" w:rsidRDefault="00296CD9" w:rsidP="00296CD9">
      <w:r w:rsidRPr="00F267AF">
        <w:t xml:space="preserve">This clause defines common data types related to </w:t>
      </w:r>
      <w:r>
        <w:t>Charging</w:t>
      </w:r>
      <w:r w:rsidRPr="00F267AF">
        <w:t>.</w:t>
      </w:r>
    </w:p>
    <w:p w:rsidR="00296CD9" w:rsidRPr="00F267AF" w:rsidRDefault="00296CD9" w:rsidP="00296CD9">
      <w:pPr>
        <w:pStyle w:val="Heading3"/>
      </w:pPr>
      <w:bookmarkStart w:id="147" w:name="_Toc3974276"/>
      <w:r w:rsidRPr="00F267AF">
        <w:t>5.</w:t>
      </w:r>
      <w:r>
        <w:t>8</w:t>
      </w:r>
      <w:r w:rsidRPr="00F267AF">
        <w:t>.2</w:t>
      </w:r>
      <w:r w:rsidRPr="00F267AF">
        <w:tab/>
        <w:t>Simple Data Types</w:t>
      </w:r>
      <w:bookmarkEnd w:id="147"/>
    </w:p>
    <w:p w:rsidR="00296CD9" w:rsidRPr="00F267AF" w:rsidRDefault="00296CD9" w:rsidP="00296CD9">
      <w:r w:rsidRPr="00F267AF">
        <w:t>This subclause specifies common simple data types.</w:t>
      </w:r>
    </w:p>
    <w:p w:rsidR="00296CD9" w:rsidRPr="00F267AF" w:rsidRDefault="00296CD9" w:rsidP="00296CD9">
      <w:pPr>
        <w:pStyle w:val="TH"/>
      </w:pPr>
      <w:r w:rsidRPr="00F267AF">
        <w:t>Table 5.</w:t>
      </w:r>
      <w:r>
        <w:t>8</w:t>
      </w:r>
      <w:r w:rsidRPr="00F267AF">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F267AF" w:rsidRDefault="00296CD9" w:rsidP="00601C14">
            <w:pPr>
              <w:pStyle w:val="TAH"/>
            </w:pPr>
            <w:r w:rsidRPr="00F267AF">
              <w:t>Description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F267AF" w:rsidRDefault="000B5D45" w:rsidP="000B5D45">
            <w:pPr>
              <w:pStyle w:val="TAL"/>
              <w:rPr>
                <w:lang w:eastAsia="zh-CN"/>
              </w:rPr>
            </w:pPr>
            <w:r w:rsidRPr="00424394">
              <w:rPr>
                <w:lang w:bidi="ar-IQ"/>
              </w:rPr>
              <w:t>Charging</w:t>
            </w:r>
            <w:r>
              <w:rPr>
                <w:lang w:bidi="ar-IQ"/>
              </w:rPr>
              <w:t xml:space="preserve"> identifier allowing </w:t>
            </w:r>
            <w:r w:rsidRPr="00424394">
              <w:rPr>
                <w:lang w:bidi="ar-IQ"/>
              </w:rPr>
              <w:t>correlation of charging information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424394" w:rsidRDefault="000B5D45" w:rsidP="000B5D45">
            <w:pPr>
              <w:pStyle w:val="TAL"/>
              <w:rPr>
                <w:lang w:bidi="ar-IQ"/>
              </w:rPr>
            </w:pPr>
            <w:r>
              <w:rPr>
                <w:lang w:eastAsia="zh-CN"/>
              </w:rPr>
              <w:t>Identifier of a Rating Group</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Default="000B5D45" w:rsidP="000B5D45">
            <w:pPr>
              <w:pStyle w:val="TAL"/>
              <w:rPr>
                <w:lang w:eastAsia="zh-CN"/>
              </w:rPr>
            </w:pPr>
            <w:r>
              <w:rPr>
                <w:lang w:eastAsia="zh-CN"/>
              </w:rPr>
              <w:t>Identifier of a Service</w:t>
            </w:r>
          </w:p>
        </w:tc>
      </w:tr>
    </w:tbl>
    <w:p w:rsidR="00296CD9" w:rsidRPr="00F267AF" w:rsidRDefault="00296CD9" w:rsidP="00296CD9"/>
    <w:p w:rsidR="00296CD9" w:rsidRPr="00F267AF" w:rsidRDefault="00296CD9" w:rsidP="00296CD9">
      <w:pPr>
        <w:pStyle w:val="Heading3"/>
      </w:pPr>
      <w:bookmarkStart w:id="148" w:name="_Toc3974277"/>
      <w:r w:rsidRPr="00F267AF">
        <w:t>5.</w:t>
      </w:r>
      <w:r>
        <w:t>8</w:t>
      </w:r>
      <w:r w:rsidRPr="00F267AF">
        <w:t>.3</w:t>
      </w:r>
      <w:r w:rsidRPr="00F267AF">
        <w:tab/>
        <w:t>Enumerations</w:t>
      </w:r>
      <w:bookmarkEnd w:id="148"/>
    </w:p>
    <w:p w:rsidR="00296CD9" w:rsidRPr="00F267AF" w:rsidRDefault="00296CD9" w:rsidP="00296CD9">
      <w:pPr>
        <w:pStyle w:val="Heading3"/>
      </w:pPr>
      <w:bookmarkStart w:id="149" w:name="_Toc3974278"/>
      <w:r w:rsidRPr="00F267AF">
        <w:t>5.</w:t>
      </w:r>
      <w:r>
        <w:t>8</w:t>
      </w:r>
      <w:r w:rsidRPr="00F267AF">
        <w:t>.4</w:t>
      </w:r>
      <w:r w:rsidRPr="00F267AF">
        <w:tab/>
        <w:t>Structured Data Types</w:t>
      </w:r>
      <w:bookmarkEnd w:id="149"/>
    </w:p>
    <w:p w:rsidR="00296CD9" w:rsidRDefault="00296CD9" w:rsidP="00296CD9">
      <w:pPr>
        <w:pStyle w:val="Heading4"/>
      </w:pPr>
      <w:bookmarkStart w:id="150" w:name="_Toc3974279"/>
      <w:r>
        <w:t>5.8.4.1</w:t>
      </w:r>
      <w:r>
        <w:tab/>
        <w:t>Type: SecondaryRatUsageReport</w:t>
      </w:r>
      <w:bookmarkEnd w:id="150"/>
    </w:p>
    <w:p w:rsidR="00296CD9" w:rsidRDefault="00296CD9" w:rsidP="00296CD9">
      <w:pPr>
        <w:pStyle w:val="TH"/>
      </w:pPr>
      <w:r>
        <w:rPr>
          <w:noProof/>
        </w:rPr>
        <w:t>Table </w:t>
      </w:r>
      <w:r>
        <w:t xml:space="preserve">5.8.4.1-1: </w:t>
      </w:r>
      <w:r>
        <w:rPr>
          <w:noProof/>
        </w:rPr>
        <w:t>Definition of type SecondaryRat</w:t>
      </w:r>
      <w:r>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Secondary RAT type</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 xml:space="preserve">QoS flows usage data </w:t>
            </w:r>
          </w:p>
        </w:tc>
      </w:tr>
    </w:tbl>
    <w:p w:rsidR="00296CD9" w:rsidRDefault="00296CD9" w:rsidP="00296CD9">
      <w:pPr>
        <w:rPr>
          <w:noProof/>
        </w:rPr>
      </w:pPr>
    </w:p>
    <w:p w:rsidR="00296CD9" w:rsidRDefault="00296CD9" w:rsidP="00296CD9">
      <w:pPr>
        <w:pStyle w:val="Heading4"/>
      </w:pPr>
      <w:bookmarkStart w:id="151" w:name="_Toc3974280"/>
      <w:r>
        <w:lastRenderedPageBreak/>
        <w:t>5.8.4.2</w:t>
      </w:r>
      <w:r>
        <w:tab/>
        <w:t>Type: QoSFlowUsageReport</w:t>
      </w:r>
      <w:bookmarkEnd w:id="151"/>
    </w:p>
    <w:p w:rsidR="00296CD9" w:rsidRDefault="00296CD9" w:rsidP="00296CD9">
      <w:pPr>
        <w:pStyle w:val="TH"/>
      </w:pPr>
      <w:r>
        <w:rPr>
          <w:noProof/>
        </w:rPr>
        <w:t>Table </w:t>
      </w:r>
      <w:r>
        <w:t xml:space="preserve">5.8.4.2-1: </w:t>
      </w:r>
      <w:r>
        <w:rPr>
          <w:noProof/>
        </w:rPr>
        <w:t xml:space="preserve">Definition of type </w:t>
      </w:r>
      <w:r>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QoS Flow Indicator</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start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end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DL, encoding a number of octets</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UL, encoding a number of octets</w:t>
            </w:r>
          </w:p>
        </w:tc>
      </w:tr>
    </w:tbl>
    <w:p w:rsidR="00296CD9" w:rsidRDefault="00296CD9" w:rsidP="00296CD9"/>
    <w:p w:rsidR="00296CD9" w:rsidRPr="00F267AF" w:rsidRDefault="00296CD9" w:rsidP="00990B6A"/>
    <w:p w:rsidR="00584F18" w:rsidRPr="00F267AF" w:rsidRDefault="00584F18" w:rsidP="00584F18">
      <w:pPr>
        <w:pStyle w:val="Heading8"/>
      </w:pPr>
      <w:bookmarkStart w:id="152" w:name="_Toc3974281"/>
      <w:r w:rsidRPr="00F267AF">
        <w:t>Annex A (normative):</w:t>
      </w:r>
      <w:r w:rsidRPr="00F267AF">
        <w:br/>
        <w:t>OpenAPI specification</w:t>
      </w:r>
      <w:bookmarkEnd w:id="152"/>
    </w:p>
    <w:p w:rsidR="00584F18" w:rsidRPr="00F267AF" w:rsidRDefault="00584F18" w:rsidP="00584F18">
      <w:pPr>
        <w:pStyle w:val="Heading2"/>
      </w:pPr>
      <w:bookmarkStart w:id="153" w:name="_Toc3974282"/>
      <w:r w:rsidRPr="00F267AF">
        <w:t>A.1</w:t>
      </w:r>
      <w:r w:rsidRPr="00F267AF">
        <w:tab/>
        <w:t>General</w:t>
      </w:r>
      <w:bookmarkEnd w:id="153"/>
    </w:p>
    <w:p w:rsidR="006D16A2" w:rsidRPr="00F267AF" w:rsidRDefault="006D16A2" w:rsidP="006D16A2">
      <w:pPr>
        <w:rPr>
          <w:lang w:val="en-US"/>
        </w:rPr>
      </w:pPr>
      <w:r w:rsidRPr="00F267AF">
        <w:rPr>
          <w:lang w:val="en-US"/>
        </w:rPr>
        <w:t>This Annex specifies the formal definition of common data types. It consists of an OpenAPI 3.0.0 specification, in YAML format.</w:t>
      </w:r>
    </w:p>
    <w:p w:rsidR="00584F18" w:rsidRPr="00F267AF" w:rsidRDefault="00584F18" w:rsidP="00584F18">
      <w:pPr>
        <w:pStyle w:val="Heading2"/>
      </w:pPr>
      <w:bookmarkStart w:id="154" w:name="_Toc3974283"/>
      <w:r w:rsidRPr="00F267AF">
        <w:t>A.2</w:t>
      </w:r>
      <w:r w:rsidRPr="00F267AF">
        <w:tab/>
      </w:r>
      <w:r w:rsidR="00D83283" w:rsidRPr="00F267AF">
        <w:t xml:space="preserve">Data related to </w:t>
      </w:r>
      <w:r w:rsidR="006D16A2" w:rsidRPr="00F267AF">
        <w:t>Common Data Types</w:t>
      </w:r>
      <w:bookmarkEnd w:id="154"/>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r w:rsidR="00FB372F">
        <w:rPr>
          <w:lang w:val="en-US"/>
        </w:rPr>
        <w:t>0</w:t>
      </w:r>
      <w:r w:rsidR="0006247B" w:rsidRPr="00F267AF">
        <w:rPr>
          <w:lang w:val="en-US"/>
        </w:rPr>
        <w:t>.</w:t>
      </w:r>
      <w:r w:rsidR="00AB4FEB">
        <w:rPr>
          <w:lang w:val="en-US"/>
        </w:rPr>
        <w:t>1</w:t>
      </w:r>
      <w:r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6D16A2" w:rsidRPr="00F267AF" w:rsidRDefault="006D16A2" w:rsidP="006D16A2">
      <w:pPr>
        <w:pStyle w:val="PL"/>
        <w:rPr>
          <w:lang w:val="en-US"/>
        </w:rPr>
      </w:pPr>
      <w:r w:rsidRPr="00F267AF">
        <w:rPr>
          <w:lang w:val="en-US"/>
        </w:rPr>
        <w:t xml:space="preserve">  description: 'Common Data Types</w:t>
      </w:r>
      <w:r w:rsidR="004E0D84" w:rsidRPr="00F267AF">
        <w:rPr>
          <w:lang w:val="en-US"/>
        </w:rPr>
        <w:t xml:space="preserve"> for Service Based Interfaces </w:t>
      </w:r>
      <w:r w:rsidRPr="00F267AF">
        <w:rPr>
          <w:lang w:val="en-US"/>
        </w:rPr>
        <w:t>'</w:t>
      </w: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w:t>
      </w:r>
      <w:r w:rsidR="00CA5A3A">
        <w:rPr>
          <w:lang w:val="en-US"/>
        </w:rPr>
        <w:t xml:space="preserve">29.571 </w:t>
      </w:r>
      <w:r w:rsidRPr="00F267AF">
        <w:rPr>
          <w:lang w:val="en-US"/>
        </w:rPr>
        <w:t>Common Data Types for Service Based Interfaces, version 15.</w:t>
      </w:r>
      <w:r w:rsidR="003F609C">
        <w:rPr>
          <w:lang w:val="en-US"/>
        </w:rPr>
        <w:t>3</w:t>
      </w:r>
      <w:r w:rsidRPr="00F267AF">
        <w:rPr>
          <w:lang w:val="en-US"/>
        </w:rPr>
        <w:t>.0</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subclause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lastRenderedPageBreak/>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Pr="00255FA3" w:rsidRDefault="004B60EE" w:rsidP="004B60EE">
      <w:pPr>
        <w:pStyle w:val="PL"/>
        <w:rPr>
          <w:lang w:val="en-US"/>
        </w:rPr>
      </w:pPr>
      <w:r w:rsidRPr="00255FA3">
        <w:rPr>
          <w:lang w:val="en-US"/>
        </w:rPr>
        <w:lastRenderedPageBreak/>
        <w:t xml:space="preserve">      </w:t>
      </w:r>
      <w:r>
        <w:rPr>
          <w:lang w:val="en-US"/>
        </w:rPr>
        <w:t xml:space="preserve">  - </w:t>
      </w:r>
      <w:r w:rsidRPr="00255FA3">
        <w:rPr>
          <w:lang w:val="en-US"/>
        </w:rPr>
        <w:t>pattern: '^((:|(0?|([1-9a-f][0-9a-f]{0,3}))):)((0?|([1-9a-f][0-9a-f]{0,3})):){0,6}(:|(0?|([1-9a-f][0-9a-f]{0,3})))(\/(([0-9])|([0-9]{2})|(1[0-1][0-9])|(12[0-8])))$'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4B60EE" w:rsidRPr="00F267AF" w:rsidRDefault="004B60EE" w:rsidP="004B60EE">
      <w:pPr>
        <w:pStyle w:val="PL"/>
        <w:rPr>
          <w:lang w:val="en-US"/>
        </w:rPr>
      </w:pPr>
      <w:r w:rsidRPr="00255FA3">
        <w:rPr>
          <w:lang w:val="en-US"/>
        </w:rPr>
        <w:t xml:space="preserve">      </w:t>
      </w:r>
      <w:r>
        <w:rPr>
          <w:lang w:val="en-US"/>
        </w:rPr>
        <w:t>example: '</w:t>
      </w:r>
      <w:r w:rsidRPr="00C46881">
        <w:rPr>
          <w:lang w:val="en-US"/>
        </w:rPr>
        <w:t>2001:db8:abcd:12::0/64</w:t>
      </w:r>
      <w:r>
        <w:rPr>
          <w:lang w:val="en-US"/>
        </w:rPr>
        <w:t>'</w:t>
      </w:r>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Default="004B60EE" w:rsidP="004B60EE">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SupportedFeatures:</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pPr>
      <w:r w:rsidRPr="00F267AF">
        <w:t xml:space="preserve">    VarUeId</w:t>
      </w:r>
      <w:r>
        <w:t>Rm</w:t>
      </w:r>
      <w:r w:rsidRPr="00F267AF">
        <w:t>:</w:t>
      </w:r>
    </w:p>
    <w:p w:rsidR="00845ECE" w:rsidRPr="00F267AF" w:rsidRDefault="00845ECE" w:rsidP="00845ECE">
      <w:pPr>
        <w:pStyle w:val="PL"/>
      </w:pPr>
      <w:r w:rsidRPr="00F267AF">
        <w:t xml:space="preserve">      type: string</w:t>
      </w:r>
    </w:p>
    <w:p w:rsidR="00845ECE" w:rsidRPr="00F267AF" w:rsidRDefault="00845ECE" w:rsidP="00845ECE">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lastRenderedPageBreak/>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test</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anyOf:</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w:t>
      </w:r>
      <w:r w:rsidR="0012006D">
        <w:rPr>
          <w:lang w:val="en-US"/>
        </w:rPr>
        <w:t>1</w:t>
      </w:r>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lastRenderedPageBreak/>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lang w:eastAsia="zh-CN"/>
        </w:rPr>
      </w:pPr>
      <w:r w:rsidRPr="00F267AF">
        <w:rPr>
          <w:rFonts w:hint="eastAsia"/>
          <w:lang w:eastAsia="zh-CN"/>
        </w:rPr>
        <w:t xml:space="preserve">          items:</w:t>
      </w:r>
    </w:p>
    <w:p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Default="0012006D" w:rsidP="00D74DA1">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ComplexQuery:</w:t>
      </w:r>
    </w:p>
    <w:p w:rsidR="00D00406" w:rsidRDefault="00D00406" w:rsidP="00D00406">
      <w:pPr>
        <w:pStyle w:val="PL"/>
        <w:rPr>
          <w:lang w:val="en-US" w:eastAsia="zh-CN"/>
        </w:rPr>
      </w:pPr>
      <w:r>
        <w:rPr>
          <w:rFonts w:hint="eastAsia"/>
          <w:lang w:val="en-US" w:eastAsia="zh-CN"/>
        </w:rPr>
        <w:t xml:space="preserve">      oneOf:</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rsidR="00D00406" w:rsidRDefault="00D00406" w:rsidP="00D00406">
      <w:pPr>
        <w:pStyle w:val="PL"/>
        <w:rPr>
          <w:lang w:val="en-US" w:eastAsia="zh-CN"/>
        </w:rPr>
      </w:pPr>
      <w:r>
        <w:rPr>
          <w:rFonts w:hint="eastAsia"/>
          <w:lang w:val="en-US" w:eastAsia="zh-CN"/>
        </w:rPr>
        <w:t xml:space="preserve">    Cnf: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lastRenderedPageBreak/>
        <w:t xml:space="preserve">          minItems: 1</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Atom:</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attr</w:t>
      </w:r>
    </w:p>
    <w:p w:rsidR="00D00406" w:rsidRDefault="00D00406" w:rsidP="00D00406">
      <w:pPr>
        <w:pStyle w:val="PL"/>
        <w:rPr>
          <w:lang w:val="en-US" w:eastAsia="zh-CN"/>
        </w:rPr>
      </w:pPr>
      <w:r>
        <w:rPr>
          <w:rFonts w:hint="eastAsia"/>
          <w:lang w:val="en-US" w:eastAsia="zh-CN"/>
        </w:rPr>
        <w:t xml:space="preserve">        - value</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attr:</w:t>
      </w:r>
    </w:p>
    <w:p w:rsidR="00D00406" w:rsidRDefault="00D00406" w:rsidP="00D00406">
      <w:pPr>
        <w:pStyle w:val="PL"/>
        <w:rPr>
          <w:lang w:val="en-US" w:eastAsia="zh-CN"/>
        </w:rPr>
      </w:pPr>
      <w:r>
        <w:rPr>
          <w:rFonts w:hint="eastAsia"/>
          <w:lang w:val="en-US" w:eastAsia="zh-CN"/>
        </w:rPr>
        <w:t xml:space="preserve">          type: string</w:t>
      </w:r>
    </w:p>
    <w:p w:rsidR="00D00406" w:rsidRDefault="00D00406" w:rsidP="00D00406">
      <w:pPr>
        <w:pStyle w:val="PL"/>
        <w:rPr>
          <w:lang w:val="en-US" w:eastAsia="zh-CN"/>
        </w:rPr>
      </w:pPr>
      <w:r>
        <w:rPr>
          <w:rFonts w:hint="eastAsia"/>
          <w:lang w:val="en-US" w:eastAsia="zh-CN"/>
        </w:rPr>
        <w:t xml:space="preserve">        value: {}</w:t>
      </w:r>
    </w:p>
    <w:p w:rsidR="00D00406" w:rsidRDefault="00D00406" w:rsidP="00D00406">
      <w:pPr>
        <w:pStyle w:val="PL"/>
        <w:rPr>
          <w:lang w:val="en-US" w:eastAsia="zh-CN"/>
        </w:rPr>
      </w:pPr>
      <w:r>
        <w:rPr>
          <w:rFonts w:hint="eastAsia"/>
          <w:lang w:val="en-US" w:eastAsia="zh-CN"/>
        </w:rPr>
        <w:t xml:space="preserve">        negative:</w:t>
      </w:r>
    </w:p>
    <w:p w:rsidR="00D00406" w:rsidRDefault="00D00406" w:rsidP="00D00406">
      <w:pPr>
        <w:pStyle w:val="PL"/>
        <w:rPr>
          <w:lang w:val="en-US" w:eastAsia="zh-CN"/>
        </w:rPr>
      </w:pPr>
      <w:r>
        <w:rPr>
          <w:rFonts w:hint="eastAsia"/>
          <w:lang w:val="en-US" w:eastAsia="zh-CN"/>
        </w:rPr>
        <w:t xml:space="preserve">          type: boolean</w:t>
      </w:r>
    </w:p>
    <w:p w:rsidR="00D00406" w:rsidRPr="00DE3D7A" w:rsidRDefault="00D00406" w:rsidP="00D00406">
      <w:pPr>
        <w:pStyle w:val="PL"/>
        <w:rPr>
          <w:lang w:val="en-US" w:eastAsia="zh-CN"/>
        </w:rPr>
      </w:pPr>
    </w:p>
    <w:p w:rsidR="0012006D" w:rsidRPr="00F267AF" w:rsidRDefault="0012006D"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subclause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r w:rsidR="00D00406">
        <w:t>[^@]+@[^@]</w:t>
      </w:r>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r w:rsidR="00D00406">
        <w:t>[^@]+@[^@]</w:t>
      </w:r>
      <w:r w:rsidR="008A7C11">
        <w:t>+</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[A-Fa-f0-9]{8}-[0-9]{3}-[0-9]{2,3}-([A-Fa-f0-9][A-Fa-f0-9]){1,10}</w:t>
      </w:r>
      <w:r w:rsidR="00E74C50">
        <w:t>$'</w:t>
      </w: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00972E2F" w:rsidRPr="00B6082E">
        <w:t>{8}-[0-9]{3}-[0-9]{2,3}-([A-Fa-f0-9][A-Fa-f0-9]){1,10}</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7A71FF" w:rsidRPr="00F267AF" w:rsidRDefault="007A71FF" w:rsidP="007A71FF">
      <w:pPr>
        <w:pStyle w:val="PL"/>
      </w:pPr>
      <w:r w:rsidRPr="00F267AF">
        <w:t xml:space="preserve">    Amf</w:t>
      </w:r>
      <w:r>
        <w:t>Region</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'^[A-Fa-f0-9]{</w:t>
      </w:r>
      <w:r>
        <w:rPr>
          <w:rFonts w:cs="Arial"/>
          <w:szCs w:val="18"/>
        </w:rPr>
        <w:t>2</w:t>
      </w:r>
      <w:r w:rsidRPr="00F267AF">
        <w:rPr>
          <w:rFonts w:cs="Arial"/>
          <w:szCs w:val="18"/>
        </w:rPr>
        <w:t>}$'</w:t>
      </w:r>
    </w:p>
    <w:p w:rsidR="007A71FF" w:rsidRPr="00F267AF" w:rsidRDefault="007A71FF" w:rsidP="007A71FF">
      <w:pPr>
        <w:pStyle w:val="PL"/>
      </w:pPr>
      <w:r w:rsidRPr="00F267AF">
        <w:t xml:space="preserve">    Amf</w:t>
      </w:r>
      <w:r>
        <w:t>Set</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w:t>
      </w:r>
      <w:r>
        <w:rPr>
          <w:rFonts w:cs="Arial"/>
          <w:szCs w:val="18"/>
        </w:rPr>
        <w:t>[0-3]</w:t>
      </w:r>
      <w:r w:rsidRPr="00F267AF">
        <w:rPr>
          <w:rFonts w:cs="Arial"/>
          <w:szCs w:val="18"/>
        </w:rPr>
        <w:t>[A-Fa-f0-9]</w:t>
      </w:r>
      <w:r>
        <w:rPr>
          <w:rFonts w:cs="Arial"/>
          <w:szCs w:val="18"/>
        </w:rPr>
        <w:t>{2}</w:t>
      </w:r>
      <w:r w:rsidRPr="00F267AF">
        <w:rPr>
          <w:rFonts w:cs="Arial"/>
          <w:szCs w:val="18"/>
        </w:rPr>
        <w:t>$'</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lastRenderedPageBreak/>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t xml:space="preserve">      maximum: 256</w:t>
      </w:r>
    </w:p>
    <w:p w:rsidR="005B6842" w:rsidRPr="00F267AF" w:rsidRDefault="005B6842" w:rsidP="005B6842">
      <w:pPr>
        <w:pStyle w:val="PL"/>
        <w:rPr>
          <w:lang w:val="en-US"/>
        </w:rPr>
      </w:pPr>
      <w:r w:rsidRPr="00F267AF">
        <w:rPr>
          <w:lang w:val="en-US"/>
        </w:rPr>
        <w:t xml:space="preserve">      nullable: true</w:t>
      </w:r>
    </w:p>
    <w:p w:rsidR="00D00406" w:rsidRPr="00F267AF" w:rsidRDefault="00D00406" w:rsidP="00D00406">
      <w:pPr>
        <w:pStyle w:val="PL"/>
      </w:pPr>
      <w:r w:rsidRPr="00F267AF">
        <w:t xml:space="preserve">    </w:t>
      </w:r>
      <w:r>
        <w:t>NfGroupI</w:t>
      </w:r>
      <w:r w:rsidRPr="00F267AF">
        <w:t>d:</w:t>
      </w:r>
    </w:p>
    <w:p w:rsidR="00D00406" w:rsidRPr="00F267AF" w:rsidRDefault="00D00406" w:rsidP="00D00406">
      <w:pPr>
        <w:pStyle w:val="PL"/>
      </w:pPr>
      <w:r w:rsidRPr="00F267AF">
        <w:t xml:space="preserve">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subclause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lastRenderedPageBreak/>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1A7470" w:rsidRDefault="001A7470" w:rsidP="001A7470">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00114681" w:rsidRPr="000F0FA5">
        <w:rPr>
          <w:rFonts w:eastAsia="MS Mincho" w:cs="Arial"/>
          <w:lang w:eastAsia="ja-JP"/>
        </w:rPr>
        <w:t>:</w:t>
      </w:r>
    </w:p>
    <w:p w:rsidR="001A7470" w:rsidRPr="00F267AF" w:rsidRDefault="001A7470" w:rsidP="001A7470">
      <w:pPr>
        <w:pStyle w:val="PL"/>
        <w:rPr>
          <w:lang w:val="en-US"/>
        </w:rPr>
      </w:pPr>
      <w:r w:rsidRPr="00F267AF">
        <w:rPr>
          <w:lang w:val="en-US"/>
        </w:rPr>
        <w:t xml:space="preserve">      type: string</w:t>
      </w:r>
    </w:p>
    <w:p w:rsidR="000809B5" w:rsidRPr="00F267AF" w:rsidRDefault="000809B5" w:rsidP="000809B5">
      <w:pPr>
        <w:pStyle w:val="PL"/>
      </w:pPr>
      <w:r w:rsidRPr="00F267AF">
        <w:t xml:space="preserve">      </w:t>
      </w:r>
      <w:r w:rsidRPr="00D265DB">
        <w:t xml:space="preserve">pattern: </w:t>
      </w:r>
      <w:r w:rsidRPr="00D265DB">
        <w:rPr>
          <w:rFonts w:cs="Arial"/>
          <w:szCs w:val="18"/>
        </w:rPr>
        <w:t>'^[A-Fa-f0-9]+$'</w:t>
      </w:r>
    </w:p>
    <w:p w:rsidR="001A7470" w:rsidRPr="00F267AF" w:rsidRDefault="001A7470" w:rsidP="001A7470">
      <w:pPr>
        <w:pStyle w:val="PL"/>
      </w:pPr>
      <w:r w:rsidRPr="00F267AF">
        <w:t xml:space="preserve">    </w:t>
      </w:r>
      <w:r>
        <w:t>NgeNbId</w:t>
      </w:r>
      <w:r w:rsidRPr="00F267AF">
        <w:t>:</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r w:rsidRPr="00F267AF">
        <w:t>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845ECE" w:rsidRPr="00F267AF" w:rsidRDefault="00845ECE" w:rsidP="00845ECE">
      <w:pPr>
        <w:pStyle w:val="PL"/>
      </w:pPr>
      <w:r w:rsidRPr="00F267AF">
        <w:lastRenderedPageBreak/>
        <w:t xml:space="preserve">            - IPV4V6</w:t>
      </w:r>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r w:rsidR="00845ECE">
        <w:rPr>
          <w:lang w:val="en-US"/>
        </w:rPr>
        <w:t>UCT</w:t>
      </w:r>
      <w:r w:rsidR="00E026E8">
        <w:rPr>
          <w:lang w:val="en-US"/>
        </w:rPr>
        <w:t>U</w:t>
      </w:r>
      <w:r w:rsidR="00845ECE">
        <w:rPr>
          <w:lang w:val="en-US"/>
        </w:rPr>
        <w:t>RED</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r w:rsidR="00845ECE">
        <w:rPr>
          <w:lang w:val="en-US"/>
        </w:rPr>
        <w:t>NET</w:t>
      </w:r>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pPr>
      <w:r w:rsidRPr="00F267AF">
        <w:t xml:space="preserve">          enum:</w:t>
      </w:r>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845ECE" w:rsidRPr="00F267AF" w:rsidRDefault="00845ECE" w:rsidP="00845ECE">
      <w:pPr>
        <w:pStyle w:val="PL"/>
      </w:pPr>
      <w:r w:rsidRPr="00F267AF">
        <w:t xml:space="preserve">            - IPV4V6</w:t>
      </w:r>
    </w:p>
    <w:p w:rsidR="005B6842" w:rsidRPr="00F267AF" w:rsidRDefault="005B6842" w:rsidP="005B6842">
      <w:pPr>
        <w:pStyle w:val="PL"/>
        <w:rPr>
          <w:lang w:val="en-US"/>
        </w:rPr>
      </w:pPr>
      <w:r w:rsidRPr="00F267AF">
        <w:t xml:space="preserve">            </w:t>
      </w:r>
      <w:r w:rsidRPr="00F267AF">
        <w:rPr>
          <w:lang w:val="en-US"/>
        </w:rPr>
        <w:t>- UNSTR</w:t>
      </w:r>
      <w:r w:rsidR="00845ECE">
        <w:rPr>
          <w:lang w:val="en-US"/>
        </w:rPr>
        <w:t>UCT</w:t>
      </w:r>
      <w:r w:rsidR="00E026E8">
        <w:rPr>
          <w:lang w:val="en-US"/>
        </w:rPr>
        <w:t>U</w:t>
      </w:r>
      <w:r w:rsidR="00845ECE">
        <w:rPr>
          <w:lang w:val="en-US"/>
        </w:rPr>
        <w:t>RED</w:t>
      </w:r>
    </w:p>
    <w:p w:rsidR="005B6842" w:rsidRPr="00F267AF" w:rsidRDefault="005B6842" w:rsidP="005B6842">
      <w:pPr>
        <w:pStyle w:val="PL"/>
        <w:rPr>
          <w:lang w:val="en-US"/>
        </w:rPr>
      </w:pPr>
      <w:r w:rsidRPr="00F267AF">
        <w:rPr>
          <w:lang w:val="en-US"/>
        </w:rPr>
        <w:t xml:space="preserve">            - ETHER</w:t>
      </w:r>
      <w:r w:rsidR="00845ECE">
        <w:rPr>
          <w:lang w:val="en-US"/>
        </w:rPr>
        <w:t>NET</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lastRenderedPageBreak/>
        <w:t xml:space="preserve">      description: &gt;</w:t>
      </w:r>
    </w:p>
    <w:p w:rsidR="009E1E68" w:rsidRPr="00F267AF" w:rsidRDefault="009E1E68" w:rsidP="009E1E68">
      <w:pPr>
        <w:pStyle w:val="PL"/>
      </w:pPr>
      <w:r w:rsidRPr="00F267AF">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t xml:space="preserve">    DnaiChangeTypeRm: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lastRenderedPageBreak/>
        <w:t xml:space="preserve">      required:</w:t>
      </w:r>
    </w:p>
    <w:p w:rsidR="006D16A2" w:rsidRPr="00F267AF" w:rsidRDefault="006D16A2" w:rsidP="006D16A2">
      <w:pPr>
        <w:pStyle w:val="PL"/>
        <w:rPr>
          <w:lang w:val="en-US"/>
        </w:rPr>
      </w:pPr>
      <w:r w:rsidRPr="00F267AF">
        <w:rPr>
          <w:lang w:val="en-US"/>
        </w:rPr>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mcc:</w:t>
      </w:r>
    </w:p>
    <w:p w:rsidR="001E60C7" w:rsidRPr="00F267AF" w:rsidRDefault="001E60C7" w:rsidP="001E60C7">
      <w:pPr>
        <w:pStyle w:val="PL"/>
        <w:rPr>
          <w:lang w:val="en-US"/>
        </w:rPr>
      </w:pPr>
      <w:r w:rsidRPr="00F267AF">
        <w:rPr>
          <w:lang w:val="en-US"/>
        </w:rPr>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lastRenderedPageBreak/>
        <w:t xml:space="preserve">      nullable: true</w:t>
      </w:r>
    </w:p>
    <w:p w:rsidR="006D16A2" w:rsidRPr="00F267AF" w:rsidRDefault="006D16A2" w:rsidP="006D16A2">
      <w:pPr>
        <w:pStyle w:val="PL"/>
        <w:rPr>
          <w:lang w:val="en-US"/>
        </w:rPr>
      </w:pPr>
      <w:r w:rsidRPr="00F267AF">
        <w:rPr>
          <w:lang w:val="en-US"/>
        </w:rPr>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lastRenderedPageBreak/>
        <w:t xml:space="preserve">        globalGnbId:</w:t>
      </w:r>
    </w:p>
    <w:p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lastRenderedPageBreak/>
        <w:t xml:space="preserve">        backupAmf:</w:t>
      </w:r>
    </w:p>
    <w:p w:rsidR="00971305" w:rsidRPr="00F267AF" w:rsidRDefault="00971305" w:rsidP="00971305">
      <w:pPr>
        <w:pStyle w:val="PL"/>
        <w:rPr>
          <w:lang w:val="en-US"/>
        </w:rPr>
      </w:pPr>
      <w:r w:rsidRPr="00F267AF">
        <w:rPr>
          <w:lang w:val="en-US"/>
        </w:rPr>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12006D" w:rsidRDefault="0012006D" w:rsidP="0012006D">
      <w:pPr>
        <w:pStyle w:val="PL"/>
        <w:rPr>
          <w:lang w:val="en-US" w:eastAsia="zh-CN"/>
        </w:rPr>
      </w:pPr>
      <w:r>
        <w:rPr>
          <w:rFonts w:hint="eastAsia"/>
          <w:lang w:val="en-US" w:eastAsia="zh-CN"/>
        </w:rPr>
        <w:t xml:space="preserve">          minItems: 1</w:t>
      </w:r>
    </w:p>
    <w:p w:rsidR="00971305" w:rsidRPr="00F267AF" w:rsidRDefault="00971305" w:rsidP="0012006D">
      <w:pPr>
        <w:pStyle w:val="PL"/>
        <w:rPr>
          <w:lang w:val="en-US"/>
        </w:rPr>
      </w:pPr>
      <w:r w:rsidRPr="00F267AF">
        <w:rPr>
          <w:lang w:val="en-US"/>
        </w:rPr>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RouteToLocation: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dnai:</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'#/components/schemas/Dnai'</w:t>
      </w:r>
    </w:p>
    <w:p w:rsidR="005F15FF" w:rsidRPr="00F267AF" w:rsidRDefault="005F15FF" w:rsidP="005F15FF">
      <w:pPr>
        <w:pStyle w:val="PL"/>
        <w:rPr>
          <w:rFonts w:cs="Courier New"/>
          <w:szCs w:val="16"/>
          <w:lang w:val="en-US"/>
        </w:rPr>
      </w:pPr>
      <w:r w:rsidRPr="00F267AF">
        <w:rPr>
          <w:rFonts w:cs="Courier New"/>
          <w:szCs w:val="16"/>
          <w:lang w:val="en-US"/>
        </w:rPr>
        <w:t xml:space="preserve">        routeInfo:</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routeProfId:</w:t>
      </w:r>
    </w:p>
    <w:p w:rsidR="005F15FF" w:rsidRPr="00F267AF" w:rsidRDefault="005F15FF" w:rsidP="005F15FF">
      <w:pPr>
        <w:pStyle w:val="PL"/>
        <w:rPr>
          <w:rFonts w:cs="Courier New"/>
          <w:szCs w:val="16"/>
          <w:lang w:val="en-US"/>
        </w:rPr>
      </w:pPr>
      <w:r w:rsidRPr="00F267AF">
        <w:rPr>
          <w:rFonts w:cs="Courier New"/>
          <w:szCs w:val="16"/>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dnai</w:t>
      </w:r>
    </w:p>
    <w:p w:rsidR="00A0147E" w:rsidRDefault="00A0147E" w:rsidP="00AB4FEB">
      <w:pPr>
        <w:pStyle w:val="PL"/>
      </w:pPr>
      <w:r>
        <w:t xml:space="preserve">      anyOf:</w:t>
      </w:r>
    </w:p>
    <w:p w:rsidR="00A0147E" w:rsidRDefault="00A0147E" w:rsidP="00AB4FEB">
      <w:pPr>
        <w:pStyle w:val="PL"/>
      </w:pPr>
      <w:r>
        <w:t xml:space="preserve">        - required: [ </w:t>
      </w:r>
      <w:r w:rsidRPr="00F267AF">
        <w:rPr>
          <w:rFonts w:cs="Courier New"/>
          <w:szCs w:val="16"/>
          <w:lang w:val="en-US"/>
        </w:rPr>
        <w:t>routeInfo</w:t>
      </w:r>
      <w:r>
        <w:t xml:space="preserve"> ]</w:t>
      </w:r>
    </w:p>
    <w:p w:rsidR="00A0147E" w:rsidRPr="00AB4FEB" w:rsidRDefault="00A0147E" w:rsidP="00A0147E">
      <w:pPr>
        <w:pStyle w:val="PL"/>
      </w:pPr>
      <w:r>
        <w:t xml:space="preserve">        - required: [ </w:t>
      </w:r>
      <w:r w:rsidRPr="00F267AF">
        <w:rPr>
          <w:rFonts w:cs="Courier New"/>
          <w:szCs w:val="16"/>
          <w:lang w:val="en-US"/>
        </w:rPr>
        <w:t>routeProfId</w:t>
      </w:r>
      <w:r>
        <w:t xml:space="preserve"> ]</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ipv4Addr: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'#/components/schemas/Ipv4Addr'</w:t>
      </w:r>
    </w:p>
    <w:p w:rsidR="005F15FF" w:rsidRPr="00F267AF" w:rsidRDefault="005F15FF" w:rsidP="005F15FF">
      <w:pPr>
        <w:pStyle w:val="PL"/>
        <w:rPr>
          <w:rFonts w:cs="Courier New"/>
          <w:szCs w:val="16"/>
          <w:lang w:val="en-US"/>
        </w:rPr>
      </w:pPr>
      <w:r w:rsidRPr="00F267AF">
        <w:rPr>
          <w:rFonts w:cs="Courier New"/>
          <w:szCs w:val="16"/>
          <w:lang w:val="en-US"/>
        </w:rPr>
        <w:t xml:space="preserve">        ipv6Addr: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'#/components/schemas/Ipv6Addr'</w:t>
      </w:r>
    </w:p>
    <w:p w:rsidR="005F15FF" w:rsidRPr="00F267AF" w:rsidRDefault="005F15FF" w:rsidP="005F15FF">
      <w:pPr>
        <w:pStyle w:val="PL"/>
        <w:rPr>
          <w:rFonts w:cs="Courier New"/>
          <w:szCs w:val="16"/>
          <w:lang w:val="en-US"/>
        </w:rPr>
      </w:pPr>
      <w:r w:rsidRPr="00F267AF">
        <w:rPr>
          <w:rFonts w:cs="Courier New"/>
          <w:szCs w:val="16"/>
          <w:lang w:val="en-US"/>
        </w:rPr>
        <w:t xml:space="preserve">        portNumber: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'#/components/schemas/Uinteger'</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w:t>
      </w:r>
      <w:r w:rsidR="000A7A7B">
        <w:t>Subscribed</w:t>
      </w:r>
      <w:r w:rsidRPr="00F267AF">
        <w:t>DefaultQos:</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B3525D" w:rsidRDefault="00B3525D" w:rsidP="00B3525D">
      <w:pPr>
        <w:pStyle w:val="PL"/>
      </w:pPr>
      <w:r>
        <w:t xml:space="preserve">        </w:t>
      </w:r>
      <w:r w:rsidRPr="00207B40">
        <w:t>-</w:t>
      </w:r>
      <w:r>
        <w:t xml:space="preserve"> arp</w:t>
      </w:r>
    </w:p>
    <w:p w:rsidR="005F15FF" w:rsidRPr="00F267AF" w:rsidRDefault="005F15FF" w:rsidP="005F15FF">
      <w:pPr>
        <w:pStyle w:val="PL"/>
      </w:pPr>
      <w:r w:rsidRPr="00F267AF">
        <w:t xml:space="preserve">      properties:</w:t>
      </w:r>
    </w:p>
    <w:p w:rsidR="005F15FF" w:rsidRPr="00F267AF" w:rsidRDefault="005F15FF" w:rsidP="005F15FF">
      <w:pPr>
        <w:pStyle w:val="PL"/>
      </w:pPr>
      <w:r w:rsidRPr="00F267AF">
        <w:t xml:space="preserve">        5qi:</w:t>
      </w:r>
    </w:p>
    <w:p w:rsidR="005F15FF" w:rsidRPr="00F267AF" w:rsidRDefault="005F15FF" w:rsidP="005F15FF">
      <w:pPr>
        <w:pStyle w:val="PL"/>
      </w:pPr>
      <w:r w:rsidRPr="00F267AF">
        <w:t xml:space="preserve">          $ref: '#/components/schemas/5Qi'</w:t>
      </w:r>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0A7A7B" w:rsidRPr="00F267AF" w:rsidRDefault="000A7A7B" w:rsidP="000A7A7B">
      <w:pPr>
        <w:pStyle w:val="PL"/>
        <w:rPr>
          <w:lang w:val="en-US"/>
        </w:rPr>
      </w:pPr>
      <w:r w:rsidRPr="00F267AF">
        <w:rPr>
          <w:lang w:val="en-US"/>
        </w:rPr>
        <w:t xml:space="preserve">        priorityLevel:</w:t>
      </w:r>
    </w:p>
    <w:p w:rsidR="000A7A7B" w:rsidRPr="00F267AF" w:rsidRDefault="000A7A7B" w:rsidP="000A7A7B">
      <w:pPr>
        <w:pStyle w:val="PL"/>
        <w:rPr>
          <w:lang w:val="en-US"/>
        </w:rPr>
      </w:pPr>
      <w:r w:rsidRPr="00F267AF">
        <w:rPr>
          <w:lang w:val="en-US"/>
        </w:rPr>
        <w:t xml:space="preserve">          $ref: '#/components/schemas/</w:t>
      </w:r>
      <w:r>
        <w:rPr>
          <w:lang w:val="en-US"/>
        </w:rPr>
        <w:t>5Qi</w:t>
      </w:r>
      <w:r w:rsidRPr="00F267AF">
        <w:rPr>
          <w:lang w:val="en-US"/>
        </w:rPr>
        <w:t>PriorityLevel'</w:t>
      </w:r>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2E2E14" w:rsidRDefault="002E2E14" w:rsidP="002E2E14">
      <w:pPr>
        <w:pStyle w:val="PL"/>
      </w:pPr>
      <w:r>
        <w:t xml:space="preserve">      oneOf:</w:t>
      </w:r>
    </w:p>
    <w:p w:rsidR="002E2E14" w:rsidRDefault="002E2E14" w:rsidP="002E2E14">
      <w:pPr>
        <w:pStyle w:val="PL"/>
      </w:pPr>
      <w:r w:rsidRPr="0054296F">
        <w:t xml:space="preserve"> </w:t>
      </w:r>
      <w:r>
        <w:t xml:space="preserve">       - required:</w:t>
      </w:r>
    </w:p>
    <w:p w:rsidR="002E2E14" w:rsidRDefault="002E2E14" w:rsidP="002E2E14">
      <w:pPr>
        <w:pStyle w:val="PL"/>
      </w:pPr>
      <w:r>
        <w:t xml:space="preserve">          - tacs</w:t>
      </w:r>
    </w:p>
    <w:p w:rsidR="002E2E14" w:rsidRDefault="002E2E14" w:rsidP="002E2E14">
      <w:pPr>
        <w:pStyle w:val="PL"/>
      </w:pPr>
      <w:r>
        <w:t xml:space="preserve">        - required:</w:t>
      </w:r>
    </w:p>
    <w:p w:rsidR="002E2E14" w:rsidRPr="00F267AF" w:rsidRDefault="002E2E14" w:rsidP="002E2E14">
      <w:pPr>
        <w:pStyle w:val="PL"/>
      </w:pPr>
      <w:r>
        <w:t xml:space="preserve">          - areaCode</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2E2E14" w:rsidRPr="00F267AF" w:rsidRDefault="002E2E14" w:rsidP="002E2E14">
      <w:pPr>
        <w:pStyle w:val="PL"/>
      </w:pPr>
      <w:r>
        <w:t xml:space="preserve">          minItems: 1</w:t>
      </w:r>
    </w:p>
    <w:p w:rsidR="006A100E" w:rsidRPr="00F267AF" w:rsidRDefault="006A100E" w:rsidP="006A100E">
      <w:pPr>
        <w:pStyle w:val="PL"/>
      </w:pPr>
      <w:r w:rsidRPr="00F267AF">
        <w:t xml:space="preserve">        areaCodes:</w:t>
      </w:r>
    </w:p>
    <w:p w:rsidR="006A100E" w:rsidRPr="00F267AF" w:rsidRDefault="006A100E" w:rsidP="006A100E">
      <w:pPr>
        <w:pStyle w:val="PL"/>
      </w:pPr>
      <w:r w:rsidRPr="00F267AF">
        <w:lastRenderedPageBreak/>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t xml:space="preserve">        maxNumOfTAs:</w:t>
      </w:r>
    </w:p>
    <w:p w:rsidR="006A100E" w:rsidRPr="00F267AF" w:rsidRDefault="006A100E" w:rsidP="006A100E">
      <w:pPr>
        <w:pStyle w:val="PL"/>
      </w:pPr>
      <w:r w:rsidRPr="00F267AF">
        <w:t xml:space="preserve">          $ref: '#/components/schemas/Uinteger'</w:t>
      </w:r>
    </w:p>
    <w:p w:rsidR="00C80058" w:rsidRDefault="00C80058" w:rsidP="00C80058">
      <w:pPr>
        <w:pStyle w:val="PL"/>
      </w:pPr>
      <w:r>
        <w:t xml:space="preserve">      allOf:</w:t>
      </w:r>
    </w:p>
    <w:p w:rsidR="00C80058" w:rsidRDefault="00C80058" w:rsidP="00C80058">
      <w:pPr>
        <w:pStyle w:val="PL"/>
      </w:pPr>
      <w:r>
        <w:t xml:space="preserve">        #</w:t>
      </w:r>
    </w:p>
    <w:p w:rsidR="00C80058" w:rsidRDefault="00C80058" w:rsidP="00C80058">
      <w:pPr>
        <w:pStyle w:val="PL"/>
      </w:pPr>
      <w:r>
        <w:t xml:space="preserve">        # 1st condition: restrictionType and areas attributes shall be either both absent</w:t>
      </w:r>
    </w:p>
    <w:p w:rsidR="00C80058" w:rsidRDefault="00C80058" w:rsidP="00C80058">
      <w:pPr>
        <w:pStyle w:val="PL"/>
      </w:pPr>
      <w:r>
        <w:t xml:space="preserve">        #                or both present</w:t>
      </w:r>
    </w:p>
    <w:p w:rsidR="00C80058" w:rsidRDefault="00C80058" w:rsidP="00C80058">
      <w:pPr>
        <w:pStyle w:val="PL"/>
      </w:pPr>
      <w:r>
        <w:t xml:space="preserve">        #</w:t>
      </w:r>
    </w:p>
    <w:p w:rsidR="00C80058" w:rsidRDefault="00C80058" w:rsidP="00C80058">
      <w:pPr>
        <w:pStyle w:val="PL"/>
      </w:pPr>
      <w:r>
        <w:t xml:space="preserve">        - oneOf: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 required: [ areas ]</w:t>
      </w:r>
    </w:p>
    <w:p w:rsidR="00C80058" w:rsidRDefault="00C80058" w:rsidP="00C80058">
      <w:pPr>
        <w:pStyle w:val="PL"/>
      </w:pPr>
      <w:r>
        <w:t xml:space="preserve">        #</w:t>
      </w:r>
    </w:p>
    <w:p w:rsidR="00C80058" w:rsidRDefault="00C80058" w:rsidP="00C80058">
      <w:pPr>
        <w:pStyle w:val="PL"/>
      </w:pPr>
      <w:r>
        <w:t xml:space="preserve">        # 2nd condition: if restrictionType takes value NOT_ALLOWED_AREAS,</w:t>
      </w:r>
    </w:p>
    <w:p w:rsidR="00C80058" w:rsidRDefault="00C80058" w:rsidP="00C80058">
      <w:pPr>
        <w:pStyle w:val="PL"/>
      </w:pPr>
      <w:r>
        <w:t xml:space="preserve">        #                then maxNumOfTAs shall be absent</w:t>
      </w:r>
    </w:p>
    <w:p w:rsidR="00C80058" w:rsidRDefault="00C80058" w:rsidP="00C80058">
      <w:pPr>
        <w:pStyle w:val="PL"/>
      </w:pPr>
      <w:r>
        <w:t xml:space="preserve">        #</w:t>
      </w:r>
    </w:p>
    <w:p w:rsidR="00C80058" w:rsidRDefault="00C80058" w:rsidP="00C80058">
      <w:pPr>
        <w:pStyle w:val="PL"/>
      </w:pPr>
      <w:r>
        <w:t xml:space="preserve">        - anyOf: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properties:</w:t>
      </w:r>
    </w:p>
    <w:p w:rsidR="00C80058" w:rsidRDefault="00C80058" w:rsidP="00C80058">
      <w:pPr>
        <w:pStyle w:val="PL"/>
      </w:pPr>
      <w:r>
        <w:t xml:space="preserve">                  restrictionType:</w:t>
      </w:r>
    </w:p>
    <w:p w:rsidR="00C80058" w:rsidRDefault="00C80058" w:rsidP="00C80058">
      <w:pPr>
        <w:pStyle w:val="PL"/>
      </w:pPr>
      <w:r>
        <w:t xml:space="preserve">                    type: string</w:t>
      </w:r>
    </w:p>
    <w:p w:rsidR="00C80058" w:rsidRDefault="00C80058" w:rsidP="00C80058">
      <w:pPr>
        <w:pStyle w:val="PL"/>
      </w:pPr>
      <w:r>
        <w:t xml:space="preserve">                    enum: [ NOT_ALLOWED_AREAS ]</w:t>
      </w:r>
    </w:p>
    <w:p w:rsidR="00C80058" w:rsidRDefault="00C80058" w:rsidP="00C80058">
      <w:pPr>
        <w:pStyle w:val="PL"/>
      </w:pPr>
      <w:r>
        <w:t xml:space="preserve">            - not:</w:t>
      </w:r>
    </w:p>
    <w:p w:rsidR="00C80058" w:rsidRDefault="00C80058" w:rsidP="00C80058">
      <w:pPr>
        <w:pStyle w:val="PL"/>
      </w:pPr>
      <w:r>
        <w:t xml:space="preserve">                required: [ maxNumOfTAs ]</w:t>
      </w:r>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12006D" w:rsidRPr="00F267AF" w:rsidRDefault="0012006D" w:rsidP="0012006D">
      <w:pPr>
        <w:pStyle w:val="PL"/>
      </w:pPr>
      <w:r>
        <w:rPr>
          <w:rFonts w:hint="eastAsia"/>
          <w:lang w:eastAsia="zh-CN"/>
        </w:rPr>
        <w:t xml:space="preserve">          minItems: 1</w:t>
      </w:r>
    </w:p>
    <w:p w:rsidR="001A7470" w:rsidRPr="00F267AF" w:rsidRDefault="001A7470" w:rsidP="001A7470">
      <w:pPr>
        <w:pStyle w:val="PL"/>
      </w:pPr>
      <w:r w:rsidRPr="00F267AF">
        <w:t xml:space="preserve">    PresenceInfo</w:t>
      </w:r>
      <w:r>
        <w:t>Rm</w:t>
      </w:r>
      <w:r w:rsidRPr="00F267AF">
        <w:t>:</w:t>
      </w:r>
    </w:p>
    <w:p w:rsidR="001A7470" w:rsidRPr="00F267AF" w:rsidRDefault="001A7470" w:rsidP="001A7470">
      <w:pPr>
        <w:pStyle w:val="PL"/>
      </w:pPr>
      <w:r w:rsidRPr="00F267AF">
        <w:t xml:space="preserve">      type: object</w:t>
      </w:r>
    </w:p>
    <w:p w:rsidR="001A7470" w:rsidRPr="00F267AF" w:rsidRDefault="001A7470" w:rsidP="001A7470">
      <w:pPr>
        <w:pStyle w:val="PL"/>
      </w:pPr>
      <w:r w:rsidRPr="00F267AF">
        <w:t xml:space="preserve">      properties:</w:t>
      </w:r>
    </w:p>
    <w:p w:rsidR="001A7470" w:rsidRPr="00F267AF" w:rsidRDefault="001A7470" w:rsidP="001A7470">
      <w:pPr>
        <w:pStyle w:val="PL"/>
      </w:pPr>
      <w:r w:rsidRPr="00F267AF">
        <w:t xml:space="preserve">        praId:</w:t>
      </w:r>
    </w:p>
    <w:p w:rsidR="001A7470" w:rsidRPr="00F267AF" w:rsidRDefault="001A7470" w:rsidP="001A7470">
      <w:pPr>
        <w:pStyle w:val="PL"/>
      </w:pPr>
      <w:r w:rsidRPr="00F267AF">
        <w:t xml:space="preserve">          type: string</w:t>
      </w:r>
    </w:p>
    <w:p w:rsidR="001A7470" w:rsidRPr="00F267AF" w:rsidRDefault="001A7470" w:rsidP="001A7470">
      <w:pPr>
        <w:pStyle w:val="PL"/>
      </w:pPr>
      <w:r w:rsidRPr="00F267AF">
        <w:t xml:space="preserve">        presenceState:</w:t>
      </w:r>
    </w:p>
    <w:p w:rsidR="001A7470" w:rsidRPr="00F267AF" w:rsidRDefault="001A7470" w:rsidP="001A7470">
      <w:pPr>
        <w:pStyle w:val="PL"/>
      </w:pPr>
      <w:r w:rsidRPr="00F267AF">
        <w:t xml:space="preserve">          $ref: '#/components/schemas/PresenceState'</w:t>
      </w:r>
    </w:p>
    <w:p w:rsidR="001A7470" w:rsidRPr="00F267AF" w:rsidRDefault="001A7470" w:rsidP="001A7470">
      <w:pPr>
        <w:pStyle w:val="PL"/>
      </w:pPr>
      <w:r w:rsidRPr="00F267AF">
        <w:t xml:space="preserve">        trackingAreaList: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'#/components/schemas/Tai'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ecgiList: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'#/components/schemas/Ecgi'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lastRenderedPageBreak/>
        <w:t xml:space="preserve">        ncgiList: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'#/components/schemas/Ncgi'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globalRanNodeIdList: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Default="001A7470" w:rsidP="001A7470">
      <w:pPr>
        <w:pStyle w:val="PL"/>
      </w:pPr>
      <w:r w:rsidRPr="00F267AF">
        <w:t xml:space="preserve">            $ref: '#/components/schemas/GlobalRanNodeId'</w:t>
      </w:r>
    </w:p>
    <w:p w:rsidR="001A7470" w:rsidRPr="00F267AF" w:rsidRDefault="001A7470" w:rsidP="001A7470">
      <w:pPr>
        <w:pStyle w:val="PL"/>
      </w:pPr>
      <w:r w:rsidRPr="00F267AF">
        <w:rPr>
          <w:lang w:val="en-US"/>
        </w:rPr>
        <w:t xml:space="preserve">      nullable: true</w:t>
      </w:r>
    </w:p>
    <w:p w:rsidR="00A617A3" w:rsidRPr="00F267AF" w:rsidRDefault="00A617A3" w:rsidP="00A617A3">
      <w:pPr>
        <w:pStyle w:val="PL"/>
      </w:pPr>
      <w:r w:rsidRPr="00F267AF">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F551E3" w:rsidRDefault="00FC2EBE" w:rsidP="00FC2EBE">
      <w:pPr>
        <w:pStyle w:val="PL"/>
      </w:pPr>
      <w:r w:rsidRPr="00F267AF">
        <w:t xml:space="preserve">          $ref: '#/components/schemas/</w:t>
      </w:r>
      <w:r>
        <w:t>N3IwfId</w:t>
      </w:r>
      <w:r w:rsidRPr="00F267AF">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rsidR="00FC2EBE" w:rsidRDefault="00FC2EBE" w:rsidP="00FC2EBE">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rsidR="00FC2EBE" w:rsidRDefault="00FC2EBE" w:rsidP="00FC2EBE">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rsidR="00FC2EBE" w:rsidRDefault="00FC2EBE" w:rsidP="00FC2EBE">
      <w:pPr>
        <w:pStyle w:val="PL"/>
      </w:pPr>
      <w:r>
        <w:t xml:space="preserve">      oneOf:</w:t>
      </w:r>
    </w:p>
    <w:p w:rsidR="00FC2EBE" w:rsidRDefault="00FC2EBE" w:rsidP="00FC2EBE">
      <w:pPr>
        <w:pStyle w:val="PL"/>
      </w:pPr>
      <w:r>
        <w:t xml:space="preserve">        - required: [ </w:t>
      </w:r>
      <w:r>
        <w:rPr>
          <w:rFonts w:eastAsia="MS Mincho" w:cs="Arial" w:hint="eastAsia"/>
          <w:lang w:eastAsia="ja-JP"/>
        </w:rPr>
        <w:t>n3IwfId</w:t>
      </w:r>
      <w:r>
        <w:rPr>
          <w:rFonts w:eastAsia="MS Mincho" w:cs="Arial"/>
          <w:lang w:eastAsia="ja-JP"/>
        </w:rPr>
        <w:t xml:space="preserve"> </w:t>
      </w:r>
      <w:r>
        <w:t>]</w:t>
      </w:r>
    </w:p>
    <w:p w:rsidR="00FC2EBE" w:rsidRDefault="00FC2EBE" w:rsidP="00FC2EBE">
      <w:pPr>
        <w:pStyle w:val="PL"/>
      </w:pPr>
      <w:r>
        <w:t xml:space="preserve">        - required: [ </w:t>
      </w:r>
      <w:r>
        <w:rPr>
          <w:rFonts w:eastAsia="MS Mincho" w:cs="Arial" w:hint="eastAsia"/>
          <w:lang w:eastAsia="ja-JP"/>
        </w:rPr>
        <w:t>gNbId</w:t>
      </w:r>
      <w:r>
        <w:t xml:space="preserve"> ]</w:t>
      </w:r>
    </w:p>
    <w:p w:rsidR="00FC2EBE" w:rsidRPr="009D4231" w:rsidRDefault="00FC2EBE" w:rsidP="00FC2EBE">
      <w:pPr>
        <w:pStyle w:val="PL"/>
      </w:pPr>
      <w:r>
        <w:t xml:space="preserve">        - required: [ </w:t>
      </w:r>
      <w:r>
        <w:rPr>
          <w:rFonts w:eastAsia="MS Mincho" w:cs="Arial" w:hint="eastAsia"/>
          <w:lang w:eastAsia="ja-JP"/>
        </w:rPr>
        <w:t>ngeNbId</w:t>
      </w:r>
      <w:r>
        <w:t xml:space="preserve"> ]</w:t>
      </w:r>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FC2EBE" w:rsidRDefault="00FC2EBE" w:rsidP="00FC2EBE">
      <w:pPr>
        <w:pStyle w:val="PL"/>
      </w:pPr>
      <w:r w:rsidRPr="00F267AF">
        <w:t xml:space="preserve">    </w:t>
      </w:r>
      <w:r>
        <w:t>GNbId</w:t>
      </w:r>
      <w:r w:rsidRPr="000B71E3">
        <w:t>:</w:t>
      </w:r>
    </w:p>
    <w:p w:rsidR="00FC2EBE" w:rsidRPr="00F267AF" w:rsidRDefault="00FC2EBE" w:rsidP="00FC2EBE">
      <w:pPr>
        <w:pStyle w:val="PL"/>
      </w:pPr>
      <w:r w:rsidRPr="00F267AF">
        <w:t xml:space="preserve">      type: object</w:t>
      </w:r>
    </w:p>
    <w:p w:rsidR="00FC2EBE" w:rsidRPr="000B71E3" w:rsidRDefault="00FC2EBE" w:rsidP="00FC2EBE">
      <w:pPr>
        <w:pStyle w:val="PL"/>
      </w:pPr>
      <w:r w:rsidRPr="00F267AF">
        <w:t xml:space="preserve">      properties:</w:t>
      </w:r>
    </w:p>
    <w:p w:rsidR="00FC2EBE" w:rsidRPr="00F267AF" w:rsidRDefault="00FC2EBE" w:rsidP="00FC2EBE">
      <w:pPr>
        <w:pStyle w:val="PL"/>
      </w:pPr>
      <w:r w:rsidRPr="00F267AF">
        <w:t xml:space="preserve">   </w:t>
      </w:r>
      <w:r>
        <w:t xml:space="preserve">    </w:t>
      </w:r>
      <w:r w:rsidRPr="00F267AF">
        <w:t xml:space="preserve"> </w:t>
      </w:r>
      <w:r>
        <w:t>bitLength</w:t>
      </w:r>
      <w:r w:rsidRPr="00F267AF">
        <w:t>:</w:t>
      </w:r>
    </w:p>
    <w:p w:rsidR="00FC2EBE" w:rsidRPr="00F267AF" w:rsidRDefault="00FC2EBE" w:rsidP="00FC2EBE">
      <w:pPr>
        <w:pStyle w:val="PL"/>
      </w:pPr>
      <w:r w:rsidRPr="00F267AF">
        <w:t xml:space="preserve">   </w:t>
      </w:r>
      <w:r>
        <w:t xml:space="preserve">    </w:t>
      </w:r>
      <w:r w:rsidRPr="00F267AF">
        <w:t xml:space="preserve">   type: integer</w:t>
      </w:r>
    </w:p>
    <w:p w:rsidR="00FC2EBE" w:rsidRPr="00F267AF" w:rsidRDefault="00FC2EBE" w:rsidP="00FC2EBE">
      <w:pPr>
        <w:pStyle w:val="PL"/>
      </w:pPr>
      <w:r w:rsidRPr="00F267AF">
        <w:t xml:space="preserve">   </w:t>
      </w:r>
      <w:r>
        <w:t xml:space="preserve">    </w:t>
      </w:r>
      <w:r w:rsidRPr="00F267AF">
        <w:t xml:space="preserve">   minimum: </w:t>
      </w:r>
      <w:r>
        <w:t>22</w:t>
      </w:r>
    </w:p>
    <w:p w:rsidR="00FC2EBE" w:rsidRPr="00F267AF" w:rsidRDefault="00FC2EBE" w:rsidP="00FC2EBE">
      <w:pPr>
        <w:pStyle w:val="PL"/>
      </w:pPr>
      <w:r w:rsidRPr="00F267AF">
        <w:t xml:space="preserve">   </w:t>
      </w:r>
      <w:r>
        <w:t xml:space="preserve">    </w:t>
      </w:r>
      <w:r w:rsidRPr="00F267AF">
        <w:t xml:space="preserve">   maximum: </w:t>
      </w:r>
      <w:r>
        <w:t>32</w:t>
      </w:r>
    </w:p>
    <w:p w:rsidR="00FC2EBE" w:rsidRDefault="00FC2EBE" w:rsidP="00FC2EBE">
      <w:pPr>
        <w:pStyle w:val="PL"/>
        <w:rPr>
          <w:rFonts w:cs="Arial"/>
          <w:lang w:eastAsia="ja-JP"/>
        </w:rPr>
      </w:pPr>
      <w:r w:rsidRPr="00F267AF">
        <w:t xml:space="preserve">   </w:t>
      </w:r>
      <w:r>
        <w:t xml:space="preserve">    </w:t>
      </w:r>
      <w:r w:rsidRPr="00F267AF">
        <w:t xml:space="preserve"> </w:t>
      </w:r>
      <w:r>
        <w:rPr>
          <w:rFonts w:cs="Arial"/>
          <w:lang w:eastAsia="ja-JP"/>
        </w:rPr>
        <w:t>gNBValue</w:t>
      </w:r>
      <w:r w:rsidR="00166125" w:rsidRPr="000F0FA5">
        <w:rPr>
          <w:rFonts w:cs="Arial"/>
          <w:lang w:eastAsia="ja-JP"/>
        </w:rPr>
        <w:t>:</w:t>
      </w:r>
    </w:p>
    <w:p w:rsidR="00FC2EBE" w:rsidRPr="00F267AF" w:rsidRDefault="00FC2EBE" w:rsidP="00FC2EBE">
      <w:pPr>
        <w:pStyle w:val="PL"/>
      </w:pPr>
      <w:r w:rsidRPr="00F267AF">
        <w:t xml:space="preserve">   </w:t>
      </w:r>
      <w:r>
        <w:t xml:space="preserve">    </w:t>
      </w:r>
      <w:r w:rsidRPr="00F267AF">
        <w:t xml:space="preserve">   type: </w:t>
      </w:r>
      <w:r>
        <w:t>string</w:t>
      </w:r>
    </w:p>
    <w:p w:rsidR="00FC2EBE" w:rsidRDefault="00FC2EBE" w:rsidP="00FC2EBE">
      <w:pPr>
        <w:pStyle w:val="PL"/>
      </w:pPr>
      <w:r w:rsidRPr="00F267AF">
        <w:t xml:space="preserve">  </w:t>
      </w:r>
      <w:r>
        <w:t xml:space="preserve">    </w:t>
      </w:r>
      <w:r w:rsidRPr="00F267AF">
        <w:t xml:space="preserve">    pattern: '</w:t>
      </w:r>
      <w:r w:rsidRPr="00641D7E">
        <w:t>^[A-Fa-f0-9]{6,8}$</w:t>
      </w:r>
      <w:r w:rsidRPr="00F267AF">
        <w:t>'</w:t>
      </w:r>
    </w:p>
    <w:p w:rsidR="00FC2EBE" w:rsidRPr="00F267AF" w:rsidRDefault="00FC2EBE" w:rsidP="00FC2EBE">
      <w:pPr>
        <w:pStyle w:val="PL"/>
      </w:pPr>
      <w:r w:rsidRPr="00F267AF">
        <w:t xml:space="preserve">      required:</w:t>
      </w:r>
    </w:p>
    <w:p w:rsidR="00FC2EBE" w:rsidRDefault="00FC2EBE" w:rsidP="00FC2EBE">
      <w:pPr>
        <w:pStyle w:val="PL"/>
      </w:pPr>
      <w:r w:rsidRPr="003E1796">
        <w:t xml:space="preserve">        - </w:t>
      </w:r>
      <w:r>
        <w:t>bitLength</w:t>
      </w:r>
    </w:p>
    <w:p w:rsidR="00FC2EBE" w:rsidRPr="000B71E3" w:rsidRDefault="00FC2EBE" w:rsidP="00FC2EBE">
      <w:pPr>
        <w:pStyle w:val="PL"/>
        <w:rPr>
          <w:lang w:val="en-US"/>
        </w:rPr>
      </w:pPr>
      <w:r w:rsidRPr="003E1796">
        <w:t xml:space="preserve">        - </w:t>
      </w:r>
      <w:r>
        <w:rPr>
          <w:rFonts w:cs="Arial"/>
          <w:lang w:eastAsia="ja-JP"/>
        </w:rPr>
        <w:t>gNBValue</w:t>
      </w:r>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subclause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Qfi:</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A6000A" w:rsidRPr="00F267AF" w:rsidRDefault="00A6000A" w:rsidP="00A6000A">
      <w:pPr>
        <w:pStyle w:val="PL"/>
      </w:pPr>
      <w:r w:rsidRPr="00F267AF">
        <w:t xml:space="preserve">    ArpPriorityLevel</w:t>
      </w:r>
      <w:r>
        <w:t>Rm</w:t>
      </w:r>
      <w:r w:rsidRPr="00F267AF">
        <w:t>:</w:t>
      </w:r>
    </w:p>
    <w:p w:rsidR="00A6000A" w:rsidRPr="00F267AF" w:rsidRDefault="00A6000A" w:rsidP="00A6000A">
      <w:pPr>
        <w:pStyle w:val="PL"/>
      </w:pPr>
      <w:r w:rsidRPr="00F267AF">
        <w:t xml:space="preserve">      type: integer</w:t>
      </w:r>
    </w:p>
    <w:p w:rsidR="00A6000A" w:rsidRPr="00F267AF" w:rsidRDefault="00A6000A" w:rsidP="00A6000A">
      <w:pPr>
        <w:pStyle w:val="PL"/>
      </w:pPr>
      <w:r w:rsidRPr="00F267AF">
        <w:rPr>
          <w:lang w:val="en-US"/>
        </w:rPr>
        <w:t xml:space="preserve">      </w:t>
      </w:r>
      <w:r w:rsidRPr="00F267AF">
        <w:t>minimum: 1</w:t>
      </w:r>
    </w:p>
    <w:p w:rsidR="00A6000A" w:rsidRDefault="00A6000A" w:rsidP="00A6000A">
      <w:pPr>
        <w:pStyle w:val="PL"/>
      </w:pPr>
      <w:r w:rsidRPr="00F267AF">
        <w:lastRenderedPageBreak/>
        <w:t xml:space="preserve">      maximum: 15</w:t>
      </w:r>
    </w:p>
    <w:p w:rsidR="00A6000A" w:rsidRPr="00F267AF" w:rsidRDefault="00A6000A" w:rsidP="00A6000A">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A6000A" w:rsidRDefault="00A6000A" w:rsidP="00A6000A">
      <w:pPr>
        <w:pStyle w:val="PL"/>
        <w:rPr>
          <w:lang w:val="en-US"/>
        </w:rPr>
      </w:pPr>
      <w:r w:rsidRPr="00F267AF">
        <w:rPr>
          <w:lang w:val="en-US"/>
        </w:rPr>
        <w:t xml:space="preserve">  </w:t>
      </w:r>
      <w:r>
        <w:rPr>
          <w:lang w:val="en-US"/>
        </w:rPr>
        <w:t xml:space="preserve">  </w:t>
      </w:r>
      <w:r w:rsidR="004215C6">
        <w:rPr>
          <w:lang w:val="en-US"/>
        </w:rPr>
        <w:t xml:space="preserve">  </w:t>
      </w:r>
      <w:r w:rsidRPr="00F267AF">
        <w:rPr>
          <w:lang w:val="en-US"/>
        </w:rPr>
        <w:t>description:</w:t>
      </w:r>
      <w:r w:rsidRPr="005C697A">
        <w:rPr>
          <w:lang w:val="en-US"/>
        </w:rPr>
        <w:t xml:space="preserve"> </w:t>
      </w:r>
      <w:r w:rsidRPr="00F267AF">
        <w:rPr>
          <w:lang w:val="en-US"/>
        </w:rPr>
        <w:t>nullable true</w:t>
      </w:r>
      <w:r>
        <w:rPr>
          <w:lang w:val="en-US"/>
        </w:rPr>
        <w:t xml:space="preserve"> shall not be used for this attribute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bookmarkStart w:id="155" w:name="_GoBack"/>
      <w:bookmarkEnd w:id="155"/>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7A6F18" w:rsidRDefault="00406532" w:rsidP="007A6F18">
      <w:pPr>
        <w:pStyle w:val="PL"/>
      </w:pPr>
      <w:r w:rsidRPr="00F267AF">
        <w:t xml:space="preserve">      minimum: 1</w:t>
      </w:r>
    </w:p>
    <w:p w:rsidR="007A6F18" w:rsidRDefault="007A6F18" w:rsidP="007A6F18">
      <w:pPr>
        <w:pStyle w:val="PL"/>
      </w:pPr>
      <w:r w:rsidRPr="00F267AF">
        <w:t xml:space="preserve">      </w:t>
      </w:r>
      <w:r>
        <w:t>max</w:t>
      </w:r>
      <w:r w:rsidRPr="00F267AF">
        <w:t xml:space="preserve">imum: </w:t>
      </w:r>
      <w:r>
        <w:t>4095</w:t>
      </w:r>
    </w:p>
    <w:p w:rsidR="00D56ABE" w:rsidRPr="00F267AF" w:rsidRDefault="007A6F18" w:rsidP="00406532">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AverWindowRm:</w:t>
      </w:r>
    </w:p>
    <w:p w:rsidR="007A6F18" w:rsidRDefault="007842B1" w:rsidP="007A6F18">
      <w:pPr>
        <w:pStyle w:val="PL"/>
      </w:pPr>
      <w:r w:rsidRPr="00F267AF">
        <w:t xml:space="preserve">      type: integer</w:t>
      </w:r>
    </w:p>
    <w:p w:rsidR="007A6F18" w:rsidRDefault="007A6F18" w:rsidP="007A6F18">
      <w:pPr>
        <w:pStyle w:val="PL"/>
      </w:pPr>
      <w:r w:rsidRPr="00F267AF">
        <w:t xml:space="preserve">      </w:t>
      </w:r>
      <w:r>
        <w:t>max</w:t>
      </w:r>
      <w:r w:rsidRPr="00F267AF">
        <w:t xml:space="preserve">imum: </w:t>
      </w:r>
      <w:r>
        <w:t>4095</w:t>
      </w:r>
    </w:p>
    <w:p w:rsidR="007842B1" w:rsidRPr="00F267AF" w:rsidRDefault="007A6F18" w:rsidP="007842B1">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7A6F18" w:rsidRDefault="001D581B" w:rsidP="007A6F18">
      <w:pPr>
        <w:pStyle w:val="PL"/>
      </w:pPr>
      <w:r w:rsidRPr="00F267AF">
        <w:t xml:space="preserve">      minimum: 1</w:t>
      </w:r>
    </w:p>
    <w:p w:rsidR="001D581B" w:rsidRPr="00F267AF" w:rsidRDefault="007A6F18" w:rsidP="001D581B">
      <w:pPr>
        <w:pStyle w:val="PL"/>
      </w:pPr>
      <w:r w:rsidRPr="00F267AF">
        <w:t xml:space="preserve">      </w:t>
      </w:r>
      <w:r>
        <w:t>max</w:t>
      </w:r>
      <w:r w:rsidRPr="00F267AF">
        <w:t xml:space="preserve">imum: </w:t>
      </w:r>
      <w:r>
        <w:t>4095</w:t>
      </w:r>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A6F18" w:rsidRDefault="007842B1" w:rsidP="007A6F18">
      <w:pPr>
        <w:pStyle w:val="PL"/>
      </w:pPr>
      <w:r w:rsidRPr="00F267AF">
        <w:t xml:space="preserve">      minimum: 1</w:t>
      </w:r>
    </w:p>
    <w:p w:rsidR="007842B1" w:rsidRPr="00F267AF" w:rsidRDefault="007A6F18" w:rsidP="007842B1">
      <w:pPr>
        <w:pStyle w:val="PL"/>
      </w:pPr>
      <w:r w:rsidRPr="00F267AF">
        <w:t xml:space="preserve">      </w:t>
      </w:r>
      <w:r>
        <w:t>max</w:t>
      </w:r>
      <w:r w:rsidRPr="00F267AF">
        <w:t xml:space="preserve">imum: </w:t>
      </w:r>
      <w:r>
        <w:t>4095</w:t>
      </w:r>
    </w:p>
    <w:p w:rsidR="007842B1" w:rsidRPr="00F267AF" w:rsidRDefault="007842B1" w:rsidP="007842B1">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t xml:space="preserve">            - MAY_PREEMPT</w:t>
      </w:r>
    </w:p>
    <w:p w:rsidR="007842B1" w:rsidRPr="00F267AF" w:rsidRDefault="007842B1" w:rsidP="007842B1">
      <w:pPr>
        <w:pStyle w:val="PL"/>
        <w:rPr>
          <w:lang w:val="en-US"/>
        </w:rPr>
      </w:pPr>
      <w:r w:rsidRPr="00F267AF">
        <w:rPr>
          <w:lang w:val="en-US"/>
        </w:rPr>
        <w:lastRenderedPageBreak/>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3A78FD" w:rsidRPr="00F267AF" w:rsidRDefault="003A78FD" w:rsidP="003A78FD">
      <w:pPr>
        <w:pStyle w:val="PL"/>
      </w:pPr>
      <w:r w:rsidRPr="00F267AF">
        <w:t xml:space="preserve">    </w:t>
      </w:r>
      <w:r>
        <w:t>AdditionalQosFlowInfo</w:t>
      </w:r>
      <w:r w:rsidRPr="00F267AF">
        <w:t>:</w:t>
      </w:r>
    </w:p>
    <w:p w:rsidR="003A78FD" w:rsidRPr="00F267AF" w:rsidRDefault="003A78FD" w:rsidP="003A78FD">
      <w:pPr>
        <w:pStyle w:val="PL"/>
      </w:pPr>
      <w:r w:rsidRPr="00F267AF">
        <w:t xml:space="preserve">      anyOf:</w:t>
      </w:r>
    </w:p>
    <w:p w:rsidR="003A78FD" w:rsidRPr="00F267AF" w:rsidRDefault="003A78FD" w:rsidP="003A78FD">
      <w:pPr>
        <w:pStyle w:val="PL"/>
      </w:pPr>
      <w:r w:rsidRPr="00F267AF">
        <w:t xml:space="preserve">        - type: string</w:t>
      </w:r>
    </w:p>
    <w:p w:rsidR="003A78FD" w:rsidRPr="00F267AF" w:rsidRDefault="003A78FD" w:rsidP="003A78FD">
      <w:pPr>
        <w:pStyle w:val="PL"/>
      </w:pPr>
      <w:r w:rsidRPr="00F267AF">
        <w:t xml:space="preserve">          enum:</w:t>
      </w:r>
    </w:p>
    <w:p w:rsidR="003A78FD" w:rsidRPr="00F267AF" w:rsidRDefault="003A78FD" w:rsidP="003A78FD">
      <w:pPr>
        <w:pStyle w:val="PL"/>
      </w:pPr>
      <w:r w:rsidRPr="00F267AF">
        <w:t xml:space="preserve">            - </w:t>
      </w:r>
      <w:r>
        <w:t>MORE_LIKELY</w:t>
      </w:r>
    </w:p>
    <w:p w:rsidR="003A78FD" w:rsidRDefault="003A78FD" w:rsidP="003A78FD">
      <w:pPr>
        <w:pStyle w:val="PL"/>
        <w:rPr>
          <w:lang w:val="en-US"/>
        </w:rPr>
      </w:pPr>
      <w:r w:rsidRPr="00F267AF">
        <w:rPr>
          <w:lang w:val="en-US"/>
        </w:rPr>
        <w:t xml:space="preserve">        - type: string</w:t>
      </w:r>
    </w:p>
    <w:p w:rsidR="003A78FD" w:rsidRDefault="003A78FD" w:rsidP="003A78FD">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t xml:space="preserve">    Arp:</w:t>
      </w:r>
    </w:p>
    <w:p w:rsidR="00B5055C" w:rsidRPr="00F267AF" w:rsidRDefault="00B5055C" w:rsidP="00B5055C">
      <w:pPr>
        <w:pStyle w:val="PL"/>
        <w:rPr>
          <w:lang w:val="en-US"/>
        </w:rPr>
      </w:pPr>
      <w:r w:rsidRPr="00F267AF">
        <w:rPr>
          <w:lang w:val="en-US"/>
        </w:rPr>
        <w:lastRenderedPageBreak/>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lastRenderedPageBreak/>
        <w:t>#</w:t>
      </w:r>
    </w:p>
    <w:p w:rsidR="00F42070" w:rsidRPr="00F267AF" w:rsidRDefault="00F42070" w:rsidP="00F42070">
      <w:pPr>
        <w:pStyle w:val="PL"/>
        <w:rPr>
          <w:lang w:val="en-US"/>
        </w:rPr>
      </w:pPr>
      <w:r w:rsidRPr="00F267AF">
        <w:rPr>
          <w:lang w:val="en-US"/>
        </w:rPr>
        <w:t># Data Types related to 5G Trace as defined in subclause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89532A" w:rsidRDefault="0089532A" w:rsidP="0089532A">
      <w:pPr>
        <w:pStyle w:val="PL"/>
        <w:rPr>
          <w:lang w:val="en-US"/>
        </w:rPr>
      </w:pPr>
    </w:p>
    <w:p w:rsidR="0089532A" w:rsidRDefault="0089532A" w:rsidP="0089532A">
      <w:pPr>
        <w:pStyle w:val="PL"/>
        <w:rPr>
          <w:lang w:val="en-US"/>
        </w:rPr>
      </w:pPr>
    </w:p>
    <w:p w:rsidR="0089532A" w:rsidRDefault="0089532A" w:rsidP="0089532A">
      <w:pPr>
        <w:pStyle w:val="PL"/>
        <w:rPr>
          <w:lang w:val="en-US"/>
        </w:rPr>
      </w:pPr>
      <w:r>
        <w:rPr>
          <w:lang w:val="en-US"/>
        </w:rPr>
        <w:t># Data Types related to 5G ODB as defined in subclause 5.7</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SIMPLE DATA TYPES</w:t>
      </w:r>
    </w:p>
    <w:p w:rsidR="0089532A" w:rsidRDefault="0089532A" w:rsidP="0089532A">
      <w:pPr>
        <w:pStyle w:val="PL"/>
        <w:rPr>
          <w:lang w:val="en-US"/>
        </w:rPr>
      </w:pPr>
      <w:r>
        <w:rPr>
          <w:lang w:val="en-US"/>
        </w:rPr>
        <w:t>#</w:t>
      </w:r>
    </w:p>
    <w:p w:rsidR="0089532A" w:rsidRDefault="0089532A" w:rsidP="0089532A">
      <w:pPr>
        <w:pStyle w:val="PL"/>
      </w:pPr>
      <w:r>
        <w:t>#</w:t>
      </w:r>
    </w:p>
    <w:p w:rsidR="0089532A" w:rsidRDefault="0089532A" w:rsidP="0089532A">
      <w:pPr>
        <w:pStyle w:val="PL"/>
      </w:pPr>
      <w:r>
        <w:t>#</w:t>
      </w:r>
    </w:p>
    <w:p w:rsidR="0089532A" w:rsidRDefault="0089532A" w:rsidP="0089532A">
      <w:pPr>
        <w:pStyle w:val="PL"/>
        <w:rPr>
          <w:lang w:val="en-US"/>
        </w:rPr>
      </w:pPr>
      <w:r>
        <w:rPr>
          <w:lang w:val="en-US"/>
        </w:rPr>
        <w:t># Enumerations</w:t>
      </w:r>
    </w:p>
    <w:p w:rsidR="0089532A" w:rsidRDefault="0089532A" w:rsidP="0089532A">
      <w:pPr>
        <w:pStyle w:val="PL"/>
        <w:rPr>
          <w:lang w:val="en-US"/>
        </w:rPr>
      </w:pPr>
      <w:r>
        <w:rPr>
          <w:lang w:val="en-US"/>
        </w:rPr>
        <w:t>#</w:t>
      </w:r>
    </w:p>
    <w:p w:rsidR="0089532A" w:rsidRDefault="0089532A" w:rsidP="0089532A">
      <w:pPr>
        <w:pStyle w:val="PL"/>
      </w:pPr>
      <w:r>
        <w:t xml:space="preserve">    </w:t>
      </w:r>
      <w:r>
        <w:rPr>
          <w:lang w:val="en-US"/>
        </w:rPr>
        <w:t>RoamingOdb</w:t>
      </w:r>
      <w:r>
        <w:t>:</w:t>
      </w:r>
    </w:p>
    <w:p w:rsidR="0089532A" w:rsidRDefault="0089532A" w:rsidP="0089532A">
      <w:pPr>
        <w:pStyle w:val="PL"/>
      </w:pPr>
      <w:r>
        <w:t xml:space="preserve">      anyOf:</w:t>
      </w:r>
    </w:p>
    <w:p w:rsidR="0089532A" w:rsidRDefault="0089532A" w:rsidP="0089532A">
      <w:pPr>
        <w:pStyle w:val="PL"/>
      </w:pPr>
      <w:r>
        <w:t xml:space="preserve">        - type: string</w:t>
      </w:r>
    </w:p>
    <w:p w:rsidR="0089532A" w:rsidRDefault="0089532A" w:rsidP="0089532A">
      <w:pPr>
        <w:pStyle w:val="PL"/>
      </w:pPr>
      <w:r>
        <w:lastRenderedPageBreak/>
        <w:t xml:space="preserve">          enum:</w:t>
      </w:r>
    </w:p>
    <w:p w:rsidR="0089532A" w:rsidRDefault="0089532A" w:rsidP="0089532A">
      <w:pPr>
        <w:pStyle w:val="PL"/>
      </w:pPr>
      <w:r>
        <w:t xml:space="preserve">            - OUTSIDE_HOME_PLMN</w:t>
      </w:r>
    </w:p>
    <w:p w:rsidR="0089532A" w:rsidRDefault="0089532A" w:rsidP="0089532A">
      <w:pPr>
        <w:pStyle w:val="PL"/>
      </w:pPr>
      <w:r>
        <w:t xml:space="preserve">            - OUTSIDE_HOME_PLMN_COUNTRY</w:t>
      </w:r>
    </w:p>
    <w:p w:rsidR="0089532A" w:rsidRDefault="0089532A" w:rsidP="0089532A">
      <w:pPr>
        <w:pStyle w:val="PL"/>
        <w:rPr>
          <w:lang w:val="en-US"/>
        </w:rPr>
      </w:pPr>
      <w:r>
        <w:rPr>
          <w:lang w:val="en-US"/>
        </w:rPr>
        <w:t xml:space="preserve">        - type: string</w:t>
      </w:r>
    </w:p>
    <w:p w:rsidR="00FA6A0B" w:rsidRDefault="00FA6A0B" w:rsidP="00FA6A0B">
      <w:pPr>
        <w:pStyle w:val="PL"/>
      </w:pPr>
    </w:p>
    <w:p w:rsidR="00FA6A0B" w:rsidRDefault="00FA6A0B" w:rsidP="00FA6A0B">
      <w:pPr>
        <w:pStyle w:val="PL"/>
      </w:pPr>
      <w:r>
        <w:t xml:space="preserve">    </w:t>
      </w:r>
      <w:r>
        <w:rPr>
          <w:lang w:val="en-US"/>
        </w:rPr>
        <w:t>OdbPacketServices</w:t>
      </w:r>
      <w:r>
        <w:t>:</w:t>
      </w:r>
    </w:p>
    <w:p w:rsidR="00FA6A0B" w:rsidRDefault="00FA6A0B" w:rsidP="00FA6A0B">
      <w:pPr>
        <w:pStyle w:val="PL"/>
      </w:pPr>
      <w:r>
        <w:t xml:space="preserve">      anyOf:</w:t>
      </w:r>
    </w:p>
    <w:p w:rsidR="00FA6A0B" w:rsidRDefault="00FA6A0B" w:rsidP="00FA6A0B">
      <w:pPr>
        <w:pStyle w:val="PL"/>
      </w:pPr>
      <w:r>
        <w:t xml:space="preserve">        - type: string</w:t>
      </w:r>
    </w:p>
    <w:p w:rsidR="00FA6A0B" w:rsidRDefault="00FA6A0B" w:rsidP="00FA6A0B">
      <w:pPr>
        <w:pStyle w:val="PL"/>
      </w:pPr>
      <w:r>
        <w:t xml:space="preserve">          enum:</w:t>
      </w:r>
    </w:p>
    <w:p w:rsidR="00FA6A0B" w:rsidRDefault="00FA6A0B" w:rsidP="00FA6A0B">
      <w:pPr>
        <w:pStyle w:val="PL"/>
      </w:pPr>
      <w:r>
        <w:t xml:space="preserve">            - ALL_PACKET_SERVICES</w:t>
      </w:r>
    </w:p>
    <w:p w:rsidR="00FA6A0B" w:rsidRDefault="00FA6A0B" w:rsidP="00FA6A0B">
      <w:pPr>
        <w:pStyle w:val="PL"/>
      </w:pPr>
      <w:r>
        <w:t xml:space="preserve">            - ROAMER_ACCESS_HPLMN_AP</w:t>
      </w:r>
    </w:p>
    <w:p w:rsidR="00FA6A0B" w:rsidRDefault="00FA6A0B" w:rsidP="00FA6A0B">
      <w:pPr>
        <w:pStyle w:val="PL"/>
      </w:pPr>
      <w:r>
        <w:t xml:space="preserve">            - ROAMER_ACCESS_VPLMN_AP</w:t>
      </w:r>
    </w:p>
    <w:p w:rsidR="00FA6A0B" w:rsidRDefault="00FA6A0B" w:rsidP="00FA6A0B">
      <w:pPr>
        <w:pStyle w:val="PL"/>
        <w:rPr>
          <w:lang w:val="en-US"/>
        </w:rPr>
      </w:pPr>
      <w:r>
        <w:rPr>
          <w:lang w:val="en-US"/>
        </w:rPr>
        <w:t xml:space="preserve">        - type: string</w:t>
      </w:r>
    </w:p>
    <w:p w:rsidR="00FA6A0B" w:rsidRDefault="00FA6A0B" w:rsidP="00FA6A0B">
      <w:pPr>
        <w:pStyle w:val="PL"/>
        <w:rPr>
          <w:lang w:val="en-US"/>
        </w:rPr>
      </w:pPr>
      <w:r>
        <w:rPr>
          <w:lang w:val="en-US"/>
        </w:rPr>
        <w:t xml:space="preserve">      nullable: true</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STRUCTURED DATA TYPES</w:t>
      </w:r>
    </w:p>
    <w:p w:rsidR="0089532A" w:rsidRDefault="0089532A" w:rsidP="0089532A">
      <w:pPr>
        <w:pStyle w:val="PL"/>
        <w:rPr>
          <w:lang w:val="en-US"/>
        </w:rPr>
      </w:pPr>
      <w:r>
        <w:rPr>
          <w:lang w:val="en-US"/>
        </w:rPr>
        <w:t>#</w:t>
      </w:r>
    </w:p>
    <w:p w:rsidR="0089532A" w:rsidRDefault="0089532A" w:rsidP="0089532A">
      <w:pPr>
        <w:pStyle w:val="PL"/>
        <w:rPr>
          <w:lang w:val="en-US"/>
        </w:rPr>
      </w:pPr>
    </w:p>
    <w:p w:rsidR="0089532A" w:rsidRDefault="0089532A" w:rsidP="0089532A">
      <w:pPr>
        <w:pStyle w:val="PL"/>
        <w:rPr>
          <w:lang w:val="en-US"/>
        </w:rPr>
      </w:pPr>
      <w:r>
        <w:rPr>
          <w:lang w:val="en-US"/>
        </w:rPr>
        <w:t xml:space="preserve">    OdbData:</w:t>
      </w:r>
    </w:p>
    <w:p w:rsidR="0089532A" w:rsidRDefault="0089532A" w:rsidP="0089532A">
      <w:pPr>
        <w:pStyle w:val="PL"/>
        <w:rPr>
          <w:lang w:val="en-US"/>
        </w:rPr>
      </w:pPr>
      <w:r>
        <w:rPr>
          <w:lang w:val="en-US"/>
        </w:rPr>
        <w:t xml:space="preserve">      type: object</w:t>
      </w:r>
    </w:p>
    <w:p w:rsidR="0089532A" w:rsidRDefault="0089532A" w:rsidP="0089532A">
      <w:pPr>
        <w:pStyle w:val="PL"/>
        <w:rPr>
          <w:lang w:val="en-US"/>
        </w:rPr>
      </w:pPr>
      <w:r>
        <w:rPr>
          <w:lang w:val="en-US"/>
        </w:rPr>
        <w:t xml:space="preserve">      properties:</w:t>
      </w:r>
    </w:p>
    <w:p w:rsidR="0089532A" w:rsidRDefault="0089532A" w:rsidP="0089532A">
      <w:pPr>
        <w:pStyle w:val="PL"/>
        <w:rPr>
          <w:lang w:val="en-US"/>
        </w:rPr>
      </w:pPr>
      <w:r>
        <w:rPr>
          <w:lang w:val="en-US"/>
        </w:rPr>
        <w:t xml:space="preserve">        roamingOdb:</w:t>
      </w:r>
    </w:p>
    <w:p w:rsidR="0089532A" w:rsidRDefault="0089532A" w:rsidP="0089532A">
      <w:pPr>
        <w:pStyle w:val="PL"/>
        <w:rPr>
          <w:lang w:val="en-US"/>
        </w:rPr>
      </w:pPr>
      <w:r>
        <w:rPr>
          <w:lang w:val="en-US"/>
        </w:rPr>
        <w:t xml:space="preserve">          $ref: '#/components/schemas/RoamingOdb'</w:t>
      </w:r>
    </w:p>
    <w:p w:rsidR="0089532A" w:rsidRDefault="0089532A" w:rsidP="0089532A">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xml:space="preserve"># Data Types related to </w:t>
      </w:r>
      <w:r>
        <w:rPr>
          <w:lang w:val="en-US"/>
        </w:rPr>
        <w:t>Charging</w:t>
      </w:r>
      <w:r w:rsidRPr="00F267AF">
        <w:rPr>
          <w:lang w:val="en-US"/>
        </w:rPr>
        <w:t xml:space="preserve"> as defined in subclause 5.</w:t>
      </w:r>
      <w:r w:rsidR="000B5D45">
        <w:rPr>
          <w:lang w:val="en-US"/>
        </w:rPr>
        <w:t>8</w:t>
      </w: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SIMPLE DATA TYPES</w:t>
      </w:r>
    </w:p>
    <w:p w:rsidR="00296CD9" w:rsidRPr="00F267AF" w:rsidRDefault="00296CD9" w:rsidP="00296CD9">
      <w:pPr>
        <w:pStyle w:val="PL"/>
        <w:rPr>
          <w:lang w:val="en-US"/>
        </w:rPr>
      </w:pPr>
      <w:r w:rsidRPr="00F267AF">
        <w:rPr>
          <w:lang w:val="en-US"/>
        </w:rPr>
        <w:t>#</w:t>
      </w:r>
    </w:p>
    <w:p w:rsidR="00296CD9" w:rsidRDefault="00296CD9" w:rsidP="00296CD9">
      <w:pPr>
        <w:pStyle w:val="PL"/>
      </w:pPr>
      <w:r w:rsidRPr="00F267AF">
        <w:t>#</w:t>
      </w:r>
    </w:p>
    <w:p w:rsidR="000B5D45" w:rsidRPr="00F267AF" w:rsidRDefault="000B5D45" w:rsidP="000B5D45">
      <w:pPr>
        <w:pStyle w:val="PL"/>
        <w:rPr>
          <w:lang w:val="en-US"/>
        </w:rPr>
      </w:pPr>
      <w:r w:rsidRPr="00F267AF">
        <w:rPr>
          <w:lang w:val="en-US"/>
        </w:rPr>
        <w:t xml:space="preserve">    </w:t>
      </w:r>
      <w:r>
        <w:rPr>
          <w:lang w:val="en-US"/>
        </w:rPr>
        <w:t>ChargingId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RatingGroup</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ServiceId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Pr="00F267AF" w:rsidRDefault="000B5D45" w:rsidP="000B5D45">
      <w:pPr>
        <w:pStyle w:val="PL"/>
        <w:rPr>
          <w:lang w:val="en-US"/>
        </w:rPr>
      </w:pPr>
    </w:p>
    <w:p w:rsidR="00296CD9" w:rsidRPr="00F267AF" w:rsidRDefault="00296CD9" w:rsidP="00296CD9">
      <w:pPr>
        <w:pStyle w:val="PL"/>
      </w:pPr>
    </w:p>
    <w:p w:rsidR="00296CD9" w:rsidRPr="00F267AF" w:rsidRDefault="00296CD9" w:rsidP="00296CD9">
      <w:pPr>
        <w:pStyle w:val="PL"/>
      </w:pPr>
      <w:r w:rsidRPr="00F267AF">
        <w:t>#</w:t>
      </w:r>
    </w:p>
    <w:p w:rsidR="00296CD9" w:rsidRPr="00F267AF" w:rsidRDefault="00296CD9" w:rsidP="00296CD9">
      <w:pPr>
        <w:pStyle w:val="PL"/>
        <w:rPr>
          <w:lang w:val="en-US"/>
        </w:rPr>
      </w:pPr>
      <w:r w:rsidRPr="00F267AF">
        <w:rPr>
          <w:lang w:val="en-US"/>
        </w:rPr>
        <w:t># Enumerations</w:t>
      </w:r>
    </w:p>
    <w:p w:rsidR="00296CD9" w:rsidRPr="00F267AF" w:rsidRDefault="00296CD9" w:rsidP="00296CD9">
      <w:pPr>
        <w:pStyle w:val="PL"/>
        <w:rPr>
          <w:lang w:val="en-US"/>
        </w:rPr>
      </w:pPr>
      <w:r w:rsidRPr="00F267AF">
        <w:rPr>
          <w:lang w:val="en-US"/>
        </w:rPr>
        <w:t>#</w:t>
      </w:r>
    </w:p>
    <w:p w:rsidR="00296CD9" w:rsidRDefault="00296CD9" w:rsidP="00296CD9">
      <w:pPr>
        <w:pStyle w:val="PL"/>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STRUCTURED DATA TYPES</w:t>
      </w:r>
    </w:p>
    <w:p w:rsidR="00296CD9" w:rsidRPr="00F267AF" w:rsidRDefault="00296CD9" w:rsidP="00296CD9">
      <w:pPr>
        <w:pStyle w:val="PL"/>
        <w:rPr>
          <w:lang w:val="en-US"/>
        </w:rPr>
      </w:pPr>
      <w:r w:rsidRPr="00F267AF">
        <w:rPr>
          <w:lang w:val="en-US"/>
        </w:rPr>
        <w:t>#</w:t>
      </w:r>
    </w:p>
    <w:p w:rsidR="00296CD9" w:rsidRPr="002E5CBA" w:rsidRDefault="00296CD9" w:rsidP="00296CD9">
      <w:pPr>
        <w:pStyle w:val="PL"/>
        <w:rPr>
          <w:lang w:val="en-US"/>
        </w:rPr>
      </w:pPr>
      <w:r>
        <w:rPr>
          <w:lang w:val="en-US"/>
        </w:rPr>
        <w:t xml:space="preserve">    SecondaryRatUsageReport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secondaryRatType</w:t>
      </w:r>
      <w:r w:rsidRPr="002E5CBA">
        <w:rPr>
          <w:lang w:val="en-US"/>
        </w:rPr>
        <w:t>:</w:t>
      </w:r>
    </w:p>
    <w:p w:rsidR="00296CD9" w:rsidRPr="002E5CBA" w:rsidRDefault="00296CD9" w:rsidP="00296CD9">
      <w:pPr>
        <w:pStyle w:val="PL"/>
        <w:rPr>
          <w:lang w:val="en-US"/>
        </w:rPr>
      </w:pPr>
      <w:r w:rsidRPr="002E5CBA">
        <w:rPr>
          <w:lang w:val="en-US"/>
        </w:rPr>
        <w:t xml:space="preserve">          $ref: </w:t>
      </w:r>
      <w:r w:rsidR="00EC3E80">
        <w:rPr>
          <w:lang w:val="en-US"/>
        </w:rPr>
        <w:t>'</w:t>
      </w:r>
      <w:r w:rsidRPr="002E5CBA">
        <w:rPr>
          <w:lang w:val="en-US"/>
        </w:rPr>
        <w:t>#/c</w:t>
      </w:r>
      <w:r>
        <w:rPr>
          <w:lang w:val="en-US"/>
        </w:rPr>
        <w:t>omponents/schemas/RatType</w:t>
      </w:r>
      <w:r w:rsidRPr="002E5CBA">
        <w:rPr>
          <w:lang w:val="en-US"/>
        </w:rPr>
        <w:t>'</w:t>
      </w:r>
    </w:p>
    <w:p w:rsidR="00296CD9" w:rsidRPr="002E5CBA" w:rsidRDefault="00296CD9" w:rsidP="00296CD9">
      <w:pPr>
        <w:pStyle w:val="PL"/>
        <w:rPr>
          <w:lang w:val="en-US"/>
        </w:rPr>
      </w:pPr>
      <w:r w:rsidRPr="002E5CBA">
        <w:rPr>
          <w:lang w:val="en-US"/>
        </w:rPr>
        <w:t xml:space="preserve">        </w:t>
      </w:r>
      <w:r>
        <w:t>qosFlowsUsageData</w:t>
      </w:r>
      <w:r w:rsidRPr="002E5CBA">
        <w:rPr>
          <w:lang w:val="en-US"/>
        </w:rPr>
        <w:t>:</w:t>
      </w:r>
    </w:p>
    <w:p w:rsidR="00296CD9" w:rsidRPr="002E5CBA" w:rsidRDefault="00296CD9" w:rsidP="00296CD9">
      <w:pPr>
        <w:pStyle w:val="PL"/>
        <w:rPr>
          <w:lang w:val="en-US"/>
        </w:rPr>
      </w:pPr>
      <w:r w:rsidRPr="002E5CBA">
        <w:rPr>
          <w:lang w:val="en-US"/>
        </w:rPr>
        <w:t xml:space="preserve">          type: array</w:t>
      </w:r>
    </w:p>
    <w:p w:rsidR="00296CD9" w:rsidRPr="002E5CBA" w:rsidRDefault="00296CD9" w:rsidP="00296CD9">
      <w:pPr>
        <w:pStyle w:val="PL"/>
        <w:rPr>
          <w:lang w:val="en-US"/>
        </w:rPr>
      </w:pPr>
      <w:r w:rsidRPr="002E5CBA">
        <w:rPr>
          <w:lang w:val="en-US"/>
        </w:rPr>
        <w:t xml:space="preserve">          items:</w:t>
      </w:r>
    </w:p>
    <w:p w:rsidR="00296CD9" w:rsidRPr="002E5CBA" w:rsidRDefault="00296CD9" w:rsidP="00296CD9">
      <w:pPr>
        <w:pStyle w:val="PL"/>
        <w:rPr>
          <w:lang w:val="en-US"/>
        </w:rPr>
      </w:pPr>
      <w:r w:rsidRPr="002E5CBA">
        <w:rPr>
          <w:lang w:val="en-US"/>
        </w:rPr>
        <w:t xml:space="preserve">            $ref: '#/components/schemas/</w:t>
      </w:r>
      <w:r>
        <w:t>QosFlowUsageReport</w:t>
      </w:r>
      <w:r w:rsidRPr="002E5CBA">
        <w:rPr>
          <w:lang w:val="en-US"/>
        </w:rPr>
        <w:t>'</w:t>
      </w:r>
    </w:p>
    <w:p w:rsidR="00296CD9" w:rsidRDefault="00296CD9" w:rsidP="00296CD9">
      <w:pPr>
        <w:pStyle w:val="PL"/>
        <w:rPr>
          <w:lang w:val="en-US"/>
        </w:rPr>
      </w:pPr>
      <w:r>
        <w:rPr>
          <w:lang w:val="en-US"/>
        </w:rPr>
        <w:t xml:space="preserve">          minItems: 1</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secondaryRatType</w:t>
      </w:r>
    </w:p>
    <w:p w:rsidR="00296CD9" w:rsidRPr="002E5CBA" w:rsidRDefault="00296CD9" w:rsidP="00296CD9">
      <w:pPr>
        <w:pStyle w:val="PL"/>
        <w:rPr>
          <w:lang w:val="en-US"/>
        </w:rPr>
      </w:pPr>
      <w:r w:rsidRPr="002E5CBA">
        <w:rPr>
          <w:lang w:val="en-US"/>
        </w:rPr>
        <w:t xml:space="preserve">        - </w:t>
      </w:r>
      <w:r>
        <w:t>qosFlowsUsageData</w:t>
      </w:r>
    </w:p>
    <w:p w:rsidR="00296CD9" w:rsidRDefault="00296CD9" w:rsidP="00296CD9">
      <w:pPr>
        <w:pStyle w:val="PL"/>
        <w:rPr>
          <w:lang w:val="en-US"/>
        </w:rPr>
      </w:pPr>
    </w:p>
    <w:p w:rsidR="00296CD9" w:rsidRPr="002E5CBA" w:rsidRDefault="00296CD9" w:rsidP="00296CD9">
      <w:pPr>
        <w:pStyle w:val="PL"/>
        <w:rPr>
          <w:lang w:val="en-US"/>
        </w:rPr>
      </w:pPr>
      <w:r>
        <w:rPr>
          <w:lang w:val="en-US"/>
        </w:rPr>
        <w:t xml:space="preserve">    </w:t>
      </w:r>
      <w:r>
        <w:t>QosFlowUsageReport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qfi</w:t>
      </w:r>
      <w:r w:rsidRPr="002E5CBA">
        <w:rPr>
          <w:lang w:val="en-US"/>
        </w:rPr>
        <w:t>:</w:t>
      </w:r>
    </w:p>
    <w:p w:rsidR="00296CD9" w:rsidRDefault="00296CD9" w:rsidP="00296CD9">
      <w:pPr>
        <w:pStyle w:val="PL"/>
        <w:rPr>
          <w:lang w:val="en-US"/>
        </w:rPr>
      </w:pPr>
      <w:r w:rsidRPr="002E5CBA">
        <w:rPr>
          <w:lang w:val="en-US"/>
        </w:rPr>
        <w:t xml:space="preserve">          </w:t>
      </w:r>
      <w:r w:rsidR="000F0FA5">
        <w:rPr>
          <w:lang w:val="en-US"/>
        </w:rPr>
        <w:t>$</w:t>
      </w:r>
      <w:r w:rsidR="000F0FA5">
        <w:rPr>
          <w:rFonts w:ascii="Consolas" w:hAnsi="Consolas"/>
        </w:rPr>
        <w:t>ref: '#/components/schemas/Qfi'</w:t>
      </w:r>
    </w:p>
    <w:p w:rsidR="00296CD9" w:rsidRPr="002E5CBA" w:rsidRDefault="00296CD9" w:rsidP="00296CD9">
      <w:pPr>
        <w:pStyle w:val="PL"/>
        <w:rPr>
          <w:lang w:val="en-US"/>
        </w:rPr>
      </w:pPr>
      <w:r w:rsidRPr="002E5CBA">
        <w:rPr>
          <w:lang w:val="en-US"/>
        </w:rPr>
        <w:t xml:space="preserve">        </w:t>
      </w:r>
      <w:r>
        <w:t>startTimeStamp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endTimeStamp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downlinkVolume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w:t>
      </w:r>
      <w:r>
        <w:t>uplinkVolume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lastRenderedPageBreak/>
        <w:t xml:space="preserve">        - </w:t>
      </w:r>
      <w:r>
        <w:t>qfi</w:t>
      </w:r>
    </w:p>
    <w:p w:rsidR="00296CD9" w:rsidRDefault="00296CD9" w:rsidP="00296CD9">
      <w:pPr>
        <w:pStyle w:val="PL"/>
      </w:pPr>
      <w:r w:rsidRPr="002E5CBA">
        <w:rPr>
          <w:lang w:val="en-US"/>
        </w:rPr>
        <w:t xml:space="preserve">        - </w:t>
      </w:r>
      <w:r>
        <w:t>startTimeStamp</w:t>
      </w:r>
    </w:p>
    <w:p w:rsidR="00296CD9" w:rsidRDefault="00296CD9" w:rsidP="00296CD9">
      <w:pPr>
        <w:pStyle w:val="PL"/>
      </w:pPr>
      <w:r w:rsidRPr="002E5CBA">
        <w:rPr>
          <w:lang w:val="en-US"/>
        </w:rPr>
        <w:t xml:space="preserve">        - </w:t>
      </w:r>
      <w:r>
        <w:t>endTimeStamp</w:t>
      </w:r>
    </w:p>
    <w:p w:rsidR="00296CD9" w:rsidRDefault="00296CD9" w:rsidP="00296CD9">
      <w:pPr>
        <w:pStyle w:val="PL"/>
      </w:pPr>
      <w:r w:rsidRPr="002E5CBA">
        <w:rPr>
          <w:lang w:val="en-US"/>
        </w:rPr>
        <w:t xml:space="preserve">        - </w:t>
      </w:r>
      <w:r w:rsidR="00EC3E80">
        <w:t>downlinkVolume</w:t>
      </w:r>
    </w:p>
    <w:p w:rsidR="00296CD9" w:rsidRPr="002E5CBA" w:rsidRDefault="00296CD9" w:rsidP="00296CD9">
      <w:pPr>
        <w:pStyle w:val="PL"/>
        <w:rPr>
          <w:lang w:val="en-US"/>
        </w:rPr>
      </w:pPr>
      <w:r w:rsidRPr="002E5CBA">
        <w:rPr>
          <w:lang w:val="en-US"/>
        </w:rPr>
        <w:t xml:space="preserve">        - </w:t>
      </w:r>
      <w:r w:rsidR="00EC3E80">
        <w:t>uplinkVolume</w:t>
      </w:r>
    </w:p>
    <w:p w:rsidR="00296CD9" w:rsidRPr="00F267AF" w:rsidRDefault="00296CD9" w:rsidP="00296CD9">
      <w:pPr>
        <w:pStyle w:val="PL"/>
        <w:rPr>
          <w:lang w:val="en-US"/>
        </w:rPr>
      </w:pP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01359F" w:rsidRPr="00F267AF" w:rsidRDefault="0001359F" w:rsidP="0001359F">
      <w:pPr>
        <w:pStyle w:val="PL"/>
      </w:pPr>
      <w:r>
        <w:t xml:space="preserve">    '406</w:t>
      </w:r>
      <w:r w:rsidRPr="00F267AF">
        <w:t>':</w:t>
      </w:r>
    </w:p>
    <w:p w:rsidR="0001359F" w:rsidRPr="00F267AF" w:rsidRDefault="0001359F" w:rsidP="0001359F">
      <w:pPr>
        <w:pStyle w:val="PL"/>
      </w:pPr>
      <w:r w:rsidRPr="00F267AF">
        <w:t xml:space="preserve">      description: </w:t>
      </w:r>
      <w:r w:rsidRPr="00CA0CBC">
        <w:t>406 Not Acceptable</w:t>
      </w:r>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FC2EBE" w:rsidRPr="00F267AF" w:rsidRDefault="00FC2EBE" w:rsidP="00FC2EBE">
      <w:pPr>
        <w:pStyle w:val="PL"/>
      </w:pPr>
      <w:r>
        <w:t xml:space="preserve">    '412</w:t>
      </w:r>
      <w:r w:rsidRPr="00F267AF">
        <w:t>':</w:t>
      </w:r>
    </w:p>
    <w:p w:rsidR="00FC2EBE" w:rsidRPr="00F267AF" w:rsidRDefault="00FC2EBE" w:rsidP="00FC2EBE">
      <w:pPr>
        <w:pStyle w:val="PL"/>
      </w:pPr>
      <w:r w:rsidRPr="00F267AF">
        <w:t xml:space="preserve">      description: </w:t>
      </w:r>
      <w:r>
        <w:t>Precondition Failed</w:t>
      </w:r>
    </w:p>
    <w:p w:rsidR="00FC2EBE" w:rsidRPr="00F267AF" w:rsidRDefault="00FC2EBE" w:rsidP="00FC2EBE">
      <w:pPr>
        <w:pStyle w:val="PL"/>
      </w:pPr>
      <w:r w:rsidRPr="00F267AF">
        <w:t xml:space="preserve">      content:</w:t>
      </w:r>
    </w:p>
    <w:p w:rsidR="00FC2EBE" w:rsidRPr="00F267AF" w:rsidRDefault="00FC2EBE" w:rsidP="00FC2EBE">
      <w:pPr>
        <w:pStyle w:val="PL"/>
      </w:pPr>
      <w:r w:rsidRPr="00F267AF">
        <w:t xml:space="preserve">        application/problem+json:</w:t>
      </w:r>
    </w:p>
    <w:p w:rsidR="00FC2EBE" w:rsidRPr="00F267AF" w:rsidRDefault="00FC2EBE" w:rsidP="00FC2EBE">
      <w:pPr>
        <w:pStyle w:val="PL"/>
      </w:pPr>
      <w:r w:rsidRPr="00F267AF">
        <w:t xml:space="preserve">          schema:</w:t>
      </w:r>
    </w:p>
    <w:p w:rsidR="00FC2EBE" w:rsidRPr="00F267AF" w:rsidRDefault="00FC2EBE" w:rsidP="00FC2EBE">
      <w:pPr>
        <w:pStyle w:val="PL"/>
      </w:pPr>
      <w:r w:rsidRPr="00F267AF">
        <w:t xml:space="preserve">            $ref: '#/components/schemas/ProblemDetails'</w:t>
      </w:r>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t xml:space="preserve">      description: URI Too Long</w:t>
      </w:r>
    </w:p>
    <w:p w:rsidR="00BB2294" w:rsidRPr="00F267AF" w:rsidRDefault="00BB2294" w:rsidP="00BB2294">
      <w:pPr>
        <w:pStyle w:val="PL"/>
      </w:pPr>
      <w:r w:rsidRPr="00F267AF">
        <w:lastRenderedPageBreak/>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A4ED3" w:rsidRPr="00F267AF" w:rsidRDefault="006A4ED3" w:rsidP="006A4ED3">
      <w:pPr>
        <w:pStyle w:val="PL"/>
      </w:pPr>
      <w:r w:rsidRPr="00F267AF">
        <w:t xml:space="preserve">    '4</w:t>
      </w:r>
      <w:r>
        <w:t>29</w:t>
      </w:r>
      <w:r w:rsidRPr="00F267AF">
        <w:t>':</w:t>
      </w:r>
    </w:p>
    <w:p w:rsidR="006A4ED3" w:rsidRPr="00F267AF" w:rsidRDefault="006A4ED3" w:rsidP="006A4ED3">
      <w:pPr>
        <w:pStyle w:val="PL"/>
      </w:pPr>
      <w:r w:rsidRPr="00F267AF">
        <w:t xml:space="preserve">      description: </w:t>
      </w:r>
      <w:r>
        <w:t>Too Many Requests</w:t>
      </w:r>
    </w:p>
    <w:p w:rsidR="006A4ED3" w:rsidRPr="00F267AF" w:rsidRDefault="006A4ED3" w:rsidP="006A4ED3">
      <w:pPr>
        <w:pStyle w:val="PL"/>
      </w:pPr>
      <w:r w:rsidRPr="00F267AF">
        <w:t xml:space="preserve">      content:</w:t>
      </w:r>
    </w:p>
    <w:p w:rsidR="006A4ED3" w:rsidRPr="00F267AF" w:rsidRDefault="006A4ED3" w:rsidP="006A4ED3">
      <w:pPr>
        <w:pStyle w:val="PL"/>
      </w:pPr>
      <w:r w:rsidRPr="00F267AF">
        <w:t xml:space="preserve">        application/problem+json:</w:t>
      </w:r>
    </w:p>
    <w:p w:rsidR="006A4ED3" w:rsidRPr="00F267AF" w:rsidRDefault="006A4ED3" w:rsidP="006A4ED3">
      <w:pPr>
        <w:pStyle w:val="PL"/>
      </w:pPr>
      <w:r w:rsidRPr="00F267AF">
        <w:t xml:space="preserve">          schema:</w:t>
      </w:r>
    </w:p>
    <w:p w:rsidR="006A4ED3" w:rsidRPr="00F267AF" w:rsidRDefault="006A4ED3" w:rsidP="006A4ED3">
      <w:pPr>
        <w:pStyle w:val="PL"/>
      </w:pPr>
      <w:r w:rsidRPr="00F267AF">
        <w:t xml:space="preserve">            $ref: '#/components/schemas/ProblemDetails'</w:t>
      </w:r>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727F3" w:rsidRPr="00F267AF" w:rsidRDefault="00B727F3" w:rsidP="00B727F3">
      <w:pPr>
        <w:pStyle w:val="PL"/>
      </w:pPr>
      <w:r w:rsidRPr="00F267AF">
        <w:t xml:space="preserve">      content:</w:t>
      </w:r>
    </w:p>
    <w:p w:rsidR="00B727F3" w:rsidRPr="00F267AF" w:rsidRDefault="00B727F3" w:rsidP="00B727F3">
      <w:pPr>
        <w:pStyle w:val="PL"/>
      </w:pPr>
      <w:r w:rsidRPr="00F267AF">
        <w:t xml:space="preserve">        application/problem+json:</w:t>
      </w:r>
    </w:p>
    <w:p w:rsidR="00B727F3" w:rsidRPr="00F267AF" w:rsidRDefault="00B727F3" w:rsidP="00B727F3">
      <w:pPr>
        <w:pStyle w:val="PL"/>
      </w:pPr>
      <w:r w:rsidRPr="00F267AF">
        <w:t xml:space="preserve">          schema:</w:t>
      </w:r>
    </w:p>
    <w:p w:rsidR="00B727F3" w:rsidRPr="00F267AF" w:rsidRDefault="00B727F3" w:rsidP="00B727F3">
      <w:pPr>
        <w:pStyle w:val="PL"/>
      </w:pPr>
      <w:r w:rsidRPr="00F267AF">
        <w:t xml:space="preserve">            $ref: '#/components/schemas/ProblemDetails'</w:t>
      </w:r>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156" w:name="historyclause"/>
      <w:bookmarkStart w:id="157" w:name="_Toc3974284"/>
      <w:r w:rsidR="00080512" w:rsidRPr="00F267AF">
        <w:lastRenderedPageBreak/>
        <w:t xml:space="preserve">Annex </w:t>
      </w:r>
      <w:r w:rsidR="00D83283" w:rsidRPr="00F267AF">
        <w:t>B</w:t>
      </w:r>
      <w:r w:rsidR="00080512" w:rsidRPr="00F267AF">
        <w:t xml:space="preserve"> (informative):</w:t>
      </w:r>
      <w:r w:rsidR="00080512" w:rsidRPr="00F267AF">
        <w:br/>
        <w:t>Change history</w:t>
      </w:r>
      <w:bookmarkEnd w:id="157"/>
    </w:p>
    <w:bookmarkEnd w:id="156"/>
    <w:p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4C4659">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lastRenderedPageBreak/>
              <w:t>Change history</w:t>
            </w:r>
          </w:p>
        </w:tc>
      </w:tr>
      <w:tr w:rsidR="003C3971" w:rsidRPr="00F267AF" w:rsidTr="004C4659">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r w:rsidRPr="00F267AF">
              <w:rPr>
                <w:b/>
                <w:sz w:val="16"/>
              </w:rPr>
              <w:t>TDoc</w:t>
            </w:r>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4C4659">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4C4659">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4C4659">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4C4659">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4C4659">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4C4659">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4C4659">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4C4659">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4C4659">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Application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Area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DNN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0044</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of missing status code 429 in TS 29.571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29571 CR cardinality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0045</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The ARP in Default QoS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Snssai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GroupId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Adding of HTTP status code "406 Not Acceptable"</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VarUeId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ProblemDetails for 501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ChangeItem alignment</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0046</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Regular Expression Patterns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Alignments with NGAP</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CP-183168</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0065</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Secondary RAT usage data reporting</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 of pattern for data types with "nullable" property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NF Group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 for complex query expression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CP-183161</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0064</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NgRanIdentifier and PresenceInfo</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0068</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Addition of HTTP status code "412 Precondition Failed"</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0051</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3</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Introduction of Barring of Roaming in 5GC</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0066</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Service Area Restriction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lastRenderedPageBreak/>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0067</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Charging related types</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0070</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 of the reference for the SupportedFeatures Data Type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0072</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open API version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0073</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ExternalDoc update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26018A" w:rsidRPr="00F267AF" w:rsidTr="004C4659">
        <w:tc>
          <w:tcPr>
            <w:tcW w:w="800" w:type="dxa"/>
            <w:shd w:val="solid" w:color="FFFFFF" w:fill="auto"/>
          </w:tcPr>
          <w:p w:rsidR="0026018A" w:rsidRDefault="0026018A" w:rsidP="004C4659">
            <w:pPr>
              <w:pStyle w:val="TAC"/>
              <w:rPr>
                <w:sz w:val="16"/>
                <w:szCs w:val="16"/>
              </w:rPr>
            </w:pPr>
            <w:r>
              <w:rPr>
                <w:sz w:val="16"/>
                <w:szCs w:val="16"/>
              </w:rPr>
              <w:t>2019-03</w:t>
            </w:r>
          </w:p>
        </w:tc>
        <w:tc>
          <w:tcPr>
            <w:tcW w:w="800" w:type="dxa"/>
            <w:shd w:val="solid" w:color="FFFFFF" w:fill="auto"/>
          </w:tcPr>
          <w:p w:rsidR="0026018A" w:rsidRDefault="0026018A" w:rsidP="004C4659">
            <w:pPr>
              <w:pStyle w:val="TAC"/>
              <w:rPr>
                <w:sz w:val="16"/>
                <w:szCs w:val="16"/>
              </w:rPr>
            </w:pPr>
            <w:r>
              <w:rPr>
                <w:sz w:val="16"/>
                <w:szCs w:val="16"/>
              </w:rPr>
              <w:t>CT#83</w:t>
            </w:r>
          </w:p>
        </w:tc>
        <w:tc>
          <w:tcPr>
            <w:tcW w:w="1094" w:type="dxa"/>
            <w:shd w:val="solid" w:color="FFFFFF" w:fill="auto"/>
          </w:tcPr>
          <w:p w:rsidR="0026018A" w:rsidRDefault="0026018A" w:rsidP="004C4659">
            <w:pPr>
              <w:pStyle w:val="TAC"/>
              <w:rPr>
                <w:sz w:val="16"/>
                <w:szCs w:val="16"/>
              </w:rPr>
            </w:pPr>
            <w:r>
              <w:rPr>
                <w:sz w:val="16"/>
                <w:szCs w:val="16"/>
              </w:rPr>
              <w:t>CP-190029</w:t>
            </w:r>
          </w:p>
        </w:tc>
        <w:tc>
          <w:tcPr>
            <w:tcW w:w="567" w:type="dxa"/>
            <w:shd w:val="solid" w:color="FFFFFF" w:fill="auto"/>
          </w:tcPr>
          <w:p w:rsidR="0026018A" w:rsidRPr="006C52B5" w:rsidRDefault="0026018A" w:rsidP="004C4659">
            <w:pPr>
              <w:pStyle w:val="TAL"/>
              <w:rPr>
                <w:rFonts w:eastAsia="Times New Roman" w:cs="Arial"/>
                <w:sz w:val="16"/>
                <w:szCs w:val="16"/>
                <w:lang w:eastAsia="en-GB"/>
              </w:rPr>
            </w:pPr>
            <w:r>
              <w:rPr>
                <w:rFonts w:eastAsia="Times New Roman" w:cs="Arial"/>
                <w:sz w:val="16"/>
                <w:szCs w:val="16"/>
                <w:lang w:eastAsia="en-GB"/>
              </w:rPr>
              <w:t>0075</w:t>
            </w:r>
          </w:p>
        </w:tc>
        <w:tc>
          <w:tcPr>
            <w:tcW w:w="425" w:type="dxa"/>
            <w:shd w:val="solid" w:color="FFFFFF" w:fill="auto"/>
          </w:tcPr>
          <w:p w:rsidR="0026018A" w:rsidRPr="006C52B5" w:rsidRDefault="00326CB7" w:rsidP="004C4659">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26018A" w:rsidRDefault="0026018A" w:rsidP="004C4659">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4C4659">
            <w:pPr>
              <w:pStyle w:val="TAL"/>
              <w:rPr>
                <w:rFonts w:eastAsia="Times New Roman" w:cs="Arial"/>
                <w:sz w:val="16"/>
                <w:szCs w:val="16"/>
                <w:lang w:eastAsia="en-GB"/>
              </w:rPr>
            </w:pPr>
            <w:r>
              <w:t>Corrections on subscribed Priority</w:t>
            </w:r>
          </w:p>
        </w:tc>
        <w:tc>
          <w:tcPr>
            <w:tcW w:w="708" w:type="dxa"/>
            <w:shd w:val="solid" w:color="FFFFFF" w:fill="auto"/>
          </w:tcPr>
          <w:p w:rsidR="0026018A" w:rsidRPr="00AC6887" w:rsidRDefault="0026018A" w:rsidP="004C4659">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0076</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AmfRegionId and AmfSetId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Supported features</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0078</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n3iwf 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0079</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the encoding of bit string</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0081</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Type RouteToLocation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0082</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ODB correction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0083</w:t>
            </w:r>
          </w:p>
        </w:tc>
        <w:tc>
          <w:tcPr>
            <w:tcW w:w="425" w:type="dxa"/>
            <w:shd w:val="solid" w:color="FFFFFF" w:fill="auto"/>
          </w:tcPr>
          <w:p w:rsidR="0026018A" w:rsidRDefault="0026018A" w:rsidP="0026018A">
            <w:pPr>
              <w:pStyle w:val="TAR"/>
              <w:rPr>
                <w:rFonts w:eastAsia="Times New Roman" w:cs="Arial"/>
                <w:sz w:val="16"/>
                <w:szCs w:val="16"/>
                <w:lang w:eastAsia="en-GB"/>
              </w:rPr>
            </w:pP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3GPP TS 29.571 API version update</w:t>
            </w:r>
          </w:p>
        </w:tc>
        <w:tc>
          <w:tcPr>
            <w:tcW w:w="708" w:type="dxa"/>
            <w:shd w:val="solid" w:color="FFFFFF" w:fill="auto"/>
          </w:tcPr>
          <w:p w:rsidR="0026018A" w:rsidRDefault="0026018A" w:rsidP="0026018A">
            <w:pPr>
              <w:pStyle w:val="TAC"/>
              <w:rPr>
                <w:sz w:val="16"/>
                <w:szCs w:val="16"/>
              </w:rPr>
            </w:pPr>
            <w:r>
              <w:rPr>
                <w:sz w:val="16"/>
                <w:szCs w:val="16"/>
              </w:rPr>
              <w:t>15.3.0</w:t>
            </w:r>
          </w:p>
        </w:tc>
      </w:tr>
    </w:tbl>
    <w:p w:rsidR="003C3971" w:rsidRPr="00F267AF" w:rsidRDefault="003C3971" w:rsidP="00AD3C70"/>
    <w:sectPr w:rsidR="003C3971" w:rsidRPr="00F267A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580" w:rsidRDefault="00A27580">
      <w:r>
        <w:separator/>
      </w:r>
    </w:p>
  </w:endnote>
  <w:endnote w:type="continuationSeparator" w:id="0">
    <w:p w:rsidR="00A27580" w:rsidRDefault="00A2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FEB" w:rsidRDefault="00AB4F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580" w:rsidRDefault="00A27580">
      <w:r>
        <w:separator/>
      </w:r>
    </w:p>
  </w:footnote>
  <w:footnote w:type="continuationSeparator" w:id="0">
    <w:p w:rsidR="00A27580" w:rsidRDefault="00A27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FEB" w:rsidRDefault="00AB4F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3B1B">
      <w:rPr>
        <w:rFonts w:ascii="Arial" w:hAnsi="Arial" w:cs="Arial"/>
        <w:b/>
        <w:noProof/>
        <w:sz w:val="18"/>
        <w:szCs w:val="18"/>
      </w:rPr>
      <w:t>3GPP TS 29.571 V15.3.0 (2019-03)</w:t>
    </w:r>
    <w:r>
      <w:rPr>
        <w:rFonts w:ascii="Arial" w:hAnsi="Arial" w:cs="Arial"/>
        <w:b/>
        <w:sz w:val="18"/>
        <w:szCs w:val="18"/>
      </w:rPr>
      <w:fldChar w:fldCharType="end"/>
    </w:r>
  </w:p>
  <w:p w:rsidR="00AB4FEB" w:rsidRDefault="00AB4F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6CB7">
      <w:rPr>
        <w:rFonts w:ascii="Arial" w:hAnsi="Arial" w:cs="Arial"/>
        <w:b/>
        <w:noProof/>
        <w:sz w:val="18"/>
        <w:szCs w:val="18"/>
      </w:rPr>
      <w:t>73</w:t>
    </w:r>
    <w:r>
      <w:rPr>
        <w:rFonts w:ascii="Arial" w:hAnsi="Arial" w:cs="Arial"/>
        <w:b/>
        <w:sz w:val="18"/>
        <w:szCs w:val="18"/>
      </w:rPr>
      <w:fldChar w:fldCharType="end"/>
    </w:r>
  </w:p>
  <w:p w:rsidR="00AB4FEB" w:rsidRDefault="00AB4F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3B1B">
      <w:rPr>
        <w:rFonts w:ascii="Arial" w:hAnsi="Arial" w:cs="Arial"/>
        <w:b/>
        <w:noProof/>
        <w:sz w:val="18"/>
        <w:szCs w:val="18"/>
      </w:rPr>
      <w:t>Release 15</w:t>
    </w:r>
    <w:r>
      <w:rPr>
        <w:rFonts w:ascii="Arial" w:hAnsi="Arial" w:cs="Arial"/>
        <w:b/>
        <w:sz w:val="18"/>
        <w:szCs w:val="18"/>
      </w:rPr>
      <w:fldChar w:fldCharType="end"/>
    </w:r>
  </w:p>
  <w:p w:rsidR="00AB4FEB" w:rsidRDefault="00AB4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221A"/>
    <w:rsid w:val="0009288E"/>
    <w:rsid w:val="000A0C08"/>
    <w:rsid w:val="000A31DC"/>
    <w:rsid w:val="000A664A"/>
    <w:rsid w:val="000A7A7B"/>
    <w:rsid w:val="000B5D45"/>
    <w:rsid w:val="000B620A"/>
    <w:rsid w:val="000D58AB"/>
    <w:rsid w:val="000E1B21"/>
    <w:rsid w:val="000E3728"/>
    <w:rsid w:val="000F0FA5"/>
    <w:rsid w:val="00111B50"/>
    <w:rsid w:val="00114681"/>
    <w:rsid w:val="00116CAC"/>
    <w:rsid w:val="0012006D"/>
    <w:rsid w:val="001442C0"/>
    <w:rsid w:val="001464FC"/>
    <w:rsid w:val="00153CC4"/>
    <w:rsid w:val="00156D61"/>
    <w:rsid w:val="00165BDF"/>
    <w:rsid w:val="00166125"/>
    <w:rsid w:val="00167262"/>
    <w:rsid w:val="0017782E"/>
    <w:rsid w:val="00180A30"/>
    <w:rsid w:val="0018523A"/>
    <w:rsid w:val="00197B28"/>
    <w:rsid w:val="001A7470"/>
    <w:rsid w:val="001B1F03"/>
    <w:rsid w:val="001B3F3F"/>
    <w:rsid w:val="001C5F51"/>
    <w:rsid w:val="001D02C2"/>
    <w:rsid w:val="001D581B"/>
    <w:rsid w:val="001E08E6"/>
    <w:rsid w:val="001E0C04"/>
    <w:rsid w:val="001E5368"/>
    <w:rsid w:val="001E60C7"/>
    <w:rsid w:val="001F168B"/>
    <w:rsid w:val="001F3786"/>
    <w:rsid w:val="001F6E84"/>
    <w:rsid w:val="0023200F"/>
    <w:rsid w:val="002347A2"/>
    <w:rsid w:val="00242052"/>
    <w:rsid w:val="00244A79"/>
    <w:rsid w:val="00245D9B"/>
    <w:rsid w:val="0026018A"/>
    <w:rsid w:val="00294C5C"/>
    <w:rsid w:val="00296CD9"/>
    <w:rsid w:val="002B3101"/>
    <w:rsid w:val="002B4178"/>
    <w:rsid w:val="002C55C3"/>
    <w:rsid w:val="002D2B3C"/>
    <w:rsid w:val="002D702D"/>
    <w:rsid w:val="002E2E14"/>
    <w:rsid w:val="002F3590"/>
    <w:rsid w:val="00302BED"/>
    <w:rsid w:val="0031112B"/>
    <w:rsid w:val="0031395C"/>
    <w:rsid w:val="003172DC"/>
    <w:rsid w:val="0032066F"/>
    <w:rsid w:val="00326CB7"/>
    <w:rsid w:val="0033739A"/>
    <w:rsid w:val="003405A9"/>
    <w:rsid w:val="00347CD0"/>
    <w:rsid w:val="0035462D"/>
    <w:rsid w:val="003624A6"/>
    <w:rsid w:val="00383C6A"/>
    <w:rsid w:val="00395F2E"/>
    <w:rsid w:val="003A6EA8"/>
    <w:rsid w:val="003A78FD"/>
    <w:rsid w:val="003B1931"/>
    <w:rsid w:val="003C3971"/>
    <w:rsid w:val="003D0112"/>
    <w:rsid w:val="003D6B0F"/>
    <w:rsid w:val="003E27A6"/>
    <w:rsid w:val="003F2D87"/>
    <w:rsid w:val="003F609C"/>
    <w:rsid w:val="00404278"/>
    <w:rsid w:val="00406532"/>
    <w:rsid w:val="00407A55"/>
    <w:rsid w:val="00414728"/>
    <w:rsid w:val="004167B2"/>
    <w:rsid w:val="004215C6"/>
    <w:rsid w:val="00422775"/>
    <w:rsid w:val="00425874"/>
    <w:rsid w:val="0042630E"/>
    <w:rsid w:val="0044704D"/>
    <w:rsid w:val="00457BE7"/>
    <w:rsid w:val="00461093"/>
    <w:rsid w:val="0046142F"/>
    <w:rsid w:val="0046357F"/>
    <w:rsid w:val="00471922"/>
    <w:rsid w:val="004820E2"/>
    <w:rsid w:val="004A18D3"/>
    <w:rsid w:val="004B60EE"/>
    <w:rsid w:val="004C15BE"/>
    <w:rsid w:val="004C4659"/>
    <w:rsid w:val="004D30E4"/>
    <w:rsid w:val="004D3578"/>
    <w:rsid w:val="004E0D84"/>
    <w:rsid w:val="004E1579"/>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84F18"/>
    <w:rsid w:val="00586546"/>
    <w:rsid w:val="00590517"/>
    <w:rsid w:val="00591441"/>
    <w:rsid w:val="00595218"/>
    <w:rsid w:val="005B37BB"/>
    <w:rsid w:val="005B6842"/>
    <w:rsid w:val="005C24C6"/>
    <w:rsid w:val="005C3D7D"/>
    <w:rsid w:val="005D2E01"/>
    <w:rsid w:val="005D6242"/>
    <w:rsid w:val="005E24AD"/>
    <w:rsid w:val="005E285D"/>
    <w:rsid w:val="005F15FF"/>
    <w:rsid w:val="005F3E16"/>
    <w:rsid w:val="00600654"/>
    <w:rsid w:val="0060166C"/>
    <w:rsid w:val="00601C14"/>
    <w:rsid w:val="0061117A"/>
    <w:rsid w:val="00614FDF"/>
    <w:rsid w:val="00620AF3"/>
    <w:rsid w:val="00626C9E"/>
    <w:rsid w:val="006371A0"/>
    <w:rsid w:val="00637EEA"/>
    <w:rsid w:val="006411D4"/>
    <w:rsid w:val="00644AFC"/>
    <w:rsid w:val="006615BA"/>
    <w:rsid w:val="00676648"/>
    <w:rsid w:val="006876AD"/>
    <w:rsid w:val="00687C3B"/>
    <w:rsid w:val="006953A9"/>
    <w:rsid w:val="006A100E"/>
    <w:rsid w:val="006A1E40"/>
    <w:rsid w:val="006A4ED3"/>
    <w:rsid w:val="006C241D"/>
    <w:rsid w:val="006C72D0"/>
    <w:rsid w:val="006D16A2"/>
    <w:rsid w:val="006E5C86"/>
    <w:rsid w:val="006F081C"/>
    <w:rsid w:val="006F194E"/>
    <w:rsid w:val="006F7573"/>
    <w:rsid w:val="00717E65"/>
    <w:rsid w:val="00720878"/>
    <w:rsid w:val="00721DD2"/>
    <w:rsid w:val="00734A5B"/>
    <w:rsid w:val="007353FB"/>
    <w:rsid w:val="00740816"/>
    <w:rsid w:val="00744E76"/>
    <w:rsid w:val="007469CD"/>
    <w:rsid w:val="007532AE"/>
    <w:rsid w:val="0075351E"/>
    <w:rsid w:val="00762EDE"/>
    <w:rsid w:val="00763FA5"/>
    <w:rsid w:val="00766990"/>
    <w:rsid w:val="00774AC9"/>
    <w:rsid w:val="00774F86"/>
    <w:rsid w:val="00781F0F"/>
    <w:rsid w:val="007842B1"/>
    <w:rsid w:val="00784803"/>
    <w:rsid w:val="007A0E8C"/>
    <w:rsid w:val="007A6F18"/>
    <w:rsid w:val="007A71FF"/>
    <w:rsid w:val="007B4158"/>
    <w:rsid w:val="007B6631"/>
    <w:rsid w:val="007C7982"/>
    <w:rsid w:val="007D67C9"/>
    <w:rsid w:val="007D7695"/>
    <w:rsid w:val="007F2DD3"/>
    <w:rsid w:val="007F3D1A"/>
    <w:rsid w:val="008028A4"/>
    <w:rsid w:val="00802BF2"/>
    <w:rsid w:val="00825289"/>
    <w:rsid w:val="00827EB5"/>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D3829"/>
    <w:rsid w:val="008E591A"/>
    <w:rsid w:val="008E649A"/>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71305"/>
    <w:rsid w:val="00971A17"/>
    <w:rsid w:val="00971C43"/>
    <w:rsid w:val="00972E2F"/>
    <w:rsid w:val="00975305"/>
    <w:rsid w:val="00990B6A"/>
    <w:rsid w:val="009A3B70"/>
    <w:rsid w:val="009B16C0"/>
    <w:rsid w:val="009D53A0"/>
    <w:rsid w:val="009E1E68"/>
    <w:rsid w:val="009E3688"/>
    <w:rsid w:val="009F37B7"/>
    <w:rsid w:val="009F534A"/>
    <w:rsid w:val="009F5814"/>
    <w:rsid w:val="00A0074F"/>
    <w:rsid w:val="00A00B9F"/>
    <w:rsid w:val="00A0147E"/>
    <w:rsid w:val="00A10F02"/>
    <w:rsid w:val="00A164B4"/>
    <w:rsid w:val="00A232A8"/>
    <w:rsid w:val="00A26419"/>
    <w:rsid w:val="00A27580"/>
    <w:rsid w:val="00A44A2A"/>
    <w:rsid w:val="00A53724"/>
    <w:rsid w:val="00A6000A"/>
    <w:rsid w:val="00A6051E"/>
    <w:rsid w:val="00A617A3"/>
    <w:rsid w:val="00A632FD"/>
    <w:rsid w:val="00A6421E"/>
    <w:rsid w:val="00A701C7"/>
    <w:rsid w:val="00A821F1"/>
    <w:rsid w:val="00A82346"/>
    <w:rsid w:val="00A84FFA"/>
    <w:rsid w:val="00AB4FEB"/>
    <w:rsid w:val="00AB6E80"/>
    <w:rsid w:val="00AC7E25"/>
    <w:rsid w:val="00AD3B1B"/>
    <w:rsid w:val="00AD3C70"/>
    <w:rsid w:val="00AD5064"/>
    <w:rsid w:val="00AE1365"/>
    <w:rsid w:val="00AE1C26"/>
    <w:rsid w:val="00AF38D7"/>
    <w:rsid w:val="00B0264A"/>
    <w:rsid w:val="00B15449"/>
    <w:rsid w:val="00B15540"/>
    <w:rsid w:val="00B21213"/>
    <w:rsid w:val="00B2576A"/>
    <w:rsid w:val="00B30AB7"/>
    <w:rsid w:val="00B3525D"/>
    <w:rsid w:val="00B3658F"/>
    <w:rsid w:val="00B36859"/>
    <w:rsid w:val="00B42053"/>
    <w:rsid w:val="00B5055C"/>
    <w:rsid w:val="00B543D1"/>
    <w:rsid w:val="00B55156"/>
    <w:rsid w:val="00B5547A"/>
    <w:rsid w:val="00B61BC3"/>
    <w:rsid w:val="00B67591"/>
    <w:rsid w:val="00B727F3"/>
    <w:rsid w:val="00B8526F"/>
    <w:rsid w:val="00B863E0"/>
    <w:rsid w:val="00B96451"/>
    <w:rsid w:val="00BB2294"/>
    <w:rsid w:val="00BB2AD0"/>
    <w:rsid w:val="00BC0CA6"/>
    <w:rsid w:val="00BC0F7D"/>
    <w:rsid w:val="00BD5527"/>
    <w:rsid w:val="00BF162E"/>
    <w:rsid w:val="00BF4B78"/>
    <w:rsid w:val="00C078A3"/>
    <w:rsid w:val="00C11376"/>
    <w:rsid w:val="00C3171B"/>
    <w:rsid w:val="00C33079"/>
    <w:rsid w:val="00C340B8"/>
    <w:rsid w:val="00C4013F"/>
    <w:rsid w:val="00C45231"/>
    <w:rsid w:val="00C46535"/>
    <w:rsid w:val="00C72833"/>
    <w:rsid w:val="00C76572"/>
    <w:rsid w:val="00C80058"/>
    <w:rsid w:val="00C93F40"/>
    <w:rsid w:val="00CA3D0C"/>
    <w:rsid w:val="00CA5A3A"/>
    <w:rsid w:val="00CA6824"/>
    <w:rsid w:val="00CB606B"/>
    <w:rsid w:val="00CB73BD"/>
    <w:rsid w:val="00D00406"/>
    <w:rsid w:val="00D01DB7"/>
    <w:rsid w:val="00D16FBB"/>
    <w:rsid w:val="00D203D9"/>
    <w:rsid w:val="00D24259"/>
    <w:rsid w:val="00D36DEC"/>
    <w:rsid w:val="00D5331B"/>
    <w:rsid w:val="00D54535"/>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914"/>
    <w:rsid w:val="00DA3747"/>
    <w:rsid w:val="00DA7A03"/>
    <w:rsid w:val="00DA7E56"/>
    <w:rsid w:val="00DB1818"/>
    <w:rsid w:val="00DB416E"/>
    <w:rsid w:val="00DC309B"/>
    <w:rsid w:val="00DC4DA2"/>
    <w:rsid w:val="00DD4440"/>
    <w:rsid w:val="00DF0297"/>
    <w:rsid w:val="00DF2B1F"/>
    <w:rsid w:val="00DF62CD"/>
    <w:rsid w:val="00E026E8"/>
    <w:rsid w:val="00E04CC5"/>
    <w:rsid w:val="00E060BD"/>
    <w:rsid w:val="00E259C6"/>
    <w:rsid w:val="00E373FD"/>
    <w:rsid w:val="00E438B0"/>
    <w:rsid w:val="00E510D7"/>
    <w:rsid w:val="00E6171D"/>
    <w:rsid w:val="00E63DD2"/>
    <w:rsid w:val="00E74C50"/>
    <w:rsid w:val="00E77645"/>
    <w:rsid w:val="00E83492"/>
    <w:rsid w:val="00E8684E"/>
    <w:rsid w:val="00EA0C3A"/>
    <w:rsid w:val="00EA151A"/>
    <w:rsid w:val="00EA7696"/>
    <w:rsid w:val="00EB166D"/>
    <w:rsid w:val="00EB16FD"/>
    <w:rsid w:val="00EB3CEA"/>
    <w:rsid w:val="00EC3E80"/>
    <w:rsid w:val="00EC4346"/>
    <w:rsid w:val="00EC4A25"/>
    <w:rsid w:val="00ED3756"/>
    <w:rsid w:val="00ED5087"/>
    <w:rsid w:val="00ED7F65"/>
    <w:rsid w:val="00EF672D"/>
    <w:rsid w:val="00F025A2"/>
    <w:rsid w:val="00F02C34"/>
    <w:rsid w:val="00F04712"/>
    <w:rsid w:val="00F124EB"/>
    <w:rsid w:val="00F22EC7"/>
    <w:rsid w:val="00F267AF"/>
    <w:rsid w:val="00F31705"/>
    <w:rsid w:val="00F36B89"/>
    <w:rsid w:val="00F407EA"/>
    <w:rsid w:val="00F40C40"/>
    <w:rsid w:val="00F42070"/>
    <w:rsid w:val="00F43EDE"/>
    <w:rsid w:val="00F45B4B"/>
    <w:rsid w:val="00F551E3"/>
    <w:rsid w:val="00F653B8"/>
    <w:rsid w:val="00F66213"/>
    <w:rsid w:val="00F7355C"/>
    <w:rsid w:val="00F81359"/>
    <w:rsid w:val="00F82C3D"/>
    <w:rsid w:val="00F85DB3"/>
    <w:rsid w:val="00FA1266"/>
    <w:rsid w:val="00FA61E8"/>
    <w:rsid w:val="00FA6A0B"/>
    <w:rsid w:val="00FB2130"/>
    <w:rsid w:val="00FB372F"/>
    <w:rsid w:val="00FB59E9"/>
    <w:rsid w:val="00FB611C"/>
    <w:rsid w:val="00FC1192"/>
    <w:rsid w:val="00FC2EBE"/>
    <w:rsid w:val="00FC3E2D"/>
    <w:rsid w:val="00FD3907"/>
    <w:rsid w:val="00FD66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489C5C"/>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8F540-18D7-4946-A28D-634F16B5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18780</Words>
  <Characters>107051</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125580</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dcterms:created xsi:type="dcterms:W3CDTF">2019-03-04T07:59:00Z</dcterms:created>
  <dcterms:modified xsi:type="dcterms:W3CDTF">2019-03-20T03:36:00Z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(3)yCZBYpx2txwcLJ5VMSray6qP6ZGaSFgLRk9BC+s29DizO/mF7o/sh0JdZfJWHewnHeuUVF4Y
J9ma0bkOEYALrjEVXL2Y8TwWGGoWTVoZpXUWmfe7Br2WTWov1mzuIJf8qA3U/ykI9Ne7xjcM
eXdecMpM4OYomfnomxZ6WKBgdUC5g/6LaVxZxadkZOAU3nxgNwHS1NH9rsBv5dhM4+At4zh5
6+shH6o3QM6rN/emx1</vt:lpwstr>
  </property>
  <property fmtid="{D5CDD505-2E9C-101B-9397-08002B2CF9AE}" pid="3" name="_2015_ms_pID_7253431">
    <vt:lpwstr>HRziPXZkrpylSd4OoFGC3c9sKXVZ0Jx/5F5c2FfZk64XMyxIPBTeO2
HLtkK9K1Z3FuGvpy3by8a3buoBlvFKsnsB/CCOyiGtgXaNUcoU5pDHscKsXvDewa8Dse5oXM
tE4N1y26gse26sZ5Wi2M+icwb90yATyaqsBJfdOoPlP8yoR3k5wbJonl6JX3yAfPb/L6V9S7
9BG6lqa93eri/S5Q5UqKaAQF5JHXI4xP05gF</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1552000479</vt:lpwstr>
  </property>
</Properties>
</file>