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BADDAF" w:rsidR="004F0988" w:rsidRPr="0016361A" w:rsidRDefault="008A6D4A" w:rsidP="00D44E5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656327">
              <w:t>0</w:t>
            </w:r>
            <w:r w:rsidRPr="0016361A">
              <w:t>.</w:t>
            </w:r>
            <w:r w:rsidR="00D44E53">
              <w:t>3</w:t>
            </w:r>
            <w:r w:rsidRPr="0016361A">
              <w:t>.</w:t>
            </w:r>
            <w:r w:rsidR="005E4FD4">
              <w:t>0</w:t>
            </w:r>
            <w:r w:rsidRPr="0016361A">
              <w:t xml:space="preserve"> </w:t>
            </w:r>
            <w:r w:rsidRPr="0016361A">
              <w:rPr>
                <w:sz w:val="32"/>
              </w:rPr>
              <w:t>(202</w:t>
            </w:r>
            <w:r w:rsidR="00662390">
              <w:rPr>
                <w:sz w:val="32"/>
              </w:rPr>
              <w:t>1</w:t>
            </w:r>
            <w:r w:rsidRPr="0016361A">
              <w:rPr>
                <w:sz w:val="32"/>
              </w:rPr>
              <w:t>-</w:t>
            </w:r>
            <w:r w:rsidR="00D44E53">
              <w:rPr>
                <w:sz w:val="32"/>
              </w:rPr>
              <w:t>11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890A980" w14:textId="1BFE7361" w:rsidR="0078258B" w:rsidRDefault="00F27AB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8258B">
        <w:t>Foreword</w:t>
      </w:r>
      <w:r w:rsidR="0078258B">
        <w:tab/>
      </w:r>
      <w:r w:rsidR="0078258B">
        <w:fldChar w:fldCharType="begin" w:fldLock="1"/>
      </w:r>
      <w:r w:rsidR="0078258B">
        <w:instrText xml:space="preserve"> PAGEREF _Toc89429782 \h </w:instrText>
      </w:r>
      <w:r w:rsidR="0078258B">
        <w:fldChar w:fldCharType="separate"/>
      </w:r>
      <w:r w:rsidR="0078258B">
        <w:t>8</w:t>
      </w:r>
      <w:r w:rsidR="0078258B">
        <w:fldChar w:fldCharType="end"/>
      </w:r>
    </w:p>
    <w:p w14:paraId="50C35955" w14:textId="3E5678F7" w:rsidR="0078258B" w:rsidRDefault="0078258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_Toc89429783 \h </w:instrText>
      </w:r>
      <w:r>
        <w:fldChar w:fldCharType="separate"/>
      </w:r>
      <w:r>
        <w:t>9</w:t>
      </w:r>
      <w:r>
        <w:fldChar w:fldCharType="end"/>
      </w:r>
    </w:p>
    <w:p w14:paraId="7146F6CE" w14:textId="310B097B" w:rsidR="0078258B" w:rsidRDefault="0078258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_Toc89429784 \h </w:instrText>
      </w:r>
      <w:r>
        <w:fldChar w:fldCharType="separate"/>
      </w:r>
      <w:r>
        <w:t>10</w:t>
      </w:r>
      <w:r>
        <w:fldChar w:fldCharType="end"/>
      </w:r>
    </w:p>
    <w:p w14:paraId="4A773060" w14:textId="128FC2F7" w:rsidR="0078258B" w:rsidRDefault="0078258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_Toc89429785 \h </w:instrText>
      </w:r>
      <w:r>
        <w:fldChar w:fldCharType="separate"/>
      </w:r>
      <w:r>
        <w:t>10</w:t>
      </w:r>
      <w:r>
        <w:fldChar w:fldCharType="end"/>
      </w:r>
    </w:p>
    <w:p w14:paraId="5987B04F" w14:textId="76B16EB5" w:rsidR="0078258B" w:rsidRDefault="0078258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_Toc89429786 \h </w:instrText>
      </w:r>
      <w:r>
        <w:fldChar w:fldCharType="separate"/>
      </w:r>
      <w:r>
        <w:t>11</w:t>
      </w:r>
      <w:r>
        <w:fldChar w:fldCharType="end"/>
      </w:r>
    </w:p>
    <w:p w14:paraId="4583B3F2" w14:textId="11F81D07" w:rsidR="0078258B" w:rsidRDefault="0078258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_Toc89429787 \h </w:instrText>
      </w:r>
      <w:r>
        <w:fldChar w:fldCharType="separate"/>
      </w:r>
      <w:r>
        <w:t>11</w:t>
      </w:r>
      <w:r>
        <w:fldChar w:fldCharType="end"/>
      </w:r>
    </w:p>
    <w:p w14:paraId="689B1E4F" w14:textId="63AD3805" w:rsidR="0078258B" w:rsidRDefault="0078258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_Toc89429788 \h </w:instrText>
      </w:r>
      <w:r>
        <w:fldChar w:fldCharType="separate"/>
      </w:r>
      <w:r>
        <w:t>11</w:t>
      </w:r>
      <w:r>
        <w:fldChar w:fldCharType="end"/>
      </w:r>
    </w:p>
    <w:p w14:paraId="21E69CE9" w14:textId="3D0F6ED5" w:rsidR="0078258B" w:rsidRDefault="0078258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_Toc89429789 \h </w:instrText>
      </w:r>
      <w:r>
        <w:fldChar w:fldCharType="separate"/>
      </w:r>
      <w:r>
        <w:t>11</w:t>
      </w:r>
      <w:r>
        <w:fldChar w:fldCharType="end"/>
      </w:r>
    </w:p>
    <w:p w14:paraId="271E52D0" w14:textId="654F9008" w:rsidR="0078258B" w:rsidRDefault="0078258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_Toc89429790 \h </w:instrText>
      </w:r>
      <w:r>
        <w:fldChar w:fldCharType="separate"/>
      </w:r>
      <w:r>
        <w:t>11</w:t>
      </w:r>
      <w:r>
        <w:fldChar w:fldCharType="end"/>
      </w:r>
    </w:p>
    <w:p w14:paraId="515BC9EE" w14:textId="5BB9A1BE" w:rsidR="0078258B" w:rsidRDefault="0078258B">
      <w:pPr>
        <w:pStyle w:val="TOC2"/>
        <w:rPr>
          <w:rFonts w:asciiTheme="minorHAnsi" w:eastAsiaTheme="minorEastAsia" w:hAnsiTheme="minorHAnsi" w:cstheme="minorBidi"/>
          <w:sz w:val="22"/>
          <w:szCs w:val="22"/>
          <w:lang w:eastAsia="en-GB"/>
        </w:rPr>
      </w:pPr>
      <w:r w:rsidRPr="00456921">
        <w:rPr>
          <w:rFonts w:eastAsia="SimSun"/>
        </w:rPr>
        <w:t>4.1</w:t>
      </w:r>
      <w:r>
        <w:rPr>
          <w:rFonts w:asciiTheme="minorHAnsi" w:eastAsiaTheme="minorEastAsia" w:hAnsiTheme="minorHAnsi" w:cstheme="minorBidi"/>
          <w:sz w:val="22"/>
          <w:szCs w:val="22"/>
          <w:lang w:eastAsia="en-GB"/>
        </w:rPr>
        <w:tab/>
      </w:r>
      <w:r w:rsidRPr="00456921">
        <w:rPr>
          <w:rFonts w:eastAsia="SimSun"/>
        </w:rPr>
        <w:t>Introduction</w:t>
      </w:r>
      <w:r>
        <w:tab/>
      </w:r>
      <w:r>
        <w:fldChar w:fldCharType="begin" w:fldLock="1"/>
      </w:r>
      <w:r>
        <w:instrText xml:space="preserve"> PAGEREF _Toc89429791 \h </w:instrText>
      </w:r>
      <w:r>
        <w:fldChar w:fldCharType="separate"/>
      </w:r>
      <w:r>
        <w:t>11</w:t>
      </w:r>
      <w:r>
        <w:fldChar w:fldCharType="end"/>
      </w:r>
    </w:p>
    <w:p w14:paraId="495E9D88" w14:textId="1F1BB4D0" w:rsidR="0078258B" w:rsidRDefault="0078258B">
      <w:pPr>
        <w:pStyle w:val="TOC2"/>
        <w:rPr>
          <w:rFonts w:asciiTheme="minorHAnsi" w:eastAsiaTheme="minorEastAsia" w:hAnsiTheme="minorHAnsi" w:cstheme="minorBidi"/>
          <w:sz w:val="22"/>
          <w:szCs w:val="22"/>
          <w:lang w:eastAsia="en-GB"/>
        </w:rPr>
      </w:pPr>
      <w:r w:rsidRPr="00456921">
        <w:rPr>
          <w:rFonts w:eastAsia="SimSun"/>
        </w:rPr>
        <w:t>4.2</w:t>
      </w:r>
      <w:r>
        <w:rPr>
          <w:rFonts w:asciiTheme="minorHAnsi" w:eastAsiaTheme="minorEastAsia" w:hAnsiTheme="minorHAnsi" w:cstheme="minorBidi"/>
          <w:sz w:val="22"/>
          <w:szCs w:val="22"/>
          <w:lang w:eastAsia="en-GB"/>
        </w:rPr>
        <w:tab/>
      </w:r>
      <w:r w:rsidRPr="00456921">
        <w:rPr>
          <w:rFonts w:eastAsia="SimSun"/>
        </w:rPr>
        <w:t>Service Architecture</w:t>
      </w:r>
      <w:r>
        <w:tab/>
      </w:r>
      <w:r>
        <w:fldChar w:fldCharType="begin" w:fldLock="1"/>
      </w:r>
      <w:r>
        <w:instrText xml:space="preserve"> PAGEREF _Toc89429792 \h </w:instrText>
      </w:r>
      <w:r>
        <w:fldChar w:fldCharType="separate"/>
      </w:r>
      <w:r>
        <w:t>11</w:t>
      </w:r>
      <w:r>
        <w:fldChar w:fldCharType="end"/>
      </w:r>
    </w:p>
    <w:p w14:paraId="4DCE3DBA" w14:textId="6517D8B5" w:rsidR="0078258B" w:rsidRDefault="0078258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_Toc89429793 \h </w:instrText>
      </w:r>
      <w:r>
        <w:fldChar w:fldCharType="separate"/>
      </w:r>
      <w:r>
        <w:t>12</w:t>
      </w:r>
      <w:r>
        <w:fldChar w:fldCharType="end"/>
      </w:r>
    </w:p>
    <w:p w14:paraId="7C22E1CE" w14:textId="63ED031A" w:rsidR="0078258B" w:rsidRDefault="0078258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_Toc89429794 \h </w:instrText>
      </w:r>
      <w:r>
        <w:fldChar w:fldCharType="separate"/>
      </w:r>
      <w:r>
        <w:t>12</w:t>
      </w:r>
      <w:r>
        <w:fldChar w:fldCharType="end"/>
      </w:r>
    </w:p>
    <w:p w14:paraId="613DA8D9" w14:textId="4D6F4988" w:rsidR="0078258B" w:rsidRDefault="0078258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_Toc89429795 \h </w:instrText>
      </w:r>
      <w:r>
        <w:fldChar w:fldCharType="separate"/>
      </w:r>
      <w:r>
        <w:t>13</w:t>
      </w:r>
      <w:r>
        <w:fldChar w:fldCharType="end"/>
      </w:r>
    </w:p>
    <w:p w14:paraId="15838758" w14:textId="68BB85F0" w:rsidR="0078258B" w:rsidRDefault="0078258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_Toc89429796 \h </w:instrText>
      </w:r>
      <w:r>
        <w:fldChar w:fldCharType="separate"/>
      </w:r>
      <w:r>
        <w:t>13</w:t>
      </w:r>
      <w:r>
        <w:fldChar w:fldCharType="end"/>
      </w:r>
    </w:p>
    <w:p w14:paraId="71EBEDC4" w14:textId="141E2163" w:rsidR="0078258B" w:rsidRDefault="0078258B">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_Toc89429797 \h </w:instrText>
      </w:r>
      <w:r>
        <w:fldChar w:fldCharType="separate"/>
      </w:r>
      <w:r>
        <w:t>13</w:t>
      </w:r>
      <w:r>
        <w:fldChar w:fldCharType="end"/>
      </w:r>
    </w:p>
    <w:p w14:paraId="030D7E41" w14:textId="68783CFB" w:rsidR="0078258B" w:rsidRDefault="0078258B">
      <w:pPr>
        <w:pStyle w:val="TOC5"/>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_Toc89429798 \h </w:instrText>
      </w:r>
      <w:r>
        <w:fldChar w:fldCharType="separate"/>
      </w:r>
      <w:r>
        <w:t>13</w:t>
      </w:r>
      <w:r>
        <w:fldChar w:fldCharType="end"/>
      </w:r>
    </w:p>
    <w:p w14:paraId="37B13571" w14:textId="03659383" w:rsidR="0078258B" w:rsidRDefault="0078258B">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_Toc89429799 \h </w:instrText>
      </w:r>
      <w:r>
        <w:fldChar w:fldCharType="separate"/>
      </w:r>
      <w:r>
        <w:t>13</w:t>
      </w:r>
      <w:r>
        <w:fldChar w:fldCharType="end"/>
      </w:r>
    </w:p>
    <w:p w14:paraId="245C01E0" w14:textId="047162C7" w:rsidR="0078258B" w:rsidRDefault="0078258B">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_Toc89429800 \h </w:instrText>
      </w:r>
      <w:r>
        <w:fldChar w:fldCharType="separate"/>
      </w:r>
      <w:r>
        <w:t>13</w:t>
      </w:r>
      <w:r>
        <w:fldChar w:fldCharType="end"/>
      </w:r>
    </w:p>
    <w:p w14:paraId="78C0C656" w14:textId="34E5F7BF" w:rsidR="0078258B" w:rsidRDefault="0078258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_Toc89429801 \h </w:instrText>
      </w:r>
      <w:r>
        <w:fldChar w:fldCharType="separate"/>
      </w:r>
      <w:r>
        <w:t>14</w:t>
      </w:r>
      <w:r>
        <w:fldChar w:fldCharType="end"/>
      </w:r>
    </w:p>
    <w:p w14:paraId="1685DAE3" w14:textId="3E77FC60" w:rsidR="0078258B" w:rsidRDefault="0078258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_Toc89429802 \h </w:instrText>
      </w:r>
      <w:r>
        <w:fldChar w:fldCharType="separate"/>
      </w:r>
      <w:r>
        <w:t>14</w:t>
      </w:r>
      <w:r>
        <w:fldChar w:fldCharType="end"/>
      </w:r>
    </w:p>
    <w:p w14:paraId="282B03DE" w14:textId="2306BE5D" w:rsidR="0078258B" w:rsidRDefault="0078258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456921">
        <w:rPr>
          <w:lang w:val="en-US"/>
        </w:rPr>
        <w:t>Ntsctsf_TimeSynchronization_CapsSubscribe</w:t>
      </w:r>
      <w:r>
        <w:tab/>
      </w:r>
      <w:r>
        <w:fldChar w:fldCharType="begin" w:fldLock="1"/>
      </w:r>
      <w:r>
        <w:instrText xml:space="preserve"> PAGEREF _Toc89429803 \h </w:instrText>
      </w:r>
      <w:r>
        <w:fldChar w:fldCharType="separate"/>
      </w:r>
      <w:r>
        <w:t>14</w:t>
      </w:r>
      <w:r>
        <w:fldChar w:fldCharType="end"/>
      </w:r>
    </w:p>
    <w:p w14:paraId="1540277B" w14:textId="03897E6C" w:rsidR="0078258B" w:rsidRDefault="0078258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_Toc89429804 \h </w:instrText>
      </w:r>
      <w:r>
        <w:fldChar w:fldCharType="separate"/>
      </w:r>
      <w:r>
        <w:t>14</w:t>
      </w:r>
      <w:r>
        <w:fldChar w:fldCharType="end"/>
      </w:r>
    </w:p>
    <w:p w14:paraId="59374644" w14:textId="06AC2D6B" w:rsidR="0078258B" w:rsidRDefault="0078258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_Toc89429805 \h </w:instrText>
      </w:r>
      <w:r>
        <w:fldChar w:fldCharType="separate"/>
      </w:r>
      <w:r>
        <w:t>15</w:t>
      </w:r>
      <w:r>
        <w:fldChar w:fldCharType="end"/>
      </w:r>
    </w:p>
    <w:p w14:paraId="388F7B77" w14:textId="421AE1E7" w:rsidR="0078258B" w:rsidRDefault="0078258B">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_Toc89429806 \h </w:instrText>
      </w:r>
      <w:r>
        <w:fldChar w:fldCharType="separate"/>
      </w:r>
      <w:r>
        <w:t>16</w:t>
      </w:r>
      <w:r>
        <w:fldChar w:fldCharType="end"/>
      </w:r>
    </w:p>
    <w:p w14:paraId="7380591F" w14:textId="0F45F7EC" w:rsidR="0078258B" w:rsidRDefault="0078258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456921">
        <w:rPr>
          <w:rFonts w:cs="Arial"/>
          <w:b/>
          <w:bCs/>
          <w:lang w:val="en-US"/>
        </w:rPr>
        <w:t>Ntsctsf_TimeSynchronization_CapsUnsubscribe service operation</w:t>
      </w:r>
      <w:r>
        <w:tab/>
      </w:r>
      <w:r>
        <w:fldChar w:fldCharType="begin" w:fldLock="1"/>
      </w:r>
      <w:r>
        <w:instrText xml:space="preserve"> PAGEREF _Toc89429807 \h </w:instrText>
      </w:r>
      <w:r>
        <w:fldChar w:fldCharType="separate"/>
      </w:r>
      <w:r>
        <w:t>16</w:t>
      </w:r>
      <w:r>
        <w:fldChar w:fldCharType="end"/>
      </w:r>
    </w:p>
    <w:p w14:paraId="1DE7F2C0" w14:textId="444CD3E5" w:rsidR="0078258B" w:rsidRDefault="0078258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_Toc89429808 \h </w:instrText>
      </w:r>
      <w:r>
        <w:fldChar w:fldCharType="separate"/>
      </w:r>
      <w:r>
        <w:t>16</w:t>
      </w:r>
      <w:r>
        <w:fldChar w:fldCharType="end"/>
      </w:r>
    </w:p>
    <w:p w14:paraId="66586639" w14:textId="1E22653F" w:rsidR="0078258B" w:rsidRDefault="0078258B">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_Toc89429809 \h </w:instrText>
      </w:r>
      <w:r>
        <w:fldChar w:fldCharType="separate"/>
      </w:r>
      <w:r>
        <w:t>16</w:t>
      </w:r>
      <w:r>
        <w:fldChar w:fldCharType="end"/>
      </w:r>
    </w:p>
    <w:p w14:paraId="68567491" w14:textId="2FAD373D" w:rsidR="0078258B" w:rsidRDefault="0078258B">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_Toc89429810 \h </w:instrText>
      </w:r>
      <w:r>
        <w:fldChar w:fldCharType="separate"/>
      </w:r>
      <w:r>
        <w:t>17</w:t>
      </w:r>
      <w:r>
        <w:fldChar w:fldCharType="end"/>
      </w:r>
    </w:p>
    <w:p w14:paraId="57C2D30A" w14:textId="1697598B" w:rsidR="0078258B" w:rsidRDefault="0078258B">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_Toc89429811 \h </w:instrText>
      </w:r>
      <w:r>
        <w:fldChar w:fldCharType="separate"/>
      </w:r>
      <w:r>
        <w:t>17</w:t>
      </w:r>
      <w:r>
        <w:fldChar w:fldCharType="end"/>
      </w:r>
    </w:p>
    <w:p w14:paraId="682703D7" w14:textId="58EBCEB3" w:rsidR="0078258B" w:rsidRDefault="0078258B">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_Toc89429812 \h </w:instrText>
      </w:r>
      <w:r>
        <w:fldChar w:fldCharType="separate"/>
      </w:r>
      <w:r>
        <w:t>17</w:t>
      </w:r>
      <w:r>
        <w:fldChar w:fldCharType="end"/>
      </w:r>
    </w:p>
    <w:p w14:paraId="3BCB4DCF" w14:textId="2B0F28B3" w:rsidR="0078258B" w:rsidRDefault="0078258B">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_Toc89429813 \h </w:instrText>
      </w:r>
      <w:r>
        <w:fldChar w:fldCharType="separate"/>
      </w:r>
      <w:r>
        <w:t>17</w:t>
      </w:r>
      <w:r>
        <w:fldChar w:fldCharType="end"/>
      </w:r>
    </w:p>
    <w:p w14:paraId="0174DDF6" w14:textId="4242AFA0" w:rsidR="0078258B" w:rsidRDefault="0078258B">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_Toc89429814 \h </w:instrText>
      </w:r>
      <w:r>
        <w:fldChar w:fldCharType="separate"/>
      </w:r>
      <w:r>
        <w:t>17</w:t>
      </w:r>
      <w:r>
        <w:fldChar w:fldCharType="end"/>
      </w:r>
    </w:p>
    <w:p w14:paraId="7B73DF16" w14:textId="3CC155F9" w:rsidR="0078258B" w:rsidRDefault="0078258B">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_Toc89429815 \h </w:instrText>
      </w:r>
      <w:r>
        <w:fldChar w:fldCharType="separate"/>
      </w:r>
      <w:r>
        <w:t>18</w:t>
      </w:r>
      <w:r>
        <w:fldChar w:fldCharType="end"/>
      </w:r>
    </w:p>
    <w:p w14:paraId="27423C17" w14:textId="646AE959" w:rsidR="0078258B" w:rsidRDefault="0078258B">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_Toc89429816 \h </w:instrText>
      </w:r>
      <w:r>
        <w:fldChar w:fldCharType="separate"/>
      </w:r>
      <w:r>
        <w:t>19</w:t>
      </w:r>
      <w:r>
        <w:fldChar w:fldCharType="end"/>
      </w:r>
    </w:p>
    <w:p w14:paraId="33080F5B" w14:textId="5C308C84" w:rsidR="0078258B" w:rsidRDefault="0078258B">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_Toc89429817 \h </w:instrText>
      </w:r>
      <w:r>
        <w:fldChar w:fldCharType="separate"/>
      </w:r>
      <w:r>
        <w:t>19</w:t>
      </w:r>
      <w:r>
        <w:fldChar w:fldCharType="end"/>
      </w:r>
    </w:p>
    <w:p w14:paraId="5741D718" w14:textId="1C80E108" w:rsidR="0078258B" w:rsidRDefault="0078258B">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_Toc89429818 \h </w:instrText>
      </w:r>
      <w:r>
        <w:fldChar w:fldCharType="separate"/>
      </w:r>
      <w:r>
        <w:t>19</w:t>
      </w:r>
      <w:r>
        <w:fldChar w:fldCharType="end"/>
      </w:r>
    </w:p>
    <w:p w14:paraId="13E5A709" w14:textId="51934CB0" w:rsidR="0078258B" w:rsidRDefault="0078258B">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_Toc89429819 \h </w:instrText>
      </w:r>
      <w:r>
        <w:fldChar w:fldCharType="separate"/>
      </w:r>
      <w:r>
        <w:t>20</w:t>
      </w:r>
      <w:r>
        <w:fldChar w:fldCharType="end"/>
      </w:r>
    </w:p>
    <w:p w14:paraId="6C45CCA6" w14:textId="4AE0789A" w:rsidR="0078258B" w:rsidRDefault="0078258B">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_Toc89429820 \h </w:instrText>
      </w:r>
      <w:r>
        <w:fldChar w:fldCharType="separate"/>
      </w:r>
      <w:r>
        <w:t>20</w:t>
      </w:r>
      <w:r>
        <w:fldChar w:fldCharType="end"/>
      </w:r>
    </w:p>
    <w:p w14:paraId="4CC8E7FA" w14:textId="31EA4CFD" w:rsidR="0078258B" w:rsidRDefault="0078258B">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_Toc89429821 \h </w:instrText>
      </w:r>
      <w:r>
        <w:fldChar w:fldCharType="separate"/>
      </w:r>
      <w:r>
        <w:t>20</w:t>
      </w:r>
      <w:r>
        <w:fldChar w:fldCharType="end"/>
      </w:r>
    </w:p>
    <w:p w14:paraId="52783C68" w14:textId="20E4EF0E" w:rsidR="0078258B" w:rsidRDefault="0078258B">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_Toc89429822 \h </w:instrText>
      </w:r>
      <w:r>
        <w:fldChar w:fldCharType="separate"/>
      </w:r>
      <w:r>
        <w:t>21</w:t>
      </w:r>
      <w:r>
        <w:fldChar w:fldCharType="end"/>
      </w:r>
    </w:p>
    <w:p w14:paraId="69B252C5" w14:textId="5161A614" w:rsidR="0078258B" w:rsidRDefault="0078258B">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_Toc89429823 \h </w:instrText>
      </w:r>
      <w:r>
        <w:fldChar w:fldCharType="separate"/>
      </w:r>
      <w:r>
        <w:t>21</w:t>
      </w:r>
      <w:r>
        <w:fldChar w:fldCharType="end"/>
      </w:r>
    </w:p>
    <w:p w14:paraId="791E4C78" w14:textId="2E0F98BE" w:rsidR="0078258B" w:rsidRDefault="0078258B">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Notifying the current state of an existing configuration</w:t>
      </w:r>
      <w:r>
        <w:tab/>
      </w:r>
      <w:r>
        <w:fldChar w:fldCharType="begin" w:fldLock="1"/>
      </w:r>
      <w:r>
        <w:instrText xml:space="preserve"> PAGEREF _Toc89429824 \h </w:instrText>
      </w:r>
      <w:r>
        <w:fldChar w:fldCharType="separate"/>
      </w:r>
      <w:r>
        <w:t>21</w:t>
      </w:r>
      <w:r>
        <w:fldChar w:fldCharType="end"/>
      </w:r>
    </w:p>
    <w:p w14:paraId="1A688FEE" w14:textId="3518539D" w:rsidR="0078258B" w:rsidRDefault="0078258B">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Nnef_TimeSynchronization_ASTICreate</w:t>
      </w:r>
      <w:r>
        <w:tab/>
      </w:r>
      <w:r>
        <w:fldChar w:fldCharType="begin" w:fldLock="1"/>
      </w:r>
      <w:r>
        <w:instrText xml:space="preserve"> PAGEREF _Toc89429825 \h </w:instrText>
      </w:r>
      <w:r>
        <w:fldChar w:fldCharType="separate"/>
      </w:r>
      <w:r>
        <w:t>21</w:t>
      </w:r>
      <w:r>
        <w:fldChar w:fldCharType="end"/>
      </w:r>
    </w:p>
    <w:p w14:paraId="38666C83" w14:textId="358A8DDD" w:rsidR="0078258B" w:rsidRDefault="0078258B">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_Toc89429826 \h </w:instrText>
      </w:r>
      <w:r>
        <w:fldChar w:fldCharType="separate"/>
      </w:r>
      <w:r>
        <w:t>21</w:t>
      </w:r>
      <w:r>
        <w:fldChar w:fldCharType="end"/>
      </w:r>
    </w:p>
    <w:p w14:paraId="4C5DA944" w14:textId="073ED1A0" w:rsidR="0078258B" w:rsidRDefault="0078258B">
      <w:pPr>
        <w:pStyle w:val="TOC5"/>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_Toc89429827 \h </w:instrText>
      </w:r>
      <w:r>
        <w:fldChar w:fldCharType="separate"/>
      </w:r>
      <w:r>
        <w:t>21</w:t>
      </w:r>
      <w:r>
        <w:fldChar w:fldCharType="end"/>
      </w:r>
    </w:p>
    <w:p w14:paraId="40338113" w14:textId="5363A9E0" w:rsidR="0078258B" w:rsidRDefault="0078258B">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Ntsctsf_TimeSynchronization_</w:t>
      </w:r>
      <w:r w:rsidRPr="00456921">
        <w:rPr>
          <w:lang w:val="en-US"/>
        </w:rPr>
        <w:t>ASTI</w:t>
      </w:r>
      <w:r w:rsidRPr="00456921">
        <w:rPr>
          <w:lang w:val="en-US" w:eastAsia="zh-CN"/>
        </w:rPr>
        <w:t>Update</w:t>
      </w:r>
      <w:r>
        <w:tab/>
      </w:r>
      <w:r>
        <w:fldChar w:fldCharType="begin" w:fldLock="1"/>
      </w:r>
      <w:r>
        <w:instrText xml:space="preserve"> PAGEREF _Toc89429828 \h </w:instrText>
      </w:r>
      <w:r>
        <w:fldChar w:fldCharType="separate"/>
      </w:r>
      <w:r>
        <w:t>23</w:t>
      </w:r>
      <w:r>
        <w:fldChar w:fldCharType="end"/>
      </w:r>
    </w:p>
    <w:p w14:paraId="12EB9AE9" w14:textId="3DA4F22F" w:rsidR="0078258B" w:rsidRDefault="0078258B">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_Toc89429829 \h </w:instrText>
      </w:r>
      <w:r>
        <w:fldChar w:fldCharType="separate"/>
      </w:r>
      <w:r>
        <w:t>23</w:t>
      </w:r>
      <w:r>
        <w:fldChar w:fldCharType="end"/>
      </w:r>
    </w:p>
    <w:p w14:paraId="73A28A6C" w14:textId="2623AB9F" w:rsidR="0078258B" w:rsidRDefault="0078258B">
      <w:pPr>
        <w:pStyle w:val="TOC5"/>
        <w:rPr>
          <w:rFonts w:asciiTheme="minorHAnsi" w:eastAsiaTheme="minorEastAsia" w:hAnsiTheme="minorHAnsi" w:cstheme="minorBidi"/>
          <w:sz w:val="22"/>
          <w:szCs w:val="22"/>
          <w:lang w:eastAsia="en-GB"/>
        </w:rPr>
      </w:pPr>
      <w:r>
        <w:t>5.2.2.10.2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_Toc89429830 \h </w:instrText>
      </w:r>
      <w:r>
        <w:fldChar w:fldCharType="separate"/>
      </w:r>
      <w:r>
        <w:t>23</w:t>
      </w:r>
      <w:r>
        <w:fldChar w:fldCharType="end"/>
      </w:r>
    </w:p>
    <w:p w14:paraId="3DA550C3" w14:textId="43353416" w:rsidR="0078258B" w:rsidRDefault="0078258B">
      <w:pPr>
        <w:pStyle w:val="TOC4"/>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Ntsctsf_TimeSynchronization_</w:t>
      </w:r>
      <w:r w:rsidRPr="00456921">
        <w:rPr>
          <w:lang w:val="en-US"/>
        </w:rPr>
        <w:t>ASTIDelete</w:t>
      </w:r>
      <w:r>
        <w:tab/>
      </w:r>
      <w:r>
        <w:fldChar w:fldCharType="begin" w:fldLock="1"/>
      </w:r>
      <w:r>
        <w:instrText xml:space="preserve"> PAGEREF _Toc89429831 \h </w:instrText>
      </w:r>
      <w:r>
        <w:fldChar w:fldCharType="separate"/>
      </w:r>
      <w:r>
        <w:t>23</w:t>
      </w:r>
      <w:r>
        <w:fldChar w:fldCharType="end"/>
      </w:r>
    </w:p>
    <w:p w14:paraId="0A1828AD" w14:textId="2181FAB1" w:rsidR="0078258B" w:rsidRDefault="0078258B">
      <w:pPr>
        <w:pStyle w:val="TOC5"/>
        <w:rPr>
          <w:rFonts w:asciiTheme="minorHAnsi" w:eastAsiaTheme="minorEastAsia" w:hAnsiTheme="minorHAnsi" w:cstheme="minorBidi"/>
          <w:sz w:val="22"/>
          <w:szCs w:val="22"/>
          <w:lang w:eastAsia="en-GB"/>
        </w:rPr>
      </w:pPr>
      <w:r>
        <w:t>5.2.2.11.1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_Toc89429832 \h </w:instrText>
      </w:r>
      <w:r>
        <w:fldChar w:fldCharType="separate"/>
      </w:r>
      <w:r>
        <w:t>23</w:t>
      </w:r>
      <w:r>
        <w:fldChar w:fldCharType="end"/>
      </w:r>
    </w:p>
    <w:p w14:paraId="5BDD3489" w14:textId="600C27ED" w:rsidR="0078258B" w:rsidRDefault="0078258B">
      <w:pPr>
        <w:pStyle w:val="TOC5"/>
        <w:rPr>
          <w:rFonts w:asciiTheme="minorHAnsi" w:eastAsiaTheme="minorEastAsia" w:hAnsiTheme="minorHAnsi" w:cstheme="minorBidi"/>
          <w:sz w:val="22"/>
          <w:szCs w:val="22"/>
          <w:lang w:eastAsia="en-GB"/>
        </w:rPr>
      </w:pPr>
      <w:r>
        <w:t>5.2.2.11.2</w:t>
      </w:r>
      <w:r>
        <w:rPr>
          <w:rFonts w:asciiTheme="minorHAnsi" w:eastAsiaTheme="minorEastAsia" w:hAnsiTheme="minorHAnsi" w:cstheme="minorBidi"/>
          <w:sz w:val="22"/>
          <w:szCs w:val="22"/>
          <w:lang w:eastAsia="en-GB"/>
        </w:rPr>
        <w:tab/>
      </w:r>
      <w:r>
        <w:t>Delete an existing configuration</w:t>
      </w:r>
      <w:r>
        <w:tab/>
      </w:r>
      <w:r>
        <w:fldChar w:fldCharType="begin" w:fldLock="1"/>
      </w:r>
      <w:r>
        <w:instrText xml:space="preserve"> PAGEREF _Toc89429833 \h </w:instrText>
      </w:r>
      <w:r>
        <w:fldChar w:fldCharType="separate"/>
      </w:r>
      <w:r>
        <w:t>23</w:t>
      </w:r>
      <w:r>
        <w:fldChar w:fldCharType="end"/>
      </w:r>
    </w:p>
    <w:p w14:paraId="503554BE" w14:textId="60D5C841" w:rsidR="0078258B" w:rsidRDefault="0078258B">
      <w:pPr>
        <w:pStyle w:val="TOC4"/>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Ntsctsf_TimeSynchronization_</w:t>
      </w:r>
      <w:r w:rsidRPr="00456921">
        <w:rPr>
          <w:lang w:val="en-US"/>
        </w:rPr>
        <w:t>ASTIGet</w:t>
      </w:r>
      <w:r>
        <w:tab/>
      </w:r>
      <w:r>
        <w:fldChar w:fldCharType="begin" w:fldLock="1"/>
      </w:r>
      <w:r>
        <w:instrText xml:space="preserve"> PAGEREF _Toc89429834 \h </w:instrText>
      </w:r>
      <w:r>
        <w:fldChar w:fldCharType="separate"/>
      </w:r>
      <w:r>
        <w:t>24</w:t>
      </w:r>
      <w:r>
        <w:fldChar w:fldCharType="end"/>
      </w:r>
    </w:p>
    <w:p w14:paraId="2900E939" w14:textId="796FC098" w:rsidR="0078258B" w:rsidRDefault="0078258B">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_Toc89429835 \h </w:instrText>
      </w:r>
      <w:r>
        <w:fldChar w:fldCharType="separate"/>
      </w:r>
      <w:r>
        <w:t>24</w:t>
      </w:r>
      <w:r>
        <w:fldChar w:fldCharType="end"/>
      </w:r>
    </w:p>
    <w:p w14:paraId="22FFEE46" w14:textId="71DE4BB1" w:rsidR="0078258B" w:rsidRDefault="0078258B">
      <w:pPr>
        <w:pStyle w:val="TOC5"/>
        <w:rPr>
          <w:rFonts w:asciiTheme="minorHAnsi" w:eastAsiaTheme="minorEastAsia" w:hAnsiTheme="minorHAnsi" w:cstheme="minorBidi"/>
          <w:sz w:val="22"/>
          <w:szCs w:val="22"/>
          <w:lang w:eastAsia="en-GB"/>
        </w:rPr>
      </w:pPr>
      <w:r>
        <w:lastRenderedPageBreak/>
        <w:t>5.2.2.12.2</w:t>
      </w:r>
      <w:r>
        <w:rPr>
          <w:rFonts w:asciiTheme="minorHAnsi" w:eastAsiaTheme="minorEastAsia" w:hAnsiTheme="minorHAnsi" w:cstheme="minorBidi"/>
          <w:sz w:val="22"/>
          <w:szCs w:val="22"/>
          <w:lang w:eastAsia="en-GB"/>
        </w:rPr>
        <w:tab/>
      </w:r>
      <w:r>
        <w:t xml:space="preserve">Retrieve the status of </w:t>
      </w:r>
      <w:r w:rsidRPr="00456921">
        <w:rPr>
          <w:rFonts w:eastAsia="Malgun Gothic"/>
        </w:rPr>
        <w:t xml:space="preserve">access stratum time </w:t>
      </w:r>
      <w:r>
        <w:t>distribution</w:t>
      </w:r>
      <w:r>
        <w:tab/>
      </w:r>
      <w:r>
        <w:fldChar w:fldCharType="begin" w:fldLock="1"/>
      </w:r>
      <w:r>
        <w:instrText xml:space="preserve"> PAGEREF _Toc89429836 \h </w:instrText>
      </w:r>
      <w:r>
        <w:fldChar w:fldCharType="separate"/>
      </w:r>
      <w:r>
        <w:t>24</w:t>
      </w:r>
      <w:r>
        <w:fldChar w:fldCharType="end"/>
      </w:r>
    </w:p>
    <w:p w14:paraId="4F64C09B" w14:textId="5125B2D9" w:rsidR="0078258B" w:rsidRDefault="0078258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_Toc89429837 \h </w:instrText>
      </w:r>
      <w:r>
        <w:fldChar w:fldCharType="separate"/>
      </w:r>
      <w:r>
        <w:t>25</w:t>
      </w:r>
      <w:r>
        <w:fldChar w:fldCharType="end"/>
      </w:r>
    </w:p>
    <w:p w14:paraId="673DD798" w14:textId="1DE45477" w:rsidR="0078258B" w:rsidRDefault="0078258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_Toc89429838 \h </w:instrText>
      </w:r>
      <w:r>
        <w:fldChar w:fldCharType="separate"/>
      </w:r>
      <w:r>
        <w:t>25</w:t>
      </w:r>
      <w:r>
        <w:fldChar w:fldCharType="end"/>
      </w:r>
    </w:p>
    <w:p w14:paraId="4A84C187" w14:textId="46F889AF" w:rsidR="0078258B" w:rsidRDefault="0078258B">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_Toc89429839 \h </w:instrText>
      </w:r>
      <w:r>
        <w:fldChar w:fldCharType="separate"/>
      </w:r>
      <w:r>
        <w:t>25</w:t>
      </w:r>
      <w:r>
        <w:fldChar w:fldCharType="end"/>
      </w:r>
    </w:p>
    <w:p w14:paraId="620133AE" w14:textId="0A14F57D" w:rsidR="0078258B" w:rsidRDefault="0078258B">
      <w:pPr>
        <w:pStyle w:val="TOC5"/>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_Toc89429840 \h </w:instrText>
      </w:r>
      <w:r>
        <w:fldChar w:fldCharType="separate"/>
      </w:r>
      <w:r>
        <w:t>25</w:t>
      </w:r>
      <w:r>
        <w:fldChar w:fldCharType="end"/>
      </w:r>
    </w:p>
    <w:p w14:paraId="632879AB" w14:textId="61E89903" w:rsidR="0078258B" w:rsidRDefault="0078258B">
      <w:pPr>
        <w:pStyle w:val="TOC5"/>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_Toc89429841 \h </w:instrText>
      </w:r>
      <w:r>
        <w:fldChar w:fldCharType="separate"/>
      </w:r>
      <w:r>
        <w:t>25</w:t>
      </w:r>
      <w:r>
        <w:fldChar w:fldCharType="end"/>
      </w:r>
    </w:p>
    <w:p w14:paraId="22D07EB2" w14:textId="49D9953C" w:rsidR="0078258B" w:rsidRDefault="0078258B">
      <w:pPr>
        <w:pStyle w:val="TOC5"/>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_Toc89429842 \h </w:instrText>
      </w:r>
      <w:r>
        <w:fldChar w:fldCharType="separate"/>
      </w:r>
      <w:r>
        <w:t>26</w:t>
      </w:r>
      <w:r>
        <w:fldChar w:fldCharType="end"/>
      </w:r>
    </w:p>
    <w:p w14:paraId="339949E2" w14:textId="3BD8173A" w:rsidR="0078258B" w:rsidRDefault="0078258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_Toc89429843 \h </w:instrText>
      </w:r>
      <w:r>
        <w:fldChar w:fldCharType="separate"/>
      </w:r>
      <w:r>
        <w:t>26</w:t>
      </w:r>
      <w:r>
        <w:fldChar w:fldCharType="end"/>
      </w:r>
    </w:p>
    <w:p w14:paraId="1AB42710" w14:textId="5BC51387" w:rsidR="0078258B" w:rsidRDefault="0078258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_Toc89429844 \h </w:instrText>
      </w:r>
      <w:r>
        <w:fldChar w:fldCharType="separate"/>
      </w:r>
      <w:r>
        <w:t>26</w:t>
      </w:r>
      <w:r>
        <w:fldChar w:fldCharType="end"/>
      </w:r>
    </w:p>
    <w:p w14:paraId="0C4B60FD" w14:textId="62C292DE" w:rsidR="0078258B" w:rsidRDefault="0078258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456921">
        <w:rPr>
          <w:lang w:val="en-US"/>
        </w:rPr>
        <w:t>Ntsctsf_QoSandTSCAssistance_Create</w:t>
      </w:r>
      <w:r>
        <w:tab/>
      </w:r>
      <w:r>
        <w:fldChar w:fldCharType="begin" w:fldLock="1"/>
      </w:r>
      <w:r>
        <w:instrText xml:space="preserve"> PAGEREF _Toc89429845 \h </w:instrText>
      </w:r>
      <w:r>
        <w:fldChar w:fldCharType="separate"/>
      </w:r>
      <w:r>
        <w:t>26</w:t>
      </w:r>
      <w:r>
        <w:fldChar w:fldCharType="end"/>
      </w:r>
    </w:p>
    <w:p w14:paraId="42D48B06" w14:textId="7E2E88B5" w:rsidR="0078258B" w:rsidRDefault="0078258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_Toc89429846 \h </w:instrText>
      </w:r>
      <w:r>
        <w:fldChar w:fldCharType="separate"/>
      </w:r>
      <w:r>
        <w:t>26</w:t>
      </w:r>
      <w:r>
        <w:fldChar w:fldCharType="end"/>
      </w:r>
    </w:p>
    <w:p w14:paraId="6EE63919" w14:textId="773E1D63" w:rsidR="0078258B" w:rsidRDefault="0078258B">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_Toc89429847 \h </w:instrText>
      </w:r>
      <w:r>
        <w:fldChar w:fldCharType="separate"/>
      </w:r>
      <w:r>
        <w:t>26</w:t>
      </w:r>
      <w:r>
        <w:fldChar w:fldCharType="end"/>
      </w:r>
    </w:p>
    <w:p w14:paraId="11295EB5" w14:textId="53C358E1" w:rsidR="0078258B" w:rsidRDefault="0078258B">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rsidRPr="00456921">
        <w:rPr>
          <w:lang w:val="en-US"/>
        </w:rPr>
        <w:t>Ntsctsf_QoSandTSCAssistance_Update</w:t>
      </w:r>
      <w:r>
        <w:tab/>
      </w:r>
      <w:r>
        <w:fldChar w:fldCharType="begin" w:fldLock="1"/>
      </w:r>
      <w:r>
        <w:instrText xml:space="preserve"> PAGEREF _Toc89429848 \h </w:instrText>
      </w:r>
      <w:r>
        <w:fldChar w:fldCharType="separate"/>
      </w:r>
      <w:r>
        <w:t>28</w:t>
      </w:r>
      <w:r>
        <w:fldChar w:fldCharType="end"/>
      </w:r>
    </w:p>
    <w:p w14:paraId="7B230B82" w14:textId="47EA06ED" w:rsidR="0078258B" w:rsidRDefault="0078258B">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_Toc89429849 \h </w:instrText>
      </w:r>
      <w:r>
        <w:fldChar w:fldCharType="separate"/>
      </w:r>
      <w:r>
        <w:t>28</w:t>
      </w:r>
      <w:r>
        <w:fldChar w:fldCharType="end"/>
      </w:r>
    </w:p>
    <w:p w14:paraId="0A7D7E8E" w14:textId="374BAB8E" w:rsidR="0078258B" w:rsidRDefault="0078258B">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_Toc89429850 \h </w:instrText>
      </w:r>
      <w:r>
        <w:fldChar w:fldCharType="separate"/>
      </w:r>
      <w:r>
        <w:t>28</w:t>
      </w:r>
      <w:r>
        <w:fldChar w:fldCharType="end"/>
      </w:r>
    </w:p>
    <w:p w14:paraId="0B6CB8AC" w14:textId="3C8F0A29" w:rsidR="0078258B" w:rsidRDefault="0078258B">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456921">
        <w:rPr>
          <w:lang w:val="en-US"/>
        </w:rPr>
        <w:t>Ntsctsf_QoSandTSCAssistance_Delete</w:t>
      </w:r>
      <w:r>
        <w:tab/>
      </w:r>
      <w:r>
        <w:fldChar w:fldCharType="begin" w:fldLock="1"/>
      </w:r>
      <w:r>
        <w:instrText xml:space="preserve"> PAGEREF _Toc89429851 \h </w:instrText>
      </w:r>
      <w:r>
        <w:fldChar w:fldCharType="separate"/>
      </w:r>
      <w:r>
        <w:t>30</w:t>
      </w:r>
      <w:r>
        <w:fldChar w:fldCharType="end"/>
      </w:r>
    </w:p>
    <w:p w14:paraId="64F562F8" w14:textId="6F656875" w:rsidR="0078258B" w:rsidRDefault="0078258B">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_Toc89429852 \h </w:instrText>
      </w:r>
      <w:r>
        <w:fldChar w:fldCharType="separate"/>
      </w:r>
      <w:r>
        <w:t>30</w:t>
      </w:r>
      <w:r>
        <w:fldChar w:fldCharType="end"/>
      </w:r>
    </w:p>
    <w:p w14:paraId="34E29EAF" w14:textId="3C9C2ABA" w:rsidR="0078258B" w:rsidRDefault="0078258B">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TSC AF application session context termination</w:t>
      </w:r>
      <w:r>
        <w:tab/>
      </w:r>
      <w:r>
        <w:fldChar w:fldCharType="begin" w:fldLock="1"/>
      </w:r>
      <w:r>
        <w:instrText xml:space="preserve"> PAGEREF _Toc89429853 \h </w:instrText>
      </w:r>
      <w:r>
        <w:fldChar w:fldCharType="separate"/>
      </w:r>
      <w:r>
        <w:t>30</w:t>
      </w:r>
      <w:r>
        <w:fldChar w:fldCharType="end"/>
      </w:r>
    </w:p>
    <w:p w14:paraId="74EE6A33" w14:textId="22BFE4AB" w:rsidR="0078258B" w:rsidRDefault="0078258B">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456921">
        <w:rPr>
          <w:lang w:val="en-US"/>
        </w:rPr>
        <w:t>Ntsctsf_QoSandTSCAssistance_Subscribe</w:t>
      </w:r>
      <w:r>
        <w:tab/>
      </w:r>
      <w:r>
        <w:fldChar w:fldCharType="begin" w:fldLock="1"/>
      </w:r>
      <w:r>
        <w:instrText xml:space="preserve"> PAGEREF _Toc89429854 \h </w:instrText>
      </w:r>
      <w:r>
        <w:fldChar w:fldCharType="separate"/>
      </w:r>
      <w:r>
        <w:t>31</w:t>
      </w:r>
      <w:r>
        <w:fldChar w:fldCharType="end"/>
      </w:r>
    </w:p>
    <w:p w14:paraId="796D236E" w14:textId="1D7DD6AD" w:rsidR="0078258B" w:rsidRDefault="0078258B">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_Toc89429855 \h </w:instrText>
      </w:r>
      <w:r>
        <w:fldChar w:fldCharType="separate"/>
      </w:r>
      <w:r>
        <w:t>31</w:t>
      </w:r>
      <w:r>
        <w:fldChar w:fldCharType="end"/>
      </w:r>
    </w:p>
    <w:p w14:paraId="6AF52B5E" w14:textId="6B69C284" w:rsidR="0078258B" w:rsidRDefault="0078258B">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_Toc89429856 \h </w:instrText>
      </w:r>
      <w:r>
        <w:fldChar w:fldCharType="separate"/>
      </w:r>
      <w:r>
        <w:t>31</w:t>
      </w:r>
      <w:r>
        <w:fldChar w:fldCharType="end"/>
      </w:r>
    </w:p>
    <w:p w14:paraId="5A8DB174" w14:textId="5FEA5F35" w:rsidR="0078258B" w:rsidRDefault="0078258B">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456921">
        <w:rPr>
          <w:lang w:val="en-US"/>
        </w:rPr>
        <w:t>Ntsctsf_QoSandTSCAssistance_Unsubscribe</w:t>
      </w:r>
      <w:r>
        <w:tab/>
      </w:r>
      <w:r>
        <w:fldChar w:fldCharType="begin" w:fldLock="1"/>
      </w:r>
      <w:r>
        <w:instrText xml:space="preserve"> PAGEREF _Toc89429857 \h </w:instrText>
      </w:r>
      <w:r>
        <w:fldChar w:fldCharType="separate"/>
      </w:r>
      <w:r>
        <w:t>32</w:t>
      </w:r>
      <w:r>
        <w:fldChar w:fldCharType="end"/>
      </w:r>
    </w:p>
    <w:p w14:paraId="08DD962C" w14:textId="3AB379C8" w:rsidR="0078258B" w:rsidRDefault="0078258B">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_Toc89429858 \h </w:instrText>
      </w:r>
      <w:r>
        <w:fldChar w:fldCharType="separate"/>
      </w:r>
      <w:r>
        <w:t>32</w:t>
      </w:r>
      <w:r>
        <w:fldChar w:fldCharType="end"/>
      </w:r>
    </w:p>
    <w:p w14:paraId="37D6C018" w14:textId="2B8649DB" w:rsidR="0078258B" w:rsidRDefault="0078258B">
      <w:pPr>
        <w:pStyle w:val="TOC5"/>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_Toc89429859 \h </w:instrText>
      </w:r>
      <w:r>
        <w:fldChar w:fldCharType="separate"/>
      </w:r>
      <w:r>
        <w:t>33</w:t>
      </w:r>
      <w:r>
        <w:fldChar w:fldCharType="end"/>
      </w:r>
    </w:p>
    <w:p w14:paraId="449435B4" w14:textId="44BB723D" w:rsidR="0078258B" w:rsidRDefault="0078258B">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_Toc89429860 \h </w:instrText>
      </w:r>
      <w:r>
        <w:fldChar w:fldCharType="separate"/>
      </w:r>
      <w:r>
        <w:t>33</w:t>
      </w:r>
      <w:r>
        <w:fldChar w:fldCharType="end"/>
      </w:r>
    </w:p>
    <w:p w14:paraId="04DD2431" w14:textId="4247D43E" w:rsidR="0078258B" w:rsidRDefault="0078258B">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_Toc89429861 \h </w:instrText>
      </w:r>
      <w:r>
        <w:fldChar w:fldCharType="separate"/>
      </w:r>
      <w:r>
        <w:t>33</w:t>
      </w:r>
      <w:r>
        <w:fldChar w:fldCharType="end"/>
      </w:r>
    </w:p>
    <w:p w14:paraId="32C2318F" w14:textId="02DE56A4" w:rsidR="0078258B" w:rsidRDefault="0078258B">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_Toc89429862 \h </w:instrText>
      </w:r>
      <w:r>
        <w:fldChar w:fldCharType="separate"/>
      </w:r>
      <w:r>
        <w:t>34</w:t>
      </w:r>
      <w:r>
        <w:fldChar w:fldCharType="end"/>
      </w:r>
    </w:p>
    <w:p w14:paraId="5EF418E8" w14:textId="35CA7D78" w:rsidR="0078258B" w:rsidRDefault="0078258B">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_Toc89429863 \h </w:instrText>
      </w:r>
      <w:r>
        <w:fldChar w:fldCharType="separate"/>
      </w:r>
      <w:r>
        <w:t>34</w:t>
      </w:r>
      <w:r>
        <w:fldChar w:fldCharType="end"/>
      </w:r>
    </w:p>
    <w:p w14:paraId="556C73F1" w14:textId="3496CD2F" w:rsidR="0078258B" w:rsidRDefault="0078258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_Toc89429864 \h </w:instrText>
      </w:r>
      <w:r>
        <w:fldChar w:fldCharType="separate"/>
      </w:r>
      <w:r>
        <w:t>35</w:t>
      </w:r>
      <w:r>
        <w:fldChar w:fldCharType="end"/>
      </w:r>
    </w:p>
    <w:p w14:paraId="3CA8C176" w14:textId="563F5752" w:rsidR="0078258B" w:rsidRDefault="0078258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_Toc89429865 \h </w:instrText>
      </w:r>
      <w:r>
        <w:fldChar w:fldCharType="separate"/>
      </w:r>
      <w:r>
        <w:t>35</w:t>
      </w:r>
      <w:r>
        <w:fldChar w:fldCharType="end"/>
      </w:r>
    </w:p>
    <w:p w14:paraId="3112AEB3" w14:textId="246893EB" w:rsidR="0078258B" w:rsidRDefault="0078258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_Toc89429866 \h </w:instrText>
      </w:r>
      <w:r>
        <w:fldChar w:fldCharType="separate"/>
      </w:r>
      <w:r>
        <w:t>35</w:t>
      </w:r>
      <w:r>
        <w:fldChar w:fldCharType="end"/>
      </w:r>
    </w:p>
    <w:p w14:paraId="34C4D2E8" w14:textId="1B359457" w:rsidR="0078258B" w:rsidRDefault="0078258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_Toc89429867 \h </w:instrText>
      </w:r>
      <w:r>
        <w:fldChar w:fldCharType="separate"/>
      </w:r>
      <w:r>
        <w:t>36</w:t>
      </w:r>
      <w:r>
        <w:fldChar w:fldCharType="end"/>
      </w:r>
    </w:p>
    <w:p w14:paraId="7DDBEBDD" w14:textId="436F4DB7" w:rsidR="0078258B" w:rsidRDefault="0078258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_Toc89429868 \h </w:instrText>
      </w:r>
      <w:r>
        <w:fldChar w:fldCharType="separate"/>
      </w:r>
      <w:r>
        <w:t>36</w:t>
      </w:r>
      <w:r>
        <w:fldChar w:fldCharType="end"/>
      </w:r>
    </w:p>
    <w:p w14:paraId="78F47877" w14:textId="47E4A0EC" w:rsidR="0078258B" w:rsidRDefault="0078258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_Toc89429869 \h </w:instrText>
      </w:r>
      <w:r>
        <w:fldChar w:fldCharType="separate"/>
      </w:r>
      <w:r>
        <w:t>36</w:t>
      </w:r>
      <w:r>
        <w:fldChar w:fldCharType="end"/>
      </w:r>
    </w:p>
    <w:p w14:paraId="55BE5EBF" w14:textId="4866DEE6" w:rsidR="0078258B" w:rsidRDefault="0078258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_Toc89429870 \h </w:instrText>
      </w:r>
      <w:r>
        <w:fldChar w:fldCharType="separate"/>
      </w:r>
      <w:r>
        <w:t>36</w:t>
      </w:r>
      <w:r>
        <w:fldChar w:fldCharType="end"/>
      </w:r>
    </w:p>
    <w:p w14:paraId="0345A66C" w14:textId="6693657C" w:rsidR="0078258B" w:rsidRDefault="0078258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_Toc89429871 \h </w:instrText>
      </w:r>
      <w:r>
        <w:fldChar w:fldCharType="separate"/>
      </w:r>
      <w:r>
        <w:t>36</w:t>
      </w:r>
      <w:r>
        <w:fldChar w:fldCharType="end"/>
      </w:r>
    </w:p>
    <w:p w14:paraId="220E3954" w14:textId="457D7086" w:rsidR="0078258B" w:rsidRDefault="0078258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_Toc89429872 \h </w:instrText>
      </w:r>
      <w:r>
        <w:fldChar w:fldCharType="separate"/>
      </w:r>
      <w:r>
        <w:t>36</w:t>
      </w:r>
      <w:r>
        <w:fldChar w:fldCharType="end"/>
      </w:r>
    </w:p>
    <w:p w14:paraId="16BA18EC" w14:textId="16AD105B" w:rsidR="0078258B" w:rsidRDefault="0078258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_Toc89429873 \h </w:instrText>
      </w:r>
      <w:r>
        <w:fldChar w:fldCharType="separate"/>
      </w:r>
      <w:r>
        <w:t>37</w:t>
      </w:r>
      <w:r>
        <w:fldChar w:fldCharType="end"/>
      </w:r>
    </w:p>
    <w:p w14:paraId="7C5AD233" w14:textId="1CAA2A25" w:rsidR="0078258B" w:rsidRDefault="0078258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_Toc89429874 \h </w:instrText>
      </w:r>
      <w:r>
        <w:fldChar w:fldCharType="separate"/>
      </w:r>
      <w:r>
        <w:t>37</w:t>
      </w:r>
      <w:r>
        <w:fldChar w:fldCharType="end"/>
      </w:r>
    </w:p>
    <w:p w14:paraId="433EDEC5" w14:textId="612200DC" w:rsidR="0078258B" w:rsidRDefault="0078258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_Toc89429875 \h </w:instrText>
      </w:r>
      <w:r>
        <w:fldChar w:fldCharType="separate"/>
      </w:r>
      <w:r>
        <w:t>38</w:t>
      </w:r>
      <w:r>
        <w:fldChar w:fldCharType="end"/>
      </w:r>
    </w:p>
    <w:p w14:paraId="5DF5094D" w14:textId="4BA5FF5A" w:rsidR="0078258B" w:rsidRDefault="0078258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_Toc89429876 \h </w:instrText>
      </w:r>
      <w:r>
        <w:fldChar w:fldCharType="separate"/>
      </w:r>
      <w:r>
        <w:t>38</w:t>
      </w:r>
      <w:r>
        <w:fldChar w:fldCharType="end"/>
      </w:r>
    </w:p>
    <w:p w14:paraId="1C72B1BB" w14:textId="0B27E7B7" w:rsidR="0078258B" w:rsidRDefault="0078258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_Toc89429877 \h </w:instrText>
      </w:r>
      <w:r>
        <w:fldChar w:fldCharType="separate"/>
      </w:r>
      <w:r>
        <w:t>38</w:t>
      </w:r>
      <w:r>
        <w:fldChar w:fldCharType="end"/>
      </w:r>
    </w:p>
    <w:p w14:paraId="771915D7" w14:textId="68EC9185" w:rsidR="0078258B" w:rsidRDefault="0078258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_Toc89429878 \h </w:instrText>
      </w:r>
      <w:r>
        <w:fldChar w:fldCharType="separate"/>
      </w:r>
      <w:r>
        <w:t>38</w:t>
      </w:r>
      <w:r>
        <w:fldChar w:fldCharType="end"/>
      </w:r>
    </w:p>
    <w:p w14:paraId="1867E12E" w14:textId="11810C8C" w:rsidR="0078258B" w:rsidRDefault="0078258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_Toc89429879 \h </w:instrText>
      </w:r>
      <w:r>
        <w:fldChar w:fldCharType="separate"/>
      </w:r>
      <w:r>
        <w:t>39</w:t>
      </w:r>
      <w:r>
        <w:fldChar w:fldCharType="end"/>
      </w:r>
    </w:p>
    <w:p w14:paraId="64364FCA" w14:textId="11049B9A" w:rsidR="0078258B" w:rsidRDefault="0078258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_Toc89429880 \h </w:instrText>
      </w:r>
      <w:r>
        <w:fldChar w:fldCharType="separate"/>
      </w:r>
      <w:r>
        <w:t>39</w:t>
      </w:r>
      <w:r>
        <w:fldChar w:fldCharType="end"/>
      </w:r>
    </w:p>
    <w:p w14:paraId="129FED6D" w14:textId="1787A296" w:rsidR="0078258B" w:rsidRDefault="0078258B">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_Toc89429881 \h </w:instrText>
      </w:r>
      <w:r>
        <w:fldChar w:fldCharType="separate"/>
      </w:r>
      <w:r>
        <w:t>39</w:t>
      </w:r>
      <w:r>
        <w:fldChar w:fldCharType="end"/>
      </w:r>
    </w:p>
    <w:p w14:paraId="1C641770" w14:textId="29C21AF4" w:rsidR="0078258B" w:rsidRDefault="0078258B">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_Toc89429882 \h </w:instrText>
      </w:r>
      <w:r>
        <w:fldChar w:fldCharType="separate"/>
      </w:r>
      <w:r>
        <w:t>39</w:t>
      </w:r>
      <w:r>
        <w:fldChar w:fldCharType="end"/>
      </w:r>
    </w:p>
    <w:p w14:paraId="46E3D6F0" w14:textId="711C6131" w:rsidR="0078258B" w:rsidRDefault="0078258B">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_Toc89429883 \h </w:instrText>
      </w:r>
      <w:r>
        <w:fldChar w:fldCharType="separate"/>
      </w:r>
      <w:r>
        <w:t>40</w:t>
      </w:r>
      <w:r>
        <w:fldChar w:fldCharType="end"/>
      </w:r>
    </w:p>
    <w:p w14:paraId="2DB99852" w14:textId="1A077E5D" w:rsidR="0078258B" w:rsidRDefault="0078258B">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_Toc89429884 \h </w:instrText>
      </w:r>
      <w:r>
        <w:fldChar w:fldCharType="separate"/>
      </w:r>
      <w:r>
        <w:t>40</w:t>
      </w:r>
      <w:r>
        <w:fldChar w:fldCharType="end"/>
      </w:r>
    </w:p>
    <w:p w14:paraId="4415412E" w14:textId="47E865F4" w:rsidR="0078258B" w:rsidRDefault="0078258B">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_Toc89429885 \h </w:instrText>
      </w:r>
      <w:r>
        <w:fldChar w:fldCharType="separate"/>
      </w:r>
      <w:r>
        <w:t>40</w:t>
      </w:r>
      <w:r>
        <w:fldChar w:fldCharType="end"/>
      </w:r>
    </w:p>
    <w:p w14:paraId="7E724ECF" w14:textId="3F48B8BF" w:rsidR="0078258B" w:rsidRDefault="0078258B">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_Toc89429886 \h </w:instrText>
      </w:r>
      <w:r>
        <w:fldChar w:fldCharType="separate"/>
      </w:r>
      <w:r>
        <w:t>41</w:t>
      </w:r>
      <w:r>
        <w:fldChar w:fldCharType="end"/>
      </w:r>
    </w:p>
    <w:p w14:paraId="024657E2" w14:textId="68D6F6DA" w:rsidR="0078258B" w:rsidRDefault="0078258B">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_Toc89429887 \h </w:instrText>
      </w:r>
      <w:r>
        <w:fldChar w:fldCharType="separate"/>
      </w:r>
      <w:r>
        <w:t>41</w:t>
      </w:r>
      <w:r>
        <w:fldChar w:fldCharType="end"/>
      </w:r>
    </w:p>
    <w:p w14:paraId="5FA6362B" w14:textId="6AC56E16" w:rsidR="0078258B" w:rsidRDefault="0078258B">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_Toc89429888 \h </w:instrText>
      </w:r>
      <w:r>
        <w:fldChar w:fldCharType="separate"/>
      </w:r>
      <w:r>
        <w:t>41</w:t>
      </w:r>
      <w:r>
        <w:fldChar w:fldCharType="end"/>
      </w:r>
    </w:p>
    <w:p w14:paraId="0678EAE4" w14:textId="5E1D85A4" w:rsidR="0078258B" w:rsidRDefault="0078258B">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_Toc89429889 \h </w:instrText>
      </w:r>
      <w:r>
        <w:fldChar w:fldCharType="separate"/>
      </w:r>
      <w:r>
        <w:t>41</w:t>
      </w:r>
      <w:r>
        <w:fldChar w:fldCharType="end"/>
      </w:r>
    </w:p>
    <w:p w14:paraId="67D7DA15" w14:textId="7D512523" w:rsidR="0078258B" w:rsidRDefault="0078258B">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_Toc89429890 \h </w:instrText>
      </w:r>
      <w:r>
        <w:fldChar w:fldCharType="separate"/>
      </w:r>
      <w:r>
        <w:t>41</w:t>
      </w:r>
      <w:r>
        <w:fldChar w:fldCharType="end"/>
      </w:r>
    </w:p>
    <w:p w14:paraId="5ED64CBE" w14:textId="59470457" w:rsidR="0078258B" w:rsidRDefault="0078258B">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_Toc89429891 \h </w:instrText>
      </w:r>
      <w:r>
        <w:fldChar w:fldCharType="separate"/>
      </w:r>
      <w:r>
        <w:t>41</w:t>
      </w:r>
      <w:r>
        <w:fldChar w:fldCharType="end"/>
      </w:r>
    </w:p>
    <w:p w14:paraId="5E4AEB30" w14:textId="728AB7D1" w:rsidR="0078258B" w:rsidRDefault="0078258B">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_Toc89429892 \h </w:instrText>
      </w:r>
      <w:r>
        <w:fldChar w:fldCharType="separate"/>
      </w:r>
      <w:r>
        <w:t>42</w:t>
      </w:r>
      <w:r>
        <w:fldChar w:fldCharType="end"/>
      </w:r>
    </w:p>
    <w:p w14:paraId="7B2D8C4A" w14:textId="5E6D95EB" w:rsidR="0078258B" w:rsidRDefault="0078258B">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_Toc89429893 \h </w:instrText>
      </w:r>
      <w:r>
        <w:fldChar w:fldCharType="separate"/>
      </w:r>
      <w:r>
        <w:t>42</w:t>
      </w:r>
      <w:r>
        <w:fldChar w:fldCharType="end"/>
      </w:r>
    </w:p>
    <w:p w14:paraId="1D6BFCC1" w14:textId="1B032FB6" w:rsidR="0078258B" w:rsidRDefault="0078258B">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_Toc89429894 \h </w:instrText>
      </w:r>
      <w:r>
        <w:fldChar w:fldCharType="separate"/>
      </w:r>
      <w:r>
        <w:t>42</w:t>
      </w:r>
      <w:r>
        <w:fldChar w:fldCharType="end"/>
      </w:r>
    </w:p>
    <w:p w14:paraId="52CC33FB" w14:textId="475E0D5F" w:rsidR="0078258B" w:rsidRDefault="0078258B">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_Toc89429895 \h </w:instrText>
      </w:r>
      <w:r>
        <w:fldChar w:fldCharType="separate"/>
      </w:r>
      <w:r>
        <w:t>42</w:t>
      </w:r>
      <w:r>
        <w:fldChar w:fldCharType="end"/>
      </w:r>
    </w:p>
    <w:p w14:paraId="7EF3030A" w14:textId="0D175133" w:rsidR="0078258B" w:rsidRDefault="0078258B">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_Toc89429896 \h </w:instrText>
      </w:r>
      <w:r>
        <w:fldChar w:fldCharType="separate"/>
      </w:r>
      <w:r>
        <w:t>42</w:t>
      </w:r>
      <w:r>
        <w:fldChar w:fldCharType="end"/>
      </w:r>
    </w:p>
    <w:p w14:paraId="4BC89530" w14:textId="565F71E3" w:rsidR="0078258B" w:rsidRDefault="0078258B">
      <w:pPr>
        <w:pStyle w:val="TOC6"/>
        <w:rPr>
          <w:rFonts w:asciiTheme="minorHAnsi" w:eastAsiaTheme="minorEastAsia" w:hAnsiTheme="minorHAnsi" w:cstheme="minorBidi"/>
          <w:sz w:val="22"/>
          <w:szCs w:val="22"/>
          <w:lang w:eastAsia="en-GB"/>
        </w:rPr>
      </w:pPr>
      <w:r>
        <w:lastRenderedPageBreak/>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_Toc89429897 \h </w:instrText>
      </w:r>
      <w:r>
        <w:fldChar w:fldCharType="separate"/>
      </w:r>
      <w:r>
        <w:t>42</w:t>
      </w:r>
      <w:r>
        <w:fldChar w:fldCharType="end"/>
      </w:r>
    </w:p>
    <w:p w14:paraId="69102455" w14:textId="6DB0B93D" w:rsidR="0078258B" w:rsidRDefault="0078258B">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_Toc89429898 \h </w:instrText>
      </w:r>
      <w:r>
        <w:fldChar w:fldCharType="separate"/>
      </w:r>
      <w:r>
        <w:t>43</w:t>
      </w:r>
      <w:r>
        <w:fldChar w:fldCharType="end"/>
      </w:r>
    </w:p>
    <w:p w14:paraId="2B4EBF2D" w14:textId="33C87175" w:rsidR="0078258B" w:rsidRDefault="0078258B">
      <w:pPr>
        <w:pStyle w:val="TOC6"/>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_Toc89429899 \h </w:instrText>
      </w:r>
      <w:r>
        <w:fldChar w:fldCharType="separate"/>
      </w:r>
      <w:r>
        <w:t>43</w:t>
      </w:r>
      <w:r>
        <w:fldChar w:fldCharType="end"/>
      </w:r>
    </w:p>
    <w:p w14:paraId="0708E337" w14:textId="6B944BCC" w:rsidR="0078258B" w:rsidRDefault="0078258B">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_Toc89429900 \h </w:instrText>
      </w:r>
      <w:r>
        <w:fldChar w:fldCharType="separate"/>
      </w:r>
      <w:r>
        <w:t>44</w:t>
      </w:r>
      <w:r>
        <w:fldChar w:fldCharType="end"/>
      </w:r>
    </w:p>
    <w:p w14:paraId="7B015B7E" w14:textId="5748B599" w:rsidR="0078258B" w:rsidRDefault="0078258B">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 xml:space="preserve">Resource: </w:t>
      </w:r>
      <w:r>
        <w:rPr>
          <w:lang w:eastAsia="zh-CN"/>
        </w:rPr>
        <w:t>ASTI Configurations</w:t>
      </w:r>
      <w:r>
        <w:tab/>
      </w:r>
      <w:r>
        <w:fldChar w:fldCharType="begin" w:fldLock="1"/>
      </w:r>
      <w:r>
        <w:instrText xml:space="preserve"> PAGEREF _Toc89429901 \h </w:instrText>
      </w:r>
      <w:r>
        <w:fldChar w:fldCharType="separate"/>
      </w:r>
      <w:r>
        <w:t>44</w:t>
      </w:r>
      <w:r>
        <w:fldChar w:fldCharType="end"/>
      </w:r>
    </w:p>
    <w:p w14:paraId="7E1FD88C" w14:textId="159C9685" w:rsidR="0078258B" w:rsidRDefault="0078258B">
      <w:pPr>
        <w:pStyle w:val="TOC5"/>
        <w:rPr>
          <w:rFonts w:asciiTheme="minorHAnsi" w:eastAsiaTheme="minorEastAsia" w:hAnsiTheme="minorHAnsi" w:cstheme="minorBidi"/>
          <w:sz w:val="22"/>
          <w:szCs w:val="22"/>
          <w:lang w:eastAsia="en-GB"/>
        </w:rPr>
      </w:pPr>
      <w:r>
        <w:t>6.1.3.6.1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_Toc89429902 \h </w:instrText>
      </w:r>
      <w:r>
        <w:fldChar w:fldCharType="separate"/>
      </w:r>
      <w:r>
        <w:t>44</w:t>
      </w:r>
      <w:r>
        <w:fldChar w:fldCharType="end"/>
      </w:r>
    </w:p>
    <w:p w14:paraId="26C362BB" w14:textId="363F3972" w:rsidR="0078258B" w:rsidRDefault="0078258B">
      <w:pPr>
        <w:pStyle w:val="TOC5"/>
        <w:rPr>
          <w:rFonts w:asciiTheme="minorHAnsi" w:eastAsiaTheme="minorEastAsia" w:hAnsiTheme="minorHAnsi" w:cstheme="minorBidi"/>
          <w:sz w:val="22"/>
          <w:szCs w:val="22"/>
          <w:lang w:eastAsia="en-GB"/>
        </w:rPr>
      </w:pPr>
      <w:r>
        <w:t>6.1.3.6.2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_Toc89429903 \h </w:instrText>
      </w:r>
      <w:r>
        <w:fldChar w:fldCharType="separate"/>
      </w:r>
      <w:r>
        <w:t>44</w:t>
      </w:r>
      <w:r>
        <w:fldChar w:fldCharType="end"/>
      </w:r>
    </w:p>
    <w:p w14:paraId="30AF5AC1" w14:textId="1E563FBA" w:rsidR="0078258B" w:rsidRDefault="0078258B">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_Toc89429904 \h </w:instrText>
      </w:r>
      <w:r>
        <w:fldChar w:fldCharType="separate"/>
      </w:r>
      <w:r>
        <w:t>44</w:t>
      </w:r>
      <w:r>
        <w:fldChar w:fldCharType="end"/>
      </w:r>
    </w:p>
    <w:p w14:paraId="52396824" w14:textId="1BFEB566" w:rsidR="0078258B" w:rsidRDefault="0078258B">
      <w:pPr>
        <w:pStyle w:val="TOC6"/>
        <w:rPr>
          <w:rFonts w:asciiTheme="minorHAnsi" w:eastAsiaTheme="minorEastAsia" w:hAnsiTheme="minorHAnsi" w:cstheme="minorBidi"/>
          <w:sz w:val="22"/>
          <w:szCs w:val="22"/>
          <w:lang w:eastAsia="en-GB"/>
        </w:rPr>
      </w:pPr>
      <w:r>
        <w:t>6.1.3.6.3.1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_Toc89429905 \h </w:instrText>
      </w:r>
      <w:r>
        <w:fldChar w:fldCharType="separate"/>
      </w:r>
      <w:r>
        <w:t>44</w:t>
      </w:r>
      <w:r>
        <w:fldChar w:fldCharType="end"/>
      </w:r>
    </w:p>
    <w:p w14:paraId="7F5D1899" w14:textId="078DDCAD" w:rsidR="0078258B" w:rsidRDefault="0078258B">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_Toc89429906 \h </w:instrText>
      </w:r>
      <w:r>
        <w:fldChar w:fldCharType="separate"/>
      </w:r>
      <w:r>
        <w:t>45</w:t>
      </w:r>
      <w:r>
        <w:fldChar w:fldCharType="end"/>
      </w:r>
    </w:p>
    <w:p w14:paraId="31859886" w14:textId="7901E5A7" w:rsidR="0078258B" w:rsidRDefault="0078258B">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_Toc89429907 \h </w:instrText>
      </w:r>
      <w:r>
        <w:fldChar w:fldCharType="separate"/>
      </w:r>
      <w:r>
        <w:t>45</w:t>
      </w:r>
      <w:r>
        <w:fldChar w:fldCharType="end"/>
      </w:r>
    </w:p>
    <w:p w14:paraId="6D3918BB" w14:textId="0B42C088" w:rsidR="0078258B" w:rsidRDefault="0078258B">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_Toc89429908 \h </w:instrText>
      </w:r>
      <w:r>
        <w:fldChar w:fldCharType="separate"/>
      </w:r>
      <w:r>
        <w:t>45</w:t>
      </w:r>
      <w:r>
        <w:fldChar w:fldCharType="end"/>
      </w:r>
    </w:p>
    <w:p w14:paraId="4276A5C9" w14:textId="02803F7C" w:rsidR="0078258B" w:rsidRDefault="0078258B">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_Toc89429909 \h </w:instrText>
      </w:r>
      <w:r>
        <w:fldChar w:fldCharType="separate"/>
      </w:r>
      <w:r>
        <w:t>45</w:t>
      </w:r>
      <w:r>
        <w:fldChar w:fldCharType="end"/>
      </w:r>
    </w:p>
    <w:p w14:paraId="5CC2E091" w14:textId="7CF758D0" w:rsidR="0078258B" w:rsidRDefault="0078258B">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_Toc89429910 \h </w:instrText>
      </w:r>
      <w:r>
        <w:fldChar w:fldCharType="separate"/>
      </w:r>
      <w:r>
        <w:t>45</w:t>
      </w:r>
      <w:r>
        <w:fldChar w:fldCharType="end"/>
      </w:r>
    </w:p>
    <w:p w14:paraId="3B2DFEA1" w14:textId="0C498FAF" w:rsidR="0078258B" w:rsidRDefault="0078258B">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 xml:space="preserve">Resource: Individual </w:t>
      </w:r>
      <w:r>
        <w:rPr>
          <w:lang w:eastAsia="zh-CN"/>
        </w:rPr>
        <w:t>ASTI Configuration</w:t>
      </w:r>
      <w:r>
        <w:tab/>
      </w:r>
      <w:r>
        <w:fldChar w:fldCharType="begin" w:fldLock="1"/>
      </w:r>
      <w:r>
        <w:instrText xml:space="preserve"> PAGEREF _Toc89429911 \h </w:instrText>
      </w:r>
      <w:r>
        <w:fldChar w:fldCharType="separate"/>
      </w:r>
      <w:r>
        <w:t>46</w:t>
      </w:r>
      <w:r>
        <w:fldChar w:fldCharType="end"/>
      </w:r>
    </w:p>
    <w:p w14:paraId="6E8E4C2A" w14:textId="2C0DA9DB" w:rsidR="0078258B" w:rsidRDefault="0078258B">
      <w:pPr>
        <w:pStyle w:val="TOC5"/>
        <w:rPr>
          <w:rFonts w:asciiTheme="minorHAnsi" w:eastAsiaTheme="minorEastAsia" w:hAnsiTheme="minorHAnsi" w:cstheme="minorBidi"/>
          <w:sz w:val="22"/>
          <w:szCs w:val="22"/>
          <w:lang w:eastAsia="en-GB"/>
        </w:rPr>
      </w:pPr>
      <w:r>
        <w:t>6.1.3.7.1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_Toc89429912 \h </w:instrText>
      </w:r>
      <w:r>
        <w:fldChar w:fldCharType="separate"/>
      </w:r>
      <w:r>
        <w:t>46</w:t>
      </w:r>
      <w:r>
        <w:fldChar w:fldCharType="end"/>
      </w:r>
    </w:p>
    <w:p w14:paraId="640CD3C1" w14:textId="68218DAD" w:rsidR="0078258B" w:rsidRDefault="0078258B">
      <w:pPr>
        <w:pStyle w:val="TOC5"/>
        <w:rPr>
          <w:rFonts w:asciiTheme="minorHAnsi" w:eastAsiaTheme="minorEastAsia" w:hAnsiTheme="minorHAnsi" w:cstheme="minorBidi"/>
          <w:sz w:val="22"/>
          <w:szCs w:val="22"/>
          <w:lang w:eastAsia="en-GB"/>
        </w:rPr>
      </w:pPr>
      <w:r>
        <w:t>6.1.3.7.2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_Toc89429913 \h </w:instrText>
      </w:r>
      <w:r>
        <w:fldChar w:fldCharType="separate"/>
      </w:r>
      <w:r>
        <w:t>46</w:t>
      </w:r>
      <w:r>
        <w:fldChar w:fldCharType="end"/>
      </w:r>
    </w:p>
    <w:p w14:paraId="5B246D8D" w14:textId="7FD2F2E9" w:rsidR="0078258B" w:rsidRDefault="0078258B">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_Toc89429914 \h </w:instrText>
      </w:r>
      <w:r>
        <w:fldChar w:fldCharType="separate"/>
      </w:r>
      <w:r>
        <w:t>46</w:t>
      </w:r>
      <w:r>
        <w:fldChar w:fldCharType="end"/>
      </w:r>
    </w:p>
    <w:p w14:paraId="1F8B9D48" w14:textId="07206C5F" w:rsidR="0078258B" w:rsidRDefault="0078258B">
      <w:pPr>
        <w:pStyle w:val="TOC6"/>
        <w:rPr>
          <w:rFonts w:asciiTheme="minorHAnsi" w:eastAsiaTheme="minorEastAsia" w:hAnsiTheme="minorHAnsi" w:cstheme="minorBidi"/>
          <w:sz w:val="22"/>
          <w:szCs w:val="22"/>
          <w:lang w:eastAsia="en-GB"/>
        </w:rPr>
      </w:pPr>
      <w:r>
        <w:t>6.1.3.7.3.2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_Toc89429915 \h </w:instrText>
      </w:r>
      <w:r>
        <w:fldChar w:fldCharType="separate"/>
      </w:r>
      <w:r>
        <w:t>46</w:t>
      </w:r>
      <w:r>
        <w:fldChar w:fldCharType="end"/>
      </w:r>
    </w:p>
    <w:p w14:paraId="4A1D8B94" w14:textId="65CAEFBF" w:rsidR="0078258B" w:rsidRDefault="0078258B">
      <w:pPr>
        <w:pStyle w:val="TOC6"/>
        <w:rPr>
          <w:rFonts w:asciiTheme="minorHAnsi" w:eastAsiaTheme="minorEastAsia" w:hAnsiTheme="minorHAnsi" w:cstheme="minorBidi"/>
          <w:sz w:val="22"/>
          <w:szCs w:val="22"/>
          <w:lang w:eastAsia="en-GB"/>
        </w:rPr>
      </w:pPr>
      <w:r>
        <w:t>6.1.3.7.3.3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_Toc89429916 \h </w:instrText>
      </w:r>
      <w:r>
        <w:fldChar w:fldCharType="separate"/>
      </w:r>
      <w:r>
        <w:t>47</w:t>
      </w:r>
      <w:r>
        <w:fldChar w:fldCharType="end"/>
      </w:r>
    </w:p>
    <w:p w14:paraId="6A807DFC" w14:textId="5251D8E5" w:rsidR="0078258B" w:rsidRDefault="0078258B">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_Toc89429917 \h </w:instrText>
      </w:r>
      <w:r>
        <w:fldChar w:fldCharType="separate"/>
      </w:r>
      <w:r>
        <w:t>47</w:t>
      </w:r>
      <w:r>
        <w:fldChar w:fldCharType="end"/>
      </w:r>
    </w:p>
    <w:p w14:paraId="5E6E28DA" w14:textId="24312377" w:rsidR="0078258B" w:rsidRDefault="0078258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_Toc89429918 \h </w:instrText>
      </w:r>
      <w:r>
        <w:fldChar w:fldCharType="separate"/>
      </w:r>
      <w:r>
        <w:t>47</w:t>
      </w:r>
      <w:r>
        <w:fldChar w:fldCharType="end"/>
      </w:r>
    </w:p>
    <w:p w14:paraId="43221A26" w14:textId="43FEE870" w:rsidR="0078258B" w:rsidRDefault="0078258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_Toc89429919 \h </w:instrText>
      </w:r>
      <w:r>
        <w:fldChar w:fldCharType="separate"/>
      </w:r>
      <w:r>
        <w:t>47</w:t>
      </w:r>
      <w:r>
        <w:fldChar w:fldCharType="end"/>
      </w:r>
    </w:p>
    <w:p w14:paraId="0E51ED50" w14:textId="47827202" w:rsidR="0078258B" w:rsidRDefault="0078258B">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_Toc89429920 \h </w:instrText>
      </w:r>
      <w:r>
        <w:fldChar w:fldCharType="separate"/>
      </w:r>
      <w:r>
        <w:t>48</w:t>
      </w:r>
      <w:r>
        <w:fldChar w:fldCharType="end"/>
      </w:r>
    </w:p>
    <w:p w14:paraId="7809D0CE" w14:textId="5DF6355E" w:rsidR="0078258B" w:rsidRDefault="0078258B">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_Toc89429921 \h </w:instrText>
      </w:r>
      <w:r>
        <w:fldChar w:fldCharType="separate"/>
      </w:r>
      <w:r>
        <w:t>48</w:t>
      </w:r>
      <w:r>
        <w:fldChar w:fldCharType="end"/>
      </w:r>
    </w:p>
    <w:p w14:paraId="2B9C5843" w14:textId="4BAE87C4" w:rsidR="0078258B" w:rsidRDefault="0078258B">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_Toc89429922 \h </w:instrText>
      </w:r>
      <w:r>
        <w:fldChar w:fldCharType="separate"/>
      </w:r>
      <w:r>
        <w:t>48</w:t>
      </w:r>
      <w:r>
        <w:fldChar w:fldCharType="end"/>
      </w:r>
    </w:p>
    <w:p w14:paraId="27F2CBB2" w14:textId="6DCB4BA5" w:rsidR="0078258B" w:rsidRDefault="0078258B">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_Toc89429923 \h </w:instrText>
      </w:r>
      <w:r>
        <w:fldChar w:fldCharType="separate"/>
      </w:r>
      <w:r>
        <w:t>48</w:t>
      </w:r>
      <w:r>
        <w:fldChar w:fldCharType="end"/>
      </w:r>
    </w:p>
    <w:p w14:paraId="287D3ED6" w14:textId="7C192FA1" w:rsidR="0078258B" w:rsidRDefault="0078258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_Toc89429924 \h </w:instrText>
      </w:r>
      <w:r>
        <w:fldChar w:fldCharType="separate"/>
      </w:r>
      <w:r>
        <w:t>48</w:t>
      </w:r>
      <w:r>
        <w:fldChar w:fldCharType="end"/>
      </w:r>
    </w:p>
    <w:p w14:paraId="67E0630B" w14:textId="5A7B85F8" w:rsidR="0078258B" w:rsidRDefault="0078258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_Toc89429925 \h </w:instrText>
      </w:r>
      <w:r>
        <w:fldChar w:fldCharType="separate"/>
      </w:r>
      <w:r>
        <w:t>48</w:t>
      </w:r>
      <w:r>
        <w:fldChar w:fldCharType="end"/>
      </w:r>
    </w:p>
    <w:p w14:paraId="26448BE4" w14:textId="675DD143" w:rsidR="0078258B" w:rsidRDefault="0078258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_Toc89429926 \h </w:instrText>
      </w:r>
      <w:r>
        <w:fldChar w:fldCharType="separate"/>
      </w:r>
      <w:r>
        <w:t>49</w:t>
      </w:r>
      <w:r>
        <w:fldChar w:fldCharType="end"/>
      </w:r>
    </w:p>
    <w:p w14:paraId="2EB77D13" w14:textId="73B34B9D" w:rsidR="0078258B" w:rsidRDefault="0078258B">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_Toc89429927 \h </w:instrText>
      </w:r>
      <w:r>
        <w:fldChar w:fldCharType="separate"/>
      </w:r>
      <w:r>
        <w:t>49</w:t>
      </w:r>
      <w:r>
        <w:fldChar w:fldCharType="end"/>
      </w:r>
    </w:p>
    <w:p w14:paraId="5046142C" w14:textId="3D56D8D9" w:rsidR="0078258B" w:rsidRDefault="0078258B">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_Toc89429928 \h </w:instrText>
      </w:r>
      <w:r>
        <w:fldChar w:fldCharType="separate"/>
      </w:r>
      <w:r>
        <w:t>49</w:t>
      </w:r>
      <w:r>
        <w:fldChar w:fldCharType="end"/>
      </w:r>
    </w:p>
    <w:p w14:paraId="2B80C6C2" w14:textId="64600A44" w:rsidR="0078258B" w:rsidRDefault="0078258B">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_Toc89429929 \h </w:instrText>
      </w:r>
      <w:r>
        <w:fldChar w:fldCharType="separate"/>
      </w:r>
      <w:r>
        <w:t>49</w:t>
      </w:r>
      <w:r>
        <w:fldChar w:fldCharType="end"/>
      </w:r>
    </w:p>
    <w:p w14:paraId="0655D41A" w14:textId="6DBC4DB0" w:rsidR="0078258B" w:rsidRDefault="0078258B">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_Toc89429930 \h </w:instrText>
      </w:r>
      <w:r>
        <w:fldChar w:fldCharType="separate"/>
      </w:r>
      <w:r>
        <w:t>50</w:t>
      </w:r>
      <w:r>
        <w:fldChar w:fldCharType="end"/>
      </w:r>
    </w:p>
    <w:p w14:paraId="25B691D5" w14:textId="00519C65" w:rsidR="0078258B" w:rsidRDefault="0078258B">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_Toc89429931 \h </w:instrText>
      </w:r>
      <w:r>
        <w:fldChar w:fldCharType="separate"/>
      </w:r>
      <w:r>
        <w:t>50</w:t>
      </w:r>
      <w:r>
        <w:fldChar w:fldCharType="end"/>
      </w:r>
    </w:p>
    <w:p w14:paraId="68056E8B" w14:textId="658C3A44" w:rsidR="0078258B" w:rsidRDefault="0078258B">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_Toc89429932 \h </w:instrText>
      </w:r>
      <w:r>
        <w:fldChar w:fldCharType="separate"/>
      </w:r>
      <w:r>
        <w:t>50</w:t>
      </w:r>
      <w:r>
        <w:fldChar w:fldCharType="end"/>
      </w:r>
    </w:p>
    <w:p w14:paraId="336EC65B" w14:textId="0120561E" w:rsidR="0078258B" w:rsidRDefault="0078258B">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_Toc89429933 \h </w:instrText>
      </w:r>
      <w:r>
        <w:fldChar w:fldCharType="separate"/>
      </w:r>
      <w:r>
        <w:t>50</w:t>
      </w:r>
      <w:r>
        <w:fldChar w:fldCharType="end"/>
      </w:r>
    </w:p>
    <w:p w14:paraId="3BBC4E33" w14:textId="60FECC23" w:rsidR="0078258B" w:rsidRDefault="0078258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_Toc89429934 \h </w:instrText>
      </w:r>
      <w:r>
        <w:fldChar w:fldCharType="separate"/>
      </w:r>
      <w:r>
        <w:t>50</w:t>
      </w:r>
      <w:r>
        <w:fldChar w:fldCharType="end"/>
      </w:r>
    </w:p>
    <w:p w14:paraId="4210DCC2" w14:textId="1F89C122" w:rsidR="0078258B" w:rsidRDefault="0078258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_Toc89429935 \h </w:instrText>
      </w:r>
      <w:r>
        <w:fldChar w:fldCharType="separate"/>
      </w:r>
      <w:r>
        <w:t>50</w:t>
      </w:r>
      <w:r>
        <w:fldChar w:fldCharType="end"/>
      </w:r>
    </w:p>
    <w:p w14:paraId="1BF1DD57" w14:textId="757F101F" w:rsidR="0078258B" w:rsidRDefault="0078258B">
      <w:pPr>
        <w:pStyle w:val="TOC4"/>
        <w:rPr>
          <w:rFonts w:asciiTheme="minorHAnsi" w:eastAsiaTheme="minorEastAsia" w:hAnsiTheme="minorHAnsi" w:cstheme="minorBidi"/>
          <w:sz w:val="22"/>
          <w:szCs w:val="22"/>
          <w:lang w:eastAsia="en-GB"/>
        </w:rPr>
      </w:pPr>
      <w:r w:rsidRPr="00456921">
        <w:rPr>
          <w:lang w:val="en-US"/>
        </w:rPr>
        <w:t>6.1.6.2</w:t>
      </w:r>
      <w:r>
        <w:rPr>
          <w:rFonts w:asciiTheme="minorHAnsi" w:eastAsiaTheme="minorEastAsia" w:hAnsiTheme="minorHAnsi" w:cstheme="minorBidi"/>
          <w:sz w:val="22"/>
          <w:szCs w:val="22"/>
          <w:lang w:eastAsia="en-GB"/>
        </w:rPr>
        <w:tab/>
      </w:r>
      <w:r w:rsidRPr="00456921">
        <w:rPr>
          <w:lang w:val="en-US"/>
        </w:rPr>
        <w:t>Structured data types</w:t>
      </w:r>
      <w:r>
        <w:tab/>
      </w:r>
      <w:r>
        <w:fldChar w:fldCharType="begin" w:fldLock="1"/>
      </w:r>
      <w:r>
        <w:instrText xml:space="preserve"> PAGEREF _Toc89429936 \h </w:instrText>
      </w:r>
      <w:r>
        <w:fldChar w:fldCharType="separate"/>
      </w:r>
      <w:r>
        <w:t>52</w:t>
      </w:r>
      <w:r>
        <w:fldChar w:fldCharType="end"/>
      </w:r>
    </w:p>
    <w:p w14:paraId="28C5046F" w14:textId="71F53572" w:rsidR="0078258B" w:rsidRDefault="0078258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_Toc89429937 \h </w:instrText>
      </w:r>
      <w:r>
        <w:fldChar w:fldCharType="separate"/>
      </w:r>
      <w:r>
        <w:t>52</w:t>
      </w:r>
      <w:r>
        <w:fldChar w:fldCharType="end"/>
      </w:r>
    </w:p>
    <w:p w14:paraId="2947E826" w14:textId="3AE5102C" w:rsidR="0078258B" w:rsidRDefault="0078258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_Toc89429938 \h </w:instrText>
      </w:r>
      <w:r>
        <w:fldChar w:fldCharType="separate"/>
      </w:r>
      <w:r>
        <w:t>53</w:t>
      </w:r>
      <w:r>
        <w:fldChar w:fldCharType="end"/>
      </w:r>
    </w:p>
    <w:p w14:paraId="46A1BAC4" w14:textId="3E1EAA29" w:rsidR="0078258B" w:rsidRDefault="0078258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_Toc89429939 \h </w:instrText>
      </w:r>
      <w:r>
        <w:fldChar w:fldCharType="separate"/>
      </w:r>
      <w:r>
        <w:t>55</w:t>
      </w:r>
      <w:r>
        <w:fldChar w:fldCharType="end"/>
      </w:r>
    </w:p>
    <w:p w14:paraId="4586DD8D" w14:textId="5CAA73D5" w:rsidR="0078258B" w:rsidRDefault="0078258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_Toc89429940 \h </w:instrText>
      </w:r>
      <w:r>
        <w:fldChar w:fldCharType="separate"/>
      </w:r>
      <w:r>
        <w:t>55</w:t>
      </w:r>
      <w:r>
        <w:fldChar w:fldCharType="end"/>
      </w:r>
    </w:p>
    <w:p w14:paraId="61EE36B9" w14:textId="4B14788B" w:rsidR="0078258B" w:rsidRDefault="0078258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_Toc89429941 \h </w:instrText>
      </w:r>
      <w:r>
        <w:fldChar w:fldCharType="separate"/>
      </w:r>
      <w:r>
        <w:t>55</w:t>
      </w:r>
      <w:r>
        <w:fldChar w:fldCharType="end"/>
      </w:r>
    </w:p>
    <w:p w14:paraId="0AB64282" w14:textId="3BAD6D2E" w:rsidR="0078258B" w:rsidRDefault="0078258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PtpCapabilitiesPerUe</w:t>
      </w:r>
      <w:r>
        <w:tab/>
      </w:r>
      <w:r>
        <w:fldChar w:fldCharType="begin" w:fldLock="1"/>
      </w:r>
      <w:r>
        <w:instrText xml:space="preserve"> PAGEREF _Toc89429942 \h </w:instrText>
      </w:r>
      <w:r>
        <w:fldChar w:fldCharType="separate"/>
      </w:r>
      <w:r>
        <w:t>56</w:t>
      </w:r>
      <w:r>
        <w:fldChar w:fldCharType="end"/>
      </w:r>
    </w:p>
    <w:p w14:paraId="0D222CE7" w14:textId="67C5C1DF" w:rsidR="0078258B" w:rsidRDefault="0078258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AccessTimeDistributionData</w:t>
      </w:r>
      <w:r>
        <w:tab/>
      </w:r>
      <w:r>
        <w:fldChar w:fldCharType="begin" w:fldLock="1"/>
      </w:r>
      <w:r>
        <w:instrText xml:space="preserve"> PAGEREF _Toc89429943 \h </w:instrText>
      </w:r>
      <w:r>
        <w:fldChar w:fldCharType="separate"/>
      </w:r>
      <w:r>
        <w:t>56</w:t>
      </w:r>
      <w:r>
        <w:fldChar w:fldCharType="end"/>
      </w:r>
    </w:p>
    <w:p w14:paraId="73214BD1" w14:textId="79639D7A" w:rsidR="0078258B" w:rsidRDefault="0078258B">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AsTimeDistributionParam</w:t>
      </w:r>
      <w:r>
        <w:tab/>
      </w:r>
      <w:r>
        <w:fldChar w:fldCharType="begin" w:fldLock="1"/>
      </w:r>
      <w:r>
        <w:instrText xml:space="preserve"> PAGEREF _Toc89429944 \h </w:instrText>
      </w:r>
      <w:r>
        <w:fldChar w:fldCharType="separate"/>
      </w:r>
      <w:r>
        <w:t>57</w:t>
      </w:r>
      <w:r>
        <w:fldChar w:fldCharType="end"/>
      </w:r>
    </w:p>
    <w:p w14:paraId="5F669014" w14:textId="4D960C4C" w:rsidR="0078258B" w:rsidRDefault="0078258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StatusRequestData</w:t>
      </w:r>
      <w:r>
        <w:tab/>
      </w:r>
      <w:r>
        <w:fldChar w:fldCharType="begin" w:fldLock="1"/>
      </w:r>
      <w:r>
        <w:instrText xml:space="preserve"> PAGEREF _Toc89429945 \h </w:instrText>
      </w:r>
      <w:r>
        <w:fldChar w:fldCharType="separate"/>
      </w:r>
      <w:r>
        <w:t>57</w:t>
      </w:r>
      <w:r>
        <w:fldChar w:fldCharType="end"/>
      </w:r>
    </w:p>
    <w:p w14:paraId="7CB2328B" w14:textId="5778DDA9" w:rsidR="0078258B" w:rsidRDefault="0078258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StatusResponseData</w:t>
      </w:r>
      <w:r>
        <w:tab/>
      </w:r>
      <w:r>
        <w:fldChar w:fldCharType="begin" w:fldLock="1"/>
      </w:r>
      <w:r>
        <w:instrText xml:space="preserve"> PAGEREF _Toc89429946 \h </w:instrText>
      </w:r>
      <w:r>
        <w:fldChar w:fldCharType="separate"/>
      </w:r>
      <w:r>
        <w:t>57</w:t>
      </w:r>
      <w:r>
        <w:fldChar w:fldCharType="end"/>
      </w:r>
    </w:p>
    <w:p w14:paraId="5B49F22F" w14:textId="3E60A95B" w:rsidR="0078258B" w:rsidRDefault="0078258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ActiveUe</w:t>
      </w:r>
      <w:r>
        <w:tab/>
      </w:r>
      <w:r>
        <w:fldChar w:fldCharType="begin" w:fldLock="1"/>
      </w:r>
      <w:r>
        <w:instrText xml:space="preserve"> PAGEREF _Toc89429947 \h </w:instrText>
      </w:r>
      <w:r>
        <w:fldChar w:fldCharType="separate"/>
      </w:r>
      <w:r>
        <w:t>58</w:t>
      </w:r>
      <w:r>
        <w:fldChar w:fldCharType="end"/>
      </w:r>
    </w:p>
    <w:p w14:paraId="3EDCE04C" w14:textId="17CCB62D" w:rsidR="0078258B" w:rsidRDefault="0078258B">
      <w:pPr>
        <w:pStyle w:val="TOC4"/>
        <w:rPr>
          <w:rFonts w:asciiTheme="minorHAnsi" w:eastAsiaTheme="minorEastAsia" w:hAnsiTheme="minorHAnsi" w:cstheme="minorBidi"/>
          <w:sz w:val="22"/>
          <w:szCs w:val="22"/>
          <w:lang w:eastAsia="en-GB"/>
        </w:rPr>
      </w:pPr>
      <w:r w:rsidRPr="00456921">
        <w:rPr>
          <w:lang w:val="en-US"/>
        </w:rPr>
        <w:t>6.1.6.3</w:t>
      </w:r>
      <w:r>
        <w:rPr>
          <w:rFonts w:asciiTheme="minorHAnsi" w:eastAsiaTheme="minorEastAsia" w:hAnsiTheme="minorHAnsi" w:cstheme="minorBidi"/>
          <w:sz w:val="22"/>
          <w:szCs w:val="22"/>
          <w:lang w:eastAsia="en-GB"/>
        </w:rPr>
        <w:tab/>
      </w:r>
      <w:r w:rsidRPr="00456921">
        <w:rPr>
          <w:lang w:val="en-US"/>
        </w:rPr>
        <w:t>Simple data types and enumerations</w:t>
      </w:r>
      <w:r>
        <w:tab/>
      </w:r>
      <w:r>
        <w:fldChar w:fldCharType="begin" w:fldLock="1"/>
      </w:r>
      <w:r>
        <w:instrText xml:space="preserve"> PAGEREF _Toc89429948 \h </w:instrText>
      </w:r>
      <w:r>
        <w:fldChar w:fldCharType="separate"/>
      </w:r>
      <w:r>
        <w:t>58</w:t>
      </w:r>
      <w:r>
        <w:fldChar w:fldCharType="end"/>
      </w:r>
    </w:p>
    <w:p w14:paraId="3A959AAD" w14:textId="4FF8A817" w:rsidR="0078258B" w:rsidRDefault="0078258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_Toc89429949 \h </w:instrText>
      </w:r>
      <w:r>
        <w:fldChar w:fldCharType="separate"/>
      </w:r>
      <w:r>
        <w:t>58</w:t>
      </w:r>
      <w:r>
        <w:fldChar w:fldCharType="end"/>
      </w:r>
    </w:p>
    <w:p w14:paraId="185BBB3D" w14:textId="0ACC7AD4" w:rsidR="0078258B" w:rsidRDefault="0078258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_Toc89429950 \h </w:instrText>
      </w:r>
      <w:r>
        <w:fldChar w:fldCharType="separate"/>
      </w:r>
      <w:r>
        <w:t>58</w:t>
      </w:r>
      <w:r>
        <w:fldChar w:fldCharType="end"/>
      </w:r>
    </w:p>
    <w:p w14:paraId="122AC537" w14:textId="17183633" w:rsidR="0078258B" w:rsidRDefault="0078258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_Toc89429951 \h </w:instrText>
      </w:r>
      <w:r>
        <w:fldChar w:fldCharType="separate"/>
      </w:r>
      <w:r>
        <w:t>58</w:t>
      </w:r>
      <w:r>
        <w:fldChar w:fldCharType="end"/>
      </w:r>
    </w:p>
    <w:p w14:paraId="0DDC8F59" w14:textId="79EE9390" w:rsidR="0078258B" w:rsidRDefault="0078258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_Toc89429952 \h </w:instrText>
      </w:r>
      <w:r>
        <w:fldChar w:fldCharType="separate"/>
      </w:r>
      <w:r>
        <w:t>58</w:t>
      </w:r>
      <w:r>
        <w:fldChar w:fldCharType="end"/>
      </w:r>
    </w:p>
    <w:p w14:paraId="6173FDEE" w14:textId="40C1CCBD" w:rsidR="0078258B" w:rsidRDefault="0078258B">
      <w:pPr>
        <w:pStyle w:val="TOC4"/>
        <w:rPr>
          <w:rFonts w:asciiTheme="minorHAnsi" w:eastAsiaTheme="minorEastAsia" w:hAnsiTheme="minorHAnsi" w:cstheme="minorBidi"/>
          <w:sz w:val="22"/>
          <w:szCs w:val="22"/>
          <w:lang w:eastAsia="en-GB"/>
        </w:rPr>
      </w:pPr>
      <w:r w:rsidRPr="00456921">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_Toc89429953 \h </w:instrText>
      </w:r>
      <w:r>
        <w:fldChar w:fldCharType="separate"/>
      </w:r>
      <w:r>
        <w:t>58</w:t>
      </w:r>
      <w:r>
        <w:fldChar w:fldCharType="end"/>
      </w:r>
    </w:p>
    <w:p w14:paraId="39E180EF" w14:textId="5134FBC5" w:rsidR="0078258B" w:rsidRDefault="0078258B">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_Toc89429954 \h </w:instrText>
      </w:r>
      <w:r>
        <w:fldChar w:fldCharType="separate"/>
      </w:r>
      <w:r>
        <w:t>58</w:t>
      </w:r>
      <w:r>
        <w:fldChar w:fldCharType="end"/>
      </w:r>
    </w:p>
    <w:p w14:paraId="1B1C12C4" w14:textId="23C86B97" w:rsidR="0078258B" w:rsidRDefault="0078258B">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_Toc89429955 \h </w:instrText>
      </w:r>
      <w:r>
        <w:fldChar w:fldCharType="separate"/>
      </w:r>
      <w:r>
        <w:t>59</w:t>
      </w:r>
      <w:r>
        <w:fldChar w:fldCharType="end"/>
      </w:r>
    </w:p>
    <w:p w14:paraId="1F0896B0" w14:textId="3B272155" w:rsidR="0078258B" w:rsidRDefault="0078258B">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_Toc89429956 \h </w:instrText>
      </w:r>
      <w:r>
        <w:fldChar w:fldCharType="separate"/>
      </w:r>
      <w:r>
        <w:t>59</w:t>
      </w:r>
      <w:r>
        <w:fldChar w:fldCharType="end"/>
      </w:r>
    </w:p>
    <w:p w14:paraId="27899B3B" w14:textId="4C0FBFCE" w:rsidR="0078258B" w:rsidRDefault="0078258B">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_Toc89429957 \h </w:instrText>
      </w:r>
      <w:r>
        <w:fldChar w:fldCharType="separate"/>
      </w:r>
      <w:r>
        <w:t>60</w:t>
      </w:r>
      <w:r>
        <w:fldChar w:fldCharType="end"/>
      </w:r>
    </w:p>
    <w:p w14:paraId="6514F03C" w14:textId="47535100" w:rsidR="0078258B" w:rsidRDefault="0078258B">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_Toc89429958 \h </w:instrText>
      </w:r>
      <w:r>
        <w:fldChar w:fldCharType="separate"/>
      </w:r>
      <w:r>
        <w:t>60</w:t>
      </w:r>
      <w:r>
        <w:fldChar w:fldCharType="end"/>
      </w:r>
    </w:p>
    <w:p w14:paraId="6F512AC6" w14:textId="16612322" w:rsidR="0078258B" w:rsidRDefault="0078258B">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_Toc89429959 \h </w:instrText>
      </w:r>
      <w:r>
        <w:fldChar w:fldCharType="separate"/>
      </w:r>
      <w:r>
        <w:t>60</w:t>
      </w:r>
      <w:r>
        <w:fldChar w:fldCharType="end"/>
      </w:r>
    </w:p>
    <w:p w14:paraId="17E2ED3C" w14:textId="01FA4A7A" w:rsidR="0078258B" w:rsidRDefault="0078258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_Toc89429960 \h </w:instrText>
      </w:r>
      <w:r>
        <w:fldChar w:fldCharType="separate"/>
      </w:r>
      <w:r>
        <w:t>60</w:t>
      </w:r>
      <w:r>
        <w:fldChar w:fldCharType="end"/>
      </w:r>
    </w:p>
    <w:p w14:paraId="77B3E1A6" w14:textId="6C71D98C" w:rsidR="0078258B" w:rsidRDefault="0078258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_Toc89429961 \h </w:instrText>
      </w:r>
      <w:r>
        <w:fldChar w:fldCharType="separate"/>
      </w:r>
      <w:r>
        <w:t>60</w:t>
      </w:r>
      <w:r>
        <w:fldChar w:fldCharType="end"/>
      </w:r>
    </w:p>
    <w:p w14:paraId="4AE488C0" w14:textId="1A22A5A5" w:rsidR="0078258B" w:rsidRDefault="0078258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_Toc89429962 \h </w:instrText>
      </w:r>
      <w:r>
        <w:fldChar w:fldCharType="separate"/>
      </w:r>
      <w:r>
        <w:t>60</w:t>
      </w:r>
      <w:r>
        <w:fldChar w:fldCharType="end"/>
      </w:r>
    </w:p>
    <w:p w14:paraId="3C5F19DF" w14:textId="76AB2DDB" w:rsidR="0078258B" w:rsidRDefault="0078258B">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_Toc89429963 \h </w:instrText>
      </w:r>
      <w:r>
        <w:fldChar w:fldCharType="separate"/>
      </w:r>
      <w:r>
        <w:t>60</w:t>
      </w:r>
      <w:r>
        <w:fldChar w:fldCharType="end"/>
      </w:r>
    </w:p>
    <w:p w14:paraId="27705DF9" w14:textId="0D7F7184" w:rsidR="0078258B" w:rsidRDefault="0078258B">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_Toc89429964 \h </w:instrText>
      </w:r>
      <w:r>
        <w:fldChar w:fldCharType="separate"/>
      </w:r>
      <w:r>
        <w:t>61</w:t>
      </w:r>
      <w:r>
        <w:fldChar w:fldCharType="end"/>
      </w:r>
    </w:p>
    <w:p w14:paraId="1CD1EAC2" w14:textId="4528DA37" w:rsidR="0078258B" w:rsidRDefault="0078258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_Toc89429965 \h </w:instrText>
      </w:r>
      <w:r>
        <w:fldChar w:fldCharType="separate"/>
      </w:r>
      <w:r>
        <w:t>61</w:t>
      </w:r>
      <w:r>
        <w:fldChar w:fldCharType="end"/>
      </w:r>
    </w:p>
    <w:p w14:paraId="3C27CB06" w14:textId="6F9A848F" w:rsidR="0078258B" w:rsidRDefault="0078258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_Toc89429966 \h </w:instrText>
      </w:r>
      <w:r>
        <w:fldChar w:fldCharType="separate"/>
      </w:r>
      <w:r>
        <w:t>61</w:t>
      </w:r>
      <w:r>
        <w:fldChar w:fldCharType="end"/>
      </w:r>
    </w:p>
    <w:p w14:paraId="5DA48802" w14:textId="0D54724D" w:rsidR="0078258B" w:rsidRDefault="0078258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_Toc89429967 \h </w:instrText>
      </w:r>
      <w:r>
        <w:fldChar w:fldCharType="separate"/>
      </w:r>
      <w:r>
        <w:t>61</w:t>
      </w:r>
      <w:r>
        <w:fldChar w:fldCharType="end"/>
      </w:r>
    </w:p>
    <w:p w14:paraId="0C02A4F9" w14:textId="351771D3" w:rsidR="0078258B" w:rsidRDefault="0078258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_Toc89429968 \h </w:instrText>
      </w:r>
      <w:r>
        <w:fldChar w:fldCharType="separate"/>
      </w:r>
      <w:r>
        <w:t>61</w:t>
      </w:r>
      <w:r>
        <w:fldChar w:fldCharType="end"/>
      </w:r>
    </w:p>
    <w:p w14:paraId="5C7F9BAE" w14:textId="2890DD08" w:rsidR="0078258B" w:rsidRDefault="0078258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_Toc89429969 \h </w:instrText>
      </w:r>
      <w:r>
        <w:fldChar w:fldCharType="separate"/>
      </w:r>
      <w:r>
        <w:t>61</w:t>
      </w:r>
      <w:r>
        <w:fldChar w:fldCharType="end"/>
      </w:r>
    </w:p>
    <w:p w14:paraId="26843708" w14:textId="2FDBB8F6" w:rsidR="0078258B" w:rsidRDefault="0078258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_Toc89429970 \h </w:instrText>
      </w:r>
      <w:r>
        <w:fldChar w:fldCharType="separate"/>
      </w:r>
      <w:r>
        <w:t>61</w:t>
      </w:r>
      <w:r>
        <w:fldChar w:fldCharType="end"/>
      </w:r>
    </w:p>
    <w:p w14:paraId="393FF90F" w14:textId="07E2F812" w:rsidR="0078258B" w:rsidRDefault="0078258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_Toc89429971 \h </w:instrText>
      </w:r>
      <w:r>
        <w:fldChar w:fldCharType="separate"/>
      </w:r>
      <w:r>
        <w:t>62</w:t>
      </w:r>
      <w:r>
        <w:fldChar w:fldCharType="end"/>
      </w:r>
    </w:p>
    <w:p w14:paraId="66429568" w14:textId="753768A5" w:rsidR="0078258B" w:rsidRDefault="0078258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_Toc89429972 \h </w:instrText>
      </w:r>
      <w:r>
        <w:fldChar w:fldCharType="separate"/>
      </w:r>
      <w:r>
        <w:t>62</w:t>
      </w:r>
      <w:r>
        <w:fldChar w:fldCharType="end"/>
      </w:r>
    </w:p>
    <w:p w14:paraId="236A9245" w14:textId="37973101" w:rsidR="0078258B" w:rsidRDefault="0078258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_Toc89429973 \h </w:instrText>
      </w:r>
      <w:r>
        <w:fldChar w:fldCharType="separate"/>
      </w:r>
      <w:r>
        <w:t>62</w:t>
      </w:r>
      <w:r>
        <w:fldChar w:fldCharType="end"/>
      </w:r>
    </w:p>
    <w:p w14:paraId="4A7A3297" w14:textId="3D74A609" w:rsidR="0078258B" w:rsidRDefault="0078258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_Toc89429974 \h </w:instrText>
      </w:r>
      <w:r>
        <w:fldChar w:fldCharType="separate"/>
      </w:r>
      <w:r>
        <w:t>62</w:t>
      </w:r>
      <w:r>
        <w:fldChar w:fldCharType="end"/>
      </w:r>
    </w:p>
    <w:p w14:paraId="4CF3964F" w14:textId="5299C789" w:rsidR="0078258B" w:rsidRDefault="0078258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_Toc89429975 \h </w:instrText>
      </w:r>
      <w:r>
        <w:fldChar w:fldCharType="separate"/>
      </w:r>
      <w:r>
        <w:t>63</w:t>
      </w:r>
      <w:r>
        <w:fldChar w:fldCharType="end"/>
      </w:r>
    </w:p>
    <w:p w14:paraId="37DA2B2B" w14:textId="41AA48D2" w:rsidR="0078258B" w:rsidRDefault="0078258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_Toc89429976 \h </w:instrText>
      </w:r>
      <w:r>
        <w:fldChar w:fldCharType="separate"/>
      </w:r>
      <w:r>
        <w:t>63</w:t>
      </w:r>
      <w:r>
        <w:fldChar w:fldCharType="end"/>
      </w:r>
    </w:p>
    <w:p w14:paraId="47B6DBA0" w14:textId="7A7BCEF4" w:rsidR="0078258B" w:rsidRDefault="0078258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_Toc89429977 \h </w:instrText>
      </w:r>
      <w:r>
        <w:fldChar w:fldCharType="separate"/>
      </w:r>
      <w:r>
        <w:t>63</w:t>
      </w:r>
      <w:r>
        <w:fldChar w:fldCharType="end"/>
      </w:r>
    </w:p>
    <w:p w14:paraId="4D145C25" w14:textId="3DB08D37" w:rsidR="0078258B" w:rsidRDefault="0078258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_Toc89429978 \h </w:instrText>
      </w:r>
      <w:r>
        <w:fldChar w:fldCharType="separate"/>
      </w:r>
      <w:r>
        <w:t>63</w:t>
      </w:r>
      <w:r>
        <w:fldChar w:fldCharType="end"/>
      </w:r>
    </w:p>
    <w:p w14:paraId="211FDB2C" w14:textId="00FB8A9E" w:rsidR="0078258B" w:rsidRDefault="0078258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_Toc89429979 \h </w:instrText>
      </w:r>
      <w:r>
        <w:fldChar w:fldCharType="separate"/>
      </w:r>
      <w:r>
        <w:t>64</w:t>
      </w:r>
      <w:r>
        <w:fldChar w:fldCharType="end"/>
      </w:r>
    </w:p>
    <w:p w14:paraId="5E27F7C1" w14:textId="418FDF76" w:rsidR="0078258B" w:rsidRDefault="0078258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_Toc89429980 \h </w:instrText>
      </w:r>
      <w:r>
        <w:fldChar w:fldCharType="separate"/>
      </w:r>
      <w:r>
        <w:t>64</w:t>
      </w:r>
      <w:r>
        <w:fldChar w:fldCharType="end"/>
      </w:r>
    </w:p>
    <w:p w14:paraId="3E589FF9" w14:textId="7D8E01E4" w:rsidR="0078258B" w:rsidRDefault="0078258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_Toc89429981 \h </w:instrText>
      </w:r>
      <w:r>
        <w:fldChar w:fldCharType="separate"/>
      </w:r>
      <w:r>
        <w:t>64</w:t>
      </w:r>
      <w:r>
        <w:fldChar w:fldCharType="end"/>
      </w:r>
    </w:p>
    <w:p w14:paraId="68FDECC5" w14:textId="404C9461" w:rsidR="0078258B" w:rsidRDefault="0078258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_Toc89429982 \h </w:instrText>
      </w:r>
      <w:r>
        <w:fldChar w:fldCharType="separate"/>
      </w:r>
      <w:r>
        <w:t>64</w:t>
      </w:r>
      <w:r>
        <w:fldChar w:fldCharType="end"/>
      </w:r>
    </w:p>
    <w:p w14:paraId="70712F2F" w14:textId="770F01F8" w:rsidR="0078258B" w:rsidRDefault="0078258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_Toc89429983 \h </w:instrText>
      </w:r>
      <w:r>
        <w:fldChar w:fldCharType="separate"/>
      </w:r>
      <w:r>
        <w:t>65</w:t>
      </w:r>
      <w:r>
        <w:fldChar w:fldCharType="end"/>
      </w:r>
    </w:p>
    <w:p w14:paraId="412C1450" w14:textId="3108744B" w:rsidR="0078258B" w:rsidRDefault="0078258B">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_Toc89429984 \h </w:instrText>
      </w:r>
      <w:r>
        <w:fldChar w:fldCharType="separate"/>
      </w:r>
      <w:r>
        <w:t>65</w:t>
      </w:r>
      <w:r>
        <w:fldChar w:fldCharType="end"/>
      </w:r>
    </w:p>
    <w:p w14:paraId="53140CD0" w14:textId="073AC67C" w:rsidR="0078258B" w:rsidRDefault="0078258B">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_Toc89429985 \h </w:instrText>
      </w:r>
      <w:r>
        <w:fldChar w:fldCharType="separate"/>
      </w:r>
      <w:r>
        <w:t>65</w:t>
      </w:r>
      <w:r>
        <w:fldChar w:fldCharType="end"/>
      </w:r>
    </w:p>
    <w:p w14:paraId="433C79E7" w14:textId="22C779D7" w:rsidR="0078258B" w:rsidRDefault="0078258B">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_Toc89429986 \h </w:instrText>
      </w:r>
      <w:r>
        <w:fldChar w:fldCharType="separate"/>
      </w:r>
      <w:r>
        <w:t>66</w:t>
      </w:r>
      <w:r>
        <w:fldChar w:fldCharType="end"/>
      </w:r>
    </w:p>
    <w:p w14:paraId="021D73CE" w14:textId="26E66402" w:rsidR="0078258B" w:rsidRDefault="0078258B">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_Toc89429987 \h </w:instrText>
      </w:r>
      <w:r>
        <w:fldChar w:fldCharType="separate"/>
      </w:r>
      <w:r>
        <w:t>66</w:t>
      </w:r>
      <w:r>
        <w:fldChar w:fldCharType="end"/>
      </w:r>
    </w:p>
    <w:p w14:paraId="3EF053FE" w14:textId="36875D8A" w:rsidR="0078258B" w:rsidRDefault="0078258B">
      <w:pPr>
        <w:pStyle w:val="TOC6"/>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_Toc89429988 \h </w:instrText>
      </w:r>
      <w:r>
        <w:fldChar w:fldCharType="separate"/>
      </w:r>
      <w:r>
        <w:t>66</w:t>
      </w:r>
      <w:r>
        <w:fldChar w:fldCharType="end"/>
      </w:r>
    </w:p>
    <w:p w14:paraId="24D30CEC" w14:textId="6A21F69A" w:rsidR="0078258B" w:rsidRDefault="0078258B">
      <w:pPr>
        <w:pStyle w:val="TOC7"/>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_Toc89429989 \h </w:instrText>
      </w:r>
      <w:r>
        <w:fldChar w:fldCharType="separate"/>
      </w:r>
      <w:r>
        <w:t>66</w:t>
      </w:r>
      <w:r>
        <w:fldChar w:fldCharType="end"/>
      </w:r>
    </w:p>
    <w:p w14:paraId="4FA37574" w14:textId="3241B041" w:rsidR="0078258B" w:rsidRDefault="0078258B">
      <w:pPr>
        <w:pStyle w:val="TOC7"/>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_Toc89429990 \h </w:instrText>
      </w:r>
      <w:r>
        <w:fldChar w:fldCharType="separate"/>
      </w:r>
      <w:r>
        <w:t>66</w:t>
      </w:r>
      <w:r>
        <w:fldChar w:fldCharType="end"/>
      </w:r>
    </w:p>
    <w:p w14:paraId="4CDDB410" w14:textId="140381A5" w:rsidR="0078258B" w:rsidRDefault="0078258B">
      <w:pPr>
        <w:pStyle w:val="TOC3"/>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Events Subscription (Document)</w:t>
      </w:r>
      <w:r>
        <w:tab/>
      </w:r>
      <w:r>
        <w:fldChar w:fldCharType="begin" w:fldLock="1"/>
      </w:r>
      <w:r>
        <w:instrText xml:space="preserve"> PAGEREF _Toc89429991 \h </w:instrText>
      </w:r>
      <w:r>
        <w:fldChar w:fldCharType="separate"/>
      </w:r>
      <w:r>
        <w:t>67</w:t>
      </w:r>
      <w:r>
        <w:fldChar w:fldCharType="end"/>
      </w:r>
    </w:p>
    <w:p w14:paraId="7051AA3E" w14:textId="098CAE47" w:rsidR="0078258B" w:rsidRDefault="0078258B">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_Toc89429992 \h </w:instrText>
      </w:r>
      <w:r>
        <w:fldChar w:fldCharType="separate"/>
      </w:r>
      <w:r>
        <w:t>67</w:t>
      </w:r>
      <w:r>
        <w:fldChar w:fldCharType="end"/>
      </w:r>
    </w:p>
    <w:p w14:paraId="07FD03F7" w14:textId="794B99F3" w:rsidR="0078258B" w:rsidRDefault="0078258B">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_Toc89429993 \h </w:instrText>
      </w:r>
      <w:r>
        <w:fldChar w:fldCharType="separate"/>
      </w:r>
      <w:r>
        <w:t>67</w:t>
      </w:r>
      <w:r>
        <w:fldChar w:fldCharType="end"/>
      </w:r>
    </w:p>
    <w:p w14:paraId="108DBC87" w14:textId="2EF452AB" w:rsidR="0078258B" w:rsidRDefault="0078258B">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_Toc89429994 \h </w:instrText>
      </w:r>
      <w:r>
        <w:fldChar w:fldCharType="separate"/>
      </w:r>
      <w:r>
        <w:t>67</w:t>
      </w:r>
      <w:r>
        <w:fldChar w:fldCharType="end"/>
      </w:r>
    </w:p>
    <w:p w14:paraId="28863773" w14:textId="5C3B0FC9" w:rsidR="0078258B" w:rsidRDefault="0078258B">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_Toc89429995 \h </w:instrText>
      </w:r>
      <w:r>
        <w:fldChar w:fldCharType="separate"/>
      </w:r>
      <w:r>
        <w:t>67</w:t>
      </w:r>
      <w:r>
        <w:fldChar w:fldCharType="end"/>
      </w:r>
    </w:p>
    <w:p w14:paraId="4009F74A" w14:textId="733C0237" w:rsidR="0078258B" w:rsidRDefault="0078258B">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_Toc89429996 \h </w:instrText>
      </w:r>
      <w:r>
        <w:fldChar w:fldCharType="separate"/>
      </w:r>
      <w:r>
        <w:t>68</w:t>
      </w:r>
      <w:r>
        <w:fldChar w:fldCharType="end"/>
      </w:r>
    </w:p>
    <w:p w14:paraId="5960BAC8" w14:textId="08369FA3" w:rsidR="0078258B" w:rsidRDefault="0078258B">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_Toc89429997 \h </w:instrText>
      </w:r>
      <w:r>
        <w:fldChar w:fldCharType="separate"/>
      </w:r>
      <w:r>
        <w:t>68</w:t>
      </w:r>
      <w:r>
        <w:fldChar w:fldCharType="end"/>
      </w:r>
    </w:p>
    <w:p w14:paraId="6EEA6FE2" w14:textId="4FEC71D3" w:rsidR="0078258B" w:rsidRDefault="0078258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_Toc89429998 \h </w:instrText>
      </w:r>
      <w:r>
        <w:fldChar w:fldCharType="separate"/>
      </w:r>
      <w:r>
        <w:t>68</w:t>
      </w:r>
      <w:r>
        <w:fldChar w:fldCharType="end"/>
      </w:r>
    </w:p>
    <w:p w14:paraId="32D31A27" w14:textId="04A2EF9B" w:rsidR="0078258B" w:rsidRDefault="0078258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_Toc89429999 \h </w:instrText>
      </w:r>
      <w:r>
        <w:fldChar w:fldCharType="separate"/>
      </w:r>
      <w:r>
        <w:t>68</w:t>
      </w:r>
      <w:r>
        <w:fldChar w:fldCharType="end"/>
      </w:r>
    </w:p>
    <w:p w14:paraId="679F171E" w14:textId="4CF3F2C6" w:rsidR="0078258B" w:rsidRDefault="0078258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_Toc89430000 \h </w:instrText>
      </w:r>
      <w:r>
        <w:fldChar w:fldCharType="separate"/>
      </w:r>
      <w:r>
        <w:t>68</w:t>
      </w:r>
      <w:r>
        <w:fldChar w:fldCharType="end"/>
      </w:r>
    </w:p>
    <w:p w14:paraId="5D46C8A4" w14:textId="479C88D9" w:rsidR="0078258B" w:rsidRDefault="0078258B">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_Toc89430001 \h </w:instrText>
      </w:r>
      <w:r>
        <w:fldChar w:fldCharType="separate"/>
      </w:r>
      <w:r>
        <w:t>69</w:t>
      </w:r>
      <w:r>
        <w:fldChar w:fldCharType="end"/>
      </w:r>
    </w:p>
    <w:p w14:paraId="7F8C273F" w14:textId="4A7C575C" w:rsidR="0078258B" w:rsidRDefault="0078258B">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_Toc89430002 \h </w:instrText>
      </w:r>
      <w:r>
        <w:fldChar w:fldCharType="separate"/>
      </w:r>
      <w:r>
        <w:t>69</w:t>
      </w:r>
      <w:r>
        <w:fldChar w:fldCharType="end"/>
      </w:r>
    </w:p>
    <w:p w14:paraId="3ECA9CC4" w14:textId="17D24A85" w:rsidR="0078258B" w:rsidRDefault="0078258B">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_Toc89430003 \h </w:instrText>
      </w:r>
      <w:r>
        <w:fldChar w:fldCharType="separate"/>
      </w:r>
      <w:r>
        <w:t>69</w:t>
      </w:r>
      <w:r>
        <w:fldChar w:fldCharType="end"/>
      </w:r>
    </w:p>
    <w:p w14:paraId="7DECCEDC" w14:textId="499AF572" w:rsidR="0078258B" w:rsidRDefault="0078258B">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_Toc89430004 \h </w:instrText>
      </w:r>
      <w:r>
        <w:fldChar w:fldCharType="separate"/>
      </w:r>
      <w:r>
        <w:t>69</w:t>
      </w:r>
      <w:r>
        <w:fldChar w:fldCharType="end"/>
      </w:r>
    </w:p>
    <w:p w14:paraId="00C8CEF4" w14:textId="58C33D23" w:rsidR="0078258B" w:rsidRDefault="0078258B">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_Toc89430005 \h </w:instrText>
      </w:r>
      <w:r>
        <w:fldChar w:fldCharType="separate"/>
      </w:r>
      <w:r>
        <w:t>69</w:t>
      </w:r>
      <w:r>
        <w:fldChar w:fldCharType="end"/>
      </w:r>
    </w:p>
    <w:p w14:paraId="32B81206" w14:textId="489C7F6B" w:rsidR="0078258B" w:rsidRDefault="0078258B">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_Toc89430006 \h </w:instrText>
      </w:r>
      <w:r>
        <w:fldChar w:fldCharType="separate"/>
      </w:r>
      <w:r>
        <w:t>69</w:t>
      </w:r>
      <w:r>
        <w:fldChar w:fldCharType="end"/>
      </w:r>
    </w:p>
    <w:p w14:paraId="5A98508A" w14:textId="2FA3B5F4" w:rsidR="0078258B" w:rsidRDefault="0078258B">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_Toc89430007 \h </w:instrText>
      </w:r>
      <w:r>
        <w:fldChar w:fldCharType="separate"/>
      </w:r>
      <w:r>
        <w:t>69</w:t>
      </w:r>
      <w:r>
        <w:fldChar w:fldCharType="end"/>
      </w:r>
    </w:p>
    <w:p w14:paraId="205693BE" w14:textId="40147E55" w:rsidR="0078258B" w:rsidRDefault="0078258B">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_Toc89430008 \h </w:instrText>
      </w:r>
      <w:r>
        <w:fldChar w:fldCharType="separate"/>
      </w:r>
      <w:r>
        <w:t>70</w:t>
      </w:r>
      <w:r>
        <w:fldChar w:fldCharType="end"/>
      </w:r>
    </w:p>
    <w:p w14:paraId="346E9479" w14:textId="1DA89EBF" w:rsidR="0078258B" w:rsidRDefault="0078258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_Toc89430009 \h </w:instrText>
      </w:r>
      <w:r>
        <w:fldChar w:fldCharType="separate"/>
      </w:r>
      <w:r>
        <w:t>70</w:t>
      </w:r>
      <w:r>
        <w:fldChar w:fldCharType="end"/>
      </w:r>
    </w:p>
    <w:p w14:paraId="1142C57E" w14:textId="73D17164" w:rsidR="0078258B" w:rsidRDefault="0078258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_Toc89430010 \h </w:instrText>
      </w:r>
      <w:r>
        <w:fldChar w:fldCharType="separate"/>
      </w:r>
      <w:r>
        <w:t>70</w:t>
      </w:r>
      <w:r>
        <w:fldChar w:fldCharType="end"/>
      </w:r>
    </w:p>
    <w:p w14:paraId="499F3CF4" w14:textId="6DE50166" w:rsidR="0078258B" w:rsidRDefault="0078258B">
      <w:pPr>
        <w:pStyle w:val="TOC4"/>
        <w:rPr>
          <w:rFonts w:asciiTheme="minorHAnsi" w:eastAsiaTheme="minorEastAsia" w:hAnsiTheme="minorHAnsi" w:cstheme="minorBidi"/>
          <w:sz w:val="22"/>
          <w:szCs w:val="22"/>
          <w:lang w:eastAsia="en-GB"/>
        </w:rPr>
      </w:pPr>
      <w:r w:rsidRPr="00456921">
        <w:rPr>
          <w:lang w:val="en-US"/>
        </w:rPr>
        <w:t>6.2.6.2</w:t>
      </w:r>
      <w:r>
        <w:rPr>
          <w:rFonts w:asciiTheme="minorHAnsi" w:eastAsiaTheme="minorEastAsia" w:hAnsiTheme="minorHAnsi" w:cstheme="minorBidi"/>
          <w:sz w:val="22"/>
          <w:szCs w:val="22"/>
          <w:lang w:eastAsia="en-GB"/>
        </w:rPr>
        <w:tab/>
      </w:r>
      <w:r w:rsidRPr="00456921">
        <w:rPr>
          <w:lang w:val="en-US"/>
        </w:rPr>
        <w:t>Structured data types</w:t>
      </w:r>
      <w:r>
        <w:tab/>
      </w:r>
      <w:r>
        <w:fldChar w:fldCharType="begin" w:fldLock="1"/>
      </w:r>
      <w:r>
        <w:instrText xml:space="preserve"> PAGEREF _Toc89430011 \h </w:instrText>
      </w:r>
      <w:r>
        <w:fldChar w:fldCharType="separate"/>
      </w:r>
      <w:r>
        <w:t>71</w:t>
      </w:r>
      <w:r>
        <w:fldChar w:fldCharType="end"/>
      </w:r>
    </w:p>
    <w:p w14:paraId="7CF22FBC" w14:textId="006B1BAF" w:rsidR="0078258B" w:rsidRDefault="0078258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_Toc89430012 \h </w:instrText>
      </w:r>
      <w:r>
        <w:fldChar w:fldCharType="separate"/>
      </w:r>
      <w:r>
        <w:t>71</w:t>
      </w:r>
      <w:r>
        <w:fldChar w:fldCharType="end"/>
      </w:r>
    </w:p>
    <w:p w14:paraId="721E29FE" w14:textId="7DF16A2D" w:rsidR="0078258B" w:rsidRDefault="0078258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_Toc89430013 \h </w:instrText>
      </w:r>
      <w:r>
        <w:fldChar w:fldCharType="separate"/>
      </w:r>
      <w:r>
        <w:t>72</w:t>
      </w:r>
      <w:r>
        <w:fldChar w:fldCharType="end"/>
      </w:r>
    </w:p>
    <w:p w14:paraId="0A3DE84B" w14:textId="5D7C1ECE" w:rsidR="0078258B" w:rsidRDefault="0078258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_Toc89430014 \h </w:instrText>
      </w:r>
      <w:r>
        <w:fldChar w:fldCharType="separate"/>
      </w:r>
      <w:r>
        <w:t>73</w:t>
      </w:r>
      <w:r>
        <w:fldChar w:fldCharType="end"/>
      </w:r>
    </w:p>
    <w:p w14:paraId="040531D5" w14:textId="38FD3B1D" w:rsidR="0078258B" w:rsidRDefault="0078258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_Toc89430015 \h </w:instrText>
      </w:r>
      <w:r>
        <w:fldChar w:fldCharType="separate"/>
      </w:r>
      <w:r>
        <w:t>73</w:t>
      </w:r>
      <w:r>
        <w:fldChar w:fldCharType="end"/>
      </w:r>
    </w:p>
    <w:p w14:paraId="56556EC7" w14:textId="0350E13D" w:rsidR="0078258B" w:rsidRDefault="0078258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_Toc89430016 \h </w:instrText>
      </w:r>
      <w:r>
        <w:fldChar w:fldCharType="separate"/>
      </w:r>
      <w:r>
        <w:t>73</w:t>
      </w:r>
      <w:r>
        <w:fldChar w:fldCharType="end"/>
      </w:r>
    </w:p>
    <w:p w14:paraId="26879D30" w14:textId="302951BD" w:rsidR="0078258B" w:rsidRDefault="0078258B">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_Toc89430017 \h </w:instrText>
      </w:r>
      <w:r>
        <w:fldChar w:fldCharType="separate"/>
      </w:r>
      <w:r>
        <w:t>74</w:t>
      </w:r>
      <w:r>
        <w:fldChar w:fldCharType="end"/>
      </w:r>
    </w:p>
    <w:p w14:paraId="3BA60C8F" w14:textId="41E3CEEE" w:rsidR="0078258B" w:rsidRDefault="0078258B">
      <w:pPr>
        <w:pStyle w:val="TOC4"/>
        <w:rPr>
          <w:rFonts w:asciiTheme="minorHAnsi" w:eastAsiaTheme="minorEastAsia" w:hAnsiTheme="minorHAnsi" w:cstheme="minorBidi"/>
          <w:sz w:val="22"/>
          <w:szCs w:val="22"/>
          <w:lang w:eastAsia="en-GB"/>
        </w:rPr>
      </w:pPr>
      <w:r w:rsidRPr="00456921">
        <w:rPr>
          <w:lang w:val="en-US"/>
        </w:rPr>
        <w:t>6.2.6.3</w:t>
      </w:r>
      <w:r>
        <w:rPr>
          <w:rFonts w:asciiTheme="minorHAnsi" w:eastAsiaTheme="minorEastAsia" w:hAnsiTheme="minorHAnsi" w:cstheme="minorBidi"/>
          <w:sz w:val="22"/>
          <w:szCs w:val="22"/>
          <w:lang w:eastAsia="en-GB"/>
        </w:rPr>
        <w:tab/>
      </w:r>
      <w:r w:rsidRPr="00456921">
        <w:rPr>
          <w:lang w:val="en-US"/>
        </w:rPr>
        <w:t>Simple data types and enumerations</w:t>
      </w:r>
      <w:r>
        <w:tab/>
      </w:r>
      <w:r>
        <w:fldChar w:fldCharType="begin" w:fldLock="1"/>
      </w:r>
      <w:r>
        <w:instrText xml:space="preserve"> PAGEREF _Toc89430018 \h </w:instrText>
      </w:r>
      <w:r>
        <w:fldChar w:fldCharType="separate"/>
      </w:r>
      <w:r>
        <w:t>74</w:t>
      </w:r>
      <w:r>
        <w:fldChar w:fldCharType="end"/>
      </w:r>
    </w:p>
    <w:p w14:paraId="6C3CA6C8" w14:textId="2DE7EE18" w:rsidR="0078258B" w:rsidRDefault="0078258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_Toc89430019 \h </w:instrText>
      </w:r>
      <w:r>
        <w:fldChar w:fldCharType="separate"/>
      </w:r>
      <w:r>
        <w:t>74</w:t>
      </w:r>
      <w:r>
        <w:fldChar w:fldCharType="end"/>
      </w:r>
    </w:p>
    <w:p w14:paraId="6DD748E1" w14:textId="1C078BEF" w:rsidR="0078258B" w:rsidRDefault="0078258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_Toc89430020 \h </w:instrText>
      </w:r>
      <w:r>
        <w:fldChar w:fldCharType="separate"/>
      </w:r>
      <w:r>
        <w:t>74</w:t>
      </w:r>
      <w:r>
        <w:fldChar w:fldCharType="end"/>
      </w:r>
    </w:p>
    <w:p w14:paraId="7713D440" w14:textId="4FBBCB34" w:rsidR="0078258B" w:rsidRDefault="0078258B">
      <w:pPr>
        <w:pStyle w:val="TOC5"/>
        <w:rPr>
          <w:rFonts w:asciiTheme="minorHAnsi" w:eastAsiaTheme="minorEastAsia" w:hAnsiTheme="minorHAnsi" w:cstheme="minorBidi"/>
          <w:sz w:val="22"/>
          <w:szCs w:val="22"/>
          <w:lang w:eastAsia="en-GB"/>
        </w:rPr>
      </w:pPr>
      <w:r>
        <w:lastRenderedPageBreak/>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_Toc89430021 \h </w:instrText>
      </w:r>
      <w:r>
        <w:fldChar w:fldCharType="separate"/>
      </w:r>
      <w:r>
        <w:t>75</w:t>
      </w:r>
      <w:r>
        <w:fldChar w:fldCharType="end"/>
      </w:r>
    </w:p>
    <w:p w14:paraId="4EC28679" w14:textId="030B7A1C" w:rsidR="0078258B" w:rsidRDefault="0078258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_Toc89430022 \h </w:instrText>
      </w:r>
      <w:r>
        <w:fldChar w:fldCharType="separate"/>
      </w:r>
      <w:r>
        <w:t>75</w:t>
      </w:r>
      <w:r>
        <w:fldChar w:fldCharType="end"/>
      </w:r>
    </w:p>
    <w:p w14:paraId="17ADA71A" w14:textId="1FF0F710" w:rsidR="0078258B" w:rsidRDefault="0078258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_Toc89430023 \h </w:instrText>
      </w:r>
      <w:r>
        <w:fldChar w:fldCharType="separate"/>
      </w:r>
      <w:r>
        <w:t>75</w:t>
      </w:r>
      <w:r>
        <w:fldChar w:fldCharType="end"/>
      </w:r>
    </w:p>
    <w:p w14:paraId="7BF04D6F" w14:textId="5230368D" w:rsidR="0078258B" w:rsidRDefault="0078258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_Toc89430024 \h </w:instrText>
      </w:r>
      <w:r>
        <w:fldChar w:fldCharType="separate"/>
      </w:r>
      <w:r>
        <w:t>75</w:t>
      </w:r>
      <w:r>
        <w:fldChar w:fldCharType="end"/>
      </w:r>
    </w:p>
    <w:p w14:paraId="4CD795FB" w14:textId="4193EE87" w:rsidR="0078258B" w:rsidRDefault="0078258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_Toc89430025 \h </w:instrText>
      </w:r>
      <w:r>
        <w:fldChar w:fldCharType="separate"/>
      </w:r>
      <w:r>
        <w:t>75</w:t>
      </w:r>
      <w:r>
        <w:fldChar w:fldCharType="end"/>
      </w:r>
    </w:p>
    <w:p w14:paraId="05A1A55D" w14:textId="781711BD" w:rsidR="0078258B" w:rsidRDefault="0078258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_Toc89430026 \h </w:instrText>
      </w:r>
      <w:r>
        <w:fldChar w:fldCharType="separate"/>
      </w:r>
      <w:r>
        <w:t>76</w:t>
      </w:r>
      <w:r>
        <w:fldChar w:fldCharType="end"/>
      </w:r>
    </w:p>
    <w:p w14:paraId="255198D5" w14:textId="6B91FA51" w:rsidR="0078258B" w:rsidRDefault="0078258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_Toc89430027 \h </w:instrText>
      </w:r>
      <w:r>
        <w:fldChar w:fldCharType="separate"/>
      </w:r>
      <w:r>
        <w:t>76</w:t>
      </w:r>
      <w:r>
        <w:fldChar w:fldCharType="end"/>
      </w:r>
    </w:p>
    <w:p w14:paraId="4660F81F" w14:textId="6680D86C" w:rsidR="0078258B" w:rsidRDefault="0078258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_Toc89430028 \h </w:instrText>
      </w:r>
      <w:r>
        <w:fldChar w:fldCharType="separate"/>
      </w:r>
      <w:r>
        <w:t>77</w:t>
      </w:r>
      <w:r>
        <w:fldChar w:fldCharType="end"/>
      </w:r>
    </w:p>
    <w:p w14:paraId="111BA7D0" w14:textId="24FDAF56" w:rsidR="0078258B" w:rsidRDefault="0078258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_Toc89430029 \h </w:instrText>
      </w:r>
      <w:r>
        <w:fldChar w:fldCharType="separate"/>
      </w:r>
      <w:r>
        <w:t>77</w:t>
      </w:r>
      <w:r>
        <w:fldChar w:fldCharType="end"/>
      </w:r>
    </w:p>
    <w:p w14:paraId="6D019546" w14:textId="1B79A9D5" w:rsidR="0078258B" w:rsidRDefault="0078258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_Toc89430030 \h </w:instrText>
      </w:r>
      <w:r>
        <w:fldChar w:fldCharType="separate"/>
      </w:r>
      <w:r>
        <w:t>77</w:t>
      </w:r>
      <w:r>
        <w:fldChar w:fldCharType="end"/>
      </w:r>
    </w:p>
    <w:p w14:paraId="70C89FE7" w14:textId="0EF1B733" w:rsidR="0078258B" w:rsidRDefault="0078258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_Toc89430031 \h </w:instrText>
      </w:r>
      <w:r>
        <w:fldChar w:fldCharType="separate"/>
      </w:r>
      <w:r>
        <w:t>84</w:t>
      </w:r>
      <w:r>
        <w:fldChar w:fldCharType="end"/>
      </w:r>
    </w:p>
    <w:p w14:paraId="5BAB5C53" w14:textId="6364E67E" w:rsidR="0078258B" w:rsidRDefault="0078258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_Toc89430032 \h </w:instrText>
      </w:r>
      <w:r>
        <w:fldChar w:fldCharType="separate"/>
      </w:r>
      <w:r>
        <w:t>94</w:t>
      </w:r>
      <w:r>
        <w:fldChar w:fldCharType="end"/>
      </w:r>
    </w:p>
    <w:p w14:paraId="7CD6A724" w14:textId="5801BC49"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429782"/>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9429783"/>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9429784"/>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9429785"/>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9429786"/>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9429787"/>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9429788"/>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9429789"/>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9429790"/>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89429791"/>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Heading2"/>
        <w:rPr>
          <w:rFonts w:eastAsia="SimSun"/>
        </w:rPr>
      </w:pPr>
      <w:bookmarkStart w:id="72" w:name="_Toc89429792"/>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700300207"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0.8pt;height:78.6pt" o:ole="">
            <v:imagedata r:id="rId14" o:title=""/>
          </v:shape>
          <o:OLEObject Type="Embed" ProgID="Visio.Drawing.15" ShapeID="_x0000_i1026" DrawAspect="Content" ObjectID="_1700300208"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89429793"/>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89429794"/>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89429795"/>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89429796"/>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89429797"/>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Heading5"/>
        <w:rPr>
          <w:noProof/>
          <w:sz w:val="24"/>
          <w:lang w:eastAsia="zh-CN"/>
        </w:rPr>
      </w:pPr>
      <w:bookmarkStart w:id="92" w:name="_Toc70598400"/>
      <w:bookmarkStart w:id="93" w:name="_Toc89429798"/>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89429799"/>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96" w:name="_Toc70598402"/>
      <w:bookmarkStart w:id="97" w:name="_Toc89429800"/>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89429801"/>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89429802"/>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10" w:name="_Toc89429803"/>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Heading5"/>
      </w:pPr>
      <w:bookmarkStart w:id="111" w:name="_Toc510696592"/>
      <w:bookmarkStart w:id="112" w:name="_Toc35971384"/>
      <w:bookmarkStart w:id="113" w:name="_Toc67903508"/>
      <w:bookmarkStart w:id="114" w:name="_Toc89429804"/>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lastRenderedPageBreak/>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89429805"/>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700300209"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89429806"/>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89429807"/>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9429808"/>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9429809"/>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700300210"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89429810"/>
      <w:r w:rsidRPr="003E6F1D">
        <w:lastRenderedPageBreak/>
        <w:t>5.2.2.4</w:t>
      </w:r>
      <w:r w:rsidRPr="003E6F1D">
        <w:tab/>
        <w:t>Ntsctsf_TimeSynchronization_CapsNotify service operation</w:t>
      </w:r>
      <w:bookmarkEnd w:id="153"/>
    </w:p>
    <w:p w14:paraId="6E870181" w14:textId="77777777" w:rsidR="00251121" w:rsidRDefault="00251121" w:rsidP="00251121">
      <w:pPr>
        <w:pStyle w:val="Heading5"/>
      </w:pPr>
      <w:bookmarkStart w:id="154" w:name="_Toc89429811"/>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89429812"/>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700300211"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89429813"/>
      <w:r w:rsidRPr="0047408B">
        <w:t>5.2.2.5</w:t>
      </w:r>
      <w:r w:rsidRPr="0047408B">
        <w:tab/>
        <w:t>Ntsctsf_TimeSynchronization_ConfigCreate</w:t>
      </w:r>
      <w:bookmarkEnd w:id="156"/>
    </w:p>
    <w:p w14:paraId="6CFA95D1" w14:textId="77777777" w:rsidR="004557BC" w:rsidRDefault="004557BC" w:rsidP="004557BC">
      <w:pPr>
        <w:pStyle w:val="Heading5"/>
      </w:pPr>
      <w:bookmarkStart w:id="157" w:name="_Toc89429814"/>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58" w:name="_Toc89429815"/>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700300212"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Heading4"/>
      </w:pPr>
      <w:bookmarkStart w:id="159" w:name="_Toc89429816"/>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Heading5"/>
      </w:pPr>
      <w:bookmarkStart w:id="160" w:name="_Toc89429817"/>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89429818"/>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700300213"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Heading4"/>
      </w:pPr>
      <w:bookmarkStart w:id="163" w:name="_Toc89429819"/>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Heading5"/>
      </w:pPr>
      <w:bookmarkStart w:id="164" w:name="_Toc89429820"/>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89429821"/>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700300214"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Heading4"/>
      </w:pPr>
      <w:bookmarkStart w:id="166" w:name="_Toc89429822"/>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Heading5"/>
      </w:pPr>
      <w:bookmarkStart w:id="167" w:name="_Toc89429823"/>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68" w:name="_Toc89429824"/>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700300215"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Heading4"/>
      </w:pPr>
      <w:bookmarkStart w:id="169" w:name="_Toc85734892"/>
      <w:bookmarkStart w:id="170" w:name="_Toc89429825"/>
      <w:r w:rsidRPr="00E563F7">
        <w:t>5.2.2.9</w:t>
      </w:r>
      <w:r w:rsidRPr="00E563F7">
        <w:tab/>
      </w:r>
      <w:bookmarkEnd w:id="169"/>
      <w:r w:rsidRPr="00E563F7">
        <w:t>Nnef_TimeSynchronization_ASTICreate</w:t>
      </w:r>
      <w:bookmarkEnd w:id="170"/>
    </w:p>
    <w:p w14:paraId="5B6699D1" w14:textId="77777777" w:rsidR="00030A09" w:rsidRDefault="00030A09" w:rsidP="00030A09">
      <w:pPr>
        <w:pStyle w:val="Heading5"/>
      </w:pPr>
      <w:bookmarkStart w:id="171" w:name="_Toc85734893"/>
      <w:bookmarkStart w:id="172" w:name="_Toc89429826"/>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173" w:name="_Toc85734894"/>
      <w:bookmarkStart w:id="174" w:name="_Toc89429827"/>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700300216"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Heading4"/>
      </w:pPr>
      <w:bookmarkStart w:id="175" w:name="_Toc85734895"/>
      <w:bookmarkStart w:id="176" w:name="_Toc89429828"/>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Heading5"/>
      </w:pPr>
      <w:bookmarkStart w:id="177" w:name="_Toc85734896"/>
      <w:bookmarkStart w:id="178" w:name="_Toc89429829"/>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179" w:name="_Toc85734897"/>
      <w:bookmarkStart w:id="180" w:name="_Toc89429830"/>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700300217"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Heading4"/>
      </w:pPr>
      <w:bookmarkStart w:id="181" w:name="_Toc89429831"/>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Heading5"/>
      </w:pPr>
      <w:bookmarkStart w:id="182" w:name="_Toc89429832"/>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183" w:name="_Toc89429833"/>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700300218"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Heading4"/>
      </w:pPr>
      <w:bookmarkStart w:id="184" w:name="_Toc89429834"/>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Heading5"/>
      </w:pPr>
      <w:bookmarkStart w:id="185" w:name="_Toc89429835"/>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186" w:name="_Toc89429836"/>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700300219"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SimSun"/>
        </w:rPr>
      </w:pPr>
      <w:r w:rsidRPr="00D520A7">
        <w:t>Editor's Note:</w:t>
      </w:r>
      <w:r w:rsidRPr="00D520A7">
        <w:tab/>
      </w:r>
      <w:r>
        <w:t>Whether to consider GET method is FFS</w:t>
      </w:r>
      <w:r w:rsidRPr="00D520A7">
        <w:t>.</w:t>
      </w:r>
    </w:p>
    <w:p w14:paraId="0B783E94" w14:textId="30DBEE75" w:rsidR="008A6D4A" w:rsidRDefault="008A6D4A" w:rsidP="008A6D4A">
      <w:pPr>
        <w:pStyle w:val="Heading2"/>
      </w:pPr>
      <w:bookmarkStart w:id="187" w:name="_Toc510696596"/>
      <w:bookmarkStart w:id="188" w:name="_Toc35971388"/>
      <w:bookmarkStart w:id="189" w:name="_Toc67903512"/>
      <w:bookmarkStart w:id="190" w:name="_Toc89429837"/>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pPr>
      <w:bookmarkStart w:id="191" w:name="_Toc89429838"/>
      <w:r>
        <w:t>5.3.1</w:t>
      </w:r>
      <w:r>
        <w:tab/>
        <w:t>Service Description</w:t>
      </w:r>
      <w:bookmarkEnd w:id="191"/>
    </w:p>
    <w:p w14:paraId="23DF6A54" w14:textId="1F1CF8A3" w:rsidR="000678F9" w:rsidRDefault="000678F9" w:rsidP="000678F9">
      <w:pPr>
        <w:pStyle w:val="Heading4"/>
      </w:pPr>
      <w:bookmarkStart w:id="192" w:name="_Toc89429839"/>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93" w:name="_Toc89429840"/>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Heading5"/>
      </w:pPr>
      <w:bookmarkStart w:id="194" w:name="_Toc89429841"/>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95" w:name="_Toc89429842"/>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96" w:name="_Toc89429843"/>
      <w:r>
        <w:t>5.3.2</w:t>
      </w:r>
      <w:r>
        <w:tab/>
        <w:t>Service Operations</w:t>
      </w:r>
      <w:bookmarkEnd w:id="196"/>
    </w:p>
    <w:p w14:paraId="33188099" w14:textId="30C4260E" w:rsidR="000678F9" w:rsidRDefault="000678F9" w:rsidP="000678F9">
      <w:pPr>
        <w:pStyle w:val="Heading4"/>
      </w:pPr>
      <w:bookmarkStart w:id="197" w:name="_Toc89429844"/>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98" w:name="_Toc89429845"/>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Heading5"/>
      </w:pPr>
      <w:bookmarkStart w:id="199" w:name="_Toc89429846"/>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200" w:name="_Toc89429847"/>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4pt;height:148.8pt" o:ole="">
            <v:imagedata r:id="rId38" o:title=""/>
          </v:shape>
          <o:OLEObject Type="Embed" ProgID="Visio.Drawing.15" ShapeID="_x0000_i1038" DrawAspect="Content" ObjectID="_1700300220"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201" w:name="_Toc89429848"/>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Heading5"/>
      </w:pPr>
      <w:bookmarkStart w:id="202" w:name="_Toc89429849"/>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203" w:name="_Toc89429850"/>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4pt;height:148.8pt" o:ole="">
            <v:imagedata r:id="rId40" o:title=""/>
          </v:shape>
          <o:OLEObject Type="Embed" ProgID="Visio.Drawing.15" ShapeID="_x0000_i1039" DrawAspect="Content" ObjectID="_1700300221"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204" w:name="_Toc89429851"/>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Heading5"/>
      </w:pPr>
      <w:bookmarkStart w:id="205" w:name="_Toc89429852"/>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Heading5"/>
      </w:pPr>
      <w:bookmarkStart w:id="206" w:name="_Toc89429853"/>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4pt;height:149.4pt" o:ole="">
            <v:imagedata r:id="rId42" o:title=""/>
          </v:shape>
          <o:OLEObject Type="Embed" ProgID="Visio.Drawing.15" ShapeID="_x0000_i1040" DrawAspect="Content" ObjectID="_1700300222"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Heading4"/>
      </w:pPr>
      <w:bookmarkStart w:id="208" w:name="_Toc89429854"/>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Heading5"/>
      </w:pPr>
      <w:bookmarkStart w:id="209" w:name="_Toc89429855"/>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10" w:name="_Toc89429856"/>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4pt;height:149.4pt" o:ole="">
            <v:imagedata r:id="rId44" o:title=""/>
          </v:shape>
          <o:OLEObject Type="Embed" ProgID="Visio.Drawing.15" ShapeID="_x0000_i1041" DrawAspect="Content" ObjectID="_1700300223"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4pt;height:149.4pt" o:ole="">
            <v:imagedata r:id="rId46" o:title=""/>
          </v:shape>
          <o:OLEObject Type="Embed" ProgID="Visio.Drawing.15" ShapeID="_x0000_i1042" DrawAspect="Content" ObjectID="_1700300224"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211" w:name="_Toc89429857"/>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Heading5"/>
      </w:pPr>
      <w:bookmarkStart w:id="212" w:name="_Toc89429858"/>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13" w:name="_Toc89429859"/>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4pt;height:149.4pt" o:ole="">
            <v:imagedata r:id="rId48" o:title=""/>
          </v:shape>
          <o:OLEObject Type="Embed" ProgID="Visio.Drawing.15" ShapeID="_x0000_i1043" DrawAspect="Content" ObjectID="_1700300225"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Heading4"/>
      </w:pPr>
      <w:bookmarkStart w:id="214" w:name="_Toc89429860"/>
      <w:r w:rsidRPr="004D43DD">
        <w:t>5.3.2.5</w:t>
      </w:r>
      <w:r w:rsidRPr="004D43DD">
        <w:tab/>
      </w:r>
      <w:r w:rsidRPr="00DE2581">
        <w:t>Ntsctsf_QoSandTSCAssistance_</w:t>
      </w:r>
      <w:r>
        <w:t>Notify</w:t>
      </w:r>
      <w:bookmarkEnd w:id="214"/>
    </w:p>
    <w:p w14:paraId="3ED0501F" w14:textId="77777777" w:rsidR="005F72AC" w:rsidRDefault="005F72AC" w:rsidP="005F72AC">
      <w:pPr>
        <w:pStyle w:val="Heading5"/>
      </w:pPr>
      <w:bookmarkStart w:id="215" w:name="_Toc89429861"/>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Heading5"/>
      </w:pPr>
      <w:bookmarkStart w:id="222" w:name="_Toc28012377"/>
      <w:bookmarkStart w:id="223" w:name="_Toc36038327"/>
      <w:bookmarkStart w:id="224" w:name="_Toc45133596"/>
      <w:bookmarkStart w:id="225" w:name="_Toc51762350"/>
      <w:bookmarkStart w:id="226" w:name="_Toc59016922"/>
      <w:bookmarkStart w:id="227" w:name="_Toc68168087"/>
      <w:bookmarkStart w:id="228" w:name="_Toc89429862"/>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8pt;height:148.8pt" o:ole="">
            <v:imagedata r:id="rId50" o:title=""/>
          </v:shape>
          <o:OLEObject Type="Embed" ProgID="Visio.Drawing.15" ShapeID="_x0000_i1044" DrawAspect="Content" ObjectID="_1700300226"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Heading5"/>
      </w:pPr>
      <w:bookmarkStart w:id="229" w:name="_Toc28012378"/>
      <w:bookmarkStart w:id="230" w:name="_Toc36038328"/>
      <w:bookmarkStart w:id="231" w:name="_Toc45133597"/>
      <w:bookmarkStart w:id="232" w:name="_Toc51762351"/>
      <w:bookmarkStart w:id="233" w:name="_Toc59016923"/>
      <w:bookmarkStart w:id="234" w:name="_Toc68168088"/>
      <w:bookmarkStart w:id="235" w:name="_Toc89429863"/>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4pt;height:149.4pt" o:ole="">
            <v:imagedata r:id="rId52" o:title=""/>
          </v:shape>
          <o:OLEObject Type="Embed" ProgID="Visio.Drawing.15" ShapeID="_x0000_i1045" DrawAspect="Content" ObjectID="_1700300227"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SimSun"/>
        </w:rPr>
      </w:pPr>
      <w:r w:rsidRPr="00707E39">
        <w:t>Editor's Note:</w:t>
      </w:r>
      <w:r w:rsidRPr="00707E39">
        <w:tab/>
        <w:t>Error and redirection responses are FFS.</w:t>
      </w:r>
    </w:p>
    <w:p w14:paraId="0AD56F54" w14:textId="77777777" w:rsidR="008A6D4A" w:rsidRDefault="008A6D4A" w:rsidP="008A6D4A">
      <w:pPr>
        <w:pStyle w:val="Heading1"/>
      </w:pPr>
      <w:bookmarkStart w:id="237" w:name="_Toc510696597"/>
      <w:bookmarkStart w:id="238" w:name="_Toc35971389"/>
      <w:bookmarkStart w:id="239" w:name="_Toc67903513"/>
      <w:bookmarkStart w:id="240" w:name="_Toc89429864"/>
      <w:r>
        <w:t>6</w:t>
      </w:r>
      <w:r>
        <w:tab/>
        <w:t>API Definitions</w:t>
      </w:r>
      <w:bookmarkEnd w:id="237"/>
      <w:bookmarkEnd w:id="238"/>
      <w:bookmarkEnd w:id="239"/>
      <w:bookmarkEnd w:id="240"/>
    </w:p>
    <w:p w14:paraId="391C9859" w14:textId="2CFE68E8" w:rsidR="008A6D4A" w:rsidRDefault="008A6D4A" w:rsidP="008A6D4A">
      <w:pPr>
        <w:pStyle w:val="Heading2"/>
      </w:pPr>
      <w:bookmarkStart w:id="241" w:name="_Toc510696598"/>
      <w:bookmarkStart w:id="242" w:name="_Toc35971390"/>
      <w:bookmarkStart w:id="243" w:name="_Toc67903514"/>
      <w:bookmarkStart w:id="244" w:name="_Toc89429865"/>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Heading3"/>
      </w:pPr>
      <w:bookmarkStart w:id="245" w:name="_Toc510696599"/>
      <w:bookmarkStart w:id="246" w:name="_Toc35971391"/>
      <w:bookmarkStart w:id="247" w:name="_Toc67903515"/>
      <w:bookmarkStart w:id="248" w:name="_Toc89429866"/>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50" w:name="_Toc35971392"/>
      <w:bookmarkStart w:id="251" w:name="_Toc67903516"/>
      <w:bookmarkStart w:id="252" w:name="_Toc89429867"/>
      <w:r>
        <w:t>6.1.2</w:t>
      </w:r>
      <w:r>
        <w:tab/>
        <w:t>Usage of HTTP</w:t>
      </w:r>
      <w:bookmarkEnd w:id="249"/>
      <w:bookmarkEnd w:id="250"/>
      <w:bookmarkEnd w:id="251"/>
      <w:bookmarkEnd w:id="252"/>
    </w:p>
    <w:p w14:paraId="1560E1A9" w14:textId="77777777" w:rsidR="008A6D4A" w:rsidRPr="000C5200" w:rsidRDefault="008A6D4A" w:rsidP="00662390">
      <w:pPr>
        <w:pStyle w:val="Heading4"/>
      </w:pPr>
      <w:bookmarkStart w:id="253" w:name="_Toc510696601"/>
      <w:bookmarkStart w:id="254" w:name="_Toc35971393"/>
      <w:bookmarkStart w:id="255" w:name="_Toc67903517"/>
      <w:bookmarkStart w:id="256" w:name="_Toc89429868"/>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58" w:name="_Toc35971394"/>
      <w:bookmarkStart w:id="259" w:name="_Toc67903518"/>
      <w:bookmarkStart w:id="260" w:name="_Toc89429869"/>
      <w:r>
        <w:t>6.1.2.2</w:t>
      </w:r>
      <w:r>
        <w:tab/>
        <w:t>HTTP standard headers</w:t>
      </w:r>
      <w:bookmarkEnd w:id="257"/>
      <w:bookmarkEnd w:id="258"/>
      <w:bookmarkEnd w:id="259"/>
      <w:bookmarkEnd w:id="260"/>
    </w:p>
    <w:p w14:paraId="37563F57" w14:textId="77777777" w:rsidR="008A6D4A" w:rsidRDefault="008A6D4A" w:rsidP="00662390">
      <w:pPr>
        <w:pStyle w:val="Heading5"/>
        <w:rPr>
          <w:lang w:eastAsia="zh-CN"/>
        </w:rPr>
      </w:pPr>
      <w:bookmarkStart w:id="261" w:name="_Toc510696603"/>
      <w:bookmarkStart w:id="262" w:name="_Toc35971395"/>
      <w:bookmarkStart w:id="263" w:name="_Toc67903519"/>
      <w:bookmarkStart w:id="264" w:name="_Toc89429870"/>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66" w:name="_Toc35971396"/>
      <w:bookmarkStart w:id="267" w:name="_Toc67903520"/>
      <w:bookmarkStart w:id="268" w:name="_Toc89429871"/>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Heading4"/>
      </w:pPr>
      <w:bookmarkStart w:id="272" w:name="_Toc35971397"/>
      <w:bookmarkStart w:id="273" w:name="_Toc67903521"/>
      <w:bookmarkStart w:id="274" w:name="_Toc89429872"/>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83" w:name="_Toc510696607"/>
      <w:bookmarkStart w:id="284" w:name="_Toc35971398"/>
      <w:bookmarkStart w:id="285" w:name="_Toc67903522"/>
      <w:bookmarkStart w:id="286" w:name="_Toc89429873"/>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Heading4"/>
      </w:pPr>
      <w:bookmarkStart w:id="287" w:name="_Toc510696608"/>
      <w:bookmarkStart w:id="288" w:name="_Toc35971399"/>
      <w:bookmarkStart w:id="289" w:name="_Toc67903523"/>
      <w:bookmarkStart w:id="290" w:name="_Toc89429874"/>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pt;height:382.8pt" o:ole="">
            <v:imagedata r:id="rId54" o:title=""/>
          </v:shape>
          <o:OLEObject Type="Embed" ProgID="Visio.Drawing.15" ShapeID="_x0000_i1046" DrawAspect="Content" ObjectID="_1700300228"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291" w:name="_Toc510696609"/>
      <w:bookmarkStart w:id="292" w:name="_Toc35971400"/>
      <w:bookmarkStart w:id="293" w:name="_Toc67903524"/>
      <w:bookmarkStart w:id="294" w:name="_Toc89429875"/>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Heading5"/>
      </w:pPr>
      <w:bookmarkStart w:id="295" w:name="_Toc510696610"/>
      <w:bookmarkStart w:id="296" w:name="_Toc35971401"/>
      <w:bookmarkStart w:id="297" w:name="_Toc67903525"/>
      <w:bookmarkStart w:id="298" w:name="_Toc89429876"/>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99" w:name="_Toc35971402"/>
      <w:bookmarkStart w:id="300" w:name="_Toc67903526"/>
      <w:bookmarkStart w:id="301" w:name="_Toc89429877"/>
      <w:bookmarkStart w:id="302" w:name="_Toc510696612"/>
      <w:r>
        <w:t>6.1.3.2.2</w:t>
      </w:r>
      <w:r>
        <w:tab/>
        <w:t>Resource Definition</w:t>
      </w:r>
      <w:bookmarkEnd w:id="299"/>
      <w:bookmarkEnd w:id="300"/>
      <w:bookmarkEnd w:id="30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303" w:name="_Toc35971403"/>
      <w:bookmarkStart w:id="304" w:name="_Toc67903527"/>
      <w:bookmarkStart w:id="305" w:name="_Toc89429878"/>
      <w:r>
        <w:lastRenderedPageBreak/>
        <w:t>6.1.3.2.3</w:t>
      </w:r>
      <w:r>
        <w:tab/>
        <w:t>Resource Standard Methods</w:t>
      </w:r>
      <w:bookmarkEnd w:id="302"/>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308" w:name="_Toc510696615"/>
      <w:bookmarkStart w:id="309" w:name="_Toc35971406"/>
      <w:bookmarkStart w:id="310" w:name="_Toc67903528"/>
      <w:bookmarkStart w:id="311" w:name="_Toc89429879"/>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312" w:name="_Toc510696621"/>
      <w:bookmarkStart w:id="313" w:name="_Toc35971412"/>
      <w:bookmarkStart w:id="314" w:name="_Toc67903529"/>
      <w:bookmarkStart w:id="315" w:name="_Toc89429880"/>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Heading5"/>
      </w:pPr>
      <w:bookmarkStart w:id="316" w:name="_Toc89429881"/>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317" w:name="_Toc89429882"/>
      <w:r>
        <w:lastRenderedPageBreak/>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18" w:name="_Toc89429883"/>
      <w:r>
        <w:t>6.1.3.3.3</w:t>
      </w:r>
      <w:r>
        <w:tab/>
        <w:t>Resource Standard Methods</w:t>
      </w:r>
      <w:bookmarkEnd w:id="318"/>
    </w:p>
    <w:p w14:paraId="30811337" w14:textId="77777777" w:rsidR="00027A75" w:rsidRPr="00D61D2C" w:rsidRDefault="00027A75" w:rsidP="00027A75">
      <w:pPr>
        <w:pStyle w:val="Heading6"/>
      </w:pPr>
      <w:bookmarkStart w:id="319" w:name="_Toc89429884"/>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320" w:name="_Toc89429885"/>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321" w:name="_Toc89429886"/>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22" w:name="_Toc89429887"/>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Heading5"/>
      </w:pPr>
      <w:bookmarkStart w:id="323" w:name="_Toc89429888"/>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24" w:name="_Toc89429889"/>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325" w:name="_Toc89429890"/>
      <w:r>
        <w:t>6.1.3.4.3</w:t>
      </w:r>
      <w:r>
        <w:tab/>
        <w:t>Resource Standard Methods</w:t>
      </w:r>
      <w:bookmarkEnd w:id="325"/>
    </w:p>
    <w:p w14:paraId="216C8939" w14:textId="77777777" w:rsidR="00027A75" w:rsidRPr="00384E92" w:rsidRDefault="00027A75" w:rsidP="00027A75">
      <w:pPr>
        <w:pStyle w:val="Heading6"/>
      </w:pPr>
      <w:bookmarkStart w:id="326" w:name="_Toc89429891"/>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Heading5"/>
      </w:pPr>
      <w:bookmarkStart w:id="327" w:name="_Toc89429892"/>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328" w:name="_Toc89429893"/>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Heading5"/>
      </w:pPr>
      <w:bookmarkStart w:id="329" w:name="_Toc89429894"/>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330" w:name="_Toc89429895"/>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331" w:name="_Toc89429896"/>
      <w:r>
        <w:lastRenderedPageBreak/>
        <w:t>6.1.3.5.3</w:t>
      </w:r>
      <w:r>
        <w:tab/>
        <w:t>Resource Standard Methods</w:t>
      </w:r>
      <w:bookmarkEnd w:id="331"/>
    </w:p>
    <w:p w14:paraId="37A60C29" w14:textId="77777777" w:rsidR="00027A75" w:rsidRPr="00D61D2C" w:rsidRDefault="00027A75" w:rsidP="00027A75">
      <w:pPr>
        <w:pStyle w:val="Heading6"/>
      </w:pPr>
      <w:bookmarkStart w:id="332" w:name="_Toc89429897"/>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333" w:name="_Toc89429898"/>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334" w:name="_Toc89429899"/>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335" w:name="_Toc89429900"/>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336" w:name="_Toc81065764"/>
      <w:bookmarkStart w:id="337" w:name="_Toc89429901"/>
      <w:r>
        <w:t>6.1.3.6</w:t>
      </w:r>
      <w:r>
        <w:tab/>
        <w:t xml:space="preserve">Resource: </w:t>
      </w:r>
      <w:bookmarkEnd w:id="336"/>
      <w:r>
        <w:rPr>
          <w:lang w:eastAsia="zh-CN"/>
        </w:rPr>
        <w:t>ASTI Configurations</w:t>
      </w:r>
      <w:bookmarkEnd w:id="337"/>
    </w:p>
    <w:p w14:paraId="001F94E3" w14:textId="77777777" w:rsidR="00A031C6" w:rsidRDefault="00A031C6" w:rsidP="00A031C6">
      <w:pPr>
        <w:pStyle w:val="Heading5"/>
      </w:pPr>
      <w:bookmarkStart w:id="338" w:name="_Toc81065765"/>
      <w:bookmarkStart w:id="339" w:name="_Toc89429902"/>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340" w:name="_Toc81065766"/>
      <w:bookmarkStart w:id="341" w:name="_Toc89429903"/>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342" w:name="_Toc81065767"/>
      <w:bookmarkStart w:id="343" w:name="_Toc89429904"/>
      <w:r>
        <w:t>6.1.3.6.3</w:t>
      </w:r>
      <w:r>
        <w:tab/>
        <w:t>Resource Standard Methods</w:t>
      </w:r>
      <w:bookmarkEnd w:id="342"/>
      <w:bookmarkEnd w:id="343"/>
    </w:p>
    <w:p w14:paraId="1451DBE5" w14:textId="77777777" w:rsidR="00A031C6" w:rsidRPr="00384E92" w:rsidRDefault="00A031C6" w:rsidP="00A031C6">
      <w:pPr>
        <w:pStyle w:val="Heading6"/>
      </w:pPr>
      <w:bookmarkStart w:id="344" w:name="_Toc89429905"/>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345" w:name="_Toc81065768"/>
      <w:bookmarkStart w:id="346" w:name="_Toc89429906"/>
      <w:r>
        <w:t>6.1.3.6</w:t>
      </w:r>
      <w:r w:rsidRPr="00CB7E9F">
        <w:t>.4</w:t>
      </w:r>
      <w:r w:rsidRPr="00CB7E9F">
        <w:tab/>
        <w:t>Resource Custom Operations</w:t>
      </w:r>
      <w:bookmarkEnd w:id="345"/>
      <w:bookmarkEnd w:id="346"/>
    </w:p>
    <w:p w14:paraId="2ECEAF45" w14:textId="77777777" w:rsidR="00A031C6" w:rsidRDefault="00A031C6" w:rsidP="00A031C6">
      <w:pPr>
        <w:pStyle w:val="Heading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9429907"/>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9429908"/>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Heading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9429909"/>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Heading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9429910"/>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Heading4"/>
      </w:pPr>
      <w:bookmarkStart w:id="423" w:name="_Toc81065769"/>
      <w:bookmarkStart w:id="424" w:name="_Toc89429911"/>
      <w:r>
        <w:t>6.1.3.7</w:t>
      </w:r>
      <w:r>
        <w:tab/>
        <w:t xml:space="preserve">Resource: Individual </w:t>
      </w:r>
      <w:bookmarkEnd w:id="423"/>
      <w:r>
        <w:rPr>
          <w:lang w:eastAsia="zh-CN"/>
        </w:rPr>
        <w:t>ASTI Configuration</w:t>
      </w:r>
      <w:bookmarkEnd w:id="424"/>
    </w:p>
    <w:p w14:paraId="2F8AEFBB" w14:textId="77777777" w:rsidR="00A031C6" w:rsidRDefault="00A031C6" w:rsidP="00A031C6">
      <w:pPr>
        <w:pStyle w:val="Heading5"/>
      </w:pPr>
      <w:bookmarkStart w:id="425" w:name="_Toc81065770"/>
      <w:bookmarkStart w:id="426" w:name="_Toc89429912"/>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427" w:name="_Toc81065771"/>
      <w:bookmarkStart w:id="428" w:name="_Toc89429913"/>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429" w:name="_Toc81065772"/>
      <w:bookmarkStart w:id="430" w:name="_Toc89429914"/>
      <w:r>
        <w:t>6.1.3.7.3</w:t>
      </w:r>
      <w:r>
        <w:tab/>
        <w:t>Resource Standard Methods</w:t>
      </w:r>
      <w:bookmarkEnd w:id="429"/>
      <w:bookmarkEnd w:id="430"/>
    </w:p>
    <w:p w14:paraId="1C3B8E11" w14:textId="77777777" w:rsidR="00A031C6" w:rsidRDefault="00A031C6" w:rsidP="00A031C6">
      <w:pPr>
        <w:pStyle w:val="Heading6"/>
      </w:pPr>
      <w:bookmarkStart w:id="431" w:name="_Toc89429915"/>
      <w:bookmarkStart w:id="432" w:name="_Toc81065774"/>
      <w:r>
        <w:t>6.1.3.7.3.2</w:t>
      </w:r>
      <w:r>
        <w:tab/>
        <w:t>PUT</w:t>
      </w:r>
      <w:bookmarkEnd w:id="431"/>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Heading6"/>
      </w:pPr>
      <w:bookmarkStart w:id="433" w:name="_Toc89429916"/>
      <w:bookmarkStart w:id="434" w:name="_Toc81065775"/>
      <w:bookmarkEnd w:id="432"/>
      <w:r>
        <w:t>6.1.3.7.3.3</w:t>
      </w:r>
      <w:r>
        <w:tab/>
        <w:t>DELETE</w:t>
      </w:r>
      <w:bookmarkEnd w:id="4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Heading5"/>
      </w:pPr>
      <w:bookmarkStart w:id="435" w:name="_Toc89429917"/>
      <w:r>
        <w:t>6.1.3.7</w:t>
      </w:r>
      <w:r w:rsidRPr="00AA2E4A">
        <w:t>.4</w:t>
      </w:r>
      <w:r w:rsidRPr="00AA2E4A">
        <w:tab/>
        <w:t>Resource Custom Operations</w:t>
      </w:r>
      <w:bookmarkEnd w:id="434"/>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436" w:name="_Toc510696622"/>
      <w:bookmarkStart w:id="437" w:name="_Toc35971413"/>
      <w:bookmarkStart w:id="438" w:name="_Toc67903530"/>
      <w:bookmarkStart w:id="439" w:name="_Toc89429918"/>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Heading4"/>
      </w:pPr>
      <w:bookmarkStart w:id="440" w:name="_Toc510696623"/>
      <w:bookmarkStart w:id="441" w:name="_Toc35971414"/>
      <w:bookmarkStart w:id="442" w:name="_Toc67903531"/>
      <w:bookmarkStart w:id="443" w:name="_Toc89429919"/>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444" w:name="_Toc510696624"/>
      <w:bookmarkStart w:id="445" w:name="_Toc35971415"/>
      <w:bookmarkStart w:id="446" w:name="_Toc67903532"/>
      <w:bookmarkStart w:id="447" w:name="_Toc89429920"/>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448" w:name="_Toc510696625"/>
      <w:bookmarkStart w:id="449" w:name="_Toc35971416"/>
      <w:bookmarkStart w:id="450" w:name="_Toc67903533"/>
      <w:bookmarkStart w:id="451" w:name="_Toc89429921"/>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452" w:name="_Toc510696626"/>
      <w:bookmarkStart w:id="453" w:name="_Toc35971417"/>
      <w:bookmarkStart w:id="454" w:name="_Toc67903534"/>
      <w:bookmarkStart w:id="455" w:name="_Toc89429922"/>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456" w:name="_Toc510696627"/>
      <w:bookmarkStart w:id="457" w:name="_Toc35971418"/>
      <w:bookmarkStart w:id="458" w:name="_Toc67903535"/>
      <w:bookmarkStart w:id="459" w:name="_Toc89429923"/>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460" w:name="_Toc510696628"/>
      <w:bookmarkStart w:id="461" w:name="_Toc35971419"/>
      <w:bookmarkStart w:id="462" w:name="_Toc67903536"/>
      <w:bookmarkStart w:id="463" w:name="_Toc89429924"/>
      <w:r>
        <w:t>6.1.5</w:t>
      </w:r>
      <w:r>
        <w:tab/>
        <w:t>Notifications</w:t>
      </w:r>
      <w:bookmarkEnd w:id="460"/>
      <w:bookmarkEnd w:id="461"/>
      <w:bookmarkEnd w:id="462"/>
      <w:bookmarkEnd w:id="463"/>
    </w:p>
    <w:p w14:paraId="44D25D2E" w14:textId="77777777" w:rsidR="008A6D4A" w:rsidRPr="000A7435" w:rsidRDefault="008A6D4A" w:rsidP="00662390">
      <w:pPr>
        <w:pStyle w:val="Heading4"/>
      </w:pPr>
      <w:bookmarkStart w:id="464" w:name="_Toc510696629"/>
      <w:bookmarkStart w:id="465" w:name="_Toc35971420"/>
      <w:bookmarkStart w:id="466" w:name="_Toc67903537"/>
      <w:bookmarkStart w:id="467" w:name="_Toc89429925"/>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470" w:name="_Toc35971421"/>
      <w:bookmarkStart w:id="471" w:name="_Toc67903538"/>
      <w:bookmarkStart w:id="472" w:name="_Toc89429926"/>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Heading5"/>
        <w:rPr>
          <w:noProof/>
        </w:rPr>
      </w:pPr>
      <w:bookmarkStart w:id="473" w:name="_Toc532994455"/>
      <w:bookmarkStart w:id="474" w:name="_Toc35971422"/>
      <w:bookmarkStart w:id="475" w:name="_Toc67903539"/>
      <w:bookmarkStart w:id="476" w:name="_Toc89429927"/>
      <w:bookmarkStart w:id="477" w:name="_Toc510696631"/>
      <w:r>
        <w:t>6.1.5.2</w:t>
      </w:r>
      <w:r w:rsidRPr="00986E88">
        <w:rPr>
          <w:noProof/>
        </w:rPr>
        <w:t>.1</w:t>
      </w:r>
      <w:r w:rsidRPr="00986E88">
        <w:rPr>
          <w:noProof/>
        </w:rPr>
        <w:tab/>
        <w:t>Description</w:t>
      </w:r>
      <w:bookmarkEnd w:id="473"/>
      <w:bookmarkEnd w:id="474"/>
      <w:bookmarkEnd w:id="475"/>
      <w:bookmarkEnd w:id="47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478" w:name="_Toc532994456"/>
      <w:bookmarkStart w:id="479" w:name="_Toc35971423"/>
      <w:bookmarkStart w:id="480" w:name="_Toc67903540"/>
      <w:bookmarkStart w:id="481" w:name="_Toc89429928"/>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482" w:name="_Toc532994457"/>
      <w:bookmarkStart w:id="483" w:name="_Toc35971424"/>
      <w:bookmarkStart w:id="484" w:name="_Toc67903541"/>
      <w:bookmarkStart w:id="485" w:name="_Toc89429929"/>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t>Editor's Note:</w:t>
      </w:r>
      <w:r w:rsidRPr="00E27D8A">
        <w:rPr>
          <w:rFonts w:eastAsia="SimSun"/>
        </w:rPr>
        <w:tab/>
        <w:t>Error/redirection responses are FFS.</w:t>
      </w:r>
    </w:p>
    <w:p w14:paraId="3E9BFBA0" w14:textId="7EDAE50D" w:rsidR="00E105F0" w:rsidRDefault="00E105F0" w:rsidP="00662390">
      <w:pPr>
        <w:pStyle w:val="Heading4"/>
      </w:pPr>
      <w:bookmarkStart w:id="488" w:name="_Toc35971426"/>
      <w:bookmarkStart w:id="489" w:name="_Toc67903542"/>
      <w:bookmarkStart w:id="490" w:name="_Toc89429930"/>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8"/>
      <w:bookmarkEnd w:id="489"/>
      <w:bookmarkEnd w:id="490"/>
    </w:p>
    <w:p w14:paraId="2C221823" w14:textId="77777777" w:rsidR="00E27D8A" w:rsidRPr="00986E88" w:rsidRDefault="00E27D8A" w:rsidP="00E27D8A">
      <w:pPr>
        <w:pStyle w:val="Heading5"/>
        <w:rPr>
          <w:noProof/>
        </w:rPr>
      </w:pPr>
      <w:bookmarkStart w:id="491" w:name="_Toc89429931"/>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492" w:name="_Toc89429932"/>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493" w:name="_Toc89429933"/>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494" w:name="_Toc35971427"/>
      <w:bookmarkStart w:id="495" w:name="_Toc67903543"/>
      <w:bookmarkStart w:id="496" w:name="_Toc89429934"/>
      <w:r>
        <w:t>6.1.6</w:t>
      </w:r>
      <w:r>
        <w:tab/>
        <w:t>Data Model</w:t>
      </w:r>
      <w:bookmarkEnd w:id="469"/>
      <w:bookmarkEnd w:id="494"/>
      <w:bookmarkEnd w:id="495"/>
      <w:bookmarkEnd w:id="496"/>
    </w:p>
    <w:p w14:paraId="405EFF41" w14:textId="77777777" w:rsidR="008A6D4A" w:rsidRDefault="008A6D4A" w:rsidP="008A6D4A">
      <w:pPr>
        <w:pStyle w:val="Heading4"/>
      </w:pPr>
      <w:bookmarkStart w:id="497" w:name="_Toc510696633"/>
      <w:bookmarkStart w:id="498" w:name="_Toc35971428"/>
      <w:bookmarkStart w:id="499" w:name="_Toc67903544"/>
      <w:bookmarkStart w:id="500" w:name="_Toc89429935"/>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01" w:name="_Toc510696634"/>
      <w:bookmarkStart w:id="502" w:name="_Toc35971429"/>
      <w:bookmarkStart w:id="503" w:name="_Toc67903545"/>
      <w:bookmarkStart w:id="504" w:name="_Toc894299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505" w:name="_Toc510696635"/>
      <w:bookmarkStart w:id="506" w:name="_Toc35971430"/>
      <w:bookmarkStart w:id="507" w:name="_Toc67903546"/>
      <w:bookmarkStart w:id="508" w:name="_Toc89429937"/>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509" w:name="_Toc510696636"/>
      <w:bookmarkStart w:id="510" w:name="_Toc35971431"/>
      <w:bookmarkStart w:id="511" w:name="_Toc67903547"/>
      <w:bookmarkStart w:id="512" w:name="_Toc8942993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513" w:name="_Toc510696637"/>
      <w:bookmarkStart w:id="514" w:name="_Toc35971432"/>
      <w:bookmarkStart w:id="515" w:name="_Toc67903548"/>
      <w:bookmarkStart w:id="516" w:name="_Toc89429939"/>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9429940"/>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530" w:name="_Toc73716346"/>
      <w:bookmarkStart w:id="531" w:name="_Toc89429941"/>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532" w:name="_Toc89429942"/>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533" w:name="_Toc89429943"/>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534" w:name="_Toc89429944"/>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535" w:name="_Toc85734988"/>
      <w:bookmarkStart w:id="536" w:name="_Toc89429945"/>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537" w:name="_Toc89429946"/>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538" w:name="_Toc89429947"/>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SimSun"/>
        </w:rPr>
      </w:pPr>
    </w:p>
    <w:p w14:paraId="1B4A04DF" w14:textId="77777777" w:rsidR="008A6D4A" w:rsidRDefault="008A6D4A" w:rsidP="008A6D4A">
      <w:pPr>
        <w:pStyle w:val="Heading4"/>
        <w:rPr>
          <w:lang w:val="en-US"/>
        </w:rPr>
      </w:pPr>
      <w:bookmarkStart w:id="539" w:name="_Toc510696638"/>
      <w:bookmarkStart w:id="540" w:name="_Toc35971433"/>
      <w:bookmarkStart w:id="541" w:name="_Toc67903549"/>
      <w:bookmarkStart w:id="542" w:name="_Toc894299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543" w:name="_Toc510696639"/>
      <w:bookmarkStart w:id="544" w:name="_Toc35971434"/>
      <w:bookmarkStart w:id="545" w:name="_Toc67903550"/>
      <w:bookmarkStart w:id="546" w:name="_Toc89429949"/>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47" w:name="_Toc510696640"/>
      <w:bookmarkStart w:id="548" w:name="_Toc35971435"/>
      <w:bookmarkStart w:id="549" w:name="_Toc67903551"/>
      <w:bookmarkStart w:id="550" w:name="_Toc89429950"/>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551" w:name="_Toc510696641"/>
      <w:bookmarkStart w:id="552" w:name="_Toc35971436"/>
      <w:bookmarkStart w:id="553" w:name="_Toc67903552"/>
      <w:bookmarkStart w:id="554" w:name="_Toc89429951"/>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555" w:name="_Toc510696642"/>
      <w:bookmarkStart w:id="556" w:name="_Toc35971437"/>
      <w:bookmarkStart w:id="557" w:name="_Toc67903553"/>
      <w:bookmarkStart w:id="558" w:name="_Toc89429952"/>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559" w:name="_Toc510696643"/>
      <w:bookmarkStart w:id="560" w:name="_Toc35971438"/>
      <w:bookmarkStart w:id="561" w:name="_Toc67903554"/>
      <w:bookmarkStart w:id="562" w:name="_Toc894299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Heading5"/>
      </w:pPr>
      <w:bookmarkStart w:id="563" w:name="_Toc510696644"/>
      <w:bookmarkStart w:id="564" w:name="_Toc35971439"/>
      <w:bookmarkStart w:id="565" w:name="_Toc67903555"/>
      <w:bookmarkStart w:id="566" w:name="_Toc89429954"/>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568" w:name="_Toc510696645"/>
      <w:bookmarkStart w:id="569" w:name="_Toc35971440"/>
      <w:bookmarkStart w:id="570" w:name="_Toc67903556"/>
      <w:bookmarkStart w:id="571" w:name="_Toc89429955"/>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572" w:name="_Toc510696646"/>
      <w:bookmarkStart w:id="573" w:name="_Toc35971441"/>
      <w:bookmarkStart w:id="574" w:name="_Toc67903557"/>
      <w:bookmarkStart w:id="575" w:name="_Toc89429956"/>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576" w:name="_Toc35971442"/>
      <w:bookmarkStart w:id="577" w:name="_Toc67903558"/>
      <w:bookmarkStart w:id="578" w:name="_Toc89429957"/>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579" w:name="_Toc20131002"/>
      <w:bookmarkStart w:id="580" w:name="_Toc67903559"/>
      <w:bookmarkStart w:id="581" w:name="_Toc89429958"/>
      <w:bookmarkStart w:id="582" w:name="_Hlk32129811"/>
      <w:r>
        <w:t>6.1.6.5.2</w:t>
      </w:r>
      <w:r>
        <w:tab/>
      </w:r>
      <w:bookmarkEnd w:id="579"/>
      <w:r>
        <w:t>&lt; Binary Data 1 &gt;</w:t>
      </w:r>
      <w:bookmarkEnd w:id="580"/>
      <w:bookmarkEnd w:id="581"/>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583" w:name="_Toc510696647"/>
      <w:bookmarkStart w:id="584" w:name="_Toc35971443"/>
      <w:bookmarkStart w:id="585" w:name="_Toc67903560"/>
      <w:bookmarkStart w:id="586" w:name="_Toc89429959"/>
      <w:r>
        <w:t>6.1.7</w:t>
      </w:r>
      <w:r>
        <w:tab/>
        <w:t>Error Handling</w:t>
      </w:r>
      <w:bookmarkEnd w:id="583"/>
      <w:bookmarkEnd w:id="584"/>
      <w:bookmarkEnd w:id="585"/>
      <w:bookmarkEnd w:id="586"/>
    </w:p>
    <w:p w14:paraId="07F0DFC0" w14:textId="77777777" w:rsidR="008A6D4A" w:rsidRPr="00971458" w:rsidRDefault="008A6D4A" w:rsidP="008A6D4A">
      <w:pPr>
        <w:pStyle w:val="Heading4"/>
      </w:pPr>
      <w:bookmarkStart w:id="587" w:name="_Toc35971444"/>
      <w:bookmarkStart w:id="588" w:name="_Toc67903561"/>
      <w:bookmarkStart w:id="589" w:name="_Toc89429960"/>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590" w:name="_Toc35971445"/>
      <w:bookmarkStart w:id="591" w:name="_Toc67903562"/>
      <w:bookmarkStart w:id="592" w:name="_Toc89429961"/>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593" w:name="_Toc35971446"/>
      <w:bookmarkStart w:id="594" w:name="_Toc67903563"/>
      <w:bookmarkStart w:id="595" w:name="_Toc89429962"/>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606" w:name="_Toc67903564"/>
      <w:bookmarkStart w:id="607" w:name="_Toc89429963"/>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608" w:name="_Toc532994477"/>
      <w:bookmarkStart w:id="609" w:name="_Toc35971448"/>
      <w:bookmarkStart w:id="610" w:name="_Toc67903565"/>
      <w:bookmarkStart w:id="611" w:name="_Toc89429964"/>
      <w:bookmarkStart w:id="612" w:name="_Hlk525137310"/>
      <w:bookmarkStart w:id="613" w:name="_Toc510696649"/>
      <w:r>
        <w:lastRenderedPageBreak/>
        <w:t>6.1.9</w:t>
      </w:r>
      <w:r w:rsidRPr="001E7573">
        <w:tab/>
        <w:t>Security</w:t>
      </w:r>
      <w:bookmarkEnd w:id="608"/>
      <w:bookmarkEnd w:id="609"/>
      <w:bookmarkEnd w:id="610"/>
      <w:bookmarkEnd w:id="6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615" w:name="_Toc35971449"/>
      <w:bookmarkStart w:id="616" w:name="_Toc67903566"/>
      <w:bookmarkStart w:id="617" w:name="_Toc89429965"/>
      <w:bookmarkEnd w:id="614"/>
      <w:r>
        <w:t>6.2</w:t>
      </w:r>
      <w:r>
        <w:tab/>
      </w:r>
      <w:r w:rsidR="00D615CF">
        <w:t>Ntsctsf_QoSand</w:t>
      </w:r>
      <w:r w:rsidR="005F5F2F">
        <w:t>TSC</w:t>
      </w:r>
      <w:r w:rsidR="00D615CF">
        <w:t>Assistance</w:t>
      </w:r>
      <w:r>
        <w:t xml:space="preserve"> Service API</w:t>
      </w:r>
      <w:bookmarkEnd w:id="613"/>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Heading3"/>
      </w:pPr>
      <w:bookmarkStart w:id="618" w:name="_Toc89429966"/>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619" w:name="_Toc89429967"/>
      <w:r>
        <w:t>6.2.2</w:t>
      </w:r>
      <w:r>
        <w:tab/>
        <w:t>Usage of HTTP</w:t>
      </w:r>
      <w:bookmarkEnd w:id="619"/>
    </w:p>
    <w:p w14:paraId="2D2CB30A" w14:textId="77777777" w:rsidR="00E32AAC" w:rsidRPr="000C5200" w:rsidRDefault="00E32AAC" w:rsidP="00E32AAC">
      <w:pPr>
        <w:pStyle w:val="Heading4"/>
      </w:pPr>
      <w:bookmarkStart w:id="620" w:name="_Toc89429968"/>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621" w:name="_Toc89429969"/>
      <w:r>
        <w:t>6.2.2.2</w:t>
      </w:r>
      <w:r>
        <w:tab/>
        <w:t>HTTP standard headers</w:t>
      </w:r>
      <w:bookmarkEnd w:id="621"/>
    </w:p>
    <w:p w14:paraId="75FD6301" w14:textId="77777777" w:rsidR="00E32AAC" w:rsidRDefault="00E32AAC" w:rsidP="00E32AAC">
      <w:pPr>
        <w:pStyle w:val="Heading5"/>
        <w:rPr>
          <w:lang w:eastAsia="zh-CN"/>
        </w:rPr>
      </w:pPr>
      <w:bookmarkStart w:id="622" w:name="_Toc89429970"/>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623" w:name="_Toc89429971"/>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624" w:name="_Toc89429972"/>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625" w:name="_Toc89429973"/>
      <w:r>
        <w:t>6.2.3</w:t>
      </w:r>
      <w:r>
        <w:tab/>
        <w:t>Resources</w:t>
      </w:r>
      <w:bookmarkEnd w:id="625"/>
    </w:p>
    <w:p w14:paraId="081C0831" w14:textId="77777777" w:rsidR="00E32AAC" w:rsidRPr="000A7435" w:rsidRDefault="00E32AAC" w:rsidP="00E32AAC">
      <w:pPr>
        <w:pStyle w:val="Heading4"/>
      </w:pPr>
      <w:bookmarkStart w:id="626" w:name="_Toc89429974"/>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8pt" o:ole="">
            <v:imagedata r:id="rId56" o:title=""/>
          </v:shape>
          <o:OLEObject Type="Embed" ProgID="Visio.Drawing.15" ShapeID="_x0000_i1047" DrawAspect="Content" ObjectID="_1700300229"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627" w:name="_Toc89429975"/>
      <w:r>
        <w:t>6.2.3.2</w:t>
      </w:r>
      <w:r>
        <w:tab/>
        <w:t>Resource: TSC Application Sessions</w:t>
      </w:r>
      <w:bookmarkEnd w:id="627"/>
    </w:p>
    <w:p w14:paraId="04BA55D9" w14:textId="77777777" w:rsidR="00E32AAC" w:rsidRDefault="00E32AAC" w:rsidP="00E32AAC">
      <w:pPr>
        <w:pStyle w:val="Heading5"/>
      </w:pPr>
      <w:bookmarkStart w:id="628" w:name="_Toc89429976"/>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629" w:name="_Toc89429977"/>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630" w:name="_Toc89429978"/>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SimSun"/>
        </w:rPr>
      </w:pPr>
      <w:r w:rsidRPr="002E255E">
        <w:rPr>
          <w:rFonts w:eastAsia="SimSun"/>
        </w:rPr>
        <w:t>Editor's Note:</w:t>
      </w:r>
      <w:r w:rsidRPr="002E255E">
        <w:rPr>
          <w:rFonts w:eastAsia="SimSun"/>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631" w:name="_Toc89429979"/>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632" w:name="_Toc89429980"/>
      <w:r>
        <w:t>6.2.3.3</w:t>
      </w:r>
      <w:r>
        <w:tab/>
        <w:t>Resource: Individual TSC Application Sessions</w:t>
      </w:r>
      <w:bookmarkEnd w:id="632"/>
    </w:p>
    <w:p w14:paraId="435587B3" w14:textId="77777777" w:rsidR="00E32AAC" w:rsidRDefault="00E32AAC" w:rsidP="00E32AAC">
      <w:pPr>
        <w:pStyle w:val="Heading5"/>
      </w:pPr>
      <w:bookmarkStart w:id="633" w:name="_Toc89429981"/>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634" w:name="_Toc89429982"/>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635" w:name="_Toc89429983"/>
      <w:r>
        <w:lastRenderedPageBreak/>
        <w:t>6.2.3.3.3</w:t>
      </w:r>
      <w:r>
        <w:tab/>
        <w:t>Resource Standard Methods</w:t>
      </w:r>
      <w:bookmarkEnd w:id="635"/>
    </w:p>
    <w:p w14:paraId="7F8B463D" w14:textId="77777777" w:rsidR="00E32AAC" w:rsidRPr="00D61D2C" w:rsidRDefault="00E32AAC" w:rsidP="00E32AAC">
      <w:pPr>
        <w:pStyle w:val="Heading6"/>
      </w:pPr>
      <w:bookmarkStart w:id="636" w:name="_Toc89429984"/>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637" w:name="_Toc59016975"/>
      <w:bookmarkStart w:id="638" w:name="_Toc68168140"/>
      <w:bookmarkStart w:id="639" w:name="_Toc89429985"/>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640" w:name="_Toc89429986"/>
      <w:r>
        <w:t>6.2</w:t>
      </w:r>
      <w:r w:rsidRPr="00AA2E4A">
        <w:t>.3.</w:t>
      </w:r>
      <w:r>
        <w:t>3</w:t>
      </w:r>
      <w:r w:rsidRPr="00AA2E4A">
        <w:t>.4</w:t>
      </w:r>
      <w:r w:rsidRPr="00AA2E4A">
        <w:tab/>
        <w:t>Resource Custom Operations</w:t>
      </w:r>
      <w:bookmarkEnd w:id="640"/>
    </w:p>
    <w:p w14:paraId="696357CC" w14:textId="77777777" w:rsidR="00E32AAC" w:rsidRDefault="00E32AAC" w:rsidP="00E32AAC">
      <w:pPr>
        <w:pStyle w:val="Heading6"/>
      </w:pPr>
      <w:bookmarkStart w:id="641" w:name="_Toc28012428"/>
      <w:bookmarkStart w:id="642" w:name="_Toc36038381"/>
      <w:bookmarkStart w:id="643" w:name="_Toc45133651"/>
      <w:bookmarkStart w:id="644" w:name="_Toc51762405"/>
      <w:bookmarkStart w:id="645" w:name="_Toc59016977"/>
      <w:bookmarkStart w:id="646" w:name="_Toc68168142"/>
      <w:bookmarkStart w:id="647" w:name="_Toc89429987"/>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648" w:name="_Toc28012429"/>
      <w:bookmarkStart w:id="649" w:name="_Toc36038382"/>
      <w:bookmarkStart w:id="650" w:name="_Toc45133652"/>
      <w:bookmarkStart w:id="651" w:name="_Toc51762406"/>
      <w:bookmarkStart w:id="652" w:name="_Toc59016978"/>
      <w:bookmarkStart w:id="653" w:name="_Toc68168143"/>
      <w:bookmarkStart w:id="654" w:name="_Toc89429988"/>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Heading7"/>
      </w:pPr>
      <w:bookmarkStart w:id="655" w:name="_Toc28012430"/>
      <w:bookmarkStart w:id="656" w:name="_Toc36038383"/>
      <w:bookmarkStart w:id="657" w:name="_Toc45133653"/>
      <w:bookmarkStart w:id="658" w:name="_Toc51762407"/>
      <w:bookmarkStart w:id="659" w:name="_Toc59016979"/>
      <w:bookmarkStart w:id="660" w:name="_Toc68168144"/>
      <w:bookmarkStart w:id="661" w:name="_Toc89429989"/>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Heading7"/>
      </w:pPr>
      <w:bookmarkStart w:id="662" w:name="_Toc28012431"/>
      <w:bookmarkStart w:id="663" w:name="_Toc36038384"/>
      <w:bookmarkStart w:id="664" w:name="_Toc45133654"/>
      <w:bookmarkStart w:id="665" w:name="_Toc51762408"/>
      <w:bookmarkStart w:id="666" w:name="_Toc59016980"/>
      <w:bookmarkStart w:id="667" w:name="_Toc68168145"/>
      <w:bookmarkStart w:id="668" w:name="_Toc89429990"/>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669" w:name="_Toc89429991"/>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Heading5"/>
      </w:pPr>
      <w:bookmarkStart w:id="672" w:name="_Toc28012433"/>
      <w:bookmarkStart w:id="673" w:name="_Toc36038386"/>
      <w:bookmarkStart w:id="674" w:name="_Toc45133656"/>
      <w:bookmarkStart w:id="675" w:name="_Toc51762410"/>
      <w:bookmarkStart w:id="676" w:name="_Toc59016982"/>
      <w:bookmarkStart w:id="677" w:name="_Toc68168147"/>
      <w:bookmarkStart w:id="678" w:name="_Toc89429992"/>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679" w:name="_Toc28012434"/>
      <w:bookmarkStart w:id="680" w:name="_Toc36038387"/>
      <w:bookmarkStart w:id="681" w:name="_Toc45133657"/>
      <w:bookmarkStart w:id="682" w:name="_Toc51762411"/>
      <w:bookmarkStart w:id="683" w:name="_Toc59016983"/>
      <w:bookmarkStart w:id="684" w:name="_Toc68168148"/>
      <w:bookmarkStart w:id="685" w:name="_Toc89429993"/>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686" w:name="_Toc28012435"/>
      <w:bookmarkStart w:id="687" w:name="_Toc36038388"/>
      <w:bookmarkStart w:id="688" w:name="_Toc45133658"/>
      <w:bookmarkStart w:id="689" w:name="_Toc51762412"/>
      <w:bookmarkStart w:id="690" w:name="_Toc59016984"/>
      <w:bookmarkStart w:id="691" w:name="_Toc68168149"/>
      <w:bookmarkStart w:id="692" w:name="_Toc89429994"/>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Heading6"/>
      </w:pPr>
      <w:bookmarkStart w:id="693" w:name="_Toc28012436"/>
      <w:bookmarkStart w:id="694" w:name="_Toc36038389"/>
      <w:bookmarkStart w:id="695" w:name="_Toc45133659"/>
      <w:bookmarkStart w:id="696" w:name="_Toc51762413"/>
      <w:bookmarkStart w:id="697" w:name="_Toc59016985"/>
      <w:bookmarkStart w:id="698" w:name="_Toc68168150"/>
      <w:bookmarkStart w:id="699" w:name="_Toc89429995"/>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700" w:name="_Toc28012437"/>
      <w:bookmarkStart w:id="701" w:name="_Toc36038390"/>
      <w:bookmarkStart w:id="702" w:name="_Toc45133660"/>
      <w:bookmarkStart w:id="703" w:name="_Toc51762414"/>
      <w:bookmarkStart w:id="704" w:name="_Toc59016986"/>
      <w:bookmarkStart w:id="705" w:name="_Toc68168151"/>
      <w:bookmarkStart w:id="706" w:name="_Toc89429996"/>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707" w:name="_Toc28012438"/>
      <w:bookmarkStart w:id="708" w:name="_Toc36038391"/>
      <w:bookmarkStart w:id="709" w:name="_Toc45133661"/>
      <w:bookmarkStart w:id="710" w:name="_Toc51762415"/>
      <w:bookmarkStart w:id="711" w:name="_Toc59016987"/>
      <w:bookmarkStart w:id="712" w:name="_Toc68168152"/>
      <w:bookmarkStart w:id="713" w:name="_Toc89429997"/>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Heading3"/>
      </w:pPr>
      <w:bookmarkStart w:id="714" w:name="_Toc89429998"/>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715" w:name="_Toc89429999"/>
      <w:bookmarkStart w:id="716" w:name="_Toc78815795"/>
      <w:r>
        <w:t>6.2.5</w:t>
      </w:r>
      <w:r>
        <w:tab/>
        <w:t>Notifications</w:t>
      </w:r>
      <w:bookmarkEnd w:id="715"/>
    </w:p>
    <w:p w14:paraId="7F660D82" w14:textId="77777777" w:rsidR="00E32AAC" w:rsidRPr="000A7435" w:rsidRDefault="00E32AAC" w:rsidP="00E32AAC">
      <w:pPr>
        <w:pStyle w:val="Heading4"/>
      </w:pPr>
      <w:bookmarkStart w:id="717" w:name="_Toc89430000"/>
      <w:r>
        <w:t>6.2.5.1</w:t>
      </w:r>
      <w:r>
        <w:tab/>
        <w:t>General</w:t>
      </w:r>
      <w:bookmarkEnd w:id="716"/>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718" w:name="_Toc78815796"/>
      <w:bookmarkStart w:id="719" w:name="_Toc89430001"/>
      <w:r>
        <w:lastRenderedPageBreak/>
        <w:t>6.2.5.2</w:t>
      </w:r>
      <w:r>
        <w:tab/>
      </w:r>
      <w:bookmarkEnd w:id="718"/>
      <w:r>
        <w:t>Event Notification</w:t>
      </w:r>
      <w:bookmarkEnd w:id="719"/>
    </w:p>
    <w:p w14:paraId="50EDAC9F" w14:textId="77777777" w:rsidR="00E32AAC" w:rsidRPr="00986E88" w:rsidRDefault="00E32AAC" w:rsidP="00E32AAC">
      <w:pPr>
        <w:pStyle w:val="Heading5"/>
        <w:rPr>
          <w:noProof/>
        </w:rPr>
      </w:pPr>
      <w:bookmarkStart w:id="720" w:name="_Toc78815797"/>
      <w:bookmarkStart w:id="721" w:name="_Toc89430002"/>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722" w:name="_Toc78815798"/>
      <w:bookmarkStart w:id="723" w:name="_Toc89430003"/>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724" w:name="_Toc78815799"/>
      <w:bookmarkStart w:id="725" w:name="_Toc89430004"/>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726" w:name="_Toc78815800"/>
      <w:bookmarkStart w:id="727" w:name="_Toc89430005"/>
      <w:r>
        <w:t>6.2.5.3</w:t>
      </w:r>
      <w:r>
        <w:tab/>
      </w:r>
      <w:bookmarkEnd w:id="726"/>
      <w:r>
        <w:t>Termination Request</w:t>
      </w:r>
      <w:bookmarkEnd w:id="727"/>
    </w:p>
    <w:p w14:paraId="52D543C4" w14:textId="77777777" w:rsidR="00E32AAC" w:rsidRPr="00986E88" w:rsidRDefault="00E32AAC" w:rsidP="00E32AAC">
      <w:pPr>
        <w:pStyle w:val="Heading5"/>
        <w:rPr>
          <w:noProof/>
        </w:rPr>
      </w:pPr>
      <w:bookmarkStart w:id="728" w:name="_Toc89430006"/>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729" w:name="_Toc89430007"/>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730" w:name="_Toc89430008"/>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731" w:name="_Toc89430009"/>
      <w:r>
        <w:t>6.2.6</w:t>
      </w:r>
      <w:r>
        <w:tab/>
        <w:t>Data Model</w:t>
      </w:r>
      <w:bookmarkEnd w:id="731"/>
    </w:p>
    <w:p w14:paraId="2E2F1C74" w14:textId="77777777" w:rsidR="00626335" w:rsidRDefault="00626335" w:rsidP="00626335">
      <w:pPr>
        <w:pStyle w:val="Heading4"/>
      </w:pPr>
      <w:bookmarkStart w:id="732" w:name="_Toc89430010"/>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733" w:name="_Toc8943001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Heading5"/>
      </w:pPr>
      <w:bookmarkStart w:id="734" w:name="_Toc89430012"/>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735" w:name="_Toc89430013"/>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736" w:name="_Toc89430014"/>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743" w:name="_Toc89430015"/>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744" w:name="_Toc89430016"/>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745" w:name="_Toc28012463"/>
      <w:bookmarkStart w:id="746" w:name="_Toc36038421"/>
      <w:bookmarkStart w:id="747" w:name="_Toc45133691"/>
      <w:bookmarkStart w:id="748" w:name="_Toc51762445"/>
      <w:bookmarkStart w:id="749" w:name="_Toc59017017"/>
      <w:bookmarkStart w:id="750" w:name="_Toc68168182"/>
      <w:bookmarkStart w:id="751" w:name="_Toc89430017"/>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752" w:name="_Toc894300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Heading5"/>
      </w:pPr>
      <w:bookmarkStart w:id="753" w:name="_Toc89430019"/>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754" w:name="_Toc89430020"/>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755" w:name="_Toc89430021"/>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756" w:name="_Toc89430022"/>
      <w:r>
        <w:t>6.2.7</w:t>
      </w:r>
      <w:r>
        <w:tab/>
        <w:t>Error Handling</w:t>
      </w:r>
      <w:bookmarkEnd w:id="756"/>
    </w:p>
    <w:p w14:paraId="592D497B" w14:textId="77777777" w:rsidR="00E9110E" w:rsidRPr="00971458" w:rsidRDefault="00E9110E" w:rsidP="00E9110E">
      <w:pPr>
        <w:pStyle w:val="Heading4"/>
      </w:pPr>
      <w:bookmarkStart w:id="757" w:name="_Toc89430023"/>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758" w:name="_Toc89430024"/>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759" w:name="_Toc89430025"/>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760" w:name="_Toc89430026"/>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761" w:name="_Toc89430027"/>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762" w:name="_Toc510696650"/>
      <w:bookmarkStart w:id="763" w:name="_Toc35971450"/>
      <w:bookmarkStart w:id="764" w:name="_Toc67903567"/>
      <w:bookmarkStart w:id="765" w:name="_Toc89430028"/>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Heading2"/>
      </w:pPr>
      <w:bookmarkStart w:id="766" w:name="_Toc510696651"/>
      <w:bookmarkStart w:id="767" w:name="_Toc35971451"/>
      <w:bookmarkStart w:id="768" w:name="_Toc67903568"/>
      <w:bookmarkStart w:id="769" w:name="_Toc89430029"/>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772" w:name="_Toc67903569"/>
      <w:bookmarkStart w:id="773" w:name="_Toc89430030"/>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Heading2"/>
      </w:pPr>
      <w:bookmarkStart w:id="776" w:name="_Toc35971453"/>
      <w:bookmarkStart w:id="777" w:name="_Toc67903570"/>
      <w:bookmarkStart w:id="778" w:name="_Toc89430031"/>
      <w:bookmarkEnd w:id="774"/>
      <w:r>
        <w:t>A.3</w:t>
      </w:r>
      <w:r>
        <w:tab/>
      </w:r>
      <w:r w:rsidR="00D615CF">
        <w:t>Ntsctsf_QoSand</w:t>
      </w:r>
      <w:r w:rsidR="005F5F2F">
        <w:t>TSC</w:t>
      </w:r>
      <w:r w:rsidR="00D615CF">
        <w:t>Assistance</w:t>
      </w:r>
      <w:r>
        <w:t xml:space="preserve"> API</w:t>
      </w:r>
      <w:bookmarkEnd w:id="775"/>
      <w:bookmarkEnd w:id="776"/>
      <w:bookmarkEnd w:id="777"/>
      <w:bookmarkEnd w:id="778"/>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lastRenderedPageBreak/>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lastRenderedPageBreak/>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lastRenderedPageBreak/>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79" w:name="_Toc2086459"/>
      <w:bookmarkStart w:id="780" w:name="_Toc67903575"/>
      <w:r>
        <w:br w:type="page"/>
      </w:r>
    </w:p>
    <w:p w14:paraId="42D68105" w14:textId="340C3B61" w:rsidR="003446B6" w:rsidRPr="004D3578" w:rsidRDefault="003446B6" w:rsidP="003446B6">
      <w:pPr>
        <w:pStyle w:val="Heading8"/>
      </w:pPr>
      <w:bookmarkStart w:id="781" w:name="_Toc89430032"/>
      <w:r w:rsidRPr="004D3578">
        <w:lastRenderedPageBreak/>
        <w:t xml:space="preserve">Annex </w:t>
      </w:r>
      <w:r w:rsidR="00890664">
        <w:t>B</w:t>
      </w:r>
      <w:r w:rsidRPr="004D3578">
        <w:t xml:space="preserve"> (informative):</w:t>
      </w:r>
      <w:r w:rsidRPr="004D3578">
        <w:br/>
        <w:t>Change history</w:t>
      </w:r>
      <w:bookmarkEnd w:id="779"/>
      <w:bookmarkEnd w:id="780"/>
      <w:bookmarkEnd w:id="7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044A1CE0"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w:t>
            </w:r>
            <w:r w:rsidR="00D26135">
              <w:rPr>
                <w:sz w:val="16"/>
                <w:szCs w:val="16"/>
                <w:lang w:eastAsia="zh-CN"/>
              </w:rPr>
              <w:t>21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31D10" w14:textId="77777777" w:rsidR="000D7F9A" w:rsidRDefault="000D7F9A">
      <w:r>
        <w:separator/>
      </w:r>
    </w:p>
  </w:endnote>
  <w:endnote w:type="continuationSeparator" w:id="0">
    <w:p w14:paraId="555E6FBB" w14:textId="77777777" w:rsidR="000D7F9A" w:rsidRDefault="000D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30A09" w:rsidRDefault="00030A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B3962" w14:textId="77777777" w:rsidR="000D7F9A" w:rsidRDefault="000D7F9A">
      <w:r>
        <w:separator/>
      </w:r>
    </w:p>
  </w:footnote>
  <w:footnote w:type="continuationSeparator" w:id="0">
    <w:p w14:paraId="75745A61" w14:textId="77777777" w:rsidR="000D7F9A" w:rsidRDefault="000D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6B82E38"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135">
      <w:rPr>
        <w:rFonts w:ascii="Arial" w:hAnsi="Arial" w:cs="Arial"/>
        <w:b/>
        <w:noProof/>
        <w:sz w:val="18"/>
        <w:szCs w:val="18"/>
      </w:rPr>
      <w: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F06">
      <w:rPr>
        <w:rFonts w:ascii="Arial" w:hAnsi="Arial" w:cs="Arial"/>
        <w:b/>
        <w:noProof/>
        <w:sz w:val="18"/>
        <w:szCs w:val="18"/>
      </w:rPr>
      <w:t>78</w:t>
    </w:r>
    <w:r>
      <w:rPr>
        <w:rFonts w:ascii="Arial" w:hAnsi="Arial" w:cs="Arial"/>
        <w:b/>
        <w:sz w:val="18"/>
        <w:szCs w:val="18"/>
      </w:rPr>
      <w:fldChar w:fldCharType="end"/>
    </w:r>
  </w:p>
  <w:p w14:paraId="2B1AE9B5" w14:textId="1FB63107"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135">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D7F9A"/>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3611"/>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258B"/>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26135"/>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54649"/>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6946-AB1A-4F95-AD7B-C9C5FFB1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94</Pages>
  <Words>30715</Words>
  <Characters>175081</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6</cp:revision>
  <cp:lastPrinted>2019-02-25T14:05:00Z</cp:lastPrinted>
  <dcterms:created xsi:type="dcterms:W3CDTF">2021-11-29T09:23:00Z</dcterms:created>
  <dcterms:modified xsi:type="dcterms:W3CDTF">2021-12-06T11:50:00Z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(3)Ao2QxJykY5DiZMY7QFsZEpwSqx88+Sw9Fb7KA5IP9XORgmG06W0qah2ypVlY70zC/EF9osNK
Mr4Caq8qjd19DJNMGHpKuZkqYq7jsA3H4HsQjzqNDMMknDCScab1KBm60fHEHsW3QkvwFZLj
H4cT29rEYTK+BlTJftzU8RrPoZcWdpbzLnyaxzQSQrWZmhQQmSs7F8f15zTaqN+MXpvNQznN
anAB1bS1W7S7F/w5uo</vt:lpwstr>
  </property>
  <property fmtid="{D5CDD505-2E9C-101B-9397-08002B2CF9AE}" pid="3" name="_2015_ms_pID_7253431">
    <vt:lpwstr>nBa8ne5pM5GJA0fsKttWXiP5lla8cegnzAH6/sfB1uVyi6t7B+WESI
FzA/3KHk8BHImygmJ7W9nUw2aDViDlCe/nVnvvlwdPHilsX+aTLNXUbRI9vvbNtZiNaN1WJK
Uh9CDa0jBPAqO88liyNL71n3f4Es0sOHYlazgAxumVmSsHDUo0jsL1RoJ8hyDIDodkxU6rmA
uO/IXXuDZfwgf5GUoRb2EI04KCaEJE3aQNIx</vt:lpwstr>
  </property>
  <property fmtid="{D5CDD505-2E9C-101B-9397-08002B2CF9AE}" pid="4" name="_2015_ms_pID_7253432">
    <vt:lpwstr>uMN4aLrJqqt6Wpk6KdTe6S8=</vt:lpwstr>
  </property>
</Properties>
</file>