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5783B2C7"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4C675B">
              <w:rPr>
                <w:rFonts w:eastAsiaTheme="minorEastAsia" w:hint="eastAsia"/>
                <w:lang w:eastAsia="zh-CN"/>
              </w:rPr>
              <w:t>2</w:t>
            </w:r>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r w:rsidR="004C675B">
              <w:rPr>
                <w:rFonts w:eastAsiaTheme="minorEastAsia" w:hint="eastAsia"/>
                <w:sz w:val="32"/>
                <w:lang w:eastAsia="zh-CN"/>
              </w:rPr>
              <w:t>0</w:t>
            </w:r>
            <w:r w:rsidR="00E66AB0">
              <w:rPr>
                <w:rFonts w:eastAsiaTheme="minorEastAsia" w:hint="eastAsia"/>
                <w:sz w:val="32"/>
                <w:lang w:eastAsia="zh-CN"/>
              </w:rPr>
              <w:t>3</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803449035"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0A1292">
              <w:rPr>
                <w:rFonts w:eastAsiaTheme="minorEastAsia" w:hint="eastAsia"/>
                <w:noProof/>
                <w:sz w:val="18"/>
                <w:lang w:eastAsia="zh-CN"/>
              </w:rPr>
              <w:t>5</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7FED0535" w14:textId="567CFF44" w:rsidR="00BD367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BD3677">
        <w:rPr>
          <w:noProof/>
        </w:rPr>
        <w:t>Foreword</w:t>
      </w:r>
      <w:r w:rsidR="00BD3677">
        <w:rPr>
          <w:noProof/>
        </w:rPr>
        <w:tab/>
      </w:r>
      <w:r w:rsidR="00BD3677">
        <w:rPr>
          <w:noProof/>
        </w:rPr>
        <w:fldChar w:fldCharType="begin" w:fldLock="1"/>
      </w:r>
      <w:r w:rsidR="00BD3677">
        <w:rPr>
          <w:noProof/>
        </w:rPr>
        <w:instrText xml:space="preserve"> PAGEREF _Toc192836238 \h </w:instrText>
      </w:r>
      <w:r w:rsidR="00BD3677">
        <w:rPr>
          <w:noProof/>
        </w:rPr>
      </w:r>
      <w:r w:rsidR="00BD3677">
        <w:rPr>
          <w:noProof/>
        </w:rPr>
        <w:fldChar w:fldCharType="separate"/>
      </w:r>
      <w:r w:rsidR="00BD3677">
        <w:rPr>
          <w:noProof/>
        </w:rPr>
        <w:t>5</w:t>
      </w:r>
      <w:r w:rsidR="00BD3677">
        <w:rPr>
          <w:noProof/>
        </w:rPr>
        <w:fldChar w:fldCharType="end"/>
      </w:r>
    </w:p>
    <w:p w14:paraId="42EDCA79" w14:textId="13BE5EE7"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_Toc192836239 \h </w:instrText>
      </w:r>
      <w:r>
        <w:rPr>
          <w:noProof/>
        </w:rPr>
      </w:r>
      <w:r>
        <w:rPr>
          <w:noProof/>
        </w:rPr>
        <w:fldChar w:fldCharType="separate"/>
      </w:r>
      <w:r>
        <w:rPr>
          <w:noProof/>
        </w:rPr>
        <w:t>6</w:t>
      </w:r>
      <w:r>
        <w:rPr>
          <w:noProof/>
        </w:rPr>
        <w:fldChar w:fldCharType="end"/>
      </w:r>
    </w:p>
    <w:p w14:paraId="377D667D" w14:textId="7E233B94"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_Toc192836240 \h </w:instrText>
      </w:r>
      <w:r>
        <w:rPr>
          <w:noProof/>
        </w:rPr>
      </w:r>
      <w:r>
        <w:rPr>
          <w:noProof/>
        </w:rPr>
        <w:fldChar w:fldCharType="separate"/>
      </w:r>
      <w:r>
        <w:rPr>
          <w:noProof/>
        </w:rPr>
        <w:t>6</w:t>
      </w:r>
      <w:r>
        <w:rPr>
          <w:noProof/>
        </w:rPr>
        <w:fldChar w:fldCharType="end"/>
      </w:r>
    </w:p>
    <w:p w14:paraId="60D19DC7" w14:textId="105A6353"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_Toc192836241 \h </w:instrText>
      </w:r>
      <w:r>
        <w:rPr>
          <w:noProof/>
        </w:rPr>
      </w:r>
      <w:r>
        <w:rPr>
          <w:noProof/>
        </w:rPr>
        <w:fldChar w:fldCharType="separate"/>
      </w:r>
      <w:r>
        <w:rPr>
          <w:noProof/>
        </w:rPr>
        <w:t>7</w:t>
      </w:r>
      <w:r>
        <w:rPr>
          <w:noProof/>
        </w:rPr>
        <w:fldChar w:fldCharType="end"/>
      </w:r>
    </w:p>
    <w:p w14:paraId="649EC95C" w14:textId="3CDA7531"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_Toc192836242 \h </w:instrText>
      </w:r>
      <w:r>
        <w:rPr>
          <w:noProof/>
        </w:rPr>
      </w:r>
      <w:r>
        <w:rPr>
          <w:noProof/>
        </w:rPr>
        <w:fldChar w:fldCharType="separate"/>
      </w:r>
      <w:r>
        <w:rPr>
          <w:noProof/>
        </w:rPr>
        <w:t>7</w:t>
      </w:r>
      <w:r>
        <w:rPr>
          <w:noProof/>
        </w:rPr>
        <w:fldChar w:fldCharType="end"/>
      </w:r>
    </w:p>
    <w:p w14:paraId="3A9FC81B" w14:textId="4E7C751F"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_Toc192836243 \h </w:instrText>
      </w:r>
      <w:r>
        <w:rPr>
          <w:noProof/>
        </w:rPr>
      </w:r>
      <w:r>
        <w:rPr>
          <w:noProof/>
        </w:rPr>
        <w:fldChar w:fldCharType="separate"/>
      </w:r>
      <w:r>
        <w:rPr>
          <w:noProof/>
        </w:rPr>
        <w:t>8</w:t>
      </w:r>
      <w:r>
        <w:rPr>
          <w:noProof/>
        </w:rPr>
        <w:fldChar w:fldCharType="end"/>
      </w:r>
    </w:p>
    <w:p w14:paraId="1ECC8D0D" w14:textId="2C6E55A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_Toc192836244 \h </w:instrText>
      </w:r>
      <w:r>
        <w:rPr>
          <w:noProof/>
        </w:rPr>
      </w:r>
      <w:r>
        <w:rPr>
          <w:noProof/>
        </w:rPr>
        <w:fldChar w:fldCharType="separate"/>
      </w:r>
      <w:r>
        <w:rPr>
          <w:noProof/>
        </w:rPr>
        <w:t>8</w:t>
      </w:r>
      <w:r>
        <w:rPr>
          <w:noProof/>
        </w:rPr>
        <w:fldChar w:fldCharType="end"/>
      </w:r>
    </w:p>
    <w:p w14:paraId="284BEC03" w14:textId="52AD3CCB"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_Toc192836245 \h </w:instrText>
      </w:r>
      <w:r>
        <w:rPr>
          <w:noProof/>
        </w:rPr>
      </w:r>
      <w:r>
        <w:rPr>
          <w:noProof/>
        </w:rPr>
        <w:fldChar w:fldCharType="separate"/>
      </w:r>
      <w:r>
        <w:rPr>
          <w:noProof/>
        </w:rPr>
        <w:t>8</w:t>
      </w:r>
      <w:r>
        <w:rPr>
          <w:noProof/>
        </w:rPr>
        <w:fldChar w:fldCharType="end"/>
      </w:r>
    </w:p>
    <w:p w14:paraId="03AA0317" w14:textId="0F99F6BE"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_Toc192836246 \h </w:instrText>
      </w:r>
      <w:r>
        <w:rPr>
          <w:noProof/>
        </w:rPr>
      </w:r>
      <w:r>
        <w:rPr>
          <w:noProof/>
        </w:rPr>
        <w:fldChar w:fldCharType="separate"/>
      </w:r>
      <w:r>
        <w:rPr>
          <w:noProof/>
        </w:rPr>
        <w:t>8</w:t>
      </w:r>
      <w:r>
        <w:rPr>
          <w:noProof/>
        </w:rPr>
        <w:fldChar w:fldCharType="end"/>
      </w:r>
    </w:p>
    <w:p w14:paraId="2C452E39" w14:textId="476C31B3"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_Toc192836247 \h </w:instrText>
      </w:r>
      <w:r>
        <w:rPr>
          <w:noProof/>
        </w:rPr>
      </w:r>
      <w:r>
        <w:rPr>
          <w:noProof/>
        </w:rPr>
        <w:fldChar w:fldCharType="separate"/>
      </w:r>
      <w:r>
        <w:rPr>
          <w:noProof/>
        </w:rPr>
        <w:t>9</w:t>
      </w:r>
      <w:r>
        <w:rPr>
          <w:noProof/>
        </w:rPr>
        <w:fldChar w:fldCharType="end"/>
      </w:r>
    </w:p>
    <w:p w14:paraId="750B0244" w14:textId="0519ACB1"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_Toc192836248 \h </w:instrText>
      </w:r>
      <w:r>
        <w:rPr>
          <w:noProof/>
        </w:rPr>
      </w:r>
      <w:r>
        <w:rPr>
          <w:noProof/>
        </w:rPr>
        <w:fldChar w:fldCharType="separate"/>
      </w:r>
      <w:r>
        <w:rPr>
          <w:noProof/>
        </w:rPr>
        <w:t>9</w:t>
      </w:r>
      <w:r>
        <w:rPr>
          <w:noProof/>
        </w:rPr>
        <w:fldChar w:fldCharType="end"/>
      </w:r>
    </w:p>
    <w:p w14:paraId="4262E86F" w14:textId="22FD58A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_Toc192836249 \h </w:instrText>
      </w:r>
      <w:r>
        <w:rPr>
          <w:noProof/>
        </w:rPr>
      </w:r>
      <w:r>
        <w:rPr>
          <w:noProof/>
        </w:rPr>
        <w:fldChar w:fldCharType="separate"/>
      </w:r>
      <w:r>
        <w:rPr>
          <w:noProof/>
        </w:rPr>
        <w:t>9</w:t>
      </w:r>
      <w:r>
        <w:rPr>
          <w:noProof/>
        </w:rPr>
        <w:fldChar w:fldCharType="end"/>
      </w:r>
    </w:p>
    <w:p w14:paraId="677BBC5E" w14:textId="10282DA6"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_Toc192836250 \h </w:instrText>
      </w:r>
      <w:r>
        <w:rPr>
          <w:noProof/>
        </w:rPr>
      </w:r>
      <w:r>
        <w:rPr>
          <w:noProof/>
        </w:rPr>
        <w:fldChar w:fldCharType="separate"/>
      </w:r>
      <w:r>
        <w:rPr>
          <w:noProof/>
        </w:rPr>
        <w:t>9</w:t>
      </w:r>
      <w:r>
        <w:rPr>
          <w:noProof/>
        </w:rPr>
        <w:fldChar w:fldCharType="end"/>
      </w:r>
    </w:p>
    <w:p w14:paraId="10F65E62" w14:textId="45F8A3CF"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_Toc192836251 \h </w:instrText>
      </w:r>
      <w:r>
        <w:rPr>
          <w:noProof/>
        </w:rPr>
      </w:r>
      <w:r>
        <w:rPr>
          <w:noProof/>
        </w:rPr>
        <w:fldChar w:fldCharType="separate"/>
      </w:r>
      <w:r>
        <w:rPr>
          <w:noProof/>
        </w:rPr>
        <w:t>9</w:t>
      </w:r>
      <w:r>
        <w:rPr>
          <w:noProof/>
        </w:rPr>
        <w:fldChar w:fldCharType="end"/>
      </w:r>
    </w:p>
    <w:p w14:paraId="568F8F38" w14:textId="76B09EAD"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_Toc192836252 \h </w:instrText>
      </w:r>
      <w:r>
        <w:rPr>
          <w:noProof/>
        </w:rPr>
      </w:r>
      <w:r>
        <w:rPr>
          <w:noProof/>
        </w:rPr>
        <w:fldChar w:fldCharType="separate"/>
      </w:r>
      <w:r>
        <w:rPr>
          <w:noProof/>
        </w:rPr>
        <w:t>10</w:t>
      </w:r>
      <w:r>
        <w:rPr>
          <w:noProof/>
        </w:rPr>
        <w:fldChar w:fldCharType="end"/>
      </w:r>
    </w:p>
    <w:p w14:paraId="5C764B55" w14:textId="30A1669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_Toc192836253 \h </w:instrText>
      </w:r>
      <w:r>
        <w:rPr>
          <w:noProof/>
        </w:rPr>
      </w:r>
      <w:r>
        <w:rPr>
          <w:noProof/>
        </w:rPr>
        <w:fldChar w:fldCharType="separate"/>
      </w:r>
      <w:r>
        <w:rPr>
          <w:noProof/>
        </w:rPr>
        <w:t>10</w:t>
      </w:r>
      <w:r>
        <w:rPr>
          <w:noProof/>
        </w:rPr>
        <w:fldChar w:fldCharType="end"/>
      </w:r>
    </w:p>
    <w:p w14:paraId="4134DC9D" w14:textId="668FB7A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_Toc192836254 \h </w:instrText>
      </w:r>
      <w:r>
        <w:rPr>
          <w:noProof/>
        </w:rPr>
      </w:r>
      <w:r>
        <w:rPr>
          <w:noProof/>
        </w:rPr>
        <w:fldChar w:fldCharType="separate"/>
      </w:r>
      <w:r>
        <w:rPr>
          <w:noProof/>
        </w:rPr>
        <w:t>10</w:t>
      </w:r>
      <w:r>
        <w:rPr>
          <w:noProof/>
        </w:rPr>
        <w:fldChar w:fldCharType="end"/>
      </w:r>
    </w:p>
    <w:p w14:paraId="2400399F" w14:textId="1DF2DCE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_Toc192836255 \h </w:instrText>
      </w:r>
      <w:r>
        <w:rPr>
          <w:noProof/>
        </w:rPr>
      </w:r>
      <w:r>
        <w:rPr>
          <w:noProof/>
        </w:rPr>
        <w:fldChar w:fldCharType="separate"/>
      </w:r>
      <w:r>
        <w:rPr>
          <w:noProof/>
        </w:rPr>
        <w:t>11</w:t>
      </w:r>
      <w:r>
        <w:rPr>
          <w:noProof/>
        </w:rPr>
        <w:fldChar w:fldCharType="end"/>
      </w:r>
    </w:p>
    <w:p w14:paraId="37AF4049" w14:textId="1FF0851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_Toc192836256 \h </w:instrText>
      </w:r>
      <w:r>
        <w:rPr>
          <w:noProof/>
        </w:rPr>
      </w:r>
      <w:r>
        <w:rPr>
          <w:noProof/>
        </w:rPr>
        <w:fldChar w:fldCharType="separate"/>
      </w:r>
      <w:r>
        <w:rPr>
          <w:noProof/>
        </w:rPr>
        <w:t>12</w:t>
      </w:r>
      <w:r>
        <w:rPr>
          <w:noProof/>
        </w:rPr>
        <w:fldChar w:fldCharType="end"/>
      </w:r>
    </w:p>
    <w:p w14:paraId="5941FAD9" w14:textId="721F150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_Toc192836257 \h </w:instrText>
      </w:r>
      <w:r>
        <w:rPr>
          <w:noProof/>
        </w:rPr>
      </w:r>
      <w:r>
        <w:rPr>
          <w:noProof/>
        </w:rPr>
        <w:fldChar w:fldCharType="separate"/>
      </w:r>
      <w:r>
        <w:rPr>
          <w:noProof/>
        </w:rPr>
        <w:t>13</w:t>
      </w:r>
      <w:r>
        <w:rPr>
          <w:noProof/>
        </w:rPr>
        <w:fldChar w:fldCharType="end"/>
      </w:r>
    </w:p>
    <w:p w14:paraId="534137DD" w14:textId="35F82792"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_Toc192836258 \h </w:instrText>
      </w:r>
      <w:r>
        <w:rPr>
          <w:noProof/>
        </w:rPr>
      </w:r>
      <w:r>
        <w:rPr>
          <w:noProof/>
        </w:rPr>
        <w:fldChar w:fldCharType="separate"/>
      </w:r>
      <w:r>
        <w:rPr>
          <w:noProof/>
        </w:rPr>
        <w:t>13</w:t>
      </w:r>
      <w:r>
        <w:rPr>
          <w:noProof/>
        </w:rPr>
        <w:fldChar w:fldCharType="end"/>
      </w:r>
    </w:p>
    <w:p w14:paraId="0808FBBF" w14:textId="12CCE41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sidRPr="00DD0F28">
        <w:rPr>
          <w:rFonts w:eastAsia="SimSun"/>
          <w:noProof/>
        </w:rPr>
        <w:t>5.2.1.3.</w:t>
      </w:r>
      <w:r w:rsidRPr="00DD0F28">
        <w:rPr>
          <w:rFonts w:eastAsia="SimSun"/>
          <w:noProof/>
          <w:lang w:eastAsia="zh-CN"/>
        </w:rPr>
        <w:t>6</w:t>
      </w:r>
      <w:r>
        <w:rPr>
          <w:rFonts w:asciiTheme="minorHAnsi" w:eastAsiaTheme="minorEastAsia" w:hAnsiTheme="minorHAnsi" w:cstheme="minorBidi"/>
          <w:noProof/>
          <w:kern w:val="2"/>
          <w:sz w:val="24"/>
          <w:szCs w:val="24"/>
          <w:lang w:eastAsia="en-GB"/>
          <w14:ligatures w14:val="standardContextual"/>
        </w:rPr>
        <w:tab/>
      </w:r>
      <w:r w:rsidRPr="00DD0F28">
        <w:rPr>
          <w:rFonts w:eastAsia="SimSun"/>
          <w:noProof/>
        </w:rPr>
        <w:t>UE NAT Mapping Information</w:t>
      </w:r>
      <w:r>
        <w:rPr>
          <w:noProof/>
        </w:rPr>
        <w:tab/>
      </w:r>
      <w:r>
        <w:rPr>
          <w:noProof/>
        </w:rPr>
        <w:fldChar w:fldCharType="begin" w:fldLock="1"/>
      </w:r>
      <w:r>
        <w:rPr>
          <w:noProof/>
        </w:rPr>
        <w:instrText xml:space="preserve"> PAGEREF _Toc192836259 \h </w:instrText>
      </w:r>
      <w:r>
        <w:rPr>
          <w:noProof/>
        </w:rPr>
      </w:r>
      <w:r>
        <w:rPr>
          <w:noProof/>
        </w:rPr>
        <w:fldChar w:fldCharType="separate"/>
      </w:r>
      <w:r>
        <w:rPr>
          <w:noProof/>
        </w:rPr>
        <w:t>14</w:t>
      </w:r>
      <w:r>
        <w:rPr>
          <w:noProof/>
        </w:rPr>
        <w:fldChar w:fldCharType="end"/>
      </w:r>
    </w:p>
    <w:p w14:paraId="5BAE756C" w14:textId="3C719F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sidRPr="00DD0F28">
        <w:rPr>
          <w:rFonts w:eastAsia="SimSun"/>
          <w:noProof/>
        </w:rPr>
        <w:t>5.2.1.3.7</w:t>
      </w:r>
      <w:r>
        <w:rPr>
          <w:rFonts w:asciiTheme="minorHAnsi" w:eastAsiaTheme="minorEastAsia" w:hAnsiTheme="minorHAnsi" w:cstheme="minorBidi"/>
          <w:noProof/>
          <w:kern w:val="2"/>
          <w:sz w:val="24"/>
          <w:szCs w:val="24"/>
          <w:lang w:eastAsia="en-GB"/>
          <w14:ligatures w14:val="standardContextual"/>
        </w:rPr>
        <w:tab/>
      </w:r>
      <w:r w:rsidRPr="00DD0F28">
        <w:rPr>
          <w:rFonts w:eastAsia="SimSun"/>
          <w:noProof/>
        </w:rPr>
        <w:t>Handling of Payload Headers Information</w:t>
      </w:r>
      <w:r>
        <w:rPr>
          <w:noProof/>
        </w:rPr>
        <w:tab/>
      </w:r>
      <w:r>
        <w:rPr>
          <w:noProof/>
        </w:rPr>
        <w:fldChar w:fldCharType="begin" w:fldLock="1"/>
      </w:r>
      <w:r>
        <w:rPr>
          <w:noProof/>
        </w:rPr>
        <w:instrText xml:space="preserve"> PAGEREF _Toc192836260 \h </w:instrText>
      </w:r>
      <w:r>
        <w:rPr>
          <w:noProof/>
        </w:rPr>
      </w:r>
      <w:r>
        <w:rPr>
          <w:noProof/>
        </w:rPr>
        <w:fldChar w:fldCharType="separate"/>
      </w:r>
      <w:r>
        <w:rPr>
          <w:noProof/>
        </w:rPr>
        <w:t>14</w:t>
      </w:r>
      <w:r>
        <w:rPr>
          <w:noProof/>
        </w:rPr>
        <w:fldChar w:fldCharType="end"/>
      </w:r>
    </w:p>
    <w:p w14:paraId="4EDBA26D" w14:textId="35CE2AD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_Toc192836261 \h </w:instrText>
      </w:r>
      <w:r>
        <w:rPr>
          <w:noProof/>
        </w:rPr>
      </w:r>
      <w:r>
        <w:rPr>
          <w:noProof/>
        </w:rPr>
        <w:fldChar w:fldCharType="separate"/>
      </w:r>
      <w:r>
        <w:rPr>
          <w:noProof/>
        </w:rPr>
        <w:t>14</w:t>
      </w:r>
      <w:r>
        <w:rPr>
          <w:noProof/>
        </w:rPr>
        <w:fldChar w:fldCharType="end"/>
      </w:r>
    </w:p>
    <w:p w14:paraId="5AF3028B" w14:textId="2E700988"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_Toc192836262 \h </w:instrText>
      </w:r>
      <w:r>
        <w:rPr>
          <w:noProof/>
        </w:rPr>
      </w:r>
      <w:r>
        <w:rPr>
          <w:noProof/>
        </w:rPr>
        <w:fldChar w:fldCharType="separate"/>
      </w:r>
      <w:r>
        <w:rPr>
          <w:noProof/>
        </w:rPr>
        <w:t>14</w:t>
      </w:r>
      <w:r>
        <w:rPr>
          <w:noProof/>
        </w:rPr>
        <w:fldChar w:fldCharType="end"/>
      </w:r>
    </w:p>
    <w:p w14:paraId="37B56B42" w14:textId="1EE98CC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_Toc192836263 \h </w:instrText>
      </w:r>
      <w:r>
        <w:rPr>
          <w:noProof/>
        </w:rPr>
      </w:r>
      <w:r>
        <w:rPr>
          <w:noProof/>
        </w:rPr>
        <w:fldChar w:fldCharType="separate"/>
      </w:r>
      <w:r>
        <w:rPr>
          <w:noProof/>
        </w:rPr>
        <w:t>15</w:t>
      </w:r>
      <w:r>
        <w:rPr>
          <w:noProof/>
        </w:rPr>
        <w:fldChar w:fldCharType="end"/>
      </w:r>
    </w:p>
    <w:p w14:paraId="45E097DF" w14:textId="1A3A6E6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_Toc192836264 \h </w:instrText>
      </w:r>
      <w:r>
        <w:rPr>
          <w:noProof/>
        </w:rPr>
      </w:r>
      <w:r>
        <w:rPr>
          <w:noProof/>
        </w:rPr>
        <w:fldChar w:fldCharType="separate"/>
      </w:r>
      <w:r>
        <w:rPr>
          <w:noProof/>
        </w:rPr>
        <w:t>15</w:t>
      </w:r>
      <w:r>
        <w:rPr>
          <w:noProof/>
        </w:rPr>
        <w:fldChar w:fldCharType="end"/>
      </w:r>
    </w:p>
    <w:p w14:paraId="542F1822" w14:textId="183B8A5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_Toc192836265 \h </w:instrText>
      </w:r>
      <w:r>
        <w:rPr>
          <w:noProof/>
        </w:rPr>
      </w:r>
      <w:r>
        <w:rPr>
          <w:noProof/>
        </w:rPr>
        <w:fldChar w:fldCharType="separate"/>
      </w:r>
      <w:r>
        <w:rPr>
          <w:noProof/>
        </w:rPr>
        <w:t>15</w:t>
      </w:r>
      <w:r>
        <w:rPr>
          <w:noProof/>
        </w:rPr>
        <w:fldChar w:fldCharType="end"/>
      </w:r>
    </w:p>
    <w:p w14:paraId="2DBDAD30" w14:textId="618196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_Toc192836266 \h </w:instrText>
      </w:r>
      <w:r>
        <w:rPr>
          <w:noProof/>
        </w:rPr>
      </w:r>
      <w:r>
        <w:rPr>
          <w:noProof/>
        </w:rPr>
        <w:fldChar w:fldCharType="separate"/>
      </w:r>
      <w:r>
        <w:rPr>
          <w:noProof/>
        </w:rPr>
        <w:t>17</w:t>
      </w:r>
      <w:r>
        <w:rPr>
          <w:noProof/>
        </w:rPr>
        <w:fldChar w:fldCharType="end"/>
      </w:r>
    </w:p>
    <w:p w14:paraId="60A9E64C" w14:textId="048E328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_Toc192836267 \h </w:instrText>
      </w:r>
      <w:r>
        <w:rPr>
          <w:noProof/>
        </w:rPr>
      </w:r>
      <w:r>
        <w:rPr>
          <w:noProof/>
        </w:rPr>
        <w:fldChar w:fldCharType="separate"/>
      </w:r>
      <w:r>
        <w:rPr>
          <w:noProof/>
        </w:rPr>
        <w:t>18</w:t>
      </w:r>
      <w:r>
        <w:rPr>
          <w:noProof/>
        </w:rPr>
        <w:fldChar w:fldCharType="end"/>
      </w:r>
    </w:p>
    <w:p w14:paraId="70F4E5F8" w14:textId="39FE8E6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_Toc192836268 \h </w:instrText>
      </w:r>
      <w:r>
        <w:rPr>
          <w:noProof/>
        </w:rPr>
      </w:r>
      <w:r>
        <w:rPr>
          <w:noProof/>
        </w:rPr>
        <w:fldChar w:fldCharType="separate"/>
      </w:r>
      <w:r>
        <w:rPr>
          <w:noProof/>
        </w:rPr>
        <w:t>18</w:t>
      </w:r>
      <w:r>
        <w:rPr>
          <w:noProof/>
        </w:rPr>
        <w:fldChar w:fldCharType="end"/>
      </w:r>
    </w:p>
    <w:p w14:paraId="7E275EAA" w14:textId="631574F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_Toc192836269 \h </w:instrText>
      </w:r>
      <w:r>
        <w:rPr>
          <w:noProof/>
        </w:rPr>
      </w:r>
      <w:r>
        <w:rPr>
          <w:noProof/>
        </w:rPr>
        <w:fldChar w:fldCharType="separate"/>
      </w:r>
      <w:r>
        <w:rPr>
          <w:noProof/>
        </w:rPr>
        <w:t>19</w:t>
      </w:r>
      <w:r>
        <w:rPr>
          <w:noProof/>
        </w:rPr>
        <w:fldChar w:fldCharType="end"/>
      </w:r>
    </w:p>
    <w:p w14:paraId="47679E76" w14:textId="25DCE606"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_Toc192836270 \h </w:instrText>
      </w:r>
      <w:r>
        <w:rPr>
          <w:noProof/>
        </w:rPr>
      </w:r>
      <w:r>
        <w:rPr>
          <w:noProof/>
        </w:rPr>
        <w:fldChar w:fldCharType="separate"/>
      </w:r>
      <w:r>
        <w:rPr>
          <w:noProof/>
        </w:rPr>
        <w:t>19</w:t>
      </w:r>
      <w:r>
        <w:rPr>
          <w:noProof/>
        </w:rPr>
        <w:fldChar w:fldCharType="end"/>
      </w:r>
    </w:p>
    <w:p w14:paraId="6D36F4B3" w14:textId="5CBE571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_Toc192836271 \h </w:instrText>
      </w:r>
      <w:r>
        <w:rPr>
          <w:noProof/>
        </w:rPr>
      </w:r>
      <w:r>
        <w:rPr>
          <w:noProof/>
        </w:rPr>
        <w:fldChar w:fldCharType="separate"/>
      </w:r>
      <w:r>
        <w:rPr>
          <w:noProof/>
        </w:rPr>
        <w:t>21</w:t>
      </w:r>
      <w:r>
        <w:rPr>
          <w:noProof/>
        </w:rPr>
        <w:fldChar w:fldCharType="end"/>
      </w:r>
    </w:p>
    <w:p w14:paraId="70565D14" w14:textId="6BFEA495"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DD0F28">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_Toc192836272 \h </w:instrText>
      </w:r>
      <w:r>
        <w:rPr>
          <w:noProof/>
        </w:rPr>
      </w:r>
      <w:r>
        <w:rPr>
          <w:noProof/>
        </w:rPr>
        <w:fldChar w:fldCharType="separate"/>
      </w:r>
      <w:r>
        <w:rPr>
          <w:noProof/>
        </w:rPr>
        <w:t>21</w:t>
      </w:r>
      <w:r>
        <w:rPr>
          <w:noProof/>
        </w:rPr>
        <w:fldChar w:fldCharType="end"/>
      </w:r>
    </w:p>
    <w:p w14:paraId="3C3DB164" w14:textId="5905C0C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_Toc192836273 \h </w:instrText>
      </w:r>
      <w:r>
        <w:rPr>
          <w:noProof/>
        </w:rPr>
      </w:r>
      <w:r>
        <w:rPr>
          <w:noProof/>
        </w:rPr>
        <w:fldChar w:fldCharType="separate"/>
      </w:r>
      <w:r>
        <w:rPr>
          <w:noProof/>
        </w:rPr>
        <w:t>21</w:t>
      </w:r>
      <w:r>
        <w:rPr>
          <w:noProof/>
        </w:rPr>
        <w:fldChar w:fldCharType="end"/>
      </w:r>
    </w:p>
    <w:p w14:paraId="25CB1D2D" w14:textId="49ADE91B"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_Toc192836274 \h </w:instrText>
      </w:r>
      <w:r>
        <w:rPr>
          <w:noProof/>
        </w:rPr>
      </w:r>
      <w:r>
        <w:rPr>
          <w:noProof/>
        </w:rPr>
        <w:fldChar w:fldCharType="separate"/>
      </w:r>
      <w:r>
        <w:rPr>
          <w:noProof/>
        </w:rPr>
        <w:t>21</w:t>
      </w:r>
      <w:r>
        <w:rPr>
          <w:noProof/>
        </w:rPr>
        <w:fldChar w:fldCharType="end"/>
      </w:r>
    </w:p>
    <w:p w14:paraId="7C2B04A3" w14:textId="01D8DC73"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_Toc192836275 \h </w:instrText>
      </w:r>
      <w:r>
        <w:rPr>
          <w:noProof/>
        </w:rPr>
      </w:r>
      <w:r>
        <w:rPr>
          <w:noProof/>
        </w:rPr>
        <w:fldChar w:fldCharType="separate"/>
      </w:r>
      <w:r>
        <w:rPr>
          <w:noProof/>
        </w:rPr>
        <w:t>21</w:t>
      </w:r>
      <w:r>
        <w:rPr>
          <w:noProof/>
        </w:rPr>
        <w:fldChar w:fldCharType="end"/>
      </w:r>
    </w:p>
    <w:p w14:paraId="195DD163" w14:textId="1892241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_Toc192836276 \h </w:instrText>
      </w:r>
      <w:r>
        <w:rPr>
          <w:noProof/>
        </w:rPr>
      </w:r>
      <w:r>
        <w:rPr>
          <w:noProof/>
        </w:rPr>
        <w:fldChar w:fldCharType="separate"/>
      </w:r>
      <w:r>
        <w:rPr>
          <w:noProof/>
        </w:rPr>
        <w:t>22</w:t>
      </w:r>
      <w:r>
        <w:rPr>
          <w:noProof/>
        </w:rPr>
        <w:fldChar w:fldCharType="end"/>
      </w:r>
    </w:p>
    <w:p w14:paraId="3F36734B" w14:textId="47C2CDD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_Toc192836277 \h </w:instrText>
      </w:r>
      <w:r>
        <w:rPr>
          <w:noProof/>
        </w:rPr>
      </w:r>
      <w:r>
        <w:rPr>
          <w:noProof/>
        </w:rPr>
        <w:fldChar w:fldCharType="separate"/>
      </w:r>
      <w:r>
        <w:rPr>
          <w:noProof/>
        </w:rPr>
        <w:t>22</w:t>
      </w:r>
      <w:r>
        <w:rPr>
          <w:noProof/>
        </w:rPr>
        <w:fldChar w:fldCharType="end"/>
      </w:r>
    </w:p>
    <w:p w14:paraId="26F1E428" w14:textId="136CDF4F"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_Toc192836278 \h </w:instrText>
      </w:r>
      <w:r>
        <w:rPr>
          <w:noProof/>
        </w:rPr>
      </w:r>
      <w:r>
        <w:rPr>
          <w:noProof/>
        </w:rPr>
        <w:fldChar w:fldCharType="separate"/>
      </w:r>
      <w:r>
        <w:rPr>
          <w:noProof/>
        </w:rPr>
        <w:t>22</w:t>
      </w:r>
      <w:r>
        <w:rPr>
          <w:noProof/>
        </w:rPr>
        <w:fldChar w:fldCharType="end"/>
      </w:r>
    </w:p>
    <w:p w14:paraId="28CA9931" w14:textId="5EF6B1F2"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_Toc192836279 \h </w:instrText>
      </w:r>
      <w:r>
        <w:rPr>
          <w:noProof/>
        </w:rPr>
      </w:r>
      <w:r>
        <w:rPr>
          <w:noProof/>
        </w:rPr>
        <w:fldChar w:fldCharType="separate"/>
      </w:r>
      <w:r>
        <w:rPr>
          <w:noProof/>
        </w:rPr>
        <w:t>22</w:t>
      </w:r>
      <w:r>
        <w:rPr>
          <w:noProof/>
        </w:rPr>
        <w:fldChar w:fldCharType="end"/>
      </w:r>
    </w:p>
    <w:p w14:paraId="7F63AB4A" w14:textId="40AA590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_Toc192836280 \h </w:instrText>
      </w:r>
      <w:r>
        <w:rPr>
          <w:noProof/>
        </w:rPr>
      </w:r>
      <w:r>
        <w:rPr>
          <w:noProof/>
        </w:rPr>
        <w:fldChar w:fldCharType="separate"/>
      </w:r>
      <w:r>
        <w:rPr>
          <w:noProof/>
        </w:rPr>
        <w:t>22</w:t>
      </w:r>
      <w:r>
        <w:rPr>
          <w:noProof/>
        </w:rPr>
        <w:fldChar w:fldCharType="end"/>
      </w:r>
    </w:p>
    <w:p w14:paraId="2DAF2275" w14:textId="03DF6DF7"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_Toc192836281 \h </w:instrText>
      </w:r>
      <w:r>
        <w:rPr>
          <w:noProof/>
        </w:rPr>
      </w:r>
      <w:r>
        <w:rPr>
          <w:noProof/>
        </w:rPr>
        <w:fldChar w:fldCharType="separate"/>
      </w:r>
      <w:r>
        <w:rPr>
          <w:noProof/>
        </w:rPr>
        <w:t>23</w:t>
      </w:r>
      <w:r>
        <w:rPr>
          <w:noProof/>
        </w:rPr>
        <w:fldChar w:fldCharType="end"/>
      </w:r>
    </w:p>
    <w:p w14:paraId="32C99DA0" w14:textId="6317AA2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_Toc192836282 \h </w:instrText>
      </w:r>
      <w:r>
        <w:rPr>
          <w:noProof/>
        </w:rPr>
      </w:r>
      <w:r>
        <w:rPr>
          <w:noProof/>
        </w:rPr>
        <w:fldChar w:fldCharType="separate"/>
      </w:r>
      <w:r>
        <w:rPr>
          <w:noProof/>
        </w:rPr>
        <w:t>23</w:t>
      </w:r>
      <w:r>
        <w:rPr>
          <w:noProof/>
        </w:rPr>
        <w:fldChar w:fldCharType="end"/>
      </w:r>
    </w:p>
    <w:p w14:paraId="7BB0C2A9" w14:textId="73E326FE"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_Toc192836283 \h </w:instrText>
      </w:r>
      <w:r>
        <w:rPr>
          <w:noProof/>
        </w:rPr>
      </w:r>
      <w:r>
        <w:rPr>
          <w:noProof/>
        </w:rPr>
        <w:fldChar w:fldCharType="separate"/>
      </w:r>
      <w:r>
        <w:rPr>
          <w:noProof/>
        </w:rPr>
        <w:t>23</w:t>
      </w:r>
      <w:r>
        <w:rPr>
          <w:noProof/>
        </w:rPr>
        <w:fldChar w:fldCharType="end"/>
      </w:r>
    </w:p>
    <w:p w14:paraId="4728CECC" w14:textId="417CFFA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_Toc192836284 \h </w:instrText>
      </w:r>
      <w:r>
        <w:rPr>
          <w:noProof/>
        </w:rPr>
      </w:r>
      <w:r>
        <w:rPr>
          <w:noProof/>
        </w:rPr>
        <w:fldChar w:fldCharType="separate"/>
      </w:r>
      <w:r>
        <w:rPr>
          <w:noProof/>
        </w:rPr>
        <w:t>23</w:t>
      </w:r>
      <w:r>
        <w:rPr>
          <w:noProof/>
        </w:rPr>
        <w:fldChar w:fldCharType="end"/>
      </w:r>
    </w:p>
    <w:p w14:paraId="03923643" w14:textId="66D062B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_Toc192836285 \h </w:instrText>
      </w:r>
      <w:r>
        <w:rPr>
          <w:noProof/>
        </w:rPr>
      </w:r>
      <w:r>
        <w:rPr>
          <w:noProof/>
        </w:rPr>
        <w:fldChar w:fldCharType="separate"/>
      </w:r>
      <w:r>
        <w:rPr>
          <w:noProof/>
        </w:rPr>
        <w:t>23</w:t>
      </w:r>
      <w:r>
        <w:rPr>
          <w:noProof/>
        </w:rPr>
        <w:fldChar w:fldCharType="end"/>
      </w:r>
    </w:p>
    <w:p w14:paraId="1B386D20" w14:textId="365FE757"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_Toc192836286 \h </w:instrText>
      </w:r>
      <w:r>
        <w:rPr>
          <w:noProof/>
        </w:rPr>
      </w:r>
      <w:r>
        <w:rPr>
          <w:noProof/>
        </w:rPr>
        <w:fldChar w:fldCharType="separate"/>
      </w:r>
      <w:r>
        <w:rPr>
          <w:noProof/>
        </w:rPr>
        <w:t>23</w:t>
      </w:r>
      <w:r>
        <w:rPr>
          <w:noProof/>
        </w:rPr>
        <w:fldChar w:fldCharType="end"/>
      </w:r>
    </w:p>
    <w:p w14:paraId="5EBF34B9" w14:textId="6037DA0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_Toc192836287 \h </w:instrText>
      </w:r>
      <w:r>
        <w:rPr>
          <w:noProof/>
        </w:rPr>
      </w:r>
      <w:r>
        <w:rPr>
          <w:noProof/>
        </w:rPr>
        <w:fldChar w:fldCharType="separate"/>
      </w:r>
      <w:r>
        <w:rPr>
          <w:noProof/>
        </w:rPr>
        <w:t>24</w:t>
      </w:r>
      <w:r>
        <w:rPr>
          <w:noProof/>
        </w:rPr>
        <w:fldChar w:fldCharType="end"/>
      </w:r>
    </w:p>
    <w:p w14:paraId="68567DB6" w14:textId="72EE8117"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_Toc192836288 \h </w:instrText>
      </w:r>
      <w:r>
        <w:rPr>
          <w:noProof/>
        </w:rPr>
      </w:r>
      <w:r>
        <w:rPr>
          <w:noProof/>
        </w:rPr>
        <w:fldChar w:fldCharType="separate"/>
      </w:r>
      <w:r>
        <w:rPr>
          <w:noProof/>
        </w:rPr>
        <w:t>24</w:t>
      </w:r>
      <w:r>
        <w:rPr>
          <w:noProof/>
        </w:rPr>
        <w:fldChar w:fldCharType="end"/>
      </w:r>
    </w:p>
    <w:p w14:paraId="5921AD85" w14:textId="3374D425"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_Toc192836289 \h </w:instrText>
      </w:r>
      <w:r>
        <w:rPr>
          <w:noProof/>
        </w:rPr>
      </w:r>
      <w:r>
        <w:rPr>
          <w:noProof/>
        </w:rPr>
        <w:fldChar w:fldCharType="separate"/>
      </w:r>
      <w:r>
        <w:rPr>
          <w:noProof/>
        </w:rPr>
        <w:t>24</w:t>
      </w:r>
      <w:r>
        <w:rPr>
          <w:noProof/>
        </w:rPr>
        <w:fldChar w:fldCharType="end"/>
      </w:r>
    </w:p>
    <w:p w14:paraId="7C0AB190" w14:textId="2641EEC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_Toc192836290 \h </w:instrText>
      </w:r>
      <w:r>
        <w:rPr>
          <w:noProof/>
        </w:rPr>
      </w:r>
      <w:r>
        <w:rPr>
          <w:noProof/>
        </w:rPr>
        <w:fldChar w:fldCharType="separate"/>
      </w:r>
      <w:r>
        <w:rPr>
          <w:noProof/>
        </w:rPr>
        <w:t>24</w:t>
      </w:r>
      <w:r>
        <w:rPr>
          <w:noProof/>
        </w:rPr>
        <w:fldChar w:fldCharType="end"/>
      </w:r>
    </w:p>
    <w:p w14:paraId="414AD0E2" w14:textId="5D665A3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_Toc192836291 \h </w:instrText>
      </w:r>
      <w:r>
        <w:rPr>
          <w:noProof/>
        </w:rPr>
      </w:r>
      <w:r>
        <w:rPr>
          <w:noProof/>
        </w:rPr>
        <w:fldChar w:fldCharType="separate"/>
      </w:r>
      <w:r>
        <w:rPr>
          <w:noProof/>
        </w:rPr>
        <w:t>24</w:t>
      </w:r>
      <w:r>
        <w:rPr>
          <w:noProof/>
        </w:rPr>
        <w:fldChar w:fldCharType="end"/>
      </w:r>
    </w:p>
    <w:p w14:paraId="6E3C3368" w14:textId="1F01497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_Toc192836292 \h </w:instrText>
      </w:r>
      <w:r>
        <w:rPr>
          <w:noProof/>
        </w:rPr>
      </w:r>
      <w:r>
        <w:rPr>
          <w:noProof/>
        </w:rPr>
        <w:fldChar w:fldCharType="separate"/>
      </w:r>
      <w:r>
        <w:rPr>
          <w:noProof/>
        </w:rPr>
        <w:t>25</w:t>
      </w:r>
      <w:r>
        <w:rPr>
          <w:noProof/>
        </w:rPr>
        <w:fldChar w:fldCharType="end"/>
      </w:r>
    </w:p>
    <w:p w14:paraId="168D1DA9" w14:textId="4149C2A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_Toc192836293 \h </w:instrText>
      </w:r>
      <w:r>
        <w:rPr>
          <w:noProof/>
        </w:rPr>
      </w:r>
      <w:r>
        <w:rPr>
          <w:noProof/>
        </w:rPr>
        <w:fldChar w:fldCharType="separate"/>
      </w:r>
      <w:r>
        <w:rPr>
          <w:noProof/>
        </w:rPr>
        <w:t>26</w:t>
      </w:r>
      <w:r>
        <w:rPr>
          <w:noProof/>
        </w:rPr>
        <w:fldChar w:fldCharType="end"/>
      </w:r>
    </w:p>
    <w:p w14:paraId="3EB7A00E" w14:textId="5CED424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_Toc192836294 \h </w:instrText>
      </w:r>
      <w:r>
        <w:rPr>
          <w:noProof/>
        </w:rPr>
      </w:r>
      <w:r>
        <w:rPr>
          <w:noProof/>
        </w:rPr>
        <w:fldChar w:fldCharType="separate"/>
      </w:r>
      <w:r>
        <w:rPr>
          <w:noProof/>
        </w:rPr>
        <w:t>26</w:t>
      </w:r>
      <w:r>
        <w:rPr>
          <w:noProof/>
        </w:rPr>
        <w:fldChar w:fldCharType="end"/>
      </w:r>
    </w:p>
    <w:p w14:paraId="258413C0" w14:textId="4E79DCD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_Toc192836295 \h </w:instrText>
      </w:r>
      <w:r>
        <w:rPr>
          <w:noProof/>
        </w:rPr>
      </w:r>
      <w:r>
        <w:rPr>
          <w:noProof/>
        </w:rPr>
        <w:fldChar w:fldCharType="separate"/>
      </w:r>
      <w:r>
        <w:rPr>
          <w:noProof/>
        </w:rPr>
        <w:t>26</w:t>
      </w:r>
      <w:r>
        <w:rPr>
          <w:noProof/>
        </w:rPr>
        <w:fldChar w:fldCharType="end"/>
      </w:r>
    </w:p>
    <w:p w14:paraId="56F67E59" w14:textId="3F32FB2A"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_Toc192836296 \h </w:instrText>
      </w:r>
      <w:r>
        <w:rPr>
          <w:noProof/>
        </w:rPr>
      </w:r>
      <w:r>
        <w:rPr>
          <w:noProof/>
        </w:rPr>
        <w:fldChar w:fldCharType="separate"/>
      </w:r>
      <w:r>
        <w:rPr>
          <w:noProof/>
        </w:rPr>
        <w:t>26</w:t>
      </w:r>
      <w:r>
        <w:rPr>
          <w:noProof/>
        </w:rPr>
        <w:fldChar w:fldCharType="end"/>
      </w:r>
    </w:p>
    <w:p w14:paraId="4959EEC1" w14:textId="1323B36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_Toc192836297 \h </w:instrText>
      </w:r>
      <w:r>
        <w:rPr>
          <w:noProof/>
        </w:rPr>
      </w:r>
      <w:r>
        <w:rPr>
          <w:noProof/>
        </w:rPr>
        <w:fldChar w:fldCharType="separate"/>
      </w:r>
      <w:r>
        <w:rPr>
          <w:noProof/>
        </w:rPr>
        <w:t>26</w:t>
      </w:r>
      <w:r>
        <w:rPr>
          <w:noProof/>
        </w:rPr>
        <w:fldChar w:fldCharType="end"/>
      </w:r>
    </w:p>
    <w:p w14:paraId="1A293476" w14:textId="46AA0F3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_Toc192836298 \h </w:instrText>
      </w:r>
      <w:r>
        <w:rPr>
          <w:noProof/>
        </w:rPr>
      </w:r>
      <w:r>
        <w:rPr>
          <w:noProof/>
        </w:rPr>
        <w:fldChar w:fldCharType="separate"/>
      </w:r>
      <w:r>
        <w:rPr>
          <w:noProof/>
        </w:rPr>
        <w:t>29</w:t>
      </w:r>
      <w:r>
        <w:rPr>
          <w:noProof/>
        </w:rPr>
        <w:fldChar w:fldCharType="end"/>
      </w:r>
    </w:p>
    <w:p w14:paraId="39CE5E3F" w14:textId="0F67471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_Toc192836299 \h </w:instrText>
      </w:r>
      <w:r>
        <w:rPr>
          <w:noProof/>
        </w:rPr>
      </w:r>
      <w:r>
        <w:rPr>
          <w:noProof/>
        </w:rPr>
        <w:fldChar w:fldCharType="separate"/>
      </w:r>
      <w:r>
        <w:rPr>
          <w:noProof/>
        </w:rPr>
        <w:t>29</w:t>
      </w:r>
      <w:r>
        <w:rPr>
          <w:noProof/>
        </w:rPr>
        <w:fldChar w:fldCharType="end"/>
      </w:r>
    </w:p>
    <w:p w14:paraId="3D026663" w14:textId="4BAA9ED5"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_Toc192836300 \h </w:instrText>
      </w:r>
      <w:r>
        <w:rPr>
          <w:noProof/>
        </w:rPr>
      </w:r>
      <w:r>
        <w:rPr>
          <w:noProof/>
        </w:rPr>
        <w:fldChar w:fldCharType="separate"/>
      </w:r>
      <w:r>
        <w:rPr>
          <w:noProof/>
        </w:rPr>
        <w:t>29</w:t>
      </w:r>
      <w:r>
        <w:rPr>
          <w:noProof/>
        </w:rPr>
        <w:fldChar w:fldCharType="end"/>
      </w:r>
    </w:p>
    <w:p w14:paraId="201EB317" w14:textId="15C837F0"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_Toc192836301 \h </w:instrText>
      </w:r>
      <w:r>
        <w:rPr>
          <w:noProof/>
        </w:rPr>
      </w:r>
      <w:r>
        <w:rPr>
          <w:noProof/>
        </w:rPr>
        <w:fldChar w:fldCharType="separate"/>
      </w:r>
      <w:r>
        <w:rPr>
          <w:noProof/>
        </w:rPr>
        <w:t>29</w:t>
      </w:r>
      <w:r>
        <w:rPr>
          <w:noProof/>
        </w:rPr>
        <w:fldChar w:fldCharType="end"/>
      </w:r>
    </w:p>
    <w:p w14:paraId="54C94C00" w14:textId="572DC0C5"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_Toc192836302 \h </w:instrText>
      </w:r>
      <w:r>
        <w:rPr>
          <w:noProof/>
        </w:rPr>
      </w:r>
      <w:r>
        <w:rPr>
          <w:noProof/>
        </w:rPr>
        <w:fldChar w:fldCharType="separate"/>
      </w:r>
      <w:r>
        <w:rPr>
          <w:noProof/>
        </w:rPr>
        <w:t>29</w:t>
      </w:r>
      <w:r>
        <w:rPr>
          <w:noProof/>
        </w:rPr>
        <w:fldChar w:fldCharType="end"/>
      </w:r>
    </w:p>
    <w:p w14:paraId="49758340" w14:textId="2356C5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_Toc192836303 \h </w:instrText>
      </w:r>
      <w:r>
        <w:rPr>
          <w:noProof/>
        </w:rPr>
      </w:r>
      <w:r>
        <w:rPr>
          <w:noProof/>
        </w:rPr>
        <w:fldChar w:fldCharType="separate"/>
      </w:r>
      <w:r>
        <w:rPr>
          <w:noProof/>
        </w:rPr>
        <w:t>29</w:t>
      </w:r>
      <w:r>
        <w:rPr>
          <w:noProof/>
        </w:rPr>
        <w:fldChar w:fldCharType="end"/>
      </w:r>
    </w:p>
    <w:p w14:paraId="3C3913A1" w14:textId="6672B8F7"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_Toc192836304 \h </w:instrText>
      </w:r>
      <w:r>
        <w:rPr>
          <w:noProof/>
        </w:rPr>
      </w:r>
      <w:r>
        <w:rPr>
          <w:noProof/>
        </w:rPr>
        <w:fldChar w:fldCharType="separate"/>
      </w:r>
      <w:r>
        <w:rPr>
          <w:noProof/>
        </w:rPr>
        <w:t>29</w:t>
      </w:r>
      <w:r>
        <w:rPr>
          <w:noProof/>
        </w:rPr>
        <w:fldChar w:fldCharType="end"/>
      </w:r>
    </w:p>
    <w:p w14:paraId="74B2D81C" w14:textId="4CA561CC"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_Toc192836305 \h </w:instrText>
      </w:r>
      <w:r>
        <w:rPr>
          <w:noProof/>
        </w:rPr>
      </w:r>
      <w:r>
        <w:rPr>
          <w:noProof/>
        </w:rPr>
        <w:fldChar w:fldCharType="separate"/>
      </w:r>
      <w:r>
        <w:rPr>
          <w:noProof/>
        </w:rPr>
        <w:t>30</w:t>
      </w:r>
      <w:r>
        <w:rPr>
          <w:noProof/>
        </w:rPr>
        <w:fldChar w:fldCharType="end"/>
      </w:r>
    </w:p>
    <w:p w14:paraId="0C199519" w14:textId="0D74561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_Toc192836306 \h </w:instrText>
      </w:r>
      <w:r>
        <w:rPr>
          <w:noProof/>
        </w:rPr>
      </w:r>
      <w:r>
        <w:rPr>
          <w:noProof/>
        </w:rPr>
        <w:fldChar w:fldCharType="separate"/>
      </w:r>
      <w:r>
        <w:rPr>
          <w:noProof/>
        </w:rPr>
        <w:t>30</w:t>
      </w:r>
      <w:r>
        <w:rPr>
          <w:noProof/>
        </w:rPr>
        <w:fldChar w:fldCharType="end"/>
      </w:r>
    </w:p>
    <w:p w14:paraId="4C799B5A" w14:textId="61AF53C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Structured data types</w:t>
      </w:r>
      <w:r>
        <w:rPr>
          <w:noProof/>
        </w:rPr>
        <w:tab/>
      </w:r>
      <w:r>
        <w:rPr>
          <w:noProof/>
        </w:rPr>
        <w:fldChar w:fldCharType="begin" w:fldLock="1"/>
      </w:r>
      <w:r>
        <w:rPr>
          <w:noProof/>
        </w:rPr>
        <w:instrText xml:space="preserve"> PAGEREF _Toc192836307 \h </w:instrText>
      </w:r>
      <w:r>
        <w:rPr>
          <w:noProof/>
        </w:rPr>
      </w:r>
      <w:r>
        <w:rPr>
          <w:noProof/>
        </w:rPr>
        <w:fldChar w:fldCharType="separate"/>
      </w:r>
      <w:r>
        <w:rPr>
          <w:noProof/>
        </w:rPr>
        <w:t>32</w:t>
      </w:r>
      <w:r>
        <w:rPr>
          <w:noProof/>
        </w:rPr>
        <w:fldChar w:fldCharType="end"/>
      </w:r>
    </w:p>
    <w:p w14:paraId="7049992B" w14:textId="768ED14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_Toc192836308 \h </w:instrText>
      </w:r>
      <w:r>
        <w:rPr>
          <w:noProof/>
        </w:rPr>
      </w:r>
      <w:r>
        <w:rPr>
          <w:noProof/>
        </w:rPr>
        <w:fldChar w:fldCharType="separate"/>
      </w:r>
      <w:r>
        <w:rPr>
          <w:noProof/>
        </w:rPr>
        <w:t>32</w:t>
      </w:r>
      <w:r>
        <w:rPr>
          <w:noProof/>
        </w:rPr>
        <w:fldChar w:fldCharType="end"/>
      </w:r>
    </w:p>
    <w:p w14:paraId="5285FFC8" w14:textId="0BD5D32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_Toc192836309 \h </w:instrText>
      </w:r>
      <w:r>
        <w:rPr>
          <w:noProof/>
        </w:rPr>
      </w:r>
      <w:r>
        <w:rPr>
          <w:noProof/>
        </w:rPr>
        <w:fldChar w:fldCharType="separate"/>
      </w:r>
      <w:r>
        <w:rPr>
          <w:noProof/>
        </w:rPr>
        <w:t>33</w:t>
      </w:r>
      <w:r>
        <w:rPr>
          <w:noProof/>
        </w:rPr>
        <w:fldChar w:fldCharType="end"/>
      </w:r>
    </w:p>
    <w:p w14:paraId="79B26A8D" w14:textId="5C38B43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_Toc192836310 \h </w:instrText>
      </w:r>
      <w:r>
        <w:rPr>
          <w:noProof/>
        </w:rPr>
      </w:r>
      <w:r>
        <w:rPr>
          <w:noProof/>
        </w:rPr>
        <w:fldChar w:fldCharType="separate"/>
      </w:r>
      <w:r>
        <w:rPr>
          <w:noProof/>
        </w:rPr>
        <w:t>34</w:t>
      </w:r>
      <w:r>
        <w:rPr>
          <w:noProof/>
        </w:rPr>
        <w:fldChar w:fldCharType="end"/>
      </w:r>
    </w:p>
    <w:p w14:paraId="4CAEADB1" w14:textId="5060800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_Toc192836311 \h </w:instrText>
      </w:r>
      <w:r>
        <w:rPr>
          <w:noProof/>
        </w:rPr>
      </w:r>
      <w:r>
        <w:rPr>
          <w:noProof/>
        </w:rPr>
        <w:fldChar w:fldCharType="separate"/>
      </w:r>
      <w:r>
        <w:rPr>
          <w:noProof/>
        </w:rPr>
        <w:t>37</w:t>
      </w:r>
      <w:r>
        <w:rPr>
          <w:noProof/>
        </w:rPr>
        <w:fldChar w:fldCharType="end"/>
      </w:r>
    </w:p>
    <w:p w14:paraId="644A2C8D" w14:textId="1F741AB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_Toc192836312 \h </w:instrText>
      </w:r>
      <w:r>
        <w:rPr>
          <w:noProof/>
        </w:rPr>
      </w:r>
      <w:r>
        <w:rPr>
          <w:noProof/>
        </w:rPr>
        <w:fldChar w:fldCharType="separate"/>
      </w:r>
      <w:r>
        <w:rPr>
          <w:noProof/>
        </w:rPr>
        <w:t>40</w:t>
      </w:r>
      <w:r>
        <w:rPr>
          <w:noProof/>
        </w:rPr>
        <w:fldChar w:fldCharType="end"/>
      </w:r>
    </w:p>
    <w:p w14:paraId="0C9C017B" w14:textId="6D7FC82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_Toc192836313 \h </w:instrText>
      </w:r>
      <w:r>
        <w:rPr>
          <w:noProof/>
        </w:rPr>
      </w:r>
      <w:r>
        <w:rPr>
          <w:noProof/>
        </w:rPr>
        <w:fldChar w:fldCharType="separate"/>
      </w:r>
      <w:r>
        <w:rPr>
          <w:noProof/>
        </w:rPr>
        <w:t>41</w:t>
      </w:r>
      <w:r>
        <w:rPr>
          <w:noProof/>
        </w:rPr>
        <w:fldChar w:fldCharType="end"/>
      </w:r>
    </w:p>
    <w:p w14:paraId="57F18082" w14:textId="09E489C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_Toc192836314 \h </w:instrText>
      </w:r>
      <w:r>
        <w:rPr>
          <w:noProof/>
        </w:rPr>
      </w:r>
      <w:r>
        <w:rPr>
          <w:noProof/>
        </w:rPr>
        <w:fldChar w:fldCharType="separate"/>
      </w:r>
      <w:r>
        <w:rPr>
          <w:noProof/>
        </w:rPr>
        <w:t>41</w:t>
      </w:r>
      <w:r>
        <w:rPr>
          <w:noProof/>
        </w:rPr>
        <w:fldChar w:fldCharType="end"/>
      </w:r>
    </w:p>
    <w:p w14:paraId="66DBD73D" w14:textId="53923B1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_Toc192836315 \h </w:instrText>
      </w:r>
      <w:r>
        <w:rPr>
          <w:noProof/>
        </w:rPr>
      </w:r>
      <w:r>
        <w:rPr>
          <w:noProof/>
        </w:rPr>
        <w:fldChar w:fldCharType="separate"/>
      </w:r>
      <w:r>
        <w:rPr>
          <w:noProof/>
        </w:rPr>
        <w:t>41</w:t>
      </w:r>
      <w:r>
        <w:rPr>
          <w:noProof/>
        </w:rPr>
        <w:fldChar w:fldCharType="end"/>
      </w:r>
    </w:p>
    <w:p w14:paraId="1ADD1B1A" w14:textId="47F86E0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DD0F28">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_Toc192836316 \h </w:instrText>
      </w:r>
      <w:r>
        <w:rPr>
          <w:noProof/>
        </w:rPr>
      </w:r>
      <w:r>
        <w:rPr>
          <w:noProof/>
        </w:rPr>
        <w:fldChar w:fldCharType="separate"/>
      </w:r>
      <w:r>
        <w:rPr>
          <w:noProof/>
        </w:rPr>
        <w:t>42</w:t>
      </w:r>
      <w:r>
        <w:rPr>
          <w:noProof/>
        </w:rPr>
        <w:fldChar w:fldCharType="end"/>
      </w:r>
    </w:p>
    <w:p w14:paraId="2F65630D" w14:textId="5B4FBBD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_Toc192836317 \h </w:instrText>
      </w:r>
      <w:r>
        <w:rPr>
          <w:noProof/>
        </w:rPr>
      </w:r>
      <w:r>
        <w:rPr>
          <w:noProof/>
        </w:rPr>
        <w:fldChar w:fldCharType="separate"/>
      </w:r>
      <w:r>
        <w:rPr>
          <w:noProof/>
        </w:rPr>
        <w:t>42</w:t>
      </w:r>
      <w:r>
        <w:rPr>
          <w:noProof/>
        </w:rPr>
        <w:fldChar w:fldCharType="end"/>
      </w:r>
    </w:p>
    <w:p w14:paraId="5F95C2D0" w14:textId="724BEB1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_Toc192836318 \h </w:instrText>
      </w:r>
      <w:r>
        <w:rPr>
          <w:noProof/>
        </w:rPr>
      </w:r>
      <w:r>
        <w:rPr>
          <w:noProof/>
        </w:rPr>
        <w:fldChar w:fldCharType="separate"/>
      </w:r>
      <w:r>
        <w:rPr>
          <w:noProof/>
        </w:rPr>
        <w:t>43</w:t>
      </w:r>
      <w:r>
        <w:rPr>
          <w:noProof/>
        </w:rPr>
        <w:fldChar w:fldCharType="end"/>
      </w:r>
    </w:p>
    <w:p w14:paraId="0F5F7E48" w14:textId="5F68ABA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_Toc192836319 \h </w:instrText>
      </w:r>
      <w:r>
        <w:rPr>
          <w:noProof/>
        </w:rPr>
      </w:r>
      <w:r>
        <w:rPr>
          <w:noProof/>
        </w:rPr>
        <w:fldChar w:fldCharType="separate"/>
      </w:r>
      <w:r>
        <w:rPr>
          <w:noProof/>
        </w:rPr>
        <w:t>44</w:t>
      </w:r>
      <w:r>
        <w:rPr>
          <w:noProof/>
        </w:rPr>
        <w:fldChar w:fldCharType="end"/>
      </w:r>
    </w:p>
    <w:p w14:paraId="5D7C4607" w14:textId="0D49EBEA"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_Toc192836320 \h </w:instrText>
      </w:r>
      <w:r>
        <w:rPr>
          <w:noProof/>
        </w:rPr>
      </w:r>
      <w:r>
        <w:rPr>
          <w:noProof/>
        </w:rPr>
        <w:fldChar w:fldCharType="separate"/>
      </w:r>
      <w:r>
        <w:rPr>
          <w:noProof/>
        </w:rPr>
        <w:t>47</w:t>
      </w:r>
      <w:r>
        <w:rPr>
          <w:noProof/>
        </w:rPr>
        <w:fldChar w:fldCharType="end"/>
      </w:r>
    </w:p>
    <w:p w14:paraId="03976B64" w14:textId="223847D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_Toc192836321 \h </w:instrText>
      </w:r>
      <w:r>
        <w:rPr>
          <w:noProof/>
        </w:rPr>
      </w:r>
      <w:r>
        <w:rPr>
          <w:noProof/>
        </w:rPr>
        <w:fldChar w:fldCharType="separate"/>
      </w:r>
      <w:r>
        <w:rPr>
          <w:noProof/>
        </w:rPr>
        <w:t>48</w:t>
      </w:r>
      <w:r>
        <w:rPr>
          <w:noProof/>
        </w:rPr>
        <w:fldChar w:fldCharType="end"/>
      </w:r>
    </w:p>
    <w:p w14:paraId="62FF7D92" w14:textId="3FC1393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_Toc192836322 \h </w:instrText>
      </w:r>
      <w:r>
        <w:rPr>
          <w:noProof/>
        </w:rPr>
      </w:r>
      <w:r>
        <w:rPr>
          <w:noProof/>
        </w:rPr>
        <w:fldChar w:fldCharType="separate"/>
      </w:r>
      <w:r>
        <w:rPr>
          <w:noProof/>
        </w:rPr>
        <w:t>48</w:t>
      </w:r>
      <w:r>
        <w:rPr>
          <w:noProof/>
        </w:rPr>
        <w:fldChar w:fldCharType="end"/>
      </w:r>
    </w:p>
    <w:p w14:paraId="7E812440" w14:textId="5CEECB7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_Toc192836323 \h </w:instrText>
      </w:r>
      <w:r>
        <w:rPr>
          <w:noProof/>
        </w:rPr>
      </w:r>
      <w:r>
        <w:rPr>
          <w:noProof/>
        </w:rPr>
        <w:fldChar w:fldCharType="separate"/>
      </w:r>
      <w:r>
        <w:rPr>
          <w:noProof/>
        </w:rPr>
        <w:t>48</w:t>
      </w:r>
      <w:r>
        <w:rPr>
          <w:noProof/>
        </w:rPr>
        <w:fldChar w:fldCharType="end"/>
      </w:r>
    </w:p>
    <w:p w14:paraId="3B589FC4" w14:textId="382AE06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_Toc192836324 \h </w:instrText>
      </w:r>
      <w:r>
        <w:rPr>
          <w:noProof/>
        </w:rPr>
      </w:r>
      <w:r>
        <w:rPr>
          <w:noProof/>
        </w:rPr>
        <w:fldChar w:fldCharType="separate"/>
      </w:r>
      <w:r>
        <w:rPr>
          <w:noProof/>
        </w:rPr>
        <w:t>48</w:t>
      </w:r>
      <w:r>
        <w:rPr>
          <w:noProof/>
        </w:rPr>
        <w:fldChar w:fldCharType="end"/>
      </w:r>
    </w:p>
    <w:p w14:paraId="51F5E710" w14:textId="0B83D9F6"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UeNatMappingInfo</w:t>
      </w:r>
      <w:r>
        <w:rPr>
          <w:noProof/>
        </w:rPr>
        <w:tab/>
      </w:r>
      <w:r>
        <w:rPr>
          <w:noProof/>
        </w:rPr>
        <w:fldChar w:fldCharType="begin" w:fldLock="1"/>
      </w:r>
      <w:r>
        <w:rPr>
          <w:noProof/>
        </w:rPr>
        <w:instrText xml:space="preserve"> PAGEREF _Toc192836325 \h </w:instrText>
      </w:r>
      <w:r>
        <w:rPr>
          <w:noProof/>
        </w:rPr>
      </w:r>
      <w:r>
        <w:rPr>
          <w:noProof/>
        </w:rPr>
        <w:fldChar w:fldCharType="separate"/>
      </w:r>
      <w:r>
        <w:rPr>
          <w:noProof/>
        </w:rPr>
        <w:t>49</w:t>
      </w:r>
      <w:r>
        <w:rPr>
          <w:noProof/>
        </w:rPr>
        <w:fldChar w:fldCharType="end"/>
      </w:r>
    </w:p>
    <w:p w14:paraId="61AE27E1" w14:textId="36C4AD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NatMapping</w:t>
      </w:r>
      <w:r>
        <w:rPr>
          <w:noProof/>
        </w:rPr>
        <w:tab/>
      </w:r>
      <w:r>
        <w:rPr>
          <w:noProof/>
        </w:rPr>
        <w:fldChar w:fldCharType="begin" w:fldLock="1"/>
      </w:r>
      <w:r>
        <w:rPr>
          <w:noProof/>
        </w:rPr>
        <w:instrText xml:space="preserve"> PAGEREF _Toc192836326 \h </w:instrText>
      </w:r>
      <w:r>
        <w:rPr>
          <w:noProof/>
        </w:rPr>
      </w:r>
      <w:r>
        <w:rPr>
          <w:noProof/>
        </w:rPr>
        <w:fldChar w:fldCharType="separate"/>
      </w:r>
      <w:r>
        <w:rPr>
          <w:noProof/>
        </w:rPr>
        <w:t>49</w:t>
      </w:r>
      <w:r>
        <w:rPr>
          <w:noProof/>
        </w:rPr>
        <w:fldChar w:fldCharType="end"/>
      </w:r>
    </w:p>
    <w:p w14:paraId="713CBF1F" w14:textId="41D6326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HandlingOfPayloadHeader</w:t>
      </w:r>
      <w:r>
        <w:rPr>
          <w:noProof/>
        </w:rPr>
        <w:tab/>
      </w:r>
      <w:r>
        <w:rPr>
          <w:noProof/>
        </w:rPr>
        <w:fldChar w:fldCharType="begin" w:fldLock="1"/>
      </w:r>
      <w:r>
        <w:rPr>
          <w:noProof/>
        </w:rPr>
        <w:instrText xml:space="preserve"> PAGEREF _Toc192836327 \h </w:instrText>
      </w:r>
      <w:r>
        <w:rPr>
          <w:noProof/>
        </w:rPr>
      </w:r>
      <w:r>
        <w:rPr>
          <w:noProof/>
        </w:rPr>
        <w:fldChar w:fldCharType="separate"/>
      </w:r>
      <w:r>
        <w:rPr>
          <w:noProof/>
        </w:rPr>
        <w:t>49</w:t>
      </w:r>
      <w:r>
        <w:rPr>
          <w:noProof/>
        </w:rPr>
        <w:fldChar w:fldCharType="end"/>
      </w:r>
    </w:p>
    <w:p w14:paraId="427D070A" w14:textId="5350DABF"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Simple data types and enumerations</w:t>
      </w:r>
      <w:r>
        <w:rPr>
          <w:noProof/>
        </w:rPr>
        <w:tab/>
      </w:r>
      <w:r>
        <w:rPr>
          <w:noProof/>
        </w:rPr>
        <w:fldChar w:fldCharType="begin" w:fldLock="1"/>
      </w:r>
      <w:r>
        <w:rPr>
          <w:noProof/>
        </w:rPr>
        <w:instrText xml:space="preserve"> PAGEREF _Toc192836328 \h </w:instrText>
      </w:r>
      <w:r>
        <w:rPr>
          <w:noProof/>
        </w:rPr>
      </w:r>
      <w:r>
        <w:rPr>
          <w:noProof/>
        </w:rPr>
        <w:fldChar w:fldCharType="separate"/>
      </w:r>
      <w:r>
        <w:rPr>
          <w:noProof/>
        </w:rPr>
        <w:t>50</w:t>
      </w:r>
      <w:r>
        <w:rPr>
          <w:noProof/>
        </w:rPr>
        <w:fldChar w:fldCharType="end"/>
      </w:r>
    </w:p>
    <w:p w14:paraId="5183F15C" w14:textId="0F92E69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_Toc192836329 \h </w:instrText>
      </w:r>
      <w:r>
        <w:rPr>
          <w:noProof/>
        </w:rPr>
      </w:r>
      <w:r>
        <w:rPr>
          <w:noProof/>
        </w:rPr>
        <w:fldChar w:fldCharType="separate"/>
      </w:r>
      <w:r>
        <w:rPr>
          <w:noProof/>
        </w:rPr>
        <w:t>50</w:t>
      </w:r>
      <w:r>
        <w:rPr>
          <w:noProof/>
        </w:rPr>
        <w:fldChar w:fldCharType="end"/>
      </w:r>
    </w:p>
    <w:p w14:paraId="4DCF3162" w14:textId="050F79A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_Toc192836330 \h </w:instrText>
      </w:r>
      <w:r>
        <w:rPr>
          <w:noProof/>
        </w:rPr>
      </w:r>
      <w:r>
        <w:rPr>
          <w:noProof/>
        </w:rPr>
        <w:fldChar w:fldCharType="separate"/>
      </w:r>
      <w:r>
        <w:rPr>
          <w:noProof/>
        </w:rPr>
        <w:t>50</w:t>
      </w:r>
      <w:r>
        <w:rPr>
          <w:noProof/>
        </w:rPr>
        <w:fldChar w:fldCharType="end"/>
      </w:r>
    </w:p>
    <w:p w14:paraId="20A66A13" w14:textId="475AAF4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_Toc192836331 \h </w:instrText>
      </w:r>
      <w:r>
        <w:rPr>
          <w:noProof/>
        </w:rPr>
      </w:r>
      <w:r>
        <w:rPr>
          <w:noProof/>
        </w:rPr>
        <w:fldChar w:fldCharType="separate"/>
      </w:r>
      <w:r>
        <w:rPr>
          <w:noProof/>
        </w:rPr>
        <w:t>50</w:t>
      </w:r>
      <w:r>
        <w:rPr>
          <w:noProof/>
        </w:rPr>
        <w:fldChar w:fldCharType="end"/>
      </w:r>
    </w:p>
    <w:p w14:paraId="2B401CD7" w14:textId="07838BF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_Toc192836332 \h </w:instrText>
      </w:r>
      <w:r>
        <w:rPr>
          <w:noProof/>
        </w:rPr>
      </w:r>
      <w:r>
        <w:rPr>
          <w:noProof/>
        </w:rPr>
        <w:fldChar w:fldCharType="separate"/>
      </w:r>
      <w:r>
        <w:rPr>
          <w:noProof/>
        </w:rPr>
        <w:t>50</w:t>
      </w:r>
      <w:r>
        <w:rPr>
          <w:noProof/>
        </w:rPr>
        <w:fldChar w:fldCharType="end"/>
      </w:r>
    </w:p>
    <w:p w14:paraId="559F37F3" w14:textId="0FFFDE5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_Toc192836333 \h </w:instrText>
      </w:r>
      <w:r>
        <w:rPr>
          <w:noProof/>
        </w:rPr>
      </w:r>
      <w:r>
        <w:rPr>
          <w:noProof/>
        </w:rPr>
        <w:fldChar w:fldCharType="separate"/>
      </w:r>
      <w:r>
        <w:rPr>
          <w:noProof/>
        </w:rPr>
        <w:t>51</w:t>
      </w:r>
      <w:r>
        <w:rPr>
          <w:noProof/>
        </w:rPr>
        <w:fldChar w:fldCharType="end"/>
      </w:r>
    </w:p>
    <w:p w14:paraId="583248EE" w14:textId="7D58F7C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_Toc192836334 \h </w:instrText>
      </w:r>
      <w:r>
        <w:rPr>
          <w:noProof/>
        </w:rPr>
      </w:r>
      <w:r>
        <w:rPr>
          <w:noProof/>
        </w:rPr>
        <w:fldChar w:fldCharType="separate"/>
      </w:r>
      <w:r>
        <w:rPr>
          <w:noProof/>
        </w:rPr>
        <w:t>51</w:t>
      </w:r>
      <w:r>
        <w:rPr>
          <w:noProof/>
        </w:rPr>
        <w:fldChar w:fldCharType="end"/>
      </w:r>
    </w:p>
    <w:p w14:paraId="1C24C2A2" w14:textId="4182CBB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_Toc192836335 \h </w:instrText>
      </w:r>
      <w:r>
        <w:rPr>
          <w:noProof/>
        </w:rPr>
      </w:r>
      <w:r>
        <w:rPr>
          <w:noProof/>
        </w:rPr>
        <w:fldChar w:fldCharType="separate"/>
      </w:r>
      <w:r>
        <w:rPr>
          <w:noProof/>
        </w:rPr>
        <w:t>51</w:t>
      </w:r>
      <w:r>
        <w:rPr>
          <w:noProof/>
        </w:rPr>
        <w:fldChar w:fldCharType="end"/>
      </w:r>
    </w:p>
    <w:p w14:paraId="494B711B" w14:textId="0975A7C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_Toc192836336 \h </w:instrText>
      </w:r>
      <w:r>
        <w:rPr>
          <w:noProof/>
        </w:rPr>
      </w:r>
      <w:r>
        <w:rPr>
          <w:noProof/>
        </w:rPr>
        <w:fldChar w:fldCharType="separate"/>
      </w:r>
      <w:r>
        <w:rPr>
          <w:noProof/>
        </w:rPr>
        <w:t>51</w:t>
      </w:r>
      <w:r>
        <w:rPr>
          <w:noProof/>
        </w:rPr>
        <w:fldChar w:fldCharType="end"/>
      </w:r>
    </w:p>
    <w:p w14:paraId="6E3EF1BF" w14:textId="044126E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DD0F28">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DD0F28">
        <w:rPr>
          <w:rFonts w:eastAsia="Malgun Gothic"/>
          <w:noProof/>
          <w:lang w:eastAsia="ja-JP"/>
        </w:rPr>
        <w:t>minationCause</w:t>
      </w:r>
      <w:r>
        <w:rPr>
          <w:noProof/>
        </w:rPr>
        <w:tab/>
      </w:r>
      <w:r>
        <w:rPr>
          <w:noProof/>
        </w:rPr>
        <w:fldChar w:fldCharType="begin" w:fldLock="1"/>
      </w:r>
      <w:r>
        <w:rPr>
          <w:noProof/>
        </w:rPr>
        <w:instrText xml:space="preserve"> PAGEREF _Toc192836337 \h </w:instrText>
      </w:r>
      <w:r>
        <w:rPr>
          <w:noProof/>
        </w:rPr>
      </w:r>
      <w:r>
        <w:rPr>
          <w:noProof/>
        </w:rPr>
        <w:fldChar w:fldCharType="separate"/>
      </w:r>
      <w:r>
        <w:rPr>
          <w:noProof/>
        </w:rPr>
        <w:t>51</w:t>
      </w:r>
      <w:r>
        <w:rPr>
          <w:noProof/>
        </w:rPr>
        <w:fldChar w:fldCharType="end"/>
      </w:r>
    </w:p>
    <w:p w14:paraId="7FCD1D86" w14:textId="56EEF2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DD0F28">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RemainingDataReports</w:t>
      </w:r>
      <w:r>
        <w:rPr>
          <w:noProof/>
        </w:rPr>
        <w:tab/>
      </w:r>
      <w:r>
        <w:rPr>
          <w:noProof/>
        </w:rPr>
        <w:fldChar w:fldCharType="begin" w:fldLock="1"/>
      </w:r>
      <w:r>
        <w:rPr>
          <w:noProof/>
        </w:rPr>
        <w:instrText xml:space="preserve"> PAGEREF _Toc192836338 \h </w:instrText>
      </w:r>
      <w:r>
        <w:rPr>
          <w:noProof/>
        </w:rPr>
      </w:r>
      <w:r>
        <w:rPr>
          <w:noProof/>
        </w:rPr>
        <w:fldChar w:fldCharType="separate"/>
      </w:r>
      <w:r>
        <w:rPr>
          <w:noProof/>
        </w:rPr>
        <w:t>52</w:t>
      </w:r>
      <w:r>
        <w:rPr>
          <w:noProof/>
        </w:rPr>
        <w:fldChar w:fldCharType="end"/>
      </w:r>
    </w:p>
    <w:p w14:paraId="7AF2A8AB" w14:textId="3E6180C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_Toc192836339 \h </w:instrText>
      </w:r>
      <w:r>
        <w:rPr>
          <w:noProof/>
        </w:rPr>
      </w:r>
      <w:r>
        <w:rPr>
          <w:noProof/>
        </w:rPr>
        <w:fldChar w:fldCharType="separate"/>
      </w:r>
      <w:r>
        <w:rPr>
          <w:noProof/>
        </w:rPr>
        <w:t>52</w:t>
      </w:r>
      <w:r>
        <w:rPr>
          <w:noProof/>
        </w:rPr>
        <w:fldChar w:fldCharType="end"/>
      </w:r>
    </w:p>
    <w:p w14:paraId="4A3DA63A" w14:textId="6886CD2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_Toc192836340 \h </w:instrText>
      </w:r>
      <w:r>
        <w:rPr>
          <w:noProof/>
        </w:rPr>
      </w:r>
      <w:r>
        <w:rPr>
          <w:noProof/>
        </w:rPr>
        <w:fldChar w:fldCharType="separate"/>
      </w:r>
      <w:r>
        <w:rPr>
          <w:noProof/>
        </w:rPr>
        <w:t>52</w:t>
      </w:r>
      <w:r>
        <w:rPr>
          <w:noProof/>
        </w:rPr>
        <w:fldChar w:fldCharType="end"/>
      </w:r>
    </w:p>
    <w:p w14:paraId="3A1ECD85" w14:textId="6E03041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_Toc192836341 \h </w:instrText>
      </w:r>
      <w:r>
        <w:rPr>
          <w:noProof/>
        </w:rPr>
      </w:r>
      <w:r>
        <w:rPr>
          <w:noProof/>
        </w:rPr>
        <w:fldChar w:fldCharType="separate"/>
      </w:r>
      <w:r>
        <w:rPr>
          <w:noProof/>
        </w:rPr>
        <w:t>52</w:t>
      </w:r>
      <w:r>
        <w:rPr>
          <w:noProof/>
        </w:rPr>
        <w:fldChar w:fldCharType="end"/>
      </w:r>
    </w:p>
    <w:p w14:paraId="4ABF47F9" w14:textId="5B4F3418"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_Toc192836342 \h </w:instrText>
      </w:r>
      <w:r>
        <w:rPr>
          <w:noProof/>
        </w:rPr>
      </w:r>
      <w:r>
        <w:rPr>
          <w:noProof/>
        </w:rPr>
        <w:fldChar w:fldCharType="separate"/>
      </w:r>
      <w:r>
        <w:rPr>
          <w:noProof/>
        </w:rPr>
        <w:t>52</w:t>
      </w:r>
      <w:r>
        <w:rPr>
          <w:noProof/>
        </w:rPr>
        <w:fldChar w:fldCharType="end"/>
      </w:r>
    </w:p>
    <w:p w14:paraId="27390170" w14:textId="770B0F20"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_Toc192836343 \h </w:instrText>
      </w:r>
      <w:r>
        <w:rPr>
          <w:noProof/>
        </w:rPr>
      </w:r>
      <w:r>
        <w:rPr>
          <w:noProof/>
        </w:rPr>
        <w:fldChar w:fldCharType="separate"/>
      </w:r>
      <w:r>
        <w:rPr>
          <w:noProof/>
        </w:rPr>
        <w:t>53</w:t>
      </w:r>
      <w:r>
        <w:rPr>
          <w:noProof/>
        </w:rPr>
        <w:fldChar w:fldCharType="end"/>
      </w:r>
    </w:p>
    <w:p w14:paraId="50F8E154" w14:textId="2A6C54E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_Toc192836344 \h </w:instrText>
      </w:r>
      <w:r>
        <w:rPr>
          <w:noProof/>
        </w:rPr>
      </w:r>
      <w:r>
        <w:rPr>
          <w:noProof/>
        </w:rPr>
        <w:fldChar w:fldCharType="separate"/>
      </w:r>
      <w:r>
        <w:rPr>
          <w:noProof/>
        </w:rPr>
        <w:t>53</w:t>
      </w:r>
      <w:r>
        <w:rPr>
          <w:noProof/>
        </w:rPr>
        <w:fldChar w:fldCharType="end"/>
      </w:r>
    </w:p>
    <w:p w14:paraId="76E943D5" w14:textId="71010C1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_Toc192836345 \h </w:instrText>
      </w:r>
      <w:r>
        <w:rPr>
          <w:noProof/>
        </w:rPr>
      </w:r>
      <w:r>
        <w:rPr>
          <w:noProof/>
        </w:rPr>
        <w:fldChar w:fldCharType="separate"/>
      </w:r>
      <w:r>
        <w:rPr>
          <w:noProof/>
        </w:rPr>
        <w:t>53</w:t>
      </w:r>
      <w:r>
        <w:rPr>
          <w:noProof/>
        </w:rPr>
        <w:fldChar w:fldCharType="end"/>
      </w:r>
    </w:p>
    <w:p w14:paraId="6DDC26EE" w14:textId="404EC21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_Toc192836346 \h </w:instrText>
      </w:r>
      <w:r>
        <w:rPr>
          <w:noProof/>
        </w:rPr>
      </w:r>
      <w:r>
        <w:rPr>
          <w:noProof/>
        </w:rPr>
        <w:fldChar w:fldCharType="separate"/>
      </w:r>
      <w:r>
        <w:rPr>
          <w:noProof/>
        </w:rPr>
        <w:t>53</w:t>
      </w:r>
      <w:r>
        <w:rPr>
          <w:noProof/>
        </w:rPr>
        <w:fldChar w:fldCharType="end"/>
      </w:r>
    </w:p>
    <w:p w14:paraId="31CE6FAC" w14:textId="1738269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_Toc192836347 \h </w:instrText>
      </w:r>
      <w:r>
        <w:rPr>
          <w:noProof/>
        </w:rPr>
      </w:r>
      <w:r>
        <w:rPr>
          <w:noProof/>
        </w:rPr>
        <w:fldChar w:fldCharType="separate"/>
      </w:r>
      <w:r>
        <w:rPr>
          <w:noProof/>
        </w:rPr>
        <w:t>53</w:t>
      </w:r>
      <w:r>
        <w:rPr>
          <w:noProof/>
        </w:rPr>
        <w:fldChar w:fldCharType="end"/>
      </w:r>
    </w:p>
    <w:p w14:paraId="579EF306" w14:textId="4CC261C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_Toc192836348 \h </w:instrText>
      </w:r>
      <w:r>
        <w:rPr>
          <w:noProof/>
        </w:rPr>
      </w:r>
      <w:r>
        <w:rPr>
          <w:noProof/>
        </w:rPr>
        <w:fldChar w:fldCharType="separate"/>
      </w:r>
      <w:r>
        <w:rPr>
          <w:noProof/>
        </w:rPr>
        <w:t>54</w:t>
      </w:r>
      <w:r>
        <w:rPr>
          <w:noProof/>
        </w:rPr>
        <w:fldChar w:fldCharType="end"/>
      </w:r>
    </w:p>
    <w:p w14:paraId="07DE0958" w14:textId="4566814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_Toc192836349 \h </w:instrText>
      </w:r>
      <w:r>
        <w:rPr>
          <w:noProof/>
        </w:rPr>
      </w:r>
      <w:r>
        <w:rPr>
          <w:noProof/>
        </w:rPr>
        <w:fldChar w:fldCharType="separate"/>
      </w:r>
      <w:r>
        <w:rPr>
          <w:noProof/>
        </w:rPr>
        <w:t>54</w:t>
      </w:r>
      <w:r>
        <w:rPr>
          <w:noProof/>
        </w:rPr>
        <w:fldChar w:fldCharType="end"/>
      </w:r>
    </w:p>
    <w:p w14:paraId="6C19387A" w14:textId="347B145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_Toc192836350 \h </w:instrText>
      </w:r>
      <w:r>
        <w:rPr>
          <w:noProof/>
        </w:rPr>
      </w:r>
      <w:r>
        <w:rPr>
          <w:noProof/>
        </w:rPr>
        <w:fldChar w:fldCharType="separate"/>
      </w:r>
      <w:r>
        <w:rPr>
          <w:noProof/>
        </w:rPr>
        <w:t>54</w:t>
      </w:r>
      <w:r>
        <w:rPr>
          <w:noProof/>
        </w:rPr>
        <w:fldChar w:fldCharType="end"/>
      </w:r>
    </w:p>
    <w:p w14:paraId="1E98936A" w14:textId="14195FC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_Toc192836351 \h </w:instrText>
      </w:r>
      <w:r>
        <w:rPr>
          <w:noProof/>
        </w:rPr>
      </w:r>
      <w:r>
        <w:rPr>
          <w:noProof/>
        </w:rPr>
        <w:fldChar w:fldCharType="separate"/>
      </w:r>
      <w:r>
        <w:rPr>
          <w:noProof/>
        </w:rPr>
        <w:t>54</w:t>
      </w:r>
      <w:r>
        <w:rPr>
          <w:noProof/>
        </w:rPr>
        <w:fldChar w:fldCharType="end"/>
      </w:r>
    </w:p>
    <w:p w14:paraId="5E5BFCFB" w14:textId="6714B3B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_Toc192836352 \h </w:instrText>
      </w:r>
      <w:r>
        <w:rPr>
          <w:noProof/>
        </w:rPr>
      </w:r>
      <w:r>
        <w:rPr>
          <w:noProof/>
        </w:rPr>
        <w:fldChar w:fldCharType="separate"/>
      </w:r>
      <w:r>
        <w:rPr>
          <w:noProof/>
        </w:rPr>
        <w:t>54</w:t>
      </w:r>
      <w:r>
        <w:rPr>
          <w:noProof/>
        </w:rPr>
        <w:fldChar w:fldCharType="end"/>
      </w:r>
    </w:p>
    <w:p w14:paraId="0A052139" w14:textId="3319DF5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_Toc192836353 \h </w:instrText>
      </w:r>
      <w:r>
        <w:rPr>
          <w:noProof/>
        </w:rPr>
      </w:r>
      <w:r>
        <w:rPr>
          <w:noProof/>
        </w:rPr>
        <w:fldChar w:fldCharType="separate"/>
      </w:r>
      <w:r>
        <w:rPr>
          <w:noProof/>
        </w:rPr>
        <w:t>54</w:t>
      </w:r>
      <w:r>
        <w:rPr>
          <w:noProof/>
        </w:rPr>
        <w:fldChar w:fldCharType="end"/>
      </w:r>
    </w:p>
    <w:p w14:paraId="01D83ABD" w14:textId="0BD880D6"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_Toc192836354 \h </w:instrText>
      </w:r>
      <w:r>
        <w:rPr>
          <w:noProof/>
        </w:rPr>
      </w:r>
      <w:r>
        <w:rPr>
          <w:noProof/>
        </w:rPr>
        <w:fldChar w:fldCharType="separate"/>
      </w:r>
      <w:r>
        <w:rPr>
          <w:noProof/>
        </w:rPr>
        <w:t>54</w:t>
      </w:r>
      <w:r>
        <w:rPr>
          <w:noProof/>
        </w:rPr>
        <w:fldChar w:fldCharType="end"/>
      </w:r>
    </w:p>
    <w:p w14:paraId="5F520C85" w14:textId="65A92A1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_Toc192836355 \h </w:instrText>
      </w:r>
      <w:r>
        <w:rPr>
          <w:noProof/>
        </w:rPr>
      </w:r>
      <w:r>
        <w:rPr>
          <w:noProof/>
        </w:rPr>
        <w:fldChar w:fldCharType="separate"/>
      </w:r>
      <w:r>
        <w:rPr>
          <w:noProof/>
        </w:rPr>
        <w:t>54</w:t>
      </w:r>
      <w:r>
        <w:rPr>
          <w:noProof/>
        </w:rPr>
        <w:fldChar w:fldCharType="end"/>
      </w:r>
    </w:p>
    <w:p w14:paraId="69B73C6F" w14:textId="0022847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_Toc192836356 \h </w:instrText>
      </w:r>
      <w:r>
        <w:rPr>
          <w:noProof/>
        </w:rPr>
      </w:r>
      <w:r>
        <w:rPr>
          <w:noProof/>
        </w:rPr>
        <w:fldChar w:fldCharType="separate"/>
      </w:r>
      <w:r>
        <w:rPr>
          <w:noProof/>
        </w:rPr>
        <w:t>55</w:t>
      </w:r>
      <w:r>
        <w:rPr>
          <w:noProof/>
        </w:rPr>
        <w:fldChar w:fldCharType="end"/>
      </w:r>
    </w:p>
    <w:p w14:paraId="3596514E" w14:textId="02751CB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_Toc192836357 \h </w:instrText>
      </w:r>
      <w:r>
        <w:rPr>
          <w:noProof/>
        </w:rPr>
      </w:r>
      <w:r>
        <w:rPr>
          <w:noProof/>
        </w:rPr>
        <w:fldChar w:fldCharType="separate"/>
      </w:r>
      <w:r>
        <w:rPr>
          <w:noProof/>
        </w:rPr>
        <w:t>55</w:t>
      </w:r>
      <w:r>
        <w:rPr>
          <w:noProof/>
        </w:rPr>
        <w:fldChar w:fldCharType="end"/>
      </w:r>
    </w:p>
    <w:p w14:paraId="62B9F526" w14:textId="4CDC314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_Toc192836358 \h </w:instrText>
      </w:r>
      <w:r>
        <w:rPr>
          <w:noProof/>
        </w:rPr>
      </w:r>
      <w:r>
        <w:rPr>
          <w:noProof/>
        </w:rPr>
        <w:fldChar w:fldCharType="separate"/>
      </w:r>
      <w:r>
        <w:rPr>
          <w:noProof/>
        </w:rPr>
        <w:t>55</w:t>
      </w:r>
      <w:r>
        <w:rPr>
          <w:noProof/>
        </w:rPr>
        <w:fldChar w:fldCharType="end"/>
      </w:r>
    </w:p>
    <w:p w14:paraId="12FEAE84" w14:textId="64045C6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_Toc192836359 \h </w:instrText>
      </w:r>
      <w:r>
        <w:rPr>
          <w:noProof/>
        </w:rPr>
      </w:r>
      <w:r>
        <w:rPr>
          <w:noProof/>
        </w:rPr>
        <w:fldChar w:fldCharType="separate"/>
      </w:r>
      <w:r>
        <w:rPr>
          <w:noProof/>
        </w:rPr>
        <w:t>55</w:t>
      </w:r>
      <w:r>
        <w:rPr>
          <w:noProof/>
        </w:rPr>
        <w:fldChar w:fldCharType="end"/>
      </w:r>
    </w:p>
    <w:p w14:paraId="4F79AD28" w14:textId="5F19BF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_Toc192836360 \h </w:instrText>
      </w:r>
      <w:r>
        <w:rPr>
          <w:noProof/>
        </w:rPr>
      </w:r>
      <w:r>
        <w:rPr>
          <w:noProof/>
        </w:rPr>
        <w:fldChar w:fldCharType="separate"/>
      </w:r>
      <w:r>
        <w:rPr>
          <w:noProof/>
        </w:rPr>
        <w:t>56</w:t>
      </w:r>
      <w:r>
        <w:rPr>
          <w:noProof/>
        </w:rPr>
        <w:fldChar w:fldCharType="end"/>
      </w:r>
    </w:p>
    <w:p w14:paraId="09F4C202" w14:textId="0906F49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_Toc192836361 \h </w:instrText>
      </w:r>
      <w:r>
        <w:rPr>
          <w:noProof/>
        </w:rPr>
      </w:r>
      <w:r>
        <w:rPr>
          <w:noProof/>
        </w:rPr>
        <w:fldChar w:fldCharType="separate"/>
      </w:r>
      <w:r>
        <w:rPr>
          <w:noProof/>
        </w:rPr>
        <w:t>56</w:t>
      </w:r>
      <w:r>
        <w:rPr>
          <w:noProof/>
        </w:rPr>
        <w:fldChar w:fldCharType="end"/>
      </w:r>
    </w:p>
    <w:p w14:paraId="0DC37E7A" w14:textId="48DE4A9D"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_Toc192836362 \h </w:instrText>
      </w:r>
      <w:r>
        <w:rPr>
          <w:noProof/>
        </w:rPr>
      </w:r>
      <w:r>
        <w:rPr>
          <w:noProof/>
        </w:rPr>
        <w:fldChar w:fldCharType="separate"/>
      </w:r>
      <w:r>
        <w:rPr>
          <w:noProof/>
        </w:rPr>
        <w:t>56</w:t>
      </w:r>
      <w:r>
        <w:rPr>
          <w:noProof/>
        </w:rPr>
        <w:fldChar w:fldCharType="end"/>
      </w:r>
    </w:p>
    <w:p w14:paraId="1FD7C731" w14:textId="63150BC6"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_Toc192836363 \h </w:instrText>
      </w:r>
      <w:r>
        <w:rPr>
          <w:noProof/>
        </w:rPr>
      </w:r>
      <w:r>
        <w:rPr>
          <w:noProof/>
        </w:rPr>
        <w:fldChar w:fldCharType="separate"/>
      </w:r>
      <w:r>
        <w:rPr>
          <w:noProof/>
        </w:rPr>
        <w:t>56</w:t>
      </w:r>
      <w:r>
        <w:rPr>
          <w:noProof/>
        </w:rPr>
        <w:fldChar w:fldCharType="end"/>
      </w:r>
    </w:p>
    <w:p w14:paraId="34017779" w14:textId="0B1EA097"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_Toc192836364 \h </w:instrText>
      </w:r>
      <w:r>
        <w:rPr>
          <w:noProof/>
        </w:rPr>
      </w:r>
      <w:r>
        <w:rPr>
          <w:noProof/>
        </w:rPr>
        <w:fldChar w:fldCharType="separate"/>
      </w:r>
      <w:r>
        <w:rPr>
          <w:noProof/>
        </w:rPr>
        <w:t>57</w:t>
      </w:r>
      <w:r>
        <w:rPr>
          <w:noProof/>
        </w:rPr>
        <w:fldChar w:fldCharType="end"/>
      </w:r>
    </w:p>
    <w:p w14:paraId="37511A2D" w14:textId="762CB3B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_Toc192836365 \h </w:instrText>
      </w:r>
      <w:r>
        <w:rPr>
          <w:noProof/>
        </w:rPr>
      </w:r>
      <w:r>
        <w:rPr>
          <w:noProof/>
        </w:rPr>
        <w:fldChar w:fldCharType="separate"/>
      </w:r>
      <w:r>
        <w:rPr>
          <w:noProof/>
        </w:rPr>
        <w:t>57</w:t>
      </w:r>
      <w:r>
        <w:rPr>
          <w:noProof/>
        </w:rPr>
        <w:fldChar w:fldCharType="end"/>
      </w:r>
    </w:p>
    <w:p w14:paraId="3D65F32F" w14:textId="3EF06AA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Structured data types</w:t>
      </w:r>
      <w:r>
        <w:rPr>
          <w:noProof/>
        </w:rPr>
        <w:tab/>
      </w:r>
      <w:r>
        <w:rPr>
          <w:noProof/>
        </w:rPr>
        <w:fldChar w:fldCharType="begin" w:fldLock="1"/>
      </w:r>
      <w:r>
        <w:rPr>
          <w:noProof/>
        </w:rPr>
        <w:instrText xml:space="preserve"> PAGEREF _Toc192836366 \h </w:instrText>
      </w:r>
      <w:r>
        <w:rPr>
          <w:noProof/>
        </w:rPr>
      </w:r>
      <w:r>
        <w:rPr>
          <w:noProof/>
        </w:rPr>
        <w:fldChar w:fldCharType="separate"/>
      </w:r>
      <w:r>
        <w:rPr>
          <w:noProof/>
        </w:rPr>
        <w:t>57</w:t>
      </w:r>
      <w:r>
        <w:rPr>
          <w:noProof/>
        </w:rPr>
        <w:fldChar w:fldCharType="end"/>
      </w:r>
    </w:p>
    <w:p w14:paraId="0B2F2CD1" w14:textId="6D690A8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_Toc192836367 \h </w:instrText>
      </w:r>
      <w:r>
        <w:rPr>
          <w:noProof/>
        </w:rPr>
      </w:r>
      <w:r>
        <w:rPr>
          <w:noProof/>
        </w:rPr>
        <w:fldChar w:fldCharType="separate"/>
      </w:r>
      <w:r>
        <w:rPr>
          <w:noProof/>
        </w:rPr>
        <w:t>57</w:t>
      </w:r>
      <w:r>
        <w:rPr>
          <w:noProof/>
        </w:rPr>
        <w:fldChar w:fldCharType="end"/>
      </w:r>
    </w:p>
    <w:p w14:paraId="2BD70021" w14:textId="060DD25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_Toc192836368 \h </w:instrText>
      </w:r>
      <w:r>
        <w:rPr>
          <w:noProof/>
        </w:rPr>
      </w:r>
      <w:r>
        <w:rPr>
          <w:noProof/>
        </w:rPr>
        <w:fldChar w:fldCharType="separate"/>
      </w:r>
      <w:r>
        <w:rPr>
          <w:noProof/>
        </w:rPr>
        <w:t>58</w:t>
      </w:r>
      <w:r>
        <w:rPr>
          <w:noProof/>
        </w:rPr>
        <w:fldChar w:fldCharType="end"/>
      </w:r>
    </w:p>
    <w:p w14:paraId="722CC049" w14:textId="67A665C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Simple data types and enumerations</w:t>
      </w:r>
      <w:r>
        <w:rPr>
          <w:noProof/>
        </w:rPr>
        <w:tab/>
      </w:r>
      <w:r>
        <w:rPr>
          <w:noProof/>
        </w:rPr>
        <w:fldChar w:fldCharType="begin" w:fldLock="1"/>
      </w:r>
      <w:r>
        <w:rPr>
          <w:noProof/>
        </w:rPr>
        <w:instrText xml:space="preserve"> PAGEREF _Toc192836369 \h </w:instrText>
      </w:r>
      <w:r>
        <w:rPr>
          <w:noProof/>
        </w:rPr>
      </w:r>
      <w:r>
        <w:rPr>
          <w:noProof/>
        </w:rPr>
        <w:fldChar w:fldCharType="separate"/>
      </w:r>
      <w:r>
        <w:rPr>
          <w:noProof/>
        </w:rPr>
        <w:t>58</w:t>
      </w:r>
      <w:r>
        <w:rPr>
          <w:noProof/>
        </w:rPr>
        <w:fldChar w:fldCharType="end"/>
      </w:r>
    </w:p>
    <w:p w14:paraId="39D9A99B" w14:textId="4790233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_Toc192836370 \h </w:instrText>
      </w:r>
      <w:r>
        <w:rPr>
          <w:noProof/>
        </w:rPr>
      </w:r>
      <w:r>
        <w:rPr>
          <w:noProof/>
        </w:rPr>
        <w:fldChar w:fldCharType="separate"/>
      </w:r>
      <w:r>
        <w:rPr>
          <w:noProof/>
        </w:rPr>
        <w:t>58</w:t>
      </w:r>
      <w:r>
        <w:rPr>
          <w:noProof/>
        </w:rPr>
        <w:fldChar w:fldCharType="end"/>
      </w:r>
    </w:p>
    <w:p w14:paraId="6E4C672A" w14:textId="31524CB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_Toc192836371 \h </w:instrText>
      </w:r>
      <w:r>
        <w:rPr>
          <w:noProof/>
        </w:rPr>
      </w:r>
      <w:r>
        <w:rPr>
          <w:noProof/>
        </w:rPr>
        <w:fldChar w:fldCharType="separate"/>
      </w:r>
      <w:r>
        <w:rPr>
          <w:noProof/>
        </w:rPr>
        <w:t>58</w:t>
      </w:r>
      <w:r>
        <w:rPr>
          <w:noProof/>
        </w:rPr>
        <w:fldChar w:fldCharType="end"/>
      </w:r>
    </w:p>
    <w:p w14:paraId="041E9785" w14:textId="10366B54"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_Toc192836372 \h </w:instrText>
      </w:r>
      <w:r>
        <w:rPr>
          <w:noProof/>
        </w:rPr>
      </w:r>
      <w:r>
        <w:rPr>
          <w:noProof/>
        </w:rPr>
        <w:fldChar w:fldCharType="separate"/>
      </w:r>
      <w:r>
        <w:rPr>
          <w:noProof/>
        </w:rPr>
        <w:t>58</w:t>
      </w:r>
      <w:r>
        <w:rPr>
          <w:noProof/>
        </w:rPr>
        <w:fldChar w:fldCharType="end"/>
      </w:r>
    </w:p>
    <w:p w14:paraId="24A7741A" w14:textId="13F486F3"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_Toc192836373 \h </w:instrText>
      </w:r>
      <w:r>
        <w:rPr>
          <w:noProof/>
        </w:rPr>
      </w:r>
      <w:r>
        <w:rPr>
          <w:noProof/>
        </w:rPr>
        <w:fldChar w:fldCharType="separate"/>
      </w:r>
      <w:r>
        <w:rPr>
          <w:noProof/>
        </w:rPr>
        <w:t>59</w:t>
      </w:r>
      <w:r>
        <w:rPr>
          <w:noProof/>
        </w:rPr>
        <w:fldChar w:fldCharType="end"/>
      </w:r>
    </w:p>
    <w:p w14:paraId="471DD86B" w14:textId="6A20125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_Toc192836374 \h </w:instrText>
      </w:r>
      <w:r>
        <w:rPr>
          <w:noProof/>
        </w:rPr>
      </w:r>
      <w:r>
        <w:rPr>
          <w:noProof/>
        </w:rPr>
        <w:fldChar w:fldCharType="separate"/>
      </w:r>
      <w:r>
        <w:rPr>
          <w:noProof/>
        </w:rPr>
        <w:t>59</w:t>
      </w:r>
      <w:r>
        <w:rPr>
          <w:noProof/>
        </w:rPr>
        <w:fldChar w:fldCharType="end"/>
      </w:r>
    </w:p>
    <w:p w14:paraId="5F046BF1" w14:textId="06A3C7F8"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_Toc192836375 \h </w:instrText>
      </w:r>
      <w:r>
        <w:rPr>
          <w:noProof/>
        </w:rPr>
      </w:r>
      <w:r>
        <w:rPr>
          <w:noProof/>
        </w:rPr>
        <w:fldChar w:fldCharType="separate"/>
      </w:r>
      <w:r>
        <w:rPr>
          <w:noProof/>
        </w:rPr>
        <w:t>59</w:t>
      </w:r>
      <w:r>
        <w:rPr>
          <w:noProof/>
        </w:rPr>
        <w:fldChar w:fldCharType="end"/>
      </w:r>
    </w:p>
    <w:p w14:paraId="47ADEC0B" w14:textId="69E0991C"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_Toc192836376 \h </w:instrText>
      </w:r>
      <w:r>
        <w:rPr>
          <w:noProof/>
        </w:rPr>
      </w:r>
      <w:r>
        <w:rPr>
          <w:noProof/>
        </w:rPr>
        <w:fldChar w:fldCharType="separate"/>
      </w:r>
      <w:r>
        <w:rPr>
          <w:noProof/>
        </w:rPr>
        <w:t>59</w:t>
      </w:r>
      <w:r>
        <w:rPr>
          <w:noProof/>
        </w:rPr>
        <w:fldChar w:fldCharType="end"/>
      </w:r>
    </w:p>
    <w:p w14:paraId="7645469F" w14:textId="66D7A83B"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_Toc192836377 \h </w:instrText>
      </w:r>
      <w:r>
        <w:rPr>
          <w:noProof/>
        </w:rPr>
      </w:r>
      <w:r>
        <w:rPr>
          <w:noProof/>
        </w:rPr>
        <w:fldChar w:fldCharType="separate"/>
      </w:r>
      <w:r>
        <w:rPr>
          <w:noProof/>
        </w:rPr>
        <w:t>59</w:t>
      </w:r>
      <w:r>
        <w:rPr>
          <w:noProof/>
        </w:rPr>
        <w:fldChar w:fldCharType="end"/>
      </w:r>
    </w:p>
    <w:p w14:paraId="5AB33FCA" w14:textId="61C084B7" w:rsidR="00BD3677" w:rsidRDefault="00BD36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_Toc192836378 \h </w:instrText>
      </w:r>
      <w:r>
        <w:rPr>
          <w:noProof/>
        </w:rPr>
      </w:r>
      <w:r>
        <w:rPr>
          <w:noProof/>
        </w:rPr>
        <w:fldChar w:fldCharType="separate"/>
      </w:r>
      <w:r>
        <w:rPr>
          <w:noProof/>
        </w:rPr>
        <w:t>60</w:t>
      </w:r>
      <w:r>
        <w:rPr>
          <w:noProof/>
        </w:rPr>
        <w:fldChar w:fldCharType="end"/>
      </w:r>
    </w:p>
    <w:p w14:paraId="29A3164E" w14:textId="493FBC77"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_Toc192836379 \h </w:instrText>
      </w:r>
      <w:r>
        <w:rPr>
          <w:noProof/>
        </w:rPr>
      </w:r>
      <w:r>
        <w:rPr>
          <w:noProof/>
        </w:rPr>
        <w:fldChar w:fldCharType="separate"/>
      </w:r>
      <w:r>
        <w:rPr>
          <w:noProof/>
        </w:rPr>
        <w:t>60</w:t>
      </w:r>
      <w:r>
        <w:rPr>
          <w:noProof/>
        </w:rPr>
        <w:fldChar w:fldCharType="end"/>
      </w:r>
    </w:p>
    <w:p w14:paraId="709B73B8" w14:textId="52007926"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_Toc192836380 \h </w:instrText>
      </w:r>
      <w:r>
        <w:rPr>
          <w:noProof/>
        </w:rPr>
      </w:r>
      <w:r>
        <w:rPr>
          <w:noProof/>
        </w:rPr>
        <w:fldChar w:fldCharType="separate"/>
      </w:r>
      <w:r>
        <w:rPr>
          <w:noProof/>
        </w:rPr>
        <w:t>60</w:t>
      </w:r>
      <w:r>
        <w:rPr>
          <w:noProof/>
        </w:rPr>
        <w:fldChar w:fldCharType="end"/>
      </w:r>
    </w:p>
    <w:p w14:paraId="16B33B54" w14:textId="15E5C818"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_Toc192836381 \h </w:instrText>
      </w:r>
      <w:r>
        <w:rPr>
          <w:noProof/>
        </w:rPr>
      </w:r>
      <w:r>
        <w:rPr>
          <w:noProof/>
        </w:rPr>
        <w:fldChar w:fldCharType="separate"/>
      </w:r>
      <w:r>
        <w:rPr>
          <w:noProof/>
        </w:rPr>
        <w:t>70</w:t>
      </w:r>
      <w:r>
        <w:rPr>
          <w:noProof/>
        </w:rPr>
        <w:fldChar w:fldCharType="end"/>
      </w:r>
    </w:p>
    <w:p w14:paraId="74F7C520" w14:textId="53A58BD6" w:rsidR="00BD3677" w:rsidRDefault="00BD36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_Toc192836382 \h </w:instrText>
      </w:r>
      <w:r>
        <w:rPr>
          <w:noProof/>
        </w:rPr>
      </w:r>
      <w:r>
        <w:rPr>
          <w:noProof/>
        </w:rPr>
        <w:fldChar w:fldCharType="separate"/>
      </w:r>
      <w:r>
        <w:rPr>
          <w:noProof/>
        </w:rPr>
        <w:t>73</w:t>
      </w:r>
      <w:r>
        <w:rPr>
          <w:noProof/>
        </w:rPr>
        <w:fldChar w:fldCharType="end"/>
      </w:r>
    </w:p>
    <w:p w14:paraId="747690AD" w14:textId="605264FE"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2" w:name="foreword"/>
      <w:bookmarkStart w:id="13" w:name="_Toc35971368"/>
      <w:bookmarkStart w:id="14" w:name="_Toc82676333"/>
      <w:bookmarkStart w:id="15" w:name="_Toc192836238"/>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lastRenderedPageBreak/>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7" w:name="introduction"/>
      <w:bookmarkStart w:id="18" w:name="_Toc510696578"/>
      <w:bookmarkStart w:id="19" w:name="_Toc35971370"/>
      <w:bookmarkStart w:id="20" w:name="_Toc82676334"/>
      <w:bookmarkStart w:id="21" w:name="_Toc192836239"/>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2" w:name="_Toc510696579"/>
      <w:bookmarkStart w:id="23" w:name="_Toc35971371"/>
      <w:bookmarkStart w:id="24" w:name="_Toc82676335"/>
      <w:bookmarkStart w:id="25" w:name="_Toc192836240"/>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lastRenderedPageBreak/>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4DF0776" w14:textId="27A643CF" w:rsidR="00AE5EB5" w:rsidRPr="00AE5EB5" w:rsidRDefault="00AE5EB5" w:rsidP="00AE5EB5">
      <w:pPr>
        <w:keepLines/>
        <w:overflowPunct/>
        <w:autoSpaceDE/>
        <w:autoSpaceDN/>
        <w:adjustRightInd/>
        <w:ind w:left="1702" w:hanging="1418"/>
        <w:textAlignment w:val="auto"/>
        <w:rPr>
          <w:rFonts w:eastAsia="SimSun"/>
          <w:lang w:eastAsia="en-US"/>
        </w:rPr>
      </w:pPr>
      <w:bookmarkStart w:id="27" w:name="_Toc510696580"/>
      <w:bookmarkStart w:id="28" w:name="_Toc35971372"/>
      <w:bookmarkStart w:id="29" w:name="_Toc82676336"/>
      <w:r w:rsidRPr="00AE5EB5">
        <w:rPr>
          <w:rFonts w:eastAsia="SimSun"/>
          <w:lang w:eastAsia="en-US"/>
        </w:rPr>
        <w:t>[</w:t>
      </w:r>
      <w:r>
        <w:rPr>
          <w:rFonts w:eastAsia="SimSun"/>
          <w:lang w:eastAsia="en-US"/>
        </w:rPr>
        <w:t>21</w:t>
      </w:r>
      <w:r w:rsidRPr="00AE5EB5">
        <w:rPr>
          <w:rFonts w:eastAsia="SimSun"/>
          <w:lang w:eastAsia="en-US"/>
        </w:rPr>
        <w:t>]</w:t>
      </w:r>
      <w:r w:rsidRPr="00AE5EB5">
        <w:rPr>
          <w:rFonts w:eastAsia="SimSun"/>
          <w:lang w:eastAsia="en-US"/>
        </w:rPr>
        <w:tab/>
        <w:t>3GPP TS 29.514: "5G System; Policy Authorization Service; Stage 3"</w:t>
      </w:r>
    </w:p>
    <w:p w14:paraId="0E8041B9" w14:textId="77777777" w:rsidR="00C10561" w:rsidRPr="004D3578" w:rsidRDefault="00C10561" w:rsidP="00011D76">
      <w:pPr>
        <w:pStyle w:val="Heading1"/>
      </w:pPr>
      <w:bookmarkStart w:id="30" w:name="_Toc192836241"/>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Heading2"/>
      </w:pPr>
      <w:bookmarkStart w:id="31" w:name="_Toc510696581"/>
      <w:bookmarkStart w:id="32" w:name="_Toc35971373"/>
      <w:bookmarkStart w:id="33" w:name="_Toc82676337"/>
      <w:bookmarkStart w:id="34" w:name="_Toc192836242"/>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5" w:name="_Toc510696582"/>
      <w:bookmarkStart w:id="36" w:name="_Toc35971374"/>
      <w:bookmarkStart w:id="37" w:name="_Toc82676338"/>
      <w:bookmarkStart w:id="38" w:name="_Toc192836243"/>
      <w:r w:rsidRPr="004D3578">
        <w:lastRenderedPageBreak/>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9" w:name="_Toc510696583"/>
      <w:bookmarkStart w:id="40" w:name="_Toc35971375"/>
      <w:bookmarkStart w:id="41" w:name="_Toc82676339"/>
      <w:bookmarkStart w:id="42" w:name="_Toc192836244"/>
      <w:r w:rsidRPr="004D3578">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43" w:name="_Toc510696584"/>
      <w:bookmarkStart w:id="44" w:name="_Toc35971376"/>
      <w:bookmarkStart w:id="45" w:name="_Toc82676340"/>
      <w:bookmarkStart w:id="46" w:name="_Toc192836245"/>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Heading2"/>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92836246"/>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2.75pt" o:ole="">
            <v:imagedata r:id="rId13" o:title=""/>
          </v:shape>
          <o:OLEObject Type="Embed" ProgID="Visio.Drawing.15" ShapeID="_x0000_i1026" DrawAspect="Content" ObjectID="_1803449036"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lastRenderedPageBreak/>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SimSun"/>
          <w:lang w:eastAsia="zh-CN"/>
        </w:rPr>
      </w:pPr>
      <w:bookmarkStart w:id="56" w:name="_Toc510696585"/>
      <w:bookmarkStart w:id="57" w:name="_Toc35971377"/>
      <w:bookmarkStart w:id="58" w:name="_Toc82676342"/>
      <w:r w:rsidRPr="00F16834">
        <w:rPr>
          <w:rFonts w:eastAsia="SimSun"/>
          <w:lang w:eastAsia="zh-CN"/>
        </w:rPr>
        <w:t>NOTE:</w:t>
      </w:r>
      <w:r w:rsidRPr="00F16834">
        <w:rPr>
          <w:rFonts w:eastAsia="SimSun"/>
          <w:lang w:eastAsia="zh-CN"/>
        </w:rPr>
        <w:tab/>
        <w:t>Translation of (NATed) Public UE IP address and port to (5GC) Private UE IP address is achieved by invoking Nupf_GetUEPrivateIPaddrAndIdentifiers</w:t>
      </w:r>
      <w:r w:rsidRPr="00F16834">
        <w:rPr>
          <w:rFonts w:eastAsia="SimSun"/>
          <w:lang w:eastAsia="en-US"/>
        </w:rPr>
        <w:t xml:space="preserve"> service, while t</w:t>
      </w:r>
      <w:r w:rsidRPr="00F16834">
        <w:rPr>
          <w:rFonts w:eastAsia="SimSun"/>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Heading1"/>
      </w:pPr>
      <w:bookmarkStart w:id="59" w:name="_Toc192836247"/>
      <w:r>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Heading2"/>
      </w:pPr>
      <w:bookmarkStart w:id="60" w:name="_Toc510696586"/>
      <w:bookmarkStart w:id="61" w:name="_Toc35971378"/>
      <w:bookmarkStart w:id="62" w:name="_Toc82676343"/>
      <w:bookmarkStart w:id="63" w:name="_Toc192836248"/>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4" w:name="_Toc510696587"/>
      <w:bookmarkStart w:id="65" w:name="_Toc35971379"/>
      <w:bookmarkStart w:id="66" w:name="_Toc82676344"/>
      <w:bookmarkStart w:id="67" w:name="_Toc192836249"/>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Heading3"/>
      </w:pPr>
      <w:bookmarkStart w:id="68" w:name="_Toc510696588"/>
      <w:bookmarkStart w:id="69" w:name="_Toc35971380"/>
      <w:bookmarkStart w:id="70" w:name="_Toc82676345"/>
      <w:bookmarkStart w:id="71" w:name="_Toc192836250"/>
      <w:r>
        <w:t>5.2.1</w:t>
      </w:r>
      <w:r>
        <w:tab/>
        <w:t>Service Description</w:t>
      </w:r>
      <w:bookmarkEnd w:id="68"/>
      <w:bookmarkEnd w:id="69"/>
      <w:bookmarkEnd w:id="70"/>
      <w:bookmarkEnd w:id="71"/>
    </w:p>
    <w:p w14:paraId="1E82F801" w14:textId="77777777" w:rsidR="003B5CC3" w:rsidRDefault="003B5CC3" w:rsidP="003B5CC3">
      <w:pPr>
        <w:pStyle w:val="Heading4"/>
        <w:rPr>
          <w:lang w:eastAsia="zh-CN"/>
        </w:rPr>
      </w:pPr>
      <w:bookmarkStart w:id="72" w:name="_Toc192836251"/>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lastRenderedPageBreak/>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73" w:name="_Toc192836252"/>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Heading4"/>
        <w:rPr>
          <w:lang w:eastAsia="zh-CN"/>
        </w:rPr>
      </w:pPr>
      <w:bookmarkStart w:id="74" w:name="_Toc192836253"/>
      <w:r>
        <w:rPr>
          <w:lang w:eastAsia="zh-CN"/>
        </w:rPr>
        <w:t>5.2.1.3</w:t>
      </w:r>
      <w:r>
        <w:rPr>
          <w:lang w:eastAsia="zh-CN"/>
        </w:rPr>
        <w:tab/>
        <w:t>UPF events supported by the Nupf_EventExposure service</w:t>
      </w:r>
      <w:bookmarkEnd w:id="74"/>
    </w:p>
    <w:p w14:paraId="113ED2A4" w14:textId="77777777" w:rsidR="00140417" w:rsidRDefault="00140417" w:rsidP="00140417">
      <w:pPr>
        <w:pStyle w:val="Heading5"/>
      </w:pPr>
      <w:bookmarkStart w:id="75" w:name="_Toc192836254"/>
      <w:r>
        <w:t>5.2.1.3.1</w:t>
      </w:r>
      <w:r>
        <w:tab/>
        <w:t>General</w:t>
      </w:r>
      <w:bookmarkEnd w:id="75"/>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Heading5"/>
      </w:pPr>
      <w:bookmarkStart w:id="76" w:name="_Toc192836255"/>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Heading5"/>
      </w:pPr>
      <w:bookmarkStart w:id="77" w:name="_Toc192836256"/>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261E3B52"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21775809" w14:textId="6F6AB472" w:rsidR="00811044" w:rsidRDefault="00811044" w:rsidP="00811044">
            <w:pPr>
              <w:pStyle w:val="TAN"/>
            </w:pPr>
            <w:r>
              <w:rPr>
                <w:lang w:eastAsia="zh-CN"/>
              </w:rPr>
              <w:t>NOTE:</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tc>
      </w:tr>
    </w:tbl>
    <w:p w14:paraId="2D53B540" w14:textId="77777777" w:rsidR="00140417" w:rsidRDefault="00140417" w:rsidP="00140417"/>
    <w:p w14:paraId="7F5D1371" w14:textId="77777777" w:rsidR="00140417" w:rsidRDefault="00140417" w:rsidP="00140417">
      <w:pPr>
        <w:pStyle w:val="Heading5"/>
      </w:pPr>
      <w:bookmarkStart w:id="78" w:name="_Toc192836257"/>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49744C2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41380454" w14:textId="7F35B43D" w:rsidR="005D55D8" w:rsidRDefault="005D55D8" w:rsidP="005D55D8">
            <w:pPr>
              <w:pStyle w:val="TAN"/>
            </w:pPr>
            <w:r>
              <w:rPr>
                <w:lang w:eastAsia="zh-CN"/>
              </w:rPr>
              <w:t>NOTE:</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tc>
      </w:tr>
    </w:tbl>
    <w:p w14:paraId="31731975" w14:textId="77777777" w:rsidR="00EA02A0" w:rsidRDefault="00EA02A0" w:rsidP="00EA02A0"/>
    <w:p w14:paraId="1A9586A6" w14:textId="2492DE9E" w:rsidR="00D23B8B" w:rsidRPr="00B84B6A" w:rsidRDefault="00D23B8B" w:rsidP="00D23B8B">
      <w:pPr>
        <w:pStyle w:val="Heading5"/>
      </w:pPr>
      <w:bookmarkStart w:id="79" w:name="_Toc192836258"/>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Heading5"/>
        <w:rPr>
          <w:rFonts w:eastAsia="SimSun"/>
          <w:lang w:eastAsia="en-US"/>
        </w:rPr>
      </w:pPr>
      <w:bookmarkStart w:id="80" w:name="_Toc510696589"/>
      <w:bookmarkStart w:id="81" w:name="_Toc35971381"/>
      <w:bookmarkStart w:id="82" w:name="_Toc82676346"/>
      <w:bookmarkStart w:id="83" w:name="_Toc192836259"/>
      <w:r w:rsidRPr="00F16834">
        <w:rPr>
          <w:rFonts w:eastAsia="SimSun"/>
          <w:lang w:eastAsia="en-US"/>
        </w:rPr>
        <w:lastRenderedPageBreak/>
        <w:t>5.2.1.3.</w:t>
      </w:r>
      <w:r>
        <w:rPr>
          <w:rFonts w:eastAsia="SimSun" w:hint="eastAsia"/>
          <w:lang w:eastAsia="zh-CN"/>
        </w:rPr>
        <w:t>6</w:t>
      </w:r>
      <w:r w:rsidRPr="00F16834">
        <w:rPr>
          <w:rFonts w:eastAsia="SimSun"/>
          <w:lang w:eastAsia="en-US"/>
        </w:rPr>
        <w:tab/>
      </w:r>
      <w:bookmarkStart w:id="84" w:name="_Hlk177032887"/>
      <w:r w:rsidRPr="00F16834">
        <w:rPr>
          <w:rFonts w:eastAsia="SimSun"/>
          <w:lang w:eastAsia="en-US"/>
        </w:rPr>
        <w:t>UE NAT Mapping</w:t>
      </w:r>
      <w:bookmarkEnd w:id="84"/>
      <w:r w:rsidRPr="00F16834">
        <w:rPr>
          <w:rFonts w:eastAsia="SimSun"/>
          <w:lang w:eastAsia="en-US"/>
        </w:rPr>
        <w:t xml:space="preserve"> Information</w:t>
      </w:r>
      <w:bookmarkEnd w:id="83"/>
    </w:p>
    <w:p w14:paraId="4E131953" w14:textId="73ADC014" w:rsidR="00F16834" w:rsidRPr="00F16834" w:rsidRDefault="00F16834" w:rsidP="00AE5EB5">
      <w:pPr>
        <w:pStyle w:val="TH"/>
        <w:rPr>
          <w:rFonts w:eastAsia="SimSun"/>
          <w:lang w:eastAsia="en-US"/>
        </w:rPr>
      </w:pPr>
      <w:r w:rsidRPr="00F16834">
        <w:rPr>
          <w:rFonts w:eastAsia="SimSun"/>
          <w:lang w:eastAsia="en-US"/>
        </w:rPr>
        <w:t>Table 5.2.1.3.</w:t>
      </w:r>
      <w:r>
        <w:rPr>
          <w:rFonts w:eastAsia="SimSun" w:hint="eastAsia"/>
          <w:lang w:eastAsia="zh-CN"/>
        </w:rPr>
        <w:t>6</w:t>
      </w:r>
      <w:r w:rsidRPr="00F16834">
        <w:rPr>
          <w:rFonts w:eastAsia="SimSun"/>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pPr>
            <w:r w:rsidRPr="00AE5EB5">
              <w:t>This event provides one or more Public UE IP address and port(s) of a PDU session's private UE IP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SimSun"/>
          <w:lang w:eastAsia="en-US"/>
        </w:rPr>
      </w:pPr>
    </w:p>
    <w:p w14:paraId="2D483C13" w14:textId="5DC071EE" w:rsidR="00AE5EB5" w:rsidRPr="00AE5EB5" w:rsidRDefault="00AE5EB5" w:rsidP="00AE5EB5">
      <w:pPr>
        <w:pStyle w:val="Heading5"/>
        <w:rPr>
          <w:rFonts w:eastAsia="SimSun"/>
          <w:lang w:eastAsia="en-US"/>
        </w:rPr>
      </w:pPr>
      <w:bookmarkStart w:id="85" w:name="_Toc192836260"/>
      <w:r w:rsidRPr="00AE5EB5">
        <w:rPr>
          <w:rFonts w:eastAsia="SimSun"/>
          <w:lang w:eastAsia="en-US"/>
        </w:rPr>
        <w:t>5.2.1.3.</w:t>
      </w:r>
      <w:r w:rsidR="00FD127B">
        <w:rPr>
          <w:rFonts w:eastAsia="SimSun"/>
          <w:lang w:eastAsia="en-US"/>
        </w:rPr>
        <w:t>7</w:t>
      </w:r>
      <w:r w:rsidRPr="00AE5EB5">
        <w:rPr>
          <w:rFonts w:eastAsia="SimSun"/>
          <w:lang w:eastAsia="en-US"/>
        </w:rPr>
        <w:tab/>
        <w:t>Handling of Payload Headers Information</w:t>
      </w:r>
      <w:bookmarkEnd w:id="85"/>
    </w:p>
    <w:p w14:paraId="47356B43" w14:textId="5072C7F3" w:rsidR="00AE5EB5" w:rsidRPr="00AE5EB5" w:rsidRDefault="00AE5EB5" w:rsidP="00AE5EB5">
      <w:pPr>
        <w:pStyle w:val="TH"/>
        <w:rPr>
          <w:rFonts w:eastAsia="SimSun"/>
          <w:lang w:eastAsia="en-US"/>
        </w:rPr>
      </w:pPr>
      <w:r w:rsidRPr="00AE5EB5">
        <w:rPr>
          <w:rFonts w:eastAsia="SimSun"/>
          <w:lang w:eastAsia="en-US"/>
        </w:rPr>
        <w:t>Table 5.2.1.3.</w:t>
      </w:r>
      <w:r w:rsidR="00FD127B">
        <w:rPr>
          <w:rFonts w:eastAsia="SimSun"/>
          <w:lang w:eastAsia="en-US"/>
        </w:rPr>
        <w:t>7</w:t>
      </w:r>
      <w:r w:rsidRPr="00AE5EB5">
        <w:rPr>
          <w:rFonts w:eastAsia="SimSun"/>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86" w:name="OLE_LINK10"/>
            <w:r>
              <w:t xml:space="preserve">- </w:t>
            </w:r>
            <w:r w:rsidRPr="00413ED4">
              <w:t>Header Handling Reporting Indication</w:t>
            </w:r>
          </w:p>
          <w:bookmarkEnd w:id="86"/>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SimSun"/>
          <w:lang w:eastAsia="en-US"/>
        </w:rPr>
      </w:pPr>
    </w:p>
    <w:p w14:paraId="50A70F6C" w14:textId="77777777" w:rsidR="00C10561" w:rsidRDefault="00C10561" w:rsidP="00011D76">
      <w:pPr>
        <w:pStyle w:val="Heading3"/>
      </w:pPr>
      <w:bookmarkStart w:id="87" w:name="_Toc192836261"/>
      <w:r>
        <w:t>5.2.2</w:t>
      </w:r>
      <w:r>
        <w:tab/>
        <w:t>Service Operations</w:t>
      </w:r>
      <w:bookmarkEnd w:id="80"/>
      <w:bookmarkEnd w:id="81"/>
      <w:bookmarkEnd w:id="82"/>
      <w:bookmarkEnd w:id="87"/>
    </w:p>
    <w:p w14:paraId="7E542661" w14:textId="77777777" w:rsidR="00C10561" w:rsidRDefault="00C10561" w:rsidP="00011D76">
      <w:pPr>
        <w:pStyle w:val="Heading4"/>
      </w:pPr>
      <w:bookmarkStart w:id="88" w:name="_Toc510696590"/>
      <w:bookmarkStart w:id="89" w:name="_Toc35971382"/>
      <w:bookmarkStart w:id="90" w:name="_Toc82676347"/>
      <w:bookmarkStart w:id="91" w:name="_Toc192836262"/>
      <w:r>
        <w:t>5.2.2.1</w:t>
      </w:r>
      <w:r>
        <w:tab/>
        <w:t>Introduction</w:t>
      </w:r>
      <w:bookmarkEnd w:id="88"/>
      <w:bookmarkEnd w:id="89"/>
      <w:bookmarkEnd w:id="90"/>
      <w:bookmarkEnd w:id="91"/>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92" w:name="_Toc510696591"/>
      <w:bookmarkStart w:id="93" w:name="_Toc35971383"/>
      <w:bookmarkStart w:id="94"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Heading4"/>
      </w:pPr>
      <w:bookmarkStart w:id="95" w:name="_Toc192836263"/>
      <w:r>
        <w:t>5.2.2.2</w:t>
      </w:r>
      <w:r>
        <w:tab/>
      </w:r>
      <w:bookmarkEnd w:id="92"/>
      <w:bookmarkEnd w:id="93"/>
      <w:bookmarkEnd w:id="94"/>
      <w:r w:rsidR="00E42965">
        <w:t>Subscribe</w:t>
      </w:r>
      <w:bookmarkEnd w:id="95"/>
    </w:p>
    <w:p w14:paraId="7DB63CA3" w14:textId="77777777" w:rsidR="00976533" w:rsidRDefault="00976533" w:rsidP="00976533">
      <w:pPr>
        <w:pStyle w:val="Heading5"/>
      </w:pPr>
      <w:bookmarkStart w:id="96" w:name="_Toc25156230"/>
      <w:bookmarkStart w:id="97" w:name="_Toc34124530"/>
      <w:bookmarkStart w:id="98" w:name="_Toc43207644"/>
      <w:bookmarkStart w:id="99" w:name="_Toc49857124"/>
      <w:bookmarkStart w:id="100" w:name="_Toc56676958"/>
      <w:bookmarkStart w:id="101" w:name="_Toc56691481"/>
      <w:bookmarkStart w:id="102" w:name="_Toc56698745"/>
      <w:bookmarkStart w:id="103" w:name="_Toc89034947"/>
      <w:bookmarkStart w:id="104" w:name="_Toc89064745"/>
      <w:bookmarkStart w:id="105" w:name="_Toc89180046"/>
      <w:bookmarkStart w:id="106" w:name="_Toc97071723"/>
      <w:bookmarkStart w:id="107" w:name="_Toc120051125"/>
      <w:bookmarkStart w:id="108" w:name="_Toc122025487"/>
      <w:bookmarkStart w:id="109" w:name="_Toc192836264"/>
      <w:r>
        <w:t>5.2.2.2.1</w:t>
      </w:r>
      <w: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Heading5"/>
      </w:pPr>
      <w:bookmarkStart w:id="110" w:name="_Toc192836265"/>
      <w:r>
        <w:t>5.2.2.2.2</w:t>
      </w:r>
      <w:r>
        <w:tab/>
        <w:t>Creation of a subscription</w:t>
      </w:r>
      <w:bookmarkEnd w:id="110"/>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75pt;height:106.5pt" o:ole="">
            <v:imagedata r:id="rId15" o:title=""/>
          </v:shape>
          <o:OLEObject Type="Embed" ProgID="Visio.Drawing.11" ShapeID="_x0000_i1027" DrawAspect="Content" ObjectID="_1803449037"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5C45B19A" w:rsidR="00976533" w:rsidRDefault="00976533" w:rsidP="00976533">
      <w:pPr>
        <w:pStyle w:val="B2"/>
        <w:rPr>
          <w:lang w:val="en-US"/>
        </w:rPr>
      </w:pPr>
      <w:r>
        <w:lastRenderedPageBreak/>
        <w:t>-</w:t>
      </w:r>
      <w:r>
        <w:tab/>
        <w:t>UPF event consumer notification URI, indicating the address where to send the event notifications generated by the subscription</w:t>
      </w:r>
      <w:r w:rsidR="00504FDA">
        <w:rPr>
          <w:lang w:val="en-US"/>
        </w:rPr>
        <w:t>; and</w:t>
      </w:r>
    </w:p>
    <w:p w14:paraId="2DBD252B" w14:textId="75D7F314" w:rsidR="00D30509" w:rsidRPr="00D30509" w:rsidRDefault="00D30509" w:rsidP="00D30509">
      <w:pPr>
        <w:overflowPunct/>
        <w:autoSpaceDE/>
        <w:autoSpaceDN/>
        <w:adjustRightInd/>
        <w:ind w:left="851" w:hanging="284"/>
        <w:textAlignment w:val="auto"/>
        <w:rPr>
          <w:rFonts w:eastAsia="SimSun"/>
          <w:lang w:val="en-US" w:eastAsia="en-US"/>
        </w:rPr>
      </w:pPr>
      <w:r w:rsidRPr="00D30509">
        <w:rPr>
          <w:rFonts w:eastAsia="SimSun"/>
          <w:lang w:val="en-US" w:eastAsia="en-US"/>
        </w:rPr>
        <w:t>-</w:t>
      </w:r>
      <w:r w:rsidRPr="00D30509">
        <w:rPr>
          <w:rFonts w:eastAsia="SimSun"/>
          <w:lang w:val="en-US" w:eastAsia="en-US"/>
        </w:rPr>
        <w:tab/>
        <w:t>Public IP</w:t>
      </w:r>
      <w:r w:rsidR="005639D7">
        <w:rPr>
          <w:rFonts w:eastAsia="SimSun"/>
          <w:lang w:val="en-US"/>
        </w:rPr>
        <w:t>v4 or IPv6</w:t>
      </w:r>
      <w:r w:rsidRPr="00D30509">
        <w:rPr>
          <w:rFonts w:eastAsia="SimSun"/>
          <w:lang w:val="en-US" w:eastAsia="en-US"/>
        </w:rPr>
        <w:t xml:space="preserve"> address of the remote end, for a subscription to "UE_NAT_MAPPING_INFO" event.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SimSun"/>
          <w:lang w:val="en-US" w:eastAsia="en-US"/>
        </w:rPr>
      </w:pPr>
      <w:r w:rsidRPr="00D30509">
        <w:rPr>
          <w:rFonts w:eastAsia="SimSun"/>
          <w:lang w:eastAsia="en-US"/>
        </w:rPr>
        <w:t>-</w:t>
      </w:r>
      <w:r w:rsidRPr="00D30509">
        <w:rPr>
          <w:rFonts w:eastAsia="SimSun"/>
          <w:lang w:eastAsia="en-US"/>
        </w:rPr>
        <w:tab/>
        <w:t>Port number of the remote end,</w:t>
      </w:r>
      <w:r w:rsidRPr="00D30509">
        <w:rPr>
          <w:rFonts w:eastAsia="SimSun"/>
          <w:lang w:val="en-US" w:eastAsia="en-US"/>
        </w:rPr>
        <w:t xml:space="preserve"> for a subscription to "UE_NAT_MAPPING_INFO" event;</w:t>
      </w:r>
    </w:p>
    <w:p w14:paraId="456C7DB2" w14:textId="77777777" w:rsidR="00863E07" w:rsidRDefault="00D30509" w:rsidP="00863E07">
      <w:pPr>
        <w:pStyle w:val="B2"/>
        <w:rPr>
          <w:rFonts w:eastAsia="SimSun"/>
          <w:lang w:val="en-US"/>
        </w:rPr>
      </w:pPr>
      <w:r w:rsidRPr="00D30509">
        <w:rPr>
          <w:rFonts w:eastAsia="SimSun"/>
          <w:lang w:eastAsia="en-US"/>
        </w:rPr>
        <w:t>-</w:t>
      </w:r>
      <w:r w:rsidRPr="00D30509">
        <w:rPr>
          <w:rFonts w:eastAsia="SimSun"/>
          <w:lang w:eastAsia="en-US"/>
        </w:rPr>
        <w:tab/>
        <w:t>IP domain, for a</w:t>
      </w:r>
      <w:r w:rsidRPr="00D30509">
        <w:rPr>
          <w:rFonts w:eastAsia="SimSun"/>
          <w:lang w:val="en-US" w:eastAsia="en-US"/>
        </w:rPr>
        <w:t xml:space="preserve"> subscription to "UE_NAT_MAPPING_INFO" event</w:t>
      </w:r>
      <w:r w:rsidR="00863E07">
        <w:rPr>
          <w:rFonts w:eastAsia="SimSun"/>
          <w:lang w:val="en-US"/>
        </w:rPr>
        <w:t>;</w:t>
      </w:r>
    </w:p>
    <w:p w14:paraId="6E1EF652" w14:textId="77777777" w:rsidR="00863E07" w:rsidRDefault="00863E07" w:rsidP="00863E07">
      <w:pPr>
        <w:pStyle w:val="B2"/>
      </w:pPr>
      <w:r>
        <w:rPr>
          <w:rFonts w:eastAsia="SimSun"/>
          <w:lang w:val="en-US"/>
        </w:rPr>
        <w:t>-</w:t>
      </w:r>
      <w:r>
        <w:rPr>
          <w:rFonts w:eastAsia="SimSun"/>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 and/or</w:t>
      </w:r>
    </w:p>
    <w:p w14:paraId="5F95628B" w14:textId="34DC8DC4" w:rsidR="00D30509" w:rsidRPr="00D30509" w:rsidRDefault="00863E07" w:rsidP="00863E07">
      <w:pPr>
        <w:pStyle w:val="B2"/>
        <w:rPr>
          <w:rFonts w:eastAsia="SimSun"/>
          <w:lang w:val="en-US" w:eastAsia="en-US"/>
        </w:rPr>
      </w:pPr>
      <w:r>
        <w:rPr>
          <w:rFonts w:eastAsia="SimSun"/>
          <w:lang w:val="en-US"/>
        </w:rPr>
        <w:t>-</w:t>
      </w:r>
      <w:r>
        <w:rPr>
          <w:rFonts w:eastAsia="SimSun"/>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requesting to discard or to send the remaining data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reported yet the collected data </w:t>
      </w:r>
      <w:r w:rsidRPr="00111770">
        <w:rPr>
          <w:rFonts w:eastAsia="Malgun Gothic"/>
          <w:lang w:eastAsia="ja-JP"/>
        </w:rPr>
        <w:t>to the consumer</w:t>
      </w:r>
      <w:r w:rsidR="00D30509" w:rsidRPr="00D30509">
        <w:rPr>
          <w:rFonts w:eastAsia="SimSun"/>
          <w:lang w:val="en-US" w:eastAsia="en-US"/>
        </w:rPr>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r>
      <w:r>
        <w:lastRenderedPageBreak/>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Heading5"/>
      </w:pPr>
      <w:bookmarkStart w:id="111" w:name="_Toc192836266"/>
      <w:r>
        <w:t>5.2.2.2.3</w:t>
      </w:r>
      <w:r>
        <w:tab/>
        <w:t>Modification of a subscription</w:t>
      </w:r>
      <w:bookmarkEnd w:id="111"/>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5pt" o:ole="">
            <v:imagedata r:id="rId17" o:title=""/>
          </v:shape>
          <o:OLEObject Type="Embed" ProgID="Visio.Drawing.11" ShapeID="_x0000_i1028" DrawAspect="Content" ObjectID="_1803449038"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Heading4"/>
      </w:pPr>
      <w:bookmarkStart w:id="112" w:name="_Toc192836267"/>
      <w:r>
        <w:t>5.2.2.2A</w:t>
      </w:r>
      <w:r>
        <w:tab/>
        <w:t>Unsubscribe</w:t>
      </w:r>
      <w:bookmarkEnd w:id="112"/>
    </w:p>
    <w:p w14:paraId="305C10C6" w14:textId="77777777" w:rsidR="00CC3AE3" w:rsidRDefault="00CC3AE3" w:rsidP="00CC3AE3">
      <w:pPr>
        <w:pStyle w:val="Heading5"/>
      </w:pPr>
      <w:bookmarkStart w:id="113" w:name="_Toc25156234"/>
      <w:bookmarkStart w:id="114" w:name="_Toc34124534"/>
      <w:bookmarkStart w:id="115" w:name="_Toc43207648"/>
      <w:bookmarkStart w:id="116" w:name="_Toc49857128"/>
      <w:bookmarkStart w:id="117" w:name="_Toc56676962"/>
      <w:bookmarkStart w:id="118" w:name="_Toc56691485"/>
      <w:bookmarkStart w:id="119" w:name="_Toc56698749"/>
      <w:bookmarkStart w:id="120" w:name="_Toc89034952"/>
      <w:bookmarkStart w:id="121" w:name="_Toc89064750"/>
      <w:bookmarkStart w:id="122" w:name="_Toc89180051"/>
      <w:bookmarkStart w:id="123" w:name="_Toc97071728"/>
      <w:bookmarkStart w:id="124" w:name="_Toc120051130"/>
      <w:bookmarkStart w:id="125" w:name="_Toc122025492"/>
      <w:bookmarkStart w:id="126" w:name="_Toc192836268"/>
      <w:r>
        <w:t>5.2.2.2A.1</w:t>
      </w:r>
      <w: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75pt;height:108pt" o:ole="">
            <v:imagedata r:id="rId19" o:title=""/>
          </v:shape>
          <o:OLEObject Type="Embed" ProgID="Visio.Drawing.11" ShapeID="_x0000_i1029" DrawAspect="Content" ObjectID="_1803449039"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27" w:name="_Toc510696595"/>
      <w:bookmarkStart w:id="128" w:name="_Toc35971387"/>
      <w:bookmarkStart w:id="129" w:name="_Toc82676352"/>
      <w:bookmarkStart w:id="130" w:name="_Toc192836269"/>
      <w:r>
        <w:lastRenderedPageBreak/>
        <w:t>5.2.2.3</w:t>
      </w:r>
      <w:r>
        <w:tab/>
      </w:r>
      <w:bookmarkEnd w:id="127"/>
      <w:bookmarkEnd w:id="128"/>
      <w:bookmarkEnd w:id="129"/>
      <w:r w:rsidR="00C979C0">
        <w:t>Notify</w:t>
      </w:r>
      <w:bookmarkEnd w:id="130"/>
    </w:p>
    <w:p w14:paraId="70C70F7C" w14:textId="77777777" w:rsidR="005C517A" w:rsidRDefault="005C517A" w:rsidP="00011D76">
      <w:pPr>
        <w:pStyle w:val="Heading5"/>
      </w:pPr>
      <w:bookmarkStart w:id="131" w:name="_Toc192836270"/>
      <w:r>
        <w:t>5.2.2.3.1</w:t>
      </w:r>
      <w:r>
        <w:tab/>
        <w:t>General</w:t>
      </w:r>
      <w:bookmarkEnd w:id="131"/>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6645FD25" w14:textId="7654CA4E" w:rsidR="00364022" w:rsidRPr="003B2883" w:rsidRDefault="00863E07" w:rsidP="00863E07">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any data that has been collected but not sent to the consumer yet</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requesting to send the remaining data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32"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32"/>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33"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33"/>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lastRenderedPageBreak/>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SimSun"/>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SimSun"/>
          <w:lang w:eastAsia="en-US"/>
        </w:rPr>
        <w:t>-</w:t>
      </w:r>
      <w:r w:rsidRPr="00064311">
        <w:rPr>
          <w:rFonts w:eastAsia="SimSun"/>
          <w:lang w:eastAsia="en-US"/>
        </w:rPr>
        <w:tab/>
      </w:r>
      <w:r w:rsidR="00CF5BF6">
        <w:rPr>
          <w:rFonts w:eastAsia="SimSun"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77777777" w:rsidR="00CF5BF6" w:rsidRDefault="00CF5BF6" w:rsidP="00CF5BF6">
      <w:pPr>
        <w:pStyle w:val="ListParagraph"/>
        <w:numPr>
          <w:ilvl w:val="0"/>
          <w:numId w:val="22"/>
        </w:numPr>
      </w:pPr>
      <w:r>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77777777" w:rsidR="00E43FCC" w:rsidRPr="00181C3D" w:rsidRDefault="00E43FCC" w:rsidP="00E43FCC">
      <w:pPr>
        <w:pStyle w:val="NO"/>
      </w:pPr>
      <w:r w:rsidRPr="00030C30">
        <w:t>NOTE:</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729A2EE5" w:rsidR="005C517A" w:rsidRDefault="005C517A" w:rsidP="00011D76">
      <w:pPr>
        <w:pStyle w:val="Heading5"/>
      </w:pPr>
      <w:bookmarkStart w:id="134" w:name="_Toc192836271"/>
      <w:r>
        <w:lastRenderedPageBreak/>
        <w:t>5.2.2.3.2</w:t>
      </w:r>
      <w:r>
        <w:tab/>
        <w:t xml:space="preserve">UPF sends notification on </w:t>
      </w:r>
      <w:r w:rsidR="004C7CEC">
        <w:rPr>
          <w:noProof/>
        </w:rPr>
        <w:t>subscribed events</w:t>
      </w:r>
      <w:bookmarkEnd w:id="134"/>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pt;height:106.5pt" o:ole="">
            <v:imagedata r:id="rId21" o:title=""/>
          </v:shape>
          <o:OLEObject Type="Embed" ProgID="Visio.Drawing.11" ShapeID="_x0000_i1030" DrawAspect="Content" ObjectID="_1803449040"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5878F199" w14:textId="1C3A6672" w:rsidR="00353224" w:rsidRPr="004F2B0F" w:rsidRDefault="004F2B0F" w:rsidP="00353224">
      <w:pPr>
        <w:pStyle w:val="B1"/>
        <w:ind w:firstLine="0"/>
      </w:pPr>
      <w:r w:rsidRPr="007048D7">
        <w:t xml:space="preserve">If the notification is sent to </w:t>
      </w:r>
      <w:r>
        <w:t xml:space="preserve">report the </w:t>
      </w:r>
      <w:r w:rsidRPr="007048D7">
        <w:t>subscription terminat</w:t>
      </w:r>
      <w:r>
        <w:t>ion (i.e. the event type is set to "SUBSCRIPTION_TERMINATION")</w:t>
      </w:r>
      <w:r w:rsidRPr="007048D7">
        <w:t xml:space="preserve">, the NF service consumer shall </w:t>
      </w:r>
      <w:r>
        <w:t xml:space="preserve">additionally </w:t>
      </w:r>
      <w:r w:rsidRPr="007048D7">
        <w:t xml:space="preserve">terminate the subscription </w:t>
      </w:r>
      <w:r w:rsidRPr="007048D7">
        <w:rPr>
          <w:rFonts w:hint="eastAsia"/>
        </w:rPr>
        <w:t>locally</w:t>
      </w:r>
      <w:r>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Heading2"/>
      </w:pPr>
      <w:bookmarkStart w:id="135" w:name="_Toc192836272"/>
      <w:r>
        <w:t>5.3</w:t>
      </w:r>
      <w:r>
        <w:tab/>
      </w:r>
      <w:r w:rsidR="00E67634">
        <w:rPr>
          <w:rFonts w:cs="Arial"/>
          <w:lang w:val="en-US"/>
        </w:rPr>
        <w:t>Nupf_GetUEPrivateIPaddrAndIdentifiers</w:t>
      </w:r>
      <w:r w:rsidRPr="00AF47A0">
        <w:t xml:space="preserve"> </w:t>
      </w:r>
      <w:r>
        <w:t>Service</w:t>
      </w:r>
      <w:bookmarkEnd w:id="135"/>
    </w:p>
    <w:p w14:paraId="09203DDE" w14:textId="06058037" w:rsidR="00431AA8" w:rsidRDefault="00431AA8" w:rsidP="00431AA8">
      <w:pPr>
        <w:pStyle w:val="Heading3"/>
      </w:pPr>
      <w:bookmarkStart w:id="136" w:name="_Toc192836273"/>
      <w:r>
        <w:t>5.3.1</w:t>
      </w:r>
      <w:r>
        <w:tab/>
        <w:t>Service Description</w:t>
      </w:r>
      <w:bookmarkEnd w:id="136"/>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37" w:name="_Toc192836274"/>
      <w:r>
        <w:t>5.3.2</w:t>
      </w:r>
      <w:r>
        <w:tab/>
        <w:t>Service Operations</w:t>
      </w:r>
      <w:bookmarkEnd w:id="137"/>
    </w:p>
    <w:p w14:paraId="597043A0" w14:textId="4384BBE8" w:rsidR="00431AA8" w:rsidRDefault="00431AA8" w:rsidP="00431AA8">
      <w:pPr>
        <w:pStyle w:val="Heading4"/>
      </w:pPr>
      <w:bookmarkStart w:id="138" w:name="_Toc192836275"/>
      <w:r>
        <w:t>5.3.2.1</w:t>
      </w:r>
      <w:r>
        <w:tab/>
        <w:t>Introduction</w:t>
      </w:r>
      <w:bookmarkEnd w:id="138"/>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Heading4"/>
      </w:pPr>
      <w:bookmarkStart w:id="139" w:name="_Toc11338347"/>
      <w:bookmarkStart w:id="140" w:name="_Toc27584950"/>
      <w:bookmarkStart w:id="141" w:name="_Toc36456892"/>
      <w:bookmarkStart w:id="142" w:name="_Toc45027770"/>
      <w:bookmarkStart w:id="143" w:name="_Toc45028605"/>
      <w:bookmarkStart w:id="144" w:name="_Toc67681359"/>
      <w:bookmarkStart w:id="145" w:name="_Toc122086241"/>
      <w:bookmarkStart w:id="146" w:name="_Toc192836276"/>
      <w:r>
        <w:lastRenderedPageBreak/>
        <w:t>5.3</w:t>
      </w:r>
      <w:r w:rsidRPr="00B06F7A">
        <w:t>.2.2</w:t>
      </w:r>
      <w:r w:rsidRPr="00B06F7A">
        <w:tab/>
        <w:t>Get</w:t>
      </w:r>
      <w:bookmarkEnd w:id="139"/>
      <w:bookmarkEnd w:id="140"/>
      <w:bookmarkEnd w:id="141"/>
      <w:bookmarkEnd w:id="142"/>
      <w:bookmarkEnd w:id="143"/>
      <w:bookmarkEnd w:id="144"/>
      <w:bookmarkEnd w:id="145"/>
      <w:bookmarkEnd w:id="146"/>
    </w:p>
    <w:p w14:paraId="435F16D1" w14:textId="7E8E5046" w:rsidR="00431AA8" w:rsidRPr="00B06F7A" w:rsidRDefault="00431AA8" w:rsidP="00431AA8">
      <w:pPr>
        <w:pStyle w:val="Heading5"/>
      </w:pPr>
      <w:bookmarkStart w:id="147" w:name="_Toc11338348"/>
      <w:bookmarkStart w:id="148" w:name="_Toc27584951"/>
      <w:bookmarkStart w:id="149" w:name="_Toc36456893"/>
      <w:bookmarkStart w:id="150" w:name="_Toc45027771"/>
      <w:bookmarkStart w:id="151" w:name="_Toc45028606"/>
      <w:bookmarkStart w:id="152" w:name="_Toc67681360"/>
      <w:bookmarkStart w:id="153" w:name="_Toc122086242"/>
      <w:bookmarkStart w:id="154" w:name="_Toc192836277"/>
      <w:r>
        <w:t>5.3</w:t>
      </w:r>
      <w:r w:rsidRPr="00B06F7A">
        <w:t>.2.2.1</w:t>
      </w:r>
      <w:r w:rsidRPr="00B06F7A">
        <w:tab/>
        <w:t>General</w:t>
      </w:r>
      <w:bookmarkEnd w:id="147"/>
      <w:bookmarkEnd w:id="148"/>
      <w:bookmarkEnd w:id="149"/>
      <w:bookmarkEnd w:id="150"/>
      <w:bookmarkEnd w:id="151"/>
      <w:bookmarkEnd w:id="152"/>
      <w:bookmarkEnd w:id="153"/>
      <w:bookmarkEnd w:id="154"/>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5.75pt;height:108pt" o:ole="">
            <v:imagedata r:id="rId23" o:title=""/>
          </v:shape>
          <o:OLEObject Type="Embed" ProgID="Visio.Drawing.11" ShapeID="_x0000_i1031" DrawAspect="Content" ObjectID="_1803449041"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155" w:name="_Toc510696597"/>
      <w:bookmarkStart w:id="156" w:name="_Toc35971389"/>
      <w:bookmarkStart w:id="157" w:name="_Toc82676354"/>
      <w:bookmarkStart w:id="158" w:name="_Toc192836278"/>
      <w:r>
        <w:t>6</w:t>
      </w:r>
      <w:r>
        <w:tab/>
        <w:t>API Definitions</w:t>
      </w:r>
      <w:bookmarkEnd w:id="155"/>
      <w:bookmarkEnd w:id="156"/>
      <w:bookmarkEnd w:id="157"/>
      <w:bookmarkEnd w:id="158"/>
    </w:p>
    <w:p w14:paraId="0C4E7262" w14:textId="23671AA7" w:rsidR="00C10561" w:rsidRDefault="00C10561" w:rsidP="00011D76">
      <w:pPr>
        <w:pStyle w:val="Heading2"/>
      </w:pPr>
      <w:bookmarkStart w:id="159" w:name="_Toc510696598"/>
      <w:bookmarkStart w:id="160" w:name="_Toc35971390"/>
      <w:bookmarkStart w:id="161" w:name="_Toc82676355"/>
      <w:bookmarkStart w:id="162" w:name="_Toc192836279"/>
      <w:r>
        <w:t>6.1</w:t>
      </w:r>
      <w:r>
        <w:tab/>
      </w:r>
      <w:r w:rsidR="0003406A">
        <w:t>Nupf_EventExposure</w:t>
      </w:r>
      <w:r>
        <w:t xml:space="preserve"> Service API</w:t>
      </w:r>
      <w:bookmarkEnd w:id="159"/>
      <w:bookmarkEnd w:id="160"/>
      <w:bookmarkEnd w:id="161"/>
      <w:bookmarkEnd w:id="162"/>
    </w:p>
    <w:p w14:paraId="25E97047" w14:textId="32B1F978" w:rsidR="00C10561" w:rsidRDefault="00C10561" w:rsidP="00011D76">
      <w:pPr>
        <w:pStyle w:val="Heading3"/>
      </w:pPr>
      <w:bookmarkStart w:id="163" w:name="_Toc510696599"/>
      <w:bookmarkStart w:id="164" w:name="_Toc35971391"/>
      <w:bookmarkStart w:id="165" w:name="_Toc82676356"/>
      <w:bookmarkStart w:id="166" w:name="_Toc192836280"/>
      <w:r>
        <w:t>6.1.1</w:t>
      </w:r>
      <w:r>
        <w:tab/>
      </w:r>
      <w:bookmarkEnd w:id="163"/>
      <w:bookmarkEnd w:id="164"/>
      <w:bookmarkEnd w:id="165"/>
      <w:r w:rsidR="00A32724">
        <w:t>API URI</w:t>
      </w:r>
      <w:bookmarkEnd w:id="166"/>
    </w:p>
    <w:p w14:paraId="16E7830F" w14:textId="1F53F830" w:rsidR="00C10561" w:rsidRDefault="00C10561" w:rsidP="00C10561">
      <w:pPr>
        <w:rPr>
          <w:noProof/>
          <w:lang w:eastAsia="zh-CN"/>
        </w:rPr>
      </w:pPr>
      <w:bookmarkStart w:id="167"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lastRenderedPageBreak/>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68" w:name="_Toc35971392"/>
      <w:bookmarkStart w:id="169" w:name="_Toc82676357"/>
      <w:bookmarkStart w:id="170" w:name="_Toc192836281"/>
      <w:r>
        <w:t>6.1.2</w:t>
      </w:r>
      <w:r>
        <w:tab/>
        <w:t>Usage of HTTP</w:t>
      </w:r>
      <w:bookmarkEnd w:id="167"/>
      <w:bookmarkEnd w:id="168"/>
      <w:bookmarkEnd w:id="169"/>
      <w:bookmarkEnd w:id="170"/>
    </w:p>
    <w:p w14:paraId="3D4FA545" w14:textId="77777777" w:rsidR="00C10561" w:rsidRPr="000C5200" w:rsidRDefault="00C10561" w:rsidP="00011D76">
      <w:pPr>
        <w:pStyle w:val="Heading4"/>
      </w:pPr>
      <w:bookmarkStart w:id="171" w:name="_Toc510696601"/>
      <w:bookmarkStart w:id="172" w:name="_Toc35971393"/>
      <w:bookmarkStart w:id="173" w:name="_Toc82676358"/>
      <w:bookmarkStart w:id="174" w:name="_Toc192836282"/>
      <w:r>
        <w:t>6.1.2.1</w:t>
      </w:r>
      <w:r>
        <w:tab/>
        <w:t>General</w:t>
      </w:r>
      <w:bookmarkEnd w:id="171"/>
      <w:bookmarkEnd w:id="172"/>
      <w:bookmarkEnd w:id="173"/>
      <w:bookmarkEnd w:id="174"/>
    </w:p>
    <w:p w14:paraId="6CB9EE1C" w14:textId="46F9EB5A" w:rsidR="00C10561" w:rsidRPr="00986E88" w:rsidRDefault="00C10561" w:rsidP="00C10561">
      <w:pPr>
        <w:rPr>
          <w:noProof/>
        </w:rPr>
      </w:pPr>
      <w:bookmarkStart w:id="175"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76" w:name="_Toc35971394"/>
      <w:bookmarkStart w:id="177" w:name="_Toc82676359"/>
      <w:bookmarkStart w:id="178" w:name="_Toc192836283"/>
      <w:r>
        <w:t>6.1.2.2</w:t>
      </w:r>
      <w:r>
        <w:tab/>
        <w:t>HTTP standard headers</w:t>
      </w:r>
      <w:bookmarkEnd w:id="175"/>
      <w:bookmarkEnd w:id="176"/>
      <w:bookmarkEnd w:id="177"/>
      <w:bookmarkEnd w:id="178"/>
    </w:p>
    <w:p w14:paraId="15A94054" w14:textId="77777777" w:rsidR="00C10561" w:rsidRDefault="00C10561" w:rsidP="00011D76">
      <w:pPr>
        <w:pStyle w:val="Heading5"/>
        <w:rPr>
          <w:lang w:eastAsia="zh-CN"/>
        </w:rPr>
      </w:pPr>
      <w:bookmarkStart w:id="179" w:name="_Toc510696603"/>
      <w:bookmarkStart w:id="180" w:name="_Toc35971395"/>
      <w:bookmarkStart w:id="181" w:name="_Toc82676360"/>
      <w:bookmarkStart w:id="182" w:name="_Toc192836284"/>
      <w:r>
        <w:t>6.1.2.2.1</w:t>
      </w:r>
      <w:r>
        <w:rPr>
          <w:rFonts w:hint="eastAsia"/>
          <w:lang w:eastAsia="zh-CN"/>
        </w:rPr>
        <w:tab/>
      </w:r>
      <w:r>
        <w:rPr>
          <w:lang w:eastAsia="zh-CN"/>
        </w:rPr>
        <w:t>General</w:t>
      </w:r>
      <w:bookmarkEnd w:id="179"/>
      <w:bookmarkEnd w:id="180"/>
      <w:bookmarkEnd w:id="181"/>
      <w:bookmarkEnd w:id="182"/>
    </w:p>
    <w:p w14:paraId="191587AC" w14:textId="77777777" w:rsidR="00C10561" w:rsidRPr="00986E88" w:rsidRDefault="00C10561" w:rsidP="00C10561">
      <w:pPr>
        <w:rPr>
          <w:noProof/>
        </w:rPr>
      </w:pPr>
      <w:bookmarkStart w:id="183"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84" w:name="_Toc35971396"/>
      <w:bookmarkStart w:id="185" w:name="_Toc82676361"/>
      <w:bookmarkStart w:id="186" w:name="_Toc192836285"/>
      <w:r>
        <w:t>6.1.2.2.2</w:t>
      </w:r>
      <w:r>
        <w:tab/>
        <w:t>Content type</w:t>
      </w:r>
      <w:bookmarkEnd w:id="183"/>
      <w:bookmarkEnd w:id="184"/>
      <w:bookmarkEnd w:id="185"/>
      <w:bookmarkEnd w:id="186"/>
    </w:p>
    <w:p w14:paraId="06B514B4" w14:textId="77777777" w:rsidR="00C10561" w:rsidRDefault="00C10561" w:rsidP="00C10561">
      <w:bookmarkStart w:id="18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Heading4"/>
      </w:pPr>
      <w:bookmarkStart w:id="188" w:name="_Toc35971397"/>
      <w:bookmarkStart w:id="189" w:name="_Toc82676362"/>
      <w:bookmarkStart w:id="190" w:name="_Toc192836286"/>
      <w:r>
        <w:t>6.1.2.3</w:t>
      </w:r>
      <w:r>
        <w:tab/>
        <w:t>HTTP custom headers</w:t>
      </w:r>
      <w:bookmarkEnd w:id="187"/>
      <w:bookmarkEnd w:id="188"/>
      <w:bookmarkEnd w:id="189"/>
      <w:bookmarkEnd w:id="190"/>
    </w:p>
    <w:p w14:paraId="27B040E8" w14:textId="029248C3" w:rsidR="00C10561" w:rsidRDefault="00C10561" w:rsidP="00C10561">
      <w:pPr>
        <w:rPr>
          <w:noProof/>
        </w:rPr>
      </w:pPr>
      <w:bookmarkStart w:id="191" w:name="_Toc489605322"/>
      <w:bookmarkStart w:id="192" w:name="_Toc492899753"/>
      <w:bookmarkStart w:id="193" w:name="_Toc492900032"/>
      <w:bookmarkStart w:id="194" w:name="_Toc492967834"/>
      <w:bookmarkStart w:id="195" w:name="_Toc492972922"/>
      <w:bookmarkStart w:id="196" w:name="_Toc492973142"/>
      <w:bookmarkStart w:id="197" w:name="_Toc492974840"/>
      <w:bookmarkStart w:id="19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199" w:name="_Toc510696607"/>
      <w:bookmarkStart w:id="200" w:name="_Toc35971398"/>
      <w:bookmarkStart w:id="201" w:name="_Toc82676363"/>
      <w:bookmarkStart w:id="202" w:name="_Toc192836287"/>
      <w:bookmarkEnd w:id="191"/>
      <w:bookmarkEnd w:id="192"/>
      <w:bookmarkEnd w:id="193"/>
      <w:bookmarkEnd w:id="194"/>
      <w:bookmarkEnd w:id="195"/>
      <w:bookmarkEnd w:id="196"/>
      <w:bookmarkEnd w:id="197"/>
      <w:bookmarkEnd w:id="198"/>
      <w:r>
        <w:lastRenderedPageBreak/>
        <w:t>6.1.3</w:t>
      </w:r>
      <w:r>
        <w:tab/>
        <w:t>Resources</w:t>
      </w:r>
      <w:bookmarkEnd w:id="199"/>
      <w:bookmarkEnd w:id="200"/>
      <w:bookmarkEnd w:id="201"/>
      <w:bookmarkEnd w:id="202"/>
    </w:p>
    <w:p w14:paraId="586E472F" w14:textId="77777777" w:rsidR="00C10561" w:rsidRPr="000A7435" w:rsidRDefault="00C10561" w:rsidP="00011D76">
      <w:pPr>
        <w:pStyle w:val="Heading4"/>
      </w:pPr>
      <w:bookmarkStart w:id="203" w:name="_Toc510696608"/>
      <w:bookmarkStart w:id="204" w:name="_Toc35971399"/>
      <w:bookmarkStart w:id="205" w:name="_Toc82676364"/>
      <w:bookmarkStart w:id="206" w:name="_Toc192836288"/>
      <w:r>
        <w:t>6.1.3.1</w:t>
      </w:r>
      <w:r>
        <w:tab/>
        <w:t>Overview</w:t>
      </w:r>
      <w:bookmarkEnd w:id="203"/>
      <w:bookmarkEnd w:id="204"/>
      <w:bookmarkEnd w:id="205"/>
      <w:bookmarkEnd w:id="206"/>
    </w:p>
    <w:p w14:paraId="07DBA57A" w14:textId="7676BEEB" w:rsidR="00C10561" w:rsidRPr="00A258AF" w:rsidRDefault="00AA2861" w:rsidP="00C10561">
      <w:pPr>
        <w:pStyle w:val="TH"/>
        <w:rPr>
          <w:lang w:val="en-US"/>
        </w:rPr>
      </w:pPr>
      <w:r>
        <w:object w:dxaOrig="5265" w:dyaOrig="3555" w14:anchorId="134913C7">
          <v:shape id="_x0000_i1032" type="#_x0000_t75" style="width:263.25pt;height:179.25pt" o:ole="">
            <v:imagedata r:id="rId25" o:title=""/>
          </v:shape>
          <o:OLEObject Type="Embed" ProgID="Visio.Drawing.15" ShapeID="_x0000_i1032" DrawAspect="Content" ObjectID="_1803449042"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Heading4"/>
      </w:pPr>
      <w:bookmarkStart w:id="207" w:name="_Toc510696609"/>
      <w:bookmarkStart w:id="208" w:name="_Toc35971400"/>
      <w:bookmarkStart w:id="209" w:name="_Toc82676365"/>
      <w:bookmarkStart w:id="210" w:name="_Toc192836289"/>
      <w:r>
        <w:t>6.1.3.2</w:t>
      </w:r>
      <w:r>
        <w:tab/>
        <w:t xml:space="preserve">Resource: </w:t>
      </w:r>
      <w:r w:rsidR="009E1EF5">
        <w:rPr>
          <w:rFonts w:hint="eastAsia"/>
          <w:lang w:eastAsia="zh-CN"/>
        </w:rPr>
        <w:t>Event</w:t>
      </w:r>
      <w:r w:rsidR="009E1EF5">
        <w:t>ExposureSubscriptions</w:t>
      </w:r>
      <w:bookmarkEnd w:id="207"/>
      <w:bookmarkEnd w:id="208"/>
      <w:bookmarkEnd w:id="209"/>
      <w:bookmarkEnd w:id="210"/>
    </w:p>
    <w:p w14:paraId="3CC608C7" w14:textId="2FB0907F" w:rsidR="00C10561" w:rsidRDefault="00C10561" w:rsidP="00011D76">
      <w:pPr>
        <w:pStyle w:val="Heading5"/>
      </w:pPr>
      <w:bookmarkStart w:id="211" w:name="_Toc510696610"/>
      <w:bookmarkStart w:id="212" w:name="_Toc35971401"/>
      <w:bookmarkStart w:id="213" w:name="_Toc82676366"/>
      <w:bookmarkStart w:id="214" w:name="_Toc192836290"/>
      <w:r>
        <w:t>6.1.3.2.1</w:t>
      </w:r>
      <w:r>
        <w:tab/>
        <w:t>Description</w:t>
      </w:r>
      <w:bookmarkEnd w:id="211"/>
      <w:bookmarkEnd w:id="212"/>
      <w:bookmarkEnd w:id="213"/>
      <w:bookmarkEnd w:id="214"/>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15" w:name="_Toc35971402"/>
      <w:bookmarkStart w:id="216" w:name="_Toc82676367"/>
      <w:bookmarkStart w:id="217" w:name="_Toc510696612"/>
      <w:bookmarkStart w:id="218" w:name="_Toc192836291"/>
      <w:r>
        <w:t>6.1.3.2.2</w:t>
      </w:r>
      <w:r>
        <w:tab/>
        <w:t>Resource Definition</w:t>
      </w:r>
      <w:bookmarkEnd w:id="215"/>
      <w:bookmarkEnd w:id="216"/>
      <w:bookmarkEnd w:id="218"/>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19" w:name="_Toc35971403"/>
      <w:bookmarkStart w:id="220" w:name="_Toc82676368"/>
      <w:bookmarkStart w:id="221" w:name="_Toc192836292"/>
      <w:r>
        <w:lastRenderedPageBreak/>
        <w:t>6.1.3.2.3</w:t>
      </w:r>
      <w:r>
        <w:tab/>
        <w:t>Resource Standard Methods</w:t>
      </w:r>
      <w:bookmarkEnd w:id="217"/>
      <w:bookmarkEnd w:id="219"/>
      <w:bookmarkEnd w:id="220"/>
      <w:bookmarkEnd w:id="221"/>
    </w:p>
    <w:p w14:paraId="49CA7637" w14:textId="3EBDA71E" w:rsidR="00C10561" w:rsidRPr="00384E92" w:rsidRDefault="00C10561" w:rsidP="00011D76">
      <w:pPr>
        <w:pStyle w:val="H6"/>
      </w:pPr>
      <w:bookmarkStart w:id="222" w:name="_Toc510696613"/>
      <w:bookmarkStart w:id="223" w:name="_Toc35971404"/>
      <w:r w:rsidRPr="00384E92">
        <w:t>6.</w:t>
      </w:r>
      <w:r>
        <w:t>1.3.2.3</w:t>
      </w:r>
      <w:r w:rsidRPr="00384E92">
        <w:t>.1</w:t>
      </w:r>
      <w:r w:rsidRPr="00384E92">
        <w:tab/>
      </w:r>
      <w:r w:rsidR="00AD575D">
        <w:t>POST</w:t>
      </w:r>
      <w:bookmarkEnd w:id="222"/>
      <w:bookmarkEnd w:id="223"/>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4" w:name="_PERM_MCCTEMPBM_CRPT03410203___2"/>
            <w:r w:rsidRPr="003B2883">
              <w:t>-</w:t>
            </w:r>
            <w:r w:rsidRPr="003B2883">
              <w:tab/>
            </w:r>
            <w:bookmarkEnd w:id="224"/>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25" w:name="_Toc25156464"/>
      <w:bookmarkStart w:id="226" w:name="_Toc34124768"/>
      <w:bookmarkStart w:id="227" w:name="_Toc43207894"/>
      <w:bookmarkStart w:id="228" w:name="_Toc49857367"/>
      <w:bookmarkStart w:id="229" w:name="_Toc56677208"/>
      <w:bookmarkStart w:id="230" w:name="_Toc56691731"/>
      <w:bookmarkStart w:id="231" w:name="_Toc56698995"/>
      <w:bookmarkStart w:id="232" w:name="_Toc89035245"/>
      <w:bookmarkStart w:id="233" w:name="_Toc89065043"/>
      <w:bookmarkStart w:id="234" w:name="_Toc89180342"/>
      <w:bookmarkStart w:id="235" w:name="_Toc97072021"/>
      <w:bookmarkStart w:id="236" w:name="_Toc120051426"/>
      <w:bookmarkStart w:id="237" w:name="_Toc122025789"/>
      <w:bookmarkStart w:id="238" w:name="_Toc192836293"/>
      <w:r w:rsidRPr="003B2883">
        <w:t>6.</w:t>
      </w:r>
      <w:r>
        <w:t>1</w:t>
      </w:r>
      <w:r w:rsidRPr="003B2883">
        <w:t>.3.2.4</w:t>
      </w:r>
      <w:r w:rsidRPr="003B2883">
        <w:tab/>
        <w:t>Resource Custom Operations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239" w:name="_Toc192836294"/>
      <w:r w:rsidRPr="003B2883">
        <w:t>6.</w:t>
      </w:r>
      <w:r>
        <w:t>1</w:t>
      </w:r>
      <w:r w:rsidRPr="003B2883">
        <w:t>.3.3</w:t>
      </w:r>
      <w:r w:rsidRPr="003B2883">
        <w:tab/>
        <w:t>Resource: Individual subscription</w:t>
      </w:r>
      <w:bookmarkEnd w:id="239"/>
    </w:p>
    <w:p w14:paraId="72974B00" w14:textId="77777777" w:rsidR="00545FEE" w:rsidRPr="003B2883" w:rsidRDefault="00545FEE" w:rsidP="00545FEE">
      <w:pPr>
        <w:pStyle w:val="Heading5"/>
      </w:pPr>
      <w:bookmarkStart w:id="240" w:name="_Toc25156466"/>
      <w:bookmarkStart w:id="241" w:name="_Toc34124770"/>
      <w:bookmarkStart w:id="242" w:name="_Toc43207896"/>
      <w:bookmarkStart w:id="243" w:name="_Toc49857369"/>
      <w:bookmarkStart w:id="244" w:name="_Toc56677210"/>
      <w:bookmarkStart w:id="245" w:name="_Toc56691733"/>
      <w:bookmarkStart w:id="246" w:name="_Toc56698997"/>
      <w:bookmarkStart w:id="247" w:name="_Toc89035247"/>
      <w:bookmarkStart w:id="248" w:name="_Toc89065045"/>
      <w:bookmarkStart w:id="249" w:name="_Toc89180344"/>
      <w:bookmarkStart w:id="250" w:name="_Toc97072023"/>
      <w:bookmarkStart w:id="251" w:name="_Toc120051428"/>
      <w:bookmarkStart w:id="252" w:name="_Toc122025791"/>
      <w:bookmarkStart w:id="253" w:name="_Toc192836295"/>
      <w:r w:rsidRPr="003B2883">
        <w:t>6.</w:t>
      </w:r>
      <w:r>
        <w:t>1</w:t>
      </w:r>
      <w:r w:rsidRPr="003B2883">
        <w:t>.3.3.1</w:t>
      </w:r>
      <w:r w:rsidRPr="003B2883">
        <w:tab/>
        <w:t>Description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254" w:name="_Toc25156467"/>
      <w:bookmarkStart w:id="255" w:name="_Toc34124771"/>
      <w:bookmarkStart w:id="256" w:name="_Toc43207897"/>
      <w:bookmarkStart w:id="257" w:name="_Toc49857370"/>
      <w:bookmarkStart w:id="258" w:name="_Toc56677211"/>
      <w:bookmarkStart w:id="259" w:name="_Toc56691734"/>
      <w:bookmarkStart w:id="260" w:name="_Toc56698998"/>
      <w:bookmarkStart w:id="261" w:name="_Toc89035248"/>
      <w:bookmarkStart w:id="262" w:name="_Toc89065046"/>
      <w:bookmarkStart w:id="263" w:name="_Toc89180345"/>
      <w:bookmarkStart w:id="264" w:name="_Toc97072024"/>
      <w:bookmarkStart w:id="265" w:name="_Toc120051429"/>
      <w:bookmarkStart w:id="266" w:name="_Toc122025792"/>
      <w:bookmarkStart w:id="267" w:name="_Toc192836296"/>
      <w:r w:rsidRPr="003B2883">
        <w:t>6.</w:t>
      </w:r>
      <w:r>
        <w:t>1</w:t>
      </w:r>
      <w:r w:rsidRPr="003B2883">
        <w:t>.3.3.2</w:t>
      </w:r>
      <w:r w:rsidRPr="003B2883">
        <w:tab/>
        <w:t>Resource Definition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268" w:name="_Toc25156468"/>
      <w:bookmarkStart w:id="269" w:name="_Toc34124772"/>
      <w:bookmarkStart w:id="270" w:name="_Toc43207898"/>
      <w:bookmarkStart w:id="271" w:name="_Toc49857371"/>
      <w:bookmarkStart w:id="272" w:name="_Toc56677212"/>
      <w:bookmarkStart w:id="273" w:name="_Toc56691735"/>
      <w:bookmarkStart w:id="274" w:name="_Toc56698999"/>
      <w:bookmarkStart w:id="275" w:name="_Toc89035249"/>
      <w:bookmarkStart w:id="276" w:name="_Toc89065047"/>
      <w:bookmarkStart w:id="277" w:name="_Toc89180346"/>
      <w:bookmarkStart w:id="278" w:name="_Toc97072025"/>
      <w:bookmarkStart w:id="279" w:name="_Toc120051430"/>
      <w:bookmarkStart w:id="280" w:name="_Toc122025793"/>
      <w:bookmarkStart w:id="281" w:name="_Toc192836297"/>
      <w:r w:rsidRPr="003B2883">
        <w:t>6.</w:t>
      </w:r>
      <w:r>
        <w:t>1</w:t>
      </w:r>
      <w:r w:rsidRPr="003B2883">
        <w:t>.3.3.3</w:t>
      </w:r>
      <w:r w:rsidRPr="003B2883">
        <w:tab/>
        <w:t>Resource Standard Methods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91485CB" w14:textId="5D3BF483" w:rsidR="00545FEE" w:rsidRPr="003B2883" w:rsidRDefault="00EC7D5A" w:rsidP="000E0428">
      <w:pPr>
        <w:pStyle w:val="H6"/>
      </w:pPr>
      <w:bookmarkStart w:id="282" w:name="_Toc25156469"/>
      <w:bookmarkStart w:id="283" w:name="_Toc34124773"/>
      <w:bookmarkStart w:id="284" w:name="_Toc43207899"/>
      <w:bookmarkStart w:id="285" w:name="_Toc49857372"/>
      <w:bookmarkStart w:id="286" w:name="_Toc56677213"/>
      <w:bookmarkStart w:id="287" w:name="_Toc56691736"/>
      <w:bookmarkStart w:id="288" w:name="_Toc56699000"/>
      <w:bookmarkStart w:id="289" w:name="_Toc89035250"/>
      <w:bookmarkStart w:id="290" w:name="_Toc89065048"/>
      <w:bookmarkStart w:id="291" w:name="_Toc89180347"/>
      <w:bookmarkStart w:id="292" w:name="_Toc97072026"/>
      <w:bookmarkStart w:id="293" w:name="_Toc120051431"/>
      <w:bookmarkStart w:id="294" w:name="_Toc122025794"/>
      <w:r w:rsidRPr="00EC7D5A">
        <w:t>6.1.3.3.3.1</w:t>
      </w:r>
      <w:r w:rsidRPr="003B2883">
        <w:tab/>
      </w:r>
      <w:bookmarkEnd w:id="282"/>
      <w:bookmarkEnd w:id="283"/>
      <w:bookmarkEnd w:id="284"/>
      <w:bookmarkEnd w:id="285"/>
      <w:bookmarkEnd w:id="286"/>
      <w:bookmarkEnd w:id="287"/>
      <w:bookmarkEnd w:id="288"/>
      <w:bookmarkEnd w:id="289"/>
      <w:bookmarkEnd w:id="290"/>
      <w:bookmarkEnd w:id="291"/>
      <w:bookmarkEnd w:id="292"/>
      <w:bookmarkEnd w:id="293"/>
      <w:bookmarkEnd w:id="294"/>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5" w:name="_PERM_MCCTEMPBM_CRPT03410206___2"/>
            <w:r w:rsidRPr="003B2883">
              <w:t>-</w:t>
            </w:r>
            <w:r w:rsidRPr="003B2883">
              <w:tab/>
              <w:t>SUBSCRIPTION_NOT_FOUND</w:t>
            </w:r>
            <w:bookmarkEnd w:id="295"/>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6" w:name="_Toc25156471"/>
      <w:bookmarkStart w:id="297" w:name="_Toc34124775"/>
      <w:bookmarkStart w:id="298" w:name="_Toc43207901"/>
      <w:bookmarkStart w:id="299" w:name="_Toc49857374"/>
      <w:bookmarkStart w:id="300" w:name="_Toc56677215"/>
      <w:bookmarkStart w:id="301" w:name="_Toc56691738"/>
      <w:bookmarkStart w:id="302" w:name="_Toc56699002"/>
      <w:bookmarkStart w:id="303" w:name="_Toc89035252"/>
      <w:bookmarkStart w:id="304" w:name="_Toc89065050"/>
      <w:bookmarkStart w:id="305" w:name="_Toc89180349"/>
      <w:bookmarkStart w:id="306" w:name="_Toc97072028"/>
      <w:bookmarkStart w:id="307" w:name="_Toc120051433"/>
      <w:bookmarkStart w:id="308"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9" w:name="_Toc11338775"/>
      <w:bookmarkStart w:id="310" w:name="_Toc27585479"/>
      <w:bookmarkStart w:id="311" w:name="_Toc36457485"/>
      <w:bookmarkStart w:id="312" w:name="_Toc45028402"/>
      <w:bookmarkStart w:id="313" w:name="_Toc45029237"/>
      <w:bookmarkStart w:id="314"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9"/>
      <w:bookmarkEnd w:id="310"/>
      <w:bookmarkEnd w:id="311"/>
      <w:bookmarkEnd w:id="312"/>
      <w:bookmarkEnd w:id="313"/>
      <w:bookmarkEnd w:id="314"/>
    </w:tbl>
    <w:p w14:paraId="457ABB89" w14:textId="77777777" w:rsidR="00BC1643" w:rsidRDefault="00BC1643" w:rsidP="002F1629"/>
    <w:p w14:paraId="06DA5F64" w14:textId="3B2685AE" w:rsidR="00545FEE" w:rsidRPr="003B2883" w:rsidRDefault="00545FEE" w:rsidP="00545FEE">
      <w:pPr>
        <w:pStyle w:val="Heading5"/>
      </w:pPr>
      <w:bookmarkStart w:id="315" w:name="_Toc192836298"/>
      <w:r w:rsidRPr="003B2883">
        <w:t>6.</w:t>
      </w:r>
      <w:r>
        <w:t>1</w:t>
      </w:r>
      <w:r w:rsidRPr="003B2883">
        <w:t>.3.3.4</w:t>
      </w:r>
      <w:r w:rsidRPr="003B2883">
        <w:tab/>
        <w:t>Resource Custom Operations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15"/>
    </w:p>
    <w:p w14:paraId="3EA2F982" w14:textId="75EAED00" w:rsidR="00066FC5" w:rsidRDefault="00545FEE" w:rsidP="00C10561">
      <w:r w:rsidRPr="003B2883">
        <w:t>None.</w:t>
      </w:r>
    </w:p>
    <w:p w14:paraId="6E2F6AE9" w14:textId="13248ECD" w:rsidR="00C10561" w:rsidRDefault="00C10561" w:rsidP="00011D76">
      <w:pPr>
        <w:pStyle w:val="Heading3"/>
      </w:pPr>
      <w:bookmarkStart w:id="316" w:name="_Toc510696622"/>
      <w:bookmarkStart w:id="317" w:name="_Toc35971413"/>
      <w:bookmarkStart w:id="318" w:name="_Toc82676371"/>
      <w:bookmarkStart w:id="319" w:name="_Toc192836299"/>
      <w:r>
        <w:t>6.1.4</w:t>
      </w:r>
      <w:r>
        <w:tab/>
      </w:r>
      <w:r w:rsidR="00753DC9">
        <w:t>void</w:t>
      </w:r>
      <w:bookmarkEnd w:id="316"/>
      <w:bookmarkEnd w:id="317"/>
      <w:bookmarkEnd w:id="318"/>
      <w:bookmarkEnd w:id="319"/>
    </w:p>
    <w:p w14:paraId="066DEEA5" w14:textId="2780D888" w:rsidR="00C10561" w:rsidRDefault="00C10561" w:rsidP="00011D76">
      <w:pPr>
        <w:pStyle w:val="Heading3"/>
      </w:pPr>
      <w:bookmarkStart w:id="320" w:name="_Toc510696628"/>
      <w:bookmarkStart w:id="321" w:name="_Toc35971419"/>
      <w:bookmarkStart w:id="322" w:name="_Toc82676377"/>
      <w:bookmarkStart w:id="323" w:name="_Toc192836300"/>
      <w:r>
        <w:t>6.1.5</w:t>
      </w:r>
      <w:r>
        <w:tab/>
        <w:t>Notifications</w:t>
      </w:r>
      <w:bookmarkEnd w:id="320"/>
      <w:bookmarkEnd w:id="321"/>
      <w:bookmarkEnd w:id="322"/>
      <w:bookmarkEnd w:id="323"/>
    </w:p>
    <w:p w14:paraId="4268DA33" w14:textId="10FA6913" w:rsidR="00C10561" w:rsidRPr="000A7435" w:rsidRDefault="00C10561" w:rsidP="00011D76">
      <w:pPr>
        <w:pStyle w:val="Heading4"/>
      </w:pPr>
      <w:bookmarkStart w:id="324" w:name="_Toc510696629"/>
      <w:bookmarkStart w:id="325" w:name="_Toc35971420"/>
      <w:bookmarkStart w:id="326" w:name="_Toc82676378"/>
      <w:bookmarkStart w:id="327" w:name="_Toc192836301"/>
      <w:r>
        <w:t>6.1.5.1</w:t>
      </w:r>
      <w:r>
        <w:tab/>
        <w:t>General</w:t>
      </w:r>
      <w:bookmarkEnd w:id="324"/>
      <w:bookmarkEnd w:id="325"/>
      <w:bookmarkEnd w:id="326"/>
      <w:bookmarkEnd w:id="327"/>
    </w:p>
    <w:p w14:paraId="32153A56" w14:textId="77777777" w:rsidR="00C10561" w:rsidRDefault="00C10561" w:rsidP="00C10561">
      <w:pPr>
        <w:rPr>
          <w:noProof/>
        </w:rPr>
      </w:pPr>
      <w:bookmarkStart w:id="328" w:name="_Toc510696630"/>
      <w:bookmarkStart w:id="32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330" w:name="_Toc35971421"/>
      <w:bookmarkStart w:id="331" w:name="_Toc82676379"/>
      <w:bookmarkStart w:id="332" w:name="_Toc192836302"/>
      <w:r>
        <w:t>6.1.5.2</w:t>
      </w:r>
      <w:r>
        <w:tab/>
      </w:r>
      <w:r w:rsidR="00E74FA4">
        <w:t>Event Notification</w:t>
      </w:r>
      <w:bookmarkEnd w:id="328"/>
      <w:bookmarkEnd w:id="330"/>
      <w:bookmarkEnd w:id="331"/>
      <w:bookmarkEnd w:id="332"/>
    </w:p>
    <w:p w14:paraId="37AEC336" w14:textId="77777777" w:rsidR="00C10561" w:rsidRPr="00986E88" w:rsidRDefault="00C10561" w:rsidP="00011D76">
      <w:pPr>
        <w:pStyle w:val="Heading5"/>
        <w:rPr>
          <w:noProof/>
        </w:rPr>
      </w:pPr>
      <w:bookmarkStart w:id="333" w:name="_Toc532994455"/>
      <w:bookmarkStart w:id="334" w:name="_Toc35971422"/>
      <w:bookmarkStart w:id="335" w:name="_Toc82676380"/>
      <w:bookmarkStart w:id="336" w:name="_Toc510696631"/>
      <w:bookmarkStart w:id="337" w:name="_Toc192836303"/>
      <w:r>
        <w:t>6.1.5.2</w:t>
      </w:r>
      <w:r w:rsidRPr="00986E88">
        <w:rPr>
          <w:noProof/>
        </w:rPr>
        <w:t>.1</w:t>
      </w:r>
      <w:r w:rsidRPr="00986E88">
        <w:rPr>
          <w:noProof/>
        </w:rPr>
        <w:tab/>
        <w:t>Description</w:t>
      </w:r>
      <w:bookmarkEnd w:id="333"/>
      <w:bookmarkEnd w:id="334"/>
      <w:bookmarkEnd w:id="335"/>
      <w:bookmarkEnd w:id="337"/>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338" w:name="_Toc532994456"/>
      <w:bookmarkStart w:id="339" w:name="_Toc35971423"/>
      <w:bookmarkStart w:id="340" w:name="_Toc82676381"/>
      <w:bookmarkStart w:id="341" w:name="_Toc192836304"/>
      <w:r>
        <w:t>6.1.5.2</w:t>
      </w:r>
      <w:r w:rsidRPr="00986E88">
        <w:rPr>
          <w:noProof/>
        </w:rPr>
        <w:t>.2</w:t>
      </w:r>
      <w:r w:rsidRPr="00986E88">
        <w:rPr>
          <w:noProof/>
        </w:rPr>
        <w:tab/>
        <w:t>Target URI</w:t>
      </w:r>
      <w:bookmarkEnd w:id="338"/>
      <w:bookmarkEnd w:id="339"/>
      <w:bookmarkEnd w:id="340"/>
      <w:bookmarkEnd w:id="341"/>
    </w:p>
    <w:p w14:paraId="3A83D861" w14:textId="77777777" w:rsidR="001A5D4B" w:rsidRDefault="008F586A" w:rsidP="001A5D4B">
      <w:r w:rsidRPr="00690A26">
        <w:t xml:space="preserve">The POST method shall be used for </w:t>
      </w:r>
      <w:r>
        <w:t>Event Notification</w:t>
      </w:r>
      <w:r w:rsidRPr="00690A26">
        <w:t xml:space="preserve"> and the URI shall be the </w:t>
      </w:r>
      <w:r>
        <w:t>Event Notification URI</w:t>
      </w:r>
      <w:r w:rsidRPr="00690A26">
        <w:t xml:space="preserve"> provided </w:t>
      </w:r>
    </w:p>
    <w:p w14:paraId="044C4E9E" w14:textId="77777777" w:rsidR="001A5D4B" w:rsidRDefault="001A5D4B" w:rsidP="001A5D4B">
      <w:pPr>
        <w:pStyle w:val="B1"/>
        <w:rPr>
          <w:lang w:val="en-US"/>
        </w:rPr>
      </w:pPr>
      <w:r w:rsidRPr="00B9389B">
        <w:rPr>
          <w:lang w:eastAsia="zh-CN"/>
        </w:rPr>
        <w:t>-</w:t>
      </w:r>
      <w:r>
        <w:rPr>
          <w:lang w:eastAsia="zh-CN"/>
        </w:rPr>
        <w:tab/>
      </w:r>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184168C9" w:rsidR="00C10561" w:rsidRDefault="001A5D4B" w:rsidP="001A5D4B">
      <w:pPr>
        <w:rPr>
          <w:rFonts w:ascii="Arial" w:hAnsi="Arial" w:cs="Arial"/>
          <w:noProof/>
        </w:rPr>
      </w:pPr>
      <w:r>
        <w:rPr>
          <w:lang w:eastAsia="zh-CN"/>
        </w:rPr>
        <w:t>-</w:t>
      </w:r>
      <w:r>
        <w:rPr>
          <w:lang w:eastAsia="zh-CN"/>
        </w:rPr>
        <w:tab/>
      </w:r>
      <w:r w:rsidR="00A911E2">
        <w:t xml:space="preserve">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rsidR="008F586A">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lastRenderedPageBreak/>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342" w:name="_Toc35971427"/>
      <w:bookmarkStart w:id="343" w:name="_Toc82676384"/>
      <w:bookmarkStart w:id="344" w:name="_Toc192836305"/>
      <w:bookmarkEnd w:id="336"/>
      <w:r>
        <w:t>6.1.6</w:t>
      </w:r>
      <w:r>
        <w:tab/>
        <w:t>Data Model</w:t>
      </w:r>
      <w:bookmarkEnd w:id="329"/>
      <w:bookmarkEnd w:id="342"/>
      <w:bookmarkEnd w:id="343"/>
      <w:bookmarkEnd w:id="344"/>
    </w:p>
    <w:p w14:paraId="1E7AA77B" w14:textId="77777777" w:rsidR="00C10561" w:rsidRDefault="00C10561" w:rsidP="00011D76">
      <w:pPr>
        <w:pStyle w:val="Heading4"/>
      </w:pPr>
      <w:bookmarkStart w:id="345" w:name="_Toc510696633"/>
      <w:bookmarkStart w:id="346" w:name="_Toc35971428"/>
      <w:bookmarkStart w:id="347" w:name="_Toc82676385"/>
      <w:bookmarkStart w:id="348" w:name="_Toc192836306"/>
      <w:r>
        <w:t>6.1.6.1</w:t>
      </w:r>
      <w:r>
        <w:tab/>
        <w:t>General</w:t>
      </w:r>
      <w:bookmarkEnd w:id="345"/>
      <w:bookmarkEnd w:id="346"/>
      <w:bookmarkEnd w:id="347"/>
      <w:bookmarkEnd w:id="348"/>
    </w:p>
    <w:p w14:paraId="6277E6C8" w14:textId="77777777" w:rsidR="00C10561" w:rsidRDefault="00C10561" w:rsidP="00C10561">
      <w:r>
        <w:t>This clause specifies the application data model supported by the API.</w:t>
      </w:r>
    </w:p>
    <w:p w14:paraId="49045DAC" w14:textId="0974A9B6" w:rsidR="00C10561" w:rsidRDefault="00C10561" w:rsidP="00C10561">
      <w:r>
        <w:lastRenderedPageBreak/>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7E59F8" w:rsidRDefault="00134211" w:rsidP="00134211">
            <w:pPr>
              <w:pStyle w:val="TAL"/>
              <w:rPr>
                <w:lang w:eastAsia="zh-CN"/>
              </w:rPr>
            </w:pPr>
            <w:r w:rsidRPr="008D2D81">
              <w:rPr>
                <w:lang w:eastAsia="zh-CN"/>
              </w:rPr>
              <w:t>6.1.6.3.</w:t>
            </w:r>
            <w:r w:rsidR="007E59F8">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8D2D81" w:rsidRDefault="00134211" w:rsidP="00134211">
            <w:pPr>
              <w:pStyle w:val="TAL"/>
              <w:rPr>
                <w:lang w:eastAsia="zh-CN"/>
              </w:rPr>
            </w:pPr>
            <w:r w:rsidRPr="008D2D81">
              <w:rPr>
                <w:lang w:eastAsia="zh-CN"/>
              </w:rPr>
              <w:t>6.1.6.3.</w:t>
            </w:r>
            <w:r w:rsidR="007E59F8">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349" w:name="_Toc510696634"/>
      <w:bookmarkStart w:id="350" w:name="_Toc35971429"/>
      <w:bookmarkStart w:id="351" w:name="_Toc82676386"/>
      <w:bookmarkStart w:id="352" w:name="_Toc1928363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9"/>
      <w:bookmarkEnd w:id="350"/>
      <w:bookmarkEnd w:id="351"/>
      <w:bookmarkEnd w:id="352"/>
    </w:p>
    <w:p w14:paraId="456F421D" w14:textId="77777777" w:rsidR="00C10561" w:rsidRDefault="00C10561" w:rsidP="00011D76">
      <w:pPr>
        <w:pStyle w:val="Heading5"/>
      </w:pPr>
      <w:bookmarkStart w:id="353" w:name="_Toc510696635"/>
      <w:bookmarkStart w:id="354" w:name="_Toc35971430"/>
      <w:bookmarkStart w:id="355" w:name="_Toc82676387"/>
      <w:bookmarkStart w:id="356" w:name="_Toc192836308"/>
      <w:r>
        <w:t>6.1.6.2.1</w:t>
      </w:r>
      <w:r>
        <w:tab/>
        <w:t>Introduction</w:t>
      </w:r>
      <w:bookmarkEnd w:id="353"/>
      <w:bookmarkEnd w:id="354"/>
      <w:bookmarkEnd w:id="355"/>
      <w:bookmarkEnd w:id="356"/>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357" w:name="_Toc510696636"/>
      <w:bookmarkStart w:id="358" w:name="_Toc35971431"/>
      <w:bookmarkStart w:id="359" w:name="_Toc82676388"/>
      <w:bookmarkStart w:id="360" w:name="_Toc192836309"/>
      <w:r>
        <w:lastRenderedPageBreak/>
        <w:t>6.1.6.2.2</w:t>
      </w:r>
      <w:r>
        <w:tab/>
        <w:t xml:space="preserve">Type: </w:t>
      </w:r>
      <w:r w:rsidR="003A6110">
        <w:t>NotificationData</w:t>
      </w:r>
      <w:bookmarkEnd w:id="357"/>
      <w:bookmarkEnd w:id="358"/>
      <w:bookmarkEnd w:id="359"/>
      <w:bookmarkEnd w:id="360"/>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361" w:name="_Toc510696637"/>
      <w:bookmarkStart w:id="362" w:name="_Toc35971432"/>
      <w:bookmarkStart w:id="363" w:name="_Toc82676389"/>
      <w:bookmarkStart w:id="364" w:name="_Toc192836310"/>
      <w:r>
        <w:lastRenderedPageBreak/>
        <w:t>6.1.6.2.3</w:t>
      </w:r>
      <w:r>
        <w:tab/>
        <w:t xml:space="preserve">Type: </w:t>
      </w:r>
      <w:r w:rsidR="0010480B">
        <w:t>NotificationItem</w:t>
      </w:r>
      <w:bookmarkEnd w:id="361"/>
      <w:bookmarkEnd w:id="362"/>
      <w:bookmarkEnd w:id="363"/>
      <w:bookmarkEnd w:id="364"/>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lang w:eastAsia="zh-CN"/>
              </w:rPr>
            </w:pPr>
            <w:r>
              <w:rPr>
                <w:lang w:eastAsia="zh-CN"/>
              </w:rPr>
              <w:t>UeNatMappingInfo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lastRenderedPageBreak/>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Heading5"/>
      </w:pPr>
      <w:bookmarkStart w:id="365" w:name="_Toc192836311"/>
      <w:r>
        <w:lastRenderedPageBreak/>
        <w:t>6.1.6.2.4</w:t>
      </w:r>
      <w:r>
        <w:tab/>
        <w:t>Type: Qos</w:t>
      </w:r>
      <w:r>
        <w:rPr>
          <w:lang w:eastAsia="zh-CN"/>
        </w:rPr>
        <w:t>MonitoringMeasurement</w:t>
      </w:r>
      <w:bookmarkEnd w:id="365"/>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Heading5"/>
      </w:pPr>
      <w:bookmarkStart w:id="366" w:name="_Toc192836312"/>
      <w:r w:rsidRPr="00B84B6A">
        <w:lastRenderedPageBreak/>
        <w:t>6.1.6.2.5</w:t>
      </w:r>
      <w:r w:rsidRPr="00B84B6A">
        <w:tab/>
        <w:t>Type: UserDataUsageMeasurements</w:t>
      </w:r>
      <w:bookmarkEnd w:id="366"/>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367" w:name="_Toc192836313"/>
      <w:r w:rsidRPr="00B84B6A">
        <w:lastRenderedPageBreak/>
        <w:t>6.1.6.2.6</w:t>
      </w:r>
      <w:r w:rsidRPr="00B84B6A">
        <w:tab/>
        <w:t>Type: VolumeMeasurement</w:t>
      </w:r>
      <w:bookmarkEnd w:id="367"/>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368" w:name="_Toc192836314"/>
      <w:r w:rsidRPr="00B84B6A">
        <w:t>6.1.6.2.7</w:t>
      </w:r>
      <w:r w:rsidRPr="00B84B6A">
        <w:tab/>
        <w:t>Type: ThroughputMeasurement</w:t>
      </w:r>
      <w:bookmarkEnd w:id="368"/>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369" w:name="_Toc192836315"/>
      <w:r w:rsidRPr="00B84B6A">
        <w:t>6.1.6.2.8</w:t>
      </w:r>
      <w:r w:rsidRPr="00B84B6A">
        <w:tab/>
        <w:t>Type: ApplicationRelatedInformation</w:t>
      </w:r>
      <w:bookmarkEnd w:id="369"/>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5AC0CE99" w:rsidR="00CF347B" w:rsidRPr="00B84B6A" w:rsidRDefault="00CF347B" w:rsidP="00CF347B">
      <w:pPr>
        <w:pStyle w:val="Heading5"/>
      </w:pPr>
      <w:bookmarkStart w:id="370" w:name="_Toc192836316"/>
      <w:r w:rsidRPr="00B84B6A">
        <w:lastRenderedPageBreak/>
        <w:t>6.1.6.2.9</w:t>
      </w:r>
      <w:r w:rsidRPr="00B84B6A">
        <w:tab/>
        <w:t>Type: ThroughputStatistic</w:t>
      </w:r>
      <w:r w:rsidR="00C92FF5">
        <w:rPr>
          <w:rFonts w:eastAsiaTheme="minorEastAsia" w:hint="eastAsia"/>
          <w:lang w:eastAsia="zh-CN"/>
        </w:rPr>
        <w:t>s</w:t>
      </w:r>
      <w:r w:rsidRPr="00B84B6A">
        <w:t>Measurement</w:t>
      </w:r>
      <w:bookmarkEnd w:id="370"/>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371" w:name="_Toc192836317"/>
      <w:r w:rsidRPr="00B84B6A">
        <w:t>6.1.6.2.10</w:t>
      </w:r>
      <w:r w:rsidRPr="00B84B6A">
        <w:tab/>
        <w:t>Type: DomainInformation</w:t>
      </w:r>
      <w:bookmarkEnd w:id="371"/>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372" w:name="_Toc192836318"/>
      <w:r w:rsidRPr="00B84B6A">
        <w:lastRenderedPageBreak/>
        <w:t>6.1.6.2.11</w:t>
      </w:r>
      <w:r w:rsidRPr="00B84B6A">
        <w:tab/>
        <w:t>Type: UpfEventSubscription</w:t>
      </w:r>
      <w:bookmarkEnd w:id="372"/>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6554ABAC" w14:textId="77777777" w:rsidR="00D6712D" w:rsidRPr="00B84B6A" w:rsidRDefault="00D6712D" w:rsidP="00D6712D">
      <w:pPr>
        <w:pStyle w:val="Heading5"/>
      </w:pPr>
      <w:bookmarkStart w:id="373" w:name="_Toc192836319"/>
      <w:r w:rsidRPr="00B84B6A">
        <w:lastRenderedPageBreak/>
        <w:t>6.1.6.2.12</w:t>
      </w:r>
      <w:r w:rsidRPr="00B84B6A">
        <w:tab/>
        <w:t>Type: UpfEventMode</w:t>
      </w:r>
      <w:bookmarkEnd w:id="373"/>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AD95F86" w14:textId="77777777" w:rsidR="00E90A79" w:rsidRDefault="00E90A79" w:rsidP="00E90A79">
            <w:pPr>
              <w:pStyle w:val="TAL"/>
              <w:rPr>
                <w:noProof/>
                <w:lang w:eastAsia="zh-CN"/>
              </w:rPr>
            </w:pPr>
            <w:r>
              <w:rPr>
                <w:noProof/>
                <w:lang w:eastAsia="zh-CN"/>
              </w:rPr>
              <w:t>This IE may be included 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E90A79" w:rsidRPr="0049353E" w14:paraId="1080B39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E9FFE3D" w14:textId="7B91221B" w:rsidR="00E90A79" w:rsidRDefault="00E90A79" w:rsidP="00E90A79">
            <w:pPr>
              <w:pStyle w:val="TAL"/>
              <w:rPr>
                <w:noProof/>
              </w:rPr>
            </w:pPr>
            <w:r>
              <w:rPr>
                <w:lang w:eastAsia="zh-CN"/>
              </w:rPr>
              <w:t>r</w:t>
            </w:r>
            <w:r w:rsidRPr="00C62F41">
              <w:rPr>
                <w:lang w:eastAsia="zh-CN"/>
              </w:rPr>
              <w:t>emaining</w:t>
            </w:r>
            <w:r>
              <w:rPr>
                <w:lang w:eastAsia="zh-CN"/>
              </w:rPr>
              <w:t>Data</w:t>
            </w:r>
            <w:r w:rsidRPr="00C62F41">
              <w:rPr>
                <w:lang w:eastAsia="zh-CN"/>
              </w:rPr>
              <w:t>Reports</w:t>
            </w:r>
          </w:p>
        </w:tc>
        <w:tc>
          <w:tcPr>
            <w:tcW w:w="1276" w:type="dxa"/>
            <w:tcBorders>
              <w:top w:val="single" w:sz="4" w:space="0" w:color="auto"/>
              <w:left w:val="single" w:sz="4" w:space="0" w:color="auto"/>
              <w:bottom w:val="single" w:sz="4" w:space="0" w:color="auto"/>
              <w:right w:val="single" w:sz="4" w:space="0" w:color="auto"/>
            </w:tcBorders>
          </w:tcPr>
          <w:p w14:paraId="4AE92CEC" w14:textId="09D6730D" w:rsidR="00E90A79" w:rsidRDefault="00E90A79" w:rsidP="00E90A79">
            <w:pPr>
              <w:pStyle w:val="TAL"/>
            </w:pPr>
            <w:r w:rsidRPr="00C62F41">
              <w:rPr>
                <w:lang w:eastAsia="zh-CN"/>
              </w:rPr>
              <w:t>Remaining</w:t>
            </w:r>
            <w:r>
              <w:rPr>
                <w:lang w:eastAsia="zh-CN"/>
              </w:rPr>
              <w:t>Data</w:t>
            </w:r>
            <w:r w:rsidRPr="00C62F41">
              <w:rPr>
                <w:lang w:eastAsia="zh-CN"/>
              </w:rPr>
              <w:t>Reports</w:t>
            </w:r>
          </w:p>
        </w:tc>
        <w:tc>
          <w:tcPr>
            <w:tcW w:w="425" w:type="dxa"/>
            <w:tcBorders>
              <w:top w:val="single" w:sz="4" w:space="0" w:color="auto"/>
              <w:left w:val="single" w:sz="4" w:space="0" w:color="auto"/>
              <w:bottom w:val="single" w:sz="4" w:space="0" w:color="auto"/>
              <w:right w:val="single" w:sz="4" w:space="0" w:color="auto"/>
            </w:tcBorders>
          </w:tcPr>
          <w:p w14:paraId="6E6D2D80" w14:textId="03087C5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D778A8C" w14:textId="7796B513"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E0B113A" w14:textId="6BAD7ED5" w:rsidR="00E90A79" w:rsidRDefault="00E90A79" w:rsidP="00E90A79">
            <w:pPr>
              <w:pStyle w:val="TAL"/>
              <w:rPr>
                <w:noProof/>
                <w:lang w:eastAsia="zh-CN"/>
              </w:rPr>
            </w:pPr>
            <w:r>
              <w:rPr>
                <w:noProof/>
                <w:lang w:eastAsia="zh-CN"/>
              </w:rPr>
              <w:t xml:space="preserve">When present, this IE shall indicate </w:t>
            </w:r>
            <w:r w:rsidRPr="00F20987">
              <w:rPr>
                <w:noProof/>
                <w:lang w:eastAsia="zh-CN"/>
              </w:rPr>
              <w:t xml:space="preserve">how to handle the data collected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29A094FF"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SimSun"/>
          <w:lang w:eastAsia="en-US"/>
        </w:rPr>
      </w:pPr>
    </w:p>
    <w:p w14:paraId="641891C7" w14:textId="77777777" w:rsidR="00D6712D" w:rsidRPr="00B84B6A" w:rsidRDefault="00D6712D" w:rsidP="00D6712D">
      <w:pPr>
        <w:pStyle w:val="Heading5"/>
      </w:pPr>
      <w:bookmarkStart w:id="374" w:name="_Toc192836320"/>
      <w:r w:rsidRPr="00B84B6A">
        <w:lastRenderedPageBreak/>
        <w:t>6.1.6.2.13</w:t>
      </w:r>
      <w:r w:rsidRPr="00B84B6A">
        <w:tab/>
        <w:t>Type: UpfEvent</w:t>
      </w:r>
      <w:bookmarkEnd w:id="374"/>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375" w:name="_Toc192836321"/>
      <w:r w:rsidRPr="00B84B6A">
        <w:lastRenderedPageBreak/>
        <w:t>6.1.6.2.14</w:t>
      </w:r>
      <w:r w:rsidRPr="00B84B6A">
        <w:tab/>
        <w:t>Type: CreateEventSubscription</w:t>
      </w:r>
      <w:bookmarkEnd w:id="375"/>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376" w:name="_Toc192836322"/>
      <w:r w:rsidRPr="00B84B6A">
        <w:t>6.1.6.2.15</w:t>
      </w:r>
      <w:r w:rsidRPr="00B84B6A">
        <w:tab/>
        <w:t>Type: CreatedEventSubscription</w:t>
      </w:r>
      <w:bookmarkEnd w:id="376"/>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377" w:name="_Toc192836323"/>
      <w:r w:rsidRPr="00B84B6A">
        <w:t>6.1.6.2.16</w:t>
      </w:r>
      <w:r w:rsidRPr="00B84B6A">
        <w:tab/>
        <w:t>Type: ReportingSuggestionInformation</w:t>
      </w:r>
      <w:bookmarkEnd w:id="377"/>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378" w:name="_Toc192836324"/>
      <w:r w:rsidRPr="00B84B6A">
        <w:t>6.1.6.2.</w:t>
      </w:r>
      <w:r>
        <w:t>17</w:t>
      </w:r>
      <w:r w:rsidRPr="00B84B6A">
        <w:tab/>
        <w:t>Type: TscManagementInfo</w:t>
      </w:r>
      <w:bookmarkEnd w:id="378"/>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Heading5"/>
      </w:pPr>
      <w:bookmarkStart w:id="379" w:name="_Toc510696638"/>
      <w:bookmarkStart w:id="380" w:name="_Toc35971433"/>
      <w:bookmarkStart w:id="381" w:name="_Toc82676390"/>
      <w:bookmarkStart w:id="382" w:name="_Toc192836325"/>
      <w:r w:rsidRPr="006B25F4">
        <w:lastRenderedPageBreak/>
        <w:t>6.1.6.2.18</w:t>
      </w:r>
      <w:r w:rsidRPr="006B25F4">
        <w:tab/>
        <w:t>Type: UeNatMappingInfo</w:t>
      </w:r>
      <w:bookmarkEnd w:id="382"/>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SimSun"/>
                <w:lang w:eastAsia="zh-CN"/>
              </w:rPr>
            </w:pPr>
            <w:r w:rsidRPr="005C5199">
              <w:rPr>
                <w:rFonts w:eastAsia="SimSun"/>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SimSun"/>
                <w:lang w:eastAsia="zh-CN"/>
              </w:rPr>
            </w:pPr>
            <w:r w:rsidRPr="005C5199">
              <w:rPr>
                <w:rFonts w:eastAsia="SimSun"/>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SimSun"/>
                <w:lang w:eastAsia="zh-CN"/>
              </w:rPr>
            </w:pPr>
            <w:r w:rsidRPr="005C5199">
              <w:rPr>
                <w:rFonts w:eastAsia="SimSun"/>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SimSun"/>
                <w:lang w:eastAsia="zh-CN"/>
              </w:rPr>
            </w:pPr>
            <w:r w:rsidRPr="005C5199">
              <w:rPr>
                <w:rFonts w:eastAsia="SimSun"/>
                <w:lang w:eastAsia="zh-CN"/>
              </w:rPr>
              <w:t>This IE shall contain a list of Public IP and port.</w:t>
            </w:r>
          </w:p>
          <w:p w14:paraId="26B49459" w14:textId="77777777" w:rsidR="005C5199" w:rsidRPr="005C5199" w:rsidRDefault="005C5199" w:rsidP="006B25F4">
            <w:pPr>
              <w:pStyle w:val="TAL"/>
              <w:rPr>
                <w:rFonts w:eastAsia="SimSun"/>
                <w:lang w:eastAsia="zh-CN"/>
              </w:rPr>
            </w:pPr>
          </w:p>
          <w:p w14:paraId="78ABE27C" w14:textId="77777777" w:rsidR="005C5199" w:rsidRPr="005C5199" w:rsidRDefault="005C5199" w:rsidP="006B25F4">
            <w:pPr>
              <w:pStyle w:val="TAL"/>
              <w:rPr>
                <w:rFonts w:eastAsia="SimSun"/>
                <w:lang w:eastAsia="zh-CN"/>
              </w:rPr>
            </w:pPr>
            <w:r w:rsidRPr="005C5199">
              <w:rPr>
                <w:rFonts w:eastAsia="SimSun"/>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SimSun"/>
          <w:lang w:eastAsia="en-US"/>
        </w:rPr>
      </w:pPr>
    </w:p>
    <w:p w14:paraId="23EFB55C" w14:textId="219235B6" w:rsidR="005C5199" w:rsidRPr="006B25F4" w:rsidRDefault="005C5199" w:rsidP="006B25F4">
      <w:pPr>
        <w:pStyle w:val="Heading5"/>
      </w:pPr>
      <w:bookmarkStart w:id="383" w:name="_Toc192836326"/>
      <w:r w:rsidRPr="006B25F4">
        <w:t>6.1.6.2.19</w:t>
      </w:r>
      <w:r w:rsidRPr="006B25F4">
        <w:tab/>
        <w:t>Type: NatMapping</w:t>
      </w:r>
      <w:bookmarkEnd w:id="383"/>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SimSun"/>
                <w:lang w:eastAsia="en-US"/>
              </w:rPr>
            </w:pPr>
            <w:r w:rsidRPr="005C5199">
              <w:rPr>
                <w:rFonts w:eastAsia="SimSun"/>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SimSun"/>
                <w:lang w:eastAsia="en-US"/>
              </w:rPr>
            </w:pPr>
            <w:r w:rsidRPr="005C5199">
              <w:rPr>
                <w:rFonts w:eastAsia="SimSun"/>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SimSun"/>
                <w:lang w:eastAsia="zh-CN"/>
              </w:rPr>
            </w:pP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SimSun"/>
                <w:lang w:eastAsia="zh-CN"/>
              </w:rPr>
            </w:pPr>
            <w:r w:rsidRPr="005C5199">
              <w:rPr>
                <w:rFonts w:eastAsia="SimSun"/>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SimSun"/>
                <w:lang w:eastAsia="en-US"/>
              </w:rPr>
            </w:pPr>
            <w:r w:rsidRPr="005C5199">
              <w:rPr>
                <w:rFonts w:eastAsia="SimSun"/>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SimSun"/>
                <w:lang w:eastAsia="en-US"/>
              </w:rPr>
            </w:pPr>
            <w:r w:rsidRPr="005C5199">
              <w:rPr>
                <w:rFonts w:eastAsia="SimSun"/>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SimSun"/>
                <w:lang w:eastAsia="zh-CN"/>
              </w:rPr>
            </w:pPr>
            <w:r w:rsidRPr="005C5199">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SimSun"/>
                <w:lang w:eastAsia="zh-CN"/>
              </w:rPr>
            </w:pPr>
            <w:r w:rsidRPr="005C5199">
              <w:rPr>
                <w:rFonts w:eastAsia="SimSun"/>
                <w:lang w:eastAsia="zh-CN"/>
              </w:rPr>
              <w:t>When present, this IE shall contain</w:t>
            </w:r>
            <w:r w:rsidRPr="005C5199">
              <w:rPr>
                <w:rFonts w:eastAsia="SimSun"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SimSun"/>
                <w:lang w:eastAsia="en-US"/>
              </w:rPr>
            </w:pPr>
            <w:r>
              <w:rPr>
                <w:rFonts w:eastAsia="SimSun"/>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SimSun"/>
                <w:lang w:eastAsia="en-US"/>
              </w:rPr>
            </w:pPr>
            <w:r w:rsidRPr="005C5199">
              <w:rPr>
                <w:rFonts w:eastAsia="SimSun"/>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SimSun"/>
                <w:lang w:eastAsia="zh-CN"/>
              </w:rPr>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SimSun"/>
                <w:lang w:eastAsia="zh-CN"/>
              </w:rPr>
            </w:pPr>
            <w:r>
              <w:rPr>
                <w:rFonts w:eastAsia="SimSun"/>
                <w:lang w:eastAsia="zh-CN"/>
              </w:rPr>
              <w:t>0..</w:t>
            </w: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SimSun"/>
                <w:lang w:eastAsia="zh-CN"/>
              </w:rPr>
            </w:pPr>
            <w:r>
              <w:rPr>
                <w:rFonts w:eastAsia="SimSun"/>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SimSun"/>
                <w:lang w:eastAsia="zh-CN"/>
              </w:rPr>
            </w:pPr>
            <w:r>
              <w:rPr>
                <w:rFonts w:eastAsia="SimSun"/>
                <w:lang w:eastAsia="zh-CN"/>
              </w:rPr>
              <w:t>When present, t</w:t>
            </w:r>
            <w:r w:rsidRPr="005C5199">
              <w:rPr>
                <w:rFonts w:eastAsia="SimSun"/>
                <w:lang w:eastAsia="zh-CN"/>
              </w:rPr>
              <w:t xml:space="preserve">his IE shall contain the </w:t>
            </w:r>
            <w:r>
              <w:rPr>
                <w:rFonts w:eastAsia="SimSun"/>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SimSun"/>
                <w:lang w:eastAsia="zh-CN"/>
              </w:rPr>
            </w:pPr>
            <w:r w:rsidRPr="005C5199">
              <w:rPr>
                <w:rFonts w:eastAsia="SimSun"/>
                <w:lang w:eastAsia="zh-CN"/>
              </w:rPr>
              <w:t xml:space="preserve">NOTE: </w:t>
            </w:r>
            <w:r w:rsidRPr="005C5199">
              <w:rPr>
                <w:rFonts w:eastAsia="SimSun"/>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SimSun"/>
          <w:lang w:eastAsia="en-US"/>
        </w:rPr>
      </w:pPr>
    </w:p>
    <w:p w14:paraId="7DC12961" w14:textId="026D3916" w:rsidR="00F84B19" w:rsidRPr="00B84B6A" w:rsidRDefault="00F84B19" w:rsidP="00F84B19">
      <w:pPr>
        <w:pStyle w:val="Heading5"/>
      </w:pPr>
      <w:bookmarkStart w:id="384" w:name="_Toc192836327"/>
      <w:r w:rsidRPr="00B84B6A">
        <w:t>6.1.6.2.</w:t>
      </w:r>
      <w:r w:rsidR="00D94E16">
        <w:t>20</w:t>
      </w:r>
      <w:r w:rsidRPr="00B84B6A">
        <w:tab/>
        <w:t xml:space="preserve">Type: </w:t>
      </w:r>
      <w:r>
        <w:rPr>
          <w:lang w:eastAsia="zh-CN"/>
        </w:rPr>
        <w:t>HandlingOfPayloadHeader</w:t>
      </w:r>
      <w:bookmarkEnd w:id="384"/>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26825530" w14:textId="77777777" w:rsidR="00C10561" w:rsidRDefault="00C10561" w:rsidP="00011D76">
      <w:pPr>
        <w:pStyle w:val="Heading4"/>
        <w:rPr>
          <w:lang w:val="en-US"/>
        </w:rPr>
      </w:pPr>
      <w:bookmarkStart w:id="385" w:name="_Toc19283632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9"/>
      <w:bookmarkEnd w:id="380"/>
      <w:bookmarkEnd w:id="381"/>
      <w:bookmarkEnd w:id="385"/>
    </w:p>
    <w:p w14:paraId="4AB855BB" w14:textId="77777777" w:rsidR="00C10561" w:rsidRPr="00384E92" w:rsidRDefault="00C10561" w:rsidP="00011D76">
      <w:pPr>
        <w:pStyle w:val="Heading5"/>
      </w:pPr>
      <w:bookmarkStart w:id="386" w:name="_Toc510696639"/>
      <w:bookmarkStart w:id="387" w:name="_Toc35971434"/>
      <w:bookmarkStart w:id="388" w:name="_Toc82676391"/>
      <w:bookmarkStart w:id="389" w:name="_Toc192836329"/>
      <w:r>
        <w:t>6.1.6.3.1</w:t>
      </w:r>
      <w:r w:rsidRPr="00384E92">
        <w:tab/>
        <w:t>Introduction</w:t>
      </w:r>
      <w:bookmarkEnd w:id="386"/>
      <w:bookmarkEnd w:id="387"/>
      <w:bookmarkEnd w:id="388"/>
      <w:bookmarkEnd w:id="389"/>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390" w:name="_Toc510696640"/>
      <w:bookmarkStart w:id="391" w:name="_Toc35971435"/>
      <w:bookmarkStart w:id="392" w:name="_Toc82676392"/>
      <w:bookmarkStart w:id="393" w:name="_Toc192836330"/>
      <w:r>
        <w:t>6.1.6.3.2</w:t>
      </w:r>
      <w:r w:rsidRPr="00384E92">
        <w:tab/>
        <w:t>Simple data types</w:t>
      </w:r>
      <w:bookmarkEnd w:id="390"/>
      <w:bookmarkEnd w:id="391"/>
      <w:bookmarkEnd w:id="392"/>
      <w:bookmarkEnd w:id="393"/>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394" w:name="_Toc510696641"/>
      <w:bookmarkStart w:id="395" w:name="_Toc35971436"/>
      <w:bookmarkStart w:id="396" w:name="_Toc82676393"/>
      <w:bookmarkStart w:id="397" w:name="_Toc192836331"/>
      <w:r>
        <w:t>6.1.6.3.3</w:t>
      </w:r>
      <w:r w:rsidRPr="00BC662F">
        <w:tab/>
        <w:t xml:space="preserve">Enumeration: </w:t>
      </w:r>
      <w:r w:rsidR="000A3E06">
        <w:t>EventType</w:t>
      </w:r>
      <w:bookmarkEnd w:id="394"/>
      <w:bookmarkEnd w:id="395"/>
      <w:bookmarkEnd w:id="396"/>
      <w:bookmarkEnd w:id="397"/>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72705DD4"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the subscription is terminated when the subTerminationReportInd is included in the subscription</w:t>
            </w:r>
            <w:r>
              <w:rPr>
                <w:noProof/>
              </w:rPr>
              <w:t>, it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398" w:name="_Toc192836332"/>
      <w:r w:rsidRPr="00B84B6A">
        <w:t>6.1.6.3.4</w:t>
      </w:r>
      <w:r w:rsidRPr="00B84B6A">
        <w:tab/>
        <w:t>Enumeration: UpfEventTrigger</w:t>
      </w:r>
      <w:bookmarkEnd w:id="398"/>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399" w:name="_Toc192836333"/>
      <w:r w:rsidRPr="00B84B6A">
        <w:lastRenderedPageBreak/>
        <w:t>6.1.6.3.5</w:t>
      </w:r>
      <w:r w:rsidRPr="00B84B6A">
        <w:tab/>
        <w:t>Enumeration: MeasurementType</w:t>
      </w:r>
      <w:bookmarkEnd w:id="399"/>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400" w:name="_Toc192836334"/>
      <w:r w:rsidRPr="00B84B6A">
        <w:t>6.1.6.3.6</w:t>
      </w:r>
      <w:r w:rsidRPr="00B84B6A">
        <w:tab/>
        <w:t>Enumeration: GranularityOfMeasurement</w:t>
      </w:r>
      <w:bookmarkEnd w:id="400"/>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Heading5"/>
      </w:pPr>
      <w:bookmarkStart w:id="401" w:name="_Toc192836335"/>
      <w:r w:rsidRPr="00B84B6A">
        <w:t>6.1.6.3.</w:t>
      </w:r>
      <w:r>
        <w:t>7</w:t>
      </w:r>
      <w:r w:rsidRPr="00B84B6A">
        <w:tab/>
        <w:t xml:space="preserve">Enumeration: </w:t>
      </w:r>
      <w:r>
        <w:t>DnProtocol</w:t>
      </w:r>
      <w:bookmarkEnd w:id="401"/>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Heading5"/>
      </w:pPr>
      <w:bookmarkStart w:id="402" w:name="_Toc192836336"/>
      <w:r w:rsidRPr="00B84B6A">
        <w:t>6.1.6.3.</w:t>
      </w:r>
      <w:r>
        <w:t>8</w:t>
      </w:r>
      <w:r w:rsidRPr="00B84B6A">
        <w:tab/>
        <w:t xml:space="preserve">Enumeration: </w:t>
      </w:r>
      <w:r>
        <w:rPr>
          <w:lang w:eastAsia="zh-CN"/>
        </w:rPr>
        <w:t>R</w:t>
      </w:r>
      <w:r w:rsidRPr="00B84B6A">
        <w:rPr>
          <w:lang w:eastAsia="zh-CN"/>
        </w:rPr>
        <w:t>eportingUrgency</w:t>
      </w:r>
      <w:bookmarkEnd w:id="402"/>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Heading5"/>
      </w:pPr>
      <w:bookmarkStart w:id="403" w:name="_Toc177547088"/>
      <w:bookmarkStart w:id="404" w:name="_Hlk191304548"/>
      <w:bookmarkStart w:id="405" w:name="_Toc510696647"/>
      <w:bookmarkStart w:id="406" w:name="_Toc35971443"/>
      <w:bookmarkStart w:id="407" w:name="_Toc82676401"/>
      <w:bookmarkStart w:id="408" w:name="_Toc192836337"/>
      <w:r>
        <w:t>6.1.6.3.</w:t>
      </w:r>
      <w:r>
        <w:rPr>
          <w:rFonts w:eastAsiaTheme="minorEastAsia" w:hint="eastAsia"/>
          <w:lang w:eastAsia="zh-CN"/>
        </w:rPr>
        <w:t>9</w:t>
      </w:r>
      <w:r w:rsidRPr="00BC662F">
        <w:tab/>
        <w:t xml:space="preserve">Enumeration: </w:t>
      </w:r>
      <w:bookmarkEnd w:id="403"/>
      <w:r>
        <w:rPr>
          <w:lang w:eastAsia="zh-CN"/>
        </w:rPr>
        <w:t>Ter</w:t>
      </w:r>
      <w:r>
        <w:rPr>
          <w:rFonts w:eastAsia="Malgun Gothic"/>
          <w:lang w:eastAsia="ja-JP"/>
        </w:rPr>
        <w:t>minationCause</w:t>
      </w:r>
      <w:bookmarkEnd w:id="408"/>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lastRenderedPageBreak/>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404"/>
    </w:tbl>
    <w:p w14:paraId="17FFF710" w14:textId="77777777" w:rsidR="00D07279" w:rsidRDefault="00D07279" w:rsidP="00D07279"/>
    <w:p w14:paraId="419E6BA0" w14:textId="203E7B56" w:rsidR="00D07279" w:rsidRPr="00BC662F" w:rsidRDefault="00D07279" w:rsidP="00D07279">
      <w:pPr>
        <w:pStyle w:val="Heading5"/>
      </w:pPr>
      <w:bookmarkStart w:id="409" w:name="_Toc192836338"/>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409"/>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1278B113" w14:textId="77777777" w:rsidR="00C10561" w:rsidRDefault="00C10561" w:rsidP="00011D76">
      <w:pPr>
        <w:pStyle w:val="Heading3"/>
      </w:pPr>
      <w:bookmarkStart w:id="410" w:name="_Toc192836339"/>
      <w:r>
        <w:t>6.1.7</w:t>
      </w:r>
      <w:r>
        <w:tab/>
        <w:t>Error Handling</w:t>
      </w:r>
      <w:bookmarkEnd w:id="405"/>
      <w:bookmarkEnd w:id="406"/>
      <w:bookmarkEnd w:id="407"/>
      <w:bookmarkEnd w:id="410"/>
    </w:p>
    <w:p w14:paraId="675E3968" w14:textId="77777777" w:rsidR="00C10561" w:rsidRPr="00971458" w:rsidRDefault="00C10561" w:rsidP="00011D76">
      <w:pPr>
        <w:pStyle w:val="Heading4"/>
      </w:pPr>
      <w:bookmarkStart w:id="411" w:name="_Toc35971444"/>
      <w:bookmarkStart w:id="412" w:name="_Toc82676402"/>
      <w:bookmarkStart w:id="413" w:name="_Toc192836340"/>
      <w:r w:rsidRPr="00971458">
        <w:t>6.1.7.1</w:t>
      </w:r>
      <w:r w:rsidRPr="00971458">
        <w:tab/>
        <w:t>General</w:t>
      </w:r>
      <w:bookmarkEnd w:id="411"/>
      <w:bookmarkEnd w:id="412"/>
      <w:bookmarkEnd w:id="413"/>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414" w:name="_Toc35971445"/>
      <w:bookmarkStart w:id="415" w:name="_Toc82676403"/>
      <w:bookmarkStart w:id="416" w:name="_Toc192836341"/>
      <w:r w:rsidRPr="00971458">
        <w:t>6.1.7.2</w:t>
      </w:r>
      <w:r w:rsidRPr="00971458">
        <w:tab/>
        <w:t>Protocol Errors</w:t>
      </w:r>
      <w:bookmarkEnd w:id="414"/>
      <w:bookmarkEnd w:id="415"/>
      <w:bookmarkEnd w:id="416"/>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417" w:name="_Toc35971446"/>
      <w:bookmarkStart w:id="418" w:name="_Toc82676404"/>
      <w:bookmarkStart w:id="419" w:name="_Toc192836342"/>
      <w:r>
        <w:t>6.1.7.3</w:t>
      </w:r>
      <w:r>
        <w:tab/>
        <w:t>Application Errors</w:t>
      </w:r>
      <w:bookmarkEnd w:id="417"/>
      <w:bookmarkEnd w:id="418"/>
      <w:bookmarkEnd w:id="419"/>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20" w:name="_Toc492899751"/>
      <w:bookmarkStart w:id="421" w:name="_Toc492900030"/>
      <w:bookmarkStart w:id="422" w:name="_Toc492967832"/>
      <w:bookmarkStart w:id="423" w:name="_Toc492972920"/>
      <w:bookmarkStart w:id="424" w:name="_Toc492973140"/>
      <w:bookmarkStart w:id="425" w:name="_Toc493774060"/>
      <w:bookmarkStart w:id="426" w:name="_Toc508285804"/>
      <w:bookmarkStart w:id="427" w:name="_Toc508287269"/>
      <w:bookmarkStart w:id="428" w:name="_Toc510696648"/>
      <w:bookmarkStart w:id="429" w:name="_Toc35971447"/>
      <w:bookmarkStart w:id="430" w:name="_Toc82676405"/>
    </w:p>
    <w:p w14:paraId="6E124D1B" w14:textId="335F9FEF" w:rsidR="00C10561" w:rsidRPr="0023018E" w:rsidRDefault="00C10561" w:rsidP="00011D76">
      <w:pPr>
        <w:pStyle w:val="Heading3"/>
        <w:rPr>
          <w:lang w:eastAsia="zh-CN"/>
        </w:rPr>
      </w:pPr>
      <w:bookmarkStart w:id="431" w:name="_Toc192836343"/>
      <w:r>
        <w:lastRenderedPageBreak/>
        <w:t>6.1.8</w:t>
      </w:r>
      <w:r w:rsidRPr="0023018E">
        <w:rPr>
          <w:lang w:eastAsia="zh-CN"/>
        </w:rPr>
        <w:tab/>
        <w:t>Feature negotiation</w:t>
      </w:r>
      <w:bookmarkEnd w:id="420"/>
      <w:bookmarkEnd w:id="421"/>
      <w:bookmarkEnd w:id="422"/>
      <w:bookmarkEnd w:id="423"/>
      <w:bookmarkEnd w:id="424"/>
      <w:bookmarkEnd w:id="425"/>
      <w:bookmarkEnd w:id="426"/>
      <w:bookmarkEnd w:id="427"/>
      <w:bookmarkEnd w:id="428"/>
      <w:bookmarkEnd w:id="429"/>
      <w:bookmarkEnd w:id="430"/>
      <w:bookmarkEnd w:id="431"/>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32" w:name="_Toc532994477"/>
      <w:bookmarkStart w:id="433" w:name="_Toc35971448"/>
      <w:bookmarkStart w:id="434" w:name="_Toc82676406"/>
      <w:bookmarkStart w:id="435" w:name="_Toc510696649"/>
    </w:p>
    <w:p w14:paraId="72261397" w14:textId="010BC0FD" w:rsidR="00C10561" w:rsidRPr="001E7573" w:rsidRDefault="00C10561" w:rsidP="00011D76">
      <w:pPr>
        <w:pStyle w:val="Heading3"/>
      </w:pPr>
      <w:bookmarkStart w:id="436" w:name="_Toc192836344"/>
      <w:r>
        <w:t>6.1.9</w:t>
      </w:r>
      <w:r w:rsidRPr="001E7573">
        <w:tab/>
        <w:t>Security</w:t>
      </w:r>
      <w:bookmarkEnd w:id="432"/>
      <w:bookmarkEnd w:id="433"/>
      <w:bookmarkEnd w:id="434"/>
      <w:bookmarkEnd w:id="436"/>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437" w:name="_Toc192836345"/>
      <w:r w:rsidRPr="00B84B6A">
        <w:t>6.1.10</w:t>
      </w:r>
      <w:r w:rsidRPr="00B84B6A">
        <w:tab/>
        <w:t>HTTP redirection</w:t>
      </w:r>
      <w:bookmarkEnd w:id="437"/>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438" w:name="_Toc21954272"/>
      <w:bookmarkStart w:id="439" w:name="_Toc25048052"/>
      <w:bookmarkStart w:id="440" w:name="_Toc34143427"/>
      <w:bookmarkStart w:id="441" w:name="_Toc34750897"/>
      <w:bookmarkStart w:id="442" w:name="_Toc34751658"/>
      <w:bookmarkStart w:id="443" w:name="_Toc35941006"/>
      <w:bookmarkStart w:id="444" w:name="_Toc43283906"/>
      <w:bookmarkStart w:id="445" w:name="_Toc49762901"/>
      <w:bookmarkStart w:id="446" w:name="_Toc51925755"/>
      <w:bookmarkStart w:id="447" w:name="_Toc51925856"/>
      <w:bookmarkStart w:id="448" w:name="_Toc122098747"/>
      <w:bookmarkEnd w:id="435"/>
    </w:p>
    <w:p w14:paraId="2D0B5FBC" w14:textId="3D8A8652" w:rsidR="00431AA8" w:rsidRDefault="00692CC8" w:rsidP="003109DC">
      <w:pPr>
        <w:pStyle w:val="Heading2"/>
      </w:pPr>
      <w:bookmarkStart w:id="449" w:name="_Toc192836346"/>
      <w:r>
        <w:t>6.2</w:t>
      </w:r>
      <w:r w:rsidR="00431AA8">
        <w:tab/>
      </w:r>
      <w:r w:rsidR="00E67634">
        <w:rPr>
          <w:lang w:eastAsia="zh-CN"/>
        </w:rPr>
        <w:t>Nupf_GetUEPrivateIPaddrAndIdentifiers</w:t>
      </w:r>
      <w:r w:rsidR="00431AA8" w:rsidRPr="00E23840">
        <w:rPr>
          <w:noProof/>
        </w:rPr>
        <w:t xml:space="preserve"> </w:t>
      </w:r>
      <w:r w:rsidR="00431AA8">
        <w:t>Service API</w:t>
      </w:r>
      <w:bookmarkEnd w:id="438"/>
      <w:bookmarkEnd w:id="439"/>
      <w:bookmarkEnd w:id="440"/>
      <w:bookmarkEnd w:id="441"/>
      <w:bookmarkEnd w:id="442"/>
      <w:bookmarkEnd w:id="443"/>
      <w:bookmarkEnd w:id="444"/>
      <w:bookmarkEnd w:id="445"/>
      <w:bookmarkEnd w:id="446"/>
      <w:bookmarkEnd w:id="447"/>
      <w:bookmarkEnd w:id="448"/>
      <w:bookmarkEnd w:id="449"/>
    </w:p>
    <w:p w14:paraId="28648A73" w14:textId="282B90CA" w:rsidR="00431AA8" w:rsidRDefault="00692CC8" w:rsidP="00431AA8">
      <w:pPr>
        <w:pStyle w:val="Heading3"/>
      </w:pPr>
      <w:bookmarkStart w:id="450" w:name="_Toc21954273"/>
      <w:bookmarkStart w:id="451" w:name="_Toc25048053"/>
      <w:bookmarkStart w:id="452" w:name="_Toc34143428"/>
      <w:bookmarkStart w:id="453" w:name="_Toc34750898"/>
      <w:bookmarkStart w:id="454" w:name="_Toc34751659"/>
      <w:bookmarkStart w:id="455" w:name="_Toc35941007"/>
      <w:bookmarkStart w:id="456" w:name="_Toc43283907"/>
      <w:bookmarkStart w:id="457" w:name="_Toc49762902"/>
      <w:bookmarkStart w:id="458" w:name="_Toc51925756"/>
      <w:bookmarkStart w:id="459" w:name="_Toc51925857"/>
      <w:bookmarkStart w:id="460" w:name="_Toc122098748"/>
      <w:bookmarkStart w:id="461" w:name="_Toc192836347"/>
      <w:r>
        <w:t>6.2</w:t>
      </w:r>
      <w:r w:rsidR="00431AA8">
        <w:t>.1</w:t>
      </w:r>
      <w:r w:rsidR="00431AA8">
        <w:tab/>
        <w:t>Introduction</w:t>
      </w:r>
      <w:bookmarkEnd w:id="450"/>
      <w:bookmarkEnd w:id="451"/>
      <w:bookmarkEnd w:id="452"/>
      <w:bookmarkEnd w:id="453"/>
      <w:bookmarkEnd w:id="454"/>
      <w:bookmarkEnd w:id="455"/>
      <w:bookmarkEnd w:id="456"/>
      <w:bookmarkEnd w:id="457"/>
      <w:bookmarkEnd w:id="458"/>
      <w:bookmarkEnd w:id="459"/>
      <w:bookmarkEnd w:id="460"/>
      <w:bookmarkEnd w:id="461"/>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Heading3"/>
      </w:pPr>
      <w:bookmarkStart w:id="462" w:name="_Toc98500886"/>
      <w:bookmarkStart w:id="463" w:name="_Toc104297805"/>
      <w:bookmarkStart w:id="464" w:name="_Toc104300116"/>
      <w:bookmarkStart w:id="465" w:name="_Toc122098073"/>
      <w:bookmarkStart w:id="466" w:name="_Toc192836348"/>
      <w:r>
        <w:t>6.2</w:t>
      </w:r>
      <w:r w:rsidR="00431AA8">
        <w:t>.2</w:t>
      </w:r>
      <w:r w:rsidR="00431AA8">
        <w:tab/>
        <w:t>Usage of HTTP</w:t>
      </w:r>
      <w:bookmarkEnd w:id="462"/>
      <w:bookmarkEnd w:id="463"/>
      <w:bookmarkEnd w:id="464"/>
      <w:bookmarkEnd w:id="465"/>
      <w:bookmarkEnd w:id="466"/>
    </w:p>
    <w:p w14:paraId="3E1C2EF7" w14:textId="50A68A42" w:rsidR="00431AA8" w:rsidRPr="000C5200" w:rsidRDefault="00692CC8" w:rsidP="00431AA8">
      <w:pPr>
        <w:pStyle w:val="Heading4"/>
      </w:pPr>
      <w:bookmarkStart w:id="467" w:name="_Toc98500887"/>
      <w:bookmarkStart w:id="468" w:name="_Toc104297806"/>
      <w:bookmarkStart w:id="469" w:name="_Toc104300117"/>
      <w:bookmarkStart w:id="470" w:name="_Toc122098074"/>
      <w:bookmarkStart w:id="471" w:name="_Toc192836349"/>
      <w:r>
        <w:t>6.2</w:t>
      </w:r>
      <w:r w:rsidR="00431AA8">
        <w:t>.2.1</w:t>
      </w:r>
      <w:r w:rsidR="00431AA8">
        <w:tab/>
        <w:t>General</w:t>
      </w:r>
      <w:bookmarkEnd w:id="467"/>
      <w:bookmarkEnd w:id="468"/>
      <w:bookmarkEnd w:id="469"/>
      <w:bookmarkEnd w:id="470"/>
      <w:bookmarkEnd w:id="471"/>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72" w:name="OLE_LINK1"/>
      <w:r w:rsidR="00901356">
        <w:rPr>
          <w:lang w:eastAsia="zh-CN"/>
        </w:rPr>
        <w:t>Nupf_GetUEPrivateIPaddrAndIdentifiers</w:t>
      </w:r>
      <w:bookmarkEnd w:id="472"/>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473" w:name="_Toc98500888"/>
      <w:bookmarkStart w:id="474" w:name="_Toc104297807"/>
      <w:bookmarkStart w:id="475" w:name="_Toc104300118"/>
      <w:bookmarkStart w:id="476" w:name="_Toc122098075"/>
      <w:bookmarkStart w:id="477" w:name="_Toc192836350"/>
      <w:r>
        <w:t>6.2</w:t>
      </w:r>
      <w:r w:rsidR="00431AA8">
        <w:t>.2.2</w:t>
      </w:r>
      <w:r w:rsidR="00431AA8">
        <w:tab/>
        <w:t>HTTP standard headers</w:t>
      </w:r>
      <w:bookmarkEnd w:id="473"/>
      <w:bookmarkEnd w:id="474"/>
      <w:bookmarkEnd w:id="475"/>
      <w:bookmarkEnd w:id="476"/>
      <w:bookmarkEnd w:id="477"/>
    </w:p>
    <w:p w14:paraId="40D22432" w14:textId="26B90400" w:rsidR="00431AA8" w:rsidRDefault="00692CC8" w:rsidP="00431AA8">
      <w:pPr>
        <w:pStyle w:val="Heading5"/>
        <w:rPr>
          <w:lang w:eastAsia="zh-CN"/>
        </w:rPr>
      </w:pPr>
      <w:bookmarkStart w:id="478" w:name="_Toc98500889"/>
      <w:bookmarkStart w:id="479" w:name="_Toc104297808"/>
      <w:bookmarkStart w:id="480" w:name="_Toc104300119"/>
      <w:bookmarkStart w:id="481" w:name="_Toc122098076"/>
      <w:bookmarkStart w:id="482" w:name="_Toc192836351"/>
      <w:r>
        <w:t>6.2</w:t>
      </w:r>
      <w:r w:rsidR="00431AA8">
        <w:t>.2.2.1</w:t>
      </w:r>
      <w:r w:rsidR="00431AA8">
        <w:rPr>
          <w:rFonts w:hint="eastAsia"/>
          <w:lang w:eastAsia="zh-CN"/>
        </w:rPr>
        <w:tab/>
      </w:r>
      <w:r w:rsidR="00431AA8">
        <w:rPr>
          <w:lang w:eastAsia="zh-CN"/>
        </w:rPr>
        <w:t>General</w:t>
      </w:r>
      <w:bookmarkEnd w:id="478"/>
      <w:bookmarkEnd w:id="479"/>
      <w:bookmarkEnd w:id="480"/>
      <w:bookmarkEnd w:id="481"/>
      <w:bookmarkEnd w:id="482"/>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483" w:name="_Toc98500890"/>
      <w:bookmarkStart w:id="484" w:name="_Toc104297809"/>
      <w:bookmarkStart w:id="485" w:name="_Toc104300120"/>
      <w:bookmarkStart w:id="486" w:name="_Toc122098077"/>
      <w:bookmarkStart w:id="487" w:name="_Toc192836352"/>
      <w:r>
        <w:t>6.2</w:t>
      </w:r>
      <w:r w:rsidR="00431AA8">
        <w:t>.2.2.2</w:t>
      </w:r>
      <w:r w:rsidR="00431AA8">
        <w:tab/>
        <w:t>Content type</w:t>
      </w:r>
      <w:bookmarkEnd w:id="483"/>
      <w:bookmarkEnd w:id="484"/>
      <w:bookmarkEnd w:id="485"/>
      <w:bookmarkEnd w:id="486"/>
      <w:bookmarkEnd w:id="487"/>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Heading4"/>
      </w:pPr>
      <w:bookmarkStart w:id="488" w:name="_Toc98500891"/>
      <w:bookmarkStart w:id="489" w:name="_Toc104297810"/>
      <w:bookmarkStart w:id="490" w:name="_Toc104300121"/>
      <w:bookmarkStart w:id="491" w:name="_Toc122098078"/>
      <w:bookmarkStart w:id="492" w:name="_Toc192836353"/>
      <w:r>
        <w:t>6.2</w:t>
      </w:r>
      <w:r w:rsidR="00431AA8">
        <w:t>.2.3</w:t>
      </w:r>
      <w:r w:rsidR="00431AA8">
        <w:tab/>
        <w:t>HTTP custom headers</w:t>
      </w:r>
      <w:bookmarkEnd w:id="488"/>
      <w:bookmarkEnd w:id="489"/>
      <w:bookmarkEnd w:id="490"/>
      <w:bookmarkEnd w:id="491"/>
      <w:bookmarkEnd w:id="492"/>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493" w:name="_Toc21954280"/>
      <w:bookmarkStart w:id="494" w:name="_Toc25048061"/>
      <w:bookmarkStart w:id="495" w:name="_Toc34143436"/>
      <w:bookmarkStart w:id="496" w:name="_Toc34750906"/>
      <w:bookmarkStart w:id="497" w:name="_Toc34751667"/>
      <w:bookmarkStart w:id="498" w:name="_Toc35941015"/>
      <w:bookmarkStart w:id="499" w:name="_Toc43283915"/>
      <w:bookmarkStart w:id="500" w:name="_Toc49762910"/>
      <w:bookmarkStart w:id="501" w:name="_Toc51925764"/>
      <w:bookmarkStart w:id="502" w:name="_Toc51925865"/>
      <w:bookmarkStart w:id="503" w:name="_Toc122098756"/>
      <w:bookmarkStart w:id="504" w:name="_Toc192836354"/>
      <w:r>
        <w:t>6.2</w:t>
      </w:r>
      <w:r w:rsidR="00BE16BA">
        <w:t>.3</w:t>
      </w:r>
      <w:r w:rsidR="00BE16BA">
        <w:tab/>
        <w:t>Resources</w:t>
      </w:r>
      <w:bookmarkEnd w:id="493"/>
      <w:bookmarkEnd w:id="494"/>
      <w:bookmarkEnd w:id="495"/>
      <w:bookmarkEnd w:id="496"/>
      <w:bookmarkEnd w:id="497"/>
      <w:bookmarkEnd w:id="498"/>
      <w:bookmarkEnd w:id="499"/>
      <w:bookmarkEnd w:id="500"/>
      <w:bookmarkEnd w:id="501"/>
      <w:bookmarkEnd w:id="502"/>
      <w:bookmarkEnd w:id="503"/>
      <w:bookmarkEnd w:id="504"/>
    </w:p>
    <w:p w14:paraId="50915744" w14:textId="4A70BBBD" w:rsidR="00BE16BA" w:rsidRPr="000A7435" w:rsidRDefault="00BE16BA" w:rsidP="00BE16BA">
      <w:pPr>
        <w:pStyle w:val="Heading4"/>
      </w:pPr>
      <w:bookmarkStart w:id="505" w:name="_Toc21954281"/>
      <w:bookmarkStart w:id="506" w:name="_Toc25048062"/>
      <w:bookmarkStart w:id="507" w:name="_Toc34143437"/>
      <w:bookmarkStart w:id="508" w:name="_Toc34750907"/>
      <w:bookmarkStart w:id="509" w:name="_Toc34751668"/>
      <w:bookmarkStart w:id="510" w:name="_Toc35941016"/>
      <w:bookmarkStart w:id="511" w:name="_Toc43283916"/>
      <w:bookmarkStart w:id="512" w:name="_Toc49762911"/>
      <w:bookmarkStart w:id="513" w:name="_Toc51925765"/>
      <w:bookmarkStart w:id="514" w:name="_Toc51925866"/>
      <w:bookmarkStart w:id="515" w:name="_Toc122098757"/>
      <w:bookmarkStart w:id="516" w:name="_Toc192836355"/>
      <w:r>
        <w:t>6.2.3.1</w:t>
      </w:r>
      <w:r>
        <w:tab/>
        <w:t>Overview</w:t>
      </w:r>
      <w:bookmarkEnd w:id="505"/>
      <w:bookmarkEnd w:id="506"/>
      <w:bookmarkEnd w:id="507"/>
      <w:bookmarkEnd w:id="508"/>
      <w:bookmarkEnd w:id="509"/>
      <w:bookmarkEnd w:id="510"/>
      <w:bookmarkEnd w:id="511"/>
      <w:bookmarkEnd w:id="512"/>
      <w:bookmarkEnd w:id="513"/>
      <w:bookmarkEnd w:id="514"/>
      <w:bookmarkEnd w:id="515"/>
      <w:bookmarkEnd w:id="516"/>
    </w:p>
    <w:p w14:paraId="3175B94C" w14:textId="77777777" w:rsidR="00BE16BA" w:rsidRDefault="00BE16BA" w:rsidP="00BE16BA">
      <w:pPr>
        <w:pStyle w:val="TH"/>
        <w:rPr>
          <w:rFonts w:eastAsia="DengXian"/>
        </w:rPr>
      </w:pPr>
      <w:r>
        <w:rPr>
          <w:rFonts w:eastAsia="DengXian"/>
        </w:rPr>
        <w:object w:dxaOrig="6331" w:dyaOrig="5411" w14:anchorId="23168193">
          <v:shape id="_x0000_i1033" type="#_x0000_t75" style="width:223.5pt;height:135pt" o:ole="">
            <v:imagedata r:id="rId28" o:title="" croptop="-121f" cropbottom=".5" cropright="19080f"/>
          </v:shape>
          <o:OLEObject Type="Embed" ProgID="Visio.Drawing.15" ShapeID="_x0000_i1033" DrawAspect="Content" ObjectID="_1803449043"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lastRenderedPageBreak/>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517" w:name="_Toc21954282"/>
      <w:bookmarkStart w:id="518" w:name="_Toc25048063"/>
      <w:bookmarkStart w:id="519" w:name="_Toc34143438"/>
      <w:bookmarkStart w:id="520" w:name="_Toc34750908"/>
      <w:bookmarkStart w:id="521" w:name="_Toc34751669"/>
      <w:bookmarkStart w:id="522" w:name="_Toc35941017"/>
      <w:bookmarkStart w:id="523" w:name="_Toc43283917"/>
      <w:bookmarkStart w:id="524" w:name="_Toc49762912"/>
      <w:bookmarkStart w:id="525" w:name="_Toc51925766"/>
      <w:bookmarkStart w:id="526" w:name="_Toc51925867"/>
      <w:bookmarkStart w:id="527" w:name="_Toc122098758"/>
      <w:bookmarkStart w:id="528" w:name="_Toc192836356"/>
      <w:r>
        <w:t>6.2</w:t>
      </w:r>
      <w:r w:rsidR="00A72234">
        <w:t>.3.2</w:t>
      </w:r>
      <w:r w:rsidR="00A72234">
        <w:tab/>
        <w:t xml:space="preserve">Resource: </w:t>
      </w:r>
      <w:bookmarkEnd w:id="517"/>
      <w:bookmarkEnd w:id="518"/>
      <w:bookmarkEnd w:id="519"/>
      <w:bookmarkEnd w:id="520"/>
      <w:bookmarkEnd w:id="521"/>
      <w:bookmarkEnd w:id="522"/>
      <w:bookmarkEnd w:id="523"/>
      <w:bookmarkEnd w:id="524"/>
      <w:bookmarkEnd w:id="525"/>
      <w:bookmarkEnd w:id="526"/>
      <w:bookmarkEnd w:id="527"/>
      <w:r w:rsidR="00A72234">
        <w:t>UE IP Address Info</w:t>
      </w:r>
      <w:bookmarkEnd w:id="528"/>
    </w:p>
    <w:p w14:paraId="70013ADC" w14:textId="326D854C" w:rsidR="00A72234" w:rsidRDefault="00802675" w:rsidP="00A72234">
      <w:pPr>
        <w:pStyle w:val="Heading5"/>
      </w:pPr>
      <w:bookmarkStart w:id="529" w:name="_Toc21954283"/>
      <w:bookmarkStart w:id="530" w:name="_Toc25048064"/>
      <w:bookmarkStart w:id="531" w:name="_Toc34143439"/>
      <w:bookmarkStart w:id="532" w:name="_Toc34750909"/>
      <w:bookmarkStart w:id="533" w:name="_Toc34751670"/>
      <w:bookmarkStart w:id="534" w:name="_Toc35941018"/>
      <w:bookmarkStart w:id="535" w:name="_Toc43283918"/>
      <w:bookmarkStart w:id="536" w:name="_Toc49762913"/>
      <w:bookmarkStart w:id="537" w:name="_Toc51925767"/>
      <w:bookmarkStart w:id="538" w:name="_Toc51925868"/>
      <w:bookmarkStart w:id="539" w:name="_Toc122098759"/>
      <w:bookmarkStart w:id="540" w:name="_Toc192836357"/>
      <w:r>
        <w:t>6.2</w:t>
      </w:r>
      <w:r w:rsidR="00A72234">
        <w:t>.3.2.1</w:t>
      </w:r>
      <w:r w:rsidR="00A72234">
        <w:tab/>
        <w:t>Description</w:t>
      </w:r>
      <w:bookmarkEnd w:id="529"/>
      <w:bookmarkEnd w:id="530"/>
      <w:bookmarkEnd w:id="531"/>
      <w:bookmarkEnd w:id="532"/>
      <w:bookmarkEnd w:id="533"/>
      <w:bookmarkEnd w:id="534"/>
      <w:bookmarkEnd w:id="535"/>
      <w:bookmarkEnd w:id="536"/>
      <w:bookmarkEnd w:id="537"/>
      <w:bookmarkEnd w:id="538"/>
      <w:bookmarkEnd w:id="539"/>
      <w:bookmarkEnd w:id="540"/>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Heading5"/>
      </w:pPr>
      <w:bookmarkStart w:id="541" w:name="_Toc21954284"/>
      <w:bookmarkStart w:id="542" w:name="_Toc25048065"/>
      <w:bookmarkStart w:id="543" w:name="_Toc34143440"/>
      <w:bookmarkStart w:id="544" w:name="_Toc34750910"/>
      <w:bookmarkStart w:id="545" w:name="_Toc34751671"/>
      <w:bookmarkStart w:id="546" w:name="_Toc35941019"/>
      <w:bookmarkStart w:id="547" w:name="_Toc43283919"/>
      <w:bookmarkStart w:id="548" w:name="_Toc49762914"/>
      <w:bookmarkStart w:id="549" w:name="_Toc51925768"/>
      <w:bookmarkStart w:id="550" w:name="_Toc51925869"/>
      <w:bookmarkStart w:id="551" w:name="_Toc122098760"/>
      <w:bookmarkStart w:id="552" w:name="_Toc192836358"/>
      <w:r>
        <w:t>6.2</w:t>
      </w:r>
      <w:r w:rsidR="00A72234">
        <w:t>.3.2.2</w:t>
      </w:r>
      <w:r w:rsidR="00A72234">
        <w:tab/>
        <w:t>Resource Definition</w:t>
      </w:r>
      <w:bookmarkEnd w:id="541"/>
      <w:bookmarkEnd w:id="542"/>
      <w:bookmarkEnd w:id="543"/>
      <w:bookmarkEnd w:id="544"/>
      <w:bookmarkEnd w:id="545"/>
      <w:bookmarkEnd w:id="546"/>
      <w:bookmarkEnd w:id="547"/>
      <w:bookmarkEnd w:id="548"/>
      <w:bookmarkEnd w:id="549"/>
      <w:bookmarkEnd w:id="550"/>
      <w:bookmarkEnd w:id="551"/>
      <w:bookmarkEnd w:id="552"/>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553" w:name="_Toc21954285"/>
      <w:bookmarkStart w:id="554" w:name="_Toc25048066"/>
      <w:bookmarkStart w:id="555" w:name="_Toc34143441"/>
      <w:bookmarkStart w:id="556" w:name="_Toc34750911"/>
      <w:bookmarkStart w:id="557" w:name="_Toc34751672"/>
      <w:bookmarkStart w:id="558" w:name="_Toc35941020"/>
      <w:bookmarkStart w:id="559" w:name="_Toc43283920"/>
      <w:bookmarkStart w:id="560" w:name="_Toc49762915"/>
      <w:bookmarkStart w:id="561" w:name="_Toc51925769"/>
      <w:bookmarkStart w:id="562" w:name="_Toc51925870"/>
      <w:bookmarkStart w:id="563" w:name="_Toc122098761"/>
      <w:bookmarkStart w:id="564" w:name="_Toc192836359"/>
      <w:r>
        <w:t>6.2</w:t>
      </w:r>
      <w:r w:rsidR="00A72234">
        <w:t>.3.2.3</w:t>
      </w:r>
      <w:r w:rsidR="00A72234">
        <w:tab/>
        <w:t>Resource Standard Methods</w:t>
      </w:r>
      <w:bookmarkEnd w:id="553"/>
      <w:bookmarkEnd w:id="554"/>
      <w:bookmarkEnd w:id="555"/>
      <w:bookmarkEnd w:id="556"/>
      <w:bookmarkEnd w:id="557"/>
      <w:bookmarkEnd w:id="558"/>
      <w:bookmarkEnd w:id="559"/>
      <w:bookmarkEnd w:id="560"/>
      <w:bookmarkEnd w:id="561"/>
      <w:bookmarkEnd w:id="562"/>
      <w:bookmarkEnd w:id="563"/>
      <w:bookmarkEnd w:id="564"/>
    </w:p>
    <w:p w14:paraId="2A7615EB" w14:textId="259A16D9" w:rsidR="00A72234" w:rsidRPr="004309C9" w:rsidRDefault="00802675" w:rsidP="000E0428">
      <w:pPr>
        <w:pStyle w:val="H6"/>
      </w:pPr>
      <w:bookmarkStart w:id="565" w:name="_Toc21954286"/>
      <w:bookmarkStart w:id="566" w:name="_Toc25048067"/>
      <w:bookmarkStart w:id="567" w:name="_Toc34143442"/>
      <w:bookmarkStart w:id="568" w:name="_Toc34750912"/>
      <w:bookmarkStart w:id="569" w:name="_Toc34751673"/>
      <w:bookmarkStart w:id="570" w:name="_Toc35941021"/>
      <w:bookmarkStart w:id="571" w:name="_Toc43283921"/>
      <w:bookmarkStart w:id="572" w:name="_Toc49762916"/>
      <w:bookmarkStart w:id="573" w:name="_Toc51925770"/>
      <w:bookmarkStart w:id="574" w:name="_Toc51925871"/>
      <w:bookmarkStart w:id="575" w:name="_Toc122098762"/>
      <w:r>
        <w:t>6.2</w:t>
      </w:r>
      <w:r w:rsidR="00A72234" w:rsidRPr="004309C9">
        <w:t>.3.2.3.1</w:t>
      </w:r>
      <w:r w:rsidR="00A72234" w:rsidRPr="004309C9">
        <w:tab/>
        <w:t>GET</w:t>
      </w:r>
      <w:bookmarkEnd w:id="565"/>
      <w:bookmarkEnd w:id="566"/>
      <w:bookmarkEnd w:id="567"/>
      <w:bookmarkEnd w:id="568"/>
      <w:bookmarkEnd w:id="569"/>
      <w:bookmarkEnd w:id="570"/>
      <w:bookmarkEnd w:id="571"/>
      <w:bookmarkEnd w:id="572"/>
      <w:bookmarkEnd w:id="573"/>
      <w:bookmarkEnd w:id="574"/>
      <w:bookmarkEnd w:id="57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576"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7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577" w:name="_Toc21954288"/>
      <w:bookmarkStart w:id="578" w:name="_Toc25048069"/>
      <w:bookmarkStart w:id="579" w:name="_Toc34143444"/>
      <w:bookmarkStart w:id="580" w:name="_Toc34750914"/>
      <w:bookmarkStart w:id="581" w:name="_Toc34751675"/>
      <w:bookmarkStart w:id="582" w:name="_Toc35941023"/>
      <w:bookmarkStart w:id="583" w:name="_Toc43283923"/>
      <w:bookmarkStart w:id="584" w:name="_Toc49762918"/>
      <w:bookmarkStart w:id="585" w:name="_Toc51925772"/>
      <w:bookmarkStart w:id="586" w:name="_Toc51925873"/>
      <w:bookmarkStart w:id="587" w:name="_Toc122098764"/>
      <w:bookmarkStart w:id="588" w:name="_Toc192836360"/>
      <w:r>
        <w:t>6.2</w:t>
      </w:r>
      <w:r w:rsidR="00A72234">
        <w:t>.3.2.4</w:t>
      </w:r>
      <w:r w:rsidR="00A72234">
        <w:tab/>
        <w:t>Resource Custom Operations</w:t>
      </w:r>
      <w:bookmarkEnd w:id="577"/>
      <w:bookmarkEnd w:id="578"/>
      <w:bookmarkEnd w:id="579"/>
      <w:bookmarkEnd w:id="580"/>
      <w:bookmarkEnd w:id="581"/>
      <w:bookmarkEnd w:id="582"/>
      <w:bookmarkEnd w:id="583"/>
      <w:bookmarkEnd w:id="584"/>
      <w:bookmarkEnd w:id="585"/>
      <w:bookmarkEnd w:id="586"/>
      <w:bookmarkEnd w:id="587"/>
      <w:bookmarkEnd w:id="588"/>
    </w:p>
    <w:p w14:paraId="5CE31EAF" w14:textId="77777777" w:rsidR="00A72234" w:rsidRDefault="00A72234" w:rsidP="00A72234">
      <w:r>
        <w:t>None.</w:t>
      </w:r>
    </w:p>
    <w:p w14:paraId="6DD4415C" w14:textId="1662351B" w:rsidR="00A72234" w:rsidRDefault="00802675" w:rsidP="00A72234">
      <w:pPr>
        <w:pStyle w:val="Heading3"/>
      </w:pPr>
      <w:bookmarkStart w:id="589" w:name="_Toc98500900"/>
      <w:bookmarkStart w:id="590" w:name="_Toc104297829"/>
      <w:bookmarkStart w:id="591" w:name="_Toc104300140"/>
      <w:bookmarkStart w:id="592" w:name="_Toc122098108"/>
      <w:bookmarkStart w:id="593" w:name="_Toc192836361"/>
      <w:r>
        <w:t>6.2</w:t>
      </w:r>
      <w:r w:rsidR="00A72234">
        <w:t>.4</w:t>
      </w:r>
      <w:r w:rsidR="00A72234">
        <w:tab/>
        <w:t>Custom Operations without associated resources</w:t>
      </w:r>
      <w:bookmarkEnd w:id="589"/>
      <w:bookmarkEnd w:id="590"/>
      <w:bookmarkEnd w:id="591"/>
      <w:bookmarkEnd w:id="592"/>
      <w:bookmarkEnd w:id="593"/>
    </w:p>
    <w:p w14:paraId="02DC4FDA" w14:textId="77777777" w:rsidR="00A72234" w:rsidRDefault="00A72234" w:rsidP="00A72234">
      <w:r w:rsidRPr="00BD126B">
        <w:t>None</w:t>
      </w:r>
    </w:p>
    <w:p w14:paraId="4DB206B5" w14:textId="2544B4AB" w:rsidR="00A72234" w:rsidRDefault="00802675" w:rsidP="00A72234">
      <w:pPr>
        <w:pStyle w:val="Heading3"/>
      </w:pPr>
      <w:bookmarkStart w:id="594" w:name="_Toc21954315"/>
      <w:bookmarkStart w:id="595" w:name="_Toc25048096"/>
      <w:bookmarkStart w:id="596" w:name="_Toc34143463"/>
      <w:bookmarkStart w:id="597" w:name="_Toc34750933"/>
      <w:bookmarkStart w:id="598" w:name="_Toc34751694"/>
      <w:bookmarkStart w:id="599" w:name="_Toc35941042"/>
      <w:bookmarkStart w:id="600" w:name="_Toc43283942"/>
      <w:bookmarkStart w:id="601" w:name="_Toc49762937"/>
      <w:bookmarkStart w:id="602" w:name="_Toc51925791"/>
      <w:bookmarkStart w:id="603" w:name="_Toc51925892"/>
      <w:bookmarkStart w:id="604" w:name="_Toc122098783"/>
      <w:bookmarkStart w:id="605" w:name="_Toc192836362"/>
      <w:r>
        <w:t>6.2</w:t>
      </w:r>
      <w:r w:rsidR="00A72234">
        <w:t>.5</w:t>
      </w:r>
      <w:r w:rsidR="00A72234">
        <w:tab/>
        <w:t>Notifications</w:t>
      </w:r>
      <w:bookmarkEnd w:id="594"/>
      <w:bookmarkEnd w:id="595"/>
      <w:bookmarkEnd w:id="596"/>
      <w:bookmarkEnd w:id="597"/>
      <w:bookmarkEnd w:id="598"/>
      <w:bookmarkEnd w:id="599"/>
      <w:bookmarkEnd w:id="600"/>
      <w:bookmarkEnd w:id="601"/>
      <w:bookmarkEnd w:id="602"/>
      <w:bookmarkEnd w:id="603"/>
      <w:bookmarkEnd w:id="604"/>
      <w:bookmarkEnd w:id="605"/>
    </w:p>
    <w:p w14:paraId="41B82E90" w14:textId="415DCD28" w:rsidR="00A72234" w:rsidRPr="000A7435" w:rsidRDefault="00802675" w:rsidP="00A72234">
      <w:pPr>
        <w:pStyle w:val="Heading4"/>
      </w:pPr>
      <w:bookmarkStart w:id="606" w:name="_Toc21954316"/>
      <w:bookmarkStart w:id="607" w:name="_Toc25048097"/>
      <w:bookmarkStart w:id="608" w:name="_Toc34143464"/>
      <w:bookmarkStart w:id="609" w:name="_Toc34750934"/>
      <w:bookmarkStart w:id="610" w:name="_Toc34751695"/>
      <w:bookmarkStart w:id="611" w:name="_Toc35941043"/>
      <w:bookmarkStart w:id="612" w:name="_Toc43283943"/>
      <w:bookmarkStart w:id="613" w:name="_Toc49762938"/>
      <w:bookmarkStart w:id="614" w:name="_Toc51925792"/>
      <w:bookmarkStart w:id="615" w:name="_Toc51925893"/>
      <w:bookmarkStart w:id="616" w:name="_Toc122098784"/>
      <w:bookmarkStart w:id="617" w:name="_Toc192836363"/>
      <w:r>
        <w:t>6.2</w:t>
      </w:r>
      <w:r w:rsidR="00A72234">
        <w:t>.5.1</w:t>
      </w:r>
      <w:r w:rsidR="00A72234">
        <w:tab/>
        <w:t>General</w:t>
      </w:r>
      <w:bookmarkEnd w:id="606"/>
      <w:bookmarkEnd w:id="607"/>
      <w:bookmarkEnd w:id="608"/>
      <w:bookmarkEnd w:id="609"/>
      <w:bookmarkEnd w:id="610"/>
      <w:bookmarkEnd w:id="611"/>
      <w:bookmarkEnd w:id="612"/>
      <w:bookmarkEnd w:id="613"/>
      <w:bookmarkEnd w:id="614"/>
      <w:bookmarkEnd w:id="615"/>
      <w:bookmarkEnd w:id="616"/>
      <w:bookmarkEnd w:id="617"/>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618" w:name="_Toc21954323"/>
      <w:bookmarkStart w:id="619" w:name="_Toc25048103"/>
      <w:bookmarkStart w:id="620" w:name="_Toc34143470"/>
      <w:bookmarkStart w:id="621" w:name="_Toc34750940"/>
      <w:bookmarkStart w:id="622" w:name="_Toc34751701"/>
      <w:bookmarkStart w:id="623" w:name="_Toc35941049"/>
      <w:bookmarkStart w:id="624" w:name="_Toc43283949"/>
      <w:bookmarkStart w:id="625" w:name="_Toc49762944"/>
      <w:bookmarkStart w:id="626" w:name="_Toc51925798"/>
      <w:bookmarkStart w:id="627" w:name="_Toc51925899"/>
      <w:bookmarkStart w:id="628" w:name="_Toc122098790"/>
      <w:bookmarkStart w:id="629" w:name="_Toc192836364"/>
      <w:r>
        <w:lastRenderedPageBreak/>
        <w:t>6.2</w:t>
      </w:r>
      <w:r w:rsidR="00A72234">
        <w:t>.6</w:t>
      </w:r>
      <w:r w:rsidR="00A72234">
        <w:tab/>
        <w:t>Data Model</w:t>
      </w:r>
      <w:bookmarkEnd w:id="618"/>
      <w:bookmarkEnd w:id="619"/>
      <w:bookmarkEnd w:id="620"/>
      <w:bookmarkEnd w:id="621"/>
      <w:bookmarkEnd w:id="622"/>
      <w:bookmarkEnd w:id="623"/>
      <w:bookmarkEnd w:id="624"/>
      <w:bookmarkEnd w:id="625"/>
      <w:bookmarkEnd w:id="626"/>
      <w:bookmarkEnd w:id="627"/>
      <w:bookmarkEnd w:id="628"/>
      <w:bookmarkEnd w:id="629"/>
    </w:p>
    <w:p w14:paraId="0ACFEC7C" w14:textId="275324C9" w:rsidR="00A72234" w:rsidRDefault="00802675" w:rsidP="00A72234">
      <w:pPr>
        <w:pStyle w:val="Heading4"/>
      </w:pPr>
      <w:bookmarkStart w:id="630" w:name="_Toc21954324"/>
      <w:bookmarkStart w:id="631" w:name="_Toc25048104"/>
      <w:bookmarkStart w:id="632" w:name="_Toc34143471"/>
      <w:bookmarkStart w:id="633" w:name="_Toc34750941"/>
      <w:bookmarkStart w:id="634" w:name="_Toc34751702"/>
      <w:bookmarkStart w:id="635" w:name="_Toc35941050"/>
      <w:bookmarkStart w:id="636" w:name="_Toc43283950"/>
      <w:bookmarkStart w:id="637" w:name="_Toc49762945"/>
      <w:bookmarkStart w:id="638" w:name="_Toc51925799"/>
      <w:bookmarkStart w:id="639" w:name="_Toc51925900"/>
      <w:bookmarkStart w:id="640" w:name="_Toc122098791"/>
      <w:bookmarkStart w:id="641" w:name="_Toc192836365"/>
      <w:r>
        <w:t>6.2</w:t>
      </w:r>
      <w:r w:rsidR="00A72234">
        <w:t>.6.1</w:t>
      </w:r>
      <w:r w:rsidR="00A72234">
        <w:tab/>
        <w:t>General</w:t>
      </w:r>
      <w:bookmarkEnd w:id="630"/>
      <w:bookmarkEnd w:id="631"/>
      <w:bookmarkEnd w:id="632"/>
      <w:bookmarkEnd w:id="633"/>
      <w:bookmarkEnd w:id="634"/>
      <w:bookmarkEnd w:id="635"/>
      <w:bookmarkEnd w:id="636"/>
      <w:bookmarkEnd w:id="637"/>
      <w:bookmarkEnd w:id="638"/>
      <w:bookmarkEnd w:id="639"/>
      <w:bookmarkEnd w:id="640"/>
      <w:bookmarkEnd w:id="641"/>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642" w:name="_Toc21954325"/>
      <w:bookmarkStart w:id="643" w:name="_Toc25048105"/>
      <w:bookmarkStart w:id="644" w:name="_Toc34143472"/>
      <w:bookmarkStart w:id="645" w:name="_Toc34750942"/>
      <w:bookmarkStart w:id="646" w:name="_Toc34751703"/>
      <w:bookmarkStart w:id="647" w:name="_Toc35941051"/>
      <w:bookmarkStart w:id="648" w:name="_Toc43283951"/>
      <w:bookmarkStart w:id="649" w:name="_Toc49762946"/>
      <w:bookmarkStart w:id="650" w:name="_Toc51925800"/>
      <w:bookmarkStart w:id="651" w:name="_Toc51925901"/>
      <w:bookmarkStart w:id="652" w:name="_Toc122098792"/>
      <w:bookmarkStart w:id="653" w:name="_Toc192836366"/>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42"/>
      <w:bookmarkEnd w:id="643"/>
      <w:bookmarkEnd w:id="644"/>
      <w:bookmarkEnd w:id="645"/>
      <w:bookmarkEnd w:id="646"/>
      <w:bookmarkEnd w:id="647"/>
      <w:bookmarkEnd w:id="648"/>
      <w:bookmarkEnd w:id="649"/>
      <w:bookmarkEnd w:id="650"/>
      <w:bookmarkEnd w:id="651"/>
      <w:bookmarkEnd w:id="652"/>
      <w:bookmarkEnd w:id="653"/>
    </w:p>
    <w:p w14:paraId="2ABC8919" w14:textId="0D3CC42E" w:rsidR="00A72234" w:rsidRDefault="00802675" w:rsidP="00A72234">
      <w:pPr>
        <w:pStyle w:val="Heading5"/>
      </w:pPr>
      <w:bookmarkStart w:id="654" w:name="_Toc21954326"/>
      <w:bookmarkStart w:id="655" w:name="_Toc25048106"/>
      <w:bookmarkStart w:id="656" w:name="_Toc34143473"/>
      <w:bookmarkStart w:id="657" w:name="_Toc34750943"/>
      <w:bookmarkStart w:id="658" w:name="_Toc34751704"/>
      <w:bookmarkStart w:id="659" w:name="_Toc35941052"/>
      <w:bookmarkStart w:id="660" w:name="_Toc43283952"/>
      <w:bookmarkStart w:id="661" w:name="_Toc49762947"/>
      <w:bookmarkStart w:id="662" w:name="_Toc51925801"/>
      <w:bookmarkStart w:id="663" w:name="_Toc51925902"/>
      <w:bookmarkStart w:id="664" w:name="_Toc122098793"/>
      <w:bookmarkStart w:id="665" w:name="_Toc192836367"/>
      <w:r>
        <w:t>6.2</w:t>
      </w:r>
      <w:r w:rsidR="00A72234">
        <w:t>.6.2.1</w:t>
      </w:r>
      <w:r w:rsidR="00A72234">
        <w:tab/>
        <w:t>Introduction</w:t>
      </w:r>
      <w:bookmarkEnd w:id="654"/>
      <w:bookmarkEnd w:id="655"/>
      <w:bookmarkEnd w:id="656"/>
      <w:bookmarkEnd w:id="657"/>
      <w:bookmarkEnd w:id="658"/>
      <w:bookmarkEnd w:id="659"/>
      <w:bookmarkEnd w:id="660"/>
      <w:bookmarkEnd w:id="661"/>
      <w:bookmarkEnd w:id="662"/>
      <w:bookmarkEnd w:id="663"/>
      <w:bookmarkEnd w:id="664"/>
      <w:bookmarkEnd w:id="665"/>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666" w:name="_Toc25048107"/>
      <w:bookmarkStart w:id="667" w:name="_Toc21954327"/>
      <w:bookmarkStart w:id="668" w:name="_Toc34143474"/>
      <w:bookmarkStart w:id="669" w:name="_Toc34750944"/>
      <w:bookmarkStart w:id="670" w:name="_Toc34751705"/>
      <w:bookmarkStart w:id="671" w:name="_Toc35941053"/>
      <w:bookmarkStart w:id="672" w:name="_Toc43283953"/>
      <w:bookmarkStart w:id="673" w:name="_Toc49762948"/>
      <w:bookmarkStart w:id="674" w:name="_Toc51925802"/>
      <w:bookmarkStart w:id="675" w:name="_Toc51925903"/>
      <w:bookmarkStart w:id="676" w:name="_Toc122098794"/>
      <w:bookmarkStart w:id="677" w:name="_Toc192836368"/>
      <w:r>
        <w:lastRenderedPageBreak/>
        <w:t>6.2</w:t>
      </w:r>
      <w:r w:rsidR="00A72234">
        <w:t>.6.2.2</w:t>
      </w:r>
      <w:r w:rsidR="00A72234">
        <w:tab/>
        <w:t xml:space="preserve">Type: </w:t>
      </w:r>
      <w:bookmarkEnd w:id="666"/>
      <w:bookmarkEnd w:id="667"/>
      <w:bookmarkEnd w:id="668"/>
      <w:bookmarkEnd w:id="669"/>
      <w:bookmarkEnd w:id="670"/>
      <w:bookmarkEnd w:id="671"/>
      <w:bookmarkEnd w:id="672"/>
      <w:bookmarkEnd w:id="673"/>
      <w:bookmarkEnd w:id="674"/>
      <w:bookmarkEnd w:id="675"/>
      <w:bookmarkEnd w:id="676"/>
      <w:r w:rsidR="00A72234">
        <w:t>UeIpInfo</w:t>
      </w:r>
      <w:bookmarkEnd w:id="677"/>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678" w:name="_Toc98500919"/>
      <w:bookmarkStart w:id="679" w:name="_Toc104297854"/>
      <w:bookmarkStart w:id="680" w:name="_Toc104300165"/>
      <w:bookmarkStart w:id="681" w:name="_Toc122098133"/>
      <w:bookmarkStart w:id="682" w:name="_Toc192836369"/>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78"/>
      <w:bookmarkEnd w:id="679"/>
      <w:bookmarkEnd w:id="680"/>
      <w:bookmarkEnd w:id="681"/>
      <w:bookmarkEnd w:id="682"/>
    </w:p>
    <w:p w14:paraId="73DFD607" w14:textId="2774E7D9" w:rsidR="00A72234" w:rsidRPr="00384E92" w:rsidRDefault="00802675" w:rsidP="00A72234">
      <w:pPr>
        <w:pStyle w:val="Heading5"/>
      </w:pPr>
      <w:bookmarkStart w:id="683" w:name="_Toc98500920"/>
      <w:bookmarkStart w:id="684" w:name="_Toc104297855"/>
      <w:bookmarkStart w:id="685" w:name="_Toc104300166"/>
      <w:bookmarkStart w:id="686" w:name="_Toc122098134"/>
      <w:bookmarkStart w:id="687" w:name="_Toc192836370"/>
      <w:r>
        <w:t>6.2</w:t>
      </w:r>
      <w:r w:rsidR="00A72234">
        <w:t>.6.3.1</w:t>
      </w:r>
      <w:r w:rsidR="00A72234" w:rsidRPr="00384E92">
        <w:tab/>
        <w:t>Introduction</w:t>
      </w:r>
      <w:bookmarkEnd w:id="683"/>
      <w:bookmarkEnd w:id="684"/>
      <w:bookmarkEnd w:id="685"/>
      <w:bookmarkEnd w:id="686"/>
      <w:bookmarkEnd w:id="687"/>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688" w:name="_Toc21954338"/>
      <w:bookmarkStart w:id="689" w:name="_Toc25048124"/>
      <w:bookmarkStart w:id="690" w:name="_Toc34143489"/>
      <w:bookmarkStart w:id="691" w:name="_Toc34750959"/>
      <w:bookmarkStart w:id="692" w:name="_Toc34751720"/>
      <w:bookmarkStart w:id="693" w:name="_Toc35941068"/>
      <w:bookmarkStart w:id="694" w:name="_Toc43283969"/>
      <w:bookmarkStart w:id="695" w:name="_Toc49762964"/>
      <w:bookmarkStart w:id="696" w:name="_Toc51925818"/>
      <w:bookmarkStart w:id="697" w:name="_Toc51925919"/>
      <w:bookmarkStart w:id="698" w:name="_Toc122098810"/>
      <w:bookmarkStart w:id="699" w:name="_Toc192836371"/>
      <w:r>
        <w:t>6.2</w:t>
      </w:r>
      <w:r w:rsidR="00431AA8">
        <w:t>.7</w:t>
      </w:r>
      <w:r w:rsidR="00431AA8">
        <w:tab/>
        <w:t>Error Handling</w:t>
      </w:r>
      <w:bookmarkEnd w:id="688"/>
      <w:bookmarkEnd w:id="689"/>
      <w:bookmarkEnd w:id="690"/>
      <w:bookmarkEnd w:id="691"/>
      <w:bookmarkEnd w:id="692"/>
      <w:bookmarkEnd w:id="693"/>
      <w:bookmarkEnd w:id="694"/>
      <w:bookmarkEnd w:id="695"/>
      <w:bookmarkEnd w:id="696"/>
      <w:bookmarkEnd w:id="697"/>
      <w:bookmarkEnd w:id="698"/>
      <w:bookmarkEnd w:id="699"/>
    </w:p>
    <w:p w14:paraId="081C26E4" w14:textId="3503C2C4" w:rsidR="00431AA8" w:rsidRPr="00971458" w:rsidRDefault="00692CC8" w:rsidP="00431AA8">
      <w:pPr>
        <w:pStyle w:val="Heading4"/>
      </w:pPr>
      <w:bookmarkStart w:id="700" w:name="_Toc21954339"/>
      <w:bookmarkStart w:id="701" w:name="_Toc25048125"/>
      <w:bookmarkStart w:id="702" w:name="_Toc34143490"/>
      <w:bookmarkStart w:id="703" w:name="_Toc34750960"/>
      <w:bookmarkStart w:id="704" w:name="_Toc34751721"/>
      <w:bookmarkStart w:id="705" w:name="_Toc35941069"/>
      <w:bookmarkStart w:id="706" w:name="_Toc43283970"/>
      <w:bookmarkStart w:id="707" w:name="_Toc49762965"/>
      <w:bookmarkStart w:id="708" w:name="_Toc51925819"/>
      <w:bookmarkStart w:id="709" w:name="_Toc51925920"/>
      <w:bookmarkStart w:id="710" w:name="_Toc122098811"/>
      <w:bookmarkStart w:id="711" w:name="_Toc192836372"/>
      <w:r>
        <w:t>6.2</w:t>
      </w:r>
      <w:r w:rsidR="00431AA8" w:rsidRPr="00971458">
        <w:t>.7.1</w:t>
      </w:r>
      <w:r w:rsidR="00431AA8" w:rsidRPr="00971458">
        <w:tab/>
        <w:t>General</w:t>
      </w:r>
      <w:bookmarkEnd w:id="700"/>
      <w:bookmarkEnd w:id="701"/>
      <w:bookmarkEnd w:id="702"/>
      <w:bookmarkEnd w:id="703"/>
      <w:bookmarkEnd w:id="704"/>
      <w:bookmarkEnd w:id="705"/>
      <w:bookmarkEnd w:id="706"/>
      <w:bookmarkEnd w:id="707"/>
      <w:bookmarkEnd w:id="708"/>
      <w:bookmarkEnd w:id="709"/>
      <w:bookmarkEnd w:id="710"/>
      <w:bookmarkEnd w:id="711"/>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Heading4"/>
      </w:pPr>
      <w:bookmarkStart w:id="712" w:name="_Toc21954340"/>
      <w:bookmarkStart w:id="713" w:name="_Toc25048126"/>
      <w:bookmarkStart w:id="714" w:name="_Toc34143491"/>
      <w:bookmarkStart w:id="715" w:name="_Toc34750961"/>
      <w:bookmarkStart w:id="716" w:name="_Toc34751722"/>
      <w:bookmarkStart w:id="717" w:name="_Toc35941070"/>
      <w:bookmarkStart w:id="718" w:name="_Toc43283971"/>
      <w:bookmarkStart w:id="719" w:name="_Toc49762966"/>
      <w:bookmarkStart w:id="720" w:name="_Toc51925820"/>
      <w:bookmarkStart w:id="721" w:name="_Toc51925921"/>
      <w:bookmarkStart w:id="722" w:name="_Toc122098812"/>
      <w:bookmarkStart w:id="723" w:name="_Toc192836373"/>
      <w:r>
        <w:t>6.2</w:t>
      </w:r>
      <w:r w:rsidR="00431AA8" w:rsidRPr="00971458">
        <w:t>.7.2</w:t>
      </w:r>
      <w:r w:rsidR="00431AA8" w:rsidRPr="00971458">
        <w:tab/>
        <w:t>Protocol Errors</w:t>
      </w:r>
      <w:bookmarkEnd w:id="712"/>
      <w:bookmarkEnd w:id="713"/>
      <w:bookmarkEnd w:id="714"/>
      <w:bookmarkEnd w:id="715"/>
      <w:bookmarkEnd w:id="716"/>
      <w:bookmarkEnd w:id="717"/>
      <w:bookmarkEnd w:id="718"/>
      <w:bookmarkEnd w:id="719"/>
      <w:bookmarkEnd w:id="720"/>
      <w:bookmarkEnd w:id="721"/>
      <w:bookmarkEnd w:id="722"/>
      <w:bookmarkEnd w:id="723"/>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Heading4"/>
      </w:pPr>
      <w:bookmarkStart w:id="724" w:name="_Toc21954341"/>
      <w:bookmarkStart w:id="725" w:name="_Toc25048127"/>
      <w:bookmarkStart w:id="726" w:name="_Toc34143492"/>
      <w:bookmarkStart w:id="727" w:name="_Toc34750962"/>
      <w:bookmarkStart w:id="728" w:name="_Toc34751723"/>
      <w:bookmarkStart w:id="729" w:name="_Toc35941071"/>
      <w:bookmarkStart w:id="730" w:name="_Toc43283972"/>
      <w:bookmarkStart w:id="731" w:name="_Toc49762967"/>
      <w:bookmarkStart w:id="732" w:name="_Toc51925821"/>
      <w:bookmarkStart w:id="733" w:name="_Toc51925922"/>
      <w:bookmarkStart w:id="734" w:name="_Toc122098813"/>
      <w:bookmarkStart w:id="735" w:name="_Toc192836374"/>
      <w:r>
        <w:t>6.2</w:t>
      </w:r>
      <w:r w:rsidR="00431AA8">
        <w:t>.7.3</w:t>
      </w:r>
      <w:r w:rsidR="00431AA8">
        <w:tab/>
        <w:t>Application Errors</w:t>
      </w:r>
      <w:bookmarkEnd w:id="724"/>
      <w:bookmarkEnd w:id="725"/>
      <w:bookmarkEnd w:id="726"/>
      <w:bookmarkEnd w:id="727"/>
      <w:bookmarkEnd w:id="728"/>
      <w:bookmarkEnd w:id="729"/>
      <w:bookmarkEnd w:id="730"/>
      <w:bookmarkEnd w:id="731"/>
      <w:bookmarkEnd w:id="732"/>
      <w:bookmarkEnd w:id="733"/>
      <w:bookmarkEnd w:id="734"/>
      <w:bookmarkEnd w:id="735"/>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736" w:name="_Toc21954342"/>
      <w:bookmarkStart w:id="737" w:name="_Toc25048128"/>
      <w:bookmarkStart w:id="738" w:name="_Toc34143493"/>
      <w:bookmarkStart w:id="739" w:name="_Toc34750963"/>
      <w:bookmarkStart w:id="740" w:name="_Toc34751724"/>
      <w:bookmarkStart w:id="741" w:name="_Toc35941072"/>
      <w:bookmarkStart w:id="742" w:name="_Toc43283973"/>
      <w:bookmarkStart w:id="743" w:name="_Toc49762968"/>
      <w:bookmarkStart w:id="744" w:name="_Toc51925822"/>
      <w:bookmarkStart w:id="745" w:name="_Toc51925923"/>
      <w:bookmarkStart w:id="746" w:name="_Toc122098814"/>
      <w:bookmarkStart w:id="747" w:name="_Toc192836375"/>
      <w:r>
        <w:t>6.2</w:t>
      </w:r>
      <w:r w:rsidR="00431AA8">
        <w:t>.8</w:t>
      </w:r>
      <w:r w:rsidR="00431AA8" w:rsidRPr="0023018E">
        <w:rPr>
          <w:lang w:eastAsia="zh-CN"/>
        </w:rPr>
        <w:tab/>
        <w:t>Feature negotiation</w:t>
      </w:r>
      <w:bookmarkEnd w:id="736"/>
      <w:bookmarkEnd w:id="737"/>
      <w:bookmarkEnd w:id="738"/>
      <w:bookmarkEnd w:id="739"/>
      <w:bookmarkEnd w:id="740"/>
      <w:bookmarkEnd w:id="741"/>
      <w:bookmarkEnd w:id="742"/>
      <w:bookmarkEnd w:id="743"/>
      <w:bookmarkEnd w:id="744"/>
      <w:bookmarkEnd w:id="745"/>
      <w:bookmarkEnd w:id="746"/>
      <w:bookmarkEnd w:id="747"/>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748" w:name="_Toc21954343"/>
      <w:bookmarkStart w:id="749" w:name="_Toc25048129"/>
      <w:bookmarkStart w:id="750" w:name="_Toc34143494"/>
      <w:bookmarkStart w:id="751" w:name="_Toc34750964"/>
      <w:bookmarkStart w:id="752" w:name="_Toc34751725"/>
      <w:bookmarkStart w:id="753" w:name="_Toc35941073"/>
      <w:bookmarkStart w:id="754" w:name="_Toc43283974"/>
      <w:bookmarkStart w:id="755" w:name="_Toc49762969"/>
      <w:bookmarkStart w:id="756" w:name="_Toc51925823"/>
      <w:bookmarkStart w:id="757" w:name="_Toc51925924"/>
      <w:bookmarkStart w:id="758" w:name="_Toc122098815"/>
      <w:bookmarkStart w:id="759" w:name="_Toc192836376"/>
      <w:r>
        <w:t>6.2</w:t>
      </w:r>
      <w:r w:rsidR="00431AA8">
        <w:t>.9</w:t>
      </w:r>
      <w:r w:rsidR="00431AA8" w:rsidRPr="001E7573">
        <w:tab/>
        <w:t>Security</w:t>
      </w:r>
      <w:bookmarkEnd w:id="748"/>
      <w:bookmarkEnd w:id="749"/>
      <w:bookmarkEnd w:id="750"/>
      <w:bookmarkEnd w:id="751"/>
      <w:bookmarkEnd w:id="752"/>
      <w:bookmarkEnd w:id="753"/>
      <w:bookmarkEnd w:id="754"/>
      <w:bookmarkEnd w:id="755"/>
      <w:bookmarkEnd w:id="756"/>
      <w:bookmarkEnd w:id="757"/>
      <w:bookmarkEnd w:id="758"/>
      <w:bookmarkEnd w:id="759"/>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Heading3"/>
      </w:pPr>
      <w:bookmarkStart w:id="760" w:name="_Toc192836377"/>
      <w:r w:rsidRPr="00B84B6A">
        <w:t>6.2.10</w:t>
      </w:r>
      <w:r w:rsidRPr="00B84B6A">
        <w:tab/>
        <w:t>HTTP redirection</w:t>
      </w:r>
      <w:bookmarkEnd w:id="760"/>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Heading8"/>
      </w:pPr>
      <w:r>
        <w:br w:type="page"/>
      </w:r>
      <w:bookmarkStart w:id="761" w:name="_Toc510696650"/>
      <w:bookmarkStart w:id="762" w:name="_Toc35971450"/>
      <w:bookmarkStart w:id="763" w:name="_Toc82676408"/>
      <w:bookmarkStart w:id="764" w:name="_Toc192836378"/>
      <w:r w:rsidRPr="004D3578">
        <w:lastRenderedPageBreak/>
        <w:t>Annex A (normative):</w:t>
      </w:r>
      <w:r w:rsidRPr="004D3578">
        <w:br/>
      </w:r>
      <w:r>
        <w:t>OpenAPI specification</w:t>
      </w:r>
      <w:bookmarkEnd w:id="761"/>
      <w:bookmarkEnd w:id="762"/>
      <w:bookmarkEnd w:id="763"/>
      <w:bookmarkEnd w:id="764"/>
    </w:p>
    <w:p w14:paraId="76B0C618" w14:textId="77777777" w:rsidR="00C10561" w:rsidRDefault="00C10561" w:rsidP="00425303">
      <w:pPr>
        <w:pStyle w:val="Heading1"/>
      </w:pPr>
      <w:bookmarkStart w:id="765" w:name="_Toc510696651"/>
      <w:bookmarkStart w:id="766" w:name="_Toc35971451"/>
      <w:bookmarkStart w:id="767" w:name="_Toc82676409"/>
      <w:bookmarkStart w:id="768" w:name="_Toc192836379"/>
      <w:r>
        <w:t>A.1</w:t>
      </w:r>
      <w:r>
        <w:tab/>
        <w:t>General</w:t>
      </w:r>
      <w:bookmarkEnd w:id="765"/>
      <w:bookmarkEnd w:id="766"/>
      <w:bookmarkEnd w:id="767"/>
      <w:bookmarkEnd w:id="768"/>
    </w:p>
    <w:p w14:paraId="76AC89FD" w14:textId="5DE91EDC" w:rsidR="00C10561" w:rsidRPr="00540071" w:rsidRDefault="00C10561" w:rsidP="00C10561">
      <w:bookmarkStart w:id="769"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Heading1"/>
      </w:pPr>
      <w:bookmarkStart w:id="771" w:name="_Toc82676410"/>
      <w:bookmarkStart w:id="772" w:name="_Toc192836380"/>
      <w:r>
        <w:t>A.2</w:t>
      </w:r>
      <w:r>
        <w:tab/>
      </w:r>
      <w:r w:rsidR="004560A7">
        <w:t>Nupf_E</w:t>
      </w:r>
      <w:r w:rsidR="004560A7">
        <w:rPr>
          <w:lang w:eastAsia="zh-CN"/>
        </w:rPr>
        <w:t>ventExposure</w:t>
      </w:r>
      <w:r>
        <w:t xml:space="preserve"> API</w:t>
      </w:r>
      <w:bookmarkEnd w:id="769"/>
      <w:bookmarkEnd w:id="770"/>
      <w:bookmarkEnd w:id="771"/>
      <w:bookmarkEnd w:id="772"/>
    </w:p>
    <w:p w14:paraId="63A30784" w14:textId="4EE60493" w:rsidR="00C10561" w:rsidRDefault="00C10561" w:rsidP="00C10561">
      <w:pPr>
        <w:pStyle w:val="PL"/>
      </w:pPr>
      <w:bookmarkStart w:id="773"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248611E2"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774" w:name="OLE_LINK2"/>
      <w:r>
        <w:rPr>
          <w:lang w:val="fr-FR"/>
        </w:rPr>
        <w:t>.</w:t>
      </w:r>
      <w:bookmarkEnd w:id="774"/>
      <w:r w:rsidR="00DB32C1">
        <w:rPr>
          <w:rFonts w:eastAsiaTheme="minorEastAsia" w:hint="eastAsia"/>
          <w:lang w:val="fr-FR" w:eastAsia="zh-CN"/>
        </w:rPr>
        <w:t>2</w:t>
      </w:r>
      <w:r>
        <w:rPr>
          <w:lang w:val="fr-FR"/>
        </w:rPr>
        <w:t>.</w:t>
      </w:r>
      <w:r w:rsidR="007E20A5">
        <w:rPr>
          <w:rFonts w:eastAsiaTheme="minorEastAsia" w:hint="eastAsia"/>
          <w:lang w:val="fr-FR" w:eastAsia="zh-CN"/>
        </w:rPr>
        <w:t>0</w:t>
      </w:r>
      <w:r w:rsidR="00DB32C1">
        <w:rPr>
          <w:rFonts w:eastAsiaTheme="minorEastAsia" w:hint="eastAsia"/>
          <w:lang w:val="fr-FR" w:eastAsia="zh-CN"/>
        </w:rPr>
        <w:t>-alpha</w:t>
      </w:r>
      <w:r w:rsidR="007E20A5">
        <w:rPr>
          <w:lang w:val="fr-FR"/>
        </w:rPr>
        <w:t>.</w:t>
      </w:r>
      <w:r w:rsidR="005F2EB3">
        <w:rPr>
          <w:rFonts w:eastAsiaTheme="minorEastAsia" w:hint="eastAsia"/>
          <w:lang w:val="fr-FR" w:eastAsia="zh-CN"/>
        </w:rPr>
        <w:t>2</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3E32A51B"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5F2EB3">
        <w:rPr>
          <w:rFonts w:eastAsiaTheme="minorEastAsia" w:hint="eastAsia"/>
          <w:lang w:val="fr-FR" w:eastAsia="zh-CN"/>
        </w:rPr>
        <w:t>2</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2EFC8EFE"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SimSun"/>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77777777" w:rsidR="004D5FEA" w:rsidRDefault="004D5FEA" w:rsidP="004D5FEA">
      <w:pPr>
        <w:pStyle w:val="PL"/>
        <w:rPr>
          <w:lang w:eastAsia="zh-CN"/>
        </w:rPr>
      </w:pPr>
      <w:r w:rsidRPr="00545052">
        <w:rPr>
          <w:lang w:eastAsia="zh-CN"/>
        </w:rPr>
        <w:t xml:space="preserve">        </w:t>
      </w:r>
      <w:r>
        <w:rPr>
          <w:lang w:eastAsia="zh-CN"/>
        </w:rPr>
        <w:t>handlingOfPayloadHeadersInfo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01710EC0" w14:textId="77777777" w:rsidR="00E14198" w:rsidRDefault="00E14198" w:rsidP="00E14198">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SimSun"/>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lastRenderedPageBreak/>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63B1110E" w14:textId="77777777" w:rsidR="00E14198" w:rsidRPr="00B84B6A" w:rsidRDefault="00E14198" w:rsidP="00E14198">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1F6D0A49" w14:textId="1AE83608" w:rsidR="004C604B" w:rsidRPr="00B84B6A" w:rsidRDefault="00E14198" w:rsidP="00E14198">
      <w:pPr>
        <w:pStyle w:val="PL"/>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lastRenderedPageBreak/>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41753DE1" w14:textId="63BF5E5A" w:rsidR="004C604B" w:rsidRPr="00B84B6A" w:rsidRDefault="001B0181" w:rsidP="001B0181">
      <w:pPr>
        <w:pStyle w:val="PL"/>
        <w:rPr>
          <w:lang w:eastAsia="zh-CN"/>
        </w:rPr>
      </w:pPr>
      <w:r>
        <w:rPr>
          <w:lang w:eastAsia="zh-CN"/>
        </w:rPr>
        <w:t xml:space="preserve">          type: string</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lastRenderedPageBreak/>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r w:rsidRPr="009D4044">
        <w:rPr>
          <w:rFonts w:cs="Courier New"/>
          <w:szCs w:val="16"/>
        </w:rPr>
        <w:t>TS29514_Npcf_PolicyAuthorization.yaml</w:t>
      </w:r>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lastRenderedPageBreak/>
        <w:t xml:space="preserve">        - </w:t>
      </w:r>
      <w:r w:rsidRPr="00335A21">
        <w:t>headerAction</w:t>
      </w:r>
    </w:p>
    <w:p w14:paraId="1A219235" w14:textId="77777777" w:rsidR="00335A21" w:rsidRPr="004C604B" w:rsidRDefault="00335A21" w:rsidP="00335A21">
      <w:pPr>
        <w:pStyle w:val="PL"/>
      </w:pPr>
    </w:p>
    <w:p w14:paraId="35479B5D" w14:textId="77777777" w:rsidR="00335A21" w:rsidRPr="004C604B" w:rsidRDefault="00335A21" w:rsidP="00FA47BA">
      <w:pPr>
        <w:pStyle w:val="PL"/>
      </w:pPr>
    </w:p>
    <w:p w14:paraId="461CF61A" w14:textId="77777777" w:rsidR="00D52BEA"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SimSun"/>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Heading1"/>
      </w:pPr>
      <w:bookmarkStart w:id="775" w:name="_Toc24937837"/>
      <w:bookmarkStart w:id="776" w:name="_Toc33962657"/>
      <w:bookmarkStart w:id="777" w:name="_Toc42883426"/>
      <w:bookmarkStart w:id="778" w:name="_Toc49733294"/>
      <w:bookmarkStart w:id="779" w:name="_Toc56690944"/>
      <w:bookmarkStart w:id="780" w:name="_Toc122014594"/>
      <w:bookmarkStart w:id="781" w:name="historyclause"/>
      <w:bookmarkStart w:id="782" w:name="_Toc192836381"/>
      <w:bookmarkEnd w:id="773"/>
      <w:r w:rsidRPr="00690A26">
        <w:t>A.3</w:t>
      </w:r>
      <w:r w:rsidRPr="00690A26">
        <w:tab/>
      </w:r>
      <w:r w:rsidR="00901356">
        <w:rPr>
          <w:lang w:eastAsia="zh-CN"/>
        </w:rPr>
        <w:t>Nupf_GetUEPrivateIPaddrAndIdentifiers</w:t>
      </w:r>
      <w:r w:rsidRPr="00AF47A0">
        <w:t xml:space="preserve"> </w:t>
      </w:r>
      <w:r w:rsidRPr="00690A26">
        <w:t>API</w:t>
      </w:r>
      <w:bookmarkEnd w:id="775"/>
      <w:bookmarkEnd w:id="776"/>
      <w:bookmarkEnd w:id="777"/>
      <w:bookmarkEnd w:id="778"/>
      <w:bookmarkEnd w:id="779"/>
      <w:bookmarkEnd w:id="780"/>
      <w:bookmarkEnd w:id="782"/>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lastRenderedPageBreak/>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lastRenderedPageBreak/>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SimSun"/>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Heading8"/>
      </w:pPr>
      <w:r w:rsidRPr="004D3578">
        <w:br w:type="page"/>
      </w:r>
      <w:bookmarkStart w:id="783" w:name="_Toc82676411"/>
      <w:bookmarkStart w:id="784" w:name="_Toc192836382"/>
      <w:bookmarkEnd w:id="781"/>
      <w:r w:rsidRPr="004D3578">
        <w:lastRenderedPageBreak/>
        <w:t xml:space="preserve">Annex </w:t>
      </w:r>
      <w:r w:rsidR="00B043ED">
        <w:t>B</w:t>
      </w:r>
      <w:r w:rsidRPr="004D3578">
        <w:t xml:space="preserve"> (informative):</w:t>
      </w:r>
      <w:r w:rsidRPr="004D3578">
        <w:br/>
        <w:t>Change history</w:t>
      </w:r>
      <w:bookmarkEnd w:id="783"/>
      <w:bookmarkEnd w:id="784"/>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85"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85"/>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86" w:name="OLE_LINK3"/>
            <w:r>
              <w:rPr>
                <w:rFonts w:eastAsiaTheme="minorEastAsia"/>
                <w:sz w:val="16"/>
                <w:szCs w:val="16"/>
                <w:lang w:eastAsia="zh-CN"/>
              </w:rPr>
              <w:t>CT#103</w:t>
            </w:r>
            <w:bookmarkEnd w:id="786"/>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604EC" w14:textId="77777777" w:rsidR="00B257F8" w:rsidRDefault="00B257F8">
      <w:r>
        <w:separator/>
      </w:r>
    </w:p>
  </w:endnote>
  <w:endnote w:type="continuationSeparator" w:id="0">
    <w:p w14:paraId="209598DB" w14:textId="77777777" w:rsidR="00B257F8" w:rsidRDefault="00B25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BA0A9" w14:textId="77777777" w:rsidR="00B257F8" w:rsidRDefault="00B257F8">
      <w:r>
        <w:separator/>
      </w:r>
    </w:p>
  </w:footnote>
  <w:footnote w:type="continuationSeparator" w:id="0">
    <w:p w14:paraId="5E072E07" w14:textId="77777777" w:rsidR="00B257F8" w:rsidRDefault="00B25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AD8F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3677">
      <w:rPr>
        <w:rFonts w:ascii="Arial" w:hAnsi="Arial" w:cs="Arial"/>
        <w:b/>
        <w:noProof/>
        <w:sz w:val="18"/>
        <w:szCs w:val="18"/>
      </w:rPr>
      <w:t>3GPP TS 29.564 V19.2.0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1DE5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367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8"/>
  </w:num>
  <w:num w:numId="20" w16cid:durableId="1436631438">
    <w:abstractNumId w:val="14"/>
  </w:num>
  <w:num w:numId="21" w16cid:durableId="1232083993">
    <w:abstractNumId w:val="19"/>
  </w:num>
  <w:num w:numId="22" w16cid:durableId="11320160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40095"/>
    <w:rsid w:val="000409B4"/>
    <w:rsid w:val="00040E24"/>
    <w:rsid w:val="00042D6A"/>
    <w:rsid w:val="00042F6A"/>
    <w:rsid w:val="00046C7D"/>
    <w:rsid w:val="00047480"/>
    <w:rsid w:val="00051834"/>
    <w:rsid w:val="00054A22"/>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90C76"/>
    <w:rsid w:val="00091860"/>
    <w:rsid w:val="00095CF0"/>
    <w:rsid w:val="00096DA3"/>
    <w:rsid w:val="000A0BF0"/>
    <w:rsid w:val="000A1292"/>
    <w:rsid w:val="000A3E06"/>
    <w:rsid w:val="000A4984"/>
    <w:rsid w:val="000A60F6"/>
    <w:rsid w:val="000C17D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15853"/>
    <w:rsid w:val="00220CA7"/>
    <w:rsid w:val="00221E1E"/>
    <w:rsid w:val="002236F0"/>
    <w:rsid w:val="00225C50"/>
    <w:rsid w:val="00230F4D"/>
    <w:rsid w:val="002347A2"/>
    <w:rsid w:val="0024134B"/>
    <w:rsid w:val="00244176"/>
    <w:rsid w:val="00253EBC"/>
    <w:rsid w:val="002557A9"/>
    <w:rsid w:val="0026035F"/>
    <w:rsid w:val="00263F1B"/>
    <w:rsid w:val="002649B5"/>
    <w:rsid w:val="00266A33"/>
    <w:rsid w:val="002675F0"/>
    <w:rsid w:val="00267644"/>
    <w:rsid w:val="002724EA"/>
    <w:rsid w:val="002759FD"/>
    <w:rsid w:val="002760EE"/>
    <w:rsid w:val="00276E71"/>
    <w:rsid w:val="00283472"/>
    <w:rsid w:val="002901B7"/>
    <w:rsid w:val="00291F7B"/>
    <w:rsid w:val="00292BED"/>
    <w:rsid w:val="0029371F"/>
    <w:rsid w:val="002948BD"/>
    <w:rsid w:val="002A0566"/>
    <w:rsid w:val="002A1623"/>
    <w:rsid w:val="002A4261"/>
    <w:rsid w:val="002B595E"/>
    <w:rsid w:val="002B6339"/>
    <w:rsid w:val="002B7CAC"/>
    <w:rsid w:val="002C1118"/>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14FC"/>
    <w:rsid w:val="00322FF7"/>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CC3"/>
    <w:rsid w:val="003B5EE5"/>
    <w:rsid w:val="003B6043"/>
    <w:rsid w:val="003B7080"/>
    <w:rsid w:val="003B7C08"/>
    <w:rsid w:val="003C116C"/>
    <w:rsid w:val="003C3971"/>
    <w:rsid w:val="003C5E3D"/>
    <w:rsid w:val="003D0B75"/>
    <w:rsid w:val="003D2BB2"/>
    <w:rsid w:val="003D61B5"/>
    <w:rsid w:val="003E0F69"/>
    <w:rsid w:val="003E6993"/>
    <w:rsid w:val="003F24E3"/>
    <w:rsid w:val="003F3319"/>
    <w:rsid w:val="003F58B7"/>
    <w:rsid w:val="003F5B9D"/>
    <w:rsid w:val="0040113E"/>
    <w:rsid w:val="00404A31"/>
    <w:rsid w:val="00412487"/>
    <w:rsid w:val="00412D27"/>
    <w:rsid w:val="00414E36"/>
    <w:rsid w:val="004150C5"/>
    <w:rsid w:val="00415A36"/>
    <w:rsid w:val="00415FB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FD8"/>
    <w:rsid w:val="0045601A"/>
    <w:rsid w:val="004560A7"/>
    <w:rsid w:val="0046363E"/>
    <w:rsid w:val="00465515"/>
    <w:rsid w:val="00467F7F"/>
    <w:rsid w:val="00476726"/>
    <w:rsid w:val="00480EA4"/>
    <w:rsid w:val="00481885"/>
    <w:rsid w:val="00481DBC"/>
    <w:rsid w:val="00485FA2"/>
    <w:rsid w:val="00487B55"/>
    <w:rsid w:val="0049353E"/>
    <w:rsid w:val="00493A3E"/>
    <w:rsid w:val="0049751D"/>
    <w:rsid w:val="004A0877"/>
    <w:rsid w:val="004A5C99"/>
    <w:rsid w:val="004B04A2"/>
    <w:rsid w:val="004B22D4"/>
    <w:rsid w:val="004B69CD"/>
    <w:rsid w:val="004B71B8"/>
    <w:rsid w:val="004B74B6"/>
    <w:rsid w:val="004C0E14"/>
    <w:rsid w:val="004C1218"/>
    <w:rsid w:val="004C1E58"/>
    <w:rsid w:val="004C30AC"/>
    <w:rsid w:val="004C53FF"/>
    <w:rsid w:val="004C604B"/>
    <w:rsid w:val="004C66B0"/>
    <w:rsid w:val="004C675B"/>
    <w:rsid w:val="004C7CEC"/>
    <w:rsid w:val="004D2F99"/>
    <w:rsid w:val="004D3578"/>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65C4"/>
    <w:rsid w:val="00520EEE"/>
    <w:rsid w:val="0052313F"/>
    <w:rsid w:val="00526C94"/>
    <w:rsid w:val="005334CB"/>
    <w:rsid w:val="0053388B"/>
    <w:rsid w:val="00535368"/>
    <w:rsid w:val="00535773"/>
    <w:rsid w:val="005369CE"/>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65E1"/>
    <w:rsid w:val="005872FB"/>
    <w:rsid w:val="00594CF5"/>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75F8"/>
    <w:rsid w:val="00822946"/>
    <w:rsid w:val="00822C39"/>
    <w:rsid w:val="00824588"/>
    <w:rsid w:val="00827D86"/>
    <w:rsid w:val="00830747"/>
    <w:rsid w:val="00836580"/>
    <w:rsid w:val="008414E3"/>
    <w:rsid w:val="00841B46"/>
    <w:rsid w:val="00842D66"/>
    <w:rsid w:val="008465B8"/>
    <w:rsid w:val="00846D0C"/>
    <w:rsid w:val="00847121"/>
    <w:rsid w:val="008564DF"/>
    <w:rsid w:val="00861E56"/>
    <w:rsid w:val="00862401"/>
    <w:rsid w:val="00863E07"/>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2D81"/>
    <w:rsid w:val="008D6C48"/>
    <w:rsid w:val="008D728B"/>
    <w:rsid w:val="008E2CB3"/>
    <w:rsid w:val="008E2D68"/>
    <w:rsid w:val="008E5C46"/>
    <w:rsid w:val="008E6756"/>
    <w:rsid w:val="008E7BD9"/>
    <w:rsid w:val="008F1A4D"/>
    <w:rsid w:val="008F586A"/>
    <w:rsid w:val="008F7CE8"/>
    <w:rsid w:val="008F7FE4"/>
    <w:rsid w:val="009010EA"/>
    <w:rsid w:val="00901356"/>
    <w:rsid w:val="0090271F"/>
    <w:rsid w:val="00902E23"/>
    <w:rsid w:val="00903A8D"/>
    <w:rsid w:val="00906E45"/>
    <w:rsid w:val="009108FA"/>
    <w:rsid w:val="009112A0"/>
    <w:rsid w:val="009114D7"/>
    <w:rsid w:val="00912212"/>
    <w:rsid w:val="0091348E"/>
    <w:rsid w:val="00917CCB"/>
    <w:rsid w:val="00924C8B"/>
    <w:rsid w:val="00927549"/>
    <w:rsid w:val="009321C8"/>
    <w:rsid w:val="00933FB0"/>
    <w:rsid w:val="00934988"/>
    <w:rsid w:val="00934FEC"/>
    <w:rsid w:val="00936CBE"/>
    <w:rsid w:val="00942EC2"/>
    <w:rsid w:val="00946E86"/>
    <w:rsid w:val="009508E0"/>
    <w:rsid w:val="00953D9F"/>
    <w:rsid w:val="00956892"/>
    <w:rsid w:val="0096016A"/>
    <w:rsid w:val="009644DF"/>
    <w:rsid w:val="0096460C"/>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4147"/>
    <w:rsid w:val="00A04B6D"/>
    <w:rsid w:val="00A06563"/>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645C3"/>
    <w:rsid w:val="00A651E6"/>
    <w:rsid w:val="00A6559B"/>
    <w:rsid w:val="00A65876"/>
    <w:rsid w:val="00A71366"/>
    <w:rsid w:val="00A713B9"/>
    <w:rsid w:val="00A71EA1"/>
    <w:rsid w:val="00A71FEC"/>
    <w:rsid w:val="00A72234"/>
    <w:rsid w:val="00A73129"/>
    <w:rsid w:val="00A756F0"/>
    <w:rsid w:val="00A808BF"/>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4A41"/>
    <w:rsid w:val="00AD575D"/>
    <w:rsid w:val="00AD65F9"/>
    <w:rsid w:val="00AD6AE7"/>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4F87"/>
    <w:rsid w:val="00B15449"/>
    <w:rsid w:val="00B16BBC"/>
    <w:rsid w:val="00B1748B"/>
    <w:rsid w:val="00B250C8"/>
    <w:rsid w:val="00B257F8"/>
    <w:rsid w:val="00B279E6"/>
    <w:rsid w:val="00B35520"/>
    <w:rsid w:val="00B407D7"/>
    <w:rsid w:val="00B423DD"/>
    <w:rsid w:val="00B44E16"/>
    <w:rsid w:val="00B5484E"/>
    <w:rsid w:val="00B62ADF"/>
    <w:rsid w:val="00B642EE"/>
    <w:rsid w:val="00B669B0"/>
    <w:rsid w:val="00B703C3"/>
    <w:rsid w:val="00B71622"/>
    <w:rsid w:val="00B71A08"/>
    <w:rsid w:val="00B726B5"/>
    <w:rsid w:val="00B73402"/>
    <w:rsid w:val="00B74E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87718"/>
    <w:rsid w:val="00C91962"/>
    <w:rsid w:val="00C92044"/>
    <w:rsid w:val="00C92FF5"/>
    <w:rsid w:val="00C93008"/>
    <w:rsid w:val="00C93F40"/>
    <w:rsid w:val="00C94A66"/>
    <w:rsid w:val="00C979C0"/>
    <w:rsid w:val="00C97A43"/>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E07"/>
    <w:rsid w:val="00D176C6"/>
    <w:rsid w:val="00D21428"/>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53EA"/>
    <w:rsid w:val="00D56357"/>
    <w:rsid w:val="00D56CA8"/>
    <w:rsid w:val="00D57337"/>
    <w:rsid w:val="00D57972"/>
    <w:rsid w:val="00D648DF"/>
    <w:rsid w:val="00D6712D"/>
    <w:rsid w:val="00D675A9"/>
    <w:rsid w:val="00D67A70"/>
    <w:rsid w:val="00D70739"/>
    <w:rsid w:val="00D70750"/>
    <w:rsid w:val="00D70DC0"/>
    <w:rsid w:val="00D738D6"/>
    <w:rsid w:val="00D755EB"/>
    <w:rsid w:val="00D76048"/>
    <w:rsid w:val="00D776B2"/>
    <w:rsid w:val="00D82E6F"/>
    <w:rsid w:val="00D8541C"/>
    <w:rsid w:val="00D87E00"/>
    <w:rsid w:val="00D9095B"/>
    <w:rsid w:val="00D9134D"/>
    <w:rsid w:val="00D9175E"/>
    <w:rsid w:val="00D91BD5"/>
    <w:rsid w:val="00D94E16"/>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22E"/>
    <w:rsid w:val="00E00F1F"/>
    <w:rsid w:val="00E14198"/>
    <w:rsid w:val="00E16006"/>
    <w:rsid w:val="00E16509"/>
    <w:rsid w:val="00E25E73"/>
    <w:rsid w:val="00E25F42"/>
    <w:rsid w:val="00E359F8"/>
    <w:rsid w:val="00E42965"/>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90A79"/>
    <w:rsid w:val="00E93B0C"/>
    <w:rsid w:val="00E9572E"/>
    <w:rsid w:val="00E9691E"/>
    <w:rsid w:val="00EA02A0"/>
    <w:rsid w:val="00EA15B0"/>
    <w:rsid w:val="00EA1C87"/>
    <w:rsid w:val="00EA2976"/>
    <w:rsid w:val="00EA3660"/>
    <w:rsid w:val="00EA3DCD"/>
    <w:rsid w:val="00EA5EA7"/>
    <w:rsid w:val="00EA61B9"/>
    <w:rsid w:val="00EA6345"/>
    <w:rsid w:val="00EB2044"/>
    <w:rsid w:val="00EB3393"/>
    <w:rsid w:val="00EB55C8"/>
    <w:rsid w:val="00EB7C59"/>
    <w:rsid w:val="00EC16E8"/>
    <w:rsid w:val="00EC36D9"/>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3360"/>
    <w:rsid w:val="00F16834"/>
    <w:rsid w:val="00F16C77"/>
    <w:rsid w:val="00F2070E"/>
    <w:rsid w:val="00F22EC7"/>
    <w:rsid w:val="00F23654"/>
    <w:rsid w:val="00F30321"/>
    <w:rsid w:val="00F30409"/>
    <w:rsid w:val="00F325C8"/>
    <w:rsid w:val="00F3285A"/>
    <w:rsid w:val="00F37890"/>
    <w:rsid w:val="00F402FD"/>
    <w:rsid w:val="00F43E53"/>
    <w:rsid w:val="00F4518D"/>
    <w:rsid w:val="00F54CD6"/>
    <w:rsid w:val="00F62614"/>
    <w:rsid w:val="00F6470F"/>
    <w:rsid w:val="00F653B8"/>
    <w:rsid w:val="00F65D5D"/>
    <w:rsid w:val="00F65DC3"/>
    <w:rsid w:val="00F67E69"/>
    <w:rsid w:val="00F72329"/>
    <w:rsid w:val="00F72B95"/>
    <w:rsid w:val="00F73B16"/>
    <w:rsid w:val="00F8237E"/>
    <w:rsid w:val="00F84B19"/>
    <w:rsid w:val="00F86701"/>
    <w:rsid w:val="00F9008D"/>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3685"/>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link w:val="B3Car"/>
    <w:qFormat/>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FootnoteReference">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
    <w:name w:val="标题 5 字符2"/>
    <w:basedOn w:val="DefaultParagraphFont"/>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1</Pages>
  <Words>24200</Words>
  <Characters>137944</Characters>
  <Application>Microsoft Office Word</Application>
  <DocSecurity>0</DocSecurity>
  <Lines>1149</Lines>
  <Paragraphs>323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Lena_Qualcomm</cp:lastModifiedBy>
  <cp:revision>635</cp:revision>
  <cp:lastPrinted>2019-02-25T14:05:00Z</cp:lastPrinted>
  <dcterms:created xsi:type="dcterms:W3CDTF">2022-08-30T00:43:00Z</dcterms:created>
  <dcterms:modified xsi:type="dcterms:W3CDTF">2025-03-14T08:17:00Z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