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C2F0225"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17</w:t>
            </w:r>
            <w:r w:rsidRPr="0016361A">
              <w:t>.</w:t>
            </w:r>
            <w:r w:rsidR="008950E5">
              <w:t>0</w:t>
            </w:r>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r w:rsidR="00C90457">
              <w:rPr>
                <w:sz w:val="32"/>
              </w:rPr>
              <w:t>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371CCB"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9" o:title="5G-logo_175px"/>
                </v:shape>
              </w:pict>
            </w:r>
          </w:p>
        </w:tc>
        <w:tc>
          <w:tcPr>
            <w:tcW w:w="5540" w:type="dxa"/>
            <w:shd w:val="clear" w:color="auto" w:fill="auto"/>
          </w:tcPr>
          <w:p w14:paraId="58DF817D" w14:textId="7C81AD70" w:rsidR="004A2822" w:rsidRPr="0016361A" w:rsidRDefault="00371CCB" w:rsidP="004A2822">
            <w:pPr>
              <w:jc w:val="right"/>
            </w:pPr>
            <w:bookmarkStart w:id="2" w:name="logos"/>
            <w:r>
              <w:pict w14:anchorId="0D8683F9">
                <v:shape id="_x0000_i1026" type="#_x0000_t75" style="width:127.95pt;height:73.6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371CCB"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rsidP="00CF6A49">
      <w:pPr>
        <w:pStyle w:val="TT"/>
      </w:pPr>
      <w:r w:rsidRPr="004D3578">
        <w:br w:type="page"/>
      </w:r>
      <w:bookmarkStart w:id="8" w:name="tableOfContents"/>
      <w:bookmarkEnd w:id="8"/>
      <w:r w:rsidRPr="004D3578">
        <w:lastRenderedPageBreak/>
        <w:t>Contents</w:t>
      </w:r>
    </w:p>
    <w:p w14:paraId="19F1B037" w14:textId="00ED9BD8" w:rsidR="000D1010"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D1010">
        <w:t>Foreword</w:t>
      </w:r>
      <w:r w:rsidR="000D1010">
        <w:tab/>
      </w:r>
      <w:r w:rsidR="000D1010">
        <w:fldChar w:fldCharType="begin" w:fldLock="1"/>
      </w:r>
      <w:r w:rsidR="000D1010">
        <w:instrText xml:space="preserve"> PAGEREF _Toc98502327 \h </w:instrText>
      </w:r>
      <w:r w:rsidR="000D1010">
        <w:fldChar w:fldCharType="separate"/>
      </w:r>
      <w:r w:rsidR="000D1010">
        <w:t>6</w:t>
      </w:r>
      <w:r w:rsidR="000D1010">
        <w:fldChar w:fldCharType="end"/>
      </w:r>
    </w:p>
    <w:p w14:paraId="6801F443" w14:textId="239587DA" w:rsidR="000D1010" w:rsidRDefault="000D10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_Toc98502328 \h </w:instrText>
      </w:r>
      <w:r>
        <w:fldChar w:fldCharType="separate"/>
      </w:r>
      <w:r>
        <w:t>7</w:t>
      </w:r>
      <w:r>
        <w:fldChar w:fldCharType="end"/>
      </w:r>
    </w:p>
    <w:p w14:paraId="2E0496B7" w14:textId="44B05CC5" w:rsidR="000D1010" w:rsidRDefault="000D10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_Toc98502329 \h </w:instrText>
      </w:r>
      <w:r>
        <w:fldChar w:fldCharType="separate"/>
      </w:r>
      <w:r>
        <w:t>7</w:t>
      </w:r>
      <w:r>
        <w:fldChar w:fldCharType="end"/>
      </w:r>
    </w:p>
    <w:p w14:paraId="0116C54C" w14:textId="08139C92" w:rsidR="000D1010" w:rsidRDefault="000D10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_Toc98502330 \h </w:instrText>
      </w:r>
      <w:r>
        <w:fldChar w:fldCharType="separate"/>
      </w:r>
      <w:r>
        <w:t>8</w:t>
      </w:r>
      <w:r>
        <w:fldChar w:fldCharType="end"/>
      </w:r>
    </w:p>
    <w:p w14:paraId="619BADC7" w14:textId="74A3F769" w:rsidR="000D1010" w:rsidRDefault="000D10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_Toc98502331 \h </w:instrText>
      </w:r>
      <w:r>
        <w:fldChar w:fldCharType="separate"/>
      </w:r>
      <w:r>
        <w:t>8</w:t>
      </w:r>
      <w:r>
        <w:fldChar w:fldCharType="end"/>
      </w:r>
    </w:p>
    <w:p w14:paraId="2C669BD7" w14:textId="2CC656A7" w:rsidR="000D1010" w:rsidRDefault="000D10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_Toc98502332 \h </w:instrText>
      </w:r>
      <w:r>
        <w:fldChar w:fldCharType="separate"/>
      </w:r>
      <w:r>
        <w:t>8</w:t>
      </w:r>
      <w:r>
        <w:fldChar w:fldCharType="end"/>
      </w:r>
    </w:p>
    <w:p w14:paraId="77753F4C" w14:textId="5047E1F5" w:rsidR="000D1010" w:rsidRDefault="000D10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_Toc98502333 \h </w:instrText>
      </w:r>
      <w:r>
        <w:fldChar w:fldCharType="separate"/>
      </w:r>
      <w:r>
        <w:t>8</w:t>
      </w:r>
      <w:r>
        <w:fldChar w:fldCharType="end"/>
      </w:r>
    </w:p>
    <w:p w14:paraId="680A4FA7" w14:textId="7AD5DA8F" w:rsidR="000D1010" w:rsidRDefault="000D101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_Toc98502334 \h </w:instrText>
      </w:r>
      <w:r>
        <w:fldChar w:fldCharType="separate"/>
      </w:r>
      <w:r>
        <w:t>8</w:t>
      </w:r>
      <w:r>
        <w:fldChar w:fldCharType="end"/>
      </w:r>
    </w:p>
    <w:p w14:paraId="6E9E9C0C" w14:textId="5203D328" w:rsidR="000D1010" w:rsidRDefault="000D101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_Toc98502335 \h </w:instrText>
      </w:r>
      <w:r>
        <w:fldChar w:fldCharType="separate"/>
      </w:r>
      <w:r>
        <w:t>9</w:t>
      </w:r>
      <w:r>
        <w:fldChar w:fldCharType="end"/>
      </w:r>
    </w:p>
    <w:p w14:paraId="55D56527" w14:textId="75DBACD9" w:rsidR="000D1010" w:rsidRDefault="000D101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_Toc98502336 \h </w:instrText>
      </w:r>
      <w:r>
        <w:fldChar w:fldCharType="separate"/>
      </w:r>
      <w:r>
        <w:t>9</w:t>
      </w:r>
      <w:r>
        <w:fldChar w:fldCharType="end"/>
      </w:r>
    </w:p>
    <w:p w14:paraId="76967F7A" w14:textId="69FBA9F0" w:rsidR="000D1010" w:rsidRDefault="000D101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_Toc98502337 \h </w:instrText>
      </w:r>
      <w:r>
        <w:fldChar w:fldCharType="separate"/>
      </w:r>
      <w:r>
        <w:t>9</w:t>
      </w:r>
      <w:r>
        <w:fldChar w:fldCharType="end"/>
      </w:r>
    </w:p>
    <w:p w14:paraId="06A56442" w14:textId="66E82EF8" w:rsidR="000D1010" w:rsidRDefault="000D101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_Toc98502338 \h </w:instrText>
      </w:r>
      <w:r>
        <w:fldChar w:fldCharType="separate"/>
      </w:r>
      <w:r>
        <w:t>9</w:t>
      </w:r>
      <w:r>
        <w:fldChar w:fldCharType="end"/>
      </w:r>
    </w:p>
    <w:p w14:paraId="1203F20D" w14:textId="489F5187" w:rsidR="000D1010" w:rsidRDefault="000D101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_Toc98502339 \h </w:instrText>
      </w:r>
      <w:r>
        <w:fldChar w:fldCharType="separate"/>
      </w:r>
      <w:r>
        <w:t>10</w:t>
      </w:r>
      <w:r>
        <w:fldChar w:fldCharType="end"/>
      </w:r>
    </w:p>
    <w:p w14:paraId="3C69876F" w14:textId="23C60699" w:rsidR="000D1010" w:rsidRDefault="000D101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_Toc98502340 \h </w:instrText>
      </w:r>
      <w:r>
        <w:fldChar w:fldCharType="separate"/>
      </w:r>
      <w:r>
        <w:t>10</w:t>
      </w:r>
      <w:r>
        <w:fldChar w:fldCharType="end"/>
      </w:r>
    </w:p>
    <w:p w14:paraId="377D7555" w14:textId="37764A0E" w:rsidR="000D1010" w:rsidRDefault="000D101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_Toc98502341 \h </w:instrText>
      </w:r>
      <w:r>
        <w:fldChar w:fldCharType="separate"/>
      </w:r>
      <w:r>
        <w:t>10</w:t>
      </w:r>
      <w:r>
        <w:fldChar w:fldCharType="end"/>
      </w:r>
    </w:p>
    <w:p w14:paraId="630B06B5" w14:textId="169532D1" w:rsidR="000D1010" w:rsidRDefault="000D101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_Toc98502342 \h </w:instrText>
      </w:r>
      <w:r>
        <w:fldChar w:fldCharType="separate"/>
      </w:r>
      <w:r>
        <w:t>10</w:t>
      </w:r>
      <w:r>
        <w:fldChar w:fldCharType="end"/>
      </w:r>
    </w:p>
    <w:p w14:paraId="390D3CE0" w14:textId="3F00F525" w:rsidR="000D1010" w:rsidRDefault="000D101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_Toc98502343 \h </w:instrText>
      </w:r>
      <w:r>
        <w:fldChar w:fldCharType="separate"/>
      </w:r>
      <w:r>
        <w:t>11</w:t>
      </w:r>
      <w:r>
        <w:fldChar w:fldCharType="end"/>
      </w:r>
    </w:p>
    <w:p w14:paraId="4BE51F29" w14:textId="06B49043" w:rsidR="000D1010" w:rsidRDefault="000D1010">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_Toc98502344 \h </w:instrText>
      </w:r>
      <w:r>
        <w:fldChar w:fldCharType="separate"/>
      </w:r>
      <w:r>
        <w:t>11</w:t>
      </w:r>
      <w:r>
        <w:fldChar w:fldCharType="end"/>
      </w:r>
    </w:p>
    <w:p w14:paraId="2FE9542B" w14:textId="2A5FE637" w:rsidR="000D1010" w:rsidRDefault="000D101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_Toc98502345 \h </w:instrText>
      </w:r>
      <w:r>
        <w:fldChar w:fldCharType="separate"/>
      </w:r>
      <w:r>
        <w:t>12</w:t>
      </w:r>
      <w:r>
        <w:fldChar w:fldCharType="end"/>
      </w:r>
    </w:p>
    <w:p w14:paraId="254EBB28" w14:textId="20313BF6" w:rsidR="000D1010" w:rsidRDefault="000D1010">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_Toc98502346 \h </w:instrText>
      </w:r>
      <w:r>
        <w:fldChar w:fldCharType="separate"/>
      </w:r>
      <w:r>
        <w:t>12</w:t>
      </w:r>
      <w:r>
        <w:fldChar w:fldCharType="end"/>
      </w:r>
    </w:p>
    <w:p w14:paraId="586EB696" w14:textId="5FF5D072" w:rsidR="000D1010" w:rsidRDefault="000D1010">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_Toc98502347 \h </w:instrText>
      </w:r>
      <w:r>
        <w:fldChar w:fldCharType="separate"/>
      </w:r>
      <w:r>
        <w:t>12</w:t>
      </w:r>
      <w:r>
        <w:fldChar w:fldCharType="end"/>
      </w:r>
    </w:p>
    <w:p w14:paraId="2A5F7627" w14:textId="5E15C7C2" w:rsidR="000D1010" w:rsidRDefault="000D1010">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_Toc98502348 \h </w:instrText>
      </w:r>
      <w:r>
        <w:fldChar w:fldCharType="separate"/>
      </w:r>
      <w:r>
        <w:t>12</w:t>
      </w:r>
      <w:r>
        <w:fldChar w:fldCharType="end"/>
      </w:r>
    </w:p>
    <w:p w14:paraId="2B4491F5" w14:textId="14734F6B" w:rsidR="000D1010" w:rsidRDefault="000D101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fldLock="1"/>
      </w:r>
      <w:r>
        <w:instrText xml:space="preserve"> PAGEREF _Toc98502349 \h </w:instrText>
      </w:r>
      <w:r>
        <w:fldChar w:fldCharType="separate"/>
      </w:r>
      <w:r>
        <w:t>13</w:t>
      </w:r>
      <w:r>
        <w:fldChar w:fldCharType="end"/>
      </w:r>
    </w:p>
    <w:p w14:paraId="00A02B0A" w14:textId="5FE66C65" w:rsidR="000D1010" w:rsidRDefault="000D101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_Toc98502350 \h </w:instrText>
      </w:r>
      <w:r>
        <w:fldChar w:fldCharType="separate"/>
      </w:r>
      <w:r>
        <w:t>13</w:t>
      </w:r>
      <w:r>
        <w:fldChar w:fldCharType="end"/>
      </w:r>
    </w:p>
    <w:p w14:paraId="1B9FD99B" w14:textId="5E5BEED3" w:rsidR="000D1010" w:rsidRDefault="000D1010">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fldLock="1"/>
      </w:r>
      <w:r>
        <w:instrText xml:space="preserve"> PAGEREF _Toc98502351 \h </w:instrText>
      </w:r>
      <w:r>
        <w:fldChar w:fldCharType="separate"/>
      </w:r>
      <w:r>
        <w:t>13</w:t>
      </w:r>
      <w:r>
        <w:fldChar w:fldCharType="end"/>
      </w:r>
    </w:p>
    <w:p w14:paraId="5E6BC0E9" w14:textId="5530528D" w:rsidR="000D1010" w:rsidRDefault="000D1010">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DNS Context</w:t>
      </w:r>
      <w:r>
        <w:tab/>
      </w:r>
      <w:r>
        <w:fldChar w:fldCharType="begin" w:fldLock="1"/>
      </w:r>
      <w:r>
        <w:instrText xml:space="preserve"> PAGEREF _Toc98502352 \h </w:instrText>
      </w:r>
      <w:r>
        <w:fldChar w:fldCharType="separate"/>
      </w:r>
      <w:r>
        <w:t>13</w:t>
      </w:r>
      <w:r>
        <w:fldChar w:fldCharType="end"/>
      </w:r>
    </w:p>
    <w:p w14:paraId="66D4996D" w14:textId="276A1B11" w:rsidR="000D1010" w:rsidRDefault="000D1010">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DNS Rule</w:t>
      </w:r>
      <w:r>
        <w:tab/>
      </w:r>
      <w:r>
        <w:fldChar w:fldCharType="begin" w:fldLock="1"/>
      </w:r>
      <w:r>
        <w:instrText xml:space="preserve"> PAGEREF _Toc98502353 \h </w:instrText>
      </w:r>
      <w:r>
        <w:fldChar w:fldCharType="separate"/>
      </w:r>
      <w:r>
        <w:t>13</w:t>
      </w:r>
      <w:r>
        <w:fldChar w:fldCharType="end"/>
      </w:r>
    </w:p>
    <w:p w14:paraId="050EC69D" w14:textId="3CF45316" w:rsidR="000D1010" w:rsidRDefault="000D1010">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Processing flow for incoming DNS messages</w:t>
      </w:r>
      <w:r>
        <w:tab/>
      </w:r>
      <w:r>
        <w:fldChar w:fldCharType="begin" w:fldLock="1"/>
      </w:r>
      <w:r>
        <w:instrText xml:space="preserve"> PAGEREF _Toc98502354 \h </w:instrText>
      </w:r>
      <w:r>
        <w:fldChar w:fldCharType="separate"/>
      </w:r>
      <w:r>
        <w:t>14</w:t>
      </w:r>
      <w:r>
        <w:fldChar w:fldCharType="end"/>
      </w:r>
    </w:p>
    <w:p w14:paraId="22E62A9C" w14:textId="17D48E77" w:rsidR="000D1010" w:rsidRDefault="000D1010">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Processing of a One-Time DNS Rule applicable t</w:t>
      </w:r>
      <w:r w:rsidRPr="00236143">
        <w:rPr>
          <w:lang w:val="en-US"/>
        </w:rPr>
        <w:t>o a specific DNS message earlier buffered in the EASDF</w:t>
      </w:r>
      <w:r>
        <w:tab/>
      </w:r>
      <w:r>
        <w:fldChar w:fldCharType="begin" w:fldLock="1"/>
      </w:r>
      <w:r>
        <w:instrText xml:space="preserve"> PAGEREF _Toc98502355 \h </w:instrText>
      </w:r>
      <w:r>
        <w:fldChar w:fldCharType="separate"/>
      </w:r>
      <w:r>
        <w:t>16</w:t>
      </w:r>
      <w:r>
        <w:fldChar w:fldCharType="end"/>
      </w:r>
    </w:p>
    <w:p w14:paraId="72FD77A3" w14:textId="1069C3D9" w:rsidR="000D1010" w:rsidRDefault="000D1010">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fldLock="1"/>
      </w:r>
      <w:r>
        <w:instrText xml:space="preserve"> PAGEREF _Toc98502356 \h </w:instrText>
      </w:r>
      <w:r>
        <w:fldChar w:fldCharType="separate"/>
      </w:r>
      <w:r>
        <w:t>16</w:t>
      </w:r>
      <w:r>
        <w:fldChar w:fldCharType="end"/>
      </w:r>
    </w:p>
    <w:p w14:paraId="00E3A7AC" w14:textId="26776289" w:rsidR="000D1010" w:rsidRDefault="000D1010">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236143">
        <w:rPr>
          <w:lang w:val="en-US"/>
        </w:rPr>
        <w:t>General</w:t>
      </w:r>
      <w:r>
        <w:tab/>
      </w:r>
      <w:r>
        <w:fldChar w:fldCharType="begin" w:fldLock="1"/>
      </w:r>
      <w:r>
        <w:instrText xml:space="preserve"> PAGEREF _Toc98502357 \h </w:instrText>
      </w:r>
      <w:r>
        <w:fldChar w:fldCharType="separate"/>
      </w:r>
      <w:r>
        <w:t>16</w:t>
      </w:r>
      <w:r>
        <w:fldChar w:fldCharType="end"/>
      </w:r>
    </w:p>
    <w:p w14:paraId="38A423E9" w14:textId="6B250D6C" w:rsidR="000D1010" w:rsidRDefault="000D1010">
      <w:pPr>
        <w:pStyle w:val="TOC5"/>
        <w:rPr>
          <w:rFonts w:asciiTheme="minorHAnsi" w:eastAsiaTheme="minorEastAsia" w:hAnsiTheme="minorHAnsi" w:cstheme="minorBidi"/>
          <w:sz w:val="22"/>
          <w:szCs w:val="22"/>
          <w:lang w:eastAsia="en-GB"/>
        </w:rPr>
      </w:pPr>
      <w:r>
        <w:t>5.2.3.3.</w:t>
      </w:r>
      <w:r w:rsidRPr="00236143">
        <w:rPr>
          <w:lang w:val="en-US"/>
        </w:rPr>
        <w:t>2</w:t>
      </w:r>
      <w:r>
        <w:rPr>
          <w:rFonts w:asciiTheme="minorHAnsi" w:eastAsiaTheme="minorEastAsia" w:hAnsiTheme="minorHAnsi" w:cstheme="minorBidi"/>
          <w:sz w:val="22"/>
          <w:szCs w:val="22"/>
          <w:lang w:eastAsia="en-GB"/>
        </w:rPr>
        <w:tab/>
      </w:r>
      <w:r>
        <w:t>DNS Q</w:t>
      </w:r>
      <w:r w:rsidRPr="00236143">
        <w:rPr>
          <w:lang w:val="en-US"/>
        </w:rPr>
        <w:t>uery MDT</w:t>
      </w:r>
      <w:r>
        <w:tab/>
      </w:r>
      <w:r>
        <w:fldChar w:fldCharType="begin" w:fldLock="1"/>
      </w:r>
      <w:r>
        <w:instrText xml:space="preserve"> PAGEREF _Toc98502358 \h </w:instrText>
      </w:r>
      <w:r>
        <w:fldChar w:fldCharType="separate"/>
      </w:r>
      <w:r>
        <w:t>16</w:t>
      </w:r>
      <w:r>
        <w:fldChar w:fldCharType="end"/>
      </w:r>
    </w:p>
    <w:p w14:paraId="0C0284DB" w14:textId="3EDABB04" w:rsidR="000D1010" w:rsidRDefault="000D1010">
      <w:pPr>
        <w:pStyle w:val="TOC5"/>
        <w:rPr>
          <w:rFonts w:asciiTheme="minorHAnsi" w:eastAsiaTheme="minorEastAsia" w:hAnsiTheme="minorHAnsi" w:cstheme="minorBidi"/>
          <w:sz w:val="22"/>
          <w:szCs w:val="22"/>
          <w:lang w:eastAsia="en-GB"/>
        </w:rPr>
      </w:pPr>
      <w:r w:rsidRPr="000D1010">
        <w:t>5.2.3.3.3</w:t>
      </w:r>
      <w:r w:rsidRPr="000D1010">
        <w:rPr>
          <w:rFonts w:asciiTheme="minorHAnsi" w:eastAsiaTheme="minorEastAsia" w:hAnsiTheme="minorHAnsi" w:cstheme="minorBidi"/>
          <w:sz w:val="22"/>
          <w:szCs w:val="22"/>
          <w:lang w:eastAsia="en-GB"/>
        </w:rPr>
        <w:tab/>
      </w:r>
      <w:r w:rsidRPr="00236143">
        <w:rPr>
          <w:lang w:val="en-US"/>
        </w:rPr>
        <w:t>DNS Response MDT</w:t>
      </w:r>
      <w:r>
        <w:tab/>
      </w:r>
      <w:r>
        <w:fldChar w:fldCharType="begin" w:fldLock="1"/>
      </w:r>
      <w:r>
        <w:instrText xml:space="preserve"> PAGEREF _Toc98502359 \h </w:instrText>
      </w:r>
      <w:r>
        <w:fldChar w:fldCharType="separate"/>
      </w:r>
      <w:r>
        <w:t>17</w:t>
      </w:r>
      <w:r>
        <w:fldChar w:fldCharType="end"/>
      </w:r>
    </w:p>
    <w:p w14:paraId="57AF7104" w14:textId="1FB82B71" w:rsidR="000D1010" w:rsidRDefault="000D1010">
      <w:pPr>
        <w:pStyle w:val="TOC4"/>
        <w:rPr>
          <w:rFonts w:asciiTheme="minorHAnsi" w:eastAsiaTheme="minorEastAsia" w:hAnsiTheme="minorHAnsi" w:cstheme="minorBidi"/>
          <w:sz w:val="22"/>
          <w:szCs w:val="22"/>
          <w:lang w:eastAsia="en-GB"/>
        </w:rPr>
      </w:pPr>
      <w:r>
        <w:t>5.2.3.</w:t>
      </w:r>
      <w:r w:rsidRPr="00236143">
        <w:rPr>
          <w:lang w:val="en-US"/>
        </w:rPr>
        <w:t>4</w:t>
      </w:r>
      <w:r>
        <w:rPr>
          <w:rFonts w:asciiTheme="minorHAnsi" w:eastAsiaTheme="minorEastAsia" w:hAnsiTheme="minorHAnsi" w:cstheme="minorBidi"/>
          <w:sz w:val="22"/>
          <w:szCs w:val="22"/>
          <w:lang w:eastAsia="en-GB"/>
        </w:rPr>
        <w:tab/>
      </w:r>
      <w:r w:rsidRPr="00236143">
        <w:rPr>
          <w:lang w:val="en-US"/>
        </w:rPr>
        <w:t>Actions applicable to DNS message</w:t>
      </w:r>
      <w:r>
        <w:tab/>
      </w:r>
      <w:r>
        <w:fldChar w:fldCharType="begin" w:fldLock="1"/>
      </w:r>
      <w:r>
        <w:instrText xml:space="preserve"> PAGEREF _Toc98502360 \h </w:instrText>
      </w:r>
      <w:r>
        <w:fldChar w:fldCharType="separate"/>
      </w:r>
      <w:r>
        <w:t>17</w:t>
      </w:r>
      <w:r>
        <w:fldChar w:fldCharType="end"/>
      </w:r>
    </w:p>
    <w:p w14:paraId="008F8DC9" w14:textId="32494358" w:rsidR="000D1010" w:rsidRDefault="000D1010">
      <w:pPr>
        <w:pStyle w:val="TOC5"/>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_Toc98502361 \h </w:instrText>
      </w:r>
      <w:r>
        <w:fldChar w:fldCharType="separate"/>
      </w:r>
      <w:r>
        <w:t>17</w:t>
      </w:r>
      <w:r>
        <w:fldChar w:fldCharType="end"/>
      </w:r>
    </w:p>
    <w:p w14:paraId="1E3EF7A4" w14:textId="18712721" w:rsidR="000D1010" w:rsidRDefault="000D1010">
      <w:pPr>
        <w:pStyle w:val="TOC5"/>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fldLock="1"/>
      </w:r>
      <w:r>
        <w:instrText xml:space="preserve"> PAGEREF _Toc98502362 \h </w:instrText>
      </w:r>
      <w:r>
        <w:fldChar w:fldCharType="separate"/>
      </w:r>
      <w:r>
        <w:t>17</w:t>
      </w:r>
      <w:r>
        <w:fldChar w:fldCharType="end"/>
      </w:r>
    </w:p>
    <w:p w14:paraId="70AF1B14" w14:textId="13B527EF" w:rsidR="000D1010" w:rsidRDefault="000D1010">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fldLock="1"/>
      </w:r>
      <w:r>
        <w:instrText xml:space="preserve"> PAGEREF _Toc98502363 \h </w:instrText>
      </w:r>
      <w:r>
        <w:fldChar w:fldCharType="separate"/>
      </w:r>
      <w:r>
        <w:t>18</w:t>
      </w:r>
      <w:r>
        <w:fldChar w:fldCharType="end"/>
      </w:r>
    </w:p>
    <w:p w14:paraId="08AEC511" w14:textId="5C3E116B" w:rsidR="000D1010" w:rsidRDefault="000D1010">
      <w:pPr>
        <w:pStyle w:val="TOC5"/>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236143">
        <w:rPr>
          <w:lang w:val="en-US"/>
        </w:rPr>
        <w:t>General</w:t>
      </w:r>
      <w:r>
        <w:tab/>
      </w:r>
      <w:r>
        <w:fldChar w:fldCharType="begin" w:fldLock="1"/>
      </w:r>
      <w:r>
        <w:instrText xml:space="preserve"> PAGEREF _Toc98502364 \h </w:instrText>
      </w:r>
      <w:r>
        <w:fldChar w:fldCharType="separate"/>
      </w:r>
      <w:r>
        <w:t>18</w:t>
      </w:r>
      <w:r>
        <w:fldChar w:fldCharType="end"/>
      </w:r>
    </w:p>
    <w:p w14:paraId="33CAE389" w14:textId="0D44346B" w:rsidR="000D1010" w:rsidRDefault="000D101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fldLock="1"/>
      </w:r>
      <w:r>
        <w:instrText xml:space="preserve"> PAGEREF _Toc98502365 \h </w:instrText>
      </w:r>
      <w:r>
        <w:fldChar w:fldCharType="separate"/>
      </w:r>
      <w:r>
        <w:t>18</w:t>
      </w:r>
      <w:r>
        <w:fldChar w:fldCharType="end"/>
      </w:r>
    </w:p>
    <w:p w14:paraId="0987C7C1" w14:textId="65730037" w:rsidR="000D1010" w:rsidRDefault="000D101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_Toc98502366 \h </w:instrText>
      </w:r>
      <w:r>
        <w:fldChar w:fldCharType="separate"/>
      </w:r>
      <w:r>
        <w:t>18</w:t>
      </w:r>
      <w:r>
        <w:fldChar w:fldCharType="end"/>
      </w:r>
    </w:p>
    <w:p w14:paraId="3906E771" w14:textId="2B24F811" w:rsidR="000D1010" w:rsidRDefault="000D101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_Toc98502367 \h </w:instrText>
      </w:r>
      <w:r>
        <w:fldChar w:fldCharType="separate"/>
      </w:r>
      <w:r>
        <w:t>19</w:t>
      </w:r>
      <w:r>
        <w:fldChar w:fldCharType="end"/>
      </w:r>
    </w:p>
    <w:p w14:paraId="58E9B9F5" w14:textId="57C85F71" w:rsidR="000D1010" w:rsidRDefault="000D101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_Toc98502368 \h </w:instrText>
      </w:r>
      <w:r>
        <w:fldChar w:fldCharType="separate"/>
      </w:r>
      <w:r>
        <w:t>19</w:t>
      </w:r>
      <w:r>
        <w:fldChar w:fldCharType="end"/>
      </w:r>
    </w:p>
    <w:p w14:paraId="198FD907" w14:textId="3E11550C" w:rsidR="000D1010" w:rsidRDefault="000D1010">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_Toc98502369 \h </w:instrText>
      </w:r>
      <w:r>
        <w:fldChar w:fldCharType="separate"/>
      </w:r>
      <w:r>
        <w:t>19</w:t>
      </w:r>
      <w:r>
        <w:fldChar w:fldCharType="end"/>
      </w:r>
    </w:p>
    <w:p w14:paraId="3E85A009" w14:textId="695E7490" w:rsidR="000D1010" w:rsidRDefault="000D1010">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_Toc98502370 \h </w:instrText>
      </w:r>
      <w:r>
        <w:fldChar w:fldCharType="separate"/>
      </w:r>
      <w:r>
        <w:t>19</w:t>
      </w:r>
      <w:r>
        <w:fldChar w:fldCharType="end"/>
      </w:r>
    </w:p>
    <w:p w14:paraId="27593F7B" w14:textId="644CD3BE" w:rsidR="000D1010" w:rsidRDefault="000D1010">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_Toc98502371 \h </w:instrText>
      </w:r>
      <w:r>
        <w:fldChar w:fldCharType="separate"/>
      </w:r>
      <w:r>
        <w:t>20</w:t>
      </w:r>
      <w:r>
        <w:fldChar w:fldCharType="end"/>
      </w:r>
    </w:p>
    <w:p w14:paraId="25E50CBB" w14:textId="6B4C17AD" w:rsidR="000D1010" w:rsidRDefault="000D1010">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_Toc98502372 \h </w:instrText>
      </w:r>
      <w:r>
        <w:fldChar w:fldCharType="separate"/>
      </w:r>
      <w:r>
        <w:t>20</w:t>
      </w:r>
      <w:r>
        <w:fldChar w:fldCharType="end"/>
      </w:r>
    </w:p>
    <w:p w14:paraId="5F261A81" w14:textId="50B1F20D" w:rsidR="000D1010" w:rsidRDefault="000D1010">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_Toc98502373 \h </w:instrText>
      </w:r>
      <w:r>
        <w:fldChar w:fldCharType="separate"/>
      </w:r>
      <w:r>
        <w:t>21</w:t>
      </w:r>
      <w:r>
        <w:fldChar w:fldCharType="end"/>
      </w:r>
    </w:p>
    <w:p w14:paraId="53D3A605" w14:textId="7DCA8A15" w:rsidR="000D1010" w:rsidRDefault="000D1010">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_Toc98502374 \h </w:instrText>
      </w:r>
      <w:r>
        <w:fldChar w:fldCharType="separate"/>
      </w:r>
      <w:r>
        <w:t>21</w:t>
      </w:r>
      <w:r>
        <w:fldChar w:fldCharType="end"/>
      </w:r>
    </w:p>
    <w:p w14:paraId="799501E1" w14:textId="6038C34A" w:rsidR="000D1010" w:rsidRDefault="000D101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_Toc98502375 \h </w:instrText>
      </w:r>
      <w:r>
        <w:fldChar w:fldCharType="separate"/>
      </w:r>
      <w:r>
        <w:t>21</w:t>
      </w:r>
      <w:r>
        <w:fldChar w:fldCharType="end"/>
      </w:r>
    </w:p>
    <w:p w14:paraId="6475FC70" w14:textId="329AC149" w:rsidR="000D1010" w:rsidRDefault="000D101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_Toc98502376 \h </w:instrText>
      </w:r>
      <w:r>
        <w:fldChar w:fldCharType="separate"/>
      </w:r>
      <w:r>
        <w:t>21</w:t>
      </w:r>
      <w:r>
        <w:fldChar w:fldCharType="end"/>
      </w:r>
    </w:p>
    <w:p w14:paraId="1D623D84" w14:textId="6D47056A" w:rsidR="000D1010" w:rsidRDefault="000D101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_Toc98502377 \h </w:instrText>
      </w:r>
      <w:r>
        <w:fldChar w:fldCharType="separate"/>
      </w:r>
      <w:r>
        <w:t>21</w:t>
      </w:r>
      <w:r>
        <w:fldChar w:fldCharType="end"/>
      </w:r>
    </w:p>
    <w:p w14:paraId="5CDEA8D9" w14:textId="30D4237D" w:rsidR="000D1010" w:rsidRDefault="000D10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_Toc98502378 \h </w:instrText>
      </w:r>
      <w:r>
        <w:fldChar w:fldCharType="separate"/>
      </w:r>
      <w:r>
        <w:t>22</w:t>
      </w:r>
      <w:r>
        <w:fldChar w:fldCharType="end"/>
      </w:r>
    </w:p>
    <w:p w14:paraId="65007A00" w14:textId="2089084D" w:rsidR="000D1010" w:rsidRDefault="000D10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_Toc98502379 \h </w:instrText>
      </w:r>
      <w:r>
        <w:fldChar w:fldCharType="separate"/>
      </w:r>
      <w:r>
        <w:t>22</w:t>
      </w:r>
      <w:r>
        <w:fldChar w:fldCharType="end"/>
      </w:r>
    </w:p>
    <w:p w14:paraId="5E5544CA" w14:textId="050AB012" w:rsidR="000D1010" w:rsidRDefault="000D1010">
      <w:pPr>
        <w:pStyle w:val="TOC4"/>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_Toc98502380 \h </w:instrText>
      </w:r>
      <w:r>
        <w:fldChar w:fldCharType="separate"/>
      </w:r>
      <w:r>
        <w:t>22</w:t>
      </w:r>
      <w:r>
        <w:fldChar w:fldCharType="end"/>
      </w:r>
    </w:p>
    <w:p w14:paraId="083CDDB7" w14:textId="78118569" w:rsidR="000D1010" w:rsidRDefault="000D101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_Toc98502381 \h </w:instrText>
      </w:r>
      <w:r>
        <w:fldChar w:fldCharType="separate"/>
      </w:r>
      <w:r>
        <w:t>22</w:t>
      </w:r>
      <w:r>
        <w:fldChar w:fldCharType="end"/>
      </w:r>
    </w:p>
    <w:p w14:paraId="22127147" w14:textId="2BD55879" w:rsidR="000D1010" w:rsidRDefault="000D101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_Toc98502382 \h </w:instrText>
      </w:r>
      <w:r>
        <w:fldChar w:fldCharType="separate"/>
      </w:r>
      <w:r>
        <w:t>22</w:t>
      </w:r>
      <w:r>
        <w:fldChar w:fldCharType="end"/>
      </w:r>
    </w:p>
    <w:p w14:paraId="38906252" w14:textId="7282D2F1" w:rsidR="000D1010" w:rsidRDefault="000D101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_Toc98502383 \h </w:instrText>
      </w:r>
      <w:r>
        <w:fldChar w:fldCharType="separate"/>
      </w:r>
      <w:r>
        <w:t>22</w:t>
      </w:r>
      <w:r>
        <w:fldChar w:fldCharType="end"/>
      </w:r>
    </w:p>
    <w:p w14:paraId="1618C01B" w14:textId="6FB3ED9E" w:rsidR="000D1010" w:rsidRDefault="000D101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_Toc98502384 \h </w:instrText>
      </w:r>
      <w:r>
        <w:fldChar w:fldCharType="separate"/>
      </w:r>
      <w:r>
        <w:t>22</w:t>
      </w:r>
      <w:r>
        <w:fldChar w:fldCharType="end"/>
      </w:r>
    </w:p>
    <w:p w14:paraId="4E8E76E4" w14:textId="3ADFC7D9" w:rsidR="000D1010" w:rsidRDefault="000D101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_Toc98502385 \h </w:instrText>
      </w:r>
      <w:r>
        <w:fldChar w:fldCharType="separate"/>
      </w:r>
      <w:r>
        <w:t>22</w:t>
      </w:r>
      <w:r>
        <w:fldChar w:fldCharType="end"/>
      </w:r>
    </w:p>
    <w:p w14:paraId="4A73F3AD" w14:textId="1F3F86D1" w:rsidR="000D1010" w:rsidRDefault="000D101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_Toc98502386 \h </w:instrText>
      </w:r>
      <w:r>
        <w:fldChar w:fldCharType="separate"/>
      </w:r>
      <w:r>
        <w:t>23</w:t>
      </w:r>
      <w:r>
        <w:fldChar w:fldCharType="end"/>
      </w:r>
    </w:p>
    <w:p w14:paraId="5D580E6F" w14:textId="2580543F" w:rsidR="000D1010" w:rsidRDefault="000D101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_Toc98502387 \h </w:instrText>
      </w:r>
      <w:r>
        <w:fldChar w:fldCharType="separate"/>
      </w:r>
      <w:r>
        <w:t>23</w:t>
      </w:r>
      <w:r>
        <w:fldChar w:fldCharType="end"/>
      </w:r>
    </w:p>
    <w:p w14:paraId="162EA952" w14:textId="752E5444" w:rsidR="000D1010" w:rsidRDefault="000D101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_Toc98502388 \h </w:instrText>
      </w:r>
      <w:r>
        <w:fldChar w:fldCharType="separate"/>
      </w:r>
      <w:r>
        <w:t>23</w:t>
      </w:r>
      <w:r>
        <w:fldChar w:fldCharType="end"/>
      </w:r>
    </w:p>
    <w:p w14:paraId="17225EF9" w14:textId="632464DB" w:rsidR="000D1010" w:rsidRDefault="000D101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_Toc98502389 \h </w:instrText>
      </w:r>
      <w:r>
        <w:fldChar w:fldCharType="separate"/>
      </w:r>
      <w:r>
        <w:t>23</w:t>
      </w:r>
      <w:r>
        <w:fldChar w:fldCharType="end"/>
      </w:r>
    </w:p>
    <w:p w14:paraId="1CA22211" w14:textId="7339AA0F" w:rsidR="000D1010" w:rsidRDefault="000D101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_Toc98502390 \h </w:instrText>
      </w:r>
      <w:r>
        <w:fldChar w:fldCharType="separate"/>
      </w:r>
      <w:r>
        <w:t>25</w:t>
      </w:r>
      <w:r>
        <w:fldChar w:fldCharType="end"/>
      </w:r>
    </w:p>
    <w:p w14:paraId="1301B514" w14:textId="225D9F26" w:rsidR="000D1010" w:rsidRDefault="000D101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_Toc98502391 \h </w:instrText>
      </w:r>
      <w:r>
        <w:fldChar w:fldCharType="separate"/>
      </w:r>
      <w:r>
        <w:t>25</w:t>
      </w:r>
      <w:r>
        <w:fldChar w:fldCharType="end"/>
      </w:r>
    </w:p>
    <w:p w14:paraId="438C7E02" w14:textId="2E498184" w:rsidR="000D1010" w:rsidRDefault="000D101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_Toc98502392 \h </w:instrText>
      </w:r>
      <w:r>
        <w:fldChar w:fldCharType="separate"/>
      </w:r>
      <w:r>
        <w:t>25</w:t>
      </w:r>
      <w:r>
        <w:fldChar w:fldCharType="end"/>
      </w:r>
    </w:p>
    <w:p w14:paraId="7FCADFF9" w14:textId="63460292" w:rsidR="000D1010" w:rsidRDefault="000D101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_Toc98502393 \h </w:instrText>
      </w:r>
      <w:r>
        <w:fldChar w:fldCharType="separate"/>
      </w:r>
      <w:r>
        <w:t>25</w:t>
      </w:r>
      <w:r>
        <w:fldChar w:fldCharType="end"/>
      </w:r>
    </w:p>
    <w:p w14:paraId="24FF5E14" w14:textId="528F480F" w:rsidR="000D1010" w:rsidRDefault="000D1010">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_Toc98502394 \h </w:instrText>
      </w:r>
      <w:r>
        <w:fldChar w:fldCharType="separate"/>
      </w:r>
      <w:r>
        <w:t>25</w:t>
      </w:r>
      <w:r>
        <w:fldChar w:fldCharType="end"/>
      </w:r>
    </w:p>
    <w:p w14:paraId="73C8DA3D" w14:textId="3FC80485" w:rsidR="000D1010" w:rsidRDefault="000D1010">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_Toc98502395 \h </w:instrText>
      </w:r>
      <w:r>
        <w:fldChar w:fldCharType="separate"/>
      </w:r>
      <w:r>
        <w:t>28</w:t>
      </w:r>
      <w:r>
        <w:fldChar w:fldCharType="end"/>
      </w:r>
    </w:p>
    <w:p w14:paraId="7B69401B" w14:textId="67EEB7F5" w:rsidR="000D1010" w:rsidRDefault="000D101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_Toc98502396 \h </w:instrText>
      </w:r>
      <w:r>
        <w:fldChar w:fldCharType="separate"/>
      </w:r>
      <w:r>
        <w:t>29</w:t>
      </w:r>
      <w:r>
        <w:fldChar w:fldCharType="end"/>
      </w:r>
    </w:p>
    <w:p w14:paraId="0FCD4605" w14:textId="0DA7424E" w:rsidR="000D1010" w:rsidRDefault="000D101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_Toc98502397 \h </w:instrText>
      </w:r>
      <w:r>
        <w:fldChar w:fldCharType="separate"/>
      </w:r>
      <w:r>
        <w:t>29</w:t>
      </w:r>
      <w:r>
        <w:fldChar w:fldCharType="end"/>
      </w:r>
    </w:p>
    <w:p w14:paraId="5103EB2F" w14:textId="50249449" w:rsidR="000D1010" w:rsidRDefault="000D101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_Toc98502398 \h </w:instrText>
      </w:r>
      <w:r>
        <w:fldChar w:fldCharType="separate"/>
      </w:r>
      <w:r>
        <w:t>29</w:t>
      </w:r>
      <w:r>
        <w:fldChar w:fldCharType="end"/>
      </w:r>
    </w:p>
    <w:p w14:paraId="1E623AD9" w14:textId="67B56586" w:rsidR="000D1010" w:rsidRDefault="000D1010">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_Toc98502399 \h </w:instrText>
      </w:r>
      <w:r>
        <w:fldChar w:fldCharType="separate"/>
      </w:r>
      <w:r>
        <w:t>29</w:t>
      </w:r>
      <w:r>
        <w:fldChar w:fldCharType="end"/>
      </w:r>
    </w:p>
    <w:p w14:paraId="39786954" w14:textId="7A963061" w:rsidR="000D1010" w:rsidRDefault="000D1010">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_Toc98502400 \h </w:instrText>
      </w:r>
      <w:r>
        <w:fldChar w:fldCharType="separate"/>
      </w:r>
      <w:r>
        <w:t>29</w:t>
      </w:r>
      <w:r>
        <w:fldChar w:fldCharType="end"/>
      </w:r>
    </w:p>
    <w:p w14:paraId="5B6D94D4" w14:textId="6A85CDEC" w:rsidR="000D1010" w:rsidRDefault="000D1010">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_Toc98502401 \h </w:instrText>
      </w:r>
      <w:r>
        <w:fldChar w:fldCharType="separate"/>
      </w:r>
      <w:r>
        <w:t>29</w:t>
      </w:r>
      <w:r>
        <w:fldChar w:fldCharType="end"/>
      </w:r>
    </w:p>
    <w:p w14:paraId="15F376A3" w14:textId="3DFD7F50" w:rsidR="000D1010" w:rsidRDefault="000D1010">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_Toc98502402 \h </w:instrText>
      </w:r>
      <w:r>
        <w:fldChar w:fldCharType="separate"/>
      </w:r>
      <w:r>
        <w:t>29</w:t>
      </w:r>
      <w:r>
        <w:fldChar w:fldCharType="end"/>
      </w:r>
    </w:p>
    <w:p w14:paraId="381B1B17" w14:textId="75E03130" w:rsidR="000D1010" w:rsidRDefault="000D101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_Toc98502403 \h </w:instrText>
      </w:r>
      <w:r>
        <w:fldChar w:fldCharType="separate"/>
      </w:r>
      <w:r>
        <w:t>30</w:t>
      </w:r>
      <w:r>
        <w:fldChar w:fldCharType="end"/>
      </w:r>
    </w:p>
    <w:p w14:paraId="02EB0CF6" w14:textId="1338513C" w:rsidR="000D1010" w:rsidRDefault="000D101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_Toc98502404 \h </w:instrText>
      </w:r>
      <w:r>
        <w:fldChar w:fldCharType="separate"/>
      </w:r>
      <w:r>
        <w:t>30</w:t>
      </w:r>
      <w:r>
        <w:fldChar w:fldCharType="end"/>
      </w:r>
    </w:p>
    <w:p w14:paraId="0E5CF769" w14:textId="60DC8B8E" w:rsidR="000D1010" w:rsidRDefault="000D1010">
      <w:pPr>
        <w:pStyle w:val="TOC4"/>
        <w:rPr>
          <w:rFonts w:asciiTheme="minorHAnsi" w:eastAsiaTheme="minorEastAsia" w:hAnsiTheme="minorHAnsi" w:cstheme="minorBidi"/>
          <w:sz w:val="22"/>
          <w:szCs w:val="22"/>
          <w:lang w:eastAsia="en-GB"/>
        </w:rPr>
      </w:pPr>
      <w:r w:rsidRPr="000D1010">
        <w:t>6.1.6.2</w:t>
      </w:r>
      <w:r w:rsidRPr="000D1010">
        <w:rPr>
          <w:rFonts w:asciiTheme="minorHAnsi" w:eastAsiaTheme="minorEastAsia" w:hAnsiTheme="minorHAnsi" w:cstheme="minorBidi"/>
          <w:sz w:val="22"/>
          <w:szCs w:val="22"/>
          <w:lang w:eastAsia="en-GB"/>
        </w:rPr>
        <w:tab/>
      </w:r>
      <w:r w:rsidRPr="00236143">
        <w:rPr>
          <w:lang w:val="en-US"/>
        </w:rPr>
        <w:t>Structured data types</w:t>
      </w:r>
      <w:r>
        <w:tab/>
      </w:r>
      <w:r>
        <w:fldChar w:fldCharType="begin" w:fldLock="1"/>
      </w:r>
      <w:r>
        <w:instrText xml:space="preserve"> PAGEREF _Toc98502405 \h </w:instrText>
      </w:r>
      <w:r>
        <w:fldChar w:fldCharType="separate"/>
      </w:r>
      <w:r>
        <w:t>31</w:t>
      </w:r>
      <w:r>
        <w:fldChar w:fldCharType="end"/>
      </w:r>
    </w:p>
    <w:p w14:paraId="1F8C39E9" w14:textId="67F8F7E3" w:rsidR="000D1010" w:rsidRDefault="000D101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_Toc98502406 \h </w:instrText>
      </w:r>
      <w:r>
        <w:fldChar w:fldCharType="separate"/>
      </w:r>
      <w:r>
        <w:t>31</w:t>
      </w:r>
      <w:r>
        <w:fldChar w:fldCharType="end"/>
      </w:r>
    </w:p>
    <w:p w14:paraId="6196640D" w14:textId="21B2C232" w:rsidR="000D1010" w:rsidRDefault="000D101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_Toc98502407 \h </w:instrText>
      </w:r>
      <w:r>
        <w:fldChar w:fldCharType="separate"/>
      </w:r>
      <w:r>
        <w:t>32</w:t>
      </w:r>
      <w:r>
        <w:fldChar w:fldCharType="end"/>
      </w:r>
    </w:p>
    <w:p w14:paraId="618940B4" w14:textId="4B3A34E8" w:rsidR="000D1010" w:rsidRDefault="000D101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_Toc98502408 \h </w:instrText>
      </w:r>
      <w:r>
        <w:fldChar w:fldCharType="separate"/>
      </w:r>
      <w:r>
        <w:t>32</w:t>
      </w:r>
      <w:r>
        <w:fldChar w:fldCharType="end"/>
      </w:r>
    </w:p>
    <w:p w14:paraId="69842E80" w14:textId="229C8E82" w:rsidR="000D1010" w:rsidRDefault="000D1010">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_Toc98502409 \h </w:instrText>
      </w:r>
      <w:r>
        <w:fldChar w:fldCharType="separate"/>
      </w:r>
      <w:r>
        <w:t>33</w:t>
      </w:r>
      <w:r>
        <w:fldChar w:fldCharType="end"/>
      </w:r>
    </w:p>
    <w:p w14:paraId="0EF8E109" w14:textId="0368FAA7" w:rsidR="000D1010" w:rsidRDefault="000D1010">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fldLock="1"/>
      </w:r>
      <w:r>
        <w:instrText xml:space="preserve"> PAGEREF _Toc98502410 \h </w:instrText>
      </w:r>
      <w:r>
        <w:fldChar w:fldCharType="separate"/>
      </w:r>
      <w:r>
        <w:t>35</w:t>
      </w:r>
      <w:r>
        <w:fldChar w:fldCharType="end"/>
      </w:r>
    </w:p>
    <w:p w14:paraId="7CDDC565" w14:textId="7F48CD61" w:rsidR="000D1010" w:rsidRDefault="000D101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fldLock="1"/>
      </w:r>
      <w:r>
        <w:instrText xml:space="preserve"> PAGEREF _Toc98502411 \h </w:instrText>
      </w:r>
      <w:r>
        <w:fldChar w:fldCharType="separate"/>
      </w:r>
      <w:r>
        <w:t>35</w:t>
      </w:r>
      <w:r>
        <w:fldChar w:fldCharType="end"/>
      </w:r>
    </w:p>
    <w:p w14:paraId="62EABD8F" w14:textId="2FDD5FA4" w:rsidR="000D1010" w:rsidRDefault="000D101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_Toc98502412 \h </w:instrText>
      </w:r>
      <w:r>
        <w:fldChar w:fldCharType="separate"/>
      </w:r>
      <w:r>
        <w:t>36</w:t>
      </w:r>
      <w:r>
        <w:fldChar w:fldCharType="end"/>
      </w:r>
    </w:p>
    <w:p w14:paraId="6276F92E" w14:textId="49D3935B" w:rsidR="000D1010" w:rsidRDefault="000D1010">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_Toc98502413 \h </w:instrText>
      </w:r>
      <w:r>
        <w:fldChar w:fldCharType="separate"/>
      </w:r>
      <w:r>
        <w:t>36</w:t>
      </w:r>
      <w:r>
        <w:fldChar w:fldCharType="end"/>
      </w:r>
    </w:p>
    <w:p w14:paraId="09423893" w14:textId="6753E8A7" w:rsidR="000D1010" w:rsidRDefault="000D1010">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_Toc98502414 \h </w:instrText>
      </w:r>
      <w:r>
        <w:fldChar w:fldCharType="separate"/>
      </w:r>
      <w:r>
        <w:t>36</w:t>
      </w:r>
      <w:r>
        <w:fldChar w:fldCharType="end"/>
      </w:r>
    </w:p>
    <w:p w14:paraId="4C81113B" w14:textId="6D4D86DA" w:rsidR="000D1010" w:rsidRDefault="000D1010">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_Toc98502415 \h </w:instrText>
      </w:r>
      <w:r>
        <w:fldChar w:fldCharType="separate"/>
      </w:r>
      <w:r>
        <w:t>37</w:t>
      </w:r>
      <w:r>
        <w:fldChar w:fldCharType="end"/>
      </w:r>
    </w:p>
    <w:p w14:paraId="0E7ED642" w14:textId="4B48E03B" w:rsidR="000D1010" w:rsidRDefault="000D1010">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_Toc98502416 \h </w:instrText>
      </w:r>
      <w:r>
        <w:fldChar w:fldCharType="separate"/>
      </w:r>
      <w:r>
        <w:t>37</w:t>
      </w:r>
      <w:r>
        <w:fldChar w:fldCharType="end"/>
      </w:r>
    </w:p>
    <w:p w14:paraId="32EE62F1" w14:textId="57FE43D6" w:rsidR="000D1010" w:rsidRDefault="000D1010">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_Toc98502417 \h </w:instrText>
      </w:r>
      <w:r>
        <w:fldChar w:fldCharType="separate"/>
      </w:r>
      <w:r>
        <w:t>37</w:t>
      </w:r>
      <w:r>
        <w:fldChar w:fldCharType="end"/>
      </w:r>
    </w:p>
    <w:p w14:paraId="7E567D88" w14:textId="2BE314D3" w:rsidR="000D1010" w:rsidRDefault="000D1010">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_Toc98502418 \h </w:instrText>
      </w:r>
      <w:r>
        <w:fldChar w:fldCharType="separate"/>
      </w:r>
      <w:r>
        <w:t>37</w:t>
      </w:r>
      <w:r>
        <w:fldChar w:fldCharType="end"/>
      </w:r>
    </w:p>
    <w:p w14:paraId="571ABD45" w14:textId="7AF3F849" w:rsidR="000D1010" w:rsidRDefault="000D1010">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_Toc98502419 \h </w:instrText>
      </w:r>
      <w:r>
        <w:fldChar w:fldCharType="separate"/>
      </w:r>
      <w:r>
        <w:t>38</w:t>
      </w:r>
      <w:r>
        <w:fldChar w:fldCharType="end"/>
      </w:r>
    </w:p>
    <w:p w14:paraId="37DBEB71" w14:textId="3278FEA9" w:rsidR="000D1010" w:rsidRDefault="000D1010">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DnsRspReport</w:t>
      </w:r>
      <w:r>
        <w:tab/>
      </w:r>
      <w:r>
        <w:fldChar w:fldCharType="begin" w:fldLock="1"/>
      </w:r>
      <w:r>
        <w:instrText xml:space="preserve"> PAGEREF _Toc98502420 \h </w:instrText>
      </w:r>
      <w:r>
        <w:fldChar w:fldCharType="separate"/>
      </w:r>
      <w:r>
        <w:t>38</w:t>
      </w:r>
      <w:r>
        <w:fldChar w:fldCharType="end"/>
      </w:r>
    </w:p>
    <w:p w14:paraId="0AE40CB2" w14:textId="51CBF708" w:rsidR="000D1010" w:rsidRDefault="000D1010">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fldLock="1"/>
      </w:r>
      <w:r>
        <w:instrText xml:space="preserve"> PAGEREF _Toc98502421 \h </w:instrText>
      </w:r>
      <w:r>
        <w:fldChar w:fldCharType="separate"/>
      </w:r>
      <w:r>
        <w:t>38</w:t>
      </w:r>
      <w:r>
        <w:fldChar w:fldCharType="end"/>
      </w:r>
    </w:p>
    <w:p w14:paraId="69C7B671" w14:textId="723E7C09" w:rsidR="000D1010" w:rsidRDefault="000D1010">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fldLock="1"/>
      </w:r>
      <w:r>
        <w:instrText xml:space="preserve"> PAGEREF _Toc98502422 \h </w:instrText>
      </w:r>
      <w:r>
        <w:fldChar w:fldCharType="separate"/>
      </w:r>
      <w:r>
        <w:t>38</w:t>
      </w:r>
      <w:r>
        <w:fldChar w:fldCharType="end"/>
      </w:r>
    </w:p>
    <w:p w14:paraId="2DAF0C95" w14:textId="43FD8CC3" w:rsidR="000D1010" w:rsidRDefault="000D1010">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fldLock="1"/>
      </w:r>
      <w:r>
        <w:instrText xml:space="preserve"> PAGEREF _Toc98502423 \h </w:instrText>
      </w:r>
      <w:r>
        <w:fldChar w:fldCharType="separate"/>
      </w:r>
      <w:r>
        <w:t>39</w:t>
      </w:r>
      <w:r>
        <w:fldChar w:fldCharType="end"/>
      </w:r>
    </w:p>
    <w:p w14:paraId="2F826973" w14:textId="5125D6E5" w:rsidR="000D1010" w:rsidRDefault="000D1010">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fldLock="1"/>
      </w:r>
      <w:r>
        <w:instrText xml:space="preserve"> PAGEREF _Toc98502424 \h </w:instrText>
      </w:r>
      <w:r>
        <w:fldChar w:fldCharType="separate"/>
      </w:r>
      <w:r>
        <w:t>39</w:t>
      </w:r>
      <w:r>
        <w:fldChar w:fldCharType="end"/>
      </w:r>
    </w:p>
    <w:p w14:paraId="391438E5" w14:textId="58733A23" w:rsidR="000D1010" w:rsidRDefault="000D1010">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BaselineDnsQueryMdtInfo</w:t>
      </w:r>
      <w:r>
        <w:tab/>
      </w:r>
      <w:r>
        <w:fldChar w:fldCharType="begin" w:fldLock="1"/>
      </w:r>
      <w:r>
        <w:instrText xml:space="preserve"> PAGEREF _Toc98502425 \h </w:instrText>
      </w:r>
      <w:r>
        <w:fldChar w:fldCharType="separate"/>
      </w:r>
      <w:r>
        <w:t>39</w:t>
      </w:r>
      <w:r>
        <w:fldChar w:fldCharType="end"/>
      </w:r>
    </w:p>
    <w:p w14:paraId="57D7740B" w14:textId="26797D3E" w:rsidR="000D1010" w:rsidRDefault="000D1010">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BaselineDnsRspMdtInfo</w:t>
      </w:r>
      <w:r>
        <w:tab/>
      </w:r>
      <w:r>
        <w:fldChar w:fldCharType="begin" w:fldLock="1"/>
      </w:r>
      <w:r>
        <w:instrText xml:space="preserve"> PAGEREF _Toc98502426 \h </w:instrText>
      </w:r>
      <w:r>
        <w:fldChar w:fldCharType="separate"/>
      </w:r>
      <w:r>
        <w:t>39</w:t>
      </w:r>
      <w:r>
        <w:fldChar w:fldCharType="end"/>
      </w:r>
    </w:p>
    <w:p w14:paraId="7F8BB571" w14:textId="16D78B38" w:rsidR="000D1010" w:rsidRDefault="000D1010">
      <w:pPr>
        <w:pStyle w:val="TOC4"/>
        <w:rPr>
          <w:rFonts w:asciiTheme="minorHAnsi" w:eastAsiaTheme="minorEastAsia" w:hAnsiTheme="minorHAnsi" w:cstheme="minorBidi"/>
          <w:sz w:val="22"/>
          <w:szCs w:val="22"/>
          <w:lang w:eastAsia="en-GB"/>
        </w:rPr>
      </w:pPr>
      <w:r w:rsidRPr="000D1010">
        <w:t>6.1.6.3</w:t>
      </w:r>
      <w:r w:rsidRPr="000D1010">
        <w:rPr>
          <w:rFonts w:asciiTheme="minorHAnsi" w:eastAsiaTheme="minorEastAsia" w:hAnsiTheme="minorHAnsi" w:cstheme="minorBidi"/>
          <w:sz w:val="22"/>
          <w:szCs w:val="22"/>
          <w:lang w:eastAsia="en-GB"/>
        </w:rPr>
        <w:tab/>
      </w:r>
      <w:r w:rsidRPr="00236143">
        <w:rPr>
          <w:lang w:val="en-US"/>
        </w:rPr>
        <w:t>Simple data types and enumerations</w:t>
      </w:r>
      <w:r>
        <w:tab/>
      </w:r>
      <w:r>
        <w:fldChar w:fldCharType="begin" w:fldLock="1"/>
      </w:r>
      <w:r>
        <w:instrText xml:space="preserve"> PAGEREF _Toc98502427 \h </w:instrText>
      </w:r>
      <w:r>
        <w:fldChar w:fldCharType="separate"/>
      </w:r>
      <w:r>
        <w:t>39</w:t>
      </w:r>
      <w:r>
        <w:fldChar w:fldCharType="end"/>
      </w:r>
    </w:p>
    <w:p w14:paraId="2DBC9C06" w14:textId="4A4E2959" w:rsidR="000D1010" w:rsidRDefault="000D101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_Toc98502428 \h </w:instrText>
      </w:r>
      <w:r>
        <w:fldChar w:fldCharType="separate"/>
      </w:r>
      <w:r>
        <w:t>39</w:t>
      </w:r>
      <w:r>
        <w:fldChar w:fldCharType="end"/>
      </w:r>
    </w:p>
    <w:p w14:paraId="37BA6247" w14:textId="08C21957" w:rsidR="000D1010" w:rsidRDefault="000D101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_Toc98502429 \h </w:instrText>
      </w:r>
      <w:r>
        <w:fldChar w:fldCharType="separate"/>
      </w:r>
      <w:r>
        <w:t>39</w:t>
      </w:r>
      <w:r>
        <w:fldChar w:fldCharType="end"/>
      </w:r>
    </w:p>
    <w:p w14:paraId="04591E4E" w14:textId="3CB9A7ED" w:rsidR="000D1010" w:rsidRDefault="000D101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_Toc98502430 \h </w:instrText>
      </w:r>
      <w:r>
        <w:fldChar w:fldCharType="separate"/>
      </w:r>
      <w:r>
        <w:t>40</w:t>
      </w:r>
      <w:r>
        <w:fldChar w:fldCharType="end"/>
      </w:r>
    </w:p>
    <w:p w14:paraId="69EC4803" w14:textId="622EEA12" w:rsidR="000D1010" w:rsidRDefault="000D1010">
      <w:pPr>
        <w:pStyle w:val="TOC4"/>
        <w:rPr>
          <w:rFonts w:asciiTheme="minorHAnsi" w:eastAsiaTheme="minorEastAsia" w:hAnsiTheme="minorHAnsi" w:cstheme="minorBidi"/>
          <w:sz w:val="22"/>
          <w:szCs w:val="22"/>
          <w:lang w:eastAsia="en-GB"/>
        </w:rPr>
      </w:pPr>
      <w:r w:rsidRPr="000D1010">
        <w:t>6.1.6.4</w:t>
      </w:r>
      <w:r w:rsidRPr="000D1010">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_Toc98502431 \h </w:instrText>
      </w:r>
      <w:r>
        <w:fldChar w:fldCharType="separate"/>
      </w:r>
      <w:r>
        <w:t>40</w:t>
      </w:r>
      <w:r>
        <w:fldChar w:fldCharType="end"/>
      </w:r>
    </w:p>
    <w:p w14:paraId="28938557" w14:textId="0EB0069B" w:rsidR="000D1010" w:rsidRDefault="000D1010">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_Toc98502432 \h </w:instrText>
      </w:r>
      <w:r>
        <w:fldChar w:fldCharType="separate"/>
      </w:r>
      <w:r>
        <w:t>40</w:t>
      </w:r>
      <w:r>
        <w:fldChar w:fldCharType="end"/>
      </w:r>
    </w:p>
    <w:p w14:paraId="3E6F23D0" w14:textId="15C63A78" w:rsidR="000D1010" w:rsidRDefault="000D101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_Toc98502433 \h </w:instrText>
      </w:r>
      <w:r>
        <w:fldChar w:fldCharType="separate"/>
      </w:r>
      <w:r>
        <w:t>40</w:t>
      </w:r>
      <w:r>
        <w:fldChar w:fldCharType="end"/>
      </w:r>
    </w:p>
    <w:p w14:paraId="48BDA7CC" w14:textId="1EF517CE" w:rsidR="000D1010" w:rsidRDefault="000D101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_Toc98502434 \h </w:instrText>
      </w:r>
      <w:r>
        <w:fldChar w:fldCharType="separate"/>
      </w:r>
      <w:r>
        <w:t>40</w:t>
      </w:r>
      <w:r>
        <w:fldChar w:fldCharType="end"/>
      </w:r>
    </w:p>
    <w:p w14:paraId="2EDB10A8" w14:textId="0D3DCC8F" w:rsidR="000D1010" w:rsidRDefault="000D101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_Toc98502435 \h </w:instrText>
      </w:r>
      <w:r>
        <w:fldChar w:fldCharType="separate"/>
      </w:r>
      <w:r>
        <w:t>40</w:t>
      </w:r>
      <w:r>
        <w:fldChar w:fldCharType="end"/>
      </w:r>
    </w:p>
    <w:p w14:paraId="251AC4D1" w14:textId="799CDEB4" w:rsidR="000D1010" w:rsidRDefault="000D101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_Toc98502436 \h </w:instrText>
      </w:r>
      <w:r>
        <w:fldChar w:fldCharType="separate"/>
      </w:r>
      <w:r>
        <w:t>40</w:t>
      </w:r>
      <w:r>
        <w:fldChar w:fldCharType="end"/>
      </w:r>
    </w:p>
    <w:p w14:paraId="0EFD39DB" w14:textId="74C40D6A" w:rsidR="000D1010" w:rsidRDefault="000D1010">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_Toc98502437 \h </w:instrText>
      </w:r>
      <w:r>
        <w:fldChar w:fldCharType="separate"/>
      </w:r>
      <w:r>
        <w:t>41</w:t>
      </w:r>
      <w:r>
        <w:fldChar w:fldCharType="end"/>
      </w:r>
    </w:p>
    <w:p w14:paraId="23A13551" w14:textId="0EB89A9D" w:rsidR="000D1010" w:rsidRDefault="000D1010">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_Toc98502438 \h </w:instrText>
      </w:r>
      <w:r>
        <w:fldChar w:fldCharType="separate"/>
      </w:r>
      <w:r>
        <w:t>41</w:t>
      </w:r>
      <w:r>
        <w:fldChar w:fldCharType="end"/>
      </w:r>
    </w:p>
    <w:p w14:paraId="7A872516" w14:textId="5D70E78C" w:rsidR="000D1010" w:rsidRDefault="000D101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_Toc98502439 \h </w:instrText>
      </w:r>
      <w:r>
        <w:fldChar w:fldCharType="separate"/>
      </w:r>
      <w:r>
        <w:t>41</w:t>
      </w:r>
      <w:r>
        <w:fldChar w:fldCharType="end"/>
      </w:r>
    </w:p>
    <w:p w14:paraId="2DA6B3D4" w14:textId="04BEC674" w:rsidR="000D1010" w:rsidRDefault="000D10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_Toc98502440 \h </w:instrText>
      </w:r>
      <w:r>
        <w:fldChar w:fldCharType="separate"/>
      </w:r>
      <w:r>
        <w:t>41</w:t>
      </w:r>
      <w:r>
        <w:fldChar w:fldCharType="end"/>
      </w:r>
    </w:p>
    <w:p w14:paraId="6F4DA926" w14:textId="5C3E97F3" w:rsidR="000D1010" w:rsidRDefault="000D101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_Toc98502441 \h </w:instrText>
      </w:r>
      <w:r>
        <w:fldChar w:fldCharType="separate"/>
      </w:r>
      <w:r>
        <w:t>42</w:t>
      </w:r>
      <w:r>
        <w:fldChar w:fldCharType="end"/>
      </w:r>
    </w:p>
    <w:p w14:paraId="115F0E8B" w14:textId="65E9228B" w:rsidR="000D1010" w:rsidRDefault="000D1010">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_Toc98502442 \h </w:instrText>
      </w:r>
      <w:r>
        <w:fldChar w:fldCharType="separate"/>
      </w:r>
      <w:r>
        <w:t>42</w:t>
      </w:r>
      <w:r>
        <w:fldChar w:fldCharType="end"/>
      </w:r>
    </w:p>
    <w:p w14:paraId="06BDA82A" w14:textId="767AB6E8" w:rsidR="000D1010" w:rsidRDefault="000D101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_Toc98502443 \h </w:instrText>
      </w:r>
      <w:r>
        <w:fldChar w:fldCharType="separate"/>
      </w:r>
      <w:r>
        <w:t>42</w:t>
      </w:r>
      <w:r>
        <w:fldChar w:fldCharType="end"/>
      </w:r>
    </w:p>
    <w:p w14:paraId="34E9198B" w14:textId="76BE636F" w:rsidR="000D1010" w:rsidRDefault="000D101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_Toc98502444 \h </w:instrText>
      </w:r>
      <w:r>
        <w:fldChar w:fldCharType="separate"/>
      </w:r>
      <w:r>
        <w:t>42</w:t>
      </w:r>
      <w:r>
        <w:fldChar w:fldCharType="end"/>
      </w:r>
    </w:p>
    <w:p w14:paraId="6D85AB81" w14:textId="4BCA126F" w:rsidR="000D1010" w:rsidRDefault="000D101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_Toc98502445 \h </w:instrText>
      </w:r>
      <w:r>
        <w:fldChar w:fldCharType="separate"/>
      </w:r>
      <w:r>
        <w:t>42</w:t>
      </w:r>
      <w:r>
        <w:fldChar w:fldCharType="end"/>
      </w:r>
    </w:p>
    <w:p w14:paraId="3C11750A" w14:textId="4F41ECCD" w:rsidR="000D1010" w:rsidRDefault="000D101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_Toc98502446 \h </w:instrText>
      </w:r>
      <w:r>
        <w:fldChar w:fldCharType="separate"/>
      </w:r>
      <w:r>
        <w:t>42</w:t>
      </w:r>
      <w:r>
        <w:fldChar w:fldCharType="end"/>
      </w:r>
    </w:p>
    <w:p w14:paraId="04C3E02C" w14:textId="59448709" w:rsidR="000D1010" w:rsidRDefault="000D101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_Toc98502447 \h </w:instrText>
      </w:r>
      <w:r>
        <w:fldChar w:fldCharType="separate"/>
      </w:r>
      <w:r>
        <w:t>42</w:t>
      </w:r>
      <w:r>
        <w:fldChar w:fldCharType="end"/>
      </w:r>
    </w:p>
    <w:p w14:paraId="697B9BCC" w14:textId="0382A46D" w:rsidR="000D1010" w:rsidRDefault="000D101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_Toc98502448 \h </w:instrText>
      </w:r>
      <w:r>
        <w:fldChar w:fldCharType="separate"/>
      </w:r>
      <w:r>
        <w:t>42</w:t>
      </w:r>
      <w:r>
        <w:fldChar w:fldCharType="end"/>
      </w:r>
    </w:p>
    <w:p w14:paraId="4614DA91" w14:textId="48527A71" w:rsidR="000D1010" w:rsidRDefault="000D101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_Toc98502449 \h </w:instrText>
      </w:r>
      <w:r>
        <w:fldChar w:fldCharType="separate"/>
      </w:r>
      <w:r>
        <w:t>43</w:t>
      </w:r>
      <w:r>
        <w:fldChar w:fldCharType="end"/>
      </w:r>
    </w:p>
    <w:p w14:paraId="2911D760" w14:textId="134C4E22" w:rsidR="000D1010" w:rsidRDefault="000D1010">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_Toc98502450 \h </w:instrText>
      </w:r>
      <w:r>
        <w:fldChar w:fldCharType="separate"/>
      </w:r>
      <w:r>
        <w:t>43</w:t>
      </w:r>
      <w:r>
        <w:fldChar w:fldCharType="end"/>
      </w:r>
    </w:p>
    <w:p w14:paraId="2C804A87" w14:textId="031A4C9E" w:rsidR="000D1010" w:rsidRDefault="000D1010">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_Toc98502451 \h </w:instrText>
      </w:r>
      <w:r>
        <w:fldChar w:fldCharType="separate"/>
      </w:r>
      <w:r>
        <w:t>43</w:t>
      </w:r>
      <w:r>
        <w:fldChar w:fldCharType="end"/>
      </w:r>
    </w:p>
    <w:p w14:paraId="50B7EFEA" w14:textId="0E0F66FF" w:rsidR="000D1010" w:rsidRDefault="000D1010">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_Toc98502452 \h </w:instrText>
      </w:r>
      <w:r>
        <w:fldChar w:fldCharType="separate"/>
      </w:r>
      <w:r>
        <w:t>44</w:t>
      </w:r>
      <w:r>
        <w:fldChar w:fldCharType="end"/>
      </w:r>
    </w:p>
    <w:p w14:paraId="3B7BB9CD" w14:textId="2577710A" w:rsidR="000D1010" w:rsidRDefault="000D1010">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_Toc98502453 \h </w:instrText>
      </w:r>
      <w:r>
        <w:fldChar w:fldCharType="separate"/>
      </w:r>
      <w:r>
        <w:t>48</w:t>
      </w:r>
      <w:r>
        <w:fldChar w:fldCharType="end"/>
      </w:r>
    </w:p>
    <w:p w14:paraId="1493C67E" w14:textId="265E4ED0" w:rsidR="000D1010" w:rsidRDefault="000D101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_Toc98502454 \h </w:instrText>
      </w:r>
      <w:r>
        <w:fldChar w:fldCharType="separate"/>
      </w:r>
      <w:r>
        <w:t>48</w:t>
      </w:r>
      <w:r>
        <w:fldChar w:fldCharType="end"/>
      </w:r>
    </w:p>
    <w:p w14:paraId="04327B29" w14:textId="08D9F7B6" w:rsidR="000D1010" w:rsidRDefault="000D101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_Toc98502455 \h </w:instrText>
      </w:r>
      <w:r>
        <w:fldChar w:fldCharType="separate"/>
      </w:r>
      <w:r>
        <w:t>48</w:t>
      </w:r>
      <w:r>
        <w:fldChar w:fldCharType="end"/>
      </w:r>
    </w:p>
    <w:p w14:paraId="1FAB8DE4" w14:textId="34A078E9" w:rsidR="000D1010" w:rsidRDefault="000D101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_Toc98502456 \h </w:instrText>
      </w:r>
      <w:r>
        <w:fldChar w:fldCharType="separate"/>
      </w:r>
      <w:r>
        <w:t>48</w:t>
      </w:r>
      <w:r>
        <w:fldChar w:fldCharType="end"/>
      </w:r>
    </w:p>
    <w:p w14:paraId="136F2DEF" w14:textId="7ADF5C9F" w:rsidR="000D1010" w:rsidRDefault="000D101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_Toc98502457 \h </w:instrText>
      </w:r>
      <w:r>
        <w:fldChar w:fldCharType="separate"/>
      </w:r>
      <w:r>
        <w:t>48</w:t>
      </w:r>
      <w:r>
        <w:fldChar w:fldCharType="end"/>
      </w:r>
    </w:p>
    <w:p w14:paraId="2B41F5F4" w14:textId="57852395" w:rsidR="000D1010" w:rsidRDefault="000D1010">
      <w:pPr>
        <w:pStyle w:val="TOC4"/>
        <w:rPr>
          <w:rFonts w:asciiTheme="minorHAnsi" w:eastAsiaTheme="minorEastAsia" w:hAnsiTheme="minorHAnsi" w:cstheme="minorBidi"/>
          <w:sz w:val="22"/>
          <w:szCs w:val="22"/>
          <w:lang w:eastAsia="en-GB"/>
        </w:rPr>
      </w:pPr>
      <w:r w:rsidRPr="000D1010">
        <w:t>6.2.6.2</w:t>
      </w:r>
      <w:r w:rsidRPr="000D1010">
        <w:rPr>
          <w:rFonts w:asciiTheme="minorHAnsi" w:eastAsiaTheme="minorEastAsia" w:hAnsiTheme="minorHAnsi" w:cstheme="minorBidi"/>
          <w:sz w:val="22"/>
          <w:szCs w:val="22"/>
          <w:lang w:eastAsia="en-GB"/>
        </w:rPr>
        <w:tab/>
      </w:r>
      <w:r w:rsidRPr="00236143">
        <w:rPr>
          <w:lang w:val="en-US"/>
        </w:rPr>
        <w:t>Structured data types</w:t>
      </w:r>
      <w:r>
        <w:tab/>
      </w:r>
      <w:r>
        <w:fldChar w:fldCharType="begin" w:fldLock="1"/>
      </w:r>
      <w:r>
        <w:instrText xml:space="preserve"> PAGEREF _Toc98502458 \h </w:instrText>
      </w:r>
      <w:r>
        <w:fldChar w:fldCharType="separate"/>
      </w:r>
      <w:r>
        <w:t>49</w:t>
      </w:r>
      <w:r>
        <w:fldChar w:fldCharType="end"/>
      </w:r>
    </w:p>
    <w:p w14:paraId="1C855A19" w14:textId="742F051A" w:rsidR="000D1010" w:rsidRDefault="000D1010">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_Toc98502459 \h </w:instrText>
      </w:r>
      <w:r>
        <w:fldChar w:fldCharType="separate"/>
      </w:r>
      <w:r>
        <w:t>49</w:t>
      </w:r>
      <w:r>
        <w:fldChar w:fldCharType="end"/>
      </w:r>
    </w:p>
    <w:p w14:paraId="42DE3D5C" w14:textId="7D4C0DA9" w:rsidR="000D1010" w:rsidRDefault="000D1010">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_Toc98502460 \h </w:instrText>
      </w:r>
      <w:r>
        <w:fldChar w:fldCharType="separate"/>
      </w:r>
      <w:r>
        <w:t>49</w:t>
      </w:r>
      <w:r>
        <w:fldChar w:fldCharType="end"/>
      </w:r>
    </w:p>
    <w:p w14:paraId="62E4C8D0" w14:textId="3AB4DD1A" w:rsidR="000D1010" w:rsidRDefault="000D1010">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_Toc98502461 \h </w:instrText>
      </w:r>
      <w:r>
        <w:fldChar w:fldCharType="separate"/>
      </w:r>
      <w:r>
        <w:t>49</w:t>
      </w:r>
      <w:r>
        <w:fldChar w:fldCharType="end"/>
      </w:r>
    </w:p>
    <w:p w14:paraId="7DF8BDF5" w14:textId="5ABD7A3E" w:rsidR="000D1010" w:rsidRDefault="000D1010">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_Toc98502462 \h </w:instrText>
      </w:r>
      <w:r>
        <w:fldChar w:fldCharType="separate"/>
      </w:r>
      <w:r>
        <w:t>50</w:t>
      </w:r>
      <w:r>
        <w:fldChar w:fldCharType="end"/>
      </w:r>
    </w:p>
    <w:p w14:paraId="4A9C5D82" w14:textId="62026D0C" w:rsidR="000D1010" w:rsidRDefault="000D1010">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_Toc98502463 \h </w:instrText>
      </w:r>
      <w:r>
        <w:fldChar w:fldCharType="separate"/>
      </w:r>
      <w:r>
        <w:t>50</w:t>
      </w:r>
      <w:r>
        <w:fldChar w:fldCharType="end"/>
      </w:r>
    </w:p>
    <w:p w14:paraId="6BBC27A7" w14:textId="7A38E6A8" w:rsidR="000D1010" w:rsidRDefault="000D101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_Toc98502464 \h </w:instrText>
      </w:r>
      <w:r>
        <w:fldChar w:fldCharType="separate"/>
      </w:r>
      <w:r>
        <w:t>51</w:t>
      </w:r>
      <w:r>
        <w:fldChar w:fldCharType="end"/>
      </w:r>
    </w:p>
    <w:p w14:paraId="2C4A334C" w14:textId="7C28708A" w:rsidR="000D1010" w:rsidRDefault="000D101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_Toc98502465 \h </w:instrText>
      </w:r>
      <w:r>
        <w:fldChar w:fldCharType="separate"/>
      </w:r>
      <w:r>
        <w:t>51</w:t>
      </w:r>
      <w:r>
        <w:fldChar w:fldCharType="end"/>
      </w:r>
    </w:p>
    <w:p w14:paraId="359EA761" w14:textId="6CAB5B0C" w:rsidR="000D1010" w:rsidRDefault="000D1010">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_Toc98502466 \h </w:instrText>
      </w:r>
      <w:r>
        <w:fldChar w:fldCharType="separate"/>
      </w:r>
      <w:r>
        <w:t>51</w:t>
      </w:r>
      <w:r>
        <w:fldChar w:fldCharType="end"/>
      </w:r>
    </w:p>
    <w:p w14:paraId="2287F3A1" w14:textId="24005665" w:rsidR="000D1010" w:rsidRDefault="000D1010">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_Toc98502467 \h </w:instrText>
      </w:r>
      <w:r>
        <w:fldChar w:fldCharType="separate"/>
      </w:r>
      <w:r>
        <w:t>51</w:t>
      </w:r>
      <w:r>
        <w:fldChar w:fldCharType="end"/>
      </w:r>
    </w:p>
    <w:p w14:paraId="549A3497" w14:textId="58FCA894" w:rsidR="000D1010" w:rsidRDefault="000D1010">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_Toc98502468 \h </w:instrText>
      </w:r>
      <w:r>
        <w:fldChar w:fldCharType="separate"/>
      </w:r>
      <w:r>
        <w:t>51</w:t>
      </w:r>
      <w:r>
        <w:fldChar w:fldCharType="end"/>
      </w:r>
    </w:p>
    <w:p w14:paraId="3AE05B2C" w14:textId="79DBFA4A" w:rsidR="000D1010" w:rsidRDefault="000D1010">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_Toc98502469 \h </w:instrText>
      </w:r>
      <w:r>
        <w:fldChar w:fldCharType="separate"/>
      </w:r>
      <w:r>
        <w:t>52</w:t>
      </w:r>
      <w:r>
        <w:fldChar w:fldCharType="end"/>
      </w:r>
    </w:p>
    <w:p w14:paraId="4C168A6A" w14:textId="765BD3DF" w:rsidR="000D1010" w:rsidRDefault="000D1010">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_Toc98502470 \h </w:instrText>
      </w:r>
      <w:r>
        <w:fldChar w:fldCharType="separate"/>
      </w:r>
      <w:r>
        <w:t>52</w:t>
      </w:r>
      <w:r>
        <w:fldChar w:fldCharType="end"/>
      </w:r>
    </w:p>
    <w:p w14:paraId="17C8DFC6" w14:textId="7230D3CF" w:rsidR="000D1010" w:rsidRDefault="000D1010" w:rsidP="000D1010">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_Toc98502471 \h </w:instrText>
      </w:r>
      <w:r>
        <w:fldChar w:fldCharType="separate"/>
      </w:r>
      <w:r>
        <w:t>53</w:t>
      </w:r>
      <w:r>
        <w:fldChar w:fldCharType="end"/>
      </w:r>
    </w:p>
    <w:p w14:paraId="103D6B8D" w14:textId="1A649454" w:rsidR="000D1010" w:rsidRDefault="000D101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_Toc98502472 \h </w:instrText>
      </w:r>
      <w:r>
        <w:fldChar w:fldCharType="separate"/>
      </w:r>
      <w:r>
        <w:t>53</w:t>
      </w:r>
      <w:r>
        <w:fldChar w:fldCharType="end"/>
      </w:r>
    </w:p>
    <w:p w14:paraId="1F53B1AD" w14:textId="122FBF03" w:rsidR="000D1010" w:rsidRDefault="000D101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_Toc98502473 \h </w:instrText>
      </w:r>
      <w:r>
        <w:fldChar w:fldCharType="separate"/>
      </w:r>
      <w:r>
        <w:t>53</w:t>
      </w:r>
      <w:r>
        <w:fldChar w:fldCharType="end"/>
      </w:r>
    </w:p>
    <w:p w14:paraId="68D40F30" w14:textId="6F35EE30" w:rsidR="000D1010" w:rsidRDefault="000D1010">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_Toc98502474 \h </w:instrText>
      </w:r>
      <w:r>
        <w:fldChar w:fldCharType="separate"/>
      </w:r>
      <w:r>
        <w:t>61</w:t>
      </w:r>
      <w:r>
        <w:fldChar w:fldCharType="end"/>
      </w:r>
    </w:p>
    <w:p w14:paraId="2A57A05F" w14:textId="1FC76D47" w:rsidR="000D1010" w:rsidRDefault="000D1010" w:rsidP="000D1010">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_Toc98502475 \h </w:instrText>
      </w:r>
      <w:r>
        <w:fldChar w:fldCharType="separate"/>
      </w:r>
      <w:r>
        <w:t>67</w:t>
      </w:r>
      <w:r>
        <w:fldChar w:fldCharType="end"/>
      </w:r>
    </w:p>
    <w:p w14:paraId="09B22CB4" w14:textId="7EB0209E" w:rsidR="00080512" w:rsidRPr="005A79A0" w:rsidRDefault="005A79A0" w:rsidP="005A79A0">
      <w:r>
        <w:rPr>
          <w:noProof/>
          <w:sz w:val="22"/>
        </w:rPr>
        <w:fldChar w:fldCharType="end"/>
      </w:r>
    </w:p>
    <w:p w14:paraId="13699F81" w14:textId="77777777" w:rsidR="00080512" w:rsidRDefault="00080512" w:rsidP="00CF6A49">
      <w:pPr>
        <w:pStyle w:val="Heading1"/>
      </w:pPr>
      <w:r w:rsidRPr="004D3578">
        <w:br w:type="page"/>
      </w:r>
      <w:bookmarkStart w:id="9" w:name="foreword"/>
      <w:bookmarkStart w:id="10" w:name="_Toc2086433"/>
      <w:bookmarkStart w:id="11" w:name="_Toc35971368"/>
      <w:bookmarkStart w:id="12" w:name="_Toc85462049"/>
      <w:bookmarkStart w:id="13" w:name="_Toc88667310"/>
      <w:bookmarkStart w:id="14" w:name="_Toc98502327"/>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98502328"/>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98502329"/>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bookmarkStart w:id="28" w:name="_PERM_MCCTEMPBM_CRPT93870002___5"/>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98502330"/>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98502331"/>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98502332"/>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98502333"/>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98502334"/>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4.35pt;height:64.25pt" o:ole="">
            <v:imagedata r:id="rId14" o:title=""/>
          </v:shape>
          <o:OLEObject Type="Embed" ProgID="Visio.Drawing.11" ShapeID="_x0000_i1027" DrawAspect="Content" ObjectID="_1709115132"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CF6A49">
      <w:pPr>
        <w:pStyle w:val="Heading1"/>
      </w:pPr>
      <w:bookmarkStart w:id="58" w:name="_Toc510696585"/>
      <w:bookmarkStart w:id="59" w:name="_Toc35971377"/>
      <w:bookmarkStart w:id="60" w:name="_Toc85462057"/>
      <w:bookmarkStart w:id="61" w:name="_Toc88667318"/>
      <w:bookmarkStart w:id="62" w:name="_Toc98502335"/>
      <w:r>
        <w:lastRenderedPageBreak/>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98502336"/>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98502337"/>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98502338"/>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98502339"/>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98502340"/>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98502341"/>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98502342"/>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7.55pt;height:109.1pt" o:ole="">
            <v:imagedata r:id="rId16" o:title=""/>
          </v:shape>
          <o:OLEObject Type="Embed" ProgID="Visio.Drawing.11" ShapeID="_x0000_i1028" DrawAspect="Content" ObjectID="_1709115133"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98502343"/>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98502344"/>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3pt;height:125.7pt" o:ole="">
            <v:imagedata r:id="rId18" o:title=""/>
          </v:shape>
          <o:OLEObject Type="Embed" ProgID="Visio.Drawing.11" ShapeID="_x0000_i1029" DrawAspect="Content" ObjectID="_1709115134"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3pt;height:125.7pt" o:ole="">
            <v:imagedata r:id="rId20" o:title=""/>
          </v:shape>
          <o:OLEObject Type="Embed" ProgID="Visio.Drawing.11" ShapeID="_x0000_i1030" DrawAspect="Content" ObjectID="_1709115135"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2" w:name="_Toc85462067"/>
      <w:bookmarkStart w:id="113" w:name="_Toc88667328"/>
      <w:bookmarkStart w:id="114" w:name="_Toc98502345"/>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98502346"/>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3pt;height:125.7pt" o:ole="">
            <v:imagedata r:id="rId22" o:title=""/>
          </v:shape>
          <o:OLEObject Type="Embed" ProgID="Visio.Drawing.11" ShapeID="_x0000_i1031" DrawAspect="Content" ObjectID="_1709115136"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98502347"/>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98502348"/>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3pt;height:125.7pt" o:ole="">
            <v:imagedata r:id="rId24" o:title=""/>
          </v:shape>
          <o:OLEObject Type="Embed" ProgID="Visio.Drawing.11" ShapeID="_x0000_i1032" DrawAspect="Content" ObjectID="_1709115137"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CF6A49">
      <w:pPr>
        <w:pStyle w:val="Heading3"/>
      </w:pPr>
      <w:bookmarkStart w:id="124" w:name="_Toc85462071"/>
      <w:bookmarkStart w:id="125" w:name="_Toc88667332"/>
      <w:bookmarkStart w:id="126" w:name="_Toc98502349"/>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98502350"/>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98502351"/>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98502352"/>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CF6A49">
      <w:pPr>
        <w:pStyle w:val="Heading5"/>
      </w:pPr>
      <w:bookmarkStart w:id="134" w:name="_Toc98502353"/>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3.6pt;height:301.3pt" o:ole="">
            <v:imagedata r:id="rId26" o:title=""/>
          </v:shape>
          <o:OLEObject Type="Embed" ProgID="Visio.Drawing.11" ShapeID="_x0000_i1033" DrawAspect="Content" ObjectID="_1709115138"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98502354"/>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lastRenderedPageBreak/>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2pt;height:2in" o:ole="">
            <v:imagedata r:id="rId28" o:title=""/>
          </v:shape>
          <o:OLEObject Type="Embed" ProgID="Visio.Drawing.11" ShapeID="_x0000_i1034" DrawAspect="Content" ObjectID="_1709115139"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2pt;height:2in" o:ole="">
            <v:imagedata r:id="rId30" o:title=""/>
          </v:shape>
          <o:OLEObject Type="Embed" ProgID="Visio.Drawing.11" ShapeID="_x0000_i1035" DrawAspect="Content" ObjectID="_1709115140"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9850235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DNSContext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98502356"/>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98502357"/>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98502358"/>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98502359"/>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98502360"/>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98502361"/>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D62CDE">
      <w:pPr>
        <w:pStyle w:val="B1"/>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D62CDE">
      <w:pPr>
        <w:pStyle w:val="B1"/>
      </w:pPr>
      <w:r w:rsidRPr="00D62CDE">
        <w:t>The SMF may request the EASDF to include an EDNS Client Subnet (ECS) option in the DNS Query message as defined in IETF RFC 7871 [18].</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98502362"/>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lastRenderedPageBreak/>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98502363"/>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98502364"/>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98502365"/>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98502366"/>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lastRenderedPageBreak/>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98502367"/>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98502368"/>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98502369"/>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98502370"/>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3pt;height:106.35pt" o:ole="">
            <v:imagedata r:id="rId32" o:title=""/>
          </v:shape>
          <o:OLEObject Type="Embed" ProgID="Visio.Drawing.11" ShapeID="_x0000_i1036" DrawAspect="Content" ObjectID="_1709115141"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98502371"/>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98502372"/>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3pt;height:127.95pt" o:ole="">
            <v:imagedata r:id="rId34" o:title=""/>
          </v:shape>
          <o:OLEObject Type="Embed" ProgID="Visio.Drawing.11" ShapeID="_x0000_i1037" DrawAspect="Content" ObjectID="_1709115142"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3pt;height:127.95pt" o:ole="">
            <v:imagedata r:id="rId36" o:title=""/>
          </v:shape>
          <o:OLEObject Type="Embed" ProgID="Visio.Drawing.11" ShapeID="_x0000_i1038" DrawAspect="Content" ObjectID="_1709115143"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98502373"/>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98502374"/>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3pt;height:126.3pt" o:ole="">
            <v:imagedata r:id="rId38" o:title=""/>
          </v:shape>
          <o:OLEObject Type="Embed" ProgID="Visio.Drawing.11" ShapeID="_x0000_i1039" DrawAspect="Content" ObjectID="_1709115144"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98502375"/>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98502376"/>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98502377"/>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98502378"/>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98502379"/>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98502380"/>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98502381"/>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98502382"/>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98502383"/>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98502384"/>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98502385"/>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75pt;height:148.45pt" o:ole="">
            <v:imagedata r:id="rId40" o:title=""/>
          </v:shape>
          <o:OLEObject Type="Embed" ProgID="Visio.Drawing.11" ShapeID="_x0000_i1040" DrawAspect="Content" ObjectID="_1709115145"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98502386"/>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98502387"/>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98502388"/>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98502389"/>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98502390"/>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98502391"/>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98502392"/>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98502393"/>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98502394"/>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7" w:name="_Toc85462115"/>
      <w:bookmarkStart w:id="328" w:name="_Toc88667376"/>
      <w:r w:rsidRPr="00384E92">
        <w:t>6.</w:t>
      </w:r>
      <w:r>
        <w:t>1.3.3.3</w:t>
      </w:r>
      <w:r w:rsidRPr="00384E92">
        <w:t>.</w:t>
      </w:r>
      <w:r>
        <w:t>2</w:t>
      </w:r>
      <w:r w:rsidRPr="00384E92">
        <w:tab/>
      </w:r>
      <w:r>
        <w:t>PATCH</w:t>
      </w:r>
      <w:bookmarkEnd w:id="327"/>
      <w:bookmarkEnd w:id="32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29" w:name="_Toc85462116"/>
      <w:bookmarkStart w:id="330" w:name="_Toc88667377"/>
      <w:r w:rsidRPr="00384E92">
        <w:t>6.</w:t>
      </w:r>
      <w:r>
        <w:t>1.3.3.3</w:t>
      </w:r>
      <w:r w:rsidRPr="00384E92">
        <w:t>.</w:t>
      </w:r>
      <w:r>
        <w:t>3</w:t>
      </w:r>
      <w:r w:rsidRPr="00384E92">
        <w:tab/>
      </w:r>
      <w:r>
        <w:t>PUT</w:t>
      </w:r>
      <w:bookmarkEnd w:id="329"/>
      <w:bookmarkEnd w:id="33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1" w:name="_Toc85462117"/>
      <w:bookmarkStart w:id="332" w:name="_Toc88667378"/>
      <w:bookmarkStart w:id="333" w:name="_Toc98502395"/>
      <w:r>
        <w:t>6.1.3.3.4</w:t>
      </w:r>
      <w:r>
        <w:tab/>
        <w:t>Resource Custom Operations</w:t>
      </w:r>
      <w:bookmarkEnd w:id="321"/>
      <w:bookmarkEnd w:id="322"/>
      <w:bookmarkEnd w:id="323"/>
      <w:bookmarkEnd w:id="324"/>
      <w:bookmarkEnd w:id="325"/>
      <w:bookmarkEnd w:id="326"/>
      <w:bookmarkEnd w:id="331"/>
      <w:bookmarkEnd w:id="332"/>
      <w:bookmarkEnd w:id="333"/>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4" w:name="_Toc85462118"/>
      <w:bookmarkStart w:id="335" w:name="_Toc88667379"/>
      <w:bookmarkStart w:id="336" w:name="_Toc98502396"/>
      <w:r>
        <w:lastRenderedPageBreak/>
        <w:t>6.1.4</w:t>
      </w:r>
      <w:r>
        <w:tab/>
        <w:t>Custom Operations without associated resources</w:t>
      </w:r>
      <w:bookmarkEnd w:id="298"/>
      <w:bookmarkEnd w:id="299"/>
      <w:bookmarkEnd w:id="334"/>
      <w:bookmarkEnd w:id="335"/>
      <w:bookmarkEnd w:id="336"/>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7" w:name="_Toc510696628"/>
      <w:bookmarkStart w:id="338" w:name="_Toc35971419"/>
      <w:bookmarkStart w:id="339" w:name="_Toc85462119"/>
      <w:bookmarkStart w:id="340" w:name="_Toc88667380"/>
      <w:bookmarkStart w:id="341" w:name="_Toc98502397"/>
      <w:r>
        <w:t>6.1.5</w:t>
      </w:r>
      <w:r>
        <w:tab/>
        <w:t>Notifications</w:t>
      </w:r>
      <w:bookmarkEnd w:id="337"/>
      <w:bookmarkEnd w:id="338"/>
      <w:bookmarkEnd w:id="339"/>
      <w:bookmarkEnd w:id="340"/>
      <w:bookmarkEnd w:id="341"/>
    </w:p>
    <w:p w14:paraId="329C7304" w14:textId="77777777" w:rsidR="008A6D4A" w:rsidRPr="000A7435" w:rsidRDefault="008A6D4A" w:rsidP="00CF6A49">
      <w:pPr>
        <w:pStyle w:val="Heading4"/>
      </w:pPr>
      <w:bookmarkStart w:id="342" w:name="_Toc510696629"/>
      <w:bookmarkStart w:id="343" w:name="_Toc35971420"/>
      <w:bookmarkStart w:id="344" w:name="_Toc85462120"/>
      <w:bookmarkStart w:id="345" w:name="_Toc88667381"/>
      <w:bookmarkStart w:id="346" w:name="_Toc98502398"/>
      <w:r>
        <w:t>6.1.5.1</w:t>
      </w:r>
      <w:r>
        <w:tab/>
        <w:t>General</w:t>
      </w:r>
      <w:bookmarkEnd w:id="342"/>
      <w:bookmarkEnd w:id="343"/>
      <w:bookmarkEnd w:id="344"/>
      <w:bookmarkEnd w:id="345"/>
      <w:bookmarkEnd w:id="346"/>
    </w:p>
    <w:p w14:paraId="0F9428D5" w14:textId="41EF311F" w:rsidR="002C43C0" w:rsidRDefault="002C43C0" w:rsidP="00E105F0">
      <w:pPr>
        <w:rPr>
          <w:noProof/>
        </w:rPr>
      </w:pPr>
      <w:bookmarkStart w:id="347" w:name="_Toc510696630"/>
      <w:bookmarkStart w:id="348"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49" w:name="_Toc35971421"/>
      <w:bookmarkStart w:id="350" w:name="_Toc85462121"/>
      <w:bookmarkStart w:id="351" w:name="_Toc88667382"/>
      <w:bookmarkStart w:id="352" w:name="_Toc98502399"/>
      <w:r>
        <w:t>6.1.5.2</w:t>
      </w:r>
      <w:r>
        <w:tab/>
      </w:r>
      <w:bookmarkEnd w:id="347"/>
      <w:bookmarkEnd w:id="349"/>
      <w:r w:rsidR="009F640A">
        <w:t>DNS Context Notify</w:t>
      </w:r>
      <w:bookmarkEnd w:id="350"/>
      <w:bookmarkEnd w:id="351"/>
      <w:bookmarkEnd w:id="352"/>
    </w:p>
    <w:p w14:paraId="3E017F8A" w14:textId="77777777" w:rsidR="00E105F0" w:rsidRPr="00986E88" w:rsidRDefault="00E105F0" w:rsidP="00CF6A49">
      <w:pPr>
        <w:pStyle w:val="Heading5"/>
        <w:rPr>
          <w:noProof/>
        </w:rPr>
      </w:pPr>
      <w:bookmarkStart w:id="353" w:name="_Toc532994455"/>
      <w:bookmarkStart w:id="354" w:name="_Toc35971422"/>
      <w:bookmarkStart w:id="355" w:name="_Toc85462122"/>
      <w:bookmarkStart w:id="356" w:name="_Toc88667383"/>
      <w:bookmarkStart w:id="357" w:name="_Toc510696631"/>
      <w:bookmarkStart w:id="358" w:name="_Toc98502400"/>
      <w:r>
        <w:t>6.1.5.2</w:t>
      </w:r>
      <w:r w:rsidRPr="00986E88">
        <w:rPr>
          <w:noProof/>
        </w:rPr>
        <w:t>.1</w:t>
      </w:r>
      <w:r w:rsidRPr="00986E88">
        <w:rPr>
          <w:noProof/>
        </w:rPr>
        <w:tab/>
        <w:t>Description</w:t>
      </w:r>
      <w:bookmarkEnd w:id="353"/>
      <w:bookmarkEnd w:id="354"/>
      <w:bookmarkEnd w:id="355"/>
      <w:bookmarkEnd w:id="356"/>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59" w:name="_Toc532994456"/>
      <w:bookmarkStart w:id="360" w:name="_Toc35971423"/>
      <w:bookmarkStart w:id="361" w:name="_Toc85462123"/>
      <w:bookmarkStart w:id="362" w:name="_Toc88667384"/>
      <w:bookmarkStart w:id="363" w:name="_Toc98502401"/>
      <w:r>
        <w:t>6.1.5.2</w:t>
      </w:r>
      <w:r w:rsidRPr="00986E88">
        <w:rPr>
          <w:noProof/>
        </w:rPr>
        <w:t>.2</w:t>
      </w:r>
      <w:r w:rsidRPr="00986E88">
        <w:rPr>
          <w:noProof/>
        </w:rPr>
        <w:tab/>
        <w:t>Target URI</w:t>
      </w:r>
      <w:bookmarkEnd w:id="359"/>
      <w:bookmarkEnd w:id="360"/>
      <w:bookmarkEnd w:id="361"/>
      <w:bookmarkEnd w:id="362"/>
      <w:bookmarkEnd w:id="363"/>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4" w:name="_Toc532994457"/>
      <w:bookmarkStart w:id="365" w:name="_Toc35971424"/>
      <w:bookmarkStart w:id="366" w:name="_Toc85462124"/>
      <w:bookmarkStart w:id="367" w:name="_Toc88667385"/>
      <w:bookmarkStart w:id="368" w:name="_Toc98502402"/>
      <w:r>
        <w:t>6.1.5.2</w:t>
      </w:r>
      <w:r w:rsidRPr="00986E88">
        <w:rPr>
          <w:noProof/>
        </w:rPr>
        <w:t>.3</w:t>
      </w:r>
      <w:r w:rsidRPr="00986E88">
        <w:rPr>
          <w:noProof/>
        </w:rPr>
        <w:tab/>
        <w:t>Standard Methods</w:t>
      </w:r>
      <w:bookmarkEnd w:id="364"/>
      <w:bookmarkEnd w:id="365"/>
      <w:bookmarkEnd w:id="366"/>
      <w:bookmarkEnd w:id="367"/>
      <w:bookmarkEnd w:id="368"/>
    </w:p>
    <w:p w14:paraId="647EA268" w14:textId="77777777" w:rsidR="00E105F0" w:rsidRPr="00D75ACE" w:rsidRDefault="00E105F0" w:rsidP="00CF6A49">
      <w:pPr>
        <w:pStyle w:val="H6"/>
        <w:rPr>
          <w:rFonts w:eastAsiaTheme="minorEastAsia"/>
        </w:rPr>
      </w:pPr>
      <w:bookmarkStart w:id="369" w:name="_Toc532994458"/>
      <w:bookmarkStart w:id="370" w:name="_Toc35971425"/>
      <w:bookmarkStart w:id="371" w:name="_Toc85462125"/>
      <w:bookmarkStart w:id="372" w:name="_Toc88667386"/>
      <w:r w:rsidRPr="00D75ACE">
        <w:rPr>
          <w:rFonts w:eastAsiaTheme="minorEastAsia"/>
        </w:rPr>
        <w:t>6.1.5.2.3.1</w:t>
      </w:r>
      <w:r w:rsidRPr="00D75ACE">
        <w:rPr>
          <w:rFonts w:eastAsiaTheme="minorEastAsia"/>
        </w:rPr>
        <w:tab/>
        <w:t>POST</w:t>
      </w:r>
      <w:bookmarkEnd w:id="369"/>
      <w:bookmarkEnd w:id="370"/>
      <w:bookmarkEnd w:id="371"/>
      <w:bookmarkEnd w:id="372"/>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3" w:name="_Toc35971427"/>
      <w:bookmarkStart w:id="374" w:name="_Toc85462126"/>
      <w:bookmarkStart w:id="375" w:name="_Toc88667387"/>
      <w:bookmarkStart w:id="376" w:name="_Toc98502403"/>
      <w:bookmarkEnd w:id="357"/>
      <w:r>
        <w:t>6.1.6</w:t>
      </w:r>
      <w:r>
        <w:tab/>
        <w:t>Data Model</w:t>
      </w:r>
      <w:bookmarkEnd w:id="348"/>
      <w:bookmarkEnd w:id="373"/>
      <w:bookmarkEnd w:id="374"/>
      <w:bookmarkEnd w:id="375"/>
      <w:bookmarkEnd w:id="376"/>
    </w:p>
    <w:p w14:paraId="719BE7CB" w14:textId="77777777" w:rsidR="008A6D4A" w:rsidRDefault="008A6D4A" w:rsidP="00CF6A49">
      <w:pPr>
        <w:pStyle w:val="Heading4"/>
      </w:pPr>
      <w:bookmarkStart w:id="377" w:name="_Toc510696633"/>
      <w:bookmarkStart w:id="378" w:name="_Toc35971428"/>
      <w:bookmarkStart w:id="379" w:name="_Toc85462127"/>
      <w:bookmarkStart w:id="380" w:name="_Toc88667388"/>
      <w:bookmarkStart w:id="381" w:name="_Toc98502404"/>
      <w:r>
        <w:t>6.1.6.1</w:t>
      </w:r>
      <w:r>
        <w:tab/>
        <w:t>General</w:t>
      </w:r>
      <w:bookmarkEnd w:id="377"/>
      <w:bookmarkEnd w:id="378"/>
      <w:bookmarkEnd w:id="379"/>
      <w:bookmarkEnd w:id="380"/>
      <w:bookmarkEnd w:id="381"/>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2" w:name="_Toc510696634"/>
      <w:bookmarkStart w:id="383" w:name="_Toc35971429"/>
      <w:bookmarkStart w:id="384" w:name="_Toc85462128"/>
      <w:bookmarkStart w:id="385" w:name="_Toc88667389"/>
      <w:bookmarkStart w:id="386" w:name="_Toc985024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2"/>
      <w:bookmarkEnd w:id="383"/>
      <w:bookmarkEnd w:id="384"/>
      <w:bookmarkEnd w:id="385"/>
      <w:bookmarkEnd w:id="386"/>
    </w:p>
    <w:p w14:paraId="7363E81C" w14:textId="77777777" w:rsidR="008A6D4A" w:rsidRDefault="008A6D4A" w:rsidP="00CF6A49">
      <w:pPr>
        <w:pStyle w:val="Heading5"/>
      </w:pPr>
      <w:bookmarkStart w:id="387" w:name="_Toc510696635"/>
      <w:bookmarkStart w:id="388" w:name="_Toc35971430"/>
      <w:bookmarkStart w:id="389" w:name="_Toc85462129"/>
      <w:bookmarkStart w:id="390" w:name="_Toc88667390"/>
      <w:bookmarkStart w:id="391" w:name="_Toc98502406"/>
      <w:r>
        <w:t>6.1.6.2.1</w:t>
      </w:r>
      <w:r>
        <w:tab/>
        <w:t>Introduction</w:t>
      </w:r>
      <w:bookmarkEnd w:id="387"/>
      <w:bookmarkEnd w:id="388"/>
      <w:bookmarkEnd w:id="389"/>
      <w:bookmarkEnd w:id="390"/>
      <w:bookmarkEnd w:id="391"/>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2" w:name="_Toc510696636"/>
      <w:bookmarkStart w:id="393" w:name="_Toc35971431"/>
      <w:bookmarkStart w:id="394" w:name="_Toc85462130"/>
      <w:bookmarkStart w:id="395" w:name="_Toc88667391"/>
      <w:bookmarkStart w:id="396" w:name="_Toc98502407"/>
      <w:r>
        <w:lastRenderedPageBreak/>
        <w:t>6.1.6.2.2</w:t>
      </w:r>
      <w:r>
        <w:tab/>
        <w:t xml:space="preserve">Type: </w:t>
      </w:r>
      <w:bookmarkEnd w:id="392"/>
      <w:bookmarkEnd w:id="393"/>
      <w:r w:rsidR="00EC3683">
        <w:t>DnsContextCreateData</w:t>
      </w:r>
      <w:bookmarkEnd w:id="394"/>
      <w:bookmarkEnd w:id="395"/>
      <w:bookmarkEnd w:id="396"/>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7" w:name="_Toc510696637"/>
      <w:bookmarkStart w:id="398" w:name="_Toc35971432"/>
      <w:bookmarkStart w:id="399" w:name="_Toc85462131"/>
      <w:bookmarkStart w:id="400" w:name="_Toc88667392"/>
      <w:bookmarkStart w:id="401" w:name="_Toc98502408"/>
      <w:r>
        <w:t>6.1.6.2.3</w:t>
      </w:r>
      <w:r>
        <w:tab/>
        <w:t xml:space="preserve">Type: </w:t>
      </w:r>
      <w:bookmarkEnd w:id="397"/>
      <w:bookmarkEnd w:id="398"/>
      <w:r w:rsidR="00B64470">
        <w:t>DnsContextCreatedData</w:t>
      </w:r>
      <w:bookmarkEnd w:id="399"/>
      <w:bookmarkEnd w:id="400"/>
      <w:bookmarkEnd w:id="401"/>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2" w:name="_Toc85462132"/>
      <w:bookmarkStart w:id="403" w:name="_Toc88667393"/>
      <w:bookmarkStart w:id="404" w:name="_Toc98502409"/>
      <w:r>
        <w:lastRenderedPageBreak/>
        <w:t>6.1.6.2.4</w:t>
      </w:r>
      <w:r>
        <w:tab/>
        <w:t>Type: DnsRule</w:t>
      </w:r>
      <w:bookmarkEnd w:id="402"/>
      <w:bookmarkEnd w:id="403"/>
      <w:bookmarkEnd w:id="404"/>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5" w:name="_Toc85462133"/>
      <w:bookmarkStart w:id="406" w:name="_Toc88667394"/>
      <w:bookmarkStart w:id="407" w:name="_Toc98502410"/>
      <w:r>
        <w:t>6.1.6.2.5</w:t>
      </w:r>
      <w:r>
        <w:tab/>
        <w:t>Type: DnsQuery</w:t>
      </w:r>
      <w:r w:rsidR="00AF7787">
        <w:t>Mdt</w:t>
      </w:r>
      <w:bookmarkEnd w:id="405"/>
      <w:bookmarkEnd w:id="406"/>
      <w:bookmarkEnd w:id="407"/>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pPr>
            <w:r w:rsidRPr="00F3183E">
              <w:t>DNS Query MDT's label</w:t>
            </w:r>
          </w:p>
          <w:p w14:paraId="3E9D959C" w14:textId="770AFB0C" w:rsidR="00F3183E" w:rsidRPr="00F3183E" w:rsidRDefault="00F3183E" w:rsidP="00F3183E">
            <w:pPr>
              <w:pStyle w:val="TAL"/>
            </w:pPr>
            <w:r w:rsidRPr="00F3183E">
              <w:t xml:space="preserve">(NOTE </w:t>
            </w:r>
            <w:r w:rsidR="00BC4CFB">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pPr>
            <w:r>
              <w:t>NOTE 1:</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r>
              <w:t xml:space="preserve">NOTE </w:t>
            </w:r>
            <w:r w:rsidR="00BC4CFB">
              <w:t>2</w:t>
            </w:r>
            <w:r>
              <w:t>:</w:t>
            </w:r>
            <w:r>
              <w:tab/>
              <w:t>This attribute may contain free information describing the scope of the DNS Query MDT. It may be used e.g. for trouble-shooting.</w:t>
            </w:r>
          </w:p>
        </w:tc>
      </w:tr>
    </w:tbl>
    <w:p w14:paraId="29C687B6" w14:textId="77777777" w:rsidR="00B64470" w:rsidRDefault="00B64470" w:rsidP="00016A86"/>
    <w:p w14:paraId="40511E98" w14:textId="3692592E"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503084E8" w14:textId="343B582F" w:rsidR="00EA2B44" w:rsidRPr="00EA2B44" w:rsidRDefault="00EA2B44" w:rsidP="00D4637B">
      <w:pPr>
        <w:pStyle w:val="EX"/>
      </w:pPr>
      <w:r>
        <w:t>EXAMPLE 2:</w:t>
      </w:r>
      <w:r>
        <w:tab/>
        <w:t xml:space="preserve">DNS query template matching any FQDN (i.e. "wildcard FQDN"): </w:t>
      </w:r>
      <w:r>
        <w:br/>
        <w:t>JSON: {"fqdnList": ["^.+$"]}</w:t>
      </w:r>
      <w:bookmarkStart w:id="408" w:name="_Toc85462134"/>
    </w:p>
    <w:p w14:paraId="77493745" w14:textId="4C707159" w:rsidR="00B64470" w:rsidRDefault="00B64470" w:rsidP="00CF6A49">
      <w:pPr>
        <w:pStyle w:val="Heading5"/>
      </w:pPr>
      <w:bookmarkStart w:id="409" w:name="_Toc88667395"/>
      <w:bookmarkStart w:id="410" w:name="_Toc98502411"/>
      <w:r>
        <w:t>6.1.6.2.6</w:t>
      </w:r>
      <w:r>
        <w:tab/>
        <w:t>Type: DnsRsp</w:t>
      </w:r>
      <w:r w:rsidR="00AF7787">
        <w:t>Mdt</w:t>
      </w:r>
      <w:bookmarkEnd w:id="408"/>
      <w:bookmarkEnd w:id="409"/>
      <w:bookmarkEnd w:id="410"/>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pPr>
            <w:r w:rsidRPr="00F3183E">
              <w:t>DNS Response MDT's label</w:t>
            </w:r>
          </w:p>
          <w:p w14:paraId="7D8E5A68" w14:textId="08842161" w:rsidR="00F3183E" w:rsidRPr="00F3183E" w:rsidRDefault="00F3183E" w:rsidP="00F3183E">
            <w:pPr>
              <w:pStyle w:val="TAL"/>
            </w:pPr>
            <w:r w:rsidRPr="00F3183E">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rFonts w:cs="Arial"/>
                <w:szCs w:val="18"/>
              </w:rPr>
            </w:pPr>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p>
        </w:tc>
      </w:tr>
    </w:tbl>
    <w:p w14:paraId="7CE23400" w14:textId="77777777" w:rsidR="00B64470" w:rsidRDefault="00B64470" w:rsidP="00016A86"/>
    <w:p w14:paraId="0CF1F151" w14:textId="608499ED"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614452DE" w14:textId="52A47595" w:rsidR="00EA2B44" w:rsidRPr="00EA2B44" w:rsidRDefault="00EA2B44" w:rsidP="00D4637B">
      <w:pPr>
        <w:pStyle w:val="EX"/>
      </w:pPr>
      <w:r>
        <w:t>EXAMPLE 2:</w:t>
      </w:r>
      <w:r>
        <w:tab/>
        <w:t xml:space="preserve">DNS query template matching any FQDN (i.e. "wildcard FQDN"): </w:t>
      </w:r>
      <w:r>
        <w:br/>
        <w:t>JSON: {"fqdnList": ["^.+$"]}</w:t>
      </w:r>
      <w:bookmarkStart w:id="411" w:name="_Toc24937673"/>
      <w:bookmarkStart w:id="412" w:name="_Toc33962488"/>
      <w:bookmarkStart w:id="413" w:name="_Toc42883250"/>
      <w:bookmarkStart w:id="414" w:name="_Toc49733118"/>
      <w:bookmarkStart w:id="415" w:name="_Toc56690743"/>
      <w:bookmarkStart w:id="416" w:name="_Toc67730165"/>
      <w:bookmarkStart w:id="417" w:name="_Toc85462135"/>
    </w:p>
    <w:p w14:paraId="30FB88ED" w14:textId="7FFD57B3" w:rsidR="00B64470" w:rsidRDefault="00B64470" w:rsidP="00CF6A49">
      <w:pPr>
        <w:pStyle w:val="Heading5"/>
      </w:pPr>
      <w:bookmarkStart w:id="418" w:name="_Toc88667396"/>
      <w:bookmarkStart w:id="419" w:name="_Toc98502412"/>
      <w:r>
        <w:lastRenderedPageBreak/>
        <w:t>6.1.6.2.7</w:t>
      </w:r>
      <w:r>
        <w:tab/>
        <w:t>Type: Ipv4AddressRange</w:t>
      </w:r>
      <w:bookmarkEnd w:id="411"/>
      <w:bookmarkEnd w:id="412"/>
      <w:bookmarkEnd w:id="413"/>
      <w:bookmarkEnd w:id="414"/>
      <w:bookmarkEnd w:id="415"/>
      <w:bookmarkEnd w:id="416"/>
      <w:bookmarkEnd w:id="417"/>
      <w:bookmarkEnd w:id="418"/>
      <w:bookmarkEnd w:id="419"/>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0" w:name="_Toc24937674"/>
      <w:bookmarkStart w:id="421" w:name="_Toc33962489"/>
      <w:bookmarkStart w:id="422" w:name="_Toc42883251"/>
      <w:bookmarkStart w:id="423" w:name="_Toc49733119"/>
      <w:bookmarkStart w:id="424" w:name="_Toc56690744"/>
      <w:bookmarkStart w:id="425" w:name="_Toc67730166"/>
      <w:bookmarkStart w:id="426" w:name="_Toc85462136"/>
      <w:bookmarkStart w:id="427" w:name="_Toc88667397"/>
      <w:bookmarkStart w:id="428" w:name="_Toc98502413"/>
      <w:r>
        <w:t>6.1.6.2.8</w:t>
      </w:r>
      <w:r>
        <w:tab/>
        <w:t>Type: Ipv6PrefixRange</w:t>
      </w:r>
      <w:bookmarkEnd w:id="420"/>
      <w:bookmarkEnd w:id="421"/>
      <w:bookmarkEnd w:id="422"/>
      <w:bookmarkEnd w:id="423"/>
      <w:bookmarkEnd w:id="424"/>
      <w:bookmarkEnd w:id="425"/>
      <w:bookmarkEnd w:id="426"/>
      <w:bookmarkEnd w:id="427"/>
      <w:bookmarkEnd w:id="428"/>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29" w:name="_Toc85462137"/>
      <w:bookmarkStart w:id="430" w:name="_Toc88667398"/>
      <w:bookmarkStart w:id="431" w:name="_Toc98502414"/>
      <w:r>
        <w:t>6.1.6.2.9</w:t>
      </w:r>
      <w:r>
        <w:tab/>
        <w:t>Type: Action</w:t>
      </w:r>
      <w:bookmarkEnd w:id="429"/>
      <w:bookmarkEnd w:id="430"/>
      <w:bookmarkEnd w:id="43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2" w:name="_PERM_MCCTEMPBM_CRPT96340008___7" w:colFirst="4" w:colLast="4"/>
            <w:bookmarkStart w:id="433"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4" w:name="_PERM_MCCTEMPBM_CRPT96340009___7" w:colFirst="4" w:colLast="4"/>
            <w:bookmarkStart w:id="435" w:name="_PERM_MCCTEMPBM_CRPT70890003___7" w:colFirst="4" w:colLast="4"/>
            <w:bookmarkEnd w:id="432"/>
            <w:bookmarkEnd w:id="433"/>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4"/>
      <w:bookmarkEnd w:id="435"/>
    </w:tbl>
    <w:p w14:paraId="062A0D1C" w14:textId="77777777" w:rsidR="00B64470" w:rsidRDefault="00B64470" w:rsidP="00016A86">
      <w:pPr>
        <w:rPr>
          <w:lang w:val="en-US"/>
        </w:rPr>
      </w:pPr>
    </w:p>
    <w:p w14:paraId="38C3E6FE" w14:textId="50A3601D" w:rsidR="00B64470" w:rsidRDefault="00B64470" w:rsidP="00CF6A49">
      <w:pPr>
        <w:pStyle w:val="Heading5"/>
      </w:pPr>
      <w:bookmarkStart w:id="436" w:name="_Toc85462138"/>
      <w:bookmarkStart w:id="437" w:name="_Toc88667399"/>
      <w:bookmarkStart w:id="438" w:name="_Toc98502415"/>
      <w:r>
        <w:lastRenderedPageBreak/>
        <w:t>6.1.6.2.10</w:t>
      </w:r>
      <w:r>
        <w:tab/>
        <w:t>Type: DnsContextNotification</w:t>
      </w:r>
      <w:bookmarkEnd w:id="436"/>
      <w:bookmarkEnd w:id="437"/>
      <w:bookmarkEnd w:id="438"/>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39" w:name="_Toc85462139"/>
      <w:bookmarkStart w:id="440" w:name="_Toc88667400"/>
      <w:bookmarkStart w:id="441" w:name="_Toc98502416"/>
      <w:r>
        <w:t>6.1.6.2.11</w:t>
      </w:r>
      <w:r>
        <w:tab/>
        <w:t>Type: ForwardingParameters</w:t>
      </w:r>
      <w:bookmarkEnd w:id="439"/>
      <w:bookmarkEnd w:id="440"/>
      <w:bookmarkEnd w:id="441"/>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2" w:name="_Toc85462140"/>
      <w:bookmarkStart w:id="443" w:name="_Toc88667401"/>
      <w:bookmarkStart w:id="444" w:name="_Toc98502417"/>
      <w:r>
        <w:t>6.1.6.2.12</w:t>
      </w:r>
      <w:r>
        <w:tab/>
        <w:t>Type: EcsOption</w:t>
      </w:r>
      <w:bookmarkEnd w:id="442"/>
      <w:bookmarkEnd w:id="443"/>
      <w:bookmarkEnd w:id="444"/>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5" w:name="_Toc85462141"/>
      <w:bookmarkStart w:id="446" w:name="_Toc88667402"/>
      <w:bookmarkStart w:id="447" w:name="_Toc98502418"/>
      <w:r>
        <w:t>6.1.6.2.13</w:t>
      </w:r>
      <w:r>
        <w:tab/>
        <w:t>Type: DnsContextEventReport</w:t>
      </w:r>
      <w:bookmarkEnd w:id="445"/>
      <w:bookmarkEnd w:id="446"/>
      <w:bookmarkEnd w:id="447"/>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8" w:name="_Toc85462142"/>
      <w:bookmarkStart w:id="449" w:name="_Toc88667403"/>
      <w:bookmarkStart w:id="450" w:name="_Toc98502419"/>
      <w:r>
        <w:lastRenderedPageBreak/>
        <w:t>6.1.6.2.14</w:t>
      </w:r>
      <w:r>
        <w:tab/>
        <w:t>Type: DnsQueryReport</w:t>
      </w:r>
      <w:bookmarkEnd w:id="448"/>
      <w:bookmarkEnd w:id="449"/>
      <w:bookmarkEnd w:id="450"/>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1" w:name="_Toc85462143"/>
      <w:bookmarkStart w:id="452" w:name="_Toc88667404"/>
      <w:bookmarkStart w:id="453" w:name="_Toc98502420"/>
      <w:r>
        <w:t>6.1.6.2.15</w:t>
      </w:r>
      <w:r>
        <w:tab/>
        <w:t xml:space="preserve">Type: </w:t>
      </w:r>
      <w:r w:rsidR="00376232">
        <w:t>DnsRspReport</w:t>
      </w:r>
      <w:bookmarkEnd w:id="451"/>
      <w:bookmarkEnd w:id="452"/>
      <w:bookmarkEnd w:id="453"/>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4" w:name="_Toc88667405"/>
      <w:bookmarkStart w:id="455" w:name="_Toc98502421"/>
      <w:r>
        <w:t>6.1.6.2.</w:t>
      </w:r>
      <w:r w:rsidR="00630E68">
        <w:t>16</w:t>
      </w:r>
      <w:r>
        <w:tab/>
        <w:t>Type: EcsOptionInfo</w:t>
      </w:r>
      <w:bookmarkEnd w:id="454"/>
      <w:bookmarkEnd w:id="455"/>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6" w:name="_Toc88667406"/>
      <w:bookmarkStart w:id="457" w:name="_Toc98502422"/>
      <w:r>
        <w:t>6.1.6.2.</w:t>
      </w:r>
      <w:r w:rsidR="00630E68">
        <w:t>17</w:t>
      </w:r>
      <w:r>
        <w:tab/>
        <w:t>Type: DnsServerAddressInfo</w:t>
      </w:r>
      <w:bookmarkEnd w:id="456"/>
      <w:bookmarkEnd w:id="457"/>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8" w:name="_Toc88667407"/>
      <w:bookmarkStart w:id="459" w:name="_Toc98502423"/>
      <w:r>
        <w:lastRenderedPageBreak/>
        <w:t>6.1.6.2.</w:t>
      </w:r>
      <w:r w:rsidR="00630E68">
        <w:t>18</w:t>
      </w:r>
      <w:r>
        <w:tab/>
        <w:t>Type: BaselineDnsMdtId</w:t>
      </w:r>
      <w:bookmarkEnd w:id="458"/>
      <w:bookmarkEnd w:id="459"/>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0" w:name="_Toc88667408"/>
      <w:bookmarkStart w:id="461" w:name="_Toc98502424"/>
      <w:r>
        <w:t>6.1.6.2.</w:t>
      </w:r>
      <w:r w:rsidR="00630E68">
        <w:t>19</w:t>
      </w:r>
      <w:r>
        <w:tab/>
        <w:t>Type: BaselineDnsAitId</w:t>
      </w:r>
      <w:bookmarkEnd w:id="460"/>
      <w:bookmarkEnd w:id="461"/>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2" w:name="_Toc98502425"/>
      <w:r>
        <w:t>6.1.6.2.</w:t>
      </w:r>
      <w:r w:rsidR="00D45EA7">
        <w:t>20</w:t>
      </w:r>
      <w:r>
        <w:tab/>
        <w:t>Type: BaselineDnsQueryMdtInfo</w:t>
      </w:r>
      <w:bookmarkEnd w:id="462"/>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3" w:name="_Toc98502426"/>
      <w:r>
        <w:t>6.1.6.2.</w:t>
      </w:r>
      <w:r w:rsidR="00D45EA7">
        <w:t>21</w:t>
      </w:r>
      <w:r>
        <w:tab/>
        <w:t>Type: BaselineDnsRspMdtInfo</w:t>
      </w:r>
      <w:bookmarkEnd w:id="463"/>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51B0644D" w14:textId="77777777" w:rsidR="008A6D4A" w:rsidRDefault="008A6D4A" w:rsidP="00CF6A49">
      <w:pPr>
        <w:pStyle w:val="Heading4"/>
        <w:rPr>
          <w:lang w:val="en-US"/>
        </w:rPr>
      </w:pPr>
      <w:bookmarkStart w:id="464" w:name="_Toc510696638"/>
      <w:bookmarkStart w:id="465" w:name="_Toc35971433"/>
      <w:bookmarkStart w:id="466" w:name="_Toc85462144"/>
      <w:bookmarkStart w:id="467" w:name="_Toc88667409"/>
      <w:bookmarkStart w:id="468" w:name="_Toc985024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4"/>
      <w:bookmarkEnd w:id="465"/>
      <w:bookmarkEnd w:id="466"/>
      <w:bookmarkEnd w:id="467"/>
      <w:bookmarkEnd w:id="468"/>
    </w:p>
    <w:p w14:paraId="0B8DD26B" w14:textId="77777777" w:rsidR="008A6D4A" w:rsidRPr="00384E92" w:rsidRDefault="008A6D4A" w:rsidP="00CF6A49">
      <w:pPr>
        <w:pStyle w:val="Heading5"/>
      </w:pPr>
      <w:bookmarkStart w:id="469" w:name="_Toc510696639"/>
      <w:bookmarkStart w:id="470" w:name="_Toc35971434"/>
      <w:bookmarkStart w:id="471" w:name="_Toc85462145"/>
      <w:bookmarkStart w:id="472" w:name="_Toc88667410"/>
      <w:bookmarkStart w:id="473" w:name="_Toc98502428"/>
      <w:r>
        <w:t>6.1.6.3.1</w:t>
      </w:r>
      <w:r w:rsidRPr="00384E92">
        <w:tab/>
        <w:t>Introduction</w:t>
      </w:r>
      <w:bookmarkEnd w:id="469"/>
      <w:bookmarkEnd w:id="470"/>
      <w:bookmarkEnd w:id="471"/>
      <w:bookmarkEnd w:id="472"/>
      <w:bookmarkEnd w:id="47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4" w:name="_Toc510696640"/>
      <w:bookmarkStart w:id="475" w:name="_Toc35971435"/>
      <w:bookmarkStart w:id="476" w:name="_Toc85462146"/>
      <w:bookmarkStart w:id="477" w:name="_Toc88667411"/>
      <w:bookmarkStart w:id="478" w:name="_Toc98502429"/>
      <w:r>
        <w:t>6.1.6.3.2</w:t>
      </w:r>
      <w:r w:rsidRPr="00384E92">
        <w:tab/>
        <w:t>Simple data types</w:t>
      </w:r>
      <w:bookmarkEnd w:id="474"/>
      <w:bookmarkEnd w:id="475"/>
      <w:bookmarkEnd w:id="476"/>
      <w:bookmarkEnd w:id="477"/>
      <w:bookmarkEnd w:id="47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79" w:name="_Toc510696641"/>
      <w:bookmarkStart w:id="480" w:name="_Toc35971436"/>
      <w:bookmarkStart w:id="481" w:name="_Toc85462147"/>
      <w:bookmarkStart w:id="482" w:name="_Toc88667412"/>
      <w:bookmarkStart w:id="483" w:name="_Toc98502430"/>
      <w:r>
        <w:t>6.1.6.3.3</w:t>
      </w:r>
      <w:r w:rsidRPr="00BC662F">
        <w:tab/>
        <w:t xml:space="preserve">Enumeration: </w:t>
      </w:r>
      <w:bookmarkEnd w:id="479"/>
      <w:bookmarkEnd w:id="480"/>
      <w:r w:rsidR="000213B4">
        <w:t>ApplyAction</w:t>
      </w:r>
      <w:bookmarkEnd w:id="481"/>
      <w:bookmarkEnd w:id="482"/>
      <w:bookmarkEnd w:id="483"/>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4" w:name="_Toc510696643"/>
      <w:bookmarkStart w:id="485" w:name="_Toc35971438"/>
      <w:bookmarkStart w:id="486" w:name="_Toc85462148"/>
      <w:bookmarkStart w:id="487" w:name="_Toc88667413"/>
      <w:bookmarkStart w:id="488" w:name="_Toc9850243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bookmarkEnd w:id="487"/>
      <w:bookmarkEnd w:id="488"/>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89" w:name="_Toc510696646"/>
      <w:bookmarkStart w:id="490" w:name="_Toc35971441"/>
      <w:bookmarkStart w:id="491" w:name="_Toc85462149"/>
      <w:bookmarkStart w:id="492" w:name="_Toc88667414"/>
      <w:bookmarkStart w:id="493" w:name="_Toc98502432"/>
      <w:r>
        <w:t>6.1.6.5</w:t>
      </w:r>
      <w:r>
        <w:tab/>
        <w:t>Binary data</w:t>
      </w:r>
      <w:bookmarkEnd w:id="489"/>
      <w:bookmarkEnd w:id="490"/>
      <w:bookmarkEnd w:id="491"/>
      <w:bookmarkEnd w:id="492"/>
      <w:bookmarkEnd w:id="493"/>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4" w:name="_Toc510696647"/>
      <w:bookmarkStart w:id="495" w:name="_Toc35971443"/>
      <w:bookmarkStart w:id="496" w:name="_Toc85462150"/>
      <w:bookmarkStart w:id="497" w:name="_Toc88667415"/>
      <w:bookmarkStart w:id="498" w:name="_Toc98502433"/>
      <w:r>
        <w:t>6.1.7</w:t>
      </w:r>
      <w:r>
        <w:tab/>
        <w:t>Error Handling</w:t>
      </w:r>
      <w:bookmarkEnd w:id="494"/>
      <w:bookmarkEnd w:id="495"/>
      <w:bookmarkEnd w:id="496"/>
      <w:bookmarkEnd w:id="497"/>
      <w:bookmarkEnd w:id="498"/>
    </w:p>
    <w:p w14:paraId="292423A7" w14:textId="77777777" w:rsidR="008A6D4A" w:rsidRPr="00971458" w:rsidRDefault="008A6D4A" w:rsidP="00CF6A49">
      <w:pPr>
        <w:pStyle w:val="Heading4"/>
      </w:pPr>
      <w:bookmarkStart w:id="499" w:name="_Toc35971444"/>
      <w:bookmarkStart w:id="500" w:name="_Toc85462151"/>
      <w:bookmarkStart w:id="501" w:name="_Toc88667416"/>
      <w:bookmarkStart w:id="502" w:name="_Toc98502434"/>
      <w:r w:rsidRPr="00971458">
        <w:t>6.1.7.1</w:t>
      </w:r>
      <w:r w:rsidRPr="00971458">
        <w:tab/>
        <w:t>General</w:t>
      </w:r>
      <w:bookmarkEnd w:id="499"/>
      <w:bookmarkEnd w:id="500"/>
      <w:bookmarkEnd w:id="501"/>
      <w:bookmarkEnd w:id="502"/>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3" w:name="_Toc35971445"/>
      <w:bookmarkStart w:id="504" w:name="_Toc85462152"/>
      <w:bookmarkStart w:id="505" w:name="_Toc88667417"/>
      <w:bookmarkStart w:id="506" w:name="_Toc98502435"/>
      <w:r w:rsidRPr="00971458">
        <w:t>6.1.7.2</w:t>
      </w:r>
      <w:r w:rsidRPr="00971458">
        <w:tab/>
        <w:t>Protocol Errors</w:t>
      </w:r>
      <w:bookmarkEnd w:id="503"/>
      <w:bookmarkEnd w:id="504"/>
      <w:bookmarkEnd w:id="505"/>
      <w:bookmarkEnd w:id="506"/>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7" w:name="_Toc35971446"/>
      <w:bookmarkStart w:id="508" w:name="_Toc85462153"/>
      <w:bookmarkStart w:id="509" w:name="_Toc88667418"/>
      <w:bookmarkStart w:id="510" w:name="_Toc98502436"/>
      <w:r>
        <w:t>6.1.7.3</w:t>
      </w:r>
      <w:r>
        <w:tab/>
        <w:t>Application Errors</w:t>
      </w:r>
      <w:bookmarkEnd w:id="507"/>
      <w:bookmarkEnd w:id="508"/>
      <w:bookmarkEnd w:id="509"/>
      <w:bookmarkEnd w:id="510"/>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1" w:name="_Toc492899751"/>
      <w:bookmarkStart w:id="512" w:name="_Toc492900030"/>
      <w:bookmarkStart w:id="513" w:name="_Toc492967832"/>
      <w:bookmarkStart w:id="514" w:name="_Toc492972920"/>
      <w:bookmarkStart w:id="515" w:name="_Toc492973140"/>
      <w:bookmarkStart w:id="516" w:name="_Toc493774060"/>
      <w:bookmarkStart w:id="517" w:name="_Toc508285804"/>
      <w:bookmarkStart w:id="518" w:name="_Toc508287269"/>
      <w:bookmarkStart w:id="519" w:name="_Toc510696648"/>
      <w:bookmarkStart w:id="520" w:name="_Toc35971447"/>
    </w:p>
    <w:p w14:paraId="28E6B42E" w14:textId="77777777" w:rsidR="008A6D4A" w:rsidRPr="0023018E" w:rsidRDefault="008A6D4A" w:rsidP="00CF6A49">
      <w:pPr>
        <w:pStyle w:val="Heading2"/>
        <w:rPr>
          <w:lang w:eastAsia="zh-CN"/>
        </w:rPr>
      </w:pPr>
      <w:bookmarkStart w:id="521" w:name="_Toc85462154"/>
      <w:bookmarkStart w:id="522" w:name="_Toc88667419"/>
      <w:bookmarkStart w:id="523" w:name="_Toc98502437"/>
      <w:r>
        <w:t>6.1.8</w:t>
      </w:r>
      <w:r w:rsidRPr="0023018E">
        <w:rPr>
          <w:lang w:eastAsia="zh-CN"/>
        </w:rPr>
        <w:tab/>
        <w:t>Feature negotiation</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48E72E1E" w14:textId="69E1B91E" w:rsidR="00862390" w:rsidRPr="00862390" w:rsidRDefault="00862390" w:rsidP="00D4637B">
      <w:pPr>
        <w:pStyle w:val="NO"/>
      </w:pPr>
      <w:r>
        <w:t>NOTE:</w:t>
      </w:r>
      <w:r>
        <w:tab/>
        <w:t xml:space="preserve">No optional feature is defined for the </w:t>
      </w:r>
      <w:r w:rsidRPr="003F3BC9">
        <w:t>Neasdf_DNSContext</w:t>
      </w:r>
      <w:r>
        <w:t xml:space="preserve"> API in this release of the specification.</w:t>
      </w:r>
    </w:p>
    <w:p w14:paraId="1AFCFA67" w14:textId="77777777" w:rsidR="008A6D4A" w:rsidRPr="001E7573" w:rsidRDefault="008A6D4A" w:rsidP="00CF6A49">
      <w:pPr>
        <w:pStyle w:val="Heading2"/>
      </w:pPr>
      <w:bookmarkStart w:id="524" w:name="_Toc532994477"/>
      <w:bookmarkStart w:id="525" w:name="_Toc35971448"/>
      <w:bookmarkStart w:id="526" w:name="_Toc85462155"/>
      <w:bookmarkStart w:id="527" w:name="_Toc88667420"/>
      <w:bookmarkStart w:id="528" w:name="_Toc510696649"/>
      <w:bookmarkStart w:id="529" w:name="_Toc98502438"/>
      <w:r>
        <w:t>6.1.9</w:t>
      </w:r>
      <w:r w:rsidRPr="001E7573">
        <w:tab/>
        <w:t>Security</w:t>
      </w:r>
      <w:bookmarkEnd w:id="524"/>
      <w:bookmarkEnd w:id="525"/>
      <w:bookmarkEnd w:id="526"/>
      <w:bookmarkEnd w:id="527"/>
      <w:bookmarkEnd w:id="529"/>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30" w:name="_Toc35971449"/>
      <w:bookmarkStart w:id="531" w:name="_Toc85462156"/>
      <w:bookmarkStart w:id="532" w:name="_Toc88667421"/>
      <w:bookmarkStart w:id="533" w:name="_Toc98502439"/>
      <w:r>
        <w:t>6.2</w:t>
      </w:r>
      <w:r>
        <w:tab/>
      </w:r>
      <w:r w:rsidR="0067027F" w:rsidRPr="00CF30AD">
        <w:t>Neasdf_</w:t>
      </w:r>
      <w:r w:rsidR="002010FA">
        <w:t>Baseline</w:t>
      </w:r>
      <w:r w:rsidR="0067027F">
        <w:t>DNSPattern</w:t>
      </w:r>
      <w:r>
        <w:t xml:space="preserve"> Service API</w:t>
      </w:r>
      <w:bookmarkEnd w:id="528"/>
      <w:bookmarkEnd w:id="530"/>
      <w:bookmarkEnd w:id="531"/>
      <w:bookmarkEnd w:id="532"/>
      <w:bookmarkEnd w:id="533"/>
    </w:p>
    <w:p w14:paraId="232D05A5" w14:textId="77777777" w:rsidR="0067027F" w:rsidRDefault="0067027F" w:rsidP="00CF6A49">
      <w:pPr>
        <w:pStyle w:val="Heading3"/>
      </w:pPr>
      <w:bookmarkStart w:id="534" w:name="_Toc85462157"/>
      <w:bookmarkStart w:id="535" w:name="_Toc88667422"/>
      <w:bookmarkStart w:id="536" w:name="_Toc98502440"/>
      <w:r>
        <w:t>6.2.1</w:t>
      </w:r>
      <w:r>
        <w:tab/>
        <w:t>Introduction</w:t>
      </w:r>
      <w:bookmarkEnd w:id="534"/>
      <w:bookmarkEnd w:id="535"/>
      <w:bookmarkEnd w:id="536"/>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lastRenderedPageBreak/>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7" w:name="_Toc85462158"/>
      <w:bookmarkStart w:id="538" w:name="_Toc88667423"/>
      <w:bookmarkStart w:id="539" w:name="_Toc98502441"/>
      <w:r>
        <w:t>6.2.2</w:t>
      </w:r>
      <w:r>
        <w:tab/>
        <w:t>Usage of HTTP</w:t>
      </w:r>
      <w:bookmarkEnd w:id="537"/>
      <w:bookmarkEnd w:id="538"/>
      <w:bookmarkEnd w:id="539"/>
    </w:p>
    <w:p w14:paraId="6115A41F" w14:textId="77777777" w:rsidR="0067027F" w:rsidRPr="000C5200" w:rsidRDefault="0067027F" w:rsidP="00CF6A49">
      <w:pPr>
        <w:pStyle w:val="Heading4"/>
      </w:pPr>
      <w:bookmarkStart w:id="540" w:name="_Toc85462159"/>
      <w:bookmarkStart w:id="541" w:name="_Toc88667424"/>
      <w:bookmarkStart w:id="542" w:name="_Toc98502442"/>
      <w:r>
        <w:t>6.2.2.1</w:t>
      </w:r>
      <w:r>
        <w:tab/>
        <w:t>General</w:t>
      </w:r>
      <w:bookmarkEnd w:id="540"/>
      <w:bookmarkEnd w:id="541"/>
      <w:bookmarkEnd w:id="542"/>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3" w:name="_Toc85462160"/>
      <w:bookmarkStart w:id="544" w:name="_Toc88667425"/>
      <w:bookmarkStart w:id="545" w:name="_Toc98502443"/>
      <w:r>
        <w:t>6.2.2.2</w:t>
      </w:r>
      <w:r>
        <w:tab/>
        <w:t>HTTP standard headers</w:t>
      </w:r>
      <w:bookmarkEnd w:id="543"/>
      <w:bookmarkEnd w:id="544"/>
      <w:bookmarkEnd w:id="545"/>
    </w:p>
    <w:p w14:paraId="2794F836" w14:textId="77777777" w:rsidR="0067027F" w:rsidRDefault="0067027F" w:rsidP="00CF6A49">
      <w:pPr>
        <w:pStyle w:val="Heading5"/>
        <w:rPr>
          <w:lang w:eastAsia="zh-CN"/>
        </w:rPr>
      </w:pPr>
      <w:bookmarkStart w:id="546" w:name="_Toc85462161"/>
      <w:bookmarkStart w:id="547" w:name="_Toc88667426"/>
      <w:bookmarkStart w:id="548" w:name="_Toc98502444"/>
      <w:r>
        <w:t>6.2.2.2.1</w:t>
      </w:r>
      <w:r>
        <w:rPr>
          <w:rFonts w:hint="eastAsia"/>
          <w:lang w:eastAsia="zh-CN"/>
        </w:rPr>
        <w:tab/>
      </w:r>
      <w:r>
        <w:rPr>
          <w:lang w:eastAsia="zh-CN"/>
        </w:rPr>
        <w:t>General</w:t>
      </w:r>
      <w:bookmarkEnd w:id="546"/>
      <w:bookmarkEnd w:id="547"/>
      <w:bookmarkEnd w:id="548"/>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49" w:name="_Toc85462162"/>
      <w:bookmarkStart w:id="550" w:name="_Toc88667427"/>
      <w:bookmarkStart w:id="551" w:name="_Toc98502445"/>
      <w:r>
        <w:t>6.2.2.2.2</w:t>
      </w:r>
      <w:r>
        <w:tab/>
        <w:t>Content type</w:t>
      </w:r>
      <w:bookmarkEnd w:id="549"/>
      <w:bookmarkEnd w:id="550"/>
      <w:bookmarkEnd w:id="551"/>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2" w:name="_Toc85462163"/>
      <w:bookmarkStart w:id="553" w:name="_Toc88667428"/>
      <w:bookmarkStart w:id="554" w:name="_Toc98502446"/>
      <w:r>
        <w:t>6.2.2.3</w:t>
      </w:r>
      <w:r>
        <w:tab/>
        <w:t>HTTP custom headers</w:t>
      </w:r>
      <w:bookmarkEnd w:id="552"/>
      <w:bookmarkEnd w:id="553"/>
      <w:bookmarkEnd w:id="554"/>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5" w:name="_Toc85462164"/>
      <w:bookmarkStart w:id="556" w:name="_Toc88667429"/>
      <w:bookmarkStart w:id="557" w:name="_Toc98502447"/>
      <w:r>
        <w:t>6.2.3</w:t>
      </w:r>
      <w:r>
        <w:tab/>
        <w:t>Resources</w:t>
      </w:r>
      <w:bookmarkEnd w:id="555"/>
      <w:bookmarkEnd w:id="556"/>
      <w:bookmarkEnd w:id="557"/>
    </w:p>
    <w:p w14:paraId="70E48186" w14:textId="77777777" w:rsidR="0067027F" w:rsidRPr="000A7435" w:rsidRDefault="0067027F" w:rsidP="00CF6A49">
      <w:pPr>
        <w:pStyle w:val="Heading4"/>
      </w:pPr>
      <w:bookmarkStart w:id="558" w:name="_Toc85462165"/>
      <w:bookmarkStart w:id="559" w:name="_Toc88667430"/>
      <w:bookmarkStart w:id="560" w:name="_Toc98502448"/>
      <w:r>
        <w:t>6.2.3.1</w:t>
      </w:r>
      <w:r>
        <w:tab/>
        <w:t>Overview</w:t>
      </w:r>
      <w:bookmarkEnd w:id="558"/>
      <w:bookmarkEnd w:id="559"/>
      <w:bookmarkEnd w:id="560"/>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5pt;height:213.25pt" o:ole="">
            <v:imagedata r:id="rId42" o:title=""/>
          </v:shape>
          <o:OLEObject Type="Embed" ProgID="Visio.Drawing.11" ShapeID="_x0000_i1041" DrawAspect="Content" ObjectID="_1709115146"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1" w:name="_Toc85462172"/>
      <w:bookmarkStart w:id="562" w:name="_Toc88667431"/>
      <w:bookmarkStart w:id="563" w:name="_Toc98502449"/>
      <w:r>
        <w:t>6.2.3.</w:t>
      </w:r>
      <w:r w:rsidR="0063311B">
        <w:t>2</w:t>
      </w:r>
      <w:r>
        <w:tab/>
        <w:t xml:space="preserve">Resource: Individual </w:t>
      </w:r>
      <w:r w:rsidR="003A6735" w:rsidRPr="007D7704">
        <w:t>Baseline DNS</w:t>
      </w:r>
      <w:r>
        <w:t xml:space="preserve"> Pattern</w:t>
      </w:r>
      <w:bookmarkEnd w:id="561"/>
      <w:bookmarkEnd w:id="562"/>
      <w:bookmarkEnd w:id="563"/>
    </w:p>
    <w:p w14:paraId="5BDFA508" w14:textId="3ED82148" w:rsidR="00351BCA" w:rsidRDefault="00351BCA" w:rsidP="00CF6A49">
      <w:pPr>
        <w:pStyle w:val="Heading5"/>
      </w:pPr>
      <w:bookmarkStart w:id="564" w:name="_Toc85462173"/>
      <w:bookmarkStart w:id="565" w:name="_Toc88667432"/>
      <w:bookmarkStart w:id="566" w:name="_Toc98502450"/>
      <w:r>
        <w:t>6.2.3.</w:t>
      </w:r>
      <w:r w:rsidR="0063311B">
        <w:t>2</w:t>
      </w:r>
      <w:r>
        <w:t>.1</w:t>
      </w:r>
      <w:r>
        <w:tab/>
        <w:t>Description</w:t>
      </w:r>
      <w:bookmarkEnd w:id="564"/>
      <w:bookmarkEnd w:id="565"/>
      <w:bookmarkEnd w:id="566"/>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7" w:name="_Toc85462174"/>
      <w:bookmarkStart w:id="568" w:name="_Toc88667433"/>
      <w:bookmarkStart w:id="569" w:name="_Toc98502451"/>
      <w:r>
        <w:t>6.2.3.</w:t>
      </w:r>
      <w:r w:rsidR="0063311B">
        <w:t>2</w:t>
      </w:r>
      <w:r>
        <w:t>.2</w:t>
      </w:r>
      <w:r>
        <w:tab/>
        <w:t>Resource Definition</w:t>
      </w:r>
      <w:bookmarkEnd w:id="567"/>
      <w:bookmarkEnd w:id="568"/>
      <w:bookmarkEnd w:id="569"/>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0"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0"/>
    </w:p>
    <w:p w14:paraId="73BAE7AB" w14:textId="1D72FE98" w:rsidR="00351BCA" w:rsidRDefault="00351BCA" w:rsidP="00CF6A49">
      <w:pPr>
        <w:pStyle w:val="Heading5"/>
      </w:pPr>
      <w:bookmarkStart w:id="571" w:name="_Toc85462175"/>
      <w:bookmarkStart w:id="572" w:name="_Toc88667434"/>
      <w:bookmarkStart w:id="573" w:name="_Toc98502452"/>
      <w:r>
        <w:t>6.2.3.</w:t>
      </w:r>
      <w:r w:rsidR="0063311B">
        <w:t>2</w:t>
      </w:r>
      <w:r>
        <w:t>.3</w:t>
      </w:r>
      <w:r>
        <w:tab/>
        <w:t>Resource Standard Methods</w:t>
      </w:r>
      <w:bookmarkEnd w:id="571"/>
      <w:bookmarkEnd w:id="572"/>
      <w:bookmarkEnd w:id="573"/>
    </w:p>
    <w:p w14:paraId="64568F4B" w14:textId="78B63C83" w:rsidR="00351BCA" w:rsidRPr="00D75ACE" w:rsidRDefault="00351BCA" w:rsidP="00CF6A49">
      <w:pPr>
        <w:pStyle w:val="H6"/>
        <w:rPr>
          <w:rFonts w:eastAsiaTheme="minorEastAsia"/>
        </w:rPr>
      </w:pPr>
      <w:bookmarkStart w:id="574" w:name="_Toc85462176"/>
      <w:bookmarkStart w:id="575"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4"/>
      <w:bookmarkEnd w:id="575"/>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6" w:name="_Toc85462177"/>
      <w:bookmarkStart w:id="577"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6"/>
      <w:bookmarkEnd w:id="577"/>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78" w:name="_Toc85462178"/>
    </w:p>
    <w:p w14:paraId="2B0020AC" w14:textId="1339DD05" w:rsidR="00BE139A" w:rsidRPr="00D75ACE" w:rsidRDefault="00BE139A" w:rsidP="00CF6A49">
      <w:pPr>
        <w:pStyle w:val="H6"/>
        <w:rPr>
          <w:rFonts w:eastAsiaTheme="minorEastAsia"/>
        </w:rPr>
      </w:pPr>
      <w:bookmarkStart w:id="579"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78"/>
      <w:bookmarkEnd w:id="579"/>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0" w:name="_Toc85462179"/>
      <w:bookmarkStart w:id="581" w:name="_Toc88667438"/>
      <w:bookmarkStart w:id="582" w:name="_Toc98502453"/>
      <w:r>
        <w:lastRenderedPageBreak/>
        <w:t>6.2.3.3.4</w:t>
      </w:r>
      <w:r>
        <w:tab/>
        <w:t>Resource Custom Operations</w:t>
      </w:r>
      <w:bookmarkEnd w:id="580"/>
      <w:bookmarkEnd w:id="581"/>
      <w:bookmarkEnd w:id="582"/>
    </w:p>
    <w:p w14:paraId="559EB66D" w14:textId="77777777" w:rsidR="006E1ED9" w:rsidRDefault="006E1ED9" w:rsidP="00CF6A49">
      <w:pPr>
        <w:pStyle w:val="H6"/>
      </w:pPr>
      <w:bookmarkStart w:id="583" w:name="_Toc85462180"/>
      <w:bookmarkStart w:id="584" w:name="_Toc88667439"/>
      <w:r>
        <w:t>6.2.3.3.4.1</w:t>
      </w:r>
      <w:r>
        <w:tab/>
        <w:t>Overview</w:t>
      </w:r>
      <w:bookmarkEnd w:id="583"/>
      <w:bookmarkEnd w:id="584"/>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5" w:name="_Toc67582398"/>
      <w:bookmarkStart w:id="586" w:name="_Toc85462181"/>
      <w:bookmarkStart w:id="587" w:name="_Toc88667440"/>
      <w:bookmarkStart w:id="588" w:name="_Toc98502454"/>
      <w:r>
        <w:t>6.2.4</w:t>
      </w:r>
      <w:r>
        <w:tab/>
        <w:t>Custom Operations without associated resources</w:t>
      </w:r>
      <w:bookmarkEnd w:id="585"/>
      <w:bookmarkEnd w:id="586"/>
      <w:bookmarkEnd w:id="587"/>
      <w:bookmarkEnd w:id="588"/>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89" w:name="_Toc67582404"/>
      <w:bookmarkStart w:id="590" w:name="_Toc85462182"/>
      <w:bookmarkStart w:id="591" w:name="_Toc88667441"/>
      <w:bookmarkStart w:id="592" w:name="_Toc98502455"/>
      <w:r>
        <w:t>6.2.5</w:t>
      </w:r>
      <w:r>
        <w:tab/>
        <w:t>Notifications</w:t>
      </w:r>
      <w:bookmarkEnd w:id="589"/>
      <w:bookmarkEnd w:id="590"/>
      <w:bookmarkEnd w:id="591"/>
      <w:bookmarkEnd w:id="592"/>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3" w:name="_Toc85462190"/>
      <w:bookmarkStart w:id="594" w:name="_Toc88667449"/>
      <w:bookmarkStart w:id="595" w:name="_Toc98502456"/>
      <w:r>
        <w:t>6.2.6</w:t>
      </w:r>
      <w:r>
        <w:tab/>
        <w:t>Data Model</w:t>
      </w:r>
      <w:bookmarkEnd w:id="593"/>
      <w:bookmarkEnd w:id="594"/>
      <w:bookmarkEnd w:id="595"/>
    </w:p>
    <w:p w14:paraId="2124E584" w14:textId="77777777" w:rsidR="0029495C" w:rsidRDefault="0029495C" w:rsidP="00CF6A49">
      <w:pPr>
        <w:pStyle w:val="Heading4"/>
      </w:pPr>
      <w:bookmarkStart w:id="596" w:name="_Toc85462191"/>
      <w:bookmarkStart w:id="597" w:name="_Toc88667450"/>
      <w:bookmarkStart w:id="598" w:name="_Toc98502457"/>
      <w:r>
        <w:t>6.2.6.1</w:t>
      </w:r>
      <w:r>
        <w:tab/>
        <w:t>General</w:t>
      </w:r>
      <w:bookmarkEnd w:id="596"/>
      <w:bookmarkEnd w:id="597"/>
      <w:bookmarkEnd w:id="598"/>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599" w:name="_Toc85462192"/>
      <w:bookmarkStart w:id="600" w:name="_Toc88667451"/>
      <w:bookmarkStart w:id="601" w:name="_Toc98502458"/>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9"/>
      <w:bookmarkEnd w:id="600"/>
      <w:bookmarkEnd w:id="601"/>
    </w:p>
    <w:p w14:paraId="311D3EE0" w14:textId="77777777" w:rsidR="0029495C" w:rsidRDefault="0029495C" w:rsidP="00CF6A49">
      <w:pPr>
        <w:pStyle w:val="Heading5"/>
      </w:pPr>
      <w:bookmarkStart w:id="602" w:name="_Toc85462193"/>
      <w:bookmarkStart w:id="603" w:name="_Toc88667452"/>
      <w:bookmarkStart w:id="604" w:name="_Toc98502459"/>
      <w:r>
        <w:t>6.2.6.2.1</w:t>
      </w:r>
      <w:r>
        <w:tab/>
        <w:t>Introduction</w:t>
      </w:r>
      <w:bookmarkEnd w:id="602"/>
      <w:bookmarkEnd w:id="603"/>
      <w:bookmarkEnd w:id="604"/>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5" w:name="_Toc85462194"/>
      <w:bookmarkStart w:id="606" w:name="_Toc88667453"/>
      <w:bookmarkStart w:id="607" w:name="_Toc98502460"/>
      <w:r>
        <w:t>6.2.6.2.2</w:t>
      </w:r>
      <w:r>
        <w:tab/>
        <w:t xml:space="preserve">Type: </w:t>
      </w:r>
      <w:r w:rsidR="003B64E1">
        <w:t>BaseDns</w:t>
      </w:r>
      <w:r>
        <w:t>PatternCreateData</w:t>
      </w:r>
      <w:bookmarkEnd w:id="605"/>
      <w:bookmarkEnd w:id="606"/>
      <w:bookmarkEnd w:id="607"/>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08" w:name="_Toc85462195"/>
      <w:bookmarkStart w:id="609" w:name="_Toc88667454"/>
      <w:bookmarkStart w:id="610" w:name="_Toc98502461"/>
      <w:r>
        <w:t>6.2.6.2.3</w:t>
      </w:r>
      <w:r>
        <w:tab/>
        <w:t xml:space="preserve">Type: </w:t>
      </w:r>
      <w:r w:rsidR="003B64E1">
        <w:t>BaseDns</w:t>
      </w:r>
      <w:r>
        <w:t>PatternCreatedData</w:t>
      </w:r>
      <w:bookmarkEnd w:id="608"/>
      <w:bookmarkEnd w:id="609"/>
      <w:bookmarkEnd w:id="610"/>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1" w:name="_Toc85462196"/>
      <w:bookmarkStart w:id="612" w:name="_Toc88667455"/>
      <w:bookmarkStart w:id="613" w:name="_Toc98502462"/>
      <w:r>
        <w:lastRenderedPageBreak/>
        <w:t>6.2.6.2.4</w:t>
      </w:r>
      <w:r>
        <w:tab/>
        <w:t xml:space="preserve">Type: </w:t>
      </w:r>
      <w:r w:rsidR="003B64E1">
        <w:t>BaselineDnsMdt</w:t>
      </w:r>
      <w:bookmarkEnd w:id="611"/>
      <w:bookmarkEnd w:id="612"/>
      <w:bookmarkEnd w:id="613"/>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4" w:name="_Toc88667456"/>
      <w:bookmarkStart w:id="615" w:name="_Toc98502463"/>
      <w:r>
        <w:t>6.2.6.2.</w:t>
      </w:r>
      <w:r w:rsidR="00630E68">
        <w:t>5</w:t>
      </w:r>
      <w:r>
        <w:tab/>
        <w:t xml:space="preserve">Type: </w:t>
      </w:r>
      <w:r>
        <w:rPr>
          <w:lang w:eastAsia="zh-CN"/>
        </w:rPr>
        <w:t>BaselineDnsAit</w:t>
      </w:r>
      <w:bookmarkEnd w:id="614"/>
      <w:bookmarkEnd w:id="615"/>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1F3A17FE" w:rsidR="0063311B" w:rsidRDefault="0063311B" w:rsidP="00CF6A49">
      <w:pPr>
        <w:pStyle w:val="Heading5"/>
      </w:pPr>
      <w:bookmarkStart w:id="616" w:name="_Toc88667457"/>
      <w:bookmarkStart w:id="617" w:name="_Toc98502464"/>
      <w:r>
        <w:lastRenderedPageBreak/>
        <w:t>6.1.6.2.</w:t>
      </w:r>
      <w:r w:rsidR="00630E68">
        <w:t>6</w:t>
      </w:r>
      <w:r>
        <w:tab/>
        <w:t>Type: VarNfId</w:t>
      </w:r>
      <w:bookmarkEnd w:id="616"/>
      <w:bookmarkEnd w:id="617"/>
    </w:p>
    <w:p w14:paraId="404EA356" w14:textId="19E3923B" w:rsidR="0063311B" w:rsidRDefault="0063311B" w:rsidP="0063311B">
      <w:pPr>
        <w:pStyle w:val="TH"/>
      </w:pPr>
      <w:r>
        <w:rPr>
          <w:noProof/>
        </w:rPr>
        <w:t>Table </w:t>
      </w:r>
      <w:r>
        <w:t>6.1.6.2.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18" w:name="_PERM_MCCTEMPBM_CRPT93870050___2"/>
            <w:r>
              <w:t>"</w:t>
            </w:r>
            <w:r w:rsidRPr="001D2CEF">
              <w:t>set&lt;Set ID&gt;</w:t>
            </w:r>
            <w:r>
              <w:t>"</w:t>
            </w:r>
          </w:p>
          <w:bookmarkEnd w:id="618"/>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19"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19"/>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0" w:name="_Toc67582429"/>
      <w:bookmarkStart w:id="621" w:name="_Toc85462197"/>
      <w:bookmarkStart w:id="622" w:name="_Toc88667458"/>
      <w:bookmarkStart w:id="623" w:name="_Toc98502465"/>
      <w:r>
        <w:t>6.2.7</w:t>
      </w:r>
      <w:r>
        <w:tab/>
        <w:t>Error Handling</w:t>
      </w:r>
      <w:bookmarkEnd w:id="620"/>
      <w:bookmarkEnd w:id="621"/>
      <w:bookmarkEnd w:id="622"/>
      <w:bookmarkEnd w:id="623"/>
    </w:p>
    <w:p w14:paraId="49DD5D7C" w14:textId="77777777" w:rsidR="0029495C" w:rsidRPr="00971458" w:rsidRDefault="0029495C" w:rsidP="00CF6A49">
      <w:pPr>
        <w:pStyle w:val="Heading4"/>
      </w:pPr>
      <w:bookmarkStart w:id="624" w:name="_Toc67582430"/>
      <w:bookmarkStart w:id="625" w:name="_Toc85462198"/>
      <w:bookmarkStart w:id="626" w:name="_Toc88667459"/>
      <w:bookmarkStart w:id="627" w:name="_Toc98502466"/>
      <w:r>
        <w:t>6.2</w:t>
      </w:r>
      <w:r w:rsidRPr="00971458">
        <w:t>.7.1</w:t>
      </w:r>
      <w:r w:rsidRPr="00971458">
        <w:tab/>
        <w:t>General</w:t>
      </w:r>
      <w:bookmarkEnd w:id="624"/>
      <w:bookmarkEnd w:id="625"/>
      <w:bookmarkEnd w:id="626"/>
      <w:bookmarkEnd w:id="627"/>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28" w:name="_Toc67582431"/>
      <w:bookmarkStart w:id="629" w:name="_Toc85462199"/>
      <w:bookmarkStart w:id="630" w:name="_Toc88667460"/>
      <w:bookmarkStart w:id="631" w:name="_Toc98502467"/>
      <w:r>
        <w:t>6.2</w:t>
      </w:r>
      <w:r w:rsidRPr="00971458">
        <w:t>.7.2</w:t>
      </w:r>
      <w:r w:rsidRPr="00971458">
        <w:tab/>
        <w:t>Protocol Errors</w:t>
      </w:r>
      <w:bookmarkEnd w:id="628"/>
      <w:bookmarkEnd w:id="629"/>
      <w:bookmarkEnd w:id="630"/>
      <w:bookmarkEnd w:id="631"/>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2" w:name="_Toc67582432"/>
      <w:bookmarkStart w:id="633" w:name="_Toc85462200"/>
      <w:bookmarkStart w:id="634" w:name="_Toc88667461"/>
      <w:bookmarkStart w:id="635" w:name="_Toc98502468"/>
      <w:r>
        <w:t>6.2.7.3</w:t>
      </w:r>
      <w:r>
        <w:tab/>
        <w:t>Application Errors</w:t>
      </w:r>
      <w:bookmarkEnd w:id="632"/>
      <w:bookmarkEnd w:id="633"/>
      <w:bookmarkEnd w:id="634"/>
      <w:bookmarkEnd w:id="635"/>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CF6A49">
      <w:pPr>
        <w:pStyle w:val="Heading2"/>
        <w:rPr>
          <w:lang w:eastAsia="zh-CN"/>
        </w:rPr>
      </w:pPr>
      <w:bookmarkStart w:id="636" w:name="_Toc67582433"/>
      <w:bookmarkStart w:id="637" w:name="_Toc85462201"/>
      <w:bookmarkStart w:id="638" w:name="_Toc88667462"/>
      <w:bookmarkStart w:id="639" w:name="_Toc98502469"/>
      <w:r>
        <w:lastRenderedPageBreak/>
        <w:t>6.2.8</w:t>
      </w:r>
      <w:r w:rsidRPr="0023018E">
        <w:rPr>
          <w:lang w:eastAsia="zh-CN"/>
        </w:rPr>
        <w:tab/>
        <w:t>Feature negotiation</w:t>
      </w:r>
      <w:bookmarkEnd w:id="636"/>
      <w:bookmarkEnd w:id="637"/>
      <w:bookmarkEnd w:id="638"/>
      <w:bookmarkEnd w:id="639"/>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CF6A49">
      <w:pPr>
        <w:pStyle w:val="Heading2"/>
      </w:pPr>
      <w:bookmarkStart w:id="640" w:name="_Toc67582434"/>
      <w:bookmarkStart w:id="641" w:name="_Toc85462202"/>
      <w:bookmarkStart w:id="642" w:name="_Toc88667463"/>
      <w:bookmarkStart w:id="643" w:name="_Toc98502470"/>
      <w:r>
        <w:t>6.2.9</w:t>
      </w:r>
      <w:r w:rsidRPr="001E7573">
        <w:tab/>
        <w:t>Security</w:t>
      </w:r>
      <w:bookmarkEnd w:id="640"/>
      <w:bookmarkEnd w:id="641"/>
      <w:bookmarkEnd w:id="642"/>
      <w:bookmarkEnd w:id="643"/>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4" w:name="_Toc510696650"/>
      <w:bookmarkStart w:id="645" w:name="_Toc35971450"/>
      <w:bookmarkStart w:id="646" w:name="_Toc85462203"/>
      <w:bookmarkStart w:id="647" w:name="_Toc88667464"/>
      <w:bookmarkStart w:id="648" w:name="_Toc98502471"/>
      <w:r w:rsidRPr="004D3578">
        <w:lastRenderedPageBreak/>
        <w:t>Annex A (normative):</w:t>
      </w:r>
      <w:r w:rsidRPr="004D3578">
        <w:br/>
      </w:r>
      <w:r>
        <w:t>OpenAPI specification</w:t>
      </w:r>
      <w:bookmarkEnd w:id="644"/>
      <w:bookmarkEnd w:id="645"/>
      <w:bookmarkEnd w:id="646"/>
      <w:bookmarkEnd w:id="647"/>
      <w:bookmarkEnd w:id="648"/>
    </w:p>
    <w:p w14:paraId="617E9779" w14:textId="77777777" w:rsidR="008A6D4A" w:rsidRDefault="008A6D4A" w:rsidP="00CF6A49">
      <w:pPr>
        <w:pStyle w:val="Heading2"/>
      </w:pPr>
      <w:bookmarkStart w:id="649" w:name="_Toc510696651"/>
      <w:bookmarkStart w:id="650" w:name="_Toc35971451"/>
      <w:bookmarkStart w:id="651" w:name="_Toc85462204"/>
      <w:bookmarkStart w:id="652" w:name="_Toc88667465"/>
      <w:bookmarkStart w:id="653" w:name="_Toc98502472"/>
      <w:r>
        <w:t>A.1</w:t>
      </w:r>
      <w:r>
        <w:tab/>
        <w:t>General</w:t>
      </w:r>
      <w:bookmarkEnd w:id="649"/>
      <w:bookmarkEnd w:id="650"/>
      <w:bookmarkEnd w:id="651"/>
      <w:bookmarkEnd w:id="652"/>
      <w:bookmarkEnd w:id="653"/>
    </w:p>
    <w:p w14:paraId="5085D825" w14:textId="24FCDA0A" w:rsidR="008A6D4A" w:rsidRPr="00540071" w:rsidRDefault="008A6D4A" w:rsidP="008A6D4A">
      <w:bookmarkStart w:id="654"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CF6A49">
      <w:pPr>
        <w:pStyle w:val="Heading2"/>
      </w:pPr>
      <w:bookmarkStart w:id="656" w:name="_Toc85462205"/>
      <w:bookmarkStart w:id="657" w:name="_Toc88667466"/>
      <w:bookmarkStart w:id="658" w:name="_Toc98502473"/>
      <w:r>
        <w:t>A.2</w:t>
      </w:r>
      <w:r>
        <w:tab/>
      </w:r>
      <w:r w:rsidR="00AF156D" w:rsidRPr="00CF30AD">
        <w:t>Neasdf_DNSContext</w:t>
      </w:r>
      <w:r w:rsidR="00AF156D" w:rsidDel="00003A87">
        <w:t xml:space="preserve"> </w:t>
      </w:r>
      <w:r>
        <w:t>API</w:t>
      </w:r>
      <w:bookmarkEnd w:id="654"/>
      <w:bookmarkEnd w:id="655"/>
      <w:bookmarkEnd w:id="656"/>
      <w:bookmarkEnd w:id="657"/>
      <w:bookmarkEnd w:id="658"/>
    </w:p>
    <w:p w14:paraId="7EECA124" w14:textId="77777777" w:rsidR="00AF156D" w:rsidRPr="002E5CBA" w:rsidRDefault="00AF156D" w:rsidP="00AF156D">
      <w:pPr>
        <w:pStyle w:val="PL"/>
      </w:pPr>
      <w:bookmarkStart w:id="65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9228174" w:rsidR="00AF156D" w:rsidRPr="002E5CBA" w:rsidRDefault="00AF156D" w:rsidP="00AF156D">
      <w:pPr>
        <w:pStyle w:val="PL"/>
      </w:pPr>
      <w:r w:rsidRPr="002E5CBA">
        <w:t xml:space="preserve">  version: '</w:t>
      </w:r>
      <w:r>
        <w:rPr>
          <w:lang w:val="fr-FR"/>
        </w:rPr>
        <w:t>1.0.0-alpha.</w:t>
      </w:r>
      <w:r w:rsidR="00D55151">
        <w:rPr>
          <w:lang w:val="fr-FR"/>
        </w:rPr>
        <w:t>7</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55E0F0A" w:rsidR="00AF156D" w:rsidRDefault="00AF156D" w:rsidP="006A0676">
      <w:pPr>
        <w:pStyle w:val="PL"/>
      </w:pPr>
      <w:r w:rsidRPr="000D5215">
        <w:rPr>
          <w:lang w:val="fr-FR"/>
        </w:rPr>
        <w:t xml:space="preserve">    </w:t>
      </w:r>
      <w:r>
        <w:t>© 202</w:t>
      </w:r>
      <w:r w:rsidR="0081224D">
        <w:t>2</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5F2DDBE3" w:rsidR="001A14F3" w:rsidRDefault="00AF156D" w:rsidP="00AF156D">
      <w:pPr>
        <w:pStyle w:val="PL"/>
        <w:rPr>
          <w:noProof w:val="0"/>
        </w:rPr>
      </w:pPr>
      <w:r w:rsidRPr="006E3917">
        <w:t xml:space="preserve">  </w:t>
      </w:r>
      <w:r>
        <w:rPr>
          <w:noProof w:val="0"/>
        </w:rPr>
        <w:t>description: 3GPP TS 29.55</w:t>
      </w:r>
      <w:r w:rsidRPr="00065BF4">
        <w:rPr>
          <w:noProof w:val="0"/>
        </w:rPr>
        <w:t>6 V</w:t>
      </w:r>
      <w:r w:rsidR="00590731">
        <w:rPr>
          <w:noProof w:val="0"/>
        </w:rPr>
        <w:t>17</w:t>
      </w:r>
      <w:r w:rsidRPr="00065BF4">
        <w:rPr>
          <w:noProof w:val="0"/>
        </w:rPr>
        <w:t>.</w:t>
      </w:r>
      <w:r w:rsidR="008832DF">
        <w:rPr>
          <w:noProof w:val="0"/>
        </w:rPr>
        <w:t>0</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53ACD0FF" w:rsidR="00AF156D" w:rsidRPr="00D27A4B" w:rsidRDefault="001A14F3" w:rsidP="00AF156D">
      <w:pPr>
        <w:pStyle w:val="PL"/>
        <w:rPr>
          <w:noProof w:val="0"/>
        </w:rPr>
      </w:pPr>
      <w:r>
        <w:t xml:space="preserve">  </w:t>
      </w:r>
      <w:r>
        <w:rPr>
          <w:noProof w:val="0"/>
        </w:rPr>
        <w:t>url: http</w:t>
      </w:r>
      <w:r w:rsidR="00B84D96">
        <w:rPr>
          <w:noProof w:val="0"/>
        </w:rPr>
        <w:t>s</w:t>
      </w:r>
      <w:r>
        <w:rPr>
          <w:noProof w:val="0"/>
        </w:rPr>
        <w:t>://www.3gpp.org/ftp/Specs/archive/29_series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lastRenderedPageBreak/>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lastRenderedPageBreak/>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lastRenderedPageBreak/>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lastRenderedPageBreak/>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lastRenderedPageBreak/>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CF6A49">
      <w:pPr>
        <w:pStyle w:val="Heading2"/>
      </w:pPr>
      <w:bookmarkStart w:id="660" w:name="_Toc85462206"/>
      <w:bookmarkStart w:id="661" w:name="_Toc88667467"/>
      <w:bookmarkStart w:id="662" w:name="_Toc98502474"/>
      <w:bookmarkEnd w:id="659"/>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0"/>
      <w:bookmarkEnd w:id="661"/>
      <w:bookmarkEnd w:id="662"/>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4B3A1E3B" w:rsidR="00BE139A" w:rsidRPr="002E5CBA" w:rsidRDefault="00BE139A" w:rsidP="00BE139A">
      <w:pPr>
        <w:pStyle w:val="PL"/>
      </w:pPr>
      <w:r w:rsidRPr="002E5CBA">
        <w:t xml:space="preserve">  version: '</w:t>
      </w:r>
      <w:r>
        <w:rPr>
          <w:lang w:val="fr-FR"/>
        </w:rPr>
        <w:t>1.0.0-alpha.</w:t>
      </w:r>
      <w:r w:rsidR="00E579DB">
        <w:rPr>
          <w:lang w:val="fr-FR"/>
        </w:rPr>
        <w:t>4</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4D47CD3D" w:rsidR="00BE139A" w:rsidRDefault="00BE139A" w:rsidP="00BE139A">
      <w:pPr>
        <w:pStyle w:val="PL"/>
      </w:pPr>
      <w:r w:rsidRPr="000D5215">
        <w:rPr>
          <w:lang w:val="fr-FR"/>
        </w:rPr>
        <w:lastRenderedPageBreak/>
        <w:t xml:space="preserve">    </w:t>
      </w:r>
      <w:r>
        <w:t xml:space="preserve">© </w:t>
      </w:r>
      <w:r w:rsidR="0081224D">
        <w:t>2022</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rPr>
          <w:noProof w:val="0"/>
        </w:rPr>
      </w:pPr>
      <w:r w:rsidRPr="006E3917">
        <w:rPr>
          <w:noProof w:val="0"/>
        </w:rPr>
        <w:t>externalDocs:</w:t>
      </w:r>
    </w:p>
    <w:p w14:paraId="4C1C348E" w14:textId="0E5E7DFC" w:rsidR="0029495C" w:rsidRDefault="0029495C" w:rsidP="0029495C">
      <w:pPr>
        <w:pStyle w:val="PL"/>
        <w:rPr>
          <w:noProof w:val="0"/>
        </w:rPr>
      </w:pPr>
      <w:r w:rsidRPr="006E3917">
        <w:t xml:space="preserve">  </w:t>
      </w:r>
      <w:r>
        <w:rPr>
          <w:noProof w:val="0"/>
        </w:rPr>
        <w:t>description: 3GPP TS 29.55</w:t>
      </w:r>
      <w:r w:rsidRPr="00065BF4">
        <w:rPr>
          <w:noProof w:val="0"/>
        </w:rPr>
        <w:t>6 V</w:t>
      </w:r>
      <w:r w:rsidR="00590731">
        <w:rPr>
          <w:noProof w:val="0"/>
        </w:rPr>
        <w:t>17</w:t>
      </w:r>
      <w:r w:rsidRPr="00065BF4">
        <w:rPr>
          <w:noProof w:val="0"/>
        </w:rPr>
        <w:t>.</w:t>
      </w:r>
      <w:r w:rsidR="008832DF">
        <w:rPr>
          <w:noProof w:val="0"/>
        </w:rPr>
        <w:t>0</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27DAAF17" w:rsidR="0029495C" w:rsidRPr="00D27A4B" w:rsidRDefault="0029495C" w:rsidP="0029495C">
      <w:pPr>
        <w:pStyle w:val="PL"/>
        <w:rPr>
          <w:noProof w:val="0"/>
        </w:rPr>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lastRenderedPageBreak/>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lastRenderedPageBreak/>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lastRenderedPageBreak/>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3" w:name="historyclause"/>
      <w:r w:rsidRPr="004D3578">
        <w:br w:type="page"/>
      </w:r>
      <w:bookmarkStart w:id="664" w:name="_Toc2086459"/>
      <w:bookmarkStart w:id="665" w:name="_Toc85462207"/>
      <w:bookmarkStart w:id="666" w:name="_Toc88667468"/>
      <w:bookmarkStart w:id="667" w:name="_Toc98502475"/>
      <w:bookmarkEnd w:id="663"/>
      <w:r w:rsidR="003446B6" w:rsidRPr="004D3578">
        <w:lastRenderedPageBreak/>
        <w:t xml:space="preserve">Annex </w:t>
      </w:r>
      <w:r w:rsidR="00324E78">
        <w:t>B</w:t>
      </w:r>
      <w:r w:rsidR="003446B6" w:rsidRPr="004D3578">
        <w:t xml:space="preserve"> (informative):</w:t>
      </w:r>
      <w:r w:rsidR="003446B6" w:rsidRPr="004D3578">
        <w:br/>
        <w:t>Change history</w:t>
      </w:r>
      <w:bookmarkEnd w:id="664"/>
      <w:bookmarkEnd w:id="665"/>
      <w:bookmarkEnd w:id="666"/>
      <w:bookmarkEnd w:id="667"/>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425" w:type="dxa"/>
            <w:shd w:val="solid" w:color="FFFFFF" w:fill="auto"/>
          </w:tcPr>
          <w:p w14:paraId="56DD8DEF" w14:textId="77777777" w:rsidR="00F3183E" w:rsidRPr="0016361A" w:rsidRDefault="00F3183E" w:rsidP="00F3183E">
            <w:pPr>
              <w:pStyle w:val="TAL"/>
              <w:rPr>
                <w:sz w:val="16"/>
                <w:szCs w:val="16"/>
                <w:lang w:eastAsia="zh-CN"/>
              </w:rPr>
            </w:pPr>
          </w:p>
        </w:tc>
        <w:tc>
          <w:tcPr>
            <w:tcW w:w="425" w:type="dxa"/>
            <w:shd w:val="solid" w:color="FFFFFF" w:fill="auto"/>
          </w:tcPr>
          <w:p w14:paraId="0C9AF8B9" w14:textId="77777777" w:rsidR="00F3183E" w:rsidRPr="0016361A" w:rsidRDefault="00F3183E" w:rsidP="00F3183E">
            <w:pPr>
              <w:pStyle w:val="TAR"/>
              <w:rPr>
                <w:sz w:val="16"/>
                <w:szCs w:val="16"/>
                <w:lang w:eastAsia="zh-CN"/>
              </w:rPr>
            </w:pPr>
          </w:p>
        </w:tc>
        <w:tc>
          <w:tcPr>
            <w:tcW w:w="425" w:type="dxa"/>
            <w:shd w:val="solid" w:color="FFFFFF" w:fill="auto"/>
          </w:tcPr>
          <w:p w14:paraId="30447E17" w14:textId="77777777" w:rsidR="00F3183E" w:rsidRPr="0016361A" w:rsidRDefault="00F3183E" w:rsidP="00F3183E">
            <w:pPr>
              <w:pStyle w:val="TAC"/>
              <w:rPr>
                <w:sz w:val="16"/>
                <w:szCs w:val="16"/>
                <w:lang w:eastAsia="zh-CN"/>
              </w:rPr>
            </w:pPr>
          </w:p>
        </w:tc>
        <w:tc>
          <w:tcPr>
            <w:tcW w:w="4962"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48795E">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425" w:type="dxa"/>
            <w:shd w:val="solid" w:color="FFFFFF" w:fill="auto"/>
          </w:tcPr>
          <w:p w14:paraId="0169F501" w14:textId="77777777" w:rsidR="00C90457" w:rsidRPr="0016361A" w:rsidRDefault="00C90457" w:rsidP="00C90457">
            <w:pPr>
              <w:pStyle w:val="TAL"/>
              <w:rPr>
                <w:sz w:val="16"/>
                <w:szCs w:val="16"/>
                <w:lang w:eastAsia="zh-CN"/>
              </w:rPr>
            </w:pPr>
          </w:p>
        </w:tc>
        <w:tc>
          <w:tcPr>
            <w:tcW w:w="425" w:type="dxa"/>
            <w:shd w:val="solid" w:color="FFFFFF" w:fill="auto"/>
          </w:tcPr>
          <w:p w14:paraId="58E8D299" w14:textId="77777777" w:rsidR="00C90457" w:rsidRPr="0016361A" w:rsidRDefault="00C90457" w:rsidP="00C90457">
            <w:pPr>
              <w:pStyle w:val="TAR"/>
              <w:rPr>
                <w:sz w:val="16"/>
                <w:szCs w:val="16"/>
                <w:lang w:eastAsia="zh-CN"/>
              </w:rPr>
            </w:pPr>
          </w:p>
        </w:tc>
        <w:tc>
          <w:tcPr>
            <w:tcW w:w="425" w:type="dxa"/>
            <w:shd w:val="solid" w:color="FFFFFF" w:fill="auto"/>
          </w:tcPr>
          <w:p w14:paraId="76E40A00" w14:textId="77777777" w:rsidR="00C90457" w:rsidRPr="0016361A" w:rsidRDefault="00C90457" w:rsidP="00C90457">
            <w:pPr>
              <w:pStyle w:val="TAC"/>
              <w:rPr>
                <w:sz w:val="16"/>
                <w:szCs w:val="16"/>
                <w:lang w:eastAsia="zh-CN"/>
              </w:rPr>
            </w:pPr>
          </w:p>
        </w:tc>
        <w:tc>
          <w:tcPr>
            <w:tcW w:w="4962"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48795E">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425" w:type="dxa"/>
            <w:shd w:val="solid" w:color="FFFFFF" w:fill="auto"/>
          </w:tcPr>
          <w:p w14:paraId="11BDA567" w14:textId="77777777" w:rsidR="0008569E" w:rsidRPr="0016361A" w:rsidRDefault="0008569E" w:rsidP="00C90457">
            <w:pPr>
              <w:pStyle w:val="TAL"/>
              <w:rPr>
                <w:sz w:val="16"/>
                <w:szCs w:val="16"/>
                <w:lang w:eastAsia="zh-CN"/>
              </w:rPr>
            </w:pPr>
          </w:p>
        </w:tc>
        <w:tc>
          <w:tcPr>
            <w:tcW w:w="425" w:type="dxa"/>
            <w:shd w:val="solid" w:color="FFFFFF" w:fill="auto"/>
          </w:tcPr>
          <w:p w14:paraId="337F1026" w14:textId="77777777" w:rsidR="0008569E" w:rsidRPr="0016361A" w:rsidRDefault="0008569E" w:rsidP="00C90457">
            <w:pPr>
              <w:pStyle w:val="TAR"/>
              <w:rPr>
                <w:sz w:val="16"/>
                <w:szCs w:val="16"/>
                <w:lang w:eastAsia="zh-CN"/>
              </w:rPr>
            </w:pPr>
          </w:p>
        </w:tc>
        <w:tc>
          <w:tcPr>
            <w:tcW w:w="425" w:type="dxa"/>
            <w:shd w:val="solid" w:color="FFFFFF" w:fill="auto"/>
          </w:tcPr>
          <w:p w14:paraId="2C9B5055" w14:textId="77777777" w:rsidR="0008569E" w:rsidRPr="0016361A" w:rsidRDefault="0008569E" w:rsidP="00C90457">
            <w:pPr>
              <w:pStyle w:val="TAC"/>
              <w:rPr>
                <w:sz w:val="16"/>
                <w:szCs w:val="16"/>
                <w:lang w:eastAsia="zh-CN"/>
              </w:rPr>
            </w:pPr>
          </w:p>
        </w:tc>
        <w:tc>
          <w:tcPr>
            <w:tcW w:w="4962"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48795E">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425" w:type="dxa"/>
            <w:shd w:val="solid" w:color="FFFFFF" w:fill="auto"/>
          </w:tcPr>
          <w:p w14:paraId="740E2065" w14:textId="77777777" w:rsidR="00590731" w:rsidRPr="0016361A" w:rsidRDefault="00590731" w:rsidP="00590731">
            <w:pPr>
              <w:pStyle w:val="TAL"/>
              <w:rPr>
                <w:sz w:val="16"/>
                <w:szCs w:val="16"/>
                <w:lang w:eastAsia="zh-CN"/>
              </w:rPr>
            </w:pPr>
          </w:p>
        </w:tc>
        <w:tc>
          <w:tcPr>
            <w:tcW w:w="425" w:type="dxa"/>
            <w:shd w:val="solid" w:color="FFFFFF" w:fill="auto"/>
          </w:tcPr>
          <w:p w14:paraId="5CFDAD17" w14:textId="77777777" w:rsidR="00590731" w:rsidRPr="0016361A" w:rsidRDefault="00590731" w:rsidP="00590731">
            <w:pPr>
              <w:pStyle w:val="TAR"/>
              <w:rPr>
                <w:sz w:val="16"/>
                <w:szCs w:val="16"/>
                <w:lang w:eastAsia="zh-CN"/>
              </w:rPr>
            </w:pPr>
          </w:p>
        </w:tc>
        <w:tc>
          <w:tcPr>
            <w:tcW w:w="425" w:type="dxa"/>
            <w:shd w:val="solid" w:color="FFFFFF" w:fill="auto"/>
          </w:tcPr>
          <w:p w14:paraId="0AE62280" w14:textId="77777777" w:rsidR="00590731" w:rsidRPr="0016361A" w:rsidRDefault="00590731" w:rsidP="00590731">
            <w:pPr>
              <w:pStyle w:val="TAC"/>
              <w:rPr>
                <w:sz w:val="16"/>
                <w:szCs w:val="16"/>
                <w:lang w:eastAsia="zh-CN"/>
              </w:rPr>
            </w:pPr>
          </w:p>
        </w:tc>
        <w:tc>
          <w:tcPr>
            <w:tcW w:w="4962"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1473" w14:textId="77777777" w:rsidR="00371CCB" w:rsidRDefault="00371CCB">
      <w:r>
        <w:separator/>
      </w:r>
    </w:p>
  </w:endnote>
  <w:endnote w:type="continuationSeparator" w:id="0">
    <w:p w14:paraId="7BB561FA" w14:textId="77777777" w:rsidR="00371CCB" w:rsidRDefault="0037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F3183E" w:rsidRDefault="00F318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A7FCA" w14:textId="77777777" w:rsidR="00371CCB" w:rsidRDefault="00371CCB">
      <w:r>
        <w:separator/>
      </w:r>
    </w:p>
  </w:footnote>
  <w:footnote w:type="continuationSeparator" w:id="0">
    <w:p w14:paraId="5304141B" w14:textId="77777777" w:rsidR="00371CCB" w:rsidRDefault="00371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437188D2"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010">
      <w:rPr>
        <w:rFonts w:ascii="Arial" w:hAnsi="Arial" w:cs="Arial"/>
        <w:b/>
        <w:noProof/>
        <w:sz w:val="18"/>
        <w:szCs w:val="18"/>
      </w:rPr>
      <w:t>3GPP TS 29.556 V17.0.0 (2022-03)</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D96">
      <w:rPr>
        <w:rFonts w:ascii="Arial" w:hAnsi="Arial" w:cs="Arial"/>
        <w:b/>
        <w:noProof/>
        <w:sz w:val="18"/>
        <w:szCs w:val="18"/>
      </w:rPr>
      <w:t>66</w:t>
    </w:r>
    <w:r>
      <w:rPr>
        <w:rFonts w:ascii="Arial" w:hAnsi="Arial" w:cs="Arial"/>
        <w:b/>
        <w:sz w:val="18"/>
        <w:szCs w:val="18"/>
      </w:rPr>
      <w:fldChar w:fldCharType="end"/>
    </w:r>
  </w:p>
  <w:p w14:paraId="38A117B3" w14:textId="4A50E7C4"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010">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43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E226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60AC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ECD9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E0E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50CE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CE25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B451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96D2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868F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9"/>
  </w:num>
  <w:num w:numId="7">
    <w:abstractNumId w:val="14"/>
  </w:num>
  <w:num w:numId="8">
    <w:abstractNumId w:val="17"/>
  </w:num>
  <w:num w:numId="9">
    <w:abstractNumId w:val="16"/>
  </w:num>
  <w:num w:numId="10">
    <w:abstractNumId w:val="13"/>
  </w:num>
  <w:num w:numId="11">
    <w:abstractNumId w:val="18"/>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 w:numId="22">
    <w:abstractNumId w:val="20"/>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569E"/>
    <w:rsid w:val="000875F1"/>
    <w:rsid w:val="000B6009"/>
    <w:rsid w:val="000C47C3"/>
    <w:rsid w:val="000D02CC"/>
    <w:rsid w:val="000D1010"/>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36E68"/>
    <w:rsid w:val="002507F8"/>
    <w:rsid w:val="00254F3D"/>
    <w:rsid w:val="0026203A"/>
    <w:rsid w:val="002675F0"/>
    <w:rsid w:val="00281747"/>
    <w:rsid w:val="0029495C"/>
    <w:rsid w:val="002A0A19"/>
    <w:rsid w:val="002B6339"/>
    <w:rsid w:val="002C43C0"/>
    <w:rsid w:val="002D02AF"/>
    <w:rsid w:val="002E00EE"/>
    <w:rsid w:val="002E56D5"/>
    <w:rsid w:val="002E5E3C"/>
    <w:rsid w:val="002F21D2"/>
    <w:rsid w:val="00310ED2"/>
    <w:rsid w:val="00311867"/>
    <w:rsid w:val="00315B00"/>
    <w:rsid w:val="003172DC"/>
    <w:rsid w:val="00320D81"/>
    <w:rsid w:val="00324E78"/>
    <w:rsid w:val="00327DCB"/>
    <w:rsid w:val="003303AA"/>
    <w:rsid w:val="00335887"/>
    <w:rsid w:val="003446B6"/>
    <w:rsid w:val="00351BCA"/>
    <w:rsid w:val="0035419B"/>
    <w:rsid w:val="0035462D"/>
    <w:rsid w:val="00355AE7"/>
    <w:rsid w:val="00371CCB"/>
    <w:rsid w:val="00376232"/>
    <w:rsid w:val="003765B8"/>
    <w:rsid w:val="0038263B"/>
    <w:rsid w:val="00382E38"/>
    <w:rsid w:val="003876DB"/>
    <w:rsid w:val="003A1AA6"/>
    <w:rsid w:val="003A6735"/>
    <w:rsid w:val="003B4A0D"/>
    <w:rsid w:val="003B64E1"/>
    <w:rsid w:val="003C01AC"/>
    <w:rsid w:val="003C1ED3"/>
    <w:rsid w:val="003C3971"/>
    <w:rsid w:val="003D1CC3"/>
    <w:rsid w:val="003F2775"/>
    <w:rsid w:val="004045F0"/>
    <w:rsid w:val="00423334"/>
    <w:rsid w:val="004248E4"/>
    <w:rsid w:val="004345EC"/>
    <w:rsid w:val="004454EF"/>
    <w:rsid w:val="00465515"/>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0731"/>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5B5E"/>
    <w:rsid w:val="007671F6"/>
    <w:rsid w:val="00774DA4"/>
    <w:rsid w:val="00781F0F"/>
    <w:rsid w:val="007A0831"/>
    <w:rsid w:val="007B600E"/>
    <w:rsid w:val="007C67DC"/>
    <w:rsid w:val="007D3637"/>
    <w:rsid w:val="007F0F4A"/>
    <w:rsid w:val="008028A4"/>
    <w:rsid w:val="008046E0"/>
    <w:rsid w:val="00810C4F"/>
    <w:rsid w:val="0081224D"/>
    <w:rsid w:val="00830747"/>
    <w:rsid w:val="00855A19"/>
    <w:rsid w:val="00862390"/>
    <w:rsid w:val="00874986"/>
    <w:rsid w:val="008754A3"/>
    <w:rsid w:val="008768CA"/>
    <w:rsid w:val="008832DF"/>
    <w:rsid w:val="00886A82"/>
    <w:rsid w:val="008906FB"/>
    <w:rsid w:val="008950E5"/>
    <w:rsid w:val="00895DEA"/>
    <w:rsid w:val="008A6D4A"/>
    <w:rsid w:val="008B06A7"/>
    <w:rsid w:val="008C384C"/>
    <w:rsid w:val="008F2F21"/>
    <w:rsid w:val="0090271F"/>
    <w:rsid w:val="00902E23"/>
    <w:rsid w:val="009114D7"/>
    <w:rsid w:val="0091348E"/>
    <w:rsid w:val="0091477C"/>
    <w:rsid w:val="00917CCB"/>
    <w:rsid w:val="009305C3"/>
    <w:rsid w:val="00942C11"/>
    <w:rsid w:val="00942EC2"/>
    <w:rsid w:val="009657FE"/>
    <w:rsid w:val="00972475"/>
    <w:rsid w:val="00977A80"/>
    <w:rsid w:val="00980F50"/>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4C2C"/>
    <w:rsid w:val="00B47D2D"/>
    <w:rsid w:val="00B54FF5"/>
    <w:rsid w:val="00B64470"/>
    <w:rsid w:val="00B731EC"/>
    <w:rsid w:val="00B770CB"/>
    <w:rsid w:val="00B800B4"/>
    <w:rsid w:val="00B84D96"/>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72833"/>
    <w:rsid w:val="00C80F1D"/>
    <w:rsid w:val="00C82AF4"/>
    <w:rsid w:val="00C84D9E"/>
    <w:rsid w:val="00C90457"/>
    <w:rsid w:val="00C93F40"/>
    <w:rsid w:val="00CA3D0C"/>
    <w:rsid w:val="00CD19C2"/>
    <w:rsid w:val="00CD5851"/>
    <w:rsid w:val="00CE10E6"/>
    <w:rsid w:val="00CF6A49"/>
    <w:rsid w:val="00CF6ED5"/>
    <w:rsid w:val="00D14433"/>
    <w:rsid w:val="00D22234"/>
    <w:rsid w:val="00D22565"/>
    <w:rsid w:val="00D3634B"/>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67"/>
    <w:rsid w:val="00E31173"/>
    <w:rsid w:val="00E3640E"/>
    <w:rsid w:val="00E44582"/>
    <w:rsid w:val="00E579DB"/>
    <w:rsid w:val="00E760F6"/>
    <w:rsid w:val="00E775D5"/>
    <w:rsid w:val="00E77645"/>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6A49"/>
    <w:pPr>
      <w:pBdr>
        <w:top w:val="none" w:sz="0" w:space="0" w:color="auto"/>
      </w:pBdr>
      <w:spacing w:before="180"/>
      <w:outlineLvl w:val="1"/>
    </w:pPr>
    <w:rPr>
      <w:sz w:val="32"/>
    </w:rPr>
  </w:style>
  <w:style w:type="paragraph" w:styleId="Heading3">
    <w:name w:val="heading 3"/>
    <w:basedOn w:val="Heading2"/>
    <w:next w:val="Normal"/>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semiHidden/>
    <w:qFormat/>
    <w:rsid w:val="00CF6ED5"/>
    <w:pPr>
      <w:numPr>
        <w:ilvl w:val="6"/>
        <w:numId w:val="22"/>
      </w:numPr>
      <w:outlineLvl w:val="6"/>
    </w:pPr>
  </w:style>
  <w:style w:type="paragraph" w:styleId="Heading8">
    <w:name w:val="heading 8"/>
    <w:basedOn w:val="Heading1"/>
    <w:next w:val="Normal"/>
    <w:qFormat/>
    <w:rsid w:val="00CF6A49"/>
    <w:pPr>
      <w:ind w:left="0" w:firstLine="0"/>
      <w:outlineLvl w:val="7"/>
    </w:pPr>
  </w:style>
  <w:style w:type="paragraph" w:styleId="Heading9">
    <w:name w:val="heading 9"/>
    <w:basedOn w:val="Heading8"/>
    <w:next w:val="Normal"/>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6A49"/>
    <w:pPr>
      <w:jc w:val="right"/>
    </w:pPr>
  </w:style>
  <w:style w:type="paragraph" w:customStyle="1" w:styleId="TAL">
    <w:name w:val="TAL"/>
    <w:basedOn w:val="Normal"/>
    <w:link w:val="TALChar"/>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rPr>
      <w:noProof/>
    </w:r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autoRedefine/>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autoRedefine/>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rsid w:val="004961B2"/>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F491-E0F6-48C7-9CE4-5943926C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21399</Words>
  <Characters>121980</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cp:revision>
  <cp:lastPrinted>2019-02-25T14:05:00Z</cp:lastPrinted>
  <dcterms:created xsi:type="dcterms:W3CDTF">2022-03-04T15:04:00Z</dcterms:created>
  <dcterms:modified xsi:type="dcterms:W3CDTF">2022-03-18T12:25:00Z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(3)XJa53ZuIuKdXyPkgryTK2BTgMOsHaco/J4YpJweZz+y+iXeiA0/2HNCHIejtBosTJNvUUCvN
rh0C4vLPFgiOLPOrIQJ5shC4fS8GL/IzjLZOfPxiRG2f9MsPI8eiCBo2sLvvyh09NeSGxItx
nGnpDFbuP/lEPE4gOedn/aLWoT8yAjYuIqbp0+6pGi3zIts0jHIjXwlOM5oxUDy3/chVEoUa
gbcVnthtZDgrSordxL</vt:lpwstr>
  </property>
  <property fmtid="{D5CDD505-2E9C-101B-9397-08002B2CF9AE}" pid="3" name="_2015_ms_pID_7253431">
    <vt:lpwstr>4qSDO8Bva1FJFVvXLJkbOfIGqJW1OUDrZjkuM5l8S4a5e3axF7E7zv
7fxbEndJB6EymLIjirw8KFkxWCBU26wT3UwSO5V8kccIhciCJksHR3a7YG4srZX4fQubMrV1
gQNEi+C5jjZNy8wF2oRHAOu78v1Is3OtmAq2bCpsGZ/9cb+27sGKkIz1NigD/BZs71ccrO3J
VmvtKry4wqVYNVNk1oWfwLdXZsqoYcV/uHI6</vt:lpwstr>
  </property>
  <property fmtid="{D5CDD505-2E9C-101B-9397-08002B2CF9AE}" pid="4" name="_2015_ms_pID_7253432">
    <vt:lpwstr>ug==</vt:lpwstr>
  </property>
</Properties>
</file>