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6483843" w:rsidR="004F0988" w:rsidRPr="007552A6" w:rsidRDefault="005B66C3" w:rsidP="003D4DD2">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r w:rsidR="003D4DD2" w:rsidRPr="007552A6">
              <w:rPr>
                <w:lang w:eastAsia="zh-CN"/>
              </w:rPr>
              <w:t>1</w:t>
            </w:r>
            <w:r w:rsidR="002B45E2" w:rsidRPr="007552A6">
              <w:rPr>
                <w:rFonts w:hint="eastAsia"/>
                <w:lang w:eastAsia="zh-CN"/>
              </w:rPr>
              <w:t>.0</w:t>
            </w:r>
            <w:r w:rsidRPr="007552A6">
              <w:t xml:space="preserve"> </w:t>
            </w:r>
            <w:r w:rsidRPr="007552A6">
              <w:rPr>
                <w:sz w:val="32"/>
              </w:rPr>
              <w:t>(202</w:t>
            </w:r>
            <w:r w:rsidR="003D4DD2" w:rsidRPr="007552A6">
              <w:rPr>
                <w:sz w:val="32"/>
              </w:rPr>
              <w:t>3</w:t>
            </w:r>
            <w:r w:rsidRPr="007552A6">
              <w:rPr>
                <w:sz w:val="32"/>
              </w:rPr>
              <w:t>-</w:t>
            </w:r>
            <w:r w:rsidR="003D4DD2" w:rsidRPr="007552A6">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748962232"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3C76E001" w:rsidR="00391F61" w:rsidRPr="007552A6" w:rsidRDefault="00391F61">
            <w:pPr>
              <w:pStyle w:val="FP"/>
              <w:jc w:val="center"/>
              <w:rPr>
                <w:noProof/>
                <w:sz w:val="18"/>
              </w:rPr>
            </w:pPr>
            <w:r w:rsidRPr="007552A6">
              <w:rPr>
                <w:noProof/>
                <w:sz w:val="18"/>
              </w:rPr>
              <w:t>© 202</w:t>
            </w:r>
            <w:r w:rsidR="0079043E" w:rsidRPr="007552A6">
              <w:rPr>
                <w:noProof/>
                <w:sz w:val="18"/>
              </w:rPr>
              <w:t>3</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44281732" w14:textId="471F961B" w:rsidR="007552A6" w:rsidRPr="007552A6" w:rsidRDefault="006B6A96">
      <w:pPr>
        <w:pStyle w:val="TOC1"/>
        <w:rPr>
          <w:rFonts w:asciiTheme="minorHAnsi" w:eastAsiaTheme="minorEastAsia" w:hAnsiTheme="minorHAnsi" w:cstheme="minorBidi"/>
          <w:noProof/>
          <w:szCs w:val="22"/>
          <w:lang w:eastAsia="en-GB"/>
        </w:rPr>
      </w:pPr>
      <w:r w:rsidRPr="007552A6">
        <w:fldChar w:fldCharType="begin" w:fldLock="1"/>
      </w:r>
      <w:r w:rsidRPr="007552A6">
        <w:instrText xml:space="preserve"> TOC \o "1-8" </w:instrText>
      </w:r>
      <w:r w:rsidRPr="007552A6">
        <w:fldChar w:fldCharType="separate"/>
      </w:r>
      <w:r w:rsidR="007552A6" w:rsidRPr="007552A6">
        <w:rPr>
          <w:noProof/>
        </w:rPr>
        <w:t>Foreword</w:t>
      </w:r>
      <w:r w:rsidR="007552A6" w:rsidRPr="007552A6">
        <w:rPr>
          <w:noProof/>
        </w:rPr>
        <w:tab/>
      </w:r>
      <w:r w:rsidR="007552A6" w:rsidRPr="007552A6">
        <w:rPr>
          <w:noProof/>
        </w:rPr>
        <w:fldChar w:fldCharType="begin" w:fldLock="1"/>
      </w:r>
      <w:r w:rsidR="007552A6" w:rsidRPr="007552A6">
        <w:rPr>
          <w:noProof/>
        </w:rPr>
        <w:instrText xml:space="preserve"> PAGEREF _Toc138349379 \h </w:instrText>
      </w:r>
      <w:r w:rsidR="007552A6" w:rsidRPr="007552A6">
        <w:rPr>
          <w:noProof/>
        </w:rPr>
      </w:r>
      <w:r w:rsidR="007552A6" w:rsidRPr="007552A6">
        <w:rPr>
          <w:noProof/>
        </w:rPr>
        <w:fldChar w:fldCharType="separate"/>
      </w:r>
      <w:r w:rsidR="007552A6" w:rsidRPr="007552A6">
        <w:rPr>
          <w:noProof/>
        </w:rPr>
        <w:t>5</w:t>
      </w:r>
      <w:r w:rsidR="007552A6" w:rsidRPr="007552A6">
        <w:rPr>
          <w:noProof/>
        </w:rPr>
        <w:fldChar w:fldCharType="end"/>
      </w:r>
    </w:p>
    <w:p w14:paraId="510EC343" w14:textId="1A079134" w:rsidR="007552A6" w:rsidRPr="007552A6" w:rsidRDefault="007552A6">
      <w:pPr>
        <w:pStyle w:val="TOC1"/>
        <w:rPr>
          <w:rFonts w:asciiTheme="minorHAnsi" w:eastAsiaTheme="minorEastAsia" w:hAnsiTheme="minorHAnsi" w:cstheme="minorBidi"/>
          <w:noProof/>
          <w:szCs w:val="22"/>
          <w:lang w:eastAsia="en-GB"/>
        </w:rPr>
      </w:pPr>
      <w:r w:rsidRPr="007552A6">
        <w:rPr>
          <w:noProof/>
        </w:rPr>
        <w:t>1</w:t>
      </w:r>
      <w:r w:rsidRPr="007552A6">
        <w:rPr>
          <w:rFonts w:asciiTheme="minorHAnsi" w:eastAsiaTheme="minorEastAsia" w:hAnsiTheme="minorHAnsi" w:cstheme="minorBidi"/>
          <w:noProof/>
          <w:szCs w:val="22"/>
          <w:lang w:eastAsia="en-GB"/>
        </w:rPr>
        <w:tab/>
      </w:r>
      <w:r w:rsidRPr="007552A6">
        <w:rPr>
          <w:noProof/>
        </w:rPr>
        <w:t>Scope</w:t>
      </w:r>
      <w:r w:rsidRPr="007552A6">
        <w:rPr>
          <w:noProof/>
        </w:rPr>
        <w:tab/>
      </w:r>
      <w:r w:rsidRPr="007552A6">
        <w:rPr>
          <w:noProof/>
        </w:rPr>
        <w:fldChar w:fldCharType="begin" w:fldLock="1"/>
      </w:r>
      <w:r w:rsidRPr="007552A6">
        <w:rPr>
          <w:noProof/>
        </w:rPr>
        <w:instrText xml:space="preserve"> PAGEREF _Toc138349380 \h </w:instrText>
      </w:r>
      <w:r w:rsidRPr="007552A6">
        <w:rPr>
          <w:noProof/>
        </w:rPr>
      </w:r>
      <w:r w:rsidRPr="007552A6">
        <w:rPr>
          <w:noProof/>
        </w:rPr>
        <w:fldChar w:fldCharType="separate"/>
      </w:r>
      <w:r w:rsidRPr="007552A6">
        <w:rPr>
          <w:noProof/>
        </w:rPr>
        <w:t>7</w:t>
      </w:r>
      <w:r w:rsidRPr="007552A6">
        <w:rPr>
          <w:noProof/>
        </w:rPr>
        <w:fldChar w:fldCharType="end"/>
      </w:r>
    </w:p>
    <w:p w14:paraId="3E65C2F9" w14:textId="42F9378D" w:rsidR="007552A6" w:rsidRPr="007552A6" w:rsidRDefault="007552A6">
      <w:pPr>
        <w:pStyle w:val="TOC1"/>
        <w:rPr>
          <w:rFonts w:asciiTheme="minorHAnsi" w:eastAsiaTheme="minorEastAsia" w:hAnsiTheme="minorHAnsi" w:cstheme="minorBidi"/>
          <w:noProof/>
          <w:szCs w:val="22"/>
          <w:lang w:eastAsia="en-GB"/>
        </w:rPr>
      </w:pPr>
      <w:r w:rsidRPr="007552A6">
        <w:rPr>
          <w:noProof/>
        </w:rPr>
        <w:t>2</w:t>
      </w:r>
      <w:r w:rsidRPr="007552A6">
        <w:rPr>
          <w:rFonts w:asciiTheme="minorHAnsi" w:eastAsiaTheme="minorEastAsia" w:hAnsiTheme="minorHAnsi" w:cstheme="minorBidi"/>
          <w:noProof/>
          <w:szCs w:val="22"/>
          <w:lang w:eastAsia="en-GB"/>
        </w:rPr>
        <w:tab/>
      </w:r>
      <w:r w:rsidRPr="007552A6">
        <w:rPr>
          <w:noProof/>
        </w:rPr>
        <w:t>References</w:t>
      </w:r>
      <w:r w:rsidRPr="007552A6">
        <w:rPr>
          <w:noProof/>
        </w:rPr>
        <w:tab/>
      </w:r>
      <w:r w:rsidRPr="007552A6">
        <w:rPr>
          <w:noProof/>
        </w:rPr>
        <w:fldChar w:fldCharType="begin" w:fldLock="1"/>
      </w:r>
      <w:r w:rsidRPr="007552A6">
        <w:rPr>
          <w:noProof/>
        </w:rPr>
        <w:instrText xml:space="preserve"> PAGEREF _Toc138349381 \h </w:instrText>
      </w:r>
      <w:r w:rsidRPr="007552A6">
        <w:rPr>
          <w:noProof/>
        </w:rPr>
      </w:r>
      <w:r w:rsidRPr="007552A6">
        <w:rPr>
          <w:noProof/>
        </w:rPr>
        <w:fldChar w:fldCharType="separate"/>
      </w:r>
      <w:r w:rsidRPr="007552A6">
        <w:rPr>
          <w:noProof/>
        </w:rPr>
        <w:t>7</w:t>
      </w:r>
      <w:r w:rsidRPr="007552A6">
        <w:rPr>
          <w:noProof/>
        </w:rPr>
        <w:fldChar w:fldCharType="end"/>
      </w:r>
    </w:p>
    <w:p w14:paraId="60F597EE" w14:textId="66D051D6" w:rsidR="007552A6" w:rsidRPr="007552A6" w:rsidRDefault="007552A6">
      <w:pPr>
        <w:pStyle w:val="TOC1"/>
        <w:rPr>
          <w:rFonts w:asciiTheme="minorHAnsi" w:eastAsiaTheme="minorEastAsia" w:hAnsiTheme="minorHAnsi" w:cstheme="minorBidi"/>
          <w:noProof/>
          <w:szCs w:val="22"/>
          <w:lang w:eastAsia="en-GB"/>
        </w:rPr>
      </w:pPr>
      <w:r w:rsidRPr="007552A6">
        <w:rPr>
          <w:noProof/>
        </w:rPr>
        <w:t>3</w:t>
      </w:r>
      <w:r w:rsidRPr="007552A6">
        <w:rPr>
          <w:rFonts w:asciiTheme="minorHAnsi" w:eastAsiaTheme="minorEastAsia" w:hAnsiTheme="minorHAnsi" w:cstheme="minorBidi"/>
          <w:noProof/>
          <w:szCs w:val="22"/>
          <w:lang w:eastAsia="en-GB"/>
        </w:rPr>
        <w:tab/>
      </w:r>
      <w:r w:rsidRPr="007552A6">
        <w:rPr>
          <w:noProof/>
        </w:rPr>
        <w:t>Definitions and abbreviations</w:t>
      </w:r>
      <w:r w:rsidRPr="007552A6">
        <w:rPr>
          <w:noProof/>
        </w:rPr>
        <w:tab/>
      </w:r>
      <w:r w:rsidRPr="007552A6">
        <w:rPr>
          <w:noProof/>
        </w:rPr>
        <w:fldChar w:fldCharType="begin" w:fldLock="1"/>
      </w:r>
      <w:r w:rsidRPr="007552A6">
        <w:rPr>
          <w:noProof/>
        </w:rPr>
        <w:instrText xml:space="preserve"> PAGEREF _Toc138349382 \h </w:instrText>
      </w:r>
      <w:r w:rsidRPr="007552A6">
        <w:rPr>
          <w:noProof/>
        </w:rPr>
      </w:r>
      <w:r w:rsidRPr="007552A6">
        <w:rPr>
          <w:noProof/>
        </w:rPr>
        <w:fldChar w:fldCharType="separate"/>
      </w:r>
      <w:r w:rsidRPr="007552A6">
        <w:rPr>
          <w:noProof/>
        </w:rPr>
        <w:t>8</w:t>
      </w:r>
      <w:r w:rsidRPr="007552A6">
        <w:rPr>
          <w:noProof/>
        </w:rPr>
        <w:fldChar w:fldCharType="end"/>
      </w:r>
    </w:p>
    <w:p w14:paraId="48D27E9F" w14:textId="6931094C"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3.1</w:t>
      </w:r>
      <w:r w:rsidRPr="007552A6">
        <w:rPr>
          <w:rFonts w:asciiTheme="minorHAnsi" w:eastAsiaTheme="minorEastAsia" w:hAnsiTheme="minorHAnsi" w:cstheme="minorBidi"/>
          <w:noProof/>
          <w:sz w:val="22"/>
          <w:szCs w:val="22"/>
          <w:lang w:eastAsia="en-GB"/>
        </w:rPr>
        <w:tab/>
      </w:r>
      <w:r w:rsidRPr="007552A6">
        <w:rPr>
          <w:noProof/>
        </w:rPr>
        <w:t>Definitions</w:t>
      </w:r>
      <w:r w:rsidRPr="007552A6">
        <w:rPr>
          <w:noProof/>
        </w:rPr>
        <w:tab/>
      </w:r>
      <w:r w:rsidRPr="007552A6">
        <w:rPr>
          <w:noProof/>
        </w:rPr>
        <w:fldChar w:fldCharType="begin" w:fldLock="1"/>
      </w:r>
      <w:r w:rsidRPr="007552A6">
        <w:rPr>
          <w:noProof/>
        </w:rPr>
        <w:instrText xml:space="preserve"> PAGEREF _Toc138349383 \h </w:instrText>
      </w:r>
      <w:r w:rsidRPr="007552A6">
        <w:rPr>
          <w:noProof/>
        </w:rPr>
      </w:r>
      <w:r w:rsidRPr="007552A6">
        <w:rPr>
          <w:noProof/>
        </w:rPr>
        <w:fldChar w:fldCharType="separate"/>
      </w:r>
      <w:r w:rsidRPr="007552A6">
        <w:rPr>
          <w:noProof/>
        </w:rPr>
        <w:t>8</w:t>
      </w:r>
      <w:r w:rsidRPr="007552A6">
        <w:rPr>
          <w:noProof/>
        </w:rPr>
        <w:fldChar w:fldCharType="end"/>
      </w:r>
    </w:p>
    <w:p w14:paraId="4E506896" w14:textId="5E25133F"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3.</w:t>
      </w:r>
      <w:r w:rsidRPr="007552A6">
        <w:rPr>
          <w:noProof/>
          <w:lang w:eastAsia="zh-CN"/>
        </w:rPr>
        <w:t>2</w:t>
      </w:r>
      <w:r w:rsidRPr="007552A6">
        <w:rPr>
          <w:rFonts w:asciiTheme="minorHAnsi" w:eastAsiaTheme="minorEastAsia" w:hAnsiTheme="minorHAnsi" w:cstheme="minorBidi"/>
          <w:noProof/>
          <w:sz w:val="22"/>
          <w:szCs w:val="22"/>
          <w:lang w:eastAsia="en-GB"/>
        </w:rPr>
        <w:tab/>
      </w:r>
      <w:r w:rsidRPr="007552A6">
        <w:rPr>
          <w:noProof/>
        </w:rPr>
        <w:t>Abbreviations</w:t>
      </w:r>
      <w:r w:rsidRPr="007552A6">
        <w:rPr>
          <w:noProof/>
        </w:rPr>
        <w:tab/>
      </w:r>
      <w:r w:rsidRPr="007552A6">
        <w:rPr>
          <w:noProof/>
        </w:rPr>
        <w:fldChar w:fldCharType="begin" w:fldLock="1"/>
      </w:r>
      <w:r w:rsidRPr="007552A6">
        <w:rPr>
          <w:noProof/>
        </w:rPr>
        <w:instrText xml:space="preserve"> PAGEREF _Toc138349384 \h </w:instrText>
      </w:r>
      <w:r w:rsidRPr="007552A6">
        <w:rPr>
          <w:noProof/>
        </w:rPr>
      </w:r>
      <w:r w:rsidRPr="007552A6">
        <w:rPr>
          <w:noProof/>
        </w:rPr>
        <w:fldChar w:fldCharType="separate"/>
      </w:r>
      <w:r w:rsidRPr="007552A6">
        <w:rPr>
          <w:noProof/>
        </w:rPr>
        <w:t>8</w:t>
      </w:r>
      <w:r w:rsidRPr="007552A6">
        <w:rPr>
          <w:noProof/>
        </w:rPr>
        <w:fldChar w:fldCharType="end"/>
      </w:r>
    </w:p>
    <w:p w14:paraId="7DC91FA0" w14:textId="6287AC2F" w:rsidR="007552A6" w:rsidRPr="007552A6" w:rsidRDefault="007552A6">
      <w:pPr>
        <w:pStyle w:val="TOC1"/>
        <w:rPr>
          <w:rFonts w:asciiTheme="minorHAnsi" w:eastAsiaTheme="minorEastAsia" w:hAnsiTheme="minorHAnsi" w:cstheme="minorBidi"/>
          <w:noProof/>
          <w:szCs w:val="22"/>
          <w:lang w:eastAsia="en-GB"/>
        </w:rPr>
      </w:pPr>
      <w:r w:rsidRPr="007552A6">
        <w:rPr>
          <w:noProof/>
        </w:rPr>
        <w:t>4</w:t>
      </w:r>
      <w:r w:rsidRPr="007552A6">
        <w:rPr>
          <w:rFonts w:asciiTheme="minorHAnsi" w:eastAsiaTheme="minorEastAsia" w:hAnsiTheme="minorHAnsi" w:cstheme="minorBidi"/>
          <w:noProof/>
          <w:szCs w:val="22"/>
          <w:lang w:eastAsia="en-GB"/>
        </w:rPr>
        <w:tab/>
      </w:r>
      <w:r w:rsidRPr="007552A6">
        <w:rPr>
          <w:noProof/>
        </w:rPr>
        <w:t>Overview</w:t>
      </w:r>
      <w:r w:rsidRPr="007552A6">
        <w:rPr>
          <w:noProof/>
        </w:rPr>
        <w:tab/>
      </w:r>
      <w:r w:rsidRPr="007552A6">
        <w:rPr>
          <w:noProof/>
        </w:rPr>
        <w:fldChar w:fldCharType="begin" w:fldLock="1"/>
      </w:r>
      <w:r w:rsidRPr="007552A6">
        <w:rPr>
          <w:noProof/>
        </w:rPr>
        <w:instrText xml:space="preserve"> PAGEREF _Toc138349385 \h </w:instrText>
      </w:r>
      <w:r w:rsidRPr="007552A6">
        <w:rPr>
          <w:noProof/>
        </w:rPr>
      </w:r>
      <w:r w:rsidRPr="007552A6">
        <w:rPr>
          <w:noProof/>
        </w:rPr>
        <w:fldChar w:fldCharType="separate"/>
      </w:r>
      <w:r w:rsidRPr="007552A6">
        <w:rPr>
          <w:noProof/>
        </w:rPr>
        <w:t>8</w:t>
      </w:r>
      <w:r w:rsidRPr="007552A6">
        <w:rPr>
          <w:noProof/>
        </w:rPr>
        <w:fldChar w:fldCharType="end"/>
      </w:r>
    </w:p>
    <w:p w14:paraId="27CF34DD" w14:textId="63094CE5" w:rsidR="007552A6" w:rsidRPr="007552A6" w:rsidRDefault="007552A6">
      <w:pPr>
        <w:pStyle w:val="TOC1"/>
        <w:rPr>
          <w:rFonts w:asciiTheme="minorHAnsi" w:eastAsiaTheme="minorEastAsia" w:hAnsiTheme="minorHAnsi" w:cstheme="minorBidi"/>
          <w:noProof/>
          <w:szCs w:val="22"/>
          <w:lang w:eastAsia="en-GB"/>
        </w:rPr>
      </w:pPr>
      <w:r w:rsidRPr="007552A6">
        <w:rPr>
          <w:noProof/>
        </w:rPr>
        <w:t>5</w:t>
      </w:r>
      <w:r w:rsidRPr="007552A6">
        <w:rPr>
          <w:rFonts w:asciiTheme="minorHAnsi" w:eastAsiaTheme="minorEastAsia" w:hAnsiTheme="minorHAnsi" w:cstheme="minorBidi"/>
          <w:noProof/>
          <w:szCs w:val="22"/>
          <w:lang w:eastAsia="en-GB"/>
        </w:rPr>
        <w:tab/>
      </w:r>
      <w:r w:rsidRPr="007552A6">
        <w:rPr>
          <w:noProof/>
        </w:rPr>
        <w:t xml:space="preserve">Services offered by the </w:t>
      </w:r>
      <w:r w:rsidRPr="007552A6">
        <w:rPr>
          <w:noProof/>
          <w:lang w:eastAsia="zh-CN"/>
        </w:rPr>
        <w:t>5G PAnF</w:t>
      </w:r>
      <w:r w:rsidRPr="007552A6">
        <w:rPr>
          <w:noProof/>
        </w:rPr>
        <w:tab/>
      </w:r>
      <w:r w:rsidRPr="007552A6">
        <w:rPr>
          <w:noProof/>
        </w:rPr>
        <w:fldChar w:fldCharType="begin" w:fldLock="1"/>
      </w:r>
      <w:r w:rsidRPr="007552A6">
        <w:rPr>
          <w:noProof/>
        </w:rPr>
        <w:instrText xml:space="preserve"> PAGEREF _Toc138349386 \h </w:instrText>
      </w:r>
      <w:r w:rsidRPr="007552A6">
        <w:rPr>
          <w:noProof/>
        </w:rPr>
      </w:r>
      <w:r w:rsidRPr="007552A6">
        <w:rPr>
          <w:noProof/>
        </w:rPr>
        <w:fldChar w:fldCharType="separate"/>
      </w:r>
      <w:r w:rsidRPr="007552A6">
        <w:rPr>
          <w:noProof/>
        </w:rPr>
        <w:t>8</w:t>
      </w:r>
      <w:r w:rsidRPr="007552A6">
        <w:rPr>
          <w:noProof/>
        </w:rPr>
        <w:fldChar w:fldCharType="end"/>
      </w:r>
    </w:p>
    <w:p w14:paraId="532BBFF3" w14:textId="79E7C49A"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5.1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_Toc138349387 \h </w:instrText>
      </w:r>
      <w:r w:rsidRPr="007552A6">
        <w:rPr>
          <w:noProof/>
        </w:rPr>
      </w:r>
      <w:r w:rsidRPr="007552A6">
        <w:rPr>
          <w:noProof/>
        </w:rPr>
        <w:fldChar w:fldCharType="separate"/>
      </w:r>
      <w:r w:rsidRPr="007552A6">
        <w:rPr>
          <w:noProof/>
        </w:rPr>
        <w:t>8</w:t>
      </w:r>
      <w:r w:rsidRPr="007552A6">
        <w:rPr>
          <w:noProof/>
        </w:rPr>
        <w:fldChar w:fldCharType="end"/>
      </w:r>
    </w:p>
    <w:p w14:paraId="506FB9EC" w14:textId="0367AF4A"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5.2</w:t>
      </w:r>
      <w:r w:rsidRPr="007552A6">
        <w:rPr>
          <w:rFonts w:asciiTheme="minorHAnsi" w:eastAsiaTheme="minorEastAsia" w:hAnsiTheme="minorHAnsi" w:cstheme="minorBidi"/>
          <w:noProof/>
          <w:sz w:val="22"/>
          <w:szCs w:val="22"/>
          <w:lang w:eastAsia="en-GB"/>
        </w:rPr>
        <w:tab/>
      </w:r>
      <w:r w:rsidRPr="007552A6">
        <w:rPr>
          <w:noProof/>
          <w:lang w:eastAsia="zh-CN"/>
        </w:rPr>
        <w:t>Npanf_ProseKey</w:t>
      </w:r>
      <w:r w:rsidRPr="007552A6">
        <w:rPr>
          <w:noProof/>
        </w:rPr>
        <w:t xml:space="preserve"> Service</w:t>
      </w:r>
      <w:r w:rsidRPr="007552A6">
        <w:rPr>
          <w:noProof/>
        </w:rPr>
        <w:tab/>
      </w:r>
      <w:r w:rsidRPr="007552A6">
        <w:rPr>
          <w:noProof/>
        </w:rPr>
        <w:fldChar w:fldCharType="begin" w:fldLock="1"/>
      </w:r>
      <w:r w:rsidRPr="007552A6">
        <w:rPr>
          <w:noProof/>
        </w:rPr>
        <w:instrText xml:space="preserve"> PAGEREF _Toc138349388 \h </w:instrText>
      </w:r>
      <w:r w:rsidRPr="007552A6">
        <w:rPr>
          <w:noProof/>
        </w:rPr>
      </w:r>
      <w:r w:rsidRPr="007552A6">
        <w:rPr>
          <w:noProof/>
        </w:rPr>
        <w:fldChar w:fldCharType="separate"/>
      </w:r>
      <w:r w:rsidRPr="007552A6">
        <w:rPr>
          <w:noProof/>
        </w:rPr>
        <w:t>9</w:t>
      </w:r>
      <w:r w:rsidRPr="007552A6">
        <w:rPr>
          <w:noProof/>
        </w:rPr>
        <w:fldChar w:fldCharType="end"/>
      </w:r>
    </w:p>
    <w:p w14:paraId="693C7B1B" w14:textId="595499F1"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5.2.1</w:t>
      </w:r>
      <w:r w:rsidRPr="007552A6">
        <w:rPr>
          <w:rFonts w:asciiTheme="minorHAnsi" w:eastAsiaTheme="minorEastAsia" w:hAnsiTheme="minorHAnsi" w:cstheme="minorBidi"/>
          <w:noProof/>
          <w:sz w:val="22"/>
          <w:szCs w:val="22"/>
          <w:lang w:eastAsia="en-GB"/>
        </w:rPr>
        <w:tab/>
      </w:r>
      <w:r w:rsidRPr="007552A6">
        <w:rPr>
          <w:noProof/>
        </w:rPr>
        <w:t>Service Description</w:t>
      </w:r>
      <w:r w:rsidRPr="007552A6">
        <w:rPr>
          <w:noProof/>
        </w:rPr>
        <w:tab/>
      </w:r>
      <w:r w:rsidRPr="007552A6">
        <w:rPr>
          <w:noProof/>
        </w:rPr>
        <w:fldChar w:fldCharType="begin" w:fldLock="1"/>
      </w:r>
      <w:r w:rsidRPr="007552A6">
        <w:rPr>
          <w:noProof/>
        </w:rPr>
        <w:instrText xml:space="preserve"> PAGEREF _Toc138349389 \h </w:instrText>
      </w:r>
      <w:r w:rsidRPr="007552A6">
        <w:rPr>
          <w:noProof/>
        </w:rPr>
      </w:r>
      <w:r w:rsidRPr="007552A6">
        <w:rPr>
          <w:noProof/>
        </w:rPr>
        <w:fldChar w:fldCharType="separate"/>
      </w:r>
      <w:r w:rsidRPr="007552A6">
        <w:rPr>
          <w:noProof/>
        </w:rPr>
        <w:t>9</w:t>
      </w:r>
      <w:r w:rsidRPr="007552A6">
        <w:rPr>
          <w:noProof/>
        </w:rPr>
        <w:fldChar w:fldCharType="end"/>
      </w:r>
    </w:p>
    <w:p w14:paraId="504BBBFC" w14:textId="28C0F993"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5.2.2</w:t>
      </w:r>
      <w:r w:rsidRPr="007552A6">
        <w:rPr>
          <w:rFonts w:asciiTheme="minorHAnsi" w:eastAsiaTheme="minorEastAsia" w:hAnsiTheme="minorHAnsi" w:cstheme="minorBidi"/>
          <w:noProof/>
          <w:sz w:val="22"/>
          <w:szCs w:val="22"/>
          <w:lang w:eastAsia="en-GB"/>
        </w:rPr>
        <w:tab/>
      </w:r>
      <w:r w:rsidRPr="007552A6">
        <w:rPr>
          <w:noProof/>
        </w:rPr>
        <w:t>Service Operations</w:t>
      </w:r>
      <w:r w:rsidRPr="007552A6">
        <w:rPr>
          <w:noProof/>
        </w:rPr>
        <w:tab/>
      </w:r>
      <w:r w:rsidRPr="007552A6">
        <w:rPr>
          <w:noProof/>
        </w:rPr>
        <w:fldChar w:fldCharType="begin" w:fldLock="1"/>
      </w:r>
      <w:r w:rsidRPr="007552A6">
        <w:rPr>
          <w:noProof/>
        </w:rPr>
        <w:instrText xml:space="preserve"> PAGEREF _Toc138349390 \h </w:instrText>
      </w:r>
      <w:r w:rsidRPr="007552A6">
        <w:rPr>
          <w:noProof/>
        </w:rPr>
      </w:r>
      <w:r w:rsidRPr="007552A6">
        <w:rPr>
          <w:noProof/>
        </w:rPr>
        <w:fldChar w:fldCharType="separate"/>
      </w:r>
      <w:r w:rsidRPr="007552A6">
        <w:rPr>
          <w:noProof/>
        </w:rPr>
        <w:t>9</w:t>
      </w:r>
      <w:r w:rsidRPr="007552A6">
        <w:rPr>
          <w:noProof/>
        </w:rPr>
        <w:fldChar w:fldCharType="end"/>
      </w:r>
    </w:p>
    <w:p w14:paraId="04779216" w14:textId="4B99E3A7"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5.2.2.1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_Toc138349391 \h </w:instrText>
      </w:r>
      <w:r w:rsidRPr="007552A6">
        <w:rPr>
          <w:noProof/>
        </w:rPr>
      </w:r>
      <w:r w:rsidRPr="007552A6">
        <w:rPr>
          <w:noProof/>
        </w:rPr>
        <w:fldChar w:fldCharType="separate"/>
      </w:r>
      <w:r w:rsidRPr="007552A6">
        <w:rPr>
          <w:noProof/>
        </w:rPr>
        <w:t>9</w:t>
      </w:r>
      <w:r w:rsidRPr="007552A6">
        <w:rPr>
          <w:noProof/>
        </w:rPr>
        <w:fldChar w:fldCharType="end"/>
      </w:r>
    </w:p>
    <w:p w14:paraId="7A2BF9CE" w14:textId="46F8ECC4"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5.2.2.2</w:t>
      </w:r>
      <w:r w:rsidRPr="007552A6">
        <w:rPr>
          <w:rFonts w:asciiTheme="minorHAnsi" w:eastAsiaTheme="minorEastAsia" w:hAnsiTheme="minorHAnsi" w:cstheme="minorBidi"/>
          <w:noProof/>
          <w:sz w:val="22"/>
          <w:szCs w:val="22"/>
          <w:lang w:eastAsia="en-GB"/>
        </w:rPr>
        <w:tab/>
      </w:r>
      <w:r w:rsidRPr="007552A6">
        <w:rPr>
          <w:noProof/>
          <w:lang w:eastAsia="zh-CN"/>
        </w:rPr>
        <w:t>Register</w:t>
      </w:r>
      <w:r w:rsidRPr="007552A6">
        <w:rPr>
          <w:noProof/>
        </w:rPr>
        <w:tab/>
      </w:r>
      <w:r w:rsidRPr="007552A6">
        <w:rPr>
          <w:noProof/>
        </w:rPr>
        <w:fldChar w:fldCharType="begin" w:fldLock="1"/>
      </w:r>
      <w:r w:rsidRPr="007552A6">
        <w:rPr>
          <w:noProof/>
        </w:rPr>
        <w:instrText xml:space="preserve"> PAGEREF _Toc138349392 \h </w:instrText>
      </w:r>
      <w:r w:rsidRPr="007552A6">
        <w:rPr>
          <w:noProof/>
        </w:rPr>
      </w:r>
      <w:r w:rsidRPr="007552A6">
        <w:rPr>
          <w:noProof/>
        </w:rPr>
        <w:fldChar w:fldCharType="separate"/>
      </w:r>
      <w:r w:rsidRPr="007552A6">
        <w:rPr>
          <w:noProof/>
        </w:rPr>
        <w:t>9</w:t>
      </w:r>
      <w:r w:rsidRPr="007552A6">
        <w:rPr>
          <w:noProof/>
        </w:rPr>
        <w:fldChar w:fldCharType="end"/>
      </w:r>
    </w:p>
    <w:p w14:paraId="041B4D4C" w14:textId="2715426A"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5.2.2.2.1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_Toc138349393 \h </w:instrText>
      </w:r>
      <w:r w:rsidRPr="007552A6">
        <w:rPr>
          <w:noProof/>
        </w:rPr>
      </w:r>
      <w:r w:rsidRPr="007552A6">
        <w:rPr>
          <w:noProof/>
        </w:rPr>
        <w:fldChar w:fldCharType="separate"/>
      </w:r>
      <w:r w:rsidRPr="007552A6">
        <w:rPr>
          <w:noProof/>
        </w:rPr>
        <w:t>9</w:t>
      </w:r>
      <w:r w:rsidRPr="007552A6">
        <w:rPr>
          <w:noProof/>
        </w:rPr>
        <w:fldChar w:fldCharType="end"/>
      </w:r>
    </w:p>
    <w:p w14:paraId="26712105" w14:textId="00BD0D4F"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5.2.2.3</w:t>
      </w:r>
      <w:r w:rsidRPr="007552A6">
        <w:rPr>
          <w:rFonts w:asciiTheme="minorHAnsi" w:eastAsiaTheme="minorEastAsia" w:hAnsiTheme="minorHAnsi" w:cstheme="minorBidi"/>
          <w:noProof/>
          <w:sz w:val="22"/>
          <w:szCs w:val="22"/>
          <w:lang w:eastAsia="en-GB"/>
        </w:rPr>
        <w:tab/>
      </w:r>
      <w:r w:rsidRPr="007552A6">
        <w:rPr>
          <w:noProof/>
          <w:lang w:eastAsia="zh-CN"/>
        </w:rPr>
        <w:t>Retrieve</w:t>
      </w:r>
      <w:r w:rsidRPr="007552A6">
        <w:rPr>
          <w:noProof/>
        </w:rPr>
        <w:tab/>
      </w:r>
      <w:r w:rsidRPr="007552A6">
        <w:rPr>
          <w:noProof/>
        </w:rPr>
        <w:fldChar w:fldCharType="begin" w:fldLock="1"/>
      </w:r>
      <w:r w:rsidRPr="007552A6">
        <w:rPr>
          <w:noProof/>
        </w:rPr>
        <w:instrText xml:space="preserve"> PAGEREF _Toc138349394 \h </w:instrText>
      </w:r>
      <w:r w:rsidRPr="007552A6">
        <w:rPr>
          <w:noProof/>
        </w:rPr>
      </w:r>
      <w:r w:rsidRPr="007552A6">
        <w:rPr>
          <w:noProof/>
        </w:rPr>
        <w:fldChar w:fldCharType="separate"/>
      </w:r>
      <w:r w:rsidRPr="007552A6">
        <w:rPr>
          <w:noProof/>
        </w:rPr>
        <w:t>10</w:t>
      </w:r>
      <w:r w:rsidRPr="007552A6">
        <w:rPr>
          <w:noProof/>
        </w:rPr>
        <w:fldChar w:fldCharType="end"/>
      </w:r>
    </w:p>
    <w:p w14:paraId="5D0C906F" w14:textId="2DB29804"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5.2.2.3.1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_Toc138349395 \h </w:instrText>
      </w:r>
      <w:r w:rsidRPr="007552A6">
        <w:rPr>
          <w:noProof/>
        </w:rPr>
      </w:r>
      <w:r w:rsidRPr="007552A6">
        <w:rPr>
          <w:noProof/>
        </w:rPr>
        <w:fldChar w:fldCharType="separate"/>
      </w:r>
      <w:r w:rsidRPr="007552A6">
        <w:rPr>
          <w:noProof/>
        </w:rPr>
        <w:t>10</w:t>
      </w:r>
      <w:r w:rsidRPr="007552A6">
        <w:rPr>
          <w:noProof/>
        </w:rPr>
        <w:fldChar w:fldCharType="end"/>
      </w:r>
    </w:p>
    <w:p w14:paraId="460DE770" w14:textId="428D1CFA"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5.3</w:t>
      </w:r>
      <w:r w:rsidRPr="007552A6">
        <w:rPr>
          <w:rFonts w:asciiTheme="minorHAnsi" w:eastAsiaTheme="minorEastAsia" w:hAnsiTheme="minorHAnsi" w:cstheme="minorBidi"/>
          <w:noProof/>
          <w:sz w:val="22"/>
          <w:szCs w:val="22"/>
          <w:lang w:eastAsia="en-GB"/>
        </w:rPr>
        <w:tab/>
      </w:r>
      <w:r w:rsidRPr="007552A6">
        <w:rPr>
          <w:noProof/>
          <w:lang w:eastAsia="zh-CN"/>
        </w:rPr>
        <w:t>Npanf_ResolveRemoteUserId</w:t>
      </w:r>
      <w:r w:rsidRPr="007552A6">
        <w:rPr>
          <w:noProof/>
        </w:rPr>
        <w:t xml:space="preserve"> Service</w:t>
      </w:r>
      <w:r w:rsidRPr="007552A6">
        <w:rPr>
          <w:noProof/>
        </w:rPr>
        <w:tab/>
      </w:r>
      <w:r w:rsidRPr="007552A6">
        <w:rPr>
          <w:noProof/>
        </w:rPr>
        <w:fldChar w:fldCharType="begin" w:fldLock="1"/>
      </w:r>
      <w:r w:rsidRPr="007552A6">
        <w:rPr>
          <w:noProof/>
        </w:rPr>
        <w:instrText xml:space="preserve"> PAGEREF _Toc138349396 \h </w:instrText>
      </w:r>
      <w:r w:rsidRPr="007552A6">
        <w:rPr>
          <w:noProof/>
        </w:rPr>
      </w:r>
      <w:r w:rsidRPr="007552A6">
        <w:rPr>
          <w:noProof/>
        </w:rPr>
        <w:fldChar w:fldCharType="separate"/>
      </w:r>
      <w:r w:rsidRPr="007552A6">
        <w:rPr>
          <w:noProof/>
        </w:rPr>
        <w:t>11</w:t>
      </w:r>
      <w:r w:rsidRPr="007552A6">
        <w:rPr>
          <w:noProof/>
        </w:rPr>
        <w:fldChar w:fldCharType="end"/>
      </w:r>
    </w:p>
    <w:p w14:paraId="1E7489DB" w14:textId="11085D9E"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5.3.1</w:t>
      </w:r>
      <w:r w:rsidRPr="007552A6">
        <w:rPr>
          <w:rFonts w:asciiTheme="minorHAnsi" w:eastAsiaTheme="minorEastAsia" w:hAnsiTheme="minorHAnsi" w:cstheme="minorBidi"/>
          <w:noProof/>
          <w:sz w:val="22"/>
          <w:szCs w:val="22"/>
          <w:lang w:eastAsia="en-GB"/>
        </w:rPr>
        <w:tab/>
      </w:r>
      <w:r w:rsidRPr="007552A6">
        <w:rPr>
          <w:noProof/>
        </w:rPr>
        <w:t>Service Description</w:t>
      </w:r>
      <w:r w:rsidRPr="007552A6">
        <w:rPr>
          <w:noProof/>
        </w:rPr>
        <w:tab/>
      </w:r>
      <w:r w:rsidRPr="007552A6">
        <w:rPr>
          <w:noProof/>
        </w:rPr>
        <w:fldChar w:fldCharType="begin" w:fldLock="1"/>
      </w:r>
      <w:r w:rsidRPr="007552A6">
        <w:rPr>
          <w:noProof/>
        </w:rPr>
        <w:instrText xml:space="preserve"> PAGEREF _Toc138349397 \h </w:instrText>
      </w:r>
      <w:r w:rsidRPr="007552A6">
        <w:rPr>
          <w:noProof/>
        </w:rPr>
      </w:r>
      <w:r w:rsidRPr="007552A6">
        <w:rPr>
          <w:noProof/>
        </w:rPr>
        <w:fldChar w:fldCharType="separate"/>
      </w:r>
      <w:r w:rsidRPr="007552A6">
        <w:rPr>
          <w:noProof/>
        </w:rPr>
        <w:t>11</w:t>
      </w:r>
      <w:r w:rsidRPr="007552A6">
        <w:rPr>
          <w:noProof/>
        </w:rPr>
        <w:fldChar w:fldCharType="end"/>
      </w:r>
    </w:p>
    <w:p w14:paraId="77D96C0C" w14:textId="0F5B87F0"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5.3.2</w:t>
      </w:r>
      <w:r w:rsidRPr="007552A6">
        <w:rPr>
          <w:rFonts w:asciiTheme="minorHAnsi" w:eastAsiaTheme="minorEastAsia" w:hAnsiTheme="minorHAnsi" w:cstheme="minorBidi"/>
          <w:noProof/>
          <w:sz w:val="22"/>
          <w:szCs w:val="22"/>
          <w:lang w:eastAsia="en-GB"/>
        </w:rPr>
        <w:tab/>
      </w:r>
      <w:r w:rsidRPr="007552A6">
        <w:rPr>
          <w:noProof/>
        </w:rPr>
        <w:t>Service Operations</w:t>
      </w:r>
      <w:r w:rsidRPr="007552A6">
        <w:rPr>
          <w:noProof/>
        </w:rPr>
        <w:tab/>
      </w:r>
      <w:r w:rsidRPr="007552A6">
        <w:rPr>
          <w:noProof/>
        </w:rPr>
        <w:fldChar w:fldCharType="begin" w:fldLock="1"/>
      </w:r>
      <w:r w:rsidRPr="007552A6">
        <w:rPr>
          <w:noProof/>
        </w:rPr>
        <w:instrText xml:space="preserve"> PAGEREF _Toc138349398 \h </w:instrText>
      </w:r>
      <w:r w:rsidRPr="007552A6">
        <w:rPr>
          <w:noProof/>
        </w:rPr>
      </w:r>
      <w:r w:rsidRPr="007552A6">
        <w:rPr>
          <w:noProof/>
        </w:rPr>
        <w:fldChar w:fldCharType="separate"/>
      </w:r>
      <w:r w:rsidRPr="007552A6">
        <w:rPr>
          <w:noProof/>
        </w:rPr>
        <w:t>11</w:t>
      </w:r>
      <w:r w:rsidRPr="007552A6">
        <w:rPr>
          <w:noProof/>
        </w:rPr>
        <w:fldChar w:fldCharType="end"/>
      </w:r>
    </w:p>
    <w:p w14:paraId="6B13123A" w14:textId="0BD1FF41"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5.3.2.1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_Toc138349399 \h </w:instrText>
      </w:r>
      <w:r w:rsidRPr="007552A6">
        <w:rPr>
          <w:noProof/>
        </w:rPr>
      </w:r>
      <w:r w:rsidRPr="007552A6">
        <w:rPr>
          <w:noProof/>
        </w:rPr>
        <w:fldChar w:fldCharType="separate"/>
      </w:r>
      <w:r w:rsidRPr="007552A6">
        <w:rPr>
          <w:noProof/>
        </w:rPr>
        <w:t>11</w:t>
      </w:r>
      <w:r w:rsidRPr="007552A6">
        <w:rPr>
          <w:noProof/>
        </w:rPr>
        <w:fldChar w:fldCharType="end"/>
      </w:r>
    </w:p>
    <w:p w14:paraId="55AF1D4D" w14:textId="1F942658"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5.3.2.2</w:t>
      </w:r>
      <w:r w:rsidRPr="007552A6">
        <w:rPr>
          <w:rFonts w:asciiTheme="minorHAnsi" w:eastAsiaTheme="minorEastAsia" w:hAnsiTheme="minorHAnsi" w:cstheme="minorBidi"/>
          <w:noProof/>
          <w:sz w:val="22"/>
          <w:szCs w:val="22"/>
          <w:lang w:eastAsia="en-GB"/>
        </w:rPr>
        <w:tab/>
      </w:r>
      <w:r w:rsidRPr="007552A6">
        <w:rPr>
          <w:noProof/>
        </w:rPr>
        <w:t>ResolveRemoteUserId</w:t>
      </w:r>
      <w:r w:rsidRPr="007552A6">
        <w:rPr>
          <w:noProof/>
        </w:rPr>
        <w:tab/>
      </w:r>
      <w:r w:rsidRPr="007552A6">
        <w:rPr>
          <w:noProof/>
        </w:rPr>
        <w:fldChar w:fldCharType="begin" w:fldLock="1"/>
      </w:r>
      <w:r w:rsidRPr="007552A6">
        <w:rPr>
          <w:noProof/>
        </w:rPr>
        <w:instrText xml:space="preserve"> PAGEREF _Toc138349400 \h </w:instrText>
      </w:r>
      <w:r w:rsidRPr="007552A6">
        <w:rPr>
          <w:noProof/>
        </w:rPr>
      </w:r>
      <w:r w:rsidRPr="007552A6">
        <w:rPr>
          <w:noProof/>
        </w:rPr>
        <w:fldChar w:fldCharType="separate"/>
      </w:r>
      <w:r w:rsidRPr="007552A6">
        <w:rPr>
          <w:noProof/>
        </w:rPr>
        <w:t>11</w:t>
      </w:r>
      <w:r w:rsidRPr="007552A6">
        <w:rPr>
          <w:noProof/>
        </w:rPr>
        <w:fldChar w:fldCharType="end"/>
      </w:r>
    </w:p>
    <w:p w14:paraId="3A03F1E8" w14:textId="5CDB2661"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5.3.2.2.1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_Toc138349401 \h </w:instrText>
      </w:r>
      <w:r w:rsidRPr="007552A6">
        <w:rPr>
          <w:noProof/>
        </w:rPr>
      </w:r>
      <w:r w:rsidRPr="007552A6">
        <w:rPr>
          <w:noProof/>
        </w:rPr>
        <w:fldChar w:fldCharType="separate"/>
      </w:r>
      <w:r w:rsidRPr="007552A6">
        <w:rPr>
          <w:noProof/>
        </w:rPr>
        <w:t>11</w:t>
      </w:r>
      <w:r w:rsidRPr="007552A6">
        <w:rPr>
          <w:noProof/>
        </w:rPr>
        <w:fldChar w:fldCharType="end"/>
      </w:r>
    </w:p>
    <w:p w14:paraId="44643071" w14:textId="40FAF576" w:rsidR="007552A6" w:rsidRPr="007552A6" w:rsidRDefault="007552A6">
      <w:pPr>
        <w:pStyle w:val="TOC1"/>
        <w:rPr>
          <w:rFonts w:asciiTheme="minorHAnsi" w:eastAsiaTheme="minorEastAsia" w:hAnsiTheme="minorHAnsi" w:cstheme="minorBidi"/>
          <w:noProof/>
          <w:szCs w:val="22"/>
          <w:lang w:eastAsia="en-GB"/>
        </w:rPr>
      </w:pPr>
      <w:r w:rsidRPr="007552A6">
        <w:rPr>
          <w:noProof/>
        </w:rPr>
        <w:t>6</w:t>
      </w:r>
      <w:r w:rsidRPr="007552A6">
        <w:rPr>
          <w:rFonts w:asciiTheme="minorHAnsi" w:eastAsiaTheme="minorEastAsia" w:hAnsiTheme="minorHAnsi" w:cstheme="minorBidi"/>
          <w:noProof/>
          <w:szCs w:val="22"/>
          <w:lang w:eastAsia="en-GB"/>
        </w:rPr>
        <w:tab/>
      </w:r>
      <w:r w:rsidRPr="007552A6">
        <w:rPr>
          <w:noProof/>
        </w:rPr>
        <w:t>API Definitions</w:t>
      </w:r>
      <w:r w:rsidRPr="007552A6">
        <w:rPr>
          <w:noProof/>
        </w:rPr>
        <w:tab/>
      </w:r>
      <w:r w:rsidRPr="007552A6">
        <w:rPr>
          <w:noProof/>
        </w:rPr>
        <w:fldChar w:fldCharType="begin" w:fldLock="1"/>
      </w:r>
      <w:r w:rsidRPr="007552A6">
        <w:rPr>
          <w:noProof/>
        </w:rPr>
        <w:instrText xml:space="preserve"> PAGEREF _Toc138349402 \h </w:instrText>
      </w:r>
      <w:r w:rsidRPr="007552A6">
        <w:rPr>
          <w:noProof/>
        </w:rPr>
      </w:r>
      <w:r w:rsidRPr="007552A6">
        <w:rPr>
          <w:noProof/>
        </w:rPr>
        <w:fldChar w:fldCharType="separate"/>
      </w:r>
      <w:r w:rsidRPr="007552A6">
        <w:rPr>
          <w:noProof/>
        </w:rPr>
        <w:t>12</w:t>
      </w:r>
      <w:r w:rsidRPr="007552A6">
        <w:rPr>
          <w:noProof/>
        </w:rPr>
        <w:fldChar w:fldCharType="end"/>
      </w:r>
    </w:p>
    <w:p w14:paraId="52A32CC0" w14:textId="65D82B61"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6.1</w:t>
      </w:r>
      <w:r w:rsidRPr="007552A6">
        <w:rPr>
          <w:rFonts w:asciiTheme="minorHAnsi" w:eastAsiaTheme="minorEastAsia" w:hAnsiTheme="minorHAnsi" w:cstheme="minorBidi"/>
          <w:noProof/>
          <w:sz w:val="22"/>
          <w:szCs w:val="22"/>
          <w:lang w:eastAsia="en-GB"/>
        </w:rPr>
        <w:tab/>
      </w:r>
      <w:r w:rsidRPr="007552A6">
        <w:rPr>
          <w:noProof/>
          <w:lang w:eastAsia="zh-CN"/>
        </w:rPr>
        <w:t>Npanf_ProseKey</w:t>
      </w:r>
      <w:r w:rsidRPr="007552A6">
        <w:rPr>
          <w:noProof/>
        </w:rPr>
        <w:t xml:space="preserve"> Service API</w:t>
      </w:r>
      <w:r w:rsidRPr="007552A6">
        <w:rPr>
          <w:noProof/>
        </w:rPr>
        <w:tab/>
      </w:r>
      <w:r w:rsidRPr="007552A6">
        <w:rPr>
          <w:noProof/>
        </w:rPr>
        <w:fldChar w:fldCharType="begin" w:fldLock="1"/>
      </w:r>
      <w:r w:rsidRPr="007552A6">
        <w:rPr>
          <w:noProof/>
        </w:rPr>
        <w:instrText xml:space="preserve"> PAGEREF _Toc138349403 \h </w:instrText>
      </w:r>
      <w:r w:rsidRPr="007552A6">
        <w:rPr>
          <w:noProof/>
        </w:rPr>
      </w:r>
      <w:r w:rsidRPr="007552A6">
        <w:rPr>
          <w:noProof/>
        </w:rPr>
        <w:fldChar w:fldCharType="separate"/>
      </w:r>
      <w:r w:rsidRPr="007552A6">
        <w:rPr>
          <w:noProof/>
        </w:rPr>
        <w:t>12</w:t>
      </w:r>
      <w:r w:rsidRPr="007552A6">
        <w:rPr>
          <w:noProof/>
        </w:rPr>
        <w:fldChar w:fldCharType="end"/>
      </w:r>
    </w:p>
    <w:p w14:paraId="58F8A973" w14:textId="1173FD02"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_Toc138349404 \h </w:instrText>
      </w:r>
      <w:r w:rsidRPr="007552A6">
        <w:rPr>
          <w:noProof/>
        </w:rPr>
      </w:r>
      <w:r w:rsidRPr="007552A6">
        <w:rPr>
          <w:noProof/>
        </w:rPr>
        <w:fldChar w:fldCharType="separate"/>
      </w:r>
      <w:r w:rsidRPr="007552A6">
        <w:rPr>
          <w:noProof/>
        </w:rPr>
        <w:t>12</w:t>
      </w:r>
      <w:r w:rsidRPr="007552A6">
        <w:rPr>
          <w:noProof/>
        </w:rPr>
        <w:fldChar w:fldCharType="end"/>
      </w:r>
    </w:p>
    <w:p w14:paraId="5689899A" w14:textId="099E59C7"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6.1.2</w:t>
      </w:r>
      <w:r w:rsidRPr="007552A6">
        <w:rPr>
          <w:rFonts w:asciiTheme="minorHAnsi" w:eastAsiaTheme="minorEastAsia" w:hAnsiTheme="minorHAnsi" w:cstheme="minorBidi"/>
          <w:noProof/>
          <w:sz w:val="22"/>
          <w:szCs w:val="22"/>
          <w:lang w:eastAsia="en-GB"/>
        </w:rPr>
        <w:tab/>
      </w:r>
      <w:r w:rsidRPr="007552A6">
        <w:rPr>
          <w:noProof/>
        </w:rPr>
        <w:t>Usage of HTTP</w:t>
      </w:r>
      <w:r w:rsidRPr="007552A6">
        <w:rPr>
          <w:noProof/>
        </w:rPr>
        <w:tab/>
      </w:r>
      <w:r w:rsidRPr="007552A6">
        <w:rPr>
          <w:noProof/>
        </w:rPr>
        <w:fldChar w:fldCharType="begin" w:fldLock="1"/>
      </w:r>
      <w:r w:rsidRPr="007552A6">
        <w:rPr>
          <w:noProof/>
        </w:rPr>
        <w:instrText xml:space="preserve"> PAGEREF _Toc138349405 \h </w:instrText>
      </w:r>
      <w:r w:rsidRPr="007552A6">
        <w:rPr>
          <w:noProof/>
        </w:rPr>
      </w:r>
      <w:r w:rsidRPr="007552A6">
        <w:rPr>
          <w:noProof/>
        </w:rPr>
        <w:fldChar w:fldCharType="separate"/>
      </w:r>
      <w:r w:rsidRPr="007552A6">
        <w:rPr>
          <w:noProof/>
        </w:rPr>
        <w:t>12</w:t>
      </w:r>
      <w:r w:rsidRPr="007552A6">
        <w:rPr>
          <w:noProof/>
        </w:rPr>
        <w:fldChar w:fldCharType="end"/>
      </w:r>
    </w:p>
    <w:p w14:paraId="7570B734" w14:textId="18210AB5"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6.1.2.1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_Toc138349406 \h </w:instrText>
      </w:r>
      <w:r w:rsidRPr="007552A6">
        <w:rPr>
          <w:noProof/>
        </w:rPr>
      </w:r>
      <w:r w:rsidRPr="007552A6">
        <w:rPr>
          <w:noProof/>
        </w:rPr>
        <w:fldChar w:fldCharType="separate"/>
      </w:r>
      <w:r w:rsidRPr="007552A6">
        <w:rPr>
          <w:noProof/>
        </w:rPr>
        <w:t>12</w:t>
      </w:r>
      <w:r w:rsidRPr="007552A6">
        <w:rPr>
          <w:noProof/>
        </w:rPr>
        <w:fldChar w:fldCharType="end"/>
      </w:r>
    </w:p>
    <w:p w14:paraId="00313311" w14:textId="45753AF0"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6.1.2.2</w:t>
      </w:r>
      <w:r w:rsidRPr="007552A6">
        <w:rPr>
          <w:rFonts w:asciiTheme="minorHAnsi" w:eastAsiaTheme="minorEastAsia" w:hAnsiTheme="minorHAnsi" w:cstheme="minorBidi"/>
          <w:noProof/>
          <w:sz w:val="22"/>
          <w:szCs w:val="22"/>
          <w:lang w:eastAsia="en-GB"/>
        </w:rPr>
        <w:tab/>
      </w:r>
      <w:r w:rsidRPr="007552A6">
        <w:rPr>
          <w:noProof/>
        </w:rPr>
        <w:t>HTTP standard headers</w:t>
      </w:r>
      <w:r w:rsidRPr="007552A6">
        <w:rPr>
          <w:noProof/>
        </w:rPr>
        <w:tab/>
      </w:r>
      <w:r w:rsidRPr="007552A6">
        <w:rPr>
          <w:noProof/>
        </w:rPr>
        <w:fldChar w:fldCharType="begin" w:fldLock="1"/>
      </w:r>
      <w:r w:rsidRPr="007552A6">
        <w:rPr>
          <w:noProof/>
        </w:rPr>
        <w:instrText xml:space="preserve"> PAGEREF _Toc138349407 \h </w:instrText>
      </w:r>
      <w:r w:rsidRPr="007552A6">
        <w:rPr>
          <w:noProof/>
        </w:rPr>
      </w:r>
      <w:r w:rsidRPr="007552A6">
        <w:rPr>
          <w:noProof/>
        </w:rPr>
        <w:fldChar w:fldCharType="separate"/>
      </w:r>
      <w:r w:rsidRPr="007552A6">
        <w:rPr>
          <w:noProof/>
        </w:rPr>
        <w:t>12</w:t>
      </w:r>
      <w:r w:rsidRPr="007552A6">
        <w:rPr>
          <w:noProof/>
        </w:rPr>
        <w:fldChar w:fldCharType="end"/>
      </w:r>
    </w:p>
    <w:p w14:paraId="7A80B950" w14:textId="6D837600"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6.1.2.2.1</w:t>
      </w:r>
      <w:r w:rsidRPr="007552A6">
        <w:rPr>
          <w:rFonts w:asciiTheme="minorHAnsi" w:eastAsiaTheme="minorEastAsia" w:hAnsiTheme="minorHAnsi" w:cstheme="minorBidi"/>
          <w:noProof/>
          <w:sz w:val="22"/>
          <w:szCs w:val="22"/>
          <w:lang w:eastAsia="en-GB"/>
        </w:rPr>
        <w:tab/>
      </w:r>
      <w:r w:rsidRPr="007552A6">
        <w:rPr>
          <w:noProof/>
          <w:lang w:eastAsia="zh-CN"/>
        </w:rPr>
        <w:t>General</w:t>
      </w:r>
      <w:r w:rsidRPr="007552A6">
        <w:rPr>
          <w:noProof/>
        </w:rPr>
        <w:tab/>
      </w:r>
      <w:r w:rsidRPr="007552A6">
        <w:rPr>
          <w:noProof/>
        </w:rPr>
        <w:fldChar w:fldCharType="begin" w:fldLock="1"/>
      </w:r>
      <w:r w:rsidRPr="007552A6">
        <w:rPr>
          <w:noProof/>
        </w:rPr>
        <w:instrText xml:space="preserve"> PAGEREF _Toc138349408 \h </w:instrText>
      </w:r>
      <w:r w:rsidRPr="007552A6">
        <w:rPr>
          <w:noProof/>
        </w:rPr>
      </w:r>
      <w:r w:rsidRPr="007552A6">
        <w:rPr>
          <w:noProof/>
        </w:rPr>
        <w:fldChar w:fldCharType="separate"/>
      </w:r>
      <w:r w:rsidRPr="007552A6">
        <w:rPr>
          <w:noProof/>
        </w:rPr>
        <w:t>12</w:t>
      </w:r>
      <w:r w:rsidRPr="007552A6">
        <w:rPr>
          <w:noProof/>
        </w:rPr>
        <w:fldChar w:fldCharType="end"/>
      </w:r>
    </w:p>
    <w:p w14:paraId="37521D5D" w14:textId="697F2EC4"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6.1.2.2.2</w:t>
      </w:r>
      <w:r w:rsidRPr="007552A6">
        <w:rPr>
          <w:rFonts w:asciiTheme="minorHAnsi" w:eastAsiaTheme="minorEastAsia" w:hAnsiTheme="minorHAnsi" w:cstheme="minorBidi"/>
          <w:noProof/>
          <w:sz w:val="22"/>
          <w:szCs w:val="22"/>
          <w:lang w:eastAsia="en-GB"/>
        </w:rPr>
        <w:tab/>
      </w:r>
      <w:r w:rsidRPr="007552A6">
        <w:rPr>
          <w:noProof/>
        </w:rPr>
        <w:t>Content type</w:t>
      </w:r>
      <w:r w:rsidRPr="007552A6">
        <w:rPr>
          <w:noProof/>
        </w:rPr>
        <w:tab/>
      </w:r>
      <w:r w:rsidRPr="007552A6">
        <w:rPr>
          <w:noProof/>
        </w:rPr>
        <w:fldChar w:fldCharType="begin" w:fldLock="1"/>
      </w:r>
      <w:r w:rsidRPr="007552A6">
        <w:rPr>
          <w:noProof/>
        </w:rPr>
        <w:instrText xml:space="preserve"> PAGEREF _Toc138349409 \h </w:instrText>
      </w:r>
      <w:r w:rsidRPr="007552A6">
        <w:rPr>
          <w:noProof/>
        </w:rPr>
      </w:r>
      <w:r w:rsidRPr="007552A6">
        <w:rPr>
          <w:noProof/>
        </w:rPr>
        <w:fldChar w:fldCharType="separate"/>
      </w:r>
      <w:r w:rsidRPr="007552A6">
        <w:rPr>
          <w:noProof/>
        </w:rPr>
        <w:t>12</w:t>
      </w:r>
      <w:r w:rsidRPr="007552A6">
        <w:rPr>
          <w:noProof/>
        </w:rPr>
        <w:fldChar w:fldCharType="end"/>
      </w:r>
    </w:p>
    <w:p w14:paraId="643D3ED7" w14:textId="18BC15A5"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6.1.2.3</w:t>
      </w:r>
      <w:r w:rsidRPr="007552A6">
        <w:rPr>
          <w:rFonts w:asciiTheme="minorHAnsi" w:eastAsiaTheme="minorEastAsia" w:hAnsiTheme="minorHAnsi" w:cstheme="minorBidi"/>
          <w:noProof/>
          <w:sz w:val="22"/>
          <w:szCs w:val="22"/>
          <w:lang w:eastAsia="en-GB"/>
        </w:rPr>
        <w:tab/>
      </w:r>
      <w:r w:rsidRPr="007552A6">
        <w:rPr>
          <w:noProof/>
        </w:rPr>
        <w:t>HTTP custom headers</w:t>
      </w:r>
      <w:r w:rsidRPr="007552A6">
        <w:rPr>
          <w:noProof/>
        </w:rPr>
        <w:tab/>
      </w:r>
      <w:r w:rsidRPr="007552A6">
        <w:rPr>
          <w:noProof/>
        </w:rPr>
        <w:fldChar w:fldCharType="begin" w:fldLock="1"/>
      </w:r>
      <w:r w:rsidRPr="007552A6">
        <w:rPr>
          <w:noProof/>
        </w:rPr>
        <w:instrText xml:space="preserve"> PAGEREF _Toc138349410 \h </w:instrText>
      </w:r>
      <w:r w:rsidRPr="007552A6">
        <w:rPr>
          <w:noProof/>
        </w:rPr>
      </w:r>
      <w:r w:rsidRPr="007552A6">
        <w:rPr>
          <w:noProof/>
        </w:rPr>
        <w:fldChar w:fldCharType="separate"/>
      </w:r>
      <w:r w:rsidRPr="007552A6">
        <w:rPr>
          <w:noProof/>
        </w:rPr>
        <w:t>12</w:t>
      </w:r>
      <w:r w:rsidRPr="007552A6">
        <w:rPr>
          <w:noProof/>
        </w:rPr>
        <w:fldChar w:fldCharType="end"/>
      </w:r>
    </w:p>
    <w:p w14:paraId="1CA0B7F1" w14:textId="2E809B7B"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6.1.3</w:t>
      </w:r>
      <w:r w:rsidRPr="007552A6">
        <w:rPr>
          <w:rFonts w:asciiTheme="minorHAnsi" w:eastAsiaTheme="minorEastAsia" w:hAnsiTheme="minorHAnsi" w:cstheme="minorBidi"/>
          <w:noProof/>
          <w:sz w:val="22"/>
          <w:szCs w:val="22"/>
          <w:lang w:eastAsia="en-GB"/>
        </w:rPr>
        <w:tab/>
      </w:r>
      <w:r w:rsidRPr="007552A6">
        <w:rPr>
          <w:noProof/>
        </w:rPr>
        <w:t>Resources</w:t>
      </w:r>
      <w:r w:rsidRPr="007552A6">
        <w:rPr>
          <w:noProof/>
        </w:rPr>
        <w:tab/>
      </w:r>
      <w:r w:rsidRPr="007552A6">
        <w:rPr>
          <w:noProof/>
        </w:rPr>
        <w:fldChar w:fldCharType="begin" w:fldLock="1"/>
      </w:r>
      <w:r w:rsidRPr="007552A6">
        <w:rPr>
          <w:noProof/>
        </w:rPr>
        <w:instrText xml:space="preserve"> PAGEREF _Toc138349411 \h </w:instrText>
      </w:r>
      <w:r w:rsidRPr="007552A6">
        <w:rPr>
          <w:noProof/>
        </w:rPr>
      </w:r>
      <w:r w:rsidRPr="007552A6">
        <w:rPr>
          <w:noProof/>
        </w:rPr>
        <w:fldChar w:fldCharType="separate"/>
      </w:r>
      <w:r w:rsidRPr="007552A6">
        <w:rPr>
          <w:noProof/>
        </w:rPr>
        <w:t>13</w:t>
      </w:r>
      <w:r w:rsidRPr="007552A6">
        <w:rPr>
          <w:noProof/>
        </w:rPr>
        <w:fldChar w:fldCharType="end"/>
      </w:r>
    </w:p>
    <w:p w14:paraId="5CBD595D" w14:textId="0341503C"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6.1.3.1</w:t>
      </w:r>
      <w:r w:rsidRPr="007552A6">
        <w:rPr>
          <w:rFonts w:asciiTheme="minorHAnsi" w:eastAsiaTheme="minorEastAsia" w:hAnsiTheme="minorHAnsi" w:cstheme="minorBidi"/>
          <w:noProof/>
          <w:sz w:val="22"/>
          <w:szCs w:val="22"/>
          <w:lang w:eastAsia="en-GB"/>
        </w:rPr>
        <w:tab/>
      </w:r>
      <w:r w:rsidRPr="007552A6">
        <w:rPr>
          <w:noProof/>
        </w:rPr>
        <w:t>Overview</w:t>
      </w:r>
      <w:r w:rsidRPr="007552A6">
        <w:rPr>
          <w:noProof/>
        </w:rPr>
        <w:tab/>
      </w:r>
      <w:r w:rsidRPr="007552A6">
        <w:rPr>
          <w:noProof/>
        </w:rPr>
        <w:fldChar w:fldCharType="begin" w:fldLock="1"/>
      </w:r>
      <w:r w:rsidRPr="007552A6">
        <w:rPr>
          <w:noProof/>
        </w:rPr>
        <w:instrText xml:space="preserve"> PAGEREF _Toc138349412 \h </w:instrText>
      </w:r>
      <w:r w:rsidRPr="007552A6">
        <w:rPr>
          <w:noProof/>
        </w:rPr>
      </w:r>
      <w:r w:rsidRPr="007552A6">
        <w:rPr>
          <w:noProof/>
        </w:rPr>
        <w:fldChar w:fldCharType="separate"/>
      </w:r>
      <w:r w:rsidRPr="007552A6">
        <w:rPr>
          <w:noProof/>
        </w:rPr>
        <w:t>13</w:t>
      </w:r>
      <w:r w:rsidRPr="007552A6">
        <w:rPr>
          <w:noProof/>
        </w:rPr>
        <w:fldChar w:fldCharType="end"/>
      </w:r>
    </w:p>
    <w:p w14:paraId="671A2331" w14:textId="47479E95"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6.1.3.2</w:t>
      </w:r>
      <w:r w:rsidRPr="007552A6">
        <w:rPr>
          <w:rFonts w:asciiTheme="minorHAnsi" w:eastAsiaTheme="minorEastAsia" w:hAnsiTheme="minorHAnsi" w:cstheme="minorBidi"/>
          <w:noProof/>
          <w:sz w:val="22"/>
          <w:szCs w:val="22"/>
          <w:lang w:eastAsia="en-GB"/>
        </w:rPr>
        <w:tab/>
      </w:r>
      <w:r w:rsidRPr="007552A6">
        <w:rPr>
          <w:noProof/>
        </w:rPr>
        <w:t>Resource: Prose Keys</w:t>
      </w:r>
      <w:r w:rsidRPr="007552A6">
        <w:rPr>
          <w:noProof/>
        </w:rPr>
        <w:tab/>
      </w:r>
      <w:r w:rsidRPr="007552A6">
        <w:rPr>
          <w:noProof/>
        </w:rPr>
        <w:fldChar w:fldCharType="begin" w:fldLock="1"/>
      </w:r>
      <w:r w:rsidRPr="007552A6">
        <w:rPr>
          <w:noProof/>
        </w:rPr>
        <w:instrText xml:space="preserve"> PAGEREF _Toc138349413 \h </w:instrText>
      </w:r>
      <w:r w:rsidRPr="007552A6">
        <w:rPr>
          <w:noProof/>
        </w:rPr>
      </w:r>
      <w:r w:rsidRPr="007552A6">
        <w:rPr>
          <w:noProof/>
        </w:rPr>
        <w:fldChar w:fldCharType="separate"/>
      </w:r>
      <w:r w:rsidRPr="007552A6">
        <w:rPr>
          <w:noProof/>
        </w:rPr>
        <w:t>13</w:t>
      </w:r>
      <w:r w:rsidRPr="007552A6">
        <w:rPr>
          <w:noProof/>
        </w:rPr>
        <w:fldChar w:fldCharType="end"/>
      </w:r>
    </w:p>
    <w:p w14:paraId="70C509E8" w14:textId="5D5FD872"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6.1.3.2.1</w:t>
      </w:r>
      <w:r w:rsidRPr="007552A6">
        <w:rPr>
          <w:rFonts w:asciiTheme="minorHAnsi" w:eastAsiaTheme="minorEastAsia" w:hAnsiTheme="minorHAnsi" w:cstheme="minorBidi"/>
          <w:noProof/>
          <w:sz w:val="22"/>
          <w:szCs w:val="22"/>
          <w:lang w:eastAsia="en-GB"/>
        </w:rPr>
        <w:tab/>
      </w:r>
      <w:r w:rsidRPr="007552A6">
        <w:rPr>
          <w:noProof/>
        </w:rPr>
        <w:t>Description</w:t>
      </w:r>
      <w:r w:rsidRPr="007552A6">
        <w:rPr>
          <w:noProof/>
        </w:rPr>
        <w:tab/>
      </w:r>
      <w:r w:rsidRPr="007552A6">
        <w:rPr>
          <w:noProof/>
        </w:rPr>
        <w:fldChar w:fldCharType="begin" w:fldLock="1"/>
      </w:r>
      <w:r w:rsidRPr="007552A6">
        <w:rPr>
          <w:noProof/>
        </w:rPr>
        <w:instrText xml:space="preserve"> PAGEREF _Toc138349414 \h </w:instrText>
      </w:r>
      <w:r w:rsidRPr="007552A6">
        <w:rPr>
          <w:noProof/>
        </w:rPr>
      </w:r>
      <w:r w:rsidRPr="007552A6">
        <w:rPr>
          <w:noProof/>
        </w:rPr>
        <w:fldChar w:fldCharType="separate"/>
      </w:r>
      <w:r w:rsidRPr="007552A6">
        <w:rPr>
          <w:noProof/>
        </w:rPr>
        <w:t>13</w:t>
      </w:r>
      <w:r w:rsidRPr="007552A6">
        <w:rPr>
          <w:noProof/>
        </w:rPr>
        <w:fldChar w:fldCharType="end"/>
      </w:r>
    </w:p>
    <w:p w14:paraId="5219F3D4" w14:textId="43B22C2A"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6.1.3.2.2</w:t>
      </w:r>
      <w:r w:rsidRPr="007552A6">
        <w:rPr>
          <w:rFonts w:asciiTheme="minorHAnsi" w:eastAsiaTheme="minorEastAsia" w:hAnsiTheme="minorHAnsi" w:cstheme="minorBidi"/>
          <w:noProof/>
          <w:sz w:val="22"/>
          <w:szCs w:val="22"/>
          <w:lang w:eastAsia="en-GB"/>
        </w:rPr>
        <w:tab/>
      </w:r>
      <w:r w:rsidRPr="007552A6">
        <w:rPr>
          <w:noProof/>
        </w:rPr>
        <w:t>Resource Definition</w:t>
      </w:r>
      <w:r w:rsidRPr="007552A6">
        <w:rPr>
          <w:noProof/>
        </w:rPr>
        <w:tab/>
      </w:r>
      <w:r w:rsidRPr="007552A6">
        <w:rPr>
          <w:noProof/>
        </w:rPr>
        <w:fldChar w:fldCharType="begin" w:fldLock="1"/>
      </w:r>
      <w:r w:rsidRPr="007552A6">
        <w:rPr>
          <w:noProof/>
        </w:rPr>
        <w:instrText xml:space="preserve"> PAGEREF _Toc138349415 \h </w:instrText>
      </w:r>
      <w:r w:rsidRPr="007552A6">
        <w:rPr>
          <w:noProof/>
        </w:rPr>
      </w:r>
      <w:r w:rsidRPr="007552A6">
        <w:rPr>
          <w:noProof/>
        </w:rPr>
        <w:fldChar w:fldCharType="separate"/>
      </w:r>
      <w:r w:rsidRPr="007552A6">
        <w:rPr>
          <w:noProof/>
        </w:rPr>
        <w:t>13</w:t>
      </w:r>
      <w:r w:rsidRPr="007552A6">
        <w:rPr>
          <w:noProof/>
        </w:rPr>
        <w:fldChar w:fldCharType="end"/>
      </w:r>
    </w:p>
    <w:p w14:paraId="48ABF13E" w14:textId="0255EAB6"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6.1.3.2.3</w:t>
      </w:r>
      <w:r w:rsidRPr="007552A6">
        <w:rPr>
          <w:rFonts w:asciiTheme="minorHAnsi" w:eastAsiaTheme="minorEastAsia" w:hAnsiTheme="minorHAnsi" w:cstheme="minorBidi"/>
          <w:noProof/>
          <w:sz w:val="22"/>
          <w:szCs w:val="22"/>
          <w:lang w:eastAsia="en-GB"/>
        </w:rPr>
        <w:tab/>
      </w:r>
      <w:r w:rsidRPr="007552A6">
        <w:rPr>
          <w:noProof/>
        </w:rPr>
        <w:t>Resource Standard Methods</w:t>
      </w:r>
      <w:r w:rsidRPr="007552A6">
        <w:rPr>
          <w:noProof/>
        </w:rPr>
        <w:tab/>
      </w:r>
      <w:r w:rsidRPr="007552A6">
        <w:rPr>
          <w:noProof/>
        </w:rPr>
        <w:fldChar w:fldCharType="begin" w:fldLock="1"/>
      </w:r>
      <w:r w:rsidRPr="007552A6">
        <w:rPr>
          <w:noProof/>
        </w:rPr>
        <w:instrText xml:space="preserve"> PAGEREF _Toc138349416 \h </w:instrText>
      </w:r>
      <w:r w:rsidRPr="007552A6">
        <w:rPr>
          <w:noProof/>
        </w:rPr>
      </w:r>
      <w:r w:rsidRPr="007552A6">
        <w:rPr>
          <w:noProof/>
        </w:rPr>
        <w:fldChar w:fldCharType="separate"/>
      </w:r>
      <w:r w:rsidRPr="007552A6">
        <w:rPr>
          <w:noProof/>
        </w:rPr>
        <w:t>14</w:t>
      </w:r>
      <w:r w:rsidRPr="007552A6">
        <w:rPr>
          <w:noProof/>
        </w:rPr>
        <w:fldChar w:fldCharType="end"/>
      </w:r>
    </w:p>
    <w:p w14:paraId="0752C094" w14:textId="46A3E632"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6.1.3.2.4</w:t>
      </w:r>
      <w:r w:rsidRPr="007552A6">
        <w:rPr>
          <w:rFonts w:asciiTheme="minorHAnsi" w:eastAsiaTheme="minorEastAsia" w:hAnsiTheme="minorHAnsi" w:cstheme="minorBidi"/>
          <w:noProof/>
          <w:sz w:val="22"/>
          <w:szCs w:val="22"/>
          <w:lang w:eastAsia="en-GB"/>
        </w:rPr>
        <w:tab/>
      </w:r>
      <w:r w:rsidRPr="007552A6">
        <w:rPr>
          <w:noProof/>
        </w:rPr>
        <w:t>Resource Custom Operations</w:t>
      </w:r>
      <w:r w:rsidRPr="007552A6">
        <w:rPr>
          <w:noProof/>
        </w:rPr>
        <w:tab/>
      </w:r>
      <w:r w:rsidRPr="007552A6">
        <w:rPr>
          <w:noProof/>
        </w:rPr>
        <w:fldChar w:fldCharType="begin" w:fldLock="1"/>
      </w:r>
      <w:r w:rsidRPr="007552A6">
        <w:rPr>
          <w:noProof/>
        </w:rPr>
        <w:instrText xml:space="preserve"> PAGEREF _Toc138349417 \h </w:instrText>
      </w:r>
      <w:r w:rsidRPr="007552A6">
        <w:rPr>
          <w:noProof/>
        </w:rPr>
      </w:r>
      <w:r w:rsidRPr="007552A6">
        <w:rPr>
          <w:noProof/>
        </w:rPr>
        <w:fldChar w:fldCharType="separate"/>
      </w:r>
      <w:r w:rsidRPr="007552A6">
        <w:rPr>
          <w:noProof/>
        </w:rPr>
        <w:t>14</w:t>
      </w:r>
      <w:r w:rsidRPr="007552A6">
        <w:rPr>
          <w:noProof/>
        </w:rPr>
        <w:fldChar w:fldCharType="end"/>
      </w:r>
    </w:p>
    <w:p w14:paraId="0CB29435" w14:textId="44F26EAE"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6.1.4</w:t>
      </w:r>
      <w:r w:rsidRPr="007552A6">
        <w:rPr>
          <w:rFonts w:asciiTheme="minorHAnsi" w:eastAsiaTheme="minorEastAsia" w:hAnsiTheme="minorHAnsi" w:cstheme="minorBidi"/>
          <w:noProof/>
          <w:sz w:val="22"/>
          <w:szCs w:val="22"/>
          <w:lang w:eastAsia="en-GB"/>
        </w:rPr>
        <w:tab/>
      </w:r>
      <w:r w:rsidRPr="007552A6">
        <w:rPr>
          <w:noProof/>
        </w:rPr>
        <w:t>Custom Operations without associated resources</w:t>
      </w:r>
      <w:r w:rsidRPr="007552A6">
        <w:rPr>
          <w:noProof/>
        </w:rPr>
        <w:tab/>
      </w:r>
      <w:r w:rsidRPr="007552A6">
        <w:rPr>
          <w:noProof/>
        </w:rPr>
        <w:fldChar w:fldCharType="begin" w:fldLock="1"/>
      </w:r>
      <w:r w:rsidRPr="007552A6">
        <w:rPr>
          <w:noProof/>
        </w:rPr>
        <w:instrText xml:space="preserve"> PAGEREF _Toc138349418 \h </w:instrText>
      </w:r>
      <w:r w:rsidRPr="007552A6">
        <w:rPr>
          <w:noProof/>
        </w:rPr>
      </w:r>
      <w:r w:rsidRPr="007552A6">
        <w:rPr>
          <w:noProof/>
        </w:rPr>
        <w:fldChar w:fldCharType="separate"/>
      </w:r>
      <w:r w:rsidRPr="007552A6">
        <w:rPr>
          <w:noProof/>
        </w:rPr>
        <w:t>15</w:t>
      </w:r>
      <w:r w:rsidRPr="007552A6">
        <w:rPr>
          <w:noProof/>
        </w:rPr>
        <w:fldChar w:fldCharType="end"/>
      </w:r>
    </w:p>
    <w:p w14:paraId="39EC6FB3" w14:textId="314F6C33"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6.1.5</w:t>
      </w:r>
      <w:r w:rsidRPr="007552A6">
        <w:rPr>
          <w:rFonts w:asciiTheme="minorHAnsi" w:eastAsiaTheme="minorEastAsia" w:hAnsiTheme="minorHAnsi" w:cstheme="minorBidi"/>
          <w:noProof/>
          <w:sz w:val="22"/>
          <w:szCs w:val="22"/>
          <w:lang w:eastAsia="en-GB"/>
        </w:rPr>
        <w:tab/>
      </w:r>
      <w:r w:rsidRPr="007552A6">
        <w:rPr>
          <w:noProof/>
        </w:rPr>
        <w:t>Notifications</w:t>
      </w:r>
      <w:r w:rsidRPr="007552A6">
        <w:rPr>
          <w:noProof/>
        </w:rPr>
        <w:tab/>
      </w:r>
      <w:r w:rsidRPr="007552A6">
        <w:rPr>
          <w:noProof/>
        </w:rPr>
        <w:fldChar w:fldCharType="begin" w:fldLock="1"/>
      </w:r>
      <w:r w:rsidRPr="007552A6">
        <w:rPr>
          <w:noProof/>
        </w:rPr>
        <w:instrText xml:space="preserve"> PAGEREF _Toc138349419 \h </w:instrText>
      </w:r>
      <w:r w:rsidRPr="007552A6">
        <w:rPr>
          <w:noProof/>
        </w:rPr>
      </w:r>
      <w:r w:rsidRPr="007552A6">
        <w:rPr>
          <w:noProof/>
        </w:rPr>
        <w:fldChar w:fldCharType="separate"/>
      </w:r>
      <w:r w:rsidRPr="007552A6">
        <w:rPr>
          <w:noProof/>
        </w:rPr>
        <w:t>15</w:t>
      </w:r>
      <w:r w:rsidRPr="007552A6">
        <w:rPr>
          <w:noProof/>
        </w:rPr>
        <w:fldChar w:fldCharType="end"/>
      </w:r>
    </w:p>
    <w:p w14:paraId="3E85F394" w14:textId="61A99F2B"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6.1.6</w:t>
      </w:r>
      <w:r w:rsidRPr="007552A6">
        <w:rPr>
          <w:rFonts w:asciiTheme="minorHAnsi" w:eastAsiaTheme="minorEastAsia" w:hAnsiTheme="minorHAnsi" w:cstheme="minorBidi"/>
          <w:noProof/>
          <w:sz w:val="22"/>
          <w:szCs w:val="22"/>
          <w:lang w:eastAsia="en-GB"/>
        </w:rPr>
        <w:tab/>
      </w:r>
      <w:r w:rsidRPr="007552A6">
        <w:rPr>
          <w:noProof/>
        </w:rPr>
        <w:t>Data Model</w:t>
      </w:r>
      <w:r w:rsidRPr="007552A6">
        <w:rPr>
          <w:noProof/>
        </w:rPr>
        <w:tab/>
      </w:r>
      <w:r w:rsidRPr="007552A6">
        <w:rPr>
          <w:noProof/>
        </w:rPr>
        <w:fldChar w:fldCharType="begin" w:fldLock="1"/>
      </w:r>
      <w:r w:rsidRPr="007552A6">
        <w:rPr>
          <w:noProof/>
        </w:rPr>
        <w:instrText xml:space="preserve"> PAGEREF _Toc138349420 \h </w:instrText>
      </w:r>
      <w:r w:rsidRPr="007552A6">
        <w:rPr>
          <w:noProof/>
        </w:rPr>
      </w:r>
      <w:r w:rsidRPr="007552A6">
        <w:rPr>
          <w:noProof/>
        </w:rPr>
        <w:fldChar w:fldCharType="separate"/>
      </w:r>
      <w:r w:rsidRPr="007552A6">
        <w:rPr>
          <w:noProof/>
        </w:rPr>
        <w:t>15</w:t>
      </w:r>
      <w:r w:rsidRPr="007552A6">
        <w:rPr>
          <w:noProof/>
        </w:rPr>
        <w:fldChar w:fldCharType="end"/>
      </w:r>
    </w:p>
    <w:p w14:paraId="33DE4E88" w14:textId="590CFAFC"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6.1.6.1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_Toc138349421 \h </w:instrText>
      </w:r>
      <w:r w:rsidRPr="007552A6">
        <w:rPr>
          <w:noProof/>
        </w:rPr>
      </w:r>
      <w:r w:rsidRPr="007552A6">
        <w:rPr>
          <w:noProof/>
        </w:rPr>
        <w:fldChar w:fldCharType="separate"/>
      </w:r>
      <w:r w:rsidRPr="007552A6">
        <w:rPr>
          <w:noProof/>
        </w:rPr>
        <w:t>15</w:t>
      </w:r>
      <w:r w:rsidRPr="007552A6">
        <w:rPr>
          <w:noProof/>
        </w:rPr>
        <w:fldChar w:fldCharType="end"/>
      </w:r>
    </w:p>
    <w:p w14:paraId="7277821B" w14:textId="1FDA36D5"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6.1.6.2</w:t>
      </w:r>
      <w:r w:rsidRPr="007552A6">
        <w:rPr>
          <w:rFonts w:asciiTheme="minorHAnsi" w:eastAsiaTheme="minorEastAsia" w:hAnsiTheme="minorHAnsi" w:cstheme="minorBidi"/>
          <w:noProof/>
          <w:sz w:val="22"/>
          <w:szCs w:val="22"/>
          <w:lang w:eastAsia="en-GB"/>
        </w:rPr>
        <w:tab/>
      </w:r>
      <w:r w:rsidRPr="007552A6">
        <w:rPr>
          <w:noProof/>
          <w:lang w:val="en-US"/>
        </w:rPr>
        <w:t>Structured data types</w:t>
      </w:r>
      <w:r w:rsidRPr="007552A6">
        <w:rPr>
          <w:noProof/>
        </w:rPr>
        <w:tab/>
      </w:r>
      <w:r w:rsidRPr="007552A6">
        <w:rPr>
          <w:noProof/>
        </w:rPr>
        <w:fldChar w:fldCharType="begin" w:fldLock="1"/>
      </w:r>
      <w:r w:rsidRPr="007552A6">
        <w:rPr>
          <w:noProof/>
        </w:rPr>
        <w:instrText xml:space="preserve"> PAGEREF _Toc138349422 \h </w:instrText>
      </w:r>
      <w:r w:rsidRPr="007552A6">
        <w:rPr>
          <w:noProof/>
        </w:rPr>
      </w:r>
      <w:r w:rsidRPr="007552A6">
        <w:rPr>
          <w:noProof/>
        </w:rPr>
        <w:fldChar w:fldCharType="separate"/>
      </w:r>
      <w:r w:rsidRPr="007552A6">
        <w:rPr>
          <w:noProof/>
        </w:rPr>
        <w:t>16</w:t>
      </w:r>
      <w:r w:rsidRPr="007552A6">
        <w:rPr>
          <w:noProof/>
        </w:rPr>
        <w:fldChar w:fldCharType="end"/>
      </w:r>
    </w:p>
    <w:p w14:paraId="6DC749AE" w14:textId="14CFB5DF"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6.1.6.2.1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_Toc138349423 \h </w:instrText>
      </w:r>
      <w:r w:rsidRPr="007552A6">
        <w:rPr>
          <w:noProof/>
        </w:rPr>
      </w:r>
      <w:r w:rsidRPr="007552A6">
        <w:rPr>
          <w:noProof/>
        </w:rPr>
        <w:fldChar w:fldCharType="separate"/>
      </w:r>
      <w:r w:rsidRPr="007552A6">
        <w:rPr>
          <w:noProof/>
        </w:rPr>
        <w:t>16</w:t>
      </w:r>
      <w:r w:rsidRPr="007552A6">
        <w:rPr>
          <w:noProof/>
        </w:rPr>
        <w:fldChar w:fldCharType="end"/>
      </w:r>
    </w:p>
    <w:p w14:paraId="11628C6E" w14:textId="5D95745C"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6.1.6.2.2</w:t>
      </w:r>
      <w:r w:rsidRPr="007552A6">
        <w:rPr>
          <w:rFonts w:asciiTheme="minorHAnsi" w:eastAsiaTheme="minorEastAsia" w:hAnsiTheme="minorHAnsi" w:cstheme="minorBidi"/>
          <w:noProof/>
          <w:sz w:val="22"/>
          <w:szCs w:val="22"/>
          <w:lang w:eastAsia="en-GB"/>
        </w:rPr>
        <w:tab/>
      </w:r>
      <w:r w:rsidRPr="007552A6">
        <w:rPr>
          <w:noProof/>
        </w:rPr>
        <w:t xml:space="preserve">Type: </w:t>
      </w:r>
      <w:r w:rsidRPr="007552A6">
        <w:rPr>
          <w:rFonts w:eastAsiaTheme="minorEastAsia"/>
          <w:noProof/>
          <w:lang w:eastAsia="zh-CN"/>
        </w:rPr>
        <w:t>ProseContextInfo</w:t>
      </w:r>
      <w:r w:rsidRPr="007552A6">
        <w:rPr>
          <w:noProof/>
        </w:rPr>
        <w:tab/>
      </w:r>
      <w:r w:rsidRPr="007552A6">
        <w:rPr>
          <w:noProof/>
        </w:rPr>
        <w:fldChar w:fldCharType="begin" w:fldLock="1"/>
      </w:r>
      <w:r w:rsidRPr="007552A6">
        <w:rPr>
          <w:noProof/>
        </w:rPr>
        <w:instrText xml:space="preserve"> PAGEREF _Toc138349424 \h </w:instrText>
      </w:r>
      <w:r w:rsidRPr="007552A6">
        <w:rPr>
          <w:noProof/>
        </w:rPr>
      </w:r>
      <w:r w:rsidRPr="007552A6">
        <w:rPr>
          <w:noProof/>
        </w:rPr>
        <w:fldChar w:fldCharType="separate"/>
      </w:r>
      <w:r w:rsidRPr="007552A6">
        <w:rPr>
          <w:noProof/>
        </w:rPr>
        <w:t>16</w:t>
      </w:r>
      <w:r w:rsidRPr="007552A6">
        <w:rPr>
          <w:noProof/>
        </w:rPr>
        <w:fldChar w:fldCharType="end"/>
      </w:r>
    </w:p>
    <w:p w14:paraId="0CB200F3" w14:textId="5B0E3C0A"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6.1.6.2.3</w:t>
      </w:r>
      <w:r w:rsidRPr="007552A6">
        <w:rPr>
          <w:rFonts w:asciiTheme="minorHAnsi" w:eastAsiaTheme="minorEastAsia" w:hAnsiTheme="minorHAnsi" w:cstheme="minorBidi"/>
          <w:noProof/>
          <w:sz w:val="22"/>
          <w:szCs w:val="22"/>
          <w:lang w:eastAsia="en-GB"/>
        </w:rPr>
        <w:tab/>
      </w:r>
      <w:r w:rsidRPr="007552A6">
        <w:rPr>
          <w:noProof/>
        </w:rPr>
        <w:t>Type: ProseKeyRequest</w:t>
      </w:r>
      <w:r w:rsidRPr="007552A6">
        <w:rPr>
          <w:noProof/>
        </w:rPr>
        <w:tab/>
      </w:r>
      <w:r w:rsidRPr="007552A6">
        <w:rPr>
          <w:noProof/>
        </w:rPr>
        <w:fldChar w:fldCharType="begin" w:fldLock="1"/>
      </w:r>
      <w:r w:rsidRPr="007552A6">
        <w:rPr>
          <w:noProof/>
        </w:rPr>
        <w:instrText xml:space="preserve"> PAGEREF _Toc138349425 \h </w:instrText>
      </w:r>
      <w:r w:rsidRPr="007552A6">
        <w:rPr>
          <w:noProof/>
        </w:rPr>
      </w:r>
      <w:r w:rsidRPr="007552A6">
        <w:rPr>
          <w:noProof/>
        </w:rPr>
        <w:fldChar w:fldCharType="separate"/>
      </w:r>
      <w:r w:rsidRPr="007552A6">
        <w:rPr>
          <w:noProof/>
        </w:rPr>
        <w:t>16</w:t>
      </w:r>
      <w:r w:rsidRPr="007552A6">
        <w:rPr>
          <w:noProof/>
        </w:rPr>
        <w:fldChar w:fldCharType="end"/>
      </w:r>
    </w:p>
    <w:p w14:paraId="23DB2B78" w14:textId="04B1AF94"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6.1.6.2.4</w:t>
      </w:r>
      <w:r w:rsidRPr="007552A6">
        <w:rPr>
          <w:rFonts w:asciiTheme="minorHAnsi" w:eastAsiaTheme="minorEastAsia" w:hAnsiTheme="minorHAnsi" w:cstheme="minorBidi"/>
          <w:noProof/>
          <w:sz w:val="22"/>
          <w:szCs w:val="22"/>
          <w:lang w:eastAsia="en-GB"/>
        </w:rPr>
        <w:tab/>
      </w:r>
      <w:r w:rsidRPr="007552A6">
        <w:rPr>
          <w:noProof/>
        </w:rPr>
        <w:t xml:space="preserve">Type: </w:t>
      </w:r>
      <w:r w:rsidRPr="007552A6">
        <w:rPr>
          <w:rFonts w:eastAsiaTheme="minorEastAsia"/>
          <w:noProof/>
          <w:lang w:eastAsia="zh-CN"/>
        </w:rPr>
        <w:t>ProseKeyResponse</w:t>
      </w:r>
      <w:r w:rsidRPr="007552A6">
        <w:rPr>
          <w:noProof/>
        </w:rPr>
        <w:tab/>
      </w:r>
      <w:r w:rsidRPr="007552A6">
        <w:rPr>
          <w:noProof/>
        </w:rPr>
        <w:fldChar w:fldCharType="begin" w:fldLock="1"/>
      </w:r>
      <w:r w:rsidRPr="007552A6">
        <w:rPr>
          <w:noProof/>
        </w:rPr>
        <w:instrText xml:space="preserve"> PAGEREF _Toc138349426 \h </w:instrText>
      </w:r>
      <w:r w:rsidRPr="007552A6">
        <w:rPr>
          <w:noProof/>
        </w:rPr>
      </w:r>
      <w:r w:rsidRPr="007552A6">
        <w:rPr>
          <w:noProof/>
        </w:rPr>
        <w:fldChar w:fldCharType="separate"/>
      </w:r>
      <w:r w:rsidRPr="007552A6">
        <w:rPr>
          <w:noProof/>
        </w:rPr>
        <w:t>16</w:t>
      </w:r>
      <w:r w:rsidRPr="007552A6">
        <w:rPr>
          <w:noProof/>
        </w:rPr>
        <w:fldChar w:fldCharType="end"/>
      </w:r>
    </w:p>
    <w:p w14:paraId="2A1F4F1F" w14:textId="4F38D2F0"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6.1.6.3</w:t>
      </w:r>
      <w:r w:rsidRPr="007552A6">
        <w:rPr>
          <w:rFonts w:asciiTheme="minorHAnsi" w:eastAsiaTheme="minorEastAsia" w:hAnsiTheme="minorHAnsi" w:cstheme="minorBidi"/>
          <w:noProof/>
          <w:sz w:val="22"/>
          <w:szCs w:val="22"/>
          <w:lang w:eastAsia="en-GB"/>
        </w:rPr>
        <w:tab/>
      </w:r>
      <w:r w:rsidRPr="007552A6">
        <w:rPr>
          <w:noProof/>
          <w:lang w:val="en-US"/>
        </w:rPr>
        <w:t>Simple data types and enumerations</w:t>
      </w:r>
      <w:r w:rsidRPr="007552A6">
        <w:rPr>
          <w:noProof/>
        </w:rPr>
        <w:tab/>
      </w:r>
      <w:r w:rsidRPr="007552A6">
        <w:rPr>
          <w:noProof/>
        </w:rPr>
        <w:fldChar w:fldCharType="begin" w:fldLock="1"/>
      </w:r>
      <w:r w:rsidRPr="007552A6">
        <w:rPr>
          <w:noProof/>
        </w:rPr>
        <w:instrText xml:space="preserve"> PAGEREF _Toc138349427 \h </w:instrText>
      </w:r>
      <w:r w:rsidRPr="007552A6">
        <w:rPr>
          <w:noProof/>
        </w:rPr>
      </w:r>
      <w:r w:rsidRPr="007552A6">
        <w:rPr>
          <w:noProof/>
        </w:rPr>
        <w:fldChar w:fldCharType="separate"/>
      </w:r>
      <w:r w:rsidRPr="007552A6">
        <w:rPr>
          <w:noProof/>
        </w:rPr>
        <w:t>16</w:t>
      </w:r>
      <w:r w:rsidRPr="007552A6">
        <w:rPr>
          <w:noProof/>
        </w:rPr>
        <w:fldChar w:fldCharType="end"/>
      </w:r>
    </w:p>
    <w:p w14:paraId="0E2B1867" w14:textId="373A8C48"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6.1.6.3.1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_Toc138349428 \h </w:instrText>
      </w:r>
      <w:r w:rsidRPr="007552A6">
        <w:rPr>
          <w:noProof/>
        </w:rPr>
      </w:r>
      <w:r w:rsidRPr="007552A6">
        <w:rPr>
          <w:noProof/>
        </w:rPr>
        <w:fldChar w:fldCharType="separate"/>
      </w:r>
      <w:r w:rsidRPr="007552A6">
        <w:rPr>
          <w:noProof/>
        </w:rPr>
        <w:t>16</w:t>
      </w:r>
      <w:r w:rsidRPr="007552A6">
        <w:rPr>
          <w:noProof/>
        </w:rPr>
        <w:fldChar w:fldCharType="end"/>
      </w:r>
    </w:p>
    <w:p w14:paraId="2653ED7A" w14:textId="2B8C7590"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6.1.6.3.2</w:t>
      </w:r>
      <w:r w:rsidRPr="007552A6">
        <w:rPr>
          <w:rFonts w:asciiTheme="minorHAnsi" w:eastAsiaTheme="minorEastAsia" w:hAnsiTheme="minorHAnsi" w:cstheme="minorBidi"/>
          <w:noProof/>
          <w:sz w:val="22"/>
          <w:szCs w:val="22"/>
          <w:lang w:eastAsia="en-GB"/>
        </w:rPr>
        <w:tab/>
      </w:r>
      <w:r w:rsidRPr="007552A6">
        <w:rPr>
          <w:noProof/>
        </w:rPr>
        <w:t>Simple data types</w:t>
      </w:r>
      <w:r w:rsidRPr="007552A6">
        <w:rPr>
          <w:noProof/>
        </w:rPr>
        <w:tab/>
      </w:r>
      <w:r w:rsidRPr="007552A6">
        <w:rPr>
          <w:noProof/>
        </w:rPr>
        <w:fldChar w:fldCharType="begin" w:fldLock="1"/>
      </w:r>
      <w:r w:rsidRPr="007552A6">
        <w:rPr>
          <w:noProof/>
        </w:rPr>
        <w:instrText xml:space="preserve"> PAGEREF _Toc138349429 \h </w:instrText>
      </w:r>
      <w:r w:rsidRPr="007552A6">
        <w:rPr>
          <w:noProof/>
        </w:rPr>
      </w:r>
      <w:r w:rsidRPr="007552A6">
        <w:rPr>
          <w:noProof/>
        </w:rPr>
        <w:fldChar w:fldCharType="separate"/>
      </w:r>
      <w:r w:rsidRPr="007552A6">
        <w:rPr>
          <w:noProof/>
        </w:rPr>
        <w:t>16</w:t>
      </w:r>
      <w:r w:rsidRPr="007552A6">
        <w:rPr>
          <w:noProof/>
        </w:rPr>
        <w:fldChar w:fldCharType="end"/>
      </w:r>
    </w:p>
    <w:p w14:paraId="7CCA34C9" w14:textId="38D418DE"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6.1.6.4</w:t>
      </w:r>
      <w:r w:rsidRPr="007552A6">
        <w:rPr>
          <w:rFonts w:asciiTheme="minorHAnsi" w:eastAsiaTheme="minorEastAsia" w:hAnsiTheme="minorHAnsi" w:cstheme="minorBidi"/>
          <w:noProof/>
          <w:sz w:val="22"/>
          <w:szCs w:val="22"/>
          <w:lang w:eastAsia="en-GB"/>
        </w:rPr>
        <w:tab/>
      </w:r>
      <w:r w:rsidRPr="007552A6">
        <w:rPr>
          <w:noProof/>
          <w:lang w:eastAsia="zh-CN"/>
        </w:rPr>
        <w:t>Data types describing alternative data types or combinations of data types</w:t>
      </w:r>
      <w:r w:rsidRPr="007552A6">
        <w:rPr>
          <w:noProof/>
        </w:rPr>
        <w:tab/>
      </w:r>
      <w:r w:rsidRPr="007552A6">
        <w:rPr>
          <w:noProof/>
        </w:rPr>
        <w:fldChar w:fldCharType="begin" w:fldLock="1"/>
      </w:r>
      <w:r w:rsidRPr="007552A6">
        <w:rPr>
          <w:noProof/>
        </w:rPr>
        <w:instrText xml:space="preserve"> PAGEREF _Toc138349430 \h </w:instrText>
      </w:r>
      <w:r w:rsidRPr="007552A6">
        <w:rPr>
          <w:noProof/>
        </w:rPr>
      </w:r>
      <w:r w:rsidRPr="007552A6">
        <w:rPr>
          <w:noProof/>
        </w:rPr>
        <w:fldChar w:fldCharType="separate"/>
      </w:r>
      <w:r w:rsidRPr="007552A6">
        <w:rPr>
          <w:noProof/>
        </w:rPr>
        <w:t>17</w:t>
      </w:r>
      <w:r w:rsidRPr="007552A6">
        <w:rPr>
          <w:noProof/>
        </w:rPr>
        <w:fldChar w:fldCharType="end"/>
      </w:r>
    </w:p>
    <w:p w14:paraId="7458108E" w14:textId="49DED1D7"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6.1.6.5</w:t>
      </w:r>
      <w:r w:rsidRPr="007552A6">
        <w:rPr>
          <w:rFonts w:asciiTheme="minorHAnsi" w:eastAsiaTheme="minorEastAsia" w:hAnsiTheme="minorHAnsi" w:cstheme="minorBidi"/>
          <w:noProof/>
          <w:sz w:val="22"/>
          <w:szCs w:val="22"/>
          <w:lang w:eastAsia="en-GB"/>
        </w:rPr>
        <w:tab/>
      </w:r>
      <w:r w:rsidRPr="007552A6">
        <w:rPr>
          <w:noProof/>
        </w:rPr>
        <w:t>Binary data</w:t>
      </w:r>
      <w:r w:rsidRPr="007552A6">
        <w:rPr>
          <w:noProof/>
        </w:rPr>
        <w:tab/>
      </w:r>
      <w:r w:rsidRPr="007552A6">
        <w:rPr>
          <w:noProof/>
        </w:rPr>
        <w:fldChar w:fldCharType="begin" w:fldLock="1"/>
      </w:r>
      <w:r w:rsidRPr="007552A6">
        <w:rPr>
          <w:noProof/>
        </w:rPr>
        <w:instrText xml:space="preserve"> PAGEREF _Toc138349431 \h </w:instrText>
      </w:r>
      <w:r w:rsidRPr="007552A6">
        <w:rPr>
          <w:noProof/>
        </w:rPr>
      </w:r>
      <w:r w:rsidRPr="007552A6">
        <w:rPr>
          <w:noProof/>
        </w:rPr>
        <w:fldChar w:fldCharType="separate"/>
      </w:r>
      <w:r w:rsidRPr="007552A6">
        <w:rPr>
          <w:noProof/>
        </w:rPr>
        <w:t>17</w:t>
      </w:r>
      <w:r w:rsidRPr="007552A6">
        <w:rPr>
          <w:noProof/>
        </w:rPr>
        <w:fldChar w:fldCharType="end"/>
      </w:r>
    </w:p>
    <w:p w14:paraId="71801C6E" w14:textId="770E8CC1"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lastRenderedPageBreak/>
        <w:t>6.1.7</w:t>
      </w:r>
      <w:r w:rsidRPr="007552A6">
        <w:rPr>
          <w:rFonts w:asciiTheme="minorHAnsi" w:eastAsiaTheme="minorEastAsia" w:hAnsiTheme="minorHAnsi" w:cstheme="minorBidi"/>
          <w:noProof/>
          <w:sz w:val="22"/>
          <w:szCs w:val="22"/>
          <w:lang w:eastAsia="en-GB"/>
        </w:rPr>
        <w:tab/>
      </w:r>
      <w:r w:rsidRPr="007552A6">
        <w:rPr>
          <w:noProof/>
        </w:rPr>
        <w:t>Error Handling</w:t>
      </w:r>
      <w:r w:rsidRPr="007552A6">
        <w:rPr>
          <w:noProof/>
        </w:rPr>
        <w:tab/>
      </w:r>
      <w:r w:rsidRPr="007552A6">
        <w:rPr>
          <w:noProof/>
        </w:rPr>
        <w:fldChar w:fldCharType="begin" w:fldLock="1"/>
      </w:r>
      <w:r w:rsidRPr="007552A6">
        <w:rPr>
          <w:noProof/>
        </w:rPr>
        <w:instrText xml:space="preserve"> PAGEREF _Toc138349432 \h </w:instrText>
      </w:r>
      <w:r w:rsidRPr="007552A6">
        <w:rPr>
          <w:noProof/>
        </w:rPr>
      </w:r>
      <w:r w:rsidRPr="007552A6">
        <w:rPr>
          <w:noProof/>
        </w:rPr>
        <w:fldChar w:fldCharType="separate"/>
      </w:r>
      <w:r w:rsidRPr="007552A6">
        <w:rPr>
          <w:noProof/>
        </w:rPr>
        <w:t>17</w:t>
      </w:r>
      <w:r w:rsidRPr="007552A6">
        <w:rPr>
          <w:noProof/>
        </w:rPr>
        <w:fldChar w:fldCharType="end"/>
      </w:r>
    </w:p>
    <w:p w14:paraId="5ACFAA1C" w14:textId="6FB055CD"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6.1.7.1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_Toc138349433 \h </w:instrText>
      </w:r>
      <w:r w:rsidRPr="007552A6">
        <w:rPr>
          <w:noProof/>
        </w:rPr>
      </w:r>
      <w:r w:rsidRPr="007552A6">
        <w:rPr>
          <w:noProof/>
        </w:rPr>
        <w:fldChar w:fldCharType="separate"/>
      </w:r>
      <w:r w:rsidRPr="007552A6">
        <w:rPr>
          <w:noProof/>
        </w:rPr>
        <w:t>17</w:t>
      </w:r>
      <w:r w:rsidRPr="007552A6">
        <w:rPr>
          <w:noProof/>
        </w:rPr>
        <w:fldChar w:fldCharType="end"/>
      </w:r>
    </w:p>
    <w:p w14:paraId="6BBDE1A4" w14:textId="04E26F2C"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6.1.7.2</w:t>
      </w:r>
      <w:r w:rsidRPr="007552A6">
        <w:rPr>
          <w:rFonts w:asciiTheme="minorHAnsi" w:eastAsiaTheme="minorEastAsia" w:hAnsiTheme="minorHAnsi" w:cstheme="minorBidi"/>
          <w:noProof/>
          <w:sz w:val="22"/>
          <w:szCs w:val="22"/>
          <w:lang w:eastAsia="en-GB"/>
        </w:rPr>
        <w:tab/>
      </w:r>
      <w:r w:rsidRPr="007552A6">
        <w:rPr>
          <w:noProof/>
        </w:rPr>
        <w:t>Protocol Errors</w:t>
      </w:r>
      <w:r w:rsidRPr="007552A6">
        <w:rPr>
          <w:noProof/>
        </w:rPr>
        <w:tab/>
      </w:r>
      <w:r w:rsidRPr="007552A6">
        <w:rPr>
          <w:noProof/>
        </w:rPr>
        <w:fldChar w:fldCharType="begin" w:fldLock="1"/>
      </w:r>
      <w:r w:rsidRPr="007552A6">
        <w:rPr>
          <w:noProof/>
        </w:rPr>
        <w:instrText xml:space="preserve"> PAGEREF _Toc138349434 \h </w:instrText>
      </w:r>
      <w:r w:rsidRPr="007552A6">
        <w:rPr>
          <w:noProof/>
        </w:rPr>
      </w:r>
      <w:r w:rsidRPr="007552A6">
        <w:rPr>
          <w:noProof/>
        </w:rPr>
        <w:fldChar w:fldCharType="separate"/>
      </w:r>
      <w:r w:rsidRPr="007552A6">
        <w:rPr>
          <w:noProof/>
        </w:rPr>
        <w:t>17</w:t>
      </w:r>
      <w:r w:rsidRPr="007552A6">
        <w:rPr>
          <w:noProof/>
        </w:rPr>
        <w:fldChar w:fldCharType="end"/>
      </w:r>
    </w:p>
    <w:p w14:paraId="6E8638E0" w14:textId="0F2D239E"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6.1.7.3</w:t>
      </w:r>
      <w:r w:rsidRPr="007552A6">
        <w:rPr>
          <w:rFonts w:asciiTheme="minorHAnsi" w:eastAsiaTheme="minorEastAsia" w:hAnsiTheme="minorHAnsi" w:cstheme="minorBidi"/>
          <w:noProof/>
          <w:sz w:val="22"/>
          <w:szCs w:val="22"/>
          <w:lang w:eastAsia="en-GB"/>
        </w:rPr>
        <w:tab/>
      </w:r>
      <w:r w:rsidRPr="007552A6">
        <w:rPr>
          <w:noProof/>
        </w:rPr>
        <w:t>Application Errors</w:t>
      </w:r>
      <w:r w:rsidRPr="007552A6">
        <w:rPr>
          <w:noProof/>
        </w:rPr>
        <w:tab/>
      </w:r>
      <w:r w:rsidRPr="007552A6">
        <w:rPr>
          <w:noProof/>
        </w:rPr>
        <w:fldChar w:fldCharType="begin" w:fldLock="1"/>
      </w:r>
      <w:r w:rsidRPr="007552A6">
        <w:rPr>
          <w:noProof/>
        </w:rPr>
        <w:instrText xml:space="preserve"> PAGEREF _Toc138349435 \h </w:instrText>
      </w:r>
      <w:r w:rsidRPr="007552A6">
        <w:rPr>
          <w:noProof/>
        </w:rPr>
      </w:r>
      <w:r w:rsidRPr="007552A6">
        <w:rPr>
          <w:noProof/>
        </w:rPr>
        <w:fldChar w:fldCharType="separate"/>
      </w:r>
      <w:r w:rsidRPr="007552A6">
        <w:rPr>
          <w:noProof/>
        </w:rPr>
        <w:t>17</w:t>
      </w:r>
      <w:r w:rsidRPr="007552A6">
        <w:rPr>
          <w:noProof/>
        </w:rPr>
        <w:fldChar w:fldCharType="end"/>
      </w:r>
    </w:p>
    <w:p w14:paraId="2E40E396" w14:textId="047CFC0D"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6.1.8</w:t>
      </w:r>
      <w:r w:rsidRPr="007552A6">
        <w:rPr>
          <w:rFonts w:asciiTheme="minorHAnsi" w:eastAsiaTheme="minorEastAsia" w:hAnsiTheme="minorHAnsi" w:cstheme="minorBidi"/>
          <w:noProof/>
          <w:sz w:val="22"/>
          <w:szCs w:val="22"/>
          <w:lang w:eastAsia="en-GB"/>
        </w:rPr>
        <w:tab/>
      </w:r>
      <w:r w:rsidRPr="007552A6">
        <w:rPr>
          <w:noProof/>
          <w:lang w:eastAsia="zh-CN"/>
        </w:rPr>
        <w:t>Feature negotiation</w:t>
      </w:r>
      <w:r w:rsidRPr="007552A6">
        <w:rPr>
          <w:noProof/>
        </w:rPr>
        <w:tab/>
      </w:r>
      <w:r w:rsidRPr="007552A6">
        <w:rPr>
          <w:noProof/>
        </w:rPr>
        <w:fldChar w:fldCharType="begin" w:fldLock="1"/>
      </w:r>
      <w:r w:rsidRPr="007552A6">
        <w:rPr>
          <w:noProof/>
        </w:rPr>
        <w:instrText xml:space="preserve"> PAGEREF _Toc138349436 \h </w:instrText>
      </w:r>
      <w:r w:rsidRPr="007552A6">
        <w:rPr>
          <w:noProof/>
        </w:rPr>
      </w:r>
      <w:r w:rsidRPr="007552A6">
        <w:rPr>
          <w:noProof/>
        </w:rPr>
        <w:fldChar w:fldCharType="separate"/>
      </w:r>
      <w:r w:rsidRPr="007552A6">
        <w:rPr>
          <w:noProof/>
        </w:rPr>
        <w:t>17</w:t>
      </w:r>
      <w:r w:rsidRPr="007552A6">
        <w:rPr>
          <w:noProof/>
        </w:rPr>
        <w:fldChar w:fldCharType="end"/>
      </w:r>
    </w:p>
    <w:p w14:paraId="0A67AEDD" w14:textId="53E31258"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6.1.9</w:t>
      </w:r>
      <w:r w:rsidRPr="007552A6">
        <w:rPr>
          <w:rFonts w:asciiTheme="minorHAnsi" w:eastAsiaTheme="minorEastAsia" w:hAnsiTheme="minorHAnsi" w:cstheme="minorBidi"/>
          <w:noProof/>
          <w:sz w:val="22"/>
          <w:szCs w:val="22"/>
          <w:lang w:eastAsia="en-GB"/>
        </w:rPr>
        <w:tab/>
      </w:r>
      <w:r w:rsidRPr="007552A6">
        <w:rPr>
          <w:noProof/>
        </w:rPr>
        <w:t>Security</w:t>
      </w:r>
      <w:r w:rsidRPr="007552A6">
        <w:rPr>
          <w:noProof/>
        </w:rPr>
        <w:tab/>
      </w:r>
      <w:r w:rsidRPr="007552A6">
        <w:rPr>
          <w:noProof/>
        </w:rPr>
        <w:fldChar w:fldCharType="begin" w:fldLock="1"/>
      </w:r>
      <w:r w:rsidRPr="007552A6">
        <w:rPr>
          <w:noProof/>
        </w:rPr>
        <w:instrText xml:space="preserve"> PAGEREF _Toc138349437 \h </w:instrText>
      </w:r>
      <w:r w:rsidRPr="007552A6">
        <w:rPr>
          <w:noProof/>
        </w:rPr>
      </w:r>
      <w:r w:rsidRPr="007552A6">
        <w:rPr>
          <w:noProof/>
        </w:rPr>
        <w:fldChar w:fldCharType="separate"/>
      </w:r>
      <w:r w:rsidRPr="007552A6">
        <w:rPr>
          <w:noProof/>
        </w:rPr>
        <w:t>17</w:t>
      </w:r>
      <w:r w:rsidRPr="007552A6">
        <w:rPr>
          <w:noProof/>
        </w:rPr>
        <w:fldChar w:fldCharType="end"/>
      </w:r>
    </w:p>
    <w:p w14:paraId="46ABFEB2" w14:textId="76BBEE8B" w:rsidR="007552A6" w:rsidRPr="007552A6" w:rsidRDefault="007552A6">
      <w:pPr>
        <w:pStyle w:val="TOC2"/>
        <w:rPr>
          <w:rFonts w:asciiTheme="minorHAnsi" w:eastAsiaTheme="minorEastAsia" w:hAnsiTheme="minorHAnsi" w:cstheme="minorBidi"/>
          <w:noProof/>
          <w:sz w:val="22"/>
          <w:szCs w:val="22"/>
          <w:lang w:eastAsia="en-GB"/>
        </w:rPr>
      </w:pPr>
      <w:r w:rsidRPr="007552A6">
        <w:rPr>
          <w:noProof/>
        </w:rPr>
        <w:t>6.2</w:t>
      </w:r>
      <w:r w:rsidRPr="007552A6">
        <w:rPr>
          <w:rFonts w:asciiTheme="minorHAnsi" w:eastAsiaTheme="minorEastAsia" w:hAnsiTheme="minorHAnsi" w:cstheme="minorBidi"/>
          <w:noProof/>
          <w:sz w:val="22"/>
          <w:szCs w:val="22"/>
          <w:lang w:eastAsia="en-GB"/>
        </w:rPr>
        <w:tab/>
      </w:r>
      <w:r w:rsidRPr="007552A6">
        <w:rPr>
          <w:noProof/>
          <w:lang w:eastAsia="zh-CN"/>
        </w:rPr>
        <w:t>Npanf_ResolveRemoteUserId</w:t>
      </w:r>
      <w:r w:rsidRPr="007552A6">
        <w:rPr>
          <w:noProof/>
        </w:rPr>
        <w:t xml:space="preserve"> Service API</w:t>
      </w:r>
      <w:r w:rsidRPr="007552A6">
        <w:rPr>
          <w:noProof/>
        </w:rPr>
        <w:tab/>
      </w:r>
      <w:r w:rsidRPr="007552A6">
        <w:rPr>
          <w:noProof/>
        </w:rPr>
        <w:fldChar w:fldCharType="begin" w:fldLock="1"/>
      </w:r>
      <w:r w:rsidRPr="007552A6">
        <w:rPr>
          <w:noProof/>
        </w:rPr>
        <w:instrText xml:space="preserve"> PAGEREF _Toc138349438 \h </w:instrText>
      </w:r>
      <w:r w:rsidRPr="007552A6">
        <w:rPr>
          <w:noProof/>
        </w:rPr>
      </w:r>
      <w:r w:rsidRPr="007552A6">
        <w:rPr>
          <w:noProof/>
        </w:rPr>
        <w:fldChar w:fldCharType="separate"/>
      </w:r>
      <w:r w:rsidRPr="007552A6">
        <w:rPr>
          <w:noProof/>
        </w:rPr>
        <w:t>18</w:t>
      </w:r>
      <w:r w:rsidRPr="007552A6">
        <w:rPr>
          <w:noProof/>
        </w:rPr>
        <w:fldChar w:fldCharType="end"/>
      </w:r>
    </w:p>
    <w:p w14:paraId="4F56C529" w14:textId="3F87DAEF"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_Toc138349439 \h </w:instrText>
      </w:r>
      <w:r w:rsidRPr="007552A6">
        <w:rPr>
          <w:noProof/>
        </w:rPr>
      </w:r>
      <w:r w:rsidRPr="007552A6">
        <w:rPr>
          <w:noProof/>
        </w:rPr>
        <w:fldChar w:fldCharType="separate"/>
      </w:r>
      <w:r w:rsidRPr="007552A6">
        <w:rPr>
          <w:noProof/>
        </w:rPr>
        <w:t>18</w:t>
      </w:r>
      <w:r w:rsidRPr="007552A6">
        <w:rPr>
          <w:noProof/>
        </w:rPr>
        <w:fldChar w:fldCharType="end"/>
      </w:r>
    </w:p>
    <w:p w14:paraId="4ED68F35" w14:textId="39B066E6"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6.2.2</w:t>
      </w:r>
      <w:r w:rsidRPr="007552A6">
        <w:rPr>
          <w:rFonts w:asciiTheme="minorHAnsi" w:eastAsiaTheme="minorEastAsia" w:hAnsiTheme="minorHAnsi" w:cstheme="minorBidi"/>
          <w:noProof/>
          <w:sz w:val="22"/>
          <w:szCs w:val="22"/>
          <w:lang w:eastAsia="en-GB"/>
        </w:rPr>
        <w:tab/>
      </w:r>
      <w:r w:rsidRPr="007552A6">
        <w:rPr>
          <w:noProof/>
        </w:rPr>
        <w:t>Usage of HTTP</w:t>
      </w:r>
      <w:r w:rsidRPr="007552A6">
        <w:rPr>
          <w:noProof/>
        </w:rPr>
        <w:tab/>
      </w:r>
      <w:r w:rsidRPr="007552A6">
        <w:rPr>
          <w:noProof/>
        </w:rPr>
        <w:fldChar w:fldCharType="begin" w:fldLock="1"/>
      </w:r>
      <w:r w:rsidRPr="007552A6">
        <w:rPr>
          <w:noProof/>
        </w:rPr>
        <w:instrText xml:space="preserve"> PAGEREF _Toc138349440 \h </w:instrText>
      </w:r>
      <w:r w:rsidRPr="007552A6">
        <w:rPr>
          <w:noProof/>
        </w:rPr>
      </w:r>
      <w:r w:rsidRPr="007552A6">
        <w:rPr>
          <w:noProof/>
        </w:rPr>
        <w:fldChar w:fldCharType="separate"/>
      </w:r>
      <w:r w:rsidRPr="007552A6">
        <w:rPr>
          <w:noProof/>
        </w:rPr>
        <w:t>18</w:t>
      </w:r>
      <w:r w:rsidRPr="007552A6">
        <w:rPr>
          <w:noProof/>
        </w:rPr>
        <w:fldChar w:fldCharType="end"/>
      </w:r>
    </w:p>
    <w:p w14:paraId="1840D1E0" w14:textId="40F58B2C"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6.2.2.1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_Toc138349441 \h </w:instrText>
      </w:r>
      <w:r w:rsidRPr="007552A6">
        <w:rPr>
          <w:noProof/>
        </w:rPr>
      </w:r>
      <w:r w:rsidRPr="007552A6">
        <w:rPr>
          <w:noProof/>
        </w:rPr>
        <w:fldChar w:fldCharType="separate"/>
      </w:r>
      <w:r w:rsidRPr="007552A6">
        <w:rPr>
          <w:noProof/>
        </w:rPr>
        <w:t>18</w:t>
      </w:r>
      <w:r w:rsidRPr="007552A6">
        <w:rPr>
          <w:noProof/>
        </w:rPr>
        <w:fldChar w:fldCharType="end"/>
      </w:r>
    </w:p>
    <w:p w14:paraId="09C04E41" w14:textId="191FB780"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6.2.2.2</w:t>
      </w:r>
      <w:r w:rsidRPr="007552A6">
        <w:rPr>
          <w:rFonts w:asciiTheme="minorHAnsi" w:eastAsiaTheme="minorEastAsia" w:hAnsiTheme="minorHAnsi" w:cstheme="minorBidi"/>
          <w:noProof/>
          <w:sz w:val="22"/>
          <w:szCs w:val="22"/>
          <w:lang w:eastAsia="en-GB"/>
        </w:rPr>
        <w:tab/>
      </w:r>
      <w:r w:rsidRPr="007552A6">
        <w:rPr>
          <w:noProof/>
        </w:rPr>
        <w:t>HTTP standard headers</w:t>
      </w:r>
      <w:r w:rsidRPr="007552A6">
        <w:rPr>
          <w:noProof/>
        </w:rPr>
        <w:tab/>
      </w:r>
      <w:r w:rsidRPr="007552A6">
        <w:rPr>
          <w:noProof/>
        </w:rPr>
        <w:fldChar w:fldCharType="begin" w:fldLock="1"/>
      </w:r>
      <w:r w:rsidRPr="007552A6">
        <w:rPr>
          <w:noProof/>
        </w:rPr>
        <w:instrText xml:space="preserve"> PAGEREF _Toc138349442 \h </w:instrText>
      </w:r>
      <w:r w:rsidRPr="007552A6">
        <w:rPr>
          <w:noProof/>
        </w:rPr>
      </w:r>
      <w:r w:rsidRPr="007552A6">
        <w:rPr>
          <w:noProof/>
        </w:rPr>
        <w:fldChar w:fldCharType="separate"/>
      </w:r>
      <w:r w:rsidRPr="007552A6">
        <w:rPr>
          <w:noProof/>
        </w:rPr>
        <w:t>18</w:t>
      </w:r>
      <w:r w:rsidRPr="007552A6">
        <w:rPr>
          <w:noProof/>
        </w:rPr>
        <w:fldChar w:fldCharType="end"/>
      </w:r>
    </w:p>
    <w:p w14:paraId="3186B8DB" w14:textId="2D0F87E2"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6.2.2.2.1</w:t>
      </w:r>
      <w:r w:rsidRPr="007552A6">
        <w:rPr>
          <w:rFonts w:asciiTheme="minorHAnsi" w:eastAsiaTheme="minorEastAsia" w:hAnsiTheme="minorHAnsi" w:cstheme="minorBidi"/>
          <w:noProof/>
          <w:sz w:val="22"/>
          <w:szCs w:val="22"/>
          <w:lang w:eastAsia="en-GB"/>
        </w:rPr>
        <w:tab/>
      </w:r>
      <w:r w:rsidRPr="007552A6">
        <w:rPr>
          <w:noProof/>
          <w:lang w:eastAsia="zh-CN"/>
        </w:rPr>
        <w:t>General</w:t>
      </w:r>
      <w:r w:rsidRPr="007552A6">
        <w:rPr>
          <w:noProof/>
        </w:rPr>
        <w:tab/>
      </w:r>
      <w:r w:rsidRPr="007552A6">
        <w:rPr>
          <w:noProof/>
        </w:rPr>
        <w:fldChar w:fldCharType="begin" w:fldLock="1"/>
      </w:r>
      <w:r w:rsidRPr="007552A6">
        <w:rPr>
          <w:noProof/>
        </w:rPr>
        <w:instrText xml:space="preserve"> PAGEREF _Toc138349443 \h </w:instrText>
      </w:r>
      <w:r w:rsidRPr="007552A6">
        <w:rPr>
          <w:noProof/>
        </w:rPr>
      </w:r>
      <w:r w:rsidRPr="007552A6">
        <w:rPr>
          <w:noProof/>
        </w:rPr>
        <w:fldChar w:fldCharType="separate"/>
      </w:r>
      <w:r w:rsidRPr="007552A6">
        <w:rPr>
          <w:noProof/>
        </w:rPr>
        <w:t>18</w:t>
      </w:r>
      <w:r w:rsidRPr="007552A6">
        <w:rPr>
          <w:noProof/>
        </w:rPr>
        <w:fldChar w:fldCharType="end"/>
      </w:r>
    </w:p>
    <w:p w14:paraId="186E679A" w14:textId="3D8477A5"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6.2.2.2.2</w:t>
      </w:r>
      <w:r w:rsidRPr="007552A6">
        <w:rPr>
          <w:rFonts w:asciiTheme="minorHAnsi" w:eastAsiaTheme="minorEastAsia" w:hAnsiTheme="minorHAnsi" w:cstheme="minorBidi"/>
          <w:noProof/>
          <w:sz w:val="22"/>
          <w:szCs w:val="22"/>
          <w:lang w:eastAsia="en-GB"/>
        </w:rPr>
        <w:tab/>
      </w:r>
      <w:r w:rsidRPr="007552A6">
        <w:rPr>
          <w:noProof/>
        </w:rPr>
        <w:t>Content type</w:t>
      </w:r>
      <w:r w:rsidRPr="007552A6">
        <w:rPr>
          <w:noProof/>
        </w:rPr>
        <w:tab/>
      </w:r>
      <w:r w:rsidRPr="007552A6">
        <w:rPr>
          <w:noProof/>
        </w:rPr>
        <w:fldChar w:fldCharType="begin" w:fldLock="1"/>
      </w:r>
      <w:r w:rsidRPr="007552A6">
        <w:rPr>
          <w:noProof/>
        </w:rPr>
        <w:instrText xml:space="preserve"> PAGEREF _Toc138349444 \h </w:instrText>
      </w:r>
      <w:r w:rsidRPr="007552A6">
        <w:rPr>
          <w:noProof/>
        </w:rPr>
      </w:r>
      <w:r w:rsidRPr="007552A6">
        <w:rPr>
          <w:noProof/>
        </w:rPr>
        <w:fldChar w:fldCharType="separate"/>
      </w:r>
      <w:r w:rsidRPr="007552A6">
        <w:rPr>
          <w:noProof/>
        </w:rPr>
        <w:t>19</w:t>
      </w:r>
      <w:r w:rsidRPr="007552A6">
        <w:rPr>
          <w:noProof/>
        </w:rPr>
        <w:fldChar w:fldCharType="end"/>
      </w:r>
    </w:p>
    <w:p w14:paraId="5E8941B4" w14:textId="4AB41B96"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6.2.2.3</w:t>
      </w:r>
      <w:r w:rsidRPr="007552A6">
        <w:rPr>
          <w:rFonts w:asciiTheme="minorHAnsi" w:eastAsiaTheme="minorEastAsia" w:hAnsiTheme="minorHAnsi" w:cstheme="minorBidi"/>
          <w:noProof/>
          <w:sz w:val="22"/>
          <w:szCs w:val="22"/>
          <w:lang w:eastAsia="en-GB"/>
        </w:rPr>
        <w:tab/>
      </w:r>
      <w:r w:rsidRPr="007552A6">
        <w:rPr>
          <w:noProof/>
        </w:rPr>
        <w:t>HTTP custom headers</w:t>
      </w:r>
      <w:r w:rsidRPr="007552A6">
        <w:rPr>
          <w:noProof/>
        </w:rPr>
        <w:tab/>
      </w:r>
      <w:r w:rsidRPr="007552A6">
        <w:rPr>
          <w:noProof/>
        </w:rPr>
        <w:fldChar w:fldCharType="begin" w:fldLock="1"/>
      </w:r>
      <w:r w:rsidRPr="007552A6">
        <w:rPr>
          <w:noProof/>
        </w:rPr>
        <w:instrText xml:space="preserve"> PAGEREF _Toc138349445 \h </w:instrText>
      </w:r>
      <w:r w:rsidRPr="007552A6">
        <w:rPr>
          <w:noProof/>
        </w:rPr>
      </w:r>
      <w:r w:rsidRPr="007552A6">
        <w:rPr>
          <w:noProof/>
        </w:rPr>
        <w:fldChar w:fldCharType="separate"/>
      </w:r>
      <w:r w:rsidRPr="007552A6">
        <w:rPr>
          <w:noProof/>
        </w:rPr>
        <w:t>19</w:t>
      </w:r>
      <w:r w:rsidRPr="007552A6">
        <w:rPr>
          <w:noProof/>
        </w:rPr>
        <w:fldChar w:fldCharType="end"/>
      </w:r>
    </w:p>
    <w:p w14:paraId="52AA9086" w14:textId="4D9BA2E4"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6.2.3</w:t>
      </w:r>
      <w:r w:rsidRPr="007552A6">
        <w:rPr>
          <w:rFonts w:asciiTheme="minorHAnsi" w:eastAsiaTheme="minorEastAsia" w:hAnsiTheme="minorHAnsi" w:cstheme="minorBidi"/>
          <w:noProof/>
          <w:sz w:val="22"/>
          <w:szCs w:val="22"/>
          <w:lang w:eastAsia="en-GB"/>
        </w:rPr>
        <w:tab/>
      </w:r>
      <w:r w:rsidRPr="007552A6">
        <w:rPr>
          <w:noProof/>
        </w:rPr>
        <w:t>Resources</w:t>
      </w:r>
      <w:r w:rsidRPr="007552A6">
        <w:rPr>
          <w:noProof/>
        </w:rPr>
        <w:tab/>
      </w:r>
      <w:r w:rsidRPr="007552A6">
        <w:rPr>
          <w:noProof/>
        </w:rPr>
        <w:fldChar w:fldCharType="begin" w:fldLock="1"/>
      </w:r>
      <w:r w:rsidRPr="007552A6">
        <w:rPr>
          <w:noProof/>
        </w:rPr>
        <w:instrText xml:space="preserve"> PAGEREF _Toc138349446 \h </w:instrText>
      </w:r>
      <w:r w:rsidRPr="007552A6">
        <w:rPr>
          <w:noProof/>
        </w:rPr>
      </w:r>
      <w:r w:rsidRPr="007552A6">
        <w:rPr>
          <w:noProof/>
        </w:rPr>
        <w:fldChar w:fldCharType="separate"/>
      </w:r>
      <w:r w:rsidRPr="007552A6">
        <w:rPr>
          <w:noProof/>
        </w:rPr>
        <w:t>19</w:t>
      </w:r>
      <w:r w:rsidRPr="007552A6">
        <w:rPr>
          <w:noProof/>
        </w:rPr>
        <w:fldChar w:fldCharType="end"/>
      </w:r>
    </w:p>
    <w:p w14:paraId="7477415D" w14:textId="7096A964"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6.2.3.1</w:t>
      </w:r>
      <w:r w:rsidRPr="007552A6">
        <w:rPr>
          <w:rFonts w:asciiTheme="minorHAnsi" w:eastAsiaTheme="minorEastAsia" w:hAnsiTheme="minorHAnsi" w:cstheme="minorBidi"/>
          <w:noProof/>
          <w:sz w:val="22"/>
          <w:szCs w:val="22"/>
          <w:lang w:eastAsia="en-GB"/>
        </w:rPr>
        <w:tab/>
      </w:r>
      <w:r w:rsidRPr="007552A6">
        <w:rPr>
          <w:noProof/>
        </w:rPr>
        <w:t>Overview</w:t>
      </w:r>
      <w:r w:rsidRPr="007552A6">
        <w:rPr>
          <w:noProof/>
        </w:rPr>
        <w:tab/>
      </w:r>
      <w:r w:rsidRPr="007552A6">
        <w:rPr>
          <w:noProof/>
        </w:rPr>
        <w:fldChar w:fldCharType="begin" w:fldLock="1"/>
      </w:r>
      <w:r w:rsidRPr="007552A6">
        <w:rPr>
          <w:noProof/>
        </w:rPr>
        <w:instrText xml:space="preserve"> PAGEREF _Toc138349447 \h </w:instrText>
      </w:r>
      <w:r w:rsidRPr="007552A6">
        <w:rPr>
          <w:noProof/>
        </w:rPr>
      </w:r>
      <w:r w:rsidRPr="007552A6">
        <w:rPr>
          <w:noProof/>
        </w:rPr>
        <w:fldChar w:fldCharType="separate"/>
      </w:r>
      <w:r w:rsidRPr="007552A6">
        <w:rPr>
          <w:noProof/>
        </w:rPr>
        <w:t>19</w:t>
      </w:r>
      <w:r w:rsidRPr="007552A6">
        <w:rPr>
          <w:noProof/>
        </w:rPr>
        <w:fldChar w:fldCharType="end"/>
      </w:r>
    </w:p>
    <w:p w14:paraId="1E138114" w14:textId="2B7409DB"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6.2.3.2</w:t>
      </w:r>
      <w:r w:rsidRPr="007552A6">
        <w:rPr>
          <w:rFonts w:asciiTheme="minorHAnsi" w:eastAsiaTheme="minorEastAsia" w:hAnsiTheme="minorHAnsi" w:cstheme="minorBidi"/>
          <w:noProof/>
          <w:sz w:val="22"/>
          <w:szCs w:val="22"/>
          <w:lang w:eastAsia="en-GB"/>
        </w:rPr>
        <w:tab/>
      </w:r>
      <w:r w:rsidRPr="007552A6">
        <w:rPr>
          <w:noProof/>
        </w:rPr>
        <w:t>Resource: Resolve Remote User ID</w:t>
      </w:r>
      <w:r w:rsidRPr="007552A6">
        <w:rPr>
          <w:noProof/>
        </w:rPr>
        <w:tab/>
      </w:r>
      <w:r w:rsidRPr="007552A6">
        <w:rPr>
          <w:noProof/>
        </w:rPr>
        <w:fldChar w:fldCharType="begin" w:fldLock="1"/>
      </w:r>
      <w:r w:rsidRPr="007552A6">
        <w:rPr>
          <w:noProof/>
        </w:rPr>
        <w:instrText xml:space="preserve"> PAGEREF _Toc138349448 \h </w:instrText>
      </w:r>
      <w:r w:rsidRPr="007552A6">
        <w:rPr>
          <w:noProof/>
        </w:rPr>
      </w:r>
      <w:r w:rsidRPr="007552A6">
        <w:rPr>
          <w:noProof/>
        </w:rPr>
        <w:fldChar w:fldCharType="separate"/>
      </w:r>
      <w:r w:rsidRPr="007552A6">
        <w:rPr>
          <w:noProof/>
        </w:rPr>
        <w:t>19</w:t>
      </w:r>
      <w:r w:rsidRPr="007552A6">
        <w:rPr>
          <w:noProof/>
        </w:rPr>
        <w:fldChar w:fldCharType="end"/>
      </w:r>
    </w:p>
    <w:p w14:paraId="6D4B8C24" w14:textId="15A8CBEB"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6.2.3.2.1</w:t>
      </w:r>
      <w:r w:rsidRPr="007552A6">
        <w:rPr>
          <w:rFonts w:asciiTheme="minorHAnsi" w:eastAsiaTheme="minorEastAsia" w:hAnsiTheme="minorHAnsi" w:cstheme="minorBidi"/>
          <w:noProof/>
          <w:sz w:val="22"/>
          <w:szCs w:val="22"/>
          <w:lang w:eastAsia="en-GB"/>
        </w:rPr>
        <w:tab/>
      </w:r>
      <w:r w:rsidRPr="007552A6">
        <w:rPr>
          <w:noProof/>
        </w:rPr>
        <w:t>Description</w:t>
      </w:r>
      <w:r w:rsidRPr="007552A6">
        <w:rPr>
          <w:noProof/>
        </w:rPr>
        <w:tab/>
      </w:r>
      <w:r w:rsidRPr="007552A6">
        <w:rPr>
          <w:noProof/>
        </w:rPr>
        <w:fldChar w:fldCharType="begin" w:fldLock="1"/>
      </w:r>
      <w:r w:rsidRPr="007552A6">
        <w:rPr>
          <w:noProof/>
        </w:rPr>
        <w:instrText xml:space="preserve"> PAGEREF _Toc138349449 \h </w:instrText>
      </w:r>
      <w:r w:rsidRPr="007552A6">
        <w:rPr>
          <w:noProof/>
        </w:rPr>
      </w:r>
      <w:r w:rsidRPr="007552A6">
        <w:rPr>
          <w:noProof/>
        </w:rPr>
        <w:fldChar w:fldCharType="separate"/>
      </w:r>
      <w:r w:rsidRPr="007552A6">
        <w:rPr>
          <w:noProof/>
        </w:rPr>
        <w:t>19</w:t>
      </w:r>
      <w:r w:rsidRPr="007552A6">
        <w:rPr>
          <w:noProof/>
        </w:rPr>
        <w:fldChar w:fldCharType="end"/>
      </w:r>
    </w:p>
    <w:p w14:paraId="064C43E8" w14:textId="1177150F"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6.2.3.2.2</w:t>
      </w:r>
      <w:r w:rsidRPr="007552A6">
        <w:rPr>
          <w:rFonts w:asciiTheme="minorHAnsi" w:eastAsiaTheme="minorEastAsia" w:hAnsiTheme="minorHAnsi" w:cstheme="minorBidi"/>
          <w:noProof/>
          <w:sz w:val="22"/>
          <w:szCs w:val="22"/>
          <w:lang w:eastAsia="en-GB"/>
        </w:rPr>
        <w:tab/>
      </w:r>
      <w:r w:rsidRPr="007552A6">
        <w:rPr>
          <w:noProof/>
        </w:rPr>
        <w:t>Resource Definition</w:t>
      </w:r>
      <w:r w:rsidRPr="007552A6">
        <w:rPr>
          <w:noProof/>
        </w:rPr>
        <w:tab/>
      </w:r>
      <w:r w:rsidRPr="007552A6">
        <w:rPr>
          <w:noProof/>
        </w:rPr>
        <w:fldChar w:fldCharType="begin" w:fldLock="1"/>
      </w:r>
      <w:r w:rsidRPr="007552A6">
        <w:rPr>
          <w:noProof/>
        </w:rPr>
        <w:instrText xml:space="preserve"> PAGEREF _Toc138349450 \h </w:instrText>
      </w:r>
      <w:r w:rsidRPr="007552A6">
        <w:rPr>
          <w:noProof/>
        </w:rPr>
      </w:r>
      <w:r w:rsidRPr="007552A6">
        <w:rPr>
          <w:noProof/>
        </w:rPr>
        <w:fldChar w:fldCharType="separate"/>
      </w:r>
      <w:r w:rsidRPr="007552A6">
        <w:rPr>
          <w:noProof/>
        </w:rPr>
        <w:t>20</w:t>
      </w:r>
      <w:r w:rsidRPr="007552A6">
        <w:rPr>
          <w:noProof/>
        </w:rPr>
        <w:fldChar w:fldCharType="end"/>
      </w:r>
    </w:p>
    <w:p w14:paraId="36D5D474" w14:textId="14309CE9"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6.2.3.2.3</w:t>
      </w:r>
      <w:r w:rsidRPr="007552A6">
        <w:rPr>
          <w:rFonts w:asciiTheme="minorHAnsi" w:eastAsiaTheme="minorEastAsia" w:hAnsiTheme="minorHAnsi" w:cstheme="minorBidi"/>
          <w:noProof/>
          <w:sz w:val="22"/>
          <w:szCs w:val="22"/>
          <w:lang w:eastAsia="en-GB"/>
        </w:rPr>
        <w:tab/>
      </w:r>
      <w:r w:rsidRPr="007552A6">
        <w:rPr>
          <w:noProof/>
        </w:rPr>
        <w:t>Resource Standard Methods</w:t>
      </w:r>
      <w:r w:rsidRPr="007552A6">
        <w:rPr>
          <w:noProof/>
        </w:rPr>
        <w:tab/>
      </w:r>
      <w:r w:rsidRPr="007552A6">
        <w:rPr>
          <w:noProof/>
        </w:rPr>
        <w:fldChar w:fldCharType="begin" w:fldLock="1"/>
      </w:r>
      <w:r w:rsidRPr="007552A6">
        <w:rPr>
          <w:noProof/>
        </w:rPr>
        <w:instrText xml:space="preserve"> PAGEREF _Toc138349451 \h </w:instrText>
      </w:r>
      <w:r w:rsidRPr="007552A6">
        <w:rPr>
          <w:noProof/>
        </w:rPr>
      </w:r>
      <w:r w:rsidRPr="007552A6">
        <w:rPr>
          <w:noProof/>
        </w:rPr>
        <w:fldChar w:fldCharType="separate"/>
      </w:r>
      <w:r w:rsidRPr="007552A6">
        <w:rPr>
          <w:noProof/>
        </w:rPr>
        <w:t>20</w:t>
      </w:r>
      <w:r w:rsidRPr="007552A6">
        <w:rPr>
          <w:noProof/>
        </w:rPr>
        <w:fldChar w:fldCharType="end"/>
      </w:r>
    </w:p>
    <w:p w14:paraId="44443052" w14:textId="66A950BF"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6.2.3.2.4</w:t>
      </w:r>
      <w:r w:rsidRPr="007552A6">
        <w:rPr>
          <w:rFonts w:asciiTheme="minorHAnsi" w:eastAsiaTheme="minorEastAsia" w:hAnsiTheme="minorHAnsi" w:cstheme="minorBidi"/>
          <w:noProof/>
          <w:sz w:val="22"/>
          <w:szCs w:val="22"/>
          <w:lang w:eastAsia="en-GB"/>
        </w:rPr>
        <w:tab/>
      </w:r>
      <w:r w:rsidRPr="007552A6">
        <w:rPr>
          <w:noProof/>
        </w:rPr>
        <w:t>Resource Custom Operations</w:t>
      </w:r>
      <w:r w:rsidRPr="007552A6">
        <w:rPr>
          <w:noProof/>
        </w:rPr>
        <w:tab/>
      </w:r>
      <w:r w:rsidRPr="007552A6">
        <w:rPr>
          <w:noProof/>
        </w:rPr>
        <w:fldChar w:fldCharType="begin" w:fldLock="1"/>
      </w:r>
      <w:r w:rsidRPr="007552A6">
        <w:rPr>
          <w:noProof/>
        </w:rPr>
        <w:instrText xml:space="preserve"> PAGEREF _Toc138349452 \h </w:instrText>
      </w:r>
      <w:r w:rsidRPr="007552A6">
        <w:rPr>
          <w:noProof/>
        </w:rPr>
      </w:r>
      <w:r w:rsidRPr="007552A6">
        <w:rPr>
          <w:noProof/>
        </w:rPr>
        <w:fldChar w:fldCharType="separate"/>
      </w:r>
      <w:r w:rsidRPr="007552A6">
        <w:rPr>
          <w:noProof/>
        </w:rPr>
        <w:t>20</w:t>
      </w:r>
      <w:r w:rsidRPr="007552A6">
        <w:rPr>
          <w:noProof/>
        </w:rPr>
        <w:fldChar w:fldCharType="end"/>
      </w:r>
    </w:p>
    <w:p w14:paraId="06FE8CE3" w14:textId="001A6908" w:rsidR="007552A6" w:rsidRPr="007552A6" w:rsidRDefault="007552A6">
      <w:pPr>
        <w:pStyle w:val="TOC6"/>
        <w:rPr>
          <w:rFonts w:asciiTheme="minorHAnsi" w:eastAsiaTheme="minorEastAsia" w:hAnsiTheme="minorHAnsi" w:cstheme="minorBidi"/>
          <w:noProof/>
          <w:sz w:val="22"/>
          <w:szCs w:val="22"/>
          <w:lang w:eastAsia="en-GB"/>
        </w:rPr>
      </w:pPr>
      <w:r w:rsidRPr="007552A6">
        <w:rPr>
          <w:noProof/>
        </w:rPr>
        <w:t>6.2.3.2.4.1</w:t>
      </w:r>
      <w:r w:rsidRPr="007552A6">
        <w:rPr>
          <w:rFonts w:asciiTheme="minorHAnsi" w:eastAsiaTheme="minorEastAsia" w:hAnsiTheme="minorHAnsi" w:cstheme="minorBidi"/>
          <w:noProof/>
          <w:sz w:val="22"/>
          <w:szCs w:val="22"/>
          <w:lang w:eastAsia="en-GB"/>
        </w:rPr>
        <w:tab/>
      </w:r>
      <w:r w:rsidRPr="007552A6">
        <w:rPr>
          <w:noProof/>
        </w:rPr>
        <w:t>Overview</w:t>
      </w:r>
      <w:r w:rsidRPr="007552A6">
        <w:rPr>
          <w:noProof/>
        </w:rPr>
        <w:tab/>
      </w:r>
      <w:r w:rsidRPr="007552A6">
        <w:rPr>
          <w:noProof/>
        </w:rPr>
        <w:fldChar w:fldCharType="begin" w:fldLock="1"/>
      </w:r>
      <w:r w:rsidRPr="007552A6">
        <w:rPr>
          <w:noProof/>
        </w:rPr>
        <w:instrText xml:space="preserve"> PAGEREF _Toc138349453 \h </w:instrText>
      </w:r>
      <w:r w:rsidRPr="007552A6">
        <w:rPr>
          <w:noProof/>
        </w:rPr>
      </w:r>
      <w:r w:rsidRPr="007552A6">
        <w:rPr>
          <w:noProof/>
        </w:rPr>
        <w:fldChar w:fldCharType="separate"/>
      </w:r>
      <w:r w:rsidRPr="007552A6">
        <w:rPr>
          <w:noProof/>
        </w:rPr>
        <w:t>20</w:t>
      </w:r>
      <w:r w:rsidRPr="007552A6">
        <w:rPr>
          <w:noProof/>
        </w:rPr>
        <w:fldChar w:fldCharType="end"/>
      </w:r>
    </w:p>
    <w:p w14:paraId="6E6FA4CC" w14:textId="1CAF7A2F" w:rsidR="007552A6" w:rsidRPr="007552A6" w:rsidRDefault="007552A6">
      <w:pPr>
        <w:pStyle w:val="TOC6"/>
        <w:rPr>
          <w:rFonts w:asciiTheme="minorHAnsi" w:eastAsiaTheme="minorEastAsia" w:hAnsiTheme="minorHAnsi" w:cstheme="minorBidi"/>
          <w:noProof/>
          <w:sz w:val="22"/>
          <w:szCs w:val="22"/>
          <w:lang w:eastAsia="en-GB"/>
        </w:rPr>
      </w:pPr>
      <w:r w:rsidRPr="007552A6">
        <w:rPr>
          <w:noProof/>
        </w:rPr>
        <w:t>6.2.3.2.4.2</w:t>
      </w:r>
      <w:r w:rsidRPr="007552A6">
        <w:rPr>
          <w:rFonts w:asciiTheme="minorHAnsi" w:eastAsiaTheme="minorEastAsia" w:hAnsiTheme="minorHAnsi" w:cstheme="minorBidi"/>
          <w:noProof/>
          <w:sz w:val="22"/>
          <w:szCs w:val="22"/>
          <w:lang w:eastAsia="en-GB"/>
        </w:rPr>
        <w:tab/>
      </w:r>
      <w:r w:rsidRPr="007552A6">
        <w:rPr>
          <w:noProof/>
        </w:rPr>
        <w:t>Operation: get</w:t>
      </w:r>
      <w:r w:rsidRPr="007552A6">
        <w:rPr>
          <w:noProof/>
        </w:rPr>
        <w:tab/>
      </w:r>
      <w:r w:rsidRPr="007552A6">
        <w:rPr>
          <w:noProof/>
        </w:rPr>
        <w:fldChar w:fldCharType="begin" w:fldLock="1"/>
      </w:r>
      <w:r w:rsidRPr="007552A6">
        <w:rPr>
          <w:noProof/>
        </w:rPr>
        <w:instrText xml:space="preserve"> PAGEREF _Toc138349454 \h </w:instrText>
      </w:r>
      <w:r w:rsidRPr="007552A6">
        <w:rPr>
          <w:noProof/>
        </w:rPr>
      </w:r>
      <w:r w:rsidRPr="007552A6">
        <w:rPr>
          <w:noProof/>
        </w:rPr>
        <w:fldChar w:fldCharType="separate"/>
      </w:r>
      <w:r w:rsidRPr="007552A6">
        <w:rPr>
          <w:noProof/>
        </w:rPr>
        <w:t>20</w:t>
      </w:r>
      <w:r w:rsidRPr="007552A6">
        <w:rPr>
          <w:noProof/>
        </w:rPr>
        <w:fldChar w:fldCharType="end"/>
      </w:r>
    </w:p>
    <w:p w14:paraId="4C121920" w14:textId="4332F60C" w:rsidR="007552A6" w:rsidRPr="007552A6" w:rsidRDefault="007552A6">
      <w:pPr>
        <w:pStyle w:val="TOC7"/>
        <w:rPr>
          <w:rFonts w:asciiTheme="minorHAnsi" w:eastAsiaTheme="minorEastAsia" w:hAnsiTheme="minorHAnsi" w:cstheme="minorBidi"/>
          <w:noProof/>
          <w:sz w:val="22"/>
          <w:szCs w:val="22"/>
          <w:lang w:eastAsia="en-GB"/>
        </w:rPr>
      </w:pPr>
      <w:r w:rsidRPr="007552A6">
        <w:rPr>
          <w:noProof/>
        </w:rPr>
        <w:t>6.2.3.2.4.2.1</w:t>
      </w:r>
      <w:r w:rsidRPr="007552A6">
        <w:rPr>
          <w:rFonts w:asciiTheme="minorHAnsi" w:eastAsiaTheme="minorEastAsia" w:hAnsiTheme="minorHAnsi" w:cstheme="minorBidi"/>
          <w:noProof/>
          <w:sz w:val="22"/>
          <w:szCs w:val="22"/>
          <w:lang w:eastAsia="en-GB"/>
        </w:rPr>
        <w:tab/>
      </w:r>
      <w:r w:rsidRPr="007552A6">
        <w:rPr>
          <w:noProof/>
        </w:rPr>
        <w:t>Description</w:t>
      </w:r>
      <w:r w:rsidRPr="007552A6">
        <w:rPr>
          <w:noProof/>
        </w:rPr>
        <w:tab/>
      </w:r>
      <w:r w:rsidRPr="007552A6">
        <w:rPr>
          <w:noProof/>
        </w:rPr>
        <w:fldChar w:fldCharType="begin" w:fldLock="1"/>
      </w:r>
      <w:r w:rsidRPr="007552A6">
        <w:rPr>
          <w:noProof/>
        </w:rPr>
        <w:instrText xml:space="preserve"> PAGEREF _Toc138349455 \h </w:instrText>
      </w:r>
      <w:r w:rsidRPr="007552A6">
        <w:rPr>
          <w:noProof/>
        </w:rPr>
      </w:r>
      <w:r w:rsidRPr="007552A6">
        <w:rPr>
          <w:noProof/>
        </w:rPr>
        <w:fldChar w:fldCharType="separate"/>
      </w:r>
      <w:r w:rsidRPr="007552A6">
        <w:rPr>
          <w:noProof/>
        </w:rPr>
        <w:t>20</w:t>
      </w:r>
      <w:r w:rsidRPr="007552A6">
        <w:rPr>
          <w:noProof/>
        </w:rPr>
        <w:fldChar w:fldCharType="end"/>
      </w:r>
    </w:p>
    <w:p w14:paraId="6D5AB391" w14:textId="4BF92C1C" w:rsidR="007552A6" w:rsidRPr="007552A6" w:rsidRDefault="007552A6">
      <w:pPr>
        <w:pStyle w:val="TOC7"/>
        <w:rPr>
          <w:rFonts w:asciiTheme="minorHAnsi" w:eastAsiaTheme="minorEastAsia" w:hAnsiTheme="minorHAnsi" w:cstheme="minorBidi"/>
          <w:noProof/>
          <w:sz w:val="22"/>
          <w:szCs w:val="22"/>
          <w:lang w:eastAsia="en-GB"/>
        </w:rPr>
      </w:pPr>
      <w:r w:rsidRPr="007552A6">
        <w:rPr>
          <w:noProof/>
        </w:rPr>
        <w:t>6.2.3.2.4.2.2</w:t>
      </w:r>
      <w:r w:rsidRPr="007552A6">
        <w:rPr>
          <w:rFonts w:asciiTheme="minorHAnsi" w:eastAsiaTheme="minorEastAsia" w:hAnsiTheme="minorHAnsi" w:cstheme="minorBidi"/>
          <w:noProof/>
          <w:sz w:val="22"/>
          <w:szCs w:val="22"/>
          <w:lang w:eastAsia="en-GB"/>
        </w:rPr>
        <w:tab/>
      </w:r>
      <w:r w:rsidRPr="007552A6">
        <w:rPr>
          <w:noProof/>
        </w:rPr>
        <w:t>Operation Definition</w:t>
      </w:r>
      <w:r w:rsidRPr="007552A6">
        <w:rPr>
          <w:noProof/>
        </w:rPr>
        <w:tab/>
      </w:r>
      <w:r w:rsidRPr="007552A6">
        <w:rPr>
          <w:noProof/>
        </w:rPr>
        <w:fldChar w:fldCharType="begin" w:fldLock="1"/>
      </w:r>
      <w:r w:rsidRPr="007552A6">
        <w:rPr>
          <w:noProof/>
        </w:rPr>
        <w:instrText xml:space="preserve"> PAGEREF _Toc138349456 \h </w:instrText>
      </w:r>
      <w:r w:rsidRPr="007552A6">
        <w:rPr>
          <w:noProof/>
        </w:rPr>
      </w:r>
      <w:r w:rsidRPr="007552A6">
        <w:rPr>
          <w:noProof/>
        </w:rPr>
        <w:fldChar w:fldCharType="separate"/>
      </w:r>
      <w:r w:rsidRPr="007552A6">
        <w:rPr>
          <w:noProof/>
        </w:rPr>
        <w:t>20</w:t>
      </w:r>
      <w:r w:rsidRPr="007552A6">
        <w:rPr>
          <w:noProof/>
        </w:rPr>
        <w:fldChar w:fldCharType="end"/>
      </w:r>
    </w:p>
    <w:p w14:paraId="4BA7C4CD" w14:textId="66A1861D"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6.2.4</w:t>
      </w:r>
      <w:r w:rsidRPr="007552A6">
        <w:rPr>
          <w:rFonts w:asciiTheme="minorHAnsi" w:eastAsiaTheme="minorEastAsia" w:hAnsiTheme="minorHAnsi" w:cstheme="minorBidi"/>
          <w:noProof/>
          <w:sz w:val="22"/>
          <w:szCs w:val="22"/>
          <w:lang w:eastAsia="en-GB"/>
        </w:rPr>
        <w:tab/>
      </w:r>
      <w:r w:rsidRPr="007552A6">
        <w:rPr>
          <w:noProof/>
        </w:rPr>
        <w:t>Custom Operations without associated resources</w:t>
      </w:r>
      <w:r w:rsidRPr="007552A6">
        <w:rPr>
          <w:noProof/>
        </w:rPr>
        <w:tab/>
      </w:r>
      <w:r w:rsidRPr="007552A6">
        <w:rPr>
          <w:noProof/>
        </w:rPr>
        <w:fldChar w:fldCharType="begin" w:fldLock="1"/>
      </w:r>
      <w:r w:rsidRPr="007552A6">
        <w:rPr>
          <w:noProof/>
        </w:rPr>
        <w:instrText xml:space="preserve"> PAGEREF _Toc138349457 \h </w:instrText>
      </w:r>
      <w:r w:rsidRPr="007552A6">
        <w:rPr>
          <w:noProof/>
        </w:rPr>
      </w:r>
      <w:r w:rsidRPr="007552A6">
        <w:rPr>
          <w:noProof/>
        </w:rPr>
        <w:fldChar w:fldCharType="separate"/>
      </w:r>
      <w:r w:rsidRPr="007552A6">
        <w:rPr>
          <w:noProof/>
        </w:rPr>
        <w:t>21</w:t>
      </w:r>
      <w:r w:rsidRPr="007552A6">
        <w:rPr>
          <w:noProof/>
        </w:rPr>
        <w:fldChar w:fldCharType="end"/>
      </w:r>
    </w:p>
    <w:p w14:paraId="7E35C183" w14:textId="2E5A62AA"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6.2.5</w:t>
      </w:r>
      <w:r w:rsidRPr="007552A6">
        <w:rPr>
          <w:rFonts w:asciiTheme="minorHAnsi" w:eastAsiaTheme="minorEastAsia" w:hAnsiTheme="minorHAnsi" w:cstheme="minorBidi"/>
          <w:noProof/>
          <w:sz w:val="22"/>
          <w:szCs w:val="22"/>
          <w:lang w:eastAsia="en-GB"/>
        </w:rPr>
        <w:tab/>
      </w:r>
      <w:r w:rsidRPr="007552A6">
        <w:rPr>
          <w:noProof/>
        </w:rPr>
        <w:t>Notifications</w:t>
      </w:r>
      <w:r w:rsidRPr="007552A6">
        <w:rPr>
          <w:noProof/>
        </w:rPr>
        <w:tab/>
      </w:r>
      <w:r w:rsidRPr="007552A6">
        <w:rPr>
          <w:noProof/>
        </w:rPr>
        <w:fldChar w:fldCharType="begin" w:fldLock="1"/>
      </w:r>
      <w:r w:rsidRPr="007552A6">
        <w:rPr>
          <w:noProof/>
        </w:rPr>
        <w:instrText xml:space="preserve"> PAGEREF _Toc138349458 \h </w:instrText>
      </w:r>
      <w:r w:rsidRPr="007552A6">
        <w:rPr>
          <w:noProof/>
        </w:rPr>
      </w:r>
      <w:r w:rsidRPr="007552A6">
        <w:rPr>
          <w:noProof/>
        </w:rPr>
        <w:fldChar w:fldCharType="separate"/>
      </w:r>
      <w:r w:rsidRPr="007552A6">
        <w:rPr>
          <w:noProof/>
        </w:rPr>
        <w:t>21</w:t>
      </w:r>
      <w:r w:rsidRPr="007552A6">
        <w:rPr>
          <w:noProof/>
        </w:rPr>
        <w:fldChar w:fldCharType="end"/>
      </w:r>
    </w:p>
    <w:p w14:paraId="6F4DC502" w14:textId="38A555FD"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6.2.6</w:t>
      </w:r>
      <w:r w:rsidRPr="007552A6">
        <w:rPr>
          <w:rFonts w:asciiTheme="minorHAnsi" w:eastAsiaTheme="minorEastAsia" w:hAnsiTheme="minorHAnsi" w:cstheme="minorBidi"/>
          <w:noProof/>
          <w:sz w:val="22"/>
          <w:szCs w:val="22"/>
          <w:lang w:eastAsia="en-GB"/>
        </w:rPr>
        <w:tab/>
      </w:r>
      <w:r w:rsidRPr="007552A6">
        <w:rPr>
          <w:noProof/>
        </w:rPr>
        <w:t>Data Model</w:t>
      </w:r>
      <w:r w:rsidRPr="007552A6">
        <w:rPr>
          <w:noProof/>
        </w:rPr>
        <w:tab/>
      </w:r>
      <w:r w:rsidRPr="007552A6">
        <w:rPr>
          <w:noProof/>
        </w:rPr>
        <w:fldChar w:fldCharType="begin" w:fldLock="1"/>
      </w:r>
      <w:r w:rsidRPr="007552A6">
        <w:rPr>
          <w:noProof/>
        </w:rPr>
        <w:instrText xml:space="preserve"> PAGEREF _Toc138349459 \h </w:instrText>
      </w:r>
      <w:r w:rsidRPr="007552A6">
        <w:rPr>
          <w:noProof/>
        </w:rPr>
      </w:r>
      <w:r w:rsidRPr="007552A6">
        <w:rPr>
          <w:noProof/>
        </w:rPr>
        <w:fldChar w:fldCharType="separate"/>
      </w:r>
      <w:r w:rsidRPr="007552A6">
        <w:rPr>
          <w:noProof/>
        </w:rPr>
        <w:t>21</w:t>
      </w:r>
      <w:r w:rsidRPr="007552A6">
        <w:rPr>
          <w:noProof/>
        </w:rPr>
        <w:fldChar w:fldCharType="end"/>
      </w:r>
    </w:p>
    <w:p w14:paraId="158BD8D6" w14:textId="2514ED7E"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6.2.6.1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_Toc138349460 \h </w:instrText>
      </w:r>
      <w:r w:rsidRPr="007552A6">
        <w:rPr>
          <w:noProof/>
        </w:rPr>
      </w:r>
      <w:r w:rsidRPr="007552A6">
        <w:rPr>
          <w:noProof/>
        </w:rPr>
        <w:fldChar w:fldCharType="separate"/>
      </w:r>
      <w:r w:rsidRPr="007552A6">
        <w:rPr>
          <w:noProof/>
        </w:rPr>
        <w:t>21</w:t>
      </w:r>
      <w:r w:rsidRPr="007552A6">
        <w:rPr>
          <w:noProof/>
        </w:rPr>
        <w:fldChar w:fldCharType="end"/>
      </w:r>
    </w:p>
    <w:p w14:paraId="310A4E01" w14:textId="04339F5C"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6.2.6.2</w:t>
      </w:r>
      <w:r w:rsidRPr="007552A6">
        <w:rPr>
          <w:rFonts w:asciiTheme="minorHAnsi" w:eastAsiaTheme="minorEastAsia" w:hAnsiTheme="minorHAnsi" w:cstheme="minorBidi"/>
          <w:noProof/>
          <w:sz w:val="22"/>
          <w:szCs w:val="22"/>
          <w:lang w:eastAsia="en-GB"/>
        </w:rPr>
        <w:tab/>
      </w:r>
      <w:r w:rsidRPr="007552A6">
        <w:rPr>
          <w:noProof/>
          <w:lang w:val="en-US"/>
        </w:rPr>
        <w:t>Structured data types</w:t>
      </w:r>
      <w:r w:rsidRPr="007552A6">
        <w:rPr>
          <w:noProof/>
        </w:rPr>
        <w:tab/>
      </w:r>
      <w:r w:rsidRPr="007552A6">
        <w:rPr>
          <w:noProof/>
        </w:rPr>
        <w:fldChar w:fldCharType="begin" w:fldLock="1"/>
      </w:r>
      <w:r w:rsidRPr="007552A6">
        <w:rPr>
          <w:noProof/>
        </w:rPr>
        <w:instrText xml:space="preserve"> PAGEREF _Toc138349461 \h </w:instrText>
      </w:r>
      <w:r w:rsidRPr="007552A6">
        <w:rPr>
          <w:noProof/>
        </w:rPr>
      </w:r>
      <w:r w:rsidRPr="007552A6">
        <w:rPr>
          <w:noProof/>
        </w:rPr>
        <w:fldChar w:fldCharType="separate"/>
      </w:r>
      <w:r w:rsidRPr="007552A6">
        <w:rPr>
          <w:noProof/>
        </w:rPr>
        <w:t>21</w:t>
      </w:r>
      <w:r w:rsidRPr="007552A6">
        <w:rPr>
          <w:noProof/>
        </w:rPr>
        <w:fldChar w:fldCharType="end"/>
      </w:r>
    </w:p>
    <w:p w14:paraId="735F420B" w14:textId="25E71C84"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6.2.6.2.1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_Toc138349462 \h </w:instrText>
      </w:r>
      <w:r w:rsidRPr="007552A6">
        <w:rPr>
          <w:noProof/>
        </w:rPr>
      </w:r>
      <w:r w:rsidRPr="007552A6">
        <w:rPr>
          <w:noProof/>
        </w:rPr>
        <w:fldChar w:fldCharType="separate"/>
      </w:r>
      <w:r w:rsidRPr="007552A6">
        <w:rPr>
          <w:noProof/>
        </w:rPr>
        <w:t>21</w:t>
      </w:r>
      <w:r w:rsidRPr="007552A6">
        <w:rPr>
          <w:noProof/>
        </w:rPr>
        <w:fldChar w:fldCharType="end"/>
      </w:r>
    </w:p>
    <w:p w14:paraId="28759D5A" w14:textId="17A44173"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6.2.6.2.2</w:t>
      </w:r>
      <w:r w:rsidRPr="007552A6">
        <w:rPr>
          <w:rFonts w:asciiTheme="minorHAnsi" w:eastAsiaTheme="minorEastAsia" w:hAnsiTheme="minorHAnsi" w:cstheme="minorBidi"/>
          <w:noProof/>
          <w:sz w:val="22"/>
          <w:szCs w:val="22"/>
          <w:lang w:eastAsia="en-GB"/>
        </w:rPr>
        <w:tab/>
      </w:r>
      <w:r w:rsidRPr="007552A6">
        <w:rPr>
          <w:noProof/>
        </w:rPr>
        <w:t>Type: ResolveReqData</w:t>
      </w:r>
      <w:r w:rsidRPr="007552A6">
        <w:rPr>
          <w:noProof/>
        </w:rPr>
        <w:tab/>
      </w:r>
      <w:r w:rsidRPr="007552A6">
        <w:rPr>
          <w:noProof/>
        </w:rPr>
        <w:fldChar w:fldCharType="begin" w:fldLock="1"/>
      </w:r>
      <w:r w:rsidRPr="007552A6">
        <w:rPr>
          <w:noProof/>
        </w:rPr>
        <w:instrText xml:space="preserve"> PAGEREF _Toc138349463 \h </w:instrText>
      </w:r>
      <w:r w:rsidRPr="007552A6">
        <w:rPr>
          <w:noProof/>
        </w:rPr>
      </w:r>
      <w:r w:rsidRPr="007552A6">
        <w:rPr>
          <w:noProof/>
        </w:rPr>
        <w:fldChar w:fldCharType="separate"/>
      </w:r>
      <w:r w:rsidRPr="007552A6">
        <w:rPr>
          <w:noProof/>
        </w:rPr>
        <w:t>21</w:t>
      </w:r>
      <w:r w:rsidRPr="007552A6">
        <w:rPr>
          <w:noProof/>
        </w:rPr>
        <w:fldChar w:fldCharType="end"/>
      </w:r>
    </w:p>
    <w:p w14:paraId="43225B30" w14:textId="392099CC"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6.2.6.2.3</w:t>
      </w:r>
      <w:r w:rsidRPr="007552A6">
        <w:rPr>
          <w:rFonts w:asciiTheme="minorHAnsi" w:eastAsiaTheme="minorEastAsia" w:hAnsiTheme="minorHAnsi" w:cstheme="minorBidi"/>
          <w:noProof/>
          <w:sz w:val="22"/>
          <w:szCs w:val="22"/>
          <w:lang w:eastAsia="en-GB"/>
        </w:rPr>
        <w:tab/>
      </w:r>
      <w:r w:rsidRPr="007552A6">
        <w:rPr>
          <w:noProof/>
        </w:rPr>
        <w:t>Type: ResolveRspData</w:t>
      </w:r>
      <w:r w:rsidRPr="007552A6">
        <w:rPr>
          <w:noProof/>
        </w:rPr>
        <w:tab/>
      </w:r>
      <w:r w:rsidRPr="007552A6">
        <w:rPr>
          <w:noProof/>
        </w:rPr>
        <w:fldChar w:fldCharType="begin" w:fldLock="1"/>
      </w:r>
      <w:r w:rsidRPr="007552A6">
        <w:rPr>
          <w:noProof/>
        </w:rPr>
        <w:instrText xml:space="preserve"> PAGEREF _Toc138349464 \h </w:instrText>
      </w:r>
      <w:r w:rsidRPr="007552A6">
        <w:rPr>
          <w:noProof/>
        </w:rPr>
      </w:r>
      <w:r w:rsidRPr="007552A6">
        <w:rPr>
          <w:noProof/>
        </w:rPr>
        <w:fldChar w:fldCharType="separate"/>
      </w:r>
      <w:r w:rsidRPr="007552A6">
        <w:rPr>
          <w:noProof/>
        </w:rPr>
        <w:t>22</w:t>
      </w:r>
      <w:r w:rsidRPr="007552A6">
        <w:rPr>
          <w:noProof/>
        </w:rPr>
        <w:fldChar w:fldCharType="end"/>
      </w:r>
    </w:p>
    <w:p w14:paraId="181123F2" w14:textId="4AA41213"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6.2.6.3</w:t>
      </w:r>
      <w:r w:rsidRPr="007552A6">
        <w:rPr>
          <w:rFonts w:asciiTheme="minorHAnsi" w:eastAsiaTheme="minorEastAsia" w:hAnsiTheme="minorHAnsi" w:cstheme="minorBidi"/>
          <w:noProof/>
          <w:sz w:val="22"/>
          <w:szCs w:val="22"/>
          <w:lang w:eastAsia="en-GB"/>
        </w:rPr>
        <w:tab/>
      </w:r>
      <w:r w:rsidRPr="007552A6">
        <w:rPr>
          <w:noProof/>
          <w:lang w:val="en-US"/>
        </w:rPr>
        <w:t>Simple data types and enumerations</w:t>
      </w:r>
      <w:r w:rsidRPr="007552A6">
        <w:rPr>
          <w:noProof/>
        </w:rPr>
        <w:tab/>
      </w:r>
      <w:r w:rsidRPr="007552A6">
        <w:rPr>
          <w:noProof/>
        </w:rPr>
        <w:fldChar w:fldCharType="begin" w:fldLock="1"/>
      </w:r>
      <w:r w:rsidRPr="007552A6">
        <w:rPr>
          <w:noProof/>
        </w:rPr>
        <w:instrText xml:space="preserve"> PAGEREF _Toc138349465 \h </w:instrText>
      </w:r>
      <w:r w:rsidRPr="007552A6">
        <w:rPr>
          <w:noProof/>
        </w:rPr>
      </w:r>
      <w:r w:rsidRPr="007552A6">
        <w:rPr>
          <w:noProof/>
        </w:rPr>
        <w:fldChar w:fldCharType="separate"/>
      </w:r>
      <w:r w:rsidRPr="007552A6">
        <w:rPr>
          <w:noProof/>
        </w:rPr>
        <w:t>22</w:t>
      </w:r>
      <w:r w:rsidRPr="007552A6">
        <w:rPr>
          <w:noProof/>
        </w:rPr>
        <w:fldChar w:fldCharType="end"/>
      </w:r>
    </w:p>
    <w:p w14:paraId="649CB6C8" w14:textId="568BADEE"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6.2.6.3.1</w:t>
      </w:r>
      <w:r w:rsidRPr="007552A6">
        <w:rPr>
          <w:rFonts w:asciiTheme="minorHAnsi" w:eastAsiaTheme="minorEastAsia" w:hAnsiTheme="minorHAnsi" w:cstheme="minorBidi"/>
          <w:noProof/>
          <w:sz w:val="22"/>
          <w:szCs w:val="22"/>
          <w:lang w:eastAsia="en-GB"/>
        </w:rPr>
        <w:tab/>
      </w:r>
      <w:r w:rsidRPr="007552A6">
        <w:rPr>
          <w:noProof/>
        </w:rPr>
        <w:t>Introduction</w:t>
      </w:r>
      <w:r w:rsidRPr="007552A6">
        <w:rPr>
          <w:noProof/>
        </w:rPr>
        <w:tab/>
      </w:r>
      <w:r w:rsidRPr="007552A6">
        <w:rPr>
          <w:noProof/>
        </w:rPr>
        <w:fldChar w:fldCharType="begin" w:fldLock="1"/>
      </w:r>
      <w:r w:rsidRPr="007552A6">
        <w:rPr>
          <w:noProof/>
        </w:rPr>
        <w:instrText xml:space="preserve"> PAGEREF _Toc138349466 \h </w:instrText>
      </w:r>
      <w:r w:rsidRPr="007552A6">
        <w:rPr>
          <w:noProof/>
        </w:rPr>
      </w:r>
      <w:r w:rsidRPr="007552A6">
        <w:rPr>
          <w:noProof/>
        </w:rPr>
        <w:fldChar w:fldCharType="separate"/>
      </w:r>
      <w:r w:rsidRPr="007552A6">
        <w:rPr>
          <w:noProof/>
        </w:rPr>
        <w:t>22</w:t>
      </w:r>
      <w:r w:rsidRPr="007552A6">
        <w:rPr>
          <w:noProof/>
        </w:rPr>
        <w:fldChar w:fldCharType="end"/>
      </w:r>
    </w:p>
    <w:p w14:paraId="6B1CF583" w14:textId="6496C58D" w:rsidR="007552A6" w:rsidRPr="007552A6" w:rsidRDefault="007552A6">
      <w:pPr>
        <w:pStyle w:val="TOC5"/>
        <w:rPr>
          <w:rFonts w:asciiTheme="minorHAnsi" w:eastAsiaTheme="minorEastAsia" w:hAnsiTheme="minorHAnsi" w:cstheme="minorBidi"/>
          <w:noProof/>
          <w:sz w:val="22"/>
          <w:szCs w:val="22"/>
          <w:lang w:eastAsia="en-GB"/>
        </w:rPr>
      </w:pPr>
      <w:r w:rsidRPr="007552A6">
        <w:rPr>
          <w:noProof/>
        </w:rPr>
        <w:t>6.2.6.3.2</w:t>
      </w:r>
      <w:r w:rsidRPr="007552A6">
        <w:rPr>
          <w:rFonts w:asciiTheme="minorHAnsi" w:eastAsiaTheme="minorEastAsia" w:hAnsiTheme="minorHAnsi" w:cstheme="minorBidi"/>
          <w:noProof/>
          <w:sz w:val="22"/>
          <w:szCs w:val="22"/>
          <w:lang w:eastAsia="en-GB"/>
        </w:rPr>
        <w:tab/>
      </w:r>
      <w:r w:rsidRPr="007552A6">
        <w:rPr>
          <w:noProof/>
        </w:rPr>
        <w:t>Simple data types</w:t>
      </w:r>
      <w:r w:rsidRPr="007552A6">
        <w:rPr>
          <w:noProof/>
        </w:rPr>
        <w:tab/>
      </w:r>
      <w:r w:rsidRPr="007552A6">
        <w:rPr>
          <w:noProof/>
        </w:rPr>
        <w:fldChar w:fldCharType="begin" w:fldLock="1"/>
      </w:r>
      <w:r w:rsidRPr="007552A6">
        <w:rPr>
          <w:noProof/>
        </w:rPr>
        <w:instrText xml:space="preserve"> PAGEREF _Toc138349467 \h </w:instrText>
      </w:r>
      <w:r w:rsidRPr="007552A6">
        <w:rPr>
          <w:noProof/>
        </w:rPr>
      </w:r>
      <w:r w:rsidRPr="007552A6">
        <w:rPr>
          <w:noProof/>
        </w:rPr>
        <w:fldChar w:fldCharType="separate"/>
      </w:r>
      <w:r w:rsidRPr="007552A6">
        <w:rPr>
          <w:noProof/>
        </w:rPr>
        <w:t>22</w:t>
      </w:r>
      <w:r w:rsidRPr="007552A6">
        <w:rPr>
          <w:noProof/>
        </w:rPr>
        <w:fldChar w:fldCharType="end"/>
      </w:r>
    </w:p>
    <w:p w14:paraId="5103A125" w14:textId="174DCF81" w:rsidR="007552A6" w:rsidRPr="007552A6" w:rsidRDefault="007552A6">
      <w:pPr>
        <w:pStyle w:val="TOC4"/>
        <w:rPr>
          <w:rFonts w:asciiTheme="minorHAnsi" w:eastAsiaTheme="minorEastAsia" w:hAnsiTheme="minorHAnsi" w:cstheme="minorBidi"/>
          <w:noProof/>
          <w:sz w:val="22"/>
          <w:szCs w:val="22"/>
          <w:lang w:eastAsia="en-GB"/>
        </w:rPr>
      </w:pPr>
      <w:r w:rsidRPr="007552A6">
        <w:rPr>
          <w:noProof/>
          <w:lang w:val="en-US"/>
        </w:rPr>
        <w:t>6.2.6.4</w:t>
      </w:r>
      <w:r w:rsidRPr="007552A6">
        <w:rPr>
          <w:rFonts w:asciiTheme="minorHAnsi" w:eastAsiaTheme="minorEastAsia" w:hAnsiTheme="minorHAnsi" w:cstheme="minorBidi"/>
          <w:noProof/>
          <w:sz w:val="22"/>
          <w:szCs w:val="22"/>
          <w:lang w:eastAsia="en-GB"/>
        </w:rPr>
        <w:tab/>
      </w:r>
      <w:r w:rsidRPr="007552A6">
        <w:rPr>
          <w:noProof/>
          <w:lang w:eastAsia="zh-CN"/>
        </w:rPr>
        <w:t>Data types describing alternative data types or combinations of data types</w:t>
      </w:r>
      <w:r w:rsidRPr="007552A6">
        <w:rPr>
          <w:noProof/>
        </w:rPr>
        <w:tab/>
      </w:r>
      <w:r w:rsidRPr="007552A6">
        <w:rPr>
          <w:noProof/>
        </w:rPr>
        <w:fldChar w:fldCharType="begin" w:fldLock="1"/>
      </w:r>
      <w:r w:rsidRPr="007552A6">
        <w:rPr>
          <w:noProof/>
        </w:rPr>
        <w:instrText xml:space="preserve"> PAGEREF _Toc138349468 \h </w:instrText>
      </w:r>
      <w:r w:rsidRPr="007552A6">
        <w:rPr>
          <w:noProof/>
        </w:rPr>
      </w:r>
      <w:r w:rsidRPr="007552A6">
        <w:rPr>
          <w:noProof/>
        </w:rPr>
        <w:fldChar w:fldCharType="separate"/>
      </w:r>
      <w:r w:rsidRPr="007552A6">
        <w:rPr>
          <w:noProof/>
        </w:rPr>
        <w:t>22</w:t>
      </w:r>
      <w:r w:rsidRPr="007552A6">
        <w:rPr>
          <w:noProof/>
        </w:rPr>
        <w:fldChar w:fldCharType="end"/>
      </w:r>
    </w:p>
    <w:p w14:paraId="1349DA57" w14:textId="26988461"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6.2.6.5</w:t>
      </w:r>
      <w:r w:rsidRPr="007552A6">
        <w:rPr>
          <w:rFonts w:asciiTheme="minorHAnsi" w:eastAsiaTheme="minorEastAsia" w:hAnsiTheme="minorHAnsi" w:cstheme="minorBidi"/>
          <w:noProof/>
          <w:sz w:val="22"/>
          <w:szCs w:val="22"/>
          <w:lang w:eastAsia="en-GB"/>
        </w:rPr>
        <w:tab/>
      </w:r>
      <w:r w:rsidRPr="007552A6">
        <w:rPr>
          <w:noProof/>
        </w:rPr>
        <w:t>Binary data</w:t>
      </w:r>
      <w:r w:rsidRPr="007552A6">
        <w:rPr>
          <w:noProof/>
        </w:rPr>
        <w:tab/>
      </w:r>
      <w:r w:rsidRPr="007552A6">
        <w:rPr>
          <w:noProof/>
        </w:rPr>
        <w:fldChar w:fldCharType="begin" w:fldLock="1"/>
      </w:r>
      <w:r w:rsidRPr="007552A6">
        <w:rPr>
          <w:noProof/>
        </w:rPr>
        <w:instrText xml:space="preserve"> PAGEREF _Toc138349469 \h </w:instrText>
      </w:r>
      <w:r w:rsidRPr="007552A6">
        <w:rPr>
          <w:noProof/>
        </w:rPr>
      </w:r>
      <w:r w:rsidRPr="007552A6">
        <w:rPr>
          <w:noProof/>
        </w:rPr>
        <w:fldChar w:fldCharType="separate"/>
      </w:r>
      <w:r w:rsidRPr="007552A6">
        <w:rPr>
          <w:noProof/>
        </w:rPr>
        <w:t>22</w:t>
      </w:r>
      <w:r w:rsidRPr="007552A6">
        <w:rPr>
          <w:noProof/>
        </w:rPr>
        <w:fldChar w:fldCharType="end"/>
      </w:r>
    </w:p>
    <w:p w14:paraId="134A038A" w14:textId="70C3BC74"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6.2.7</w:t>
      </w:r>
      <w:r w:rsidRPr="007552A6">
        <w:rPr>
          <w:rFonts w:asciiTheme="minorHAnsi" w:eastAsiaTheme="minorEastAsia" w:hAnsiTheme="minorHAnsi" w:cstheme="minorBidi"/>
          <w:noProof/>
          <w:sz w:val="22"/>
          <w:szCs w:val="22"/>
          <w:lang w:eastAsia="en-GB"/>
        </w:rPr>
        <w:tab/>
      </w:r>
      <w:r w:rsidRPr="007552A6">
        <w:rPr>
          <w:noProof/>
        </w:rPr>
        <w:t>Error Handling</w:t>
      </w:r>
      <w:r w:rsidRPr="007552A6">
        <w:rPr>
          <w:noProof/>
        </w:rPr>
        <w:tab/>
      </w:r>
      <w:r w:rsidRPr="007552A6">
        <w:rPr>
          <w:noProof/>
        </w:rPr>
        <w:fldChar w:fldCharType="begin" w:fldLock="1"/>
      </w:r>
      <w:r w:rsidRPr="007552A6">
        <w:rPr>
          <w:noProof/>
        </w:rPr>
        <w:instrText xml:space="preserve"> PAGEREF _Toc138349470 \h </w:instrText>
      </w:r>
      <w:r w:rsidRPr="007552A6">
        <w:rPr>
          <w:noProof/>
        </w:rPr>
      </w:r>
      <w:r w:rsidRPr="007552A6">
        <w:rPr>
          <w:noProof/>
        </w:rPr>
        <w:fldChar w:fldCharType="separate"/>
      </w:r>
      <w:r w:rsidRPr="007552A6">
        <w:rPr>
          <w:noProof/>
        </w:rPr>
        <w:t>22</w:t>
      </w:r>
      <w:r w:rsidRPr="007552A6">
        <w:rPr>
          <w:noProof/>
        </w:rPr>
        <w:fldChar w:fldCharType="end"/>
      </w:r>
    </w:p>
    <w:p w14:paraId="197686FF" w14:textId="0ACBC33D"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6.2.7.1</w:t>
      </w:r>
      <w:r w:rsidRPr="007552A6">
        <w:rPr>
          <w:rFonts w:asciiTheme="minorHAnsi" w:eastAsiaTheme="minorEastAsia" w:hAnsiTheme="minorHAnsi" w:cstheme="minorBidi"/>
          <w:noProof/>
          <w:sz w:val="22"/>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_Toc138349471 \h </w:instrText>
      </w:r>
      <w:r w:rsidRPr="007552A6">
        <w:rPr>
          <w:noProof/>
        </w:rPr>
      </w:r>
      <w:r w:rsidRPr="007552A6">
        <w:rPr>
          <w:noProof/>
        </w:rPr>
        <w:fldChar w:fldCharType="separate"/>
      </w:r>
      <w:r w:rsidRPr="007552A6">
        <w:rPr>
          <w:noProof/>
        </w:rPr>
        <w:t>22</w:t>
      </w:r>
      <w:r w:rsidRPr="007552A6">
        <w:rPr>
          <w:noProof/>
        </w:rPr>
        <w:fldChar w:fldCharType="end"/>
      </w:r>
    </w:p>
    <w:p w14:paraId="7325B183" w14:textId="3187E5DE"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6.2.7.2</w:t>
      </w:r>
      <w:r w:rsidRPr="007552A6">
        <w:rPr>
          <w:rFonts w:asciiTheme="minorHAnsi" w:eastAsiaTheme="minorEastAsia" w:hAnsiTheme="minorHAnsi" w:cstheme="minorBidi"/>
          <w:noProof/>
          <w:sz w:val="22"/>
          <w:szCs w:val="22"/>
          <w:lang w:eastAsia="en-GB"/>
        </w:rPr>
        <w:tab/>
      </w:r>
      <w:r w:rsidRPr="007552A6">
        <w:rPr>
          <w:noProof/>
        </w:rPr>
        <w:t>Protocol Errors</w:t>
      </w:r>
      <w:r w:rsidRPr="007552A6">
        <w:rPr>
          <w:noProof/>
        </w:rPr>
        <w:tab/>
      </w:r>
      <w:r w:rsidRPr="007552A6">
        <w:rPr>
          <w:noProof/>
        </w:rPr>
        <w:fldChar w:fldCharType="begin" w:fldLock="1"/>
      </w:r>
      <w:r w:rsidRPr="007552A6">
        <w:rPr>
          <w:noProof/>
        </w:rPr>
        <w:instrText xml:space="preserve"> PAGEREF _Toc138349472 \h </w:instrText>
      </w:r>
      <w:r w:rsidRPr="007552A6">
        <w:rPr>
          <w:noProof/>
        </w:rPr>
      </w:r>
      <w:r w:rsidRPr="007552A6">
        <w:rPr>
          <w:noProof/>
        </w:rPr>
        <w:fldChar w:fldCharType="separate"/>
      </w:r>
      <w:r w:rsidRPr="007552A6">
        <w:rPr>
          <w:noProof/>
        </w:rPr>
        <w:t>22</w:t>
      </w:r>
      <w:r w:rsidRPr="007552A6">
        <w:rPr>
          <w:noProof/>
        </w:rPr>
        <w:fldChar w:fldCharType="end"/>
      </w:r>
    </w:p>
    <w:p w14:paraId="0817D65F" w14:textId="40533DF5" w:rsidR="007552A6" w:rsidRPr="007552A6" w:rsidRDefault="007552A6">
      <w:pPr>
        <w:pStyle w:val="TOC4"/>
        <w:rPr>
          <w:rFonts w:asciiTheme="minorHAnsi" w:eastAsiaTheme="minorEastAsia" w:hAnsiTheme="minorHAnsi" w:cstheme="minorBidi"/>
          <w:noProof/>
          <w:sz w:val="22"/>
          <w:szCs w:val="22"/>
          <w:lang w:eastAsia="en-GB"/>
        </w:rPr>
      </w:pPr>
      <w:r w:rsidRPr="007552A6">
        <w:rPr>
          <w:noProof/>
        </w:rPr>
        <w:t>6.2.7.3</w:t>
      </w:r>
      <w:r w:rsidRPr="007552A6">
        <w:rPr>
          <w:rFonts w:asciiTheme="minorHAnsi" w:eastAsiaTheme="minorEastAsia" w:hAnsiTheme="minorHAnsi" w:cstheme="minorBidi"/>
          <w:noProof/>
          <w:sz w:val="22"/>
          <w:szCs w:val="22"/>
          <w:lang w:eastAsia="en-GB"/>
        </w:rPr>
        <w:tab/>
      </w:r>
      <w:r w:rsidRPr="007552A6">
        <w:rPr>
          <w:noProof/>
        </w:rPr>
        <w:t>Application Errors</w:t>
      </w:r>
      <w:r w:rsidRPr="007552A6">
        <w:rPr>
          <w:noProof/>
        </w:rPr>
        <w:tab/>
      </w:r>
      <w:r w:rsidRPr="007552A6">
        <w:rPr>
          <w:noProof/>
        </w:rPr>
        <w:fldChar w:fldCharType="begin" w:fldLock="1"/>
      </w:r>
      <w:r w:rsidRPr="007552A6">
        <w:rPr>
          <w:noProof/>
        </w:rPr>
        <w:instrText xml:space="preserve"> PAGEREF _Toc138349473 \h </w:instrText>
      </w:r>
      <w:r w:rsidRPr="007552A6">
        <w:rPr>
          <w:noProof/>
        </w:rPr>
      </w:r>
      <w:r w:rsidRPr="007552A6">
        <w:rPr>
          <w:noProof/>
        </w:rPr>
        <w:fldChar w:fldCharType="separate"/>
      </w:r>
      <w:r w:rsidRPr="007552A6">
        <w:rPr>
          <w:noProof/>
        </w:rPr>
        <w:t>22</w:t>
      </w:r>
      <w:r w:rsidRPr="007552A6">
        <w:rPr>
          <w:noProof/>
        </w:rPr>
        <w:fldChar w:fldCharType="end"/>
      </w:r>
    </w:p>
    <w:p w14:paraId="15879DA8" w14:textId="588FED2E"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6.2.8</w:t>
      </w:r>
      <w:r w:rsidRPr="007552A6">
        <w:rPr>
          <w:rFonts w:asciiTheme="minorHAnsi" w:eastAsiaTheme="minorEastAsia" w:hAnsiTheme="minorHAnsi" w:cstheme="minorBidi"/>
          <w:noProof/>
          <w:sz w:val="22"/>
          <w:szCs w:val="22"/>
          <w:lang w:eastAsia="en-GB"/>
        </w:rPr>
        <w:tab/>
      </w:r>
      <w:r w:rsidRPr="007552A6">
        <w:rPr>
          <w:noProof/>
          <w:lang w:eastAsia="zh-CN"/>
        </w:rPr>
        <w:t>Feature negotiation</w:t>
      </w:r>
      <w:r w:rsidRPr="007552A6">
        <w:rPr>
          <w:noProof/>
        </w:rPr>
        <w:tab/>
      </w:r>
      <w:r w:rsidRPr="007552A6">
        <w:rPr>
          <w:noProof/>
        </w:rPr>
        <w:fldChar w:fldCharType="begin" w:fldLock="1"/>
      </w:r>
      <w:r w:rsidRPr="007552A6">
        <w:rPr>
          <w:noProof/>
        </w:rPr>
        <w:instrText xml:space="preserve"> PAGEREF _Toc138349474 \h </w:instrText>
      </w:r>
      <w:r w:rsidRPr="007552A6">
        <w:rPr>
          <w:noProof/>
        </w:rPr>
      </w:r>
      <w:r w:rsidRPr="007552A6">
        <w:rPr>
          <w:noProof/>
        </w:rPr>
        <w:fldChar w:fldCharType="separate"/>
      </w:r>
      <w:r w:rsidRPr="007552A6">
        <w:rPr>
          <w:noProof/>
        </w:rPr>
        <w:t>23</w:t>
      </w:r>
      <w:r w:rsidRPr="007552A6">
        <w:rPr>
          <w:noProof/>
        </w:rPr>
        <w:fldChar w:fldCharType="end"/>
      </w:r>
    </w:p>
    <w:p w14:paraId="0EB7F0C7" w14:textId="05684B22" w:rsidR="007552A6" w:rsidRPr="007552A6" w:rsidRDefault="007552A6">
      <w:pPr>
        <w:pStyle w:val="TOC3"/>
        <w:rPr>
          <w:rFonts w:asciiTheme="minorHAnsi" w:eastAsiaTheme="minorEastAsia" w:hAnsiTheme="minorHAnsi" w:cstheme="minorBidi"/>
          <w:noProof/>
          <w:sz w:val="22"/>
          <w:szCs w:val="22"/>
          <w:lang w:eastAsia="en-GB"/>
        </w:rPr>
      </w:pPr>
      <w:r w:rsidRPr="007552A6">
        <w:rPr>
          <w:noProof/>
        </w:rPr>
        <w:t>6.2.9</w:t>
      </w:r>
      <w:r w:rsidRPr="007552A6">
        <w:rPr>
          <w:rFonts w:asciiTheme="minorHAnsi" w:eastAsiaTheme="minorEastAsia" w:hAnsiTheme="minorHAnsi" w:cstheme="minorBidi"/>
          <w:noProof/>
          <w:sz w:val="22"/>
          <w:szCs w:val="22"/>
          <w:lang w:eastAsia="en-GB"/>
        </w:rPr>
        <w:tab/>
      </w:r>
      <w:r w:rsidRPr="007552A6">
        <w:rPr>
          <w:noProof/>
        </w:rPr>
        <w:t>Security</w:t>
      </w:r>
      <w:r w:rsidRPr="007552A6">
        <w:rPr>
          <w:noProof/>
        </w:rPr>
        <w:tab/>
      </w:r>
      <w:r w:rsidRPr="007552A6">
        <w:rPr>
          <w:noProof/>
        </w:rPr>
        <w:fldChar w:fldCharType="begin" w:fldLock="1"/>
      </w:r>
      <w:r w:rsidRPr="007552A6">
        <w:rPr>
          <w:noProof/>
        </w:rPr>
        <w:instrText xml:space="preserve"> PAGEREF _Toc138349475 \h </w:instrText>
      </w:r>
      <w:r w:rsidRPr="007552A6">
        <w:rPr>
          <w:noProof/>
        </w:rPr>
      </w:r>
      <w:r w:rsidRPr="007552A6">
        <w:rPr>
          <w:noProof/>
        </w:rPr>
        <w:fldChar w:fldCharType="separate"/>
      </w:r>
      <w:r w:rsidRPr="007552A6">
        <w:rPr>
          <w:noProof/>
        </w:rPr>
        <w:t>23</w:t>
      </w:r>
      <w:r w:rsidRPr="007552A6">
        <w:rPr>
          <w:noProof/>
        </w:rPr>
        <w:fldChar w:fldCharType="end"/>
      </w:r>
    </w:p>
    <w:p w14:paraId="419CC55B" w14:textId="26987A06" w:rsidR="007552A6" w:rsidRPr="007552A6" w:rsidRDefault="007552A6" w:rsidP="007552A6">
      <w:pPr>
        <w:pStyle w:val="TOC8"/>
        <w:rPr>
          <w:rFonts w:asciiTheme="minorHAnsi" w:eastAsiaTheme="minorEastAsia" w:hAnsiTheme="minorHAnsi" w:cstheme="minorBidi"/>
          <w:b w:val="0"/>
          <w:noProof/>
          <w:szCs w:val="22"/>
          <w:lang w:eastAsia="en-GB"/>
        </w:rPr>
      </w:pPr>
      <w:r w:rsidRPr="007552A6">
        <w:rPr>
          <w:noProof/>
        </w:rPr>
        <w:t>Annex A (normative): OpenAPI specification</w:t>
      </w:r>
      <w:r w:rsidRPr="007552A6">
        <w:rPr>
          <w:noProof/>
        </w:rPr>
        <w:tab/>
      </w:r>
      <w:r w:rsidRPr="007552A6">
        <w:rPr>
          <w:noProof/>
        </w:rPr>
        <w:fldChar w:fldCharType="begin" w:fldLock="1"/>
      </w:r>
      <w:r w:rsidRPr="007552A6">
        <w:rPr>
          <w:noProof/>
        </w:rPr>
        <w:instrText xml:space="preserve"> PAGEREF _Toc138349476 \h </w:instrText>
      </w:r>
      <w:r w:rsidRPr="007552A6">
        <w:rPr>
          <w:noProof/>
        </w:rPr>
      </w:r>
      <w:r w:rsidRPr="007552A6">
        <w:rPr>
          <w:noProof/>
        </w:rPr>
        <w:fldChar w:fldCharType="separate"/>
      </w:r>
      <w:r w:rsidRPr="007552A6">
        <w:rPr>
          <w:noProof/>
        </w:rPr>
        <w:t>24</w:t>
      </w:r>
      <w:r w:rsidRPr="007552A6">
        <w:rPr>
          <w:noProof/>
        </w:rPr>
        <w:fldChar w:fldCharType="end"/>
      </w:r>
    </w:p>
    <w:p w14:paraId="364BFD57" w14:textId="2FA9422C" w:rsidR="007552A6" w:rsidRPr="007552A6" w:rsidRDefault="007552A6">
      <w:pPr>
        <w:pStyle w:val="TOC1"/>
        <w:rPr>
          <w:rFonts w:asciiTheme="minorHAnsi" w:eastAsiaTheme="minorEastAsia" w:hAnsiTheme="minorHAnsi" w:cstheme="minorBidi"/>
          <w:noProof/>
          <w:szCs w:val="22"/>
          <w:lang w:eastAsia="en-GB"/>
        </w:rPr>
      </w:pPr>
      <w:r w:rsidRPr="007552A6">
        <w:rPr>
          <w:noProof/>
        </w:rPr>
        <w:t>A.1</w:t>
      </w:r>
      <w:r w:rsidRPr="007552A6">
        <w:rPr>
          <w:rFonts w:asciiTheme="minorHAnsi" w:eastAsiaTheme="minorEastAsia" w:hAnsiTheme="minorHAnsi" w:cstheme="minorBidi"/>
          <w:noProof/>
          <w:szCs w:val="22"/>
          <w:lang w:eastAsia="en-GB"/>
        </w:rPr>
        <w:tab/>
      </w:r>
      <w:r w:rsidRPr="007552A6">
        <w:rPr>
          <w:noProof/>
        </w:rPr>
        <w:t>General</w:t>
      </w:r>
      <w:r w:rsidRPr="007552A6">
        <w:rPr>
          <w:noProof/>
        </w:rPr>
        <w:tab/>
      </w:r>
      <w:r w:rsidRPr="007552A6">
        <w:rPr>
          <w:noProof/>
        </w:rPr>
        <w:fldChar w:fldCharType="begin" w:fldLock="1"/>
      </w:r>
      <w:r w:rsidRPr="007552A6">
        <w:rPr>
          <w:noProof/>
        </w:rPr>
        <w:instrText xml:space="preserve"> PAGEREF _Toc138349477 \h </w:instrText>
      </w:r>
      <w:r w:rsidRPr="007552A6">
        <w:rPr>
          <w:noProof/>
        </w:rPr>
      </w:r>
      <w:r w:rsidRPr="007552A6">
        <w:rPr>
          <w:noProof/>
        </w:rPr>
        <w:fldChar w:fldCharType="separate"/>
      </w:r>
      <w:r w:rsidRPr="007552A6">
        <w:rPr>
          <w:noProof/>
        </w:rPr>
        <w:t>24</w:t>
      </w:r>
      <w:r w:rsidRPr="007552A6">
        <w:rPr>
          <w:noProof/>
        </w:rPr>
        <w:fldChar w:fldCharType="end"/>
      </w:r>
    </w:p>
    <w:p w14:paraId="1C42BECF" w14:textId="5D2D1F72" w:rsidR="007552A6" w:rsidRPr="007552A6" w:rsidRDefault="007552A6">
      <w:pPr>
        <w:pStyle w:val="TOC1"/>
        <w:rPr>
          <w:rFonts w:asciiTheme="minorHAnsi" w:eastAsiaTheme="minorEastAsia" w:hAnsiTheme="minorHAnsi" w:cstheme="minorBidi"/>
          <w:noProof/>
          <w:szCs w:val="22"/>
          <w:lang w:eastAsia="en-GB"/>
        </w:rPr>
      </w:pPr>
      <w:r w:rsidRPr="007552A6">
        <w:rPr>
          <w:noProof/>
        </w:rPr>
        <w:t>A.2</w:t>
      </w:r>
      <w:r w:rsidRPr="007552A6">
        <w:rPr>
          <w:rFonts w:asciiTheme="minorHAnsi" w:eastAsiaTheme="minorEastAsia" w:hAnsiTheme="minorHAnsi" w:cstheme="minorBidi"/>
          <w:noProof/>
          <w:szCs w:val="22"/>
          <w:lang w:eastAsia="en-GB"/>
        </w:rPr>
        <w:tab/>
      </w:r>
      <w:r w:rsidRPr="007552A6">
        <w:rPr>
          <w:noProof/>
          <w:lang w:eastAsia="zh-CN"/>
        </w:rPr>
        <w:t>Npanf_ProseKey</w:t>
      </w:r>
      <w:r w:rsidRPr="007552A6">
        <w:rPr>
          <w:noProof/>
        </w:rPr>
        <w:t xml:space="preserve"> API</w:t>
      </w:r>
      <w:r w:rsidRPr="007552A6">
        <w:rPr>
          <w:noProof/>
        </w:rPr>
        <w:tab/>
      </w:r>
      <w:r w:rsidRPr="007552A6">
        <w:rPr>
          <w:noProof/>
        </w:rPr>
        <w:fldChar w:fldCharType="begin" w:fldLock="1"/>
      </w:r>
      <w:r w:rsidRPr="007552A6">
        <w:rPr>
          <w:noProof/>
        </w:rPr>
        <w:instrText xml:space="preserve"> PAGEREF _Toc138349478 \h </w:instrText>
      </w:r>
      <w:r w:rsidRPr="007552A6">
        <w:rPr>
          <w:noProof/>
        </w:rPr>
      </w:r>
      <w:r w:rsidRPr="007552A6">
        <w:rPr>
          <w:noProof/>
        </w:rPr>
        <w:fldChar w:fldCharType="separate"/>
      </w:r>
      <w:r w:rsidRPr="007552A6">
        <w:rPr>
          <w:noProof/>
        </w:rPr>
        <w:t>24</w:t>
      </w:r>
      <w:r w:rsidRPr="007552A6">
        <w:rPr>
          <w:noProof/>
        </w:rPr>
        <w:fldChar w:fldCharType="end"/>
      </w:r>
    </w:p>
    <w:p w14:paraId="479EDAA0" w14:textId="5FC9C24C" w:rsidR="007552A6" w:rsidRPr="007552A6" w:rsidRDefault="007552A6">
      <w:pPr>
        <w:pStyle w:val="TOC1"/>
        <w:rPr>
          <w:rFonts w:asciiTheme="minorHAnsi" w:eastAsiaTheme="minorEastAsia" w:hAnsiTheme="minorHAnsi" w:cstheme="minorBidi"/>
          <w:noProof/>
          <w:szCs w:val="22"/>
          <w:lang w:eastAsia="en-GB"/>
        </w:rPr>
      </w:pPr>
      <w:r w:rsidRPr="007552A6">
        <w:rPr>
          <w:noProof/>
        </w:rPr>
        <w:t>A.3</w:t>
      </w:r>
      <w:r w:rsidRPr="007552A6">
        <w:rPr>
          <w:rFonts w:asciiTheme="minorHAnsi" w:eastAsiaTheme="minorEastAsia" w:hAnsiTheme="minorHAnsi" w:cstheme="minorBidi"/>
          <w:noProof/>
          <w:szCs w:val="22"/>
          <w:lang w:eastAsia="en-GB"/>
        </w:rPr>
        <w:tab/>
      </w:r>
      <w:r w:rsidRPr="007552A6">
        <w:rPr>
          <w:noProof/>
          <w:lang w:eastAsia="zh-CN"/>
        </w:rPr>
        <w:t>Npanf_ResolveRemoteUserId</w:t>
      </w:r>
      <w:r w:rsidRPr="007552A6">
        <w:rPr>
          <w:noProof/>
        </w:rPr>
        <w:t xml:space="preserve"> API</w:t>
      </w:r>
      <w:r w:rsidRPr="007552A6">
        <w:rPr>
          <w:noProof/>
        </w:rPr>
        <w:tab/>
      </w:r>
      <w:r w:rsidRPr="007552A6">
        <w:rPr>
          <w:noProof/>
        </w:rPr>
        <w:fldChar w:fldCharType="begin" w:fldLock="1"/>
      </w:r>
      <w:r w:rsidRPr="007552A6">
        <w:rPr>
          <w:noProof/>
        </w:rPr>
        <w:instrText xml:space="preserve"> PAGEREF _Toc138349479 \h </w:instrText>
      </w:r>
      <w:r w:rsidRPr="007552A6">
        <w:rPr>
          <w:noProof/>
        </w:rPr>
      </w:r>
      <w:r w:rsidRPr="007552A6">
        <w:rPr>
          <w:noProof/>
        </w:rPr>
        <w:fldChar w:fldCharType="separate"/>
      </w:r>
      <w:r w:rsidRPr="007552A6">
        <w:rPr>
          <w:noProof/>
        </w:rPr>
        <w:t>26</w:t>
      </w:r>
      <w:r w:rsidRPr="007552A6">
        <w:rPr>
          <w:noProof/>
        </w:rPr>
        <w:fldChar w:fldCharType="end"/>
      </w:r>
    </w:p>
    <w:p w14:paraId="3435F448" w14:textId="5386D902" w:rsidR="007552A6" w:rsidRPr="007552A6" w:rsidRDefault="007552A6" w:rsidP="007552A6">
      <w:pPr>
        <w:pStyle w:val="TOC8"/>
        <w:rPr>
          <w:rFonts w:asciiTheme="minorHAnsi" w:eastAsiaTheme="minorEastAsia" w:hAnsiTheme="minorHAnsi" w:cstheme="minorBidi"/>
          <w:b w:val="0"/>
          <w:noProof/>
          <w:szCs w:val="22"/>
          <w:lang w:eastAsia="en-GB"/>
        </w:rPr>
      </w:pPr>
      <w:r w:rsidRPr="007552A6">
        <w:rPr>
          <w:noProof/>
        </w:rPr>
        <w:t xml:space="preserve">Annex </w:t>
      </w:r>
      <w:r w:rsidRPr="007552A6">
        <w:rPr>
          <w:noProof/>
          <w:lang w:eastAsia="zh-CN"/>
        </w:rPr>
        <w:t>B</w:t>
      </w:r>
      <w:r w:rsidRPr="007552A6">
        <w:rPr>
          <w:noProof/>
        </w:rPr>
        <w:t xml:space="preserve"> (informative): Change history</w:t>
      </w:r>
      <w:r w:rsidRPr="007552A6">
        <w:rPr>
          <w:noProof/>
        </w:rPr>
        <w:tab/>
      </w:r>
      <w:r w:rsidRPr="007552A6">
        <w:rPr>
          <w:noProof/>
        </w:rPr>
        <w:fldChar w:fldCharType="begin" w:fldLock="1"/>
      </w:r>
      <w:r w:rsidRPr="007552A6">
        <w:rPr>
          <w:noProof/>
        </w:rPr>
        <w:instrText xml:space="preserve"> PAGEREF _Toc138349480 \h </w:instrText>
      </w:r>
      <w:r w:rsidRPr="007552A6">
        <w:rPr>
          <w:noProof/>
        </w:rPr>
      </w:r>
      <w:r w:rsidRPr="007552A6">
        <w:rPr>
          <w:noProof/>
        </w:rPr>
        <w:fldChar w:fldCharType="separate"/>
      </w:r>
      <w:r w:rsidRPr="007552A6">
        <w:rPr>
          <w:noProof/>
        </w:rPr>
        <w:t>28</w:t>
      </w:r>
      <w:r w:rsidRPr="007552A6">
        <w:rPr>
          <w:noProof/>
        </w:rPr>
        <w:fldChar w:fldCharType="end"/>
      </w:r>
    </w:p>
    <w:p w14:paraId="3DBA8032" w14:textId="14E944ED" w:rsidR="00391F61" w:rsidRPr="007552A6" w:rsidRDefault="006B6A96" w:rsidP="00391F61">
      <w:pPr>
        <w:rPr>
          <w:rFonts w:eastAsia="Times New Roman"/>
          <w:lang w:eastAsia="en-GB"/>
        </w:rPr>
      </w:pPr>
      <w:r w:rsidRPr="007552A6">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End w:id="10"/>
      <w:r w:rsidRPr="007552A6">
        <w:lastRenderedPageBreak/>
        <w:t>Foreword</w:t>
      </w:r>
      <w:bookmarkEnd w:id="11"/>
      <w:bookmarkEnd w:id="12"/>
      <w:bookmarkEnd w:id="13"/>
      <w:bookmarkEnd w:id="14"/>
      <w:bookmarkEnd w:id="15"/>
      <w:bookmarkEnd w:id="16"/>
    </w:p>
    <w:p w14:paraId="202FDBDD" w14:textId="77777777" w:rsidR="00391F61" w:rsidRPr="007552A6" w:rsidRDefault="00391F61" w:rsidP="00391F61">
      <w:r w:rsidRPr="007552A6">
        <w:t xml:space="preserve">This Technical </w:t>
      </w:r>
      <w:bookmarkStart w:id="17" w:name="spectype3"/>
      <w:r w:rsidRPr="007552A6">
        <w:t>Specification</w:t>
      </w:r>
      <w:bookmarkEnd w:id="17"/>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18" w:name="introduction"/>
      <w:bookmarkEnd w:id="18"/>
      <w:r w:rsidRPr="007552A6">
        <w:br w:type="page"/>
      </w:r>
      <w:bookmarkStart w:id="19" w:name="_Toc67903494"/>
      <w:bookmarkStart w:id="20" w:name="_Toc35971370"/>
      <w:bookmarkStart w:id="21" w:name="_Toc510696578"/>
      <w:bookmarkStart w:id="22" w:name="_Toc112771029"/>
      <w:bookmarkStart w:id="23" w:name="_Toc122090134"/>
      <w:bookmarkStart w:id="24" w:name="_Toc138349380"/>
      <w:r w:rsidRPr="007552A6">
        <w:lastRenderedPageBreak/>
        <w:t>1</w:t>
      </w:r>
      <w:r w:rsidRPr="007552A6">
        <w:tab/>
        <w:t>Scope</w:t>
      </w:r>
      <w:bookmarkEnd w:id="19"/>
      <w:bookmarkEnd w:id="20"/>
      <w:bookmarkEnd w:id="21"/>
      <w:bookmarkEnd w:id="22"/>
      <w:bookmarkEnd w:id="23"/>
      <w:bookmarkEnd w:id="24"/>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25" w:name="_Toc67903495"/>
      <w:bookmarkStart w:id="26" w:name="_Toc35971371"/>
      <w:bookmarkStart w:id="27" w:name="_Toc510696579"/>
      <w:bookmarkStart w:id="28" w:name="_Toc112771030"/>
      <w:bookmarkStart w:id="29" w:name="_Toc122090135"/>
      <w:bookmarkStart w:id="30" w:name="_Toc138349381"/>
      <w:r w:rsidRPr="007552A6">
        <w:t>2</w:t>
      </w:r>
      <w:r w:rsidRPr="007552A6">
        <w:tab/>
        <w:t>References</w:t>
      </w:r>
      <w:bookmarkEnd w:id="25"/>
      <w:bookmarkEnd w:id="26"/>
      <w:bookmarkEnd w:id="27"/>
      <w:bookmarkEnd w:id="28"/>
      <w:bookmarkEnd w:id="29"/>
      <w:bookmarkEnd w:id="3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3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3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7777777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7540: "Hypertext Transfer Protocol Version 2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59F42564" w:rsidR="00381493" w:rsidRPr="007552A6" w:rsidRDefault="00D24F42" w:rsidP="00391F61">
      <w:pPr>
        <w:pStyle w:val="EX"/>
      </w:pPr>
      <w:r w:rsidRPr="007552A6">
        <w:t>[13]</w:t>
      </w:r>
      <w:r w:rsidRPr="007552A6">
        <w:tab/>
        <w:t>IETF RFC 7807: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32" w:name="_Toc67903496"/>
      <w:bookmarkStart w:id="33" w:name="_Toc35971372"/>
      <w:bookmarkStart w:id="34" w:name="_Toc510696580"/>
      <w:bookmarkStart w:id="35" w:name="_Toc112771031"/>
      <w:bookmarkStart w:id="36" w:name="_Toc122090136"/>
      <w:bookmarkStart w:id="37" w:name="_Toc138349382"/>
      <w:r w:rsidRPr="007552A6">
        <w:lastRenderedPageBreak/>
        <w:t>3</w:t>
      </w:r>
      <w:r w:rsidRPr="007552A6">
        <w:tab/>
        <w:t>Definitions and abbreviations</w:t>
      </w:r>
      <w:bookmarkEnd w:id="32"/>
      <w:bookmarkEnd w:id="33"/>
      <w:bookmarkEnd w:id="34"/>
      <w:bookmarkEnd w:id="35"/>
      <w:bookmarkEnd w:id="36"/>
      <w:bookmarkEnd w:id="37"/>
    </w:p>
    <w:p w14:paraId="72F2DB45" w14:textId="77777777" w:rsidR="00391F61" w:rsidRPr="007552A6" w:rsidRDefault="00391F61" w:rsidP="00391F61">
      <w:pPr>
        <w:pStyle w:val="Heading2"/>
      </w:pPr>
      <w:bookmarkStart w:id="38" w:name="_Toc67903497"/>
      <w:bookmarkStart w:id="39" w:name="_Toc35971373"/>
      <w:bookmarkStart w:id="40" w:name="_Toc510696581"/>
      <w:bookmarkStart w:id="41" w:name="_Toc112771032"/>
      <w:bookmarkStart w:id="42" w:name="_Toc122090137"/>
      <w:bookmarkStart w:id="43" w:name="_Toc138349383"/>
      <w:r w:rsidRPr="007552A6">
        <w:t>3.1</w:t>
      </w:r>
      <w:r w:rsidRPr="007552A6">
        <w:tab/>
        <w:t>Definitions</w:t>
      </w:r>
      <w:bookmarkEnd w:id="38"/>
      <w:bookmarkEnd w:id="39"/>
      <w:bookmarkEnd w:id="40"/>
      <w:bookmarkEnd w:id="41"/>
      <w:bookmarkEnd w:id="42"/>
      <w:bookmarkEnd w:id="43"/>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44" w:name="_Toc67903499"/>
      <w:bookmarkStart w:id="45" w:name="_Toc35971375"/>
      <w:bookmarkStart w:id="46" w:name="_Toc510696583"/>
      <w:bookmarkStart w:id="47" w:name="_Toc112771033"/>
      <w:bookmarkStart w:id="48" w:name="_Toc122090138"/>
      <w:bookmarkStart w:id="49" w:name="_Toc138349384"/>
      <w:r w:rsidRPr="007552A6">
        <w:t>3.</w:t>
      </w:r>
      <w:r w:rsidR="00BA3F4F" w:rsidRPr="007552A6">
        <w:rPr>
          <w:rFonts w:hint="eastAsia"/>
          <w:lang w:eastAsia="zh-CN"/>
        </w:rPr>
        <w:t>2</w:t>
      </w:r>
      <w:r w:rsidRPr="007552A6">
        <w:tab/>
        <w:t>Abbreviations</w:t>
      </w:r>
      <w:bookmarkEnd w:id="44"/>
      <w:bookmarkEnd w:id="45"/>
      <w:bookmarkEnd w:id="46"/>
      <w:bookmarkEnd w:id="47"/>
      <w:bookmarkEnd w:id="48"/>
      <w:bookmarkEnd w:id="49"/>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50" w:name="_Toc67903500"/>
      <w:bookmarkStart w:id="51" w:name="_Toc35971376"/>
      <w:bookmarkStart w:id="52" w:name="_Toc510696584"/>
      <w:bookmarkStart w:id="53" w:name="_Toc112771034"/>
      <w:bookmarkStart w:id="54" w:name="_Toc122090139"/>
      <w:bookmarkStart w:id="55" w:name="_Toc138349385"/>
      <w:r w:rsidRPr="007552A6">
        <w:t>4</w:t>
      </w:r>
      <w:r w:rsidRPr="007552A6">
        <w:tab/>
        <w:t>Overview</w:t>
      </w:r>
      <w:bookmarkEnd w:id="50"/>
      <w:bookmarkEnd w:id="51"/>
      <w:bookmarkEnd w:id="52"/>
      <w:bookmarkEnd w:id="53"/>
      <w:bookmarkEnd w:id="54"/>
      <w:bookmarkEnd w:id="55"/>
    </w:p>
    <w:p w14:paraId="6A76C684" w14:textId="1A984353"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5G ProSe UE-to-Network relay 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3E7C36D2" w:rsidR="00E60673" w:rsidRPr="007552A6" w:rsidRDefault="00B32177" w:rsidP="00E60673">
      <w:pPr>
        <w:pStyle w:val="TH"/>
        <w:rPr>
          <w:lang w:eastAsia="zh-CN"/>
        </w:rPr>
      </w:pPr>
      <w:r w:rsidRPr="007552A6">
        <w:object w:dxaOrig="5630" w:dyaOrig="1855" w14:anchorId="3CC5F099">
          <v:shape id="_x0000_i1026" type="#_x0000_t75" style="width:281.2pt;height:93.05pt" o:ole="">
            <v:imagedata r:id="rId13" o:title=""/>
          </v:shape>
          <o:OLEObject Type="Embed" ProgID="Visio.Drawing.11" ShapeID="_x0000_i1026" DrawAspect="Content" ObjectID="_1748962233"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7AC538F" w14:textId="449E1434" w:rsidR="00255892" w:rsidRPr="007552A6" w:rsidRDefault="00255892" w:rsidP="00406E43">
      <w:pPr>
        <w:pStyle w:val="EditorsNote"/>
        <w:rPr>
          <w:lang w:eastAsia="zh-CN"/>
        </w:rPr>
      </w:pPr>
      <w:r w:rsidRPr="007552A6">
        <w:t>Editor's note:</w:t>
      </w:r>
      <w:r w:rsidRPr="007552A6">
        <w:tab/>
        <w:t>The reference point between P</w:t>
      </w:r>
      <w:r w:rsidRPr="007552A6">
        <w:rPr>
          <w:rFonts w:hint="eastAsia"/>
        </w:rPr>
        <w:t>An</w:t>
      </w:r>
      <w:r w:rsidRPr="007552A6">
        <w:t>F and SMF will be aligned with Stage 2.</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77777777"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p>
    <w:p w14:paraId="34475227" w14:textId="77777777"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56" w:name="_Toc67903501"/>
      <w:bookmarkStart w:id="57" w:name="_Toc35971377"/>
      <w:bookmarkStart w:id="58" w:name="_Toc510696585"/>
      <w:bookmarkStart w:id="59" w:name="_Toc112771035"/>
      <w:bookmarkStart w:id="60" w:name="_Toc122090140"/>
      <w:bookmarkStart w:id="61" w:name="_Toc138349386"/>
      <w:r w:rsidRPr="007552A6">
        <w:t>5</w:t>
      </w:r>
      <w:r w:rsidRPr="007552A6">
        <w:tab/>
        <w:t xml:space="preserve">Services offered by the </w:t>
      </w:r>
      <w:bookmarkEnd w:id="56"/>
      <w:bookmarkEnd w:id="57"/>
      <w:bookmarkEnd w:id="58"/>
      <w:r w:rsidR="00B65CCD" w:rsidRPr="007552A6">
        <w:rPr>
          <w:rFonts w:hint="eastAsia"/>
          <w:lang w:eastAsia="zh-CN"/>
        </w:rPr>
        <w:t>5G PAnF</w:t>
      </w:r>
      <w:bookmarkEnd w:id="59"/>
      <w:bookmarkEnd w:id="60"/>
      <w:bookmarkEnd w:id="61"/>
    </w:p>
    <w:p w14:paraId="571A1C5B" w14:textId="77777777" w:rsidR="00391F61" w:rsidRPr="007552A6" w:rsidRDefault="00391F61" w:rsidP="00391F61">
      <w:pPr>
        <w:pStyle w:val="Heading2"/>
      </w:pPr>
      <w:bookmarkStart w:id="62" w:name="_Toc67903502"/>
      <w:bookmarkStart w:id="63" w:name="_Toc35971378"/>
      <w:bookmarkStart w:id="64" w:name="_Toc510696586"/>
      <w:bookmarkStart w:id="65" w:name="_Toc112771036"/>
      <w:bookmarkStart w:id="66" w:name="_Toc122090141"/>
      <w:bookmarkStart w:id="67" w:name="_Toc138349387"/>
      <w:r w:rsidRPr="007552A6">
        <w:t>5.1</w:t>
      </w:r>
      <w:r w:rsidRPr="007552A6">
        <w:tab/>
        <w:t>Introduction</w:t>
      </w:r>
      <w:bookmarkEnd w:id="62"/>
      <w:bookmarkEnd w:id="63"/>
      <w:bookmarkEnd w:id="64"/>
      <w:bookmarkEnd w:id="65"/>
      <w:bookmarkEnd w:id="66"/>
      <w:bookmarkEnd w:id="67"/>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lastRenderedPageBreak/>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7552A6" w:rsidRDefault="001B23E3">
            <w:pPr>
              <w:pStyle w:val="TAL"/>
              <w:rPr>
                <w:rFonts w:eastAsia="Times New Roman"/>
                <w:lang w:eastAsia="en-GB"/>
              </w:rPr>
            </w:pPr>
            <w:r w:rsidRPr="007552A6">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68" w:name="_Toc67903503"/>
      <w:bookmarkStart w:id="69" w:name="_Toc35971379"/>
      <w:bookmarkStart w:id="70" w:name="_Toc510696587"/>
      <w:bookmarkStart w:id="71" w:name="_Toc112771037"/>
      <w:bookmarkStart w:id="72" w:name="_Toc122090142"/>
      <w:bookmarkStart w:id="73" w:name="_Toc138349388"/>
      <w:r w:rsidRPr="007552A6">
        <w:t>5.2</w:t>
      </w:r>
      <w:r w:rsidRPr="007552A6">
        <w:tab/>
      </w:r>
      <w:r w:rsidR="001D669E" w:rsidRPr="007552A6">
        <w:rPr>
          <w:lang w:eastAsia="zh-CN"/>
        </w:rPr>
        <w:t>Npanf_ProseKey</w:t>
      </w:r>
      <w:r w:rsidRPr="007552A6">
        <w:t xml:space="preserve"> Service</w:t>
      </w:r>
      <w:bookmarkEnd w:id="68"/>
      <w:bookmarkEnd w:id="69"/>
      <w:bookmarkEnd w:id="70"/>
      <w:bookmarkEnd w:id="71"/>
      <w:bookmarkEnd w:id="72"/>
      <w:bookmarkEnd w:id="73"/>
    </w:p>
    <w:p w14:paraId="23C2F431" w14:textId="77777777" w:rsidR="00391F61" w:rsidRPr="007552A6" w:rsidRDefault="00391F61" w:rsidP="00391F61">
      <w:pPr>
        <w:pStyle w:val="Heading3"/>
      </w:pPr>
      <w:bookmarkStart w:id="74" w:name="_Toc67903504"/>
      <w:bookmarkStart w:id="75" w:name="_Toc35971380"/>
      <w:bookmarkStart w:id="76" w:name="_Toc510696588"/>
      <w:bookmarkStart w:id="77" w:name="_Toc112771038"/>
      <w:bookmarkStart w:id="78" w:name="_Toc122090143"/>
      <w:bookmarkStart w:id="79" w:name="_Toc138349389"/>
      <w:r w:rsidRPr="007552A6">
        <w:t>5.2.1</w:t>
      </w:r>
      <w:r w:rsidRPr="007552A6">
        <w:tab/>
        <w:t>Service Description</w:t>
      </w:r>
      <w:bookmarkEnd w:id="74"/>
      <w:bookmarkEnd w:id="75"/>
      <w:bookmarkEnd w:id="76"/>
      <w:bookmarkEnd w:id="77"/>
      <w:bookmarkEnd w:id="78"/>
      <w:bookmarkEnd w:id="79"/>
    </w:p>
    <w:p w14:paraId="01C84100" w14:textId="61C00A8C"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80" w:name="_Toc67903505"/>
      <w:bookmarkStart w:id="81" w:name="_Toc35971381"/>
      <w:bookmarkStart w:id="82" w:name="_Toc510696589"/>
      <w:bookmarkStart w:id="83" w:name="_Toc112771039"/>
      <w:bookmarkStart w:id="84" w:name="_Toc122090144"/>
      <w:bookmarkStart w:id="85" w:name="_Toc138349390"/>
      <w:r w:rsidRPr="007552A6">
        <w:t>5.2.2</w:t>
      </w:r>
      <w:r w:rsidRPr="007552A6">
        <w:tab/>
        <w:t>Service Operations</w:t>
      </w:r>
      <w:bookmarkEnd w:id="80"/>
      <w:bookmarkEnd w:id="81"/>
      <w:bookmarkEnd w:id="82"/>
      <w:bookmarkEnd w:id="83"/>
      <w:bookmarkEnd w:id="84"/>
      <w:bookmarkEnd w:id="85"/>
    </w:p>
    <w:p w14:paraId="6BB69502" w14:textId="77777777" w:rsidR="00391F61" w:rsidRPr="007552A6" w:rsidRDefault="00391F61" w:rsidP="00391F61">
      <w:pPr>
        <w:pStyle w:val="Heading4"/>
      </w:pPr>
      <w:bookmarkStart w:id="86" w:name="_Toc67903506"/>
      <w:bookmarkStart w:id="87" w:name="_Toc35971382"/>
      <w:bookmarkStart w:id="88" w:name="_Toc510696590"/>
      <w:bookmarkStart w:id="89" w:name="_Toc112771040"/>
      <w:bookmarkStart w:id="90" w:name="_Toc122090145"/>
      <w:bookmarkStart w:id="91" w:name="_Toc138349391"/>
      <w:r w:rsidRPr="007552A6">
        <w:t>5.2.2.1</w:t>
      </w:r>
      <w:r w:rsidRPr="007552A6">
        <w:tab/>
        <w:t>Introduction</w:t>
      </w:r>
      <w:bookmarkEnd w:id="86"/>
      <w:bookmarkEnd w:id="87"/>
      <w:bookmarkEnd w:id="88"/>
      <w:bookmarkEnd w:id="89"/>
      <w:bookmarkEnd w:id="90"/>
      <w:bookmarkEnd w:id="9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92" w:name="_Toc112771041"/>
      <w:bookmarkStart w:id="93" w:name="_Toc67903507"/>
      <w:bookmarkStart w:id="94" w:name="_Toc35971383"/>
      <w:bookmarkStart w:id="95" w:name="_Toc510696591"/>
      <w:bookmarkStart w:id="96" w:name="_Toc122090146"/>
      <w:bookmarkStart w:id="97" w:name="_Toc138349392"/>
      <w:r w:rsidRPr="007552A6">
        <w:t>5.2.2.2</w:t>
      </w:r>
      <w:r w:rsidRPr="007552A6">
        <w:tab/>
      </w:r>
      <w:r w:rsidR="00097771" w:rsidRPr="007552A6">
        <w:rPr>
          <w:lang w:eastAsia="zh-CN"/>
        </w:rPr>
        <w:t>Register</w:t>
      </w:r>
      <w:bookmarkEnd w:id="92"/>
      <w:bookmarkEnd w:id="93"/>
      <w:bookmarkEnd w:id="94"/>
      <w:bookmarkEnd w:id="95"/>
      <w:bookmarkEnd w:id="96"/>
      <w:bookmarkEnd w:id="97"/>
    </w:p>
    <w:p w14:paraId="5D6DA1E8" w14:textId="77777777" w:rsidR="00391F61" w:rsidRPr="007552A6" w:rsidRDefault="00391F61" w:rsidP="00391F61">
      <w:pPr>
        <w:pStyle w:val="Heading5"/>
      </w:pPr>
      <w:bookmarkStart w:id="98" w:name="_Toc67903508"/>
      <w:bookmarkStart w:id="99" w:name="_Toc35971384"/>
      <w:bookmarkStart w:id="100" w:name="_Toc510696592"/>
      <w:bookmarkStart w:id="101" w:name="_Toc112771042"/>
      <w:bookmarkStart w:id="102" w:name="_Toc122090147"/>
      <w:bookmarkStart w:id="103" w:name="_Toc138349393"/>
      <w:r w:rsidRPr="007552A6">
        <w:t>5.2.2.2.1</w:t>
      </w:r>
      <w:r w:rsidRPr="007552A6">
        <w:tab/>
        <w:t>General</w:t>
      </w:r>
      <w:bookmarkEnd w:id="98"/>
      <w:bookmarkEnd w:id="99"/>
      <w:bookmarkEnd w:id="100"/>
      <w:bookmarkEnd w:id="101"/>
      <w:bookmarkEnd w:id="102"/>
      <w:bookmarkEnd w:id="103"/>
    </w:p>
    <w:p w14:paraId="5AE3EA8D" w14:textId="724DBE4D"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6C7CF44C"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35pt;height:118.85pt" o:ole="">
            <v:imagedata r:id="rId15" o:title=""/>
          </v:shape>
          <o:OLEObject Type="Embed" ProgID="Visio.Drawing.11" ShapeID="_x0000_i1027" DrawAspect="Content" ObjectID="_1748962234" r:id="rId16"/>
        </w:object>
      </w:r>
    </w:p>
    <w:p w14:paraId="321A135F" w14:textId="77777777" w:rsidR="00097771" w:rsidRPr="007552A6" w:rsidRDefault="00097771" w:rsidP="00097771">
      <w:pPr>
        <w:pStyle w:val="TF"/>
      </w:pPr>
      <w:r w:rsidRPr="007552A6">
        <w:t>Figure 5.2.2.2.1-1: Prose Keys registration</w:t>
      </w:r>
    </w:p>
    <w:p w14:paraId="2D65E8D2" w14:textId="77777777"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04" w:name="_Toc112771043"/>
      <w:bookmarkStart w:id="105" w:name="_Toc67903511"/>
      <w:bookmarkStart w:id="106" w:name="_Toc35971387"/>
      <w:bookmarkStart w:id="107" w:name="_Toc510696595"/>
      <w:bookmarkStart w:id="108" w:name="_Toc122090148"/>
      <w:bookmarkStart w:id="109" w:name="_Toc138349394"/>
      <w:r w:rsidRPr="007552A6">
        <w:t>5.2.2.3</w:t>
      </w:r>
      <w:r w:rsidRPr="007552A6">
        <w:tab/>
      </w:r>
      <w:r w:rsidR="00097771" w:rsidRPr="007552A6">
        <w:rPr>
          <w:lang w:eastAsia="zh-CN"/>
        </w:rPr>
        <w:t>R</w:t>
      </w:r>
      <w:r w:rsidR="00097771" w:rsidRPr="007552A6">
        <w:rPr>
          <w:rFonts w:hint="eastAsia"/>
          <w:lang w:eastAsia="zh-CN"/>
        </w:rPr>
        <w:t>etrieve</w:t>
      </w:r>
      <w:bookmarkEnd w:id="104"/>
      <w:bookmarkEnd w:id="105"/>
      <w:bookmarkEnd w:id="106"/>
      <w:bookmarkEnd w:id="107"/>
      <w:bookmarkEnd w:id="108"/>
      <w:bookmarkEnd w:id="109"/>
    </w:p>
    <w:p w14:paraId="35649E3A" w14:textId="77777777" w:rsidR="00097771" w:rsidRPr="007552A6" w:rsidRDefault="00097771" w:rsidP="00097771">
      <w:pPr>
        <w:pStyle w:val="Heading5"/>
      </w:pPr>
      <w:bookmarkStart w:id="110" w:name="_Toc112771044"/>
      <w:bookmarkStart w:id="111" w:name="_Toc122090149"/>
      <w:bookmarkStart w:id="112" w:name="_Toc138349395"/>
      <w:r w:rsidRPr="007552A6">
        <w:t>5.2.2.3.1</w:t>
      </w:r>
      <w:r w:rsidRPr="007552A6">
        <w:tab/>
        <w:t>General</w:t>
      </w:r>
      <w:bookmarkEnd w:id="110"/>
      <w:bookmarkEnd w:id="111"/>
      <w:bookmarkEnd w:id="112"/>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pt;height:118.85pt" o:ole="">
            <v:imagedata r:id="rId17" o:title=""/>
          </v:shape>
          <o:OLEObject Type="Embed" ProgID="Visio.Drawing.15" ShapeID="_x0000_i1028" DrawAspect="Content" ObjectID="_1748962235"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13" w:name="_Toc122090688"/>
      <w:bookmarkStart w:id="114" w:name="_Toc98142548"/>
      <w:bookmarkStart w:id="115" w:name="_Toc138349396"/>
      <w:r w:rsidRPr="007552A6">
        <w:lastRenderedPageBreak/>
        <w:t>5.3</w:t>
      </w:r>
      <w:r w:rsidR="007F446D" w:rsidRPr="007552A6">
        <w:tab/>
      </w:r>
      <w:r w:rsidR="007F446D" w:rsidRPr="007552A6">
        <w:rPr>
          <w:lang w:eastAsia="zh-CN"/>
        </w:rPr>
        <w:t>Npanf_ResolveRemoteUserId</w:t>
      </w:r>
      <w:r w:rsidR="007F446D" w:rsidRPr="007552A6">
        <w:t xml:space="preserve"> Service</w:t>
      </w:r>
      <w:bookmarkEnd w:id="113"/>
      <w:bookmarkEnd w:id="114"/>
      <w:bookmarkEnd w:id="115"/>
    </w:p>
    <w:p w14:paraId="7586DFF2" w14:textId="38B5CBFD" w:rsidR="007F446D" w:rsidRPr="007552A6" w:rsidRDefault="001C3B43" w:rsidP="007F446D">
      <w:pPr>
        <w:pStyle w:val="Heading3"/>
        <w:rPr>
          <w:lang w:eastAsia="zh-CN"/>
        </w:rPr>
      </w:pPr>
      <w:bookmarkStart w:id="116" w:name="_Toc122090689"/>
      <w:bookmarkStart w:id="117" w:name="_Toc98142549"/>
      <w:bookmarkStart w:id="118" w:name="_Toc138349397"/>
      <w:r w:rsidRPr="007552A6">
        <w:t>5.3</w:t>
      </w:r>
      <w:r w:rsidR="007F446D" w:rsidRPr="007552A6">
        <w:t>.1</w:t>
      </w:r>
      <w:r w:rsidR="007F446D" w:rsidRPr="007552A6">
        <w:tab/>
        <w:t>Service Description</w:t>
      </w:r>
      <w:bookmarkEnd w:id="116"/>
      <w:bookmarkEnd w:id="117"/>
      <w:bookmarkEnd w:id="118"/>
    </w:p>
    <w:p w14:paraId="524A3728" w14:textId="77777777" w:rsidR="007F446D" w:rsidRPr="007552A6" w:rsidRDefault="007F446D" w:rsidP="007F446D">
      <w:pPr>
        <w:rPr>
          <w:lang w:eastAsia="en-GB"/>
        </w:rPr>
      </w:pPr>
      <w:r w:rsidRPr="007552A6">
        <w:t xml:space="preserve">This service enables an NF service consumer (i.e. SMF) to request </w:t>
      </w:r>
      <w:r w:rsidRPr="007552A6">
        <w:rPr>
          <w:lang w:eastAsia="zh-CN"/>
        </w:rPr>
        <w:t>the PANF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19" w:name="_Toc122090690"/>
      <w:bookmarkStart w:id="120" w:name="_Toc98142550"/>
      <w:bookmarkStart w:id="121" w:name="_Toc138349398"/>
      <w:r w:rsidRPr="007552A6">
        <w:t>5.3</w:t>
      </w:r>
      <w:r w:rsidR="007F446D" w:rsidRPr="007552A6">
        <w:t>.2</w:t>
      </w:r>
      <w:r w:rsidR="007F446D" w:rsidRPr="007552A6">
        <w:tab/>
        <w:t>Service Operations</w:t>
      </w:r>
      <w:bookmarkEnd w:id="119"/>
      <w:bookmarkEnd w:id="120"/>
      <w:bookmarkEnd w:id="121"/>
    </w:p>
    <w:p w14:paraId="1CF827C8" w14:textId="0F87347F" w:rsidR="007F446D" w:rsidRPr="007552A6" w:rsidRDefault="001C3B43" w:rsidP="007F446D">
      <w:pPr>
        <w:pStyle w:val="Heading4"/>
      </w:pPr>
      <w:bookmarkStart w:id="122" w:name="_Toc122090691"/>
      <w:bookmarkStart w:id="123" w:name="_Toc98142551"/>
      <w:bookmarkStart w:id="124" w:name="_Toc138349399"/>
      <w:r w:rsidRPr="007552A6">
        <w:t>5.3</w:t>
      </w:r>
      <w:r w:rsidR="007F446D" w:rsidRPr="007552A6">
        <w:t>.2.1</w:t>
      </w:r>
      <w:r w:rsidR="007F446D" w:rsidRPr="007552A6">
        <w:tab/>
        <w:t>Introduction</w:t>
      </w:r>
      <w:bookmarkEnd w:id="122"/>
      <w:bookmarkEnd w:id="123"/>
      <w:bookmarkEnd w:id="124"/>
    </w:p>
    <w:p w14:paraId="771ADEFF" w14:textId="038C6AEF" w:rsidR="007F446D" w:rsidRPr="007552A6" w:rsidRDefault="001C3B43" w:rsidP="007F446D">
      <w:pPr>
        <w:pStyle w:val="Heading4"/>
      </w:pPr>
      <w:bookmarkStart w:id="125" w:name="_Toc122090692"/>
      <w:bookmarkStart w:id="126" w:name="_Toc98142552"/>
      <w:bookmarkStart w:id="127" w:name="_Toc138349400"/>
      <w:r w:rsidRPr="007552A6">
        <w:t>5.3</w:t>
      </w:r>
      <w:r w:rsidR="007F446D" w:rsidRPr="007552A6">
        <w:t>.2.2</w:t>
      </w:r>
      <w:r w:rsidR="007F446D" w:rsidRPr="007552A6">
        <w:tab/>
      </w:r>
      <w:bookmarkEnd w:id="125"/>
      <w:bookmarkEnd w:id="126"/>
      <w:r w:rsidR="007F446D" w:rsidRPr="007552A6">
        <w:t>ResolveRemoteUserId</w:t>
      </w:r>
      <w:bookmarkEnd w:id="127"/>
    </w:p>
    <w:p w14:paraId="5CE9D771" w14:textId="64617A07" w:rsidR="007F446D" w:rsidRPr="007552A6" w:rsidRDefault="001C3B43" w:rsidP="007F446D">
      <w:pPr>
        <w:pStyle w:val="Heading5"/>
      </w:pPr>
      <w:bookmarkStart w:id="128" w:name="_Toc122090693"/>
      <w:bookmarkStart w:id="129" w:name="_Toc98142553"/>
      <w:bookmarkStart w:id="130" w:name="_Toc138349401"/>
      <w:r w:rsidRPr="007552A6">
        <w:t>5.3</w:t>
      </w:r>
      <w:r w:rsidR="007F446D" w:rsidRPr="007552A6">
        <w:t>.2.2.1</w:t>
      </w:r>
      <w:r w:rsidR="007F446D" w:rsidRPr="007552A6">
        <w:tab/>
        <w:t>General</w:t>
      </w:r>
      <w:bookmarkEnd w:id="128"/>
      <w:bookmarkEnd w:id="129"/>
      <w:bookmarkEnd w:id="130"/>
    </w:p>
    <w:p w14:paraId="11FAFF2B" w14:textId="77777777" w:rsidR="007F446D" w:rsidRPr="007552A6" w:rsidRDefault="007F446D" w:rsidP="007F446D">
      <w:r w:rsidRPr="007552A6">
        <w:t>The ResolveRemoteUserId service operation is invoked by a NF Service Consumer, i.e. SMF, towards the PANF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051E1AD0" w:rsidR="007F446D" w:rsidRPr="007552A6" w:rsidRDefault="002A5630" w:rsidP="007F446D">
      <w:pPr>
        <w:pStyle w:val="TH"/>
        <w:rPr>
          <w:rFonts w:eastAsiaTheme="minorEastAsia"/>
          <w:lang w:eastAsia="en-GB"/>
        </w:rPr>
      </w:pPr>
      <w:r w:rsidRPr="007552A6">
        <w:object w:dxaOrig="8714" w:dyaOrig="2399" w14:anchorId="58325261">
          <v:shape id="_x0000_i1029" type="#_x0000_t75" style="width:435.4pt;height:120.25pt" o:ole="">
            <v:imagedata r:id="rId19" o:title=""/>
          </v:shape>
          <o:OLEObject Type="Embed" ProgID="Visio.Drawing.11" ShapeID="_x0000_i1029" DrawAspect="Content" ObjectID="_1748962236"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77777777" w:rsidR="007F446D" w:rsidRPr="007552A6" w:rsidRDefault="007F446D" w:rsidP="007F446D">
      <w:pPr>
        <w:pStyle w:val="B1"/>
      </w:pPr>
      <w:r w:rsidRPr="007552A6">
        <w:t>2a.</w:t>
      </w:r>
      <w:r w:rsidRPr="007552A6">
        <w:tab/>
        <w:t>On success, "200 OK" shall be returned. The response body shall contain the SUPI.</w:t>
      </w:r>
    </w:p>
    <w:p w14:paraId="4406E8E0" w14:textId="471E32DC" w:rsidR="007F446D" w:rsidRPr="007552A6" w:rsidRDefault="007F446D" w:rsidP="007F446D">
      <w:pPr>
        <w:pStyle w:val="B1"/>
      </w:pPr>
      <w:r w:rsidRPr="007552A6">
        <w:t>2b.</w:t>
      </w:r>
      <w:r w:rsidRPr="007552A6">
        <w:tab/>
        <w:t>On failure, the appropriate HTTP status code indicating the error shall be returned and appropriate additional error information should be returned.</w:t>
      </w:r>
    </w:p>
    <w:p w14:paraId="3CD3D2E7" w14:textId="77777777" w:rsidR="00391F61" w:rsidRPr="007552A6" w:rsidRDefault="00391F61" w:rsidP="00391F61"/>
    <w:p w14:paraId="254EB8FE" w14:textId="77777777" w:rsidR="00391F61" w:rsidRPr="007552A6" w:rsidRDefault="00391F61" w:rsidP="00391F61">
      <w:pPr>
        <w:pStyle w:val="Heading1"/>
      </w:pPr>
      <w:bookmarkStart w:id="131" w:name="_Toc67903513"/>
      <w:bookmarkStart w:id="132" w:name="_Toc35971389"/>
      <w:bookmarkStart w:id="133" w:name="_Toc510696597"/>
      <w:bookmarkStart w:id="134" w:name="_Toc112771045"/>
      <w:bookmarkStart w:id="135" w:name="_Toc122090150"/>
      <w:bookmarkStart w:id="136" w:name="_Toc138349402"/>
      <w:r w:rsidRPr="007552A6">
        <w:lastRenderedPageBreak/>
        <w:t>6</w:t>
      </w:r>
      <w:r w:rsidRPr="007552A6">
        <w:tab/>
        <w:t>API Definitions</w:t>
      </w:r>
      <w:bookmarkEnd w:id="131"/>
      <w:bookmarkEnd w:id="132"/>
      <w:bookmarkEnd w:id="133"/>
      <w:bookmarkEnd w:id="134"/>
      <w:bookmarkEnd w:id="135"/>
      <w:bookmarkEnd w:id="136"/>
    </w:p>
    <w:p w14:paraId="581BB047" w14:textId="4327A506" w:rsidR="00391F61" w:rsidRPr="007552A6" w:rsidRDefault="00391F61" w:rsidP="00391F61">
      <w:pPr>
        <w:pStyle w:val="Heading2"/>
      </w:pPr>
      <w:bookmarkStart w:id="137" w:name="_Toc67903514"/>
      <w:bookmarkStart w:id="138" w:name="_Toc35971390"/>
      <w:bookmarkStart w:id="139" w:name="_Toc510696598"/>
      <w:bookmarkStart w:id="140" w:name="_Toc112771046"/>
      <w:bookmarkStart w:id="141" w:name="_Toc122090151"/>
      <w:bookmarkStart w:id="142" w:name="_Toc138349403"/>
      <w:r w:rsidRPr="007552A6">
        <w:t>6.1</w:t>
      </w:r>
      <w:r w:rsidRPr="007552A6">
        <w:tab/>
      </w:r>
      <w:r w:rsidR="006A3D5D" w:rsidRPr="007552A6">
        <w:rPr>
          <w:lang w:eastAsia="zh-CN"/>
        </w:rPr>
        <w:t>Npanf_ProseKey</w:t>
      </w:r>
      <w:r w:rsidRPr="007552A6">
        <w:t xml:space="preserve"> Service API</w:t>
      </w:r>
      <w:bookmarkEnd w:id="137"/>
      <w:bookmarkEnd w:id="138"/>
      <w:bookmarkEnd w:id="139"/>
      <w:bookmarkEnd w:id="140"/>
      <w:bookmarkEnd w:id="141"/>
      <w:bookmarkEnd w:id="142"/>
    </w:p>
    <w:p w14:paraId="611BECAA" w14:textId="77777777" w:rsidR="00391F61" w:rsidRPr="007552A6" w:rsidRDefault="00391F61" w:rsidP="00391F61">
      <w:pPr>
        <w:pStyle w:val="Heading3"/>
      </w:pPr>
      <w:bookmarkStart w:id="143" w:name="_Toc67903515"/>
      <w:bookmarkStart w:id="144" w:name="_Toc35971391"/>
      <w:bookmarkStart w:id="145" w:name="_Toc510696599"/>
      <w:bookmarkStart w:id="146" w:name="_Toc112771047"/>
      <w:bookmarkStart w:id="147" w:name="_Toc122090152"/>
      <w:bookmarkStart w:id="148" w:name="_Toc138349404"/>
      <w:r w:rsidRPr="007552A6">
        <w:t>6.1.1</w:t>
      </w:r>
      <w:r w:rsidRPr="007552A6">
        <w:tab/>
        <w:t>Introduction</w:t>
      </w:r>
      <w:bookmarkEnd w:id="143"/>
      <w:bookmarkEnd w:id="144"/>
      <w:bookmarkEnd w:id="145"/>
      <w:bookmarkEnd w:id="146"/>
      <w:bookmarkEnd w:id="147"/>
      <w:bookmarkEnd w:id="148"/>
    </w:p>
    <w:p w14:paraId="1AAF398E" w14:textId="7AF8D37D" w:rsidR="00391F61" w:rsidRPr="007552A6" w:rsidRDefault="00391F61" w:rsidP="00391F61">
      <w:pPr>
        <w:rPr>
          <w:noProof/>
          <w:lang w:eastAsia="zh-CN"/>
        </w:rPr>
      </w:pPr>
      <w:bookmarkStart w:id="149"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150" w:name="_Toc67903516"/>
      <w:bookmarkStart w:id="151" w:name="_Toc35971392"/>
      <w:bookmarkStart w:id="152" w:name="_Toc112771048"/>
      <w:bookmarkStart w:id="153" w:name="_Toc122090153"/>
      <w:bookmarkStart w:id="154" w:name="_Toc138349405"/>
      <w:r w:rsidRPr="007552A6">
        <w:t>6.1.2</w:t>
      </w:r>
      <w:r w:rsidRPr="007552A6">
        <w:tab/>
        <w:t>Usage of HTTP</w:t>
      </w:r>
      <w:bookmarkEnd w:id="149"/>
      <w:bookmarkEnd w:id="150"/>
      <w:bookmarkEnd w:id="151"/>
      <w:bookmarkEnd w:id="152"/>
      <w:bookmarkEnd w:id="153"/>
      <w:bookmarkEnd w:id="154"/>
    </w:p>
    <w:p w14:paraId="32B87BE1" w14:textId="77777777" w:rsidR="00391F61" w:rsidRPr="007552A6" w:rsidRDefault="00391F61" w:rsidP="00391F61">
      <w:pPr>
        <w:pStyle w:val="Heading4"/>
      </w:pPr>
      <w:bookmarkStart w:id="155" w:name="_Toc67903517"/>
      <w:bookmarkStart w:id="156" w:name="_Toc35971393"/>
      <w:bookmarkStart w:id="157" w:name="_Toc510696601"/>
      <w:bookmarkStart w:id="158" w:name="_Toc112771049"/>
      <w:bookmarkStart w:id="159" w:name="_Toc122090154"/>
      <w:bookmarkStart w:id="160" w:name="_Toc138349406"/>
      <w:r w:rsidRPr="007552A6">
        <w:t>6.1.2.1</w:t>
      </w:r>
      <w:r w:rsidRPr="007552A6">
        <w:tab/>
        <w:t>General</w:t>
      </w:r>
      <w:bookmarkEnd w:id="155"/>
      <w:bookmarkEnd w:id="156"/>
      <w:bookmarkEnd w:id="157"/>
      <w:bookmarkEnd w:id="158"/>
      <w:bookmarkEnd w:id="159"/>
      <w:bookmarkEnd w:id="160"/>
    </w:p>
    <w:p w14:paraId="2F9CFB0B" w14:textId="77777777" w:rsidR="00391F61" w:rsidRPr="007552A6" w:rsidRDefault="00391F61" w:rsidP="00391F61">
      <w:pPr>
        <w:rPr>
          <w:noProof/>
        </w:rPr>
      </w:pPr>
      <w:bookmarkStart w:id="161" w:name="_Toc510696602"/>
      <w:r w:rsidRPr="007552A6">
        <w:rPr>
          <w:noProof/>
        </w:rPr>
        <w:t>HTTP</w:t>
      </w:r>
      <w:r w:rsidRPr="007552A6">
        <w:rPr>
          <w:noProof/>
          <w:lang w:eastAsia="zh-CN"/>
        </w:rPr>
        <w:t xml:space="preserve">/2, IETF RFC 7540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162" w:name="_Toc67903518"/>
      <w:bookmarkStart w:id="163" w:name="_Toc35971394"/>
      <w:bookmarkStart w:id="164" w:name="_Toc112771050"/>
      <w:bookmarkStart w:id="165" w:name="_Toc122090155"/>
      <w:bookmarkStart w:id="166" w:name="_Toc138349407"/>
      <w:r w:rsidRPr="007552A6">
        <w:t>6.1.2.2</w:t>
      </w:r>
      <w:r w:rsidRPr="007552A6">
        <w:tab/>
        <w:t>HTTP standard headers</w:t>
      </w:r>
      <w:bookmarkEnd w:id="161"/>
      <w:bookmarkEnd w:id="162"/>
      <w:bookmarkEnd w:id="163"/>
      <w:bookmarkEnd w:id="164"/>
      <w:bookmarkEnd w:id="165"/>
      <w:bookmarkEnd w:id="166"/>
    </w:p>
    <w:p w14:paraId="1D8250D7" w14:textId="77777777" w:rsidR="00391F61" w:rsidRPr="007552A6" w:rsidRDefault="00391F61" w:rsidP="00391F61">
      <w:pPr>
        <w:pStyle w:val="Heading5"/>
        <w:rPr>
          <w:lang w:eastAsia="zh-CN"/>
        </w:rPr>
      </w:pPr>
      <w:bookmarkStart w:id="167" w:name="_Toc67903519"/>
      <w:bookmarkStart w:id="168" w:name="_Toc35971395"/>
      <w:bookmarkStart w:id="169" w:name="_Toc510696603"/>
      <w:bookmarkStart w:id="170" w:name="_Toc112771051"/>
      <w:bookmarkStart w:id="171" w:name="_Toc122090156"/>
      <w:bookmarkStart w:id="172" w:name="_Toc138349408"/>
      <w:r w:rsidRPr="007552A6">
        <w:t>6.1.2.2.1</w:t>
      </w:r>
      <w:r w:rsidRPr="007552A6">
        <w:rPr>
          <w:lang w:eastAsia="zh-CN"/>
        </w:rPr>
        <w:tab/>
        <w:t>General</w:t>
      </w:r>
      <w:bookmarkEnd w:id="167"/>
      <w:bookmarkEnd w:id="168"/>
      <w:bookmarkEnd w:id="169"/>
      <w:bookmarkEnd w:id="170"/>
      <w:bookmarkEnd w:id="171"/>
      <w:bookmarkEnd w:id="172"/>
    </w:p>
    <w:p w14:paraId="2B641BF4" w14:textId="77777777" w:rsidR="00391F61" w:rsidRPr="007552A6" w:rsidRDefault="00391F61" w:rsidP="00391F61">
      <w:pPr>
        <w:rPr>
          <w:noProof/>
          <w:lang w:eastAsia="en-GB"/>
        </w:rPr>
      </w:pPr>
      <w:bookmarkStart w:id="17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174" w:name="_Toc67903520"/>
      <w:bookmarkStart w:id="175" w:name="_Toc35971396"/>
      <w:bookmarkStart w:id="176" w:name="_Toc112771052"/>
      <w:bookmarkStart w:id="177" w:name="_Toc122090157"/>
      <w:bookmarkStart w:id="178" w:name="_Toc138349409"/>
      <w:r w:rsidRPr="007552A6">
        <w:t>6.1.2.2.2</w:t>
      </w:r>
      <w:r w:rsidRPr="007552A6">
        <w:tab/>
        <w:t>Content type</w:t>
      </w:r>
      <w:bookmarkEnd w:id="173"/>
      <w:bookmarkEnd w:id="174"/>
      <w:bookmarkEnd w:id="175"/>
      <w:bookmarkEnd w:id="176"/>
      <w:bookmarkEnd w:id="177"/>
      <w:bookmarkEnd w:id="178"/>
    </w:p>
    <w:p w14:paraId="2BB915C0" w14:textId="77777777" w:rsidR="00391F61" w:rsidRPr="007552A6" w:rsidRDefault="00391F61" w:rsidP="00391F61">
      <w:bookmarkStart w:id="179"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77777777"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7807 [13].</w:t>
      </w:r>
    </w:p>
    <w:p w14:paraId="486CEC86" w14:textId="77777777" w:rsidR="00391F61" w:rsidRPr="007552A6" w:rsidRDefault="00391F61" w:rsidP="00391F61">
      <w:pPr>
        <w:pStyle w:val="Heading4"/>
      </w:pPr>
      <w:bookmarkStart w:id="180" w:name="_Toc67903521"/>
      <w:bookmarkStart w:id="181" w:name="_Toc35971397"/>
      <w:bookmarkStart w:id="182" w:name="_Toc112771053"/>
      <w:bookmarkStart w:id="183" w:name="_Toc122090158"/>
      <w:bookmarkStart w:id="184" w:name="_Toc138349410"/>
      <w:r w:rsidRPr="007552A6">
        <w:t>6.1.2.3</w:t>
      </w:r>
      <w:r w:rsidRPr="007552A6">
        <w:tab/>
        <w:t>HTTP custom headers</w:t>
      </w:r>
      <w:bookmarkEnd w:id="179"/>
      <w:bookmarkEnd w:id="180"/>
      <w:bookmarkEnd w:id="181"/>
      <w:bookmarkEnd w:id="182"/>
      <w:bookmarkEnd w:id="183"/>
      <w:bookmarkEnd w:id="184"/>
    </w:p>
    <w:p w14:paraId="15BA9A7D" w14:textId="77777777" w:rsidR="00391F61" w:rsidRPr="007552A6" w:rsidRDefault="00391F61" w:rsidP="00391F61">
      <w:pPr>
        <w:rPr>
          <w:noProof/>
        </w:rPr>
      </w:pPr>
      <w:bookmarkStart w:id="185" w:name="_Toc510696606"/>
      <w:bookmarkStart w:id="186" w:name="_Toc492974840"/>
      <w:bookmarkStart w:id="187" w:name="_Toc492973142"/>
      <w:bookmarkStart w:id="188" w:name="_Toc492972922"/>
      <w:bookmarkStart w:id="189" w:name="_Toc492967834"/>
      <w:bookmarkStart w:id="190" w:name="_Toc492900032"/>
      <w:bookmarkStart w:id="191" w:name="_Toc492899753"/>
      <w:bookmarkStart w:id="192"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193" w:name="_Toc67903522"/>
      <w:bookmarkStart w:id="194" w:name="_Toc35971398"/>
      <w:bookmarkStart w:id="195" w:name="_Toc510696607"/>
      <w:bookmarkStart w:id="196" w:name="_Toc112771054"/>
      <w:bookmarkStart w:id="197" w:name="_Toc122090159"/>
      <w:bookmarkStart w:id="198" w:name="_Toc138349411"/>
      <w:bookmarkEnd w:id="185"/>
      <w:bookmarkEnd w:id="186"/>
      <w:bookmarkEnd w:id="187"/>
      <w:bookmarkEnd w:id="188"/>
      <w:bookmarkEnd w:id="189"/>
      <w:bookmarkEnd w:id="190"/>
      <w:bookmarkEnd w:id="191"/>
      <w:bookmarkEnd w:id="192"/>
      <w:r w:rsidRPr="007552A6">
        <w:lastRenderedPageBreak/>
        <w:t>6.1.3</w:t>
      </w:r>
      <w:r w:rsidRPr="007552A6">
        <w:tab/>
        <w:t>Resources</w:t>
      </w:r>
      <w:bookmarkEnd w:id="193"/>
      <w:bookmarkEnd w:id="194"/>
      <w:bookmarkEnd w:id="195"/>
      <w:bookmarkEnd w:id="196"/>
      <w:bookmarkEnd w:id="197"/>
      <w:bookmarkEnd w:id="198"/>
    </w:p>
    <w:p w14:paraId="1DDE6CCF" w14:textId="77777777" w:rsidR="00391F61" w:rsidRPr="007552A6" w:rsidRDefault="00391F61" w:rsidP="00391F61">
      <w:pPr>
        <w:pStyle w:val="Heading4"/>
      </w:pPr>
      <w:bookmarkStart w:id="199" w:name="_Toc67903523"/>
      <w:bookmarkStart w:id="200" w:name="_Toc35971399"/>
      <w:bookmarkStart w:id="201" w:name="_Toc510696608"/>
      <w:bookmarkStart w:id="202" w:name="_Toc112771055"/>
      <w:bookmarkStart w:id="203" w:name="_Toc122090160"/>
      <w:bookmarkStart w:id="204" w:name="_Toc67903524"/>
      <w:bookmarkStart w:id="205" w:name="_Toc35971400"/>
      <w:bookmarkStart w:id="206" w:name="_Toc510696609"/>
      <w:bookmarkStart w:id="207" w:name="_Toc138349412"/>
      <w:r w:rsidRPr="007552A6">
        <w:t>6.1.3.1</w:t>
      </w:r>
      <w:r w:rsidRPr="007552A6">
        <w:tab/>
        <w:t>Overview</w:t>
      </w:r>
      <w:bookmarkEnd w:id="199"/>
      <w:bookmarkEnd w:id="200"/>
      <w:bookmarkEnd w:id="201"/>
      <w:bookmarkEnd w:id="202"/>
      <w:bookmarkEnd w:id="203"/>
      <w:bookmarkEnd w:id="2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9pt;height:212.6pt" o:ole="">
            <v:imagedata r:id="rId21" o:title=""/>
          </v:shape>
          <o:OLEObject Type="Embed" ProgID="Visio.Drawing.15" ShapeID="_x0000_i1030" DrawAspect="Content" ObjectID="_1748962237"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208" w:name="_Toc112771056"/>
      <w:bookmarkStart w:id="209" w:name="_Toc122090161"/>
      <w:bookmarkStart w:id="210" w:name="_Toc138349413"/>
      <w:r w:rsidRPr="007552A6">
        <w:t>6.1.3.2</w:t>
      </w:r>
      <w:r w:rsidRPr="007552A6">
        <w:tab/>
        <w:t xml:space="preserve">Resource: </w:t>
      </w:r>
      <w:r w:rsidR="00457A6F" w:rsidRPr="007552A6">
        <w:t>Prose Keys</w:t>
      </w:r>
      <w:bookmarkEnd w:id="204"/>
      <w:bookmarkEnd w:id="205"/>
      <w:bookmarkEnd w:id="206"/>
      <w:bookmarkEnd w:id="208"/>
      <w:bookmarkEnd w:id="209"/>
      <w:bookmarkEnd w:id="210"/>
    </w:p>
    <w:p w14:paraId="5DFC1B8C" w14:textId="77777777" w:rsidR="00391F61" w:rsidRPr="007552A6" w:rsidRDefault="00391F61" w:rsidP="00391F61">
      <w:pPr>
        <w:pStyle w:val="Heading5"/>
      </w:pPr>
      <w:bookmarkStart w:id="211" w:name="_Toc67903525"/>
      <w:bookmarkStart w:id="212" w:name="_Toc35971401"/>
      <w:bookmarkStart w:id="213" w:name="_Toc510696610"/>
      <w:bookmarkStart w:id="214" w:name="_Toc112771057"/>
      <w:bookmarkStart w:id="215" w:name="_Toc122090162"/>
      <w:bookmarkStart w:id="216" w:name="_Toc138349414"/>
      <w:r w:rsidRPr="007552A6">
        <w:t>6.1.3.2.1</w:t>
      </w:r>
      <w:r w:rsidRPr="007552A6">
        <w:tab/>
        <w:t>Description</w:t>
      </w:r>
      <w:bookmarkEnd w:id="211"/>
      <w:bookmarkEnd w:id="212"/>
      <w:bookmarkEnd w:id="213"/>
      <w:bookmarkEnd w:id="214"/>
      <w:bookmarkEnd w:id="215"/>
      <w:bookmarkEnd w:id="216"/>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217" w:name="_Toc67903526"/>
      <w:bookmarkStart w:id="218" w:name="_Toc35971402"/>
      <w:bookmarkStart w:id="219" w:name="_Toc112771058"/>
      <w:bookmarkStart w:id="220" w:name="_Toc122090163"/>
      <w:bookmarkStart w:id="221" w:name="_Toc67903527"/>
      <w:bookmarkStart w:id="222" w:name="_Toc35971403"/>
      <w:bookmarkStart w:id="223" w:name="_Toc510696612"/>
      <w:bookmarkStart w:id="224" w:name="_Toc138349415"/>
      <w:r w:rsidRPr="007552A6">
        <w:t>6.1.3.2.2</w:t>
      </w:r>
      <w:r w:rsidRPr="007552A6">
        <w:tab/>
        <w:t>Resource Definition</w:t>
      </w:r>
      <w:bookmarkEnd w:id="217"/>
      <w:bookmarkEnd w:id="218"/>
      <w:bookmarkEnd w:id="219"/>
      <w:bookmarkEnd w:id="220"/>
      <w:bookmarkEnd w:id="224"/>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225" w:name="_Toc112771059"/>
      <w:bookmarkStart w:id="226" w:name="_Toc122090164"/>
      <w:bookmarkStart w:id="227" w:name="_Toc138349416"/>
      <w:r w:rsidRPr="007552A6">
        <w:lastRenderedPageBreak/>
        <w:t>6.1.3.2.3</w:t>
      </w:r>
      <w:r w:rsidRPr="007552A6">
        <w:tab/>
        <w:t>Resource Standard Methods</w:t>
      </w:r>
      <w:bookmarkEnd w:id="221"/>
      <w:bookmarkEnd w:id="222"/>
      <w:bookmarkEnd w:id="223"/>
      <w:bookmarkEnd w:id="225"/>
      <w:bookmarkEnd w:id="226"/>
      <w:bookmarkEnd w:id="227"/>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228" w:name="_Toc67903528"/>
      <w:bookmarkStart w:id="229" w:name="_Toc35971406"/>
      <w:bookmarkStart w:id="230" w:name="_Toc510696615"/>
      <w:bookmarkStart w:id="231" w:name="_Toc112771060"/>
      <w:bookmarkStart w:id="232" w:name="_Toc122090165"/>
      <w:bookmarkStart w:id="233" w:name="_Toc67903546"/>
      <w:bookmarkStart w:id="234" w:name="_Toc35971430"/>
      <w:bookmarkStart w:id="235" w:name="_Toc510696635"/>
      <w:bookmarkStart w:id="236" w:name="_Toc138349417"/>
      <w:r w:rsidRPr="007552A6">
        <w:t>6.1.3.2.4</w:t>
      </w:r>
      <w:r w:rsidRPr="007552A6">
        <w:tab/>
        <w:t>Resource Custom Operations</w:t>
      </w:r>
      <w:bookmarkEnd w:id="228"/>
      <w:bookmarkEnd w:id="229"/>
      <w:bookmarkEnd w:id="230"/>
      <w:bookmarkEnd w:id="231"/>
      <w:bookmarkEnd w:id="232"/>
      <w:bookmarkEnd w:id="236"/>
    </w:p>
    <w:p w14:paraId="5C3BE9FB" w14:textId="77777777" w:rsidR="00391F61" w:rsidRPr="007552A6" w:rsidRDefault="00391F61" w:rsidP="00391F61">
      <w:pPr>
        <w:pStyle w:val="H6"/>
      </w:pPr>
      <w:bookmarkStart w:id="237" w:name="_Toc35971407"/>
      <w:bookmarkStart w:id="238" w:name="_Toc510696616"/>
      <w:r w:rsidRPr="007552A6">
        <w:t>6.1.3.2.4.1</w:t>
      </w:r>
      <w:r w:rsidRPr="007552A6">
        <w:tab/>
        <w:t>Overview</w:t>
      </w:r>
      <w:bookmarkEnd w:id="237"/>
      <w:bookmarkEnd w:id="238"/>
    </w:p>
    <w:p w14:paraId="018C3354" w14:textId="77777777" w:rsidR="00391F61" w:rsidRPr="007552A6" w:rsidRDefault="00391F61" w:rsidP="00391F61">
      <w:pPr>
        <w:pStyle w:val="TH"/>
      </w:pPr>
      <w:bookmarkStart w:id="239"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240" w:name="_Toc35971408"/>
      <w:r w:rsidRPr="007552A6">
        <w:t>6.1.3.2.4.2</w:t>
      </w:r>
      <w:r w:rsidRPr="007552A6">
        <w:tab/>
        <w:t xml:space="preserve">Operation: </w:t>
      </w:r>
      <w:r w:rsidR="008763CC" w:rsidRPr="007552A6">
        <w:t>register</w:t>
      </w:r>
      <w:bookmarkEnd w:id="239"/>
      <w:bookmarkEnd w:id="240"/>
    </w:p>
    <w:p w14:paraId="0F866CC4" w14:textId="77777777" w:rsidR="00391F61" w:rsidRPr="007552A6" w:rsidRDefault="00391F61" w:rsidP="00391F61">
      <w:pPr>
        <w:pStyle w:val="H6"/>
      </w:pPr>
      <w:bookmarkStart w:id="241" w:name="_Toc35971409"/>
      <w:bookmarkStart w:id="242" w:name="_Toc510696618"/>
      <w:r w:rsidRPr="007552A6">
        <w:t>6.1.3.2.4.2.1</w:t>
      </w:r>
      <w:r w:rsidRPr="007552A6">
        <w:tab/>
        <w:t>Description</w:t>
      </w:r>
      <w:bookmarkEnd w:id="241"/>
      <w:bookmarkEnd w:id="242"/>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243" w:name="_Toc35971410"/>
      <w:bookmarkStart w:id="244" w:name="_Toc510696619"/>
      <w:r w:rsidRPr="007552A6">
        <w:t>6.1.3.2.4.2.2</w:t>
      </w:r>
      <w:r w:rsidRPr="007552A6">
        <w:tab/>
        <w:t>Operation Definition</w:t>
      </w:r>
      <w:bookmarkEnd w:id="243"/>
      <w:bookmarkEnd w:id="244"/>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245" w:name="_Toc35971411"/>
      <w:bookmarkStart w:id="246" w:name="_Toc510696620"/>
      <w:r w:rsidRPr="007552A6">
        <w:t>6.1.3.2.4.3</w:t>
      </w:r>
      <w:r w:rsidRPr="007552A6">
        <w:tab/>
        <w:t xml:space="preserve">Operation: </w:t>
      </w:r>
      <w:r w:rsidR="00A36F4F" w:rsidRPr="007552A6">
        <w:t>retrieve</w:t>
      </w:r>
      <w:bookmarkEnd w:id="245"/>
      <w:bookmarkEnd w:id="246"/>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247" w:name="_Toc67903530"/>
      <w:bookmarkStart w:id="248" w:name="_Toc35971413"/>
      <w:bookmarkStart w:id="249" w:name="_Toc510696622"/>
      <w:bookmarkStart w:id="250" w:name="_Toc112771061"/>
      <w:bookmarkStart w:id="251" w:name="_Toc122090166"/>
      <w:bookmarkStart w:id="252" w:name="_Toc138349418"/>
      <w:r w:rsidRPr="007552A6">
        <w:t>6.1.4</w:t>
      </w:r>
      <w:r w:rsidRPr="007552A6">
        <w:tab/>
        <w:t>Custom Operations without associated resources</w:t>
      </w:r>
      <w:bookmarkEnd w:id="247"/>
      <w:bookmarkEnd w:id="248"/>
      <w:bookmarkEnd w:id="249"/>
      <w:bookmarkEnd w:id="250"/>
      <w:bookmarkEnd w:id="251"/>
      <w:bookmarkEnd w:id="252"/>
    </w:p>
    <w:p w14:paraId="610D06F6" w14:textId="77777777" w:rsidR="00A7461F" w:rsidRPr="007552A6" w:rsidRDefault="00A7461F" w:rsidP="00A7461F">
      <w:bookmarkStart w:id="253" w:name="_Toc67903531"/>
      <w:bookmarkStart w:id="254" w:name="_Toc35971414"/>
      <w:bookmarkStart w:id="255"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256" w:name="_Toc67903536"/>
      <w:bookmarkStart w:id="257" w:name="_Toc35971419"/>
      <w:bookmarkStart w:id="258" w:name="_Toc510696628"/>
      <w:bookmarkStart w:id="259" w:name="_Toc112771062"/>
      <w:bookmarkStart w:id="260" w:name="_Toc122090167"/>
      <w:bookmarkStart w:id="261" w:name="_Toc138349419"/>
      <w:bookmarkEnd w:id="253"/>
      <w:bookmarkEnd w:id="254"/>
      <w:bookmarkEnd w:id="255"/>
      <w:r w:rsidRPr="007552A6">
        <w:t>6.1.5</w:t>
      </w:r>
      <w:r w:rsidRPr="007552A6">
        <w:tab/>
        <w:t>Notifications</w:t>
      </w:r>
      <w:bookmarkEnd w:id="256"/>
      <w:bookmarkEnd w:id="257"/>
      <w:bookmarkEnd w:id="258"/>
      <w:bookmarkEnd w:id="259"/>
      <w:bookmarkEnd w:id="260"/>
      <w:bookmarkEnd w:id="261"/>
    </w:p>
    <w:p w14:paraId="6A60DC1C" w14:textId="77777777" w:rsidR="009F5B30" w:rsidRPr="007552A6" w:rsidRDefault="009F5B30" w:rsidP="009F5B30">
      <w:pPr>
        <w:rPr>
          <w:lang w:eastAsia="zh-CN"/>
        </w:rPr>
      </w:pPr>
      <w:bookmarkStart w:id="262" w:name="_Toc67903537"/>
      <w:bookmarkStart w:id="263" w:name="_Toc35971420"/>
      <w:bookmarkStart w:id="264" w:name="_Toc510696629"/>
      <w:r w:rsidRPr="007552A6">
        <w:t>There is no notification defined for Npanf_ProseKey service.</w:t>
      </w:r>
    </w:p>
    <w:p w14:paraId="066F1EF0" w14:textId="77777777" w:rsidR="00391F61" w:rsidRPr="007552A6" w:rsidRDefault="00391F61" w:rsidP="00391F61">
      <w:pPr>
        <w:pStyle w:val="Heading3"/>
      </w:pPr>
      <w:bookmarkStart w:id="265" w:name="_Toc510696632"/>
      <w:bookmarkStart w:id="266" w:name="_Toc67903543"/>
      <w:bookmarkStart w:id="267" w:name="_Toc35971427"/>
      <w:bookmarkStart w:id="268" w:name="_Toc112771063"/>
      <w:bookmarkStart w:id="269" w:name="_Toc122090168"/>
      <w:bookmarkStart w:id="270" w:name="_Toc138349420"/>
      <w:bookmarkEnd w:id="262"/>
      <w:bookmarkEnd w:id="263"/>
      <w:bookmarkEnd w:id="264"/>
      <w:r w:rsidRPr="007552A6">
        <w:t>6.1.6</w:t>
      </w:r>
      <w:r w:rsidRPr="007552A6">
        <w:tab/>
        <w:t>Data Model</w:t>
      </w:r>
      <w:bookmarkEnd w:id="265"/>
      <w:bookmarkEnd w:id="266"/>
      <w:bookmarkEnd w:id="267"/>
      <w:bookmarkEnd w:id="268"/>
      <w:bookmarkEnd w:id="269"/>
      <w:bookmarkEnd w:id="270"/>
    </w:p>
    <w:p w14:paraId="700297EE" w14:textId="77777777" w:rsidR="00391F61" w:rsidRPr="007552A6" w:rsidRDefault="00391F61" w:rsidP="00391F61">
      <w:pPr>
        <w:pStyle w:val="Heading4"/>
      </w:pPr>
      <w:bookmarkStart w:id="271" w:name="_Toc67903544"/>
      <w:bookmarkStart w:id="272" w:name="_Toc35971428"/>
      <w:bookmarkStart w:id="273" w:name="_Toc510696633"/>
      <w:bookmarkStart w:id="274" w:name="_Toc112771064"/>
      <w:bookmarkStart w:id="275" w:name="_Toc122090169"/>
      <w:bookmarkStart w:id="276" w:name="_Toc67903545"/>
      <w:bookmarkStart w:id="277" w:name="_Toc35971429"/>
      <w:bookmarkStart w:id="278" w:name="_Toc510696634"/>
      <w:bookmarkStart w:id="279" w:name="_Toc138349421"/>
      <w:r w:rsidRPr="007552A6">
        <w:t>6.1.6.1</w:t>
      </w:r>
      <w:r w:rsidRPr="007552A6">
        <w:tab/>
        <w:t>General</w:t>
      </w:r>
      <w:bookmarkEnd w:id="271"/>
      <w:bookmarkEnd w:id="272"/>
      <w:bookmarkEnd w:id="273"/>
      <w:bookmarkEnd w:id="274"/>
      <w:bookmarkEnd w:id="275"/>
      <w:bookmarkEnd w:id="279"/>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280" w:name="_Toc112771065"/>
      <w:bookmarkStart w:id="281" w:name="_Toc122090170"/>
      <w:bookmarkStart w:id="282" w:name="_Toc138349422"/>
      <w:r w:rsidRPr="007552A6">
        <w:rPr>
          <w:lang w:val="en-US"/>
        </w:rPr>
        <w:lastRenderedPageBreak/>
        <w:t>6.1.6.2</w:t>
      </w:r>
      <w:r w:rsidRPr="007552A6">
        <w:rPr>
          <w:lang w:val="en-US"/>
        </w:rPr>
        <w:tab/>
        <w:t>Structured data types</w:t>
      </w:r>
      <w:bookmarkEnd w:id="276"/>
      <w:bookmarkEnd w:id="277"/>
      <w:bookmarkEnd w:id="278"/>
      <w:bookmarkEnd w:id="280"/>
      <w:bookmarkEnd w:id="281"/>
      <w:bookmarkEnd w:id="282"/>
    </w:p>
    <w:p w14:paraId="2DB65DFB" w14:textId="77777777" w:rsidR="00391F61" w:rsidRPr="007552A6" w:rsidRDefault="00391F61" w:rsidP="00391F61">
      <w:pPr>
        <w:pStyle w:val="Heading5"/>
      </w:pPr>
      <w:bookmarkStart w:id="283" w:name="_Toc112771066"/>
      <w:bookmarkStart w:id="284" w:name="_Toc122090171"/>
      <w:bookmarkStart w:id="285" w:name="_Toc138349423"/>
      <w:r w:rsidRPr="007552A6">
        <w:t>6.1.6.2.1</w:t>
      </w:r>
      <w:r w:rsidRPr="007552A6">
        <w:tab/>
        <w:t>Introduction</w:t>
      </w:r>
      <w:bookmarkEnd w:id="233"/>
      <w:bookmarkEnd w:id="234"/>
      <w:bookmarkEnd w:id="235"/>
      <w:bookmarkEnd w:id="283"/>
      <w:bookmarkEnd w:id="284"/>
      <w:bookmarkEnd w:id="285"/>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286" w:name="_Toc112771067"/>
      <w:bookmarkStart w:id="287" w:name="_Toc67903547"/>
      <w:bookmarkStart w:id="288" w:name="_Toc35971431"/>
      <w:bookmarkStart w:id="289" w:name="_Toc510696636"/>
      <w:bookmarkStart w:id="290" w:name="_Toc122090172"/>
      <w:bookmarkStart w:id="291" w:name="_Toc138349424"/>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286"/>
      <w:bookmarkEnd w:id="287"/>
      <w:bookmarkEnd w:id="288"/>
      <w:bookmarkEnd w:id="289"/>
      <w:bookmarkEnd w:id="290"/>
      <w:bookmarkEnd w:id="291"/>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13EF73E1"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43D2DDE"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292" w:name="_Toc112771068"/>
      <w:bookmarkStart w:id="293" w:name="_Toc67903548"/>
      <w:bookmarkStart w:id="294" w:name="_Toc35971432"/>
      <w:bookmarkStart w:id="295" w:name="_Toc510696637"/>
      <w:bookmarkStart w:id="296" w:name="_Toc122090173"/>
      <w:bookmarkStart w:id="297" w:name="_Toc138349425"/>
      <w:r w:rsidRPr="007552A6">
        <w:t>6.1.6.2.3</w:t>
      </w:r>
      <w:r w:rsidRPr="007552A6">
        <w:tab/>
        <w:t xml:space="preserve">Type: </w:t>
      </w:r>
      <w:r w:rsidR="006B6807" w:rsidRPr="007552A6">
        <w:t>ProseKeyRequest</w:t>
      </w:r>
      <w:bookmarkEnd w:id="292"/>
      <w:bookmarkEnd w:id="293"/>
      <w:bookmarkEnd w:id="294"/>
      <w:bookmarkEnd w:id="295"/>
      <w:bookmarkEnd w:id="296"/>
      <w:bookmarkEnd w:id="297"/>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A15812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298" w:name="_Toc112771069"/>
    </w:p>
    <w:p w14:paraId="3F5C01B6" w14:textId="019D7A54" w:rsidR="00091521" w:rsidRPr="007552A6" w:rsidRDefault="00091521" w:rsidP="00091521">
      <w:pPr>
        <w:pStyle w:val="Heading5"/>
      </w:pPr>
      <w:bookmarkStart w:id="299" w:name="_Toc122090174"/>
      <w:bookmarkStart w:id="300" w:name="_Toc138349426"/>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298"/>
      <w:bookmarkEnd w:id="299"/>
      <w:bookmarkEnd w:id="300"/>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46089766"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301" w:name="_Toc67903549"/>
      <w:bookmarkStart w:id="302" w:name="_Toc35971433"/>
      <w:bookmarkStart w:id="303" w:name="_Toc510696638"/>
      <w:bookmarkStart w:id="304" w:name="_Toc112771070"/>
      <w:bookmarkStart w:id="305" w:name="_Toc122090175"/>
      <w:bookmarkStart w:id="306" w:name="_Toc138349427"/>
      <w:r w:rsidRPr="007552A6">
        <w:rPr>
          <w:lang w:val="en-US"/>
        </w:rPr>
        <w:t>6.1.6.3</w:t>
      </w:r>
      <w:r w:rsidRPr="007552A6">
        <w:rPr>
          <w:lang w:val="en-US"/>
        </w:rPr>
        <w:tab/>
        <w:t>Simple data types and enumerations</w:t>
      </w:r>
      <w:bookmarkEnd w:id="301"/>
      <w:bookmarkEnd w:id="302"/>
      <w:bookmarkEnd w:id="303"/>
      <w:bookmarkEnd w:id="304"/>
      <w:bookmarkEnd w:id="305"/>
      <w:bookmarkEnd w:id="306"/>
    </w:p>
    <w:p w14:paraId="045BA1DA" w14:textId="77777777" w:rsidR="00391F61" w:rsidRPr="007552A6" w:rsidRDefault="00391F61" w:rsidP="00391F61">
      <w:pPr>
        <w:pStyle w:val="Heading5"/>
      </w:pPr>
      <w:bookmarkStart w:id="307" w:name="_Toc67903550"/>
      <w:bookmarkStart w:id="308" w:name="_Toc35971434"/>
      <w:bookmarkStart w:id="309" w:name="_Toc510696639"/>
      <w:bookmarkStart w:id="310" w:name="_Toc112771071"/>
      <w:bookmarkStart w:id="311" w:name="_Toc122090176"/>
      <w:bookmarkStart w:id="312" w:name="_Toc138349428"/>
      <w:r w:rsidRPr="007552A6">
        <w:t>6.1.6.3.1</w:t>
      </w:r>
      <w:r w:rsidRPr="007552A6">
        <w:tab/>
        <w:t>Introduction</w:t>
      </w:r>
      <w:bookmarkEnd w:id="307"/>
      <w:bookmarkEnd w:id="308"/>
      <w:bookmarkEnd w:id="309"/>
      <w:bookmarkEnd w:id="310"/>
      <w:bookmarkEnd w:id="311"/>
      <w:bookmarkEnd w:id="31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313" w:name="_Toc67903551"/>
      <w:bookmarkStart w:id="314" w:name="_Toc35971435"/>
      <w:bookmarkStart w:id="315" w:name="_Toc510696640"/>
      <w:bookmarkStart w:id="316" w:name="_Toc112771072"/>
      <w:bookmarkStart w:id="317" w:name="_Toc122090177"/>
      <w:bookmarkStart w:id="318" w:name="_Toc138349429"/>
      <w:r w:rsidRPr="007552A6">
        <w:t>6.1.6.3.2</w:t>
      </w:r>
      <w:r w:rsidRPr="007552A6">
        <w:tab/>
        <w:t>Simple data types</w:t>
      </w:r>
      <w:bookmarkEnd w:id="313"/>
      <w:bookmarkEnd w:id="314"/>
      <w:bookmarkEnd w:id="315"/>
      <w:bookmarkEnd w:id="316"/>
      <w:bookmarkEnd w:id="317"/>
      <w:bookmarkEnd w:id="318"/>
    </w:p>
    <w:p w14:paraId="0FBB7613" w14:textId="77777777" w:rsidR="00391F61" w:rsidRPr="007552A6" w:rsidRDefault="00391F61" w:rsidP="00391F61">
      <w:bookmarkStart w:id="319" w:name="_Toc67903552"/>
      <w:bookmarkStart w:id="320" w:name="_Toc35971436"/>
      <w:bookmarkStart w:id="321" w:name="_Toc510696641"/>
      <w:r w:rsidRPr="007552A6">
        <w:t>The simple data types defined in table 6.1.6.3.2-1 shall be supported.</w:t>
      </w:r>
    </w:p>
    <w:p w14:paraId="25AD6057" w14:textId="77777777" w:rsidR="00391F61" w:rsidRPr="007552A6" w:rsidRDefault="00391F61" w:rsidP="00391F61">
      <w:pPr>
        <w:pStyle w:val="TH"/>
      </w:pPr>
      <w:r w:rsidRPr="007552A6">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322" w:name="_Toc67903554"/>
      <w:bookmarkStart w:id="323" w:name="_Toc35971438"/>
      <w:bookmarkStart w:id="324" w:name="_Toc510696643"/>
      <w:bookmarkStart w:id="325" w:name="_Toc112771073"/>
      <w:bookmarkStart w:id="326" w:name="_Toc122090178"/>
      <w:bookmarkStart w:id="327" w:name="_Toc138349430"/>
      <w:bookmarkEnd w:id="319"/>
      <w:bookmarkEnd w:id="320"/>
      <w:bookmarkEnd w:id="321"/>
      <w:r w:rsidRPr="007552A6">
        <w:rPr>
          <w:lang w:val="en-US"/>
        </w:rPr>
        <w:t>6.1.6.4</w:t>
      </w:r>
      <w:r w:rsidRPr="007552A6">
        <w:rPr>
          <w:lang w:val="en-US"/>
        </w:rPr>
        <w:tab/>
      </w:r>
      <w:r w:rsidRPr="007552A6">
        <w:rPr>
          <w:lang w:eastAsia="zh-CN"/>
        </w:rPr>
        <w:t>Data types describing alternative data types or combinations of data types</w:t>
      </w:r>
      <w:bookmarkEnd w:id="322"/>
      <w:bookmarkEnd w:id="323"/>
      <w:bookmarkEnd w:id="324"/>
      <w:bookmarkEnd w:id="325"/>
      <w:bookmarkEnd w:id="326"/>
      <w:bookmarkEnd w:id="327"/>
    </w:p>
    <w:p w14:paraId="2C355E51" w14:textId="77777777" w:rsidR="00091521" w:rsidRPr="007552A6" w:rsidRDefault="00091521" w:rsidP="00091521">
      <w:pPr>
        <w:rPr>
          <w:lang w:eastAsia="zh-CN"/>
        </w:rPr>
      </w:pPr>
      <w:bookmarkStart w:id="328" w:name="_Toc67903555"/>
      <w:bookmarkStart w:id="329" w:name="_Toc35971439"/>
      <w:bookmarkStart w:id="330"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331" w:name="_Toc67903557"/>
      <w:bookmarkStart w:id="332" w:name="_Toc35971441"/>
      <w:bookmarkStart w:id="333" w:name="_Toc510696646"/>
      <w:bookmarkStart w:id="334" w:name="_Toc112771074"/>
      <w:bookmarkStart w:id="335" w:name="_Toc122090179"/>
      <w:bookmarkStart w:id="336" w:name="_Toc138349431"/>
      <w:bookmarkEnd w:id="328"/>
      <w:bookmarkEnd w:id="329"/>
      <w:bookmarkEnd w:id="330"/>
      <w:r w:rsidRPr="007552A6">
        <w:t>6.1.6.5</w:t>
      </w:r>
      <w:r w:rsidRPr="007552A6">
        <w:tab/>
        <w:t>Binary data</w:t>
      </w:r>
      <w:bookmarkEnd w:id="331"/>
      <w:bookmarkEnd w:id="332"/>
      <w:bookmarkEnd w:id="333"/>
      <w:bookmarkEnd w:id="334"/>
      <w:bookmarkEnd w:id="335"/>
      <w:bookmarkEnd w:id="33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337" w:name="_Toc67903560"/>
      <w:bookmarkStart w:id="338" w:name="_Toc35971443"/>
      <w:bookmarkStart w:id="339" w:name="_Toc510696647"/>
      <w:bookmarkStart w:id="340" w:name="_Toc112771075"/>
      <w:bookmarkStart w:id="341" w:name="_Toc122090180"/>
      <w:bookmarkStart w:id="342" w:name="_Toc138349432"/>
      <w:r w:rsidRPr="007552A6">
        <w:t>6.1.7</w:t>
      </w:r>
      <w:r w:rsidRPr="007552A6">
        <w:tab/>
        <w:t>Error Handling</w:t>
      </w:r>
      <w:bookmarkEnd w:id="337"/>
      <w:bookmarkEnd w:id="338"/>
      <w:bookmarkEnd w:id="339"/>
      <w:bookmarkEnd w:id="340"/>
      <w:bookmarkEnd w:id="341"/>
      <w:bookmarkEnd w:id="342"/>
    </w:p>
    <w:p w14:paraId="583F63D5" w14:textId="77777777" w:rsidR="00391F61" w:rsidRPr="007552A6" w:rsidRDefault="00391F61" w:rsidP="00391F61">
      <w:pPr>
        <w:pStyle w:val="Heading4"/>
      </w:pPr>
      <w:bookmarkStart w:id="343" w:name="_Toc67903561"/>
      <w:bookmarkStart w:id="344" w:name="_Toc35971444"/>
      <w:bookmarkStart w:id="345" w:name="_Toc112771076"/>
      <w:bookmarkStart w:id="346" w:name="_Toc122090181"/>
      <w:bookmarkStart w:id="347" w:name="_Toc138349433"/>
      <w:r w:rsidRPr="007552A6">
        <w:t>6.1.7.1</w:t>
      </w:r>
      <w:r w:rsidRPr="007552A6">
        <w:tab/>
        <w:t>General</w:t>
      </w:r>
      <w:bookmarkEnd w:id="343"/>
      <w:bookmarkEnd w:id="344"/>
      <w:bookmarkEnd w:id="345"/>
      <w:bookmarkEnd w:id="346"/>
      <w:bookmarkEnd w:id="347"/>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348" w:name="_Toc67903562"/>
      <w:bookmarkStart w:id="349" w:name="_Toc35971445"/>
      <w:bookmarkStart w:id="350" w:name="_Toc112771077"/>
      <w:bookmarkStart w:id="351" w:name="_Toc122090182"/>
      <w:bookmarkStart w:id="352" w:name="_Toc138349434"/>
      <w:r w:rsidRPr="007552A6">
        <w:t>6.1.7.2</w:t>
      </w:r>
      <w:r w:rsidRPr="007552A6">
        <w:tab/>
        <w:t>Protocol Errors</w:t>
      </w:r>
      <w:bookmarkEnd w:id="348"/>
      <w:bookmarkEnd w:id="349"/>
      <w:bookmarkEnd w:id="350"/>
      <w:bookmarkEnd w:id="351"/>
      <w:bookmarkEnd w:id="352"/>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353" w:name="_Toc67903563"/>
      <w:bookmarkStart w:id="354" w:name="_Toc35971446"/>
      <w:bookmarkStart w:id="355" w:name="_Toc112771078"/>
      <w:bookmarkStart w:id="356" w:name="_Toc122090183"/>
      <w:bookmarkStart w:id="357" w:name="_Toc138349435"/>
      <w:r w:rsidRPr="007552A6">
        <w:t>6.1.7.3</w:t>
      </w:r>
      <w:r w:rsidRPr="007552A6">
        <w:tab/>
        <w:t>Application Errors</w:t>
      </w:r>
      <w:bookmarkEnd w:id="353"/>
      <w:bookmarkEnd w:id="354"/>
      <w:bookmarkEnd w:id="355"/>
      <w:bookmarkEnd w:id="356"/>
      <w:bookmarkEnd w:id="357"/>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358" w:name="_Toc35971447"/>
      <w:bookmarkStart w:id="359" w:name="_Toc510696648"/>
      <w:bookmarkStart w:id="360" w:name="_Toc508287269"/>
      <w:bookmarkStart w:id="361" w:name="_Toc508285804"/>
      <w:bookmarkStart w:id="362" w:name="_Toc493774060"/>
      <w:bookmarkStart w:id="363" w:name="_Toc492973140"/>
      <w:bookmarkStart w:id="364" w:name="_Toc492972920"/>
      <w:bookmarkStart w:id="365" w:name="_Toc492967832"/>
      <w:bookmarkStart w:id="366" w:name="_Toc492900030"/>
      <w:bookmarkStart w:id="367" w:name="_Toc492899751"/>
    </w:p>
    <w:p w14:paraId="2B6BC43D" w14:textId="77777777" w:rsidR="00391F61" w:rsidRPr="007552A6" w:rsidRDefault="00391F61" w:rsidP="00391F61">
      <w:pPr>
        <w:pStyle w:val="Heading3"/>
        <w:rPr>
          <w:lang w:eastAsia="zh-CN"/>
        </w:rPr>
      </w:pPr>
      <w:bookmarkStart w:id="368" w:name="_Toc67903564"/>
      <w:bookmarkStart w:id="369" w:name="_Toc112771079"/>
      <w:bookmarkStart w:id="370" w:name="_Toc122090184"/>
      <w:bookmarkStart w:id="371" w:name="_Toc138349436"/>
      <w:r w:rsidRPr="007552A6">
        <w:t>6.1.8</w:t>
      </w:r>
      <w:r w:rsidRPr="007552A6">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372" w:name="_Toc67903565"/>
      <w:bookmarkStart w:id="373" w:name="_Toc35971448"/>
      <w:bookmarkStart w:id="374" w:name="_Toc532994477"/>
      <w:bookmarkStart w:id="375" w:name="_Toc112771080"/>
      <w:bookmarkStart w:id="376" w:name="_Toc510696649"/>
    </w:p>
    <w:p w14:paraId="2C335CEC" w14:textId="704989CE" w:rsidR="00391F61" w:rsidRPr="007552A6" w:rsidRDefault="00391F61" w:rsidP="00391F61">
      <w:pPr>
        <w:pStyle w:val="Heading3"/>
      </w:pPr>
      <w:bookmarkStart w:id="377" w:name="_Toc122090185"/>
      <w:bookmarkStart w:id="378" w:name="_Toc138349437"/>
      <w:r w:rsidRPr="007552A6">
        <w:t>6.1.9</w:t>
      </w:r>
      <w:r w:rsidRPr="007552A6">
        <w:tab/>
        <w:t>Security</w:t>
      </w:r>
      <w:bookmarkEnd w:id="372"/>
      <w:bookmarkEnd w:id="373"/>
      <w:bookmarkEnd w:id="374"/>
      <w:bookmarkEnd w:id="375"/>
      <w:bookmarkEnd w:id="377"/>
      <w:bookmarkEnd w:id="378"/>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lastRenderedPageBreak/>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379" w:name="_Toc67903566"/>
      <w:bookmarkStart w:id="380"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381" w:name="_Toc138349438"/>
      <w:r w:rsidRPr="007552A6">
        <w:t>6.2</w:t>
      </w:r>
      <w:r w:rsidR="00841062" w:rsidRPr="007552A6">
        <w:tab/>
      </w:r>
      <w:r w:rsidR="00841062" w:rsidRPr="007552A6">
        <w:rPr>
          <w:lang w:eastAsia="zh-CN"/>
        </w:rPr>
        <w:t>Npanf_ResolveRemoteUserId</w:t>
      </w:r>
      <w:r w:rsidR="00841062" w:rsidRPr="007552A6">
        <w:t xml:space="preserve"> Service API</w:t>
      </w:r>
      <w:bookmarkEnd w:id="381"/>
    </w:p>
    <w:p w14:paraId="71E679BB" w14:textId="7345D078" w:rsidR="00841062" w:rsidRPr="007552A6" w:rsidRDefault="00B4571C" w:rsidP="00841062">
      <w:pPr>
        <w:pStyle w:val="Heading3"/>
      </w:pPr>
      <w:bookmarkStart w:id="382" w:name="_Toc122090696"/>
      <w:bookmarkStart w:id="383" w:name="_Toc98142558"/>
      <w:bookmarkStart w:id="384" w:name="_Toc138349439"/>
      <w:r w:rsidRPr="007552A6">
        <w:t>6.2</w:t>
      </w:r>
      <w:r w:rsidR="00841062" w:rsidRPr="007552A6">
        <w:t>.1</w:t>
      </w:r>
      <w:r w:rsidR="00841062" w:rsidRPr="007552A6">
        <w:tab/>
        <w:t>Introduction</w:t>
      </w:r>
      <w:bookmarkEnd w:id="382"/>
      <w:bookmarkEnd w:id="383"/>
      <w:bookmarkEnd w:id="384"/>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385" w:name="_Toc122090697"/>
      <w:bookmarkStart w:id="386" w:name="_Toc98142559"/>
      <w:bookmarkStart w:id="387" w:name="_Toc138349440"/>
      <w:r w:rsidRPr="007552A6">
        <w:t>6.2</w:t>
      </w:r>
      <w:r w:rsidR="00841062" w:rsidRPr="007552A6">
        <w:t>.2</w:t>
      </w:r>
      <w:r w:rsidR="00841062" w:rsidRPr="007552A6">
        <w:tab/>
        <w:t>Usage of HTTP</w:t>
      </w:r>
      <w:bookmarkEnd w:id="385"/>
      <w:bookmarkEnd w:id="386"/>
      <w:bookmarkEnd w:id="387"/>
    </w:p>
    <w:p w14:paraId="0F009150" w14:textId="7A7FE0E0" w:rsidR="00841062" w:rsidRPr="007552A6" w:rsidRDefault="00B4571C" w:rsidP="00841062">
      <w:pPr>
        <w:pStyle w:val="Heading4"/>
      </w:pPr>
      <w:bookmarkStart w:id="388" w:name="_Toc122090698"/>
      <w:bookmarkStart w:id="389" w:name="_Toc98142560"/>
      <w:bookmarkStart w:id="390" w:name="_Toc138349441"/>
      <w:r w:rsidRPr="007552A6">
        <w:t>6.2</w:t>
      </w:r>
      <w:r w:rsidR="00841062" w:rsidRPr="007552A6">
        <w:t>.2.1</w:t>
      </w:r>
      <w:r w:rsidR="00841062" w:rsidRPr="007552A6">
        <w:tab/>
        <w:t>General</w:t>
      </w:r>
      <w:bookmarkEnd w:id="388"/>
      <w:bookmarkEnd w:id="389"/>
      <w:bookmarkEnd w:id="390"/>
    </w:p>
    <w:p w14:paraId="23D36688" w14:textId="77777777" w:rsidR="00841062" w:rsidRPr="007552A6" w:rsidRDefault="00841062" w:rsidP="00841062">
      <w:pPr>
        <w:rPr>
          <w:noProof/>
        </w:rPr>
      </w:pPr>
      <w:r w:rsidRPr="007552A6">
        <w:rPr>
          <w:noProof/>
        </w:rPr>
        <w:t>HTTP</w:t>
      </w:r>
      <w:r w:rsidRPr="007552A6">
        <w:rPr>
          <w:noProof/>
          <w:lang w:eastAsia="zh-CN"/>
        </w:rPr>
        <w:t xml:space="preserve">/2, IETF RFC 7540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391" w:name="_Toc122090699"/>
      <w:bookmarkStart w:id="392" w:name="_Toc98142561"/>
      <w:bookmarkStart w:id="393" w:name="_Toc138349442"/>
      <w:r w:rsidRPr="007552A6">
        <w:t>6.2</w:t>
      </w:r>
      <w:r w:rsidR="00841062" w:rsidRPr="007552A6">
        <w:t>.2.2</w:t>
      </w:r>
      <w:r w:rsidR="00841062" w:rsidRPr="007552A6">
        <w:tab/>
        <w:t>HTTP standard headers</w:t>
      </w:r>
      <w:bookmarkEnd w:id="391"/>
      <w:bookmarkEnd w:id="392"/>
      <w:bookmarkEnd w:id="393"/>
    </w:p>
    <w:p w14:paraId="6C2B3447" w14:textId="72DAE354" w:rsidR="00841062" w:rsidRPr="007552A6" w:rsidRDefault="00B4571C" w:rsidP="00841062">
      <w:pPr>
        <w:pStyle w:val="Heading5"/>
        <w:rPr>
          <w:lang w:eastAsia="zh-CN"/>
        </w:rPr>
      </w:pPr>
      <w:bookmarkStart w:id="394" w:name="_Toc122090700"/>
      <w:bookmarkStart w:id="395" w:name="_Toc98142562"/>
      <w:bookmarkStart w:id="396" w:name="_Toc138349443"/>
      <w:r w:rsidRPr="007552A6">
        <w:t>6.2</w:t>
      </w:r>
      <w:r w:rsidR="00841062" w:rsidRPr="007552A6">
        <w:t>.2.2.1</w:t>
      </w:r>
      <w:r w:rsidR="00841062" w:rsidRPr="007552A6">
        <w:rPr>
          <w:lang w:eastAsia="zh-CN"/>
        </w:rPr>
        <w:tab/>
        <w:t>General</w:t>
      </w:r>
      <w:bookmarkEnd w:id="394"/>
      <w:bookmarkEnd w:id="395"/>
      <w:bookmarkEnd w:id="396"/>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397" w:name="_Toc122090701"/>
      <w:bookmarkStart w:id="398" w:name="_Toc98142563"/>
      <w:bookmarkStart w:id="399" w:name="_Toc138349444"/>
      <w:r w:rsidRPr="007552A6">
        <w:lastRenderedPageBreak/>
        <w:t>6.2</w:t>
      </w:r>
      <w:r w:rsidR="00841062" w:rsidRPr="007552A6">
        <w:t>.2.2.2</w:t>
      </w:r>
      <w:r w:rsidR="00841062" w:rsidRPr="007552A6">
        <w:tab/>
        <w:t>Content type</w:t>
      </w:r>
      <w:bookmarkEnd w:id="397"/>
      <w:bookmarkEnd w:id="398"/>
      <w:bookmarkEnd w:id="399"/>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77777777" w:rsidR="00841062" w:rsidRPr="007552A6" w:rsidRDefault="00841062" w:rsidP="00841062">
      <w:pPr>
        <w:rPr>
          <w:noProof/>
        </w:rPr>
      </w:pPr>
      <w:bookmarkStart w:id="400" w:name="_Hlk525213471"/>
      <w:bookmarkStart w:id="401"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400"/>
      <w:r w:rsidRPr="007552A6">
        <w:t>shall be signalled by the content type "application/problem+json", as defined in IETF RFC 7807 [1</w:t>
      </w:r>
      <w:r w:rsidRPr="007552A6">
        <w:rPr>
          <w:lang w:eastAsia="zh-CN"/>
        </w:rPr>
        <w:t>0</w:t>
      </w:r>
      <w:r w:rsidRPr="007552A6">
        <w:t>].</w:t>
      </w:r>
      <w:bookmarkEnd w:id="401"/>
    </w:p>
    <w:p w14:paraId="5A065B14" w14:textId="61A9EB3A" w:rsidR="00841062" w:rsidRPr="007552A6" w:rsidRDefault="00B4571C" w:rsidP="00841062">
      <w:pPr>
        <w:pStyle w:val="Heading4"/>
      </w:pPr>
      <w:bookmarkStart w:id="402" w:name="_Toc122090702"/>
      <w:bookmarkStart w:id="403" w:name="_Toc98142564"/>
      <w:bookmarkStart w:id="404" w:name="_Toc138349445"/>
      <w:r w:rsidRPr="007552A6">
        <w:t>6.2</w:t>
      </w:r>
      <w:r w:rsidR="00841062" w:rsidRPr="007552A6">
        <w:t>.2.3</w:t>
      </w:r>
      <w:r w:rsidR="00841062" w:rsidRPr="007552A6">
        <w:tab/>
        <w:t>HTTP custom headers</w:t>
      </w:r>
      <w:bookmarkEnd w:id="402"/>
      <w:bookmarkEnd w:id="403"/>
      <w:bookmarkEnd w:id="404"/>
    </w:p>
    <w:p w14:paraId="40E0FB49" w14:textId="77777777" w:rsidR="00841062" w:rsidRPr="007552A6" w:rsidRDefault="00841062" w:rsidP="00841062">
      <w:pPr>
        <w:rPr>
          <w:noProof/>
        </w:rPr>
      </w:pPr>
      <w:bookmarkStart w:id="405" w:name="_Toc122090703"/>
      <w:bookmarkStart w:id="406"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407" w:name="_Toc138349446"/>
      <w:r w:rsidRPr="007552A6">
        <w:t>6.2</w:t>
      </w:r>
      <w:r w:rsidR="00841062" w:rsidRPr="007552A6">
        <w:t>.3</w:t>
      </w:r>
      <w:r w:rsidR="00841062" w:rsidRPr="007552A6">
        <w:tab/>
        <w:t>Resources</w:t>
      </w:r>
      <w:bookmarkEnd w:id="405"/>
      <w:bookmarkEnd w:id="406"/>
      <w:bookmarkEnd w:id="407"/>
    </w:p>
    <w:p w14:paraId="4B559D15" w14:textId="56E4A2B5" w:rsidR="00841062" w:rsidRPr="007552A6" w:rsidRDefault="00B4571C" w:rsidP="00841062">
      <w:pPr>
        <w:pStyle w:val="Heading4"/>
      </w:pPr>
      <w:bookmarkStart w:id="408" w:name="_Toc122090704"/>
      <w:bookmarkStart w:id="409" w:name="_Toc98142566"/>
      <w:bookmarkStart w:id="410" w:name="_Toc138349447"/>
      <w:r w:rsidRPr="007552A6">
        <w:t>6.2</w:t>
      </w:r>
      <w:r w:rsidR="00841062" w:rsidRPr="007552A6">
        <w:t>.3.1</w:t>
      </w:r>
      <w:r w:rsidR="00841062" w:rsidRPr="007552A6">
        <w:tab/>
        <w:t>Overview</w:t>
      </w:r>
      <w:bookmarkEnd w:id="408"/>
      <w:bookmarkEnd w:id="409"/>
      <w:bookmarkEnd w:id="410"/>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4CDFCE8E" w:rsidR="00841062" w:rsidRPr="007552A6" w:rsidRDefault="00102CC9" w:rsidP="00841062">
      <w:pPr>
        <w:pStyle w:val="TH"/>
        <w:rPr>
          <w:lang w:val="en-US" w:eastAsia="zh-CN"/>
        </w:rPr>
      </w:pPr>
      <w:r w:rsidRPr="007552A6">
        <w:object w:dxaOrig="6642" w:dyaOrig="3492" w14:anchorId="0510F390">
          <v:shape id="_x0000_i1031" type="#_x0000_t75" style="width:332.15pt;height:174.55pt" o:ole="">
            <v:imagedata r:id="rId23" o:title=""/>
          </v:shape>
          <o:OLEObject Type="Embed" ProgID="Visio.Drawing.11" ShapeID="_x0000_i1031" DrawAspect="Content" ObjectID="_1748962238"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411" w:name="_Toc122090705"/>
      <w:bookmarkStart w:id="412" w:name="_Toc98142567"/>
      <w:bookmarkStart w:id="413" w:name="_Toc138349448"/>
      <w:r w:rsidRPr="007552A6">
        <w:t>6.2</w:t>
      </w:r>
      <w:r w:rsidR="00841062" w:rsidRPr="007552A6">
        <w:t>.3.2</w:t>
      </w:r>
      <w:r w:rsidR="00841062" w:rsidRPr="007552A6">
        <w:tab/>
        <w:t xml:space="preserve">Resource: </w:t>
      </w:r>
      <w:bookmarkEnd w:id="411"/>
      <w:bookmarkEnd w:id="412"/>
      <w:r w:rsidR="00841062" w:rsidRPr="007552A6">
        <w:t>Resolve Remote User ID</w:t>
      </w:r>
      <w:bookmarkEnd w:id="413"/>
    </w:p>
    <w:p w14:paraId="61DA8540" w14:textId="2DE83068" w:rsidR="00841062" w:rsidRPr="007552A6" w:rsidRDefault="00B4571C" w:rsidP="00841062">
      <w:pPr>
        <w:pStyle w:val="Heading5"/>
      </w:pPr>
      <w:bookmarkStart w:id="414" w:name="_Toc122090706"/>
      <w:bookmarkStart w:id="415" w:name="_Toc98142568"/>
      <w:bookmarkStart w:id="416" w:name="_Toc138349449"/>
      <w:r w:rsidRPr="007552A6">
        <w:t>6.2</w:t>
      </w:r>
      <w:r w:rsidR="00841062" w:rsidRPr="007552A6">
        <w:t>.3.2.1</w:t>
      </w:r>
      <w:r w:rsidR="00841062" w:rsidRPr="007552A6">
        <w:tab/>
        <w:t>Description</w:t>
      </w:r>
      <w:bookmarkEnd w:id="414"/>
      <w:bookmarkEnd w:id="415"/>
      <w:bookmarkEnd w:id="416"/>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417" w:name="_Toc122090707"/>
      <w:bookmarkStart w:id="418" w:name="_Toc98142569"/>
      <w:bookmarkStart w:id="419" w:name="_Toc138349450"/>
      <w:r w:rsidRPr="007552A6">
        <w:lastRenderedPageBreak/>
        <w:t>6.2</w:t>
      </w:r>
      <w:r w:rsidR="00841062" w:rsidRPr="007552A6">
        <w:t>.3.2.2</w:t>
      </w:r>
      <w:r w:rsidR="00841062" w:rsidRPr="007552A6">
        <w:tab/>
        <w:t>Resource Definition</w:t>
      </w:r>
      <w:bookmarkEnd w:id="417"/>
      <w:bookmarkEnd w:id="418"/>
      <w:bookmarkEnd w:id="419"/>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420" w:name="_Toc122090708"/>
      <w:bookmarkStart w:id="421" w:name="_Toc98142570"/>
      <w:bookmarkStart w:id="422" w:name="_Toc138349451"/>
      <w:r w:rsidRPr="007552A6">
        <w:t>6.2</w:t>
      </w:r>
      <w:r w:rsidR="00841062" w:rsidRPr="007552A6">
        <w:t>.3.2.3</w:t>
      </w:r>
      <w:r w:rsidR="00841062" w:rsidRPr="007552A6">
        <w:tab/>
        <w:t>Resource Standard Methods</w:t>
      </w:r>
      <w:bookmarkEnd w:id="420"/>
      <w:bookmarkEnd w:id="421"/>
      <w:bookmarkEnd w:id="42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423" w:name="_Toc122090709"/>
      <w:bookmarkStart w:id="424" w:name="_Toc98142573"/>
      <w:bookmarkStart w:id="425" w:name="_Toc138349452"/>
      <w:r w:rsidRPr="007552A6">
        <w:t>6.2</w:t>
      </w:r>
      <w:r w:rsidR="00841062" w:rsidRPr="007552A6">
        <w:t>.3.2.4</w:t>
      </w:r>
      <w:r w:rsidR="00841062" w:rsidRPr="007552A6">
        <w:tab/>
        <w:t>Resource Custom Operations</w:t>
      </w:r>
      <w:bookmarkEnd w:id="423"/>
      <w:bookmarkEnd w:id="424"/>
      <w:bookmarkEnd w:id="425"/>
    </w:p>
    <w:p w14:paraId="0A4D9103" w14:textId="3E7E6965" w:rsidR="00841062" w:rsidRPr="007552A6" w:rsidRDefault="00B4571C" w:rsidP="00841062">
      <w:pPr>
        <w:pStyle w:val="Heading6"/>
        <w:ind w:left="0" w:firstLine="0"/>
      </w:pPr>
      <w:bookmarkStart w:id="426" w:name="_Toc122090710"/>
      <w:bookmarkStart w:id="427" w:name="_Toc98142574"/>
      <w:bookmarkStart w:id="428" w:name="_Toc138349453"/>
      <w:r w:rsidRPr="007552A6">
        <w:t>6.2</w:t>
      </w:r>
      <w:r w:rsidR="00841062" w:rsidRPr="007552A6">
        <w:t>.3.2.4.1</w:t>
      </w:r>
      <w:r w:rsidR="00841062" w:rsidRPr="007552A6">
        <w:tab/>
        <w:t>Overview</w:t>
      </w:r>
      <w:bookmarkEnd w:id="426"/>
      <w:bookmarkEnd w:id="427"/>
      <w:bookmarkEnd w:id="428"/>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429" w:name="_Toc122090711"/>
      <w:bookmarkStart w:id="430" w:name="_Toc98142575"/>
      <w:bookmarkStart w:id="431" w:name="_Toc138349454"/>
      <w:r w:rsidRPr="007552A6">
        <w:t>6.2</w:t>
      </w:r>
      <w:r w:rsidR="00841062" w:rsidRPr="007552A6">
        <w:t>.3.2.4.2</w:t>
      </w:r>
      <w:r w:rsidR="00841062" w:rsidRPr="007552A6">
        <w:tab/>
        <w:t xml:space="preserve">Operation: </w:t>
      </w:r>
      <w:bookmarkEnd w:id="429"/>
      <w:bookmarkEnd w:id="430"/>
      <w:r w:rsidR="00841062" w:rsidRPr="007552A6">
        <w:t>get</w:t>
      </w:r>
      <w:bookmarkEnd w:id="431"/>
    </w:p>
    <w:p w14:paraId="26519B45" w14:textId="7F98AE84" w:rsidR="00841062" w:rsidRPr="007552A6" w:rsidRDefault="00B4571C" w:rsidP="00841062">
      <w:pPr>
        <w:pStyle w:val="Heading7"/>
      </w:pPr>
      <w:bookmarkStart w:id="432" w:name="_Toc122090712"/>
      <w:bookmarkStart w:id="433" w:name="_Toc98142576"/>
      <w:bookmarkStart w:id="434" w:name="_Toc138349455"/>
      <w:r w:rsidRPr="007552A6">
        <w:t>6.2</w:t>
      </w:r>
      <w:r w:rsidR="00841062" w:rsidRPr="007552A6">
        <w:t>.3.2.4.2.1</w:t>
      </w:r>
      <w:r w:rsidR="00841062" w:rsidRPr="007552A6">
        <w:tab/>
        <w:t>Description</w:t>
      </w:r>
      <w:bookmarkEnd w:id="432"/>
      <w:bookmarkEnd w:id="433"/>
      <w:bookmarkEnd w:id="434"/>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435" w:name="_Toc122090713"/>
      <w:bookmarkStart w:id="436" w:name="_Toc98142577"/>
      <w:bookmarkStart w:id="437" w:name="_Toc138349456"/>
      <w:r w:rsidRPr="007552A6">
        <w:t>6.2</w:t>
      </w:r>
      <w:r w:rsidR="00841062" w:rsidRPr="007552A6">
        <w:t>.3.2.4.2.2</w:t>
      </w:r>
      <w:r w:rsidR="00841062" w:rsidRPr="007552A6">
        <w:tab/>
        <w:t>Operation Definition</w:t>
      </w:r>
      <w:bookmarkEnd w:id="435"/>
      <w:bookmarkEnd w:id="436"/>
      <w:bookmarkEnd w:id="437"/>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438" w:name="_Toc122090714"/>
      <w:bookmarkStart w:id="439" w:name="_Toc98142578"/>
      <w:bookmarkStart w:id="440" w:name="_Toc138349457"/>
      <w:r w:rsidRPr="007552A6">
        <w:lastRenderedPageBreak/>
        <w:t>6.2</w:t>
      </w:r>
      <w:r w:rsidR="00841062" w:rsidRPr="007552A6">
        <w:t>.4</w:t>
      </w:r>
      <w:r w:rsidR="00841062" w:rsidRPr="007552A6">
        <w:tab/>
        <w:t>Custom Operations without associated resources</w:t>
      </w:r>
      <w:bookmarkEnd w:id="438"/>
      <w:bookmarkEnd w:id="439"/>
      <w:bookmarkEnd w:id="440"/>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441" w:name="_Toc122090715"/>
      <w:bookmarkStart w:id="442" w:name="_Toc98142584"/>
      <w:bookmarkStart w:id="443" w:name="_Toc138349458"/>
      <w:r w:rsidRPr="007552A6">
        <w:t>6.2</w:t>
      </w:r>
      <w:r w:rsidR="00841062" w:rsidRPr="007552A6">
        <w:t>.5</w:t>
      </w:r>
      <w:r w:rsidR="00841062" w:rsidRPr="007552A6">
        <w:tab/>
        <w:t>Notifications</w:t>
      </w:r>
      <w:bookmarkEnd w:id="441"/>
      <w:bookmarkEnd w:id="442"/>
      <w:bookmarkEnd w:id="443"/>
    </w:p>
    <w:p w14:paraId="4D9B1EF0" w14:textId="77777777" w:rsidR="00841062" w:rsidRPr="007552A6" w:rsidRDefault="00841062" w:rsidP="00841062">
      <w:pPr>
        <w:rPr>
          <w:lang w:eastAsia="zh-CN"/>
        </w:rPr>
      </w:pPr>
      <w:r w:rsidRPr="007552A6">
        <w:t>There is no notification defined for Npanf_ResolveRemoteUserId service.</w:t>
      </w:r>
      <w:bookmarkStart w:id="444" w:name="_Toc98142591"/>
    </w:p>
    <w:p w14:paraId="52FECF01" w14:textId="79E9BF78" w:rsidR="00841062" w:rsidRPr="007552A6" w:rsidRDefault="00B4571C" w:rsidP="00841062">
      <w:pPr>
        <w:pStyle w:val="Heading3"/>
      </w:pPr>
      <w:bookmarkStart w:id="445" w:name="_Toc122090716"/>
      <w:bookmarkStart w:id="446" w:name="_Toc138349459"/>
      <w:r w:rsidRPr="007552A6">
        <w:t>6.2</w:t>
      </w:r>
      <w:r w:rsidR="00841062" w:rsidRPr="007552A6">
        <w:t>.6</w:t>
      </w:r>
      <w:r w:rsidR="00841062" w:rsidRPr="007552A6">
        <w:tab/>
        <w:t>Data Model</w:t>
      </w:r>
      <w:bookmarkEnd w:id="444"/>
      <w:bookmarkEnd w:id="445"/>
      <w:bookmarkEnd w:id="446"/>
    </w:p>
    <w:p w14:paraId="14582FD5" w14:textId="7D4BC663" w:rsidR="00841062" w:rsidRPr="007552A6" w:rsidRDefault="00B4571C" w:rsidP="00841062">
      <w:pPr>
        <w:pStyle w:val="Heading4"/>
      </w:pPr>
      <w:bookmarkStart w:id="447" w:name="_Toc122090717"/>
      <w:bookmarkStart w:id="448" w:name="_Toc98142592"/>
      <w:bookmarkStart w:id="449" w:name="_Toc138349460"/>
      <w:r w:rsidRPr="007552A6">
        <w:t>6.2</w:t>
      </w:r>
      <w:r w:rsidR="00841062" w:rsidRPr="007552A6">
        <w:t>.6.1</w:t>
      </w:r>
      <w:r w:rsidR="00841062" w:rsidRPr="007552A6">
        <w:tab/>
        <w:t>General</w:t>
      </w:r>
      <w:bookmarkEnd w:id="447"/>
      <w:bookmarkEnd w:id="448"/>
      <w:bookmarkEnd w:id="449"/>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450" w:name="_Toc122090718"/>
      <w:bookmarkStart w:id="451" w:name="_Toc98142593"/>
      <w:bookmarkStart w:id="452" w:name="_Toc138349461"/>
      <w:r w:rsidRPr="007552A6">
        <w:rPr>
          <w:lang w:val="en-US"/>
        </w:rPr>
        <w:t>6.2</w:t>
      </w:r>
      <w:r w:rsidR="00841062" w:rsidRPr="007552A6">
        <w:rPr>
          <w:lang w:val="en-US"/>
        </w:rPr>
        <w:t>.6.2</w:t>
      </w:r>
      <w:r w:rsidR="00841062" w:rsidRPr="007552A6">
        <w:rPr>
          <w:lang w:val="en-US"/>
        </w:rPr>
        <w:tab/>
        <w:t>Structured data types</w:t>
      </w:r>
      <w:bookmarkEnd w:id="450"/>
      <w:bookmarkEnd w:id="451"/>
      <w:bookmarkEnd w:id="452"/>
    </w:p>
    <w:p w14:paraId="0FC08539" w14:textId="52DDC968" w:rsidR="00841062" w:rsidRPr="007552A6" w:rsidRDefault="00B4571C" w:rsidP="00841062">
      <w:pPr>
        <w:pStyle w:val="Heading5"/>
      </w:pPr>
      <w:bookmarkStart w:id="453" w:name="_Toc122090719"/>
      <w:bookmarkStart w:id="454" w:name="_Toc98142594"/>
      <w:bookmarkStart w:id="455" w:name="_Toc138349462"/>
      <w:r w:rsidRPr="007552A6">
        <w:t>6.2</w:t>
      </w:r>
      <w:r w:rsidR="00841062" w:rsidRPr="007552A6">
        <w:t>.6.2.1</w:t>
      </w:r>
      <w:r w:rsidR="00841062" w:rsidRPr="007552A6">
        <w:tab/>
        <w:t>Introduction</w:t>
      </w:r>
      <w:bookmarkEnd w:id="453"/>
      <w:bookmarkEnd w:id="454"/>
      <w:bookmarkEnd w:id="455"/>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456" w:name="_Toc122090720"/>
      <w:bookmarkStart w:id="457" w:name="_Toc98142595"/>
      <w:bookmarkStart w:id="458" w:name="_Toc138349463"/>
      <w:r w:rsidRPr="007552A6">
        <w:t>6.2</w:t>
      </w:r>
      <w:r w:rsidR="00841062" w:rsidRPr="007552A6">
        <w:t>.6.2.2</w:t>
      </w:r>
      <w:r w:rsidR="00841062" w:rsidRPr="007552A6">
        <w:tab/>
        <w:t>Type: ResolveReqData</w:t>
      </w:r>
      <w:bookmarkEnd w:id="456"/>
      <w:bookmarkEnd w:id="457"/>
      <w:bookmarkEnd w:id="458"/>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459" w:name="_Toc122090721"/>
      <w:bookmarkStart w:id="460" w:name="_Toc98142596"/>
      <w:bookmarkStart w:id="461" w:name="_Toc138349464"/>
      <w:r w:rsidRPr="007552A6">
        <w:lastRenderedPageBreak/>
        <w:t>6.2</w:t>
      </w:r>
      <w:r w:rsidR="00841062" w:rsidRPr="007552A6">
        <w:t>.6.2.3</w:t>
      </w:r>
      <w:r w:rsidR="00841062" w:rsidRPr="007552A6">
        <w:tab/>
        <w:t>Type: ResolveRspData</w:t>
      </w:r>
      <w:bookmarkEnd w:id="459"/>
      <w:bookmarkEnd w:id="460"/>
      <w:bookmarkEnd w:id="461"/>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462" w:name="_Toc122090722"/>
      <w:bookmarkStart w:id="463" w:name="_Toc98142597"/>
      <w:bookmarkStart w:id="464" w:name="_Toc138349465"/>
      <w:r w:rsidRPr="007552A6">
        <w:rPr>
          <w:lang w:val="en-US"/>
        </w:rPr>
        <w:t>6.2</w:t>
      </w:r>
      <w:r w:rsidR="00841062" w:rsidRPr="007552A6">
        <w:rPr>
          <w:lang w:val="en-US"/>
        </w:rPr>
        <w:t>.6.3</w:t>
      </w:r>
      <w:r w:rsidR="00841062" w:rsidRPr="007552A6">
        <w:rPr>
          <w:lang w:val="en-US"/>
        </w:rPr>
        <w:tab/>
        <w:t>Simple data types and enumerations</w:t>
      </w:r>
      <w:bookmarkEnd w:id="462"/>
      <w:bookmarkEnd w:id="463"/>
      <w:bookmarkEnd w:id="464"/>
    </w:p>
    <w:p w14:paraId="0729EE54" w14:textId="36DE1717" w:rsidR="00841062" w:rsidRPr="007552A6" w:rsidRDefault="00B4571C" w:rsidP="00841062">
      <w:pPr>
        <w:pStyle w:val="Heading5"/>
      </w:pPr>
      <w:bookmarkStart w:id="465" w:name="_Toc122090723"/>
      <w:bookmarkStart w:id="466" w:name="_Toc98142598"/>
      <w:bookmarkStart w:id="467" w:name="_Toc138349466"/>
      <w:r w:rsidRPr="007552A6">
        <w:t>6.2</w:t>
      </w:r>
      <w:r w:rsidR="00841062" w:rsidRPr="007552A6">
        <w:t>.6.3.1</w:t>
      </w:r>
      <w:r w:rsidR="00841062" w:rsidRPr="007552A6">
        <w:tab/>
        <w:t>Introduction</w:t>
      </w:r>
      <w:bookmarkEnd w:id="465"/>
      <w:bookmarkEnd w:id="466"/>
      <w:bookmarkEnd w:id="467"/>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468" w:name="_Toc122090724"/>
      <w:bookmarkStart w:id="469" w:name="_Toc98142599"/>
      <w:bookmarkStart w:id="470" w:name="_Toc138349467"/>
      <w:r w:rsidRPr="007552A6">
        <w:t>6.2</w:t>
      </w:r>
      <w:r w:rsidR="00841062" w:rsidRPr="007552A6">
        <w:t>.6.3.2</w:t>
      </w:r>
      <w:r w:rsidR="00841062" w:rsidRPr="007552A6">
        <w:tab/>
        <w:t>Simple data types</w:t>
      </w:r>
      <w:bookmarkEnd w:id="468"/>
      <w:bookmarkEnd w:id="469"/>
      <w:bookmarkEnd w:id="470"/>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471" w:name="_Toc122090725"/>
      <w:bookmarkStart w:id="472" w:name="_Toc98142602"/>
      <w:bookmarkStart w:id="473" w:name="_Toc138349468"/>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471"/>
      <w:bookmarkEnd w:id="472"/>
      <w:bookmarkEnd w:id="473"/>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474" w:name="_Toc122090726"/>
      <w:bookmarkStart w:id="475" w:name="_Toc98142605"/>
      <w:bookmarkStart w:id="476" w:name="_Toc138349469"/>
      <w:r w:rsidRPr="007552A6">
        <w:t>6.2</w:t>
      </w:r>
      <w:r w:rsidR="00841062" w:rsidRPr="007552A6">
        <w:t>.6.5</w:t>
      </w:r>
      <w:r w:rsidR="00841062" w:rsidRPr="007552A6">
        <w:tab/>
        <w:t>Binary data</w:t>
      </w:r>
      <w:bookmarkEnd w:id="474"/>
      <w:bookmarkEnd w:id="475"/>
      <w:bookmarkEnd w:id="476"/>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477" w:name="_Toc122090727"/>
      <w:bookmarkStart w:id="478" w:name="_Toc98142608"/>
      <w:bookmarkStart w:id="479" w:name="_Toc138349470"/>
      <w:r w:rsidRPr="007552A6">
        <w:t>6.2</w:t>
      </w:r>
      <w:r w:rsidR="00841062" w:rsidRPr="007552A6">
        <w:t>.7</w:t>
      </w:r>
      <w:r w:rsidR="00841062" w:rsidRPr="007552A6">
        <w:tab/>
        <w:t>Error Handling</w:t>
      </w:r>
      <w:bookmarkEnd w:id="477"/>
      <w:bookmarkEnd w:id="478"/>
      <w:bookmarkEnd w:id="479"/>
    </w:p>
    <w:p w14:paraId="57B07CB7" w14:textId="13F47988" w:rsidR="00841062" w:rsidRPr="007552A6" w:rsidRDefault="00B4571C" w:rsidP="00841062">
      <w:pPr>
        <w:pStyle w:val="Heading4"/>
      </w:pPr>
      <w:bookmarkStart w:id="480" w:name="_Toc122090728"/>
      <w:bookmarkStart w:id="481" w:name="_Toc98142609"/>
      <w:bookmarkStart w:id="482" w:name="_Toc138349471"/>
      <w:r w:rsidRPr="007552A6">
        <w:t>6.2</w:t>
      </w:r>
      <w:r w:rsidR="00841062" w:rsidRPr="007552A6">
        <w:t>.7.1</w:t>
      </w:r>
      <w:r w:rsidR="00841062" w:rsidRPr="007552A6">
        <w:tab/>
        <w:t>General</w:t>
      </w:r>
      <w:bookmarkEnd w:id="480"/>
      <w:bookmarkEnd w:id="481"/>
      <w:bookmarkEnd w:id="48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SimSun"/>
        </w:rPr>
      </w:pPr>
      <w:bookmarkStart w:id="483" w:name="_Toc122090729"/>
      <w:bookmarkStart w:id="484" w:name="_Toc98142610"/>
      <w:bookmarkStart w:id="485" w:name="_Toc138349472"/>
      <w:r w:rsidRPr="007552A6">
        <w:t>6.2</w:t>
      </w:r>
      <w:r w:rsidR="00841062" w:rsidRPr="007552A6">
        <w:t>.7.2</w:t>
      </w:r>
      <w:r w:rsidR="00841062" w:rsidRPr="007552A6">
        <w:tab/>
        <w:t>Protocol Errors</w:t>
      </w:r>
      <w:bookmarkEnd w:id="483"/>
      <w:bookmarkEnd w:id="484"/>
      <w:bookmarkEnd w:id="485"/>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486" w:name="_Toc122090730"/>
      <w:bookmarkStart w:id="487" w:name="_Toc98142611"/>
      <w:bookmarkStart w:id="488" w:name="_Toc138349473"/>
      <w:r w:rsidRPr="007552A6">
        <w:t>6.2</w:t>
      </w:r>
      <w:r w:rsidR="00841062" w:rsidRPr="007552A6">
        <w:t>.7.3</w:t>
      </w:r>
      <w:r w:rsidR="00841062" w:rsidRPr="007552A6">
        <w:tab/>
        <w:t>Application Errors</w:t>
      </w:r>
      <w:bookmarkEnd w:id="486"/>
      <w:bookmarkEnd w:id="487"/>
      <w:bookmarkEnd w:id="488"/>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489" w:name="_Toc122090731"/>
      <w:bookmarkStart w:id="490" w:name="_Toc98142612"/>
      <w:bookmarkStart w:id="491" w:name="_Toc138349474"/>
      <w:r w:rsidRPr="007552A6">
        <w:lastRenderedPageBreak/>
        <w:t>6.2</w:t>
      </w:r>
      <w:r w:rsidR="00841062" w:rsidRPr="007552A6">
        <w:t>.8</w:t>
      </w:r>
      <w:r w:rsidR="00841062" w:rsidRPr="007552A6">
        <w:rPr>
          <w:lang w:eastAsia="zh-CN"/>
        </w:rPr>
        <w:tab/>
        <w:t>Feature negotiation</w:t>
      </w:r>
      <w:bookmarkEnd w:id="489"/>
      <w:bookmarkEnd w:id="490"/>
      <w:bookmarkEnd w:id="491"/>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492" w:name="_Toc122090732"/>
      <w:bookmarkStart w:id="493" w:name="_Toc98142613"/>
      <w:bookmarkStart w:id="494" w:name="_Hlk525137310"/>
      <w:bookmarkStart w:id="495" w:name="_Toc138349475"/>
      <w:r w:rsidRPr="007552A6">
        <w:t>6.2</w:t>
      </w:r>
      <w:r w:rsidR="00841062" w:rsidRPr="007552A6">
        <w:t>.9</w:t>
      </w:r>
      <w:r w:rsidR="00841062" w:rsidRPr="007552A6">
        <w:tab/>
        <w:t>Security</w:t>
      </w:r>
      <w:bookmarkEnd w:id="492"/>
      <w:bookmarkEnd w:id="493"/>
      <w:bookmarkEnd w:id="495"/>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496" w:name="_Hlk530142087"/>
      <w:bookmarkEnd w:id="494"/>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497" w:name="tsgNames"/>
      <w:bookmarkEnd w:id="496"/>
      <w:bookmarkEnd w:id="497"/>
    </w:p>
    <w:bookmarkEnd w:id="376"/>
    <w:bookmarkEnd w:id="379"/>
    <w:bookmarkEnd w:id="380"/>
    <w:p w14:paraId="5AE826A2" w14:textId="77777777" w:rsidR="00391F61" w:rsidRPr="007552A6" w:rsidRDefault="00391F61" w:rsidP="00391F61">
      <w:pPr>
        <w:pStyle w:val="Heading8"/>
      </w:pPr>
      <w:r w:rsidRPr="007552A6">
        <w:br w:type="page"/>
      </w:r>
      <w:bookmarkStart w:id="498" w:name="_Toc67903567"/>
      <w:bookmarkStart w:id="499" w:name="_Toc35971450"/>
      <w:bookmarkStart w:id="500" w:name="_Toc510696650"/>
      <w:bookmarkStart w:id="501" w:name="_Toc122090186"/>
      <w:bookmarkStart w:id="502" w:name="_Toc138349476"/>
      <w:r w:rsidRPr="007552A6">
        <w:lastRenderedPageBreak/>
        <w:t>Annex A (normative):</w:t>
      </w:r>
      <w:r w:rsidRPr="007552A6">
        <w:br/>
        <w:t>OpenAPI specification</w:t>
      </w:r>
      <w:bookmarkEnd w:id="498"/>
      <w:bookmarkEnd w:id="499"/>
      <w:bookmarkEnd w:id="500"/>
      <w:bookmarkEnd w:id="501"/>
      <w:bookmarkEnd w:id="502"/>
    </w:p>
    <w:p w14:paraId="171EFFED" w14:textId="77777777" w:rsidR="00391F61" w:rsidRPr="007552A6" w:rsidRDefault="00391F61" w:rsidP="00320284">
      <w:pPr>
        <w:pStyle w:val="Heading1"/>
      </w:pPr>
      <w:bookmarkStart w:id="503" w:name="_Toc67903568"/>
      <w:bookmarkStart w:id="504" w:name="_Toc35971451"/>
      <w:bookmarkStart w:id="505" w:name="_Toc510696651"/>
      <w:bookmarkStart w:id="506" w:name="_Toc112771081"/>
      <w:bookmarkStart w:id="507" w:name="_Toc122090187"/>
      <w:bookmarkStart w:id="508" w:name="_Toc67903569"/>
      <w:bookmarkStart w:id="509" w:name="_Toc510696653"/>
      <w:bookmarkStart w:id="510" w:name="_Toc138349477"/>
      <w:r w:rsidRPr="007552A6">
        <w:t>A.1</w:t>
      </w:r>
      <w:r w:rsidRPr="007552A6">
        <w:tab/>
        <w:t>General</w:t>
      </w:r>
      <w:bookmarkEnd w:id="503"/>
      <w:bookmarkEnd w:id="504"/>
      <w:bookmarkEnd w:id="505"/>
      <w:bookmarkEnd w:id="506"/>
      <w:bookmarkEnd w:id="507"/>
      <w:bookmarkEnd w:id="510"/>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511" w:name="_Toc112771082"/>
      <w:bookmarkStart w:id="512" w:name="_Toc122090188"/>
      <w:bookmarkStart w:id="513" w:name="_Toc138349478"/>
      <w:r w:rsidRPr="007552A6">
        <w:t>A.2</w:t>
      </w:r>
      <w:r w:rsidRPr="007552A6">
        <w:tab/>
      </w:r>
      <w:r w:rsidR="001C6A80" w:rsidRPr="007552A6">
        <w:rPr>
          <w:lang w:eastAsia="zh-CN"/>
        </w:rPr>
        <w:t>Npanf_ProseKey</w:t>
      </w:r>
      <w:r w:rsidRPr="007552A6">
        <w:t xml:space="preserve"> API</w:t>
      </w:r>
      <w:bookmarkEnd w:id="508"/>
      <w:bookmarkEnd w:id="511"/>
      <w:bookmarkEnd w:id="512"/>
      <w:bookmarkEnd w:id="513"/>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43E954F4"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r w:rsidR="00987626" w:rsidRPr="007552A6">
        <w:rPr>
          <w:rFonts w:hint="eastAsia"/>
          <w:lang w:eastAsia="zh-CN"/>
        </w:rPr>
        <w:t>-alpha.</w:t>
      </w:r>
      <w:r w:rsidR="003B31B3" w:rsidRPr="007552A6">
        <w:rPr>
          <w:lang w:eastAsia="zh-CN"/>
        </w:rPr>
        <w:t>2</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696CFD17" w:rsidR="00350AA5" w:rsidRPr="007552A6" w:rsidRDefault="00350AA5" w:rsidP="00350AA5">
      <w:pPr>
        <w:pStyle w:val="PL"/>
      </w:pPr>
      <w:r w:rsidRPr="007552A6">
        <w:t xml:space="preserve">    © 202</w:t>
      </w:r>
      <w:r w:rsidR="003B31B3" w:rsidRPr="007552A6">
        <w:t>3</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15363D24"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r w:rsidR="003B31B3" w:rsidRPr="007552A6">
        <w:t>1</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77777777" w:rsidR="00350AA5" w:rsidRPr="007552A6" w:rsidRDefault="00350AA5" w:rsidP="00350AA5">
      <w:pPr>
        <w:pStyle w:val="PL"/>
      </w:pPr>
      <w:r w:rsidRPr="007552A6">
        <w:t xml:space="preserve">  - url: '{apiRoot}/npanf-prosekey/</w:t>
      </w:r>
      <w:r w:rsidRPr="007552A6">
        <w:rPr>
          <w:b/>
        </w:rPr>
        <w:t>&lt;</w:t>
      </w:r>
      <w:r w:rsidRPr="007552A6">
        <w:t>apiVersion</w:t>
      </w:r>
      <w:r w:rsidRPr="007552A6">
        <w:rPr>
          <w:b/>
        </w:rPr>
        <w:t>&gt;</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514" w:name="_Toc130814933"/>
      <w:bookmarkStart w:id="515" w:name="_Toc122083107"/>
      <w:bookmarkStart w:id="516" w:name="_Toc138349479"/>
      <w:r w:rsidRPr="007552A6">
        <w:t>A.</w:t>
      </w:r>
      <w:r w:rsidR="007C0CD7" w:rsidRPr="007552A6">
        <w:t>3</w:t>
      </w:r>
      <w:r w:rsidRPr="007552A6">
        <w:tab/>
      </w:r>
      <w:r w:rsidRPr="007552A6">
        <w:rPr>
          <w:lang w:eastAsia="zh-CN"/>
        </w:rPr>
        <w:t>Npanf_ResolveRemoteUserId</w:t>
      </w:r>
      <w:r w:rsidRPr="007552A6">
        <w:t xml:space="preserve"> API</w:t>
      </w:r>
      <w:bookmarkEnd w:id="514"/>
      <w:bookmarkEnd w:id="515"/>
      <w:bookmarkEnd w:id="516"/>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77777777" w:rsidR="00B4571C" w:rsidRPr="007552A6" w:rsidRDefault="00B4571C" w:rsidP="00B4571C">
      <w:pPr>
        <w:pStyle w:val="PL"/>
        <w:rPr>
          <w:lang w:val="en-US"/>
        </w:rPr>
      </w:pPr>
      <w:r w:rsidRPr="007552A6">
        <w:rPr>
          <w:lang w:val="en-US"/>
        </w:rPr>
        <w:t xml:space="preserve">  version: '1.0.0'</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77777777" w:rsidR="00B4571C" w:rsidRPr="007552A6" w:rsidRDefault="00B4571C" w:rsidP="00B4571C">
      <w:pPr>
        <w:pStyle w:val="PL"/>
      </w:pPr>
      <w:r w:rsidRPr="007552A6">
        <w:t xml:space="preserve">    </w:t>
      </w:r>
      <w:r w:rsidRPr="007552A6">
        <w:rPr>
          <w:lang w:val="en-US"/>
        </w:rPr>
        <w:t xml:space="preserve">PANF </w:t>
      </w:r>
      <w:r w:rsidRPr="007552A6">
        <w:rPr>
          <w:lang w:eastAsia="zh-CN"/>
        </w:rPr>
        <w:t>Resolve Remote User Id</w:t>
      </w:r>
      <w:r w:rsidRPr="007552A6">
        <w:rPr>
          <w:lang w:val="en-US"/>
        </w:rPr>
        <w:t xml:space="preserve"> Service</w:t>
      </w:r>
      <w:r w:rsidRPr="007552A6">
        <w:t xml:space="preserve">.  </w:t>
      </w:r>
    </w:p>
    <w:p w14:paraId="5B4FDA56" w14:textId="77777777" w:rsidR="00B4571C" w:rsidRPr="007552A6" w:rsidRDefault="00B4571C" w:rsidP="00B4571C">
      <w:pPr>
        <w:pStyle w:val="PL"/>
      </w:pPr>
      <w:r w:rsidRPr="007552A6">
        <w:t xml:space="preserve">    © 2023,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77777777" w:rsidR="00B4571C" w:rsidRPr="007552A6" w:rsidRDefault="00B4571C" w:rsidP="00B4571C">
      <w:pPr>
        <w:pStyle w:val="PL"/>
      </w:pPr>
      <w:r w:rsidRPr="007552A6">
        <w:t xml:space="preserve">  description: 3GPP TS 29.559 V17.</w:t>
      </w:r>
      <w:r w:rsidRPr="007552A6">
        <w:rPr>
          <w:lang w:eastAsia="zh-CN"/>
        </w:rPr>
        <w:t>2</w:t>
      </w:r>
      <w:r w:rsidRPr="007552A6">
        <w:t>.0; 5G System; 5G ProSe Key Management Services; Stage 3.</w:t>
      </w:r>
    </w:p>
    <w:p w14:paraId="2F827BF1" w14:textId="77777777" w:rsidR="00B4571C" w:rsidRPr="007552A6" w:rsidRDefault="00B4571C" w:rsidP="00B4571C">
      <w:pPr>
        <w:pStyle w:val="PL"/>
      </w:pPr>
      <w:r w:rsidRPr="007552A6">
        <w:t xml:space="preserve">  url: http</w:t>
      </w:r>
      <w:r w:rsidRPr="007552A6">
        <w:rPr>
          <w:lang w:eastAsia="zh-CN"/>
        </w:rPr>
        <w:t>s</w:t>
      </w:r>
      <w:r w:rsidRPr="007552A6">
        <w:t>://www.3gpp.org/ftp/Specs/archive/29_series/29.559/</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517" w:name="historyclause"/>
      <w:bookmarkStart w:id="518" w:name="_Toc67903575"/>
      <w:bookmarkStart w:id="519" w:name="_Toc2086459"/>
      <w:bookmarkStart w:id="520" w:name="_Toc122090189"/>
      <w:bookmarkStart w:id="521" w:name="_Toc138349480"/>
      <w:bookmarkEnd w:id="509"/>
      <w:bookmarkEnd w:id="517"/>
      <w:r w:rsidRPr="007552A6">
        <w:t xml:space="preserve">Annex </w:t>
      </w:r>
      <w:r w:rsidR="00DD42CD" w:rsidRPr="007552A6">
        <w:rPr>
          <w:rFonts w:hint="eastAsia"/>
          <w:lang w:eastAsia="zh-CN"/>
        </w:rPr>
        <w:t>B</w:t>
      </w:r>
      <w:r w:rsidRPr="007552A6">
        <w:t xml:space="preserve"> (informative):</w:t>
      </w:r>
      <w:r w:rsidRPr="007552A6">
        <w:br/>
        <w:t>Change history</w:t>
      </w:r>
      <w:bookmarkEnd w:id="518"/>
      <w:bookmarkEnd w:id="519"/>
      <w:bookmarkEnd w:id="520"/>
      <w:bookmarkEnd w:id="521"/>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41AE" w14:textId="77777777" w:rsidR="00D71728" w:rsidRDefault="00D71728">
      <w:r>
        <w:separator/>
      </w:r>
    </w:p>
  </w:endnote>
  <w:endnote w:type="continuationSeparator" w:id="0">
    <w:p w14:paraId="0DA24B30" w14:textId="77777777" w:rsidR="00D71728" w:rsidRDefault="00D7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FD766" w14:textId="77777777" w:rsidR="00D71728" w:rsidRDefault="00D71728">
      <w:r>
        <w:separator/>
      </w:r>
    </w:p>
  </w:footnote>
  <w:footnote w:type="continuationSeparator" w:id="0">
    <w:p w14:paraId="707DC514" w14:textId="77777777" w:rsidR="00D71728" w:rsidRDefault="00D71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F5D98" w14:textId="535AD47D"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52A6">
      <w:rPr>
        <w:rFonts w:ascii="Arial" w:hAnsi="Arial" w:cs="Arial"/>
        <w:b/>
        <w:noProof/>
        <w:sz w:val="18"/>
        <w:szCs w:val="18"/>
      </w:rPr>
      <w:t>3GPP TS 29.553 V18.1.0 (2023-06)</w:t>
    </w:r>
    <w:r>
      <w:rPr>
        <w:rFonts w:ascii="Arial" w:hAnsi="Arial" w:cs="Arial"/>
        <w:b/>
        <w:sz w:val="18"/>
        <w:szCs w:val="18"/>
      </w:rPr>
      <w:fldChar w:fldCharType="end"/>
    </w:r>
  </w:p>
  <w:p w14:paraId="34164E7C" w14:textId="032F3B4D"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034">
      <w:rPr>
        <w:rFonts w:ascii="Arial" w:hAnsi="Arial" w:cs="Arial"/>
        <w:b/>
        <w:noProof/>
        <w:sz w:val="18"/>
        <w:szCs w:val="18"/>
      </w:rPr>
      <w:t>20</w:t>
    </w:r>
    <w:r>
      <w:rPr>
        <w:rFonts w:ascii="Arial" w:hAnsi="Arial" w:cs="Arial"/>
        <w:b/>
        <w:sz w:val="18"/>
        <w:szCs w:val="18"/>
      </w:rPr>
      <w:fldChar w:fldCharType="end"/>
    </w:r>
  </w:p>
  <w:p w14:paraId="56CDC2B6" w14:textId="53EC2DA0"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52A6">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65124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63933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586898">
    <w:abstractNumId w:val="11"/>
  </w:num>
  <w:num w:numId="4" w16cid:durableId="1619870536">
    <w:abstractNumId w:val="14"/>
  </w:num>
  <w:num w:numId="5" w16cid:durableId="364327164">
    <w:abstractNumId w:val="13"/>
  </w:num>
  <w:num w:numId="6" w16cid:durableId="1307394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7671311">
    <w:abstractNumId w:val="9"/>
  </w:num>
  <w:num w:numId="8" w16cid:durableId="2090543214">
    <w:abstractNumId w:val="8"/>
    <w:lvlOverride w:ilvl="0">
      <w:startOverride w:val="1"/>
    </w:lvlOverride>
  </w:num>
  <w:num w:numId="9" w16cid:durableId="1964994303">
    <w:abstractNumId w:val="7"/>
  </w:num>
  <w:num w:numId="10" w16cid:durableId="277219583">
    <w:abstractNumId w:val="6"/>
  </w:num>
  <w:num w:numId="11" w16cid:durableId="718237900">
    <w:abstractNumId w:val="5"/>
  </w:num>
  <w:num w:numId="12" w16cid:durableId="1483154029">
    <w:abstractNumId w:val="4"/>
  </w:num>
  <w:num w:numId="13" w16cid:durableId="872426521">
    <w:abstractNumId w:val="3"/>
    <w:lvlOverride w:ilvl="0">
      <w:startOverride w:val="1"/>
    </w:lvlOverride>
  </w:num>
  <w:num w:numId="14" w16cid:durableId="1214274168">
    <w:abstractNumId w:val="2"/>
    <w:lvlOverride w:ilvl="0">
      <w:startOverride w:val="1"/>
    </w:lvlOverride>
  </w:num>
  <w:num w:numId="15" w16cid:durableId="1761297651">
    <w:abstractNumId w:val="1"/>
    <w:lvlOverride w:ilvl="0">
      <w:startOverride w:val="1"/>
    </w:lvlOverride>
  </w:num>
  <w:num w:numId="16" w16cid:durableId="7945214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A22"/>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E8F"/>
    <w:rsid w:val="000C200B"/>
    <w:rsid w:val="000C47C3"/>
    <w:rsid w:val="000D58AB"/>
    <w:rsid w:val="000D6873"/>
    <w:rsid w:val="000F6415"/>
    <w:rsid w:val="00102CC9"/>
    <w:rsid w:val="00105AFA"/>
    <w:rsid w:val="00107DB2"/>
    <w:rsid w:val="00126DD4"/>
    <w:rsid w:val="00133525"/>
    <w:rsid w:val="001358EF"/>
    <w:rsid w:val="00135BFD"/>
    <w:rsid w:val="00141081"/>
    <w:rsid w:val="001417D2"/>
    <w:rsid w:val="00151AEC"/>
    <w:rsid w:val="00161C70"/>
    <w:rsid w:val="0016361A"/>
    <w:rsid w:val="00167D10"/>
    <w:rsid w:val="001735AB"/>
    <w:rsid w:val="00176D67"/>
    <w:rsid w:val="00182ACE"/>
    <w:rsid w:val="00187A13"/>
    <w:rsid w:val="00195D29"/>
    <w:rsid w:val="001A39A2"/>
    <w:rsid w:val="001A3EDE"/>
    <w:rsid w:val="001A4C42"/>
    <w:rsid w:val="001A7420"/>
    <w:rsid w:val="001A7C1E"/>
    <w:rsid w:val="001B219A"/>
    <w:rsid w:val="001B23E3"/>
    <w:rsid w:val="001B384E"/>
    <w:rsid w:val="001B6637"/>
    <w:rsid w:val="001B6765"/>
    <w:rsid w:val="001C21C3"/>
    <w:rsid w:val="001C2B0A"/>
    <w:rsid w:val="001C3B43"/>
    <w:rsid w:val="001C3EB0"/>
    <w:rsid w:val="001C5202"/>
    <w:rsid w:val="001C5DD9"/>
    <w:rsid w:val="001C6A80"/>
    <w:rsid w:val="001D02C2"/>
    <w:rsid w:val="001D3EBF"/>
    <w:rsid w:val="001D669E"/>
    <w:rsid w:val="001E31FA"/>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75F0"/>
    <w:rsid w:val="00267CF8"/>
    <w:rsid w:val="0027494A"/>
    <w:rsid w:val="0027687E"/>
    <w:rsid w:val="0028140E"/>
    <w:rsid w:val="0028608E"/>
    <w:rsid w:val="00286FAD"/>
    <w:rsid w:val="002A4F47"/>
    <w:rsid w:val="002A5630"/>
    <w:rsid w:val="002A56B2"/>
    <w:rsid w:val="002A5DEC"/>
    <w:rsid w:val="002A6E2F"/>
    <w:rsid w:val="002A7ECD"/>
    <w:rsid w:val="002B13A0"/>
    <w:rsid w:val="002B3EB4"/>
    <w:rsid w:val="002B45E2"/>
    <w:rsid w:val="002B6339"/>
    <w:rsid w:val="002B6B7E"/>
    <w:rsid w:val="002C4822"/>
    <w:rsid w:val="002D02AF"/>
    <w:rsid w:val="002D5FEF"/>
    <w:rsid w:val="002D7825"/>
    <w:rsid w:val="002D79F8"/>
    <w:rsid w:val="002E00EE"/>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71D13"/>
    <w:rsid w:val="00477B63"/>
    <w:rsid w:val="004801ED"/>
    <w:rsid w:val="00483E2C"/>
    <w:rsid w:val="00485C50"/>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12C9E"/>
    <w:rsid w:val="005131C2"/>
    <w:rsid w:val="0051362F"/>
    <w:rsid w:val="00520AAC"/>
    <w:rsid w:val="0052534E"/>
    <w:rsid w:val="0053388B"/>
    <w:rsid w:val="00535773"/>
    <w:rsid w:val="00543E6C"/>
    <w:rsid w:val="00556CFD"/>
    <w:rsid w:val="005624B5"/>
    <w:rsid w:val="005649FE"/>
    <w:rsid w:val="00565087"/>
    <w:rsid w:val="005715F8"/>
    <w:rsid w:val="00572955"/>
    <w:rsid w:val="00574DF3"/>
    <w:rsid w:val="00577DB6"/>
    <w:rsid w:val="00583C98"/>
    <w:rsid w:val="0058606F"/>
    <w:rsid w:val="005863BB"/>
    <w:rsid w:val="00597B11"/>
    <w:rsid w:val="005A39B6"/>
    <w:rsid w:val="005A55C3"/>
    <w:rsid w:val="005B170C"/>
    <w:rsid w:val="005B4DE2"/>
    <w:rsid w:val="005B66C3"/>
    <w:rsid w:val="005C37BC"/>
    <w:rsid w:val="005C792A"/>
    <w:rsid w:val="005D2E01"/>
    <w:rsid w:val="005D3DD7"/>
    <w:rsid w:val="005D7526"/>
    <w:rsid w:val="005D794A"/>
    <w:rsid w:val="005E0D0E"/>
    <w:rsid w:val="005E0FB1"/>
    <w:rsid w:val="005E4BB2"/>
    <w:rsid w:val="005F102F"/>
    <w:rsid w:val="005F14FC"/>
    <w:rsid w:val="005F29BB"/>
    <w:rsid w:val="00600014"/>
    <w:rsid w:val="00602AEA"/>
    <w:rsid w:val="0060332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30D0"/>
    <w:rsid w:val="006B6807"/>
    <w:rsid w:val="006B6A96"/>
    <w:rsid w:val="006C0D2B"/>
    <w:rsid w:val="006C3D95"/>
    <w:rsid w:val="006C72E5"/>
    <w:rsid w:val="006D4620"/>
    <w:rsid w:val="006E0AD2"/>
    <w:rsid w:val="006E5818"/>
    <w:rsid w:val="006E5C86"/>
    <w:rsid w:val="0070082C"/>
    <w:rsid w:val="00701116"/>
    <w:rsid w:val="00701F37"/>
    <w:rsid w:val="00704675"/>
    <w:rsid w:val="00713C44"/>
    <w:rsid w:val="00713EF5"/>
    <w:rsid w:val="007161F4"/>
    <w:rsid w:val="00717D56"/>
    <w:rsid w:val="00720836"/>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3CE6"/>
    <w:rsid w:val="00774DA4"/>
    <w:rsid w:val="00781BDE"/>
    <w:rsid w:val="00781C92"/>
    <w:rsid w:val="00781F0F"/>
    <w:rsid w:val="00786F23"/>
    <w:rsid w:val="0078784A"/>
    <w:rsid w:val="0079043E"/>
    <w:rsid w:val="00790A9A"/>
    <w:rsid w:val="0079484A"/>
    <w:rsid w:val="00795B89"/>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F0F4A"/>
    <w:rsid w:val="007F446D"/>
    <w:rsid w:val="008028A4"/>
    <w:rsid w:val="008064C7"/>
    <w:rsid w:val="0081043D"/>
    <w:rsid w:val="008117CB"/>
    <w:rsid w:val="0081456A"/>
    <w:rsid w:val="00822DA2"/>
    <w:rsid w:val="00830747"/>
    <w:rsid w:val="00841062"/>
    <w:rsid w:val="00852558"/>
    <w:rsid w:val="00853092"/>
    <w:rsid w:val="0086295B"/>
    <w:rsid w:val="00865414"/>
    <w:rsid w:val="008720E8"/>
    <w:rsid w:val="008763CC"/>
    <w:rsid w:val="008765E9"/>
    <w:rsid w:val="008768CA"/>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EC0"/>
    <w:rsid w:val="008D5994"/>
    <w:rsid w:val="008E0DED"/>
    <w:rsid w:val="008E0F90"/>
    <w:rsid w:val="008F35EB"/>
    <w:rsid w:val="0090271F"/>
    <w:rsid w:val="00902E23"/>
    <w:rsid w:val="00905611"/>
    <w:rsid w:val="009114D7"/>
    <w:rsid w:val="009117BF"/>
    <w:rsid w:val="00912A42"/>
    <w:rsid w:val="0091348E"/>
    <w:rsid w:val="0091477C"/>
    <w:rsid w:val="00917CCB"/>
    <w:rsid w:val="00924937"/>
    <w:rsid w:val="00927E77"/>
    <w:rsid w:val="009369C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B451C"/>
    <w:rsid w:val="009C04FC"/>
    <w:rsid w:val="009C5BCB"/>
    <w:rsid w:val="009C76B7"/>
    <w:rsid w:val="009E381F"/>
    <w:rsid w:val="009F37B7"/>
    <w:rsid w:val="009F5B30"/>
    <w:rsid w:val="009F75D8"/>
    <w:rsid w:val="00A04E41"/>
    <w:rsid w:val="00A0526D"/>
    <w:rsid w:val="00A05288"/>
    <w:rsid w:val="00A10F02"/>
    <w:rsid w:val="00A10F26"/>
    <w:rsid w:val="00A11B26"/>
    <w:rsid w:val="00A13C86"/>
    <w:rsid w:val="00A13D5D"/>
    <w:rsid w:val="00A164B4"/>
    <w:rsid w:val="00A21428"/>
    <w:rsid w:val="00A23FE6"/>
    <w:rsid w:val="00A26956"/>
    <w:rsid w:val="00A27486"/>
    <w:rsid w:val="00A33868"/>
    <w:rsid w:val="00A35672"/>
    <w:rsid w:val="00A36F4F"/>
    <w:rsid w:val="00A43986"/>
    <w:rsid w:val="00A44D67"/>
    <w:rsid w:val="00A47034"/>
    <w:rsid w:val="00A5031C"/>
    <w:rsid w:val="00A50E8F"/>
    <w:rsid w:val="00A53724"/>
    <w:rsid w:val="00A56066"/>
    <w:rsid w:val="00A574D0"/>
    <w:rsid w:val="00A60F6F"/>
    <w:rsid w:val="00A6583A"/>
    <w:rsid w:val="00A67DFB"/>
    <w:rsid w:val="00A718BB"/>
    <w:rsid w:val="00A73129"/>
    <w:rsid w:val="00A7461F"/>
    <w:rsid w:val="00A75E27"/>
    <w:rsid w:val="00A7682A"/>
    <w:rsid w:val="00A768A8"/>
    <w:rsid w:val="00A82346"/>
    <w:rsid w:val="00A85E68"/>
    <w:rsid w:val="00A8783C"/>
    <w:rsid w:val="00A92BA1"/>
    <w:rsid w:val="00A96A7A"/>
    <w:rsid w:val="00AA4DF7"/>
    <w:rsid w:val="00AA568F"/>
    <w:rsid w:val="00AA6EC2"/>
    <w:rsid w:val="00AB05A1"/>
    <w:rsid w:val="00AB3B98"/>
    <w:rsid w:val="00AC147D"/>
    <w:rsid w:val="00AC2304"/>
    <w:rsid w:val="00AC2C83"/>
    <w:rsid w:val="00AC6BC6"/>
    <w:rsid w:val="00AD2AC7"/>
    <w:rsid w:val="00AD3873"/>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4FF5"/>
    <w:rsid w:val="00B557B0"/>
    <w:rsid w:val="00B55987"/>
    <w:rsid w:val="00B65CCD"/>
    <w:rsid w:val="00B7367B"/>
    <w:rsid w:val="00B736BD"/>
    <w:rsid w:val="00B748D7"/>
    <w:rsid w:val="00B75A54"/>
    <w:rsid w:val="00B770CB"/>
    <w:rsid w:val="00B840FE"/>
    <w:rsid w:val="00B848F8"/>
    <w:rsid w:val="00B92472"/>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346B"/>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F1C47"/>
    <w:rsid w:val="00CF6ED5"/>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499F"/>
    <w:rsid w:val="00E27121"/>
    <w:rsid w:val="00E330A5"/>
    <w:rsid w:val="00E33AC7"/>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F79"/>
    <w:rsid w:val="00EE25FF"/>
    <w:rsid w:val="00EE5316"/>
    <w:rsid w:val="00EF12A0"/>
    <w:rsid w:val="00EF1307"/>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63F6"/>
    <w:rsid w:val="00F4777A"/>
    <w:rsid w:val="00F5035C"/>
    <w:rsid w:val="00F54349"/>
    <w:rsid w:val="00F55A0D"/>
    <w:rsid w:val="00F628B5"/>
    <w:rsid w:val="00F65290"/>
    <w:rsid w:val="00F653B8"/>
    <w:rsid w:val="00F66AEC"/>
    <w:rsid w:val="00F76190"/>
    <w:rsid w:val="00F83110"/>
    <w:rsid w:val="00F831E7"/>
    <w:rsid w:val="00F83F4E"/>
    <w:rsid w:val="00F87855"/>
    <w:rsid w:val="00F9008D"/>
    <w:rsid w:val="00F91924"/>
    <w:rsid w:val="00F91D0F"/>
    <w:rsid w:val="00FA1266"/>
    <w:rsid w:val="00FA2FD7"/>
    <w:rsid w:val="00FA791E"/>
    <w:rsid w:val="00FB067A"/>
    <w:rsid w:val="00FB44DF"/>
    <w:rsid w:val="00FC0EDA"/>
    <w:rsid w:val="00FC1192"/>
    <w:rsid w:val="00FC3FEE"/>
    <w:rsid w:val="00FC42CB"/>
    <w:rsid w:val="00FD4443"/>
    <w:rsid w:val="00FF0A11"/>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AC847-F83B-43BE-9619-A1DEACFC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4628</TotalTime>
  <Pages>1</Pages>
  <Words>7588</Words>
  <Characters>43256</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473</cp:revision>
  <cp:lastPrinted>2019-02-25T14:05:00Z</cp:lastPrinted>
  <dcterms:created xsi:type="dcterms:W3CDTF">2022-03-08T02:00:00Z</dcterms:created>
  <dcterms:modified xsi:type="dcterms:W3CDTF">2023-06-22T16:04:00Z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