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D4B7D5D"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w:t>
            </w:r>
            <w:r w:rsidR="00A51436">
              <w:rPr>
                <w:noProof w:val="0"/>
              </w:rPr>
              <w:t>8</w:t>
            </w:r>
            <w:r w:rsidR="008A6D4A" w:rsidRPr="00052626">
              <w:rPr>
                <w:noProof w:val="0"/>
              </w:rPr>
              <w:t>.</w:t>
            </w:r>
            <w:r w:rsidR="00EA4A4A">
              <w:rPr>
                <w:noProof w:val="0"/>
              </w:rPr>
              <w:t>2</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A51436">
              <w:rPr>
                <w:noProof w:val="0"/>
                <w:sz w:val="32"/>
              </w:rPr>
              <w:t>3</w:t>
            </w:r>
            <w:r w:rsidR="00D85976" w:rsidRPr="00052626">
              <w:rPr>
                <w:noProof w:val="0"/>
                <w:sz w:val="32"/>
              </w:rPr>
              <w:t>-</w:t>
            </w:r>
            <w:r w:rsidR="00EA4A4A">
              <w:rPr>
                <w:noProof w:val="0"/>
                <w:sz w:val="32"/>
              </w:rPr>
              <w:t>09</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2F155B19" w:rsidR="008A6D4A" w:rsidRPr="00052626" w:rsidRDefault="008A6D4A" w:rsidP="008A6D4A">
            <w:pPr>
              <w:pStyle w:val="ZT"/>
              <w:framePr w:wrap="auto" w:hAnchor="text" w:yAlign="inline"/>
              <w:rPr>
                <w:i/>
                <w:sz w:val="28"/>
              </w:rPr>
            </w:pPr>
            <w:r w:rsidRPr="00052626">
              <w:t>(</w:t>
            </w:r>
            <w:r w:rsidRPr="00052626">
              <w:rPr>
                <w:rStyle w:val="ZGSM"/>
              </w:rPr>
              <w:t>Release 1</w:t>
            </w:r>
            <w:r w:rsidR="00A2238E">
              <w:rPr>
                <w:rStyle w:val="ZGSM"/>
              </w:rPr>
              <w:t>8</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564171" r:id="rId10"/>
              </w:object>
            </w:r>
          </w:p>
        </w:tc>
        <w:tc>
          <w:tcPr>
            <w:tcW w:w="5540" w:type="dxa"/>
            <w:shd w:val="clear" w:color="auto" w:fill="auto"/>
          </w:tcPr>
          <w:p w14:paraId="47562F6D" w14:textId="79AE648E" w:rsidR="00483AA8" w:rsidRPr="00052626" w:rsidRDefault="001F1607" w:rsidP="00483AA8">
            <w:pPr>
              <w:jc w:val="right"/>
            </w:pPr>
            <w:bookmarkStart w:id="3" w:name="logos"/>
            <w:r>
              <w:pict w14:anchorId="3546D6E2">
                <v:shape id="_x0000_i1026" type="#_x0000_t75" style="width:128.4pt;height:75.2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0C37078F" w:rsidR="00E16509" w:rsidRPr="00052626" w:rsidRDefault="00E16509" w:rsidP="00133525">
            <w:pPr>
              <w:pStyle w:val="FP"/>
              <w:jc w:val="center"/>
              <w:rPr>
                <w:sz w:val="18"/>
              </w:rPr>
            </w:pPr>
            <w:r w:rsidRPr="00052626">
              <w:rPr>
                <w:sz w:val="18"/>
              </w:rPr>
              <w:t xml:space="preserve">© </w:t>
            </w:r>
            <w:r w:rsidR="008A6D4A" w:rsidRPr="00052626">
              <w:rPr>
                <w:sz w:val="18"/>
              </w:rPr>
              <w:t>202</w:t>
            </w:r>
            <w:r w:rsidR="00A96971">
              <w:rPr>
                <w:sz w:val="18"/>
              </w:rPr>
              <w:t>3</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4F90330C" w14:textId="4A6D832A" w:rsidR="001F1607" w:rsidRDefault="007475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"1-6" </w:instrText>
      </w:r>
      <w:r>
        <w:fldChar w:fldCharType="separate"/>
      </w:r>
      <w:r w:rsidR="001F1607">
        <w:rPr>
          <w:noProof/>
        </w:rPr>
        <w:t>1</w:t>
      </w:r>
      <w:r w:rsidR="001F1607">
        <w:rPr>
          <w:rFonts w:asciiTheme="minorHAnsi" w:eastAsiaTheme="minorEastAsia" w:hAnsiTheme="minorHAnsi" w:cstheme="minorBidi"/>
          <w:noProof/>
          <w:kern w:val="2"/>
          <w:szCs w:val="22"/>
          <w:lang w:eastAsia="en-GB"/>
          <w14:ligatures w14:val="standardContextual"/>
        </w:rPr>
        <w:tab/>
      </w:r>
      <w:r w:rsidR="001F1607">
        <w:rPr>
          <w:noProof/>
        </w:rPr>
        <w:t>Scope</w:t>
      </w:r>
      <w:r w:rsidR="001F1607">
        <w:rPr>
          <w:noProof/>
        </w:rPr>
        <w:tab/>
      </w:r>
      <w:r w:rsidR="001F1607">
        <w:rPr>
          <w:noProof/>
        </w:rPr>
        <w:fldChar w:fldCharType="begin" w:fldLock="1"/>
      </w:r>
      <w:r w:rsidR="001F1607">
        <w:rPr>
          <w:noProof/>
        </w:rPr>
        <w:instrText xml:space="preserve"> PAGEREF _Toc145951246 \h </w:instrText>
      </w:r>
      <w:r w:rsidR="001F1607">
        <w:rPr>
          <w:noProof/>
        </w:rPr>
      </w:r>
      <w:r w:rsidR="001F1607">
        <w:rPr>
          <w:noProof/>
        </w:rPr>
        <w:fldChar w:fldCharType="separate"/>
      </w:r>
      <w:r w:rsidR="001F1607">
        <w:rPr>
          <w:noProof/>
        </w:rPr>
        <w:t>9</w:t>
      </w:r>
      <w:r w:rsidR="001F1607">
        <w:rPr>
          <w:noProof/>
        </w:rPr>
        <w:fldChar w:fldCharType="end"/>
      </w:r>
    </w:p>
    <w:p w14:paraId="6A032C99" w14:textId="622A7875"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_Toc145951247 \h </w:instrText>
      </w:r>
      <w:r>
        <w:rPr>
          <w:noProof/>
        </w:rPr>
      </w:r>
      <w:r>
        <w:rPr>
          <w:noProof/>
        </w:rPr>
        <w:fldChar w:fldCharType="separate"/>
      </w:r>
      <w:r>
        <w:rPr>
          <w:noProof/>
        </w:rPr>
        <w:t>9</w:t>
      </w:r>
      <w:r>
        <w:rPr>
          <w:noProof/>
        </w:rPr>
        <w:fldChar w:fldCharType="end"/>
      </w:r>
    </w:p>
    <w:p w14:paraId="16D2D03D" w14:textId="6BCBD9B3"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_Toc145951248 \h </w:instrText>
      </w:r>
      <w:r>
        <w:rPr>
          <w:noProof/>
        </w:rPr>
      </w:r>
      <w:r>
        <w:rPr>
          <w:noProof/>
        </w:rPr>
        <w:fldChar w:fldCharType="separate"/>
      </w:r>
      <w:r>
        <w:rPr>
          <w:noProof/>
        </w:rPr>
        <w:t>10</w:t>
      </w:r>
      <w:r>
        <w:rPr>
          <w:noProof/>
        </w:rPr>
        <w:fldChar w:fldCharType="end"/>
      </w:r>
    </w:p>
    <w:p w14:paraId="308B61CB" w14:textId="52441B7D"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_Toc145951249 \h </w:instrText>
      </w:r>
      <w:r>
        <w:rPr>
          <w:noProof/>
        </w:rPr>
      </w:r>
      <w:r>
        <w:rPr>
          <w:noProof/>
        </w:rPr>
        <w:fldChar w:fldCharType="separate"/>
      </w:r>
      <w:r>
        <w:rPr>
          <w:noProof/>
        </w:rPr>
        <w:t>10</w:t>
      </w:r>
      <w:r>
        <w:rPr>
          <w:noProof/>
        </w:rPr>
        <w:fldChar w:fldCharType="end"/>
      </w:r>
    </w:p>
    <w:p w14:paraId="6E3373F9" w14:textId="63BEBD48"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_Toc145951250 \h </w:instrText>
      </w:r>
      <w:r>
        <w:rPr>
          <w:noProof/>
        </w:rPr>
      </w:r>
      <w:r>
        <w:rPr>
          <w:noProof/>
        </w:rPr>
        <w:fldChar w:fldCharType="separate"/>
      </w:r>
      <w:r>
        <w:rPr>
          <w:noProof/>
        </w:rPr>
        <w:t>10</w:t>
      </w:r>
      <w:r>
        <w:rPr>
          <w:noProof/>
        </w:rPr>
        <w:fldChar w:fldCharType="end"/>
      </w:r>
    </w:p>
    <w:p w14:paraId="46F4FF62" w14:textId="363E49D6"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_Toc145951251 \h </w:instrText>
      </w:r>
      <w:r>
        <w:rPr>
          <w:noProof/>
        </w:rPr>
      </w:r>
      <w:r>
        <w:rPr>
          <w:noProof/>
        </w:rPr>
        <w:fldChar w:fldCharType="separate"/>
      </w:r>
      <w:r>
        <w:rPr>
          <w:noProof/>
        </w:rPr>
        <w:t>11</w:t>
      </w:r>
      <w:r>
        <w:rPr>
          <w:noProof/>
        </w:rPr>
        <w:fldChar w:fldCharType="end"/>
      </w:r>
    </w:p>
    <w:p w14:paraId="3FF62A0B" w14:textId="5B079A7A"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_Toc145951252 \h </w:instrText>
      </w:r>
      <w:r>
        <w:rPr>
          <w:noProof/>
        </w:rPr>
      </w:r>
      <w:r>
        <w:rPr>
          <w:noProof/>
        </w:rPr>
        <w:fldChar w:fldCharType="separate"/>
      </w:r>
      <w:r>
        <w:rPr>
          <w:noProof/>
        </w:rPr>
        <w:t>11</w:t>
      </w:r>
      <w:r>
        <w:rPr>
          <w:noProof/>
        </w:rPr>
        <w:fldChar w:fldCharType="end"/>
      </w:r>
    </w:p>
    <w:p w14:paraId="61B7C0DC" w14:textId="35562728"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_Toc145951253 \h </w:instrText>
      </w:r>
      <w:r>
        <w:rPr>
          <w:noProof/>
        </w:rPr>
      </w:r>
      <w:r>
        <w:rPr>
          <w:noProof/>
        </w:rPr>
        <w:fldChar w:fldCharType="separate"/>
      </w:r>
      <w:r>
        <w:rPr>
          <w:noProof/>
        </w:rPr>
        <w:t>11</w:t>
      </w:r>
      <w:r>
        <w:rPr>
          <w:noProof/>
        </w:rPr>
        <w:fldChar w:fldCharType="end"/>
      </w:r>
    </w:p>
    <w:p w14:paraId="616EA218" w14:textId="2A3D65CD"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_Toc145951254 \h </w:instrText>
      </w:r>
      <w:r>
        <w:rPr>
          <w:noProof/>
        </w:rPr>
      </w:r>
      <w:r>
        <w:rPr>
          <w:noProof/>
        </w:rPr>
        <w:fldChar w:fldCharType="separate"/>
      </w:r>
      <w:r>
        <w:rPr>
          <w:noProof/>
        </w:rPr>
        <w:t>11</w:t>
      </w:r>
      <w:r>
        <w:rPr>
          <w:noProof/>
        </w:rPr>
        <w:fldChar w:fldCharType="end"/>
      </w:r>
    </w:p>
    <w:p w14:paraId="6C4D5B51" w14:textId="52133B5B"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Nmbsmf_TMGI Service</w:t>
      </w:r>
      <w:r>
        <w:rPr>
          <w:noProof/>
        </w:rPr>
        <w:tab/>
      </w:r>
      <w:r>
        <w:rPr>
          <w:noProof/>
        </w:rPr>
        <w:fldChar w:fldCharType="begin" w:fldLock="1"/>
      </w:r>
      <w:r>
        <w:rPr>
          <w:noProof/>
        </w:rPr>
        <w:instrText xml:space="preserve"> PAGEREF _Toc145951255 \h </w:instrText>
      </w:r>
      <w:r>
        <w:rPr>
          <w:noProof/>
        </w:rPr>
      </w:r>
      <w:r>
        <w:rPr>
          <w:noProof/>
        </w:rPr>
        <w:fldChar w:fldCharType="separate"/>
      </w:r>
      <w:r>
        <w:rPr>
          <w:noProof/>
        </w:rPr>
        <w:t>12</w:t>
      </w:r>
      <w:r>
        <w:rPr>
          <w:noProof/>
        </w:rPr>
        <w:fldChar w:fldCharType="end"/>
      </w:r>
    </w:p>
    <w:p w14:paraId="6EB52224" w14:textId="013614C7"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_Toc145951256 \h </w:instrText>
      </w:r>
      <w:r>
        <w:rPr>
          <w:noProof/>
        </w:rPr>
      </w:r>
      <w:r>
        <w:rPr>
          <w:noProof/>
        </w:rPr>
        <w:fldChar w:fldCharType="separate"/>
      </w:r>
      <w:r>
        <w:rPr>
          <w:noProof/>
        </w:rPr>
        <w:t>12</w:t>
      </w:r>
      <w:r>
        <w:rPr>
          <w:noProof/>
        </w:rPr>
        <w:fldChar w:fldCharType="end"/>
      </w:r>
    </w:p>
    <w:p w14:paraId="35EBB8B0" w14:textId="3284E392"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_Toc145951257 \h </w:instrText>
      </w:r>
      <w:r>
        <w:rPr>
          <w:noProof/>
        </w:rPr>
      </w:r>
      <w:r>
        <w:rPr>
          <w:noProof/>
        </w:rPr>
        <w:fldChar w:fldCharType="separate"/>
      </w:r>
      <w:r>
        <w:rPr>
          <w:noProof/>
        </w:rPr>
        <w:t>13</w:t>
      </w:r>
      <w:r>
        <w:rPr>
          <w:noProof/>
        </w:rPr>
        <w:fldChar w:fldCharType="end"/>
      </w:r>
    </w:p>
    <w:p w14:paraId="2F190A49" w14:textId="0D97F4B0"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_Toc145951258 \h </w:instrText>
      </w:r>
      <w:r>
        <w:rPr>
          <w:noProof/>
        </w:rPr>
      </w:r>
      <w:r>
        <w:rPr>
          <w:noProof/>
        </w:rPr>
        <w:fldChar w:fldCharType="separate"/>
      </w:r>
      <w:r>
        <w:rPr>
          <w:noProof/>
        </w:rPr>
        <w:t>13</w:t>
      </w:r>
      <w:r>
        <w:rPr>
          <w:noProof/>
        </w:rPr>
        <w:fldChar w:fldCharType="end"/>
      </w:r>
    </w:p>
    <w:p w14:paraId="6EAC5DE5" w14:textId="529A8EBF"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_Toc145951259 \h </w:instrText>
      </w:r>
      <w:r>
        <w:rPr>
          <w:noProof/>
        </w:rPr>
      </w:r>
      <w:r>
        <w:rPr>
          <w:noProof/>
        </w:rPr>
        <w:fldChar w:fldCharType="separate"/>
      </w:r>
      <w:r>
        <w:rPr>
          <w:noProof/>
        </w:rPr>
        <w:t>13</w:t>
      </w:r>
      <w:r>
        <w:rPr>
          <w:noProof/>
        </w:rPr>
        <w:fldChar w:fldCharType="end"/>
      </w:r>
    </w:p>
    <w:p w14:paraId="659B100D" w14:textId="52112291"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_Toc145951260 \h </w:instrText>
      </w:r>
      <w:r>
        <w:rPr>
          <w:noProof/>
        </w:rPr>
      </w:r>
      <w:r>
        <w:rPr>
          <w:noProof/>
        </w:rPr>
        <w:fldChar w:fldCharType="separate"/>
      </w:r>
      <w:r>
        <w:rPr>
          <w:noProof/>
        </w:rPr>
        <w:t>13</w:t>
      </w:r>
      <w:r>
        <w:rPr>
          <w:noProof/>
        </w:rPr>
        <w:fldChar w:fldCharType="end"/>
      </w:r>
    </w:p>
    <w:p w14:paraId="08C3B84A" w14:textId="28ECFD52"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_Toc145951261 \h </w:instrText>
      </w:r>
      <w:r>
        <w:rPr>
          <w:noProof/>
        </w:rPr>
      </w:r>
      <w:r>
        <w:rPr>
          <w:noProof/>
        </w:rPr>
        <w:fldChar w:fldCharType="separate"/>
      </w:r>
      <w:r>
        <w:rPr>
          <w:noProof/>
        </w:rPr>
        <w:t>13</w:t>
      </w:r>
      <w:r>
        <w:rPr>
          <w:noProof/>
        </w:rPr>
        <w:fldChar w:fldCharType="end"/>
      </w:r>
    </w:p>
    <w:p w14:paraId="5781A222" w14:textId="2EA308B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_Toc145951262 \h </w:instrText>
      </w:r>
      <w:r>
        <w:rPr>
          <w:noProof/>
        </w:rPr>
      </w:r>
      <w:r>
        <w:rPr>
          <w:noProof/>
        </w:rPr>
        <w:fldChar w:fldCharType="separate"/>
      </w:r>
      <w:r>
        <w:rPr>
          <w:noProof/>
        </w:rPr>
        <w:t>13</w:t>
      </w:r>
      <w:r>
        <w:rPr>
          <w:noProof/>
        </w:rPr>
        <w:fldChar w:fldCharType="end"/>
      </w:r>
    </w:p>
    <w:p w14:paraId="2335D57C" w14:textId="6A1A8E86"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_Toc145951263 \h </w:instrText>
      </w:r>
      <w:r>
        <w:rPr>
          <w:noProof/>
        </w:rPr>
      </w:r>
      <w:r>
        <w:rPr>
          <w:noProof/>
        </w:rPr>
        <w:fldChar w:fldCharType="separate"/>
      </w:r>
      <w:r>
        <w:rPr>
          <w:noProof/>
        </w:rPr>
        <w:t>14</w:t>
      </w:r>
      <w:r>
        <w:rPr>
          <w:noProof/>
        </w:rPr>
        <w:fldChar w:fldCharType="end"/>
      </w:r>
    </w:p>
    <w:p w14:paraId="634BB56F" w14:textId="55CA3540"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_Toc145951264 \h </w:instrText>
      </w:r>
      <w:r>
        <w:rPr>
          <w:noProof/>
        </w:rPr>
      </w:r>
      <w:r>
        <w:rPr>
          <w:noProof/>
        </w:rPr>
        <w:fldChar w:fldCharType="separate"/>
      </w:r>
      <w:r>
        <w:rPr>
          <w:noProof/>
        </w:rPr>
        <w:t>14</w:t>
      </w:r>
      <w:r>
        <w:rPr>
          <w:noProof/>
        </w:rPr>
        <w:fldChar w:fldCharType="end"/>
      </w:r>
    </w:p>
    <w:p w14:paraId="6A7C56C9" w14:textId="47F3FD96"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_Toc145951265 \h </w:instrText>
      </w:r>
      <w:r>
        <w:rPr>
          <w:noProof/>
        </w:rPr>
      </w:r>
      <w:r>
        <w:rPr>
          <w:noProof/>
        </w:rPr>
        <w:fldChar w:fldCharType="separate"/>
      </w:r>
      <w:r>
        <w:rPr>
          <w:noProof/>
        </w:rPr>
        <w:t>15</w:t>
      </w:r>
      <w:r>
        <w:rPr>
          <w:noProof/>
        </w:rPr>
        <w:fldChar w:fldCharType="end"/>
      </w:r>
    </w:p>
    <w:p w14:paraId="3F1A59B3" w14:textId="0D93FCB5"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_Toc145951266 \h </w:instrText>
      </w:r>
      <w:r>
        <w:rPr>
          <w:noProof/>
        </w:rPr>
      </w:r>
      <w:r>
        <w:rPr>
          <w:noProof/>
        </w:rPr>
        <w:fldChar w:fldCharType="separate"/>
      </w:r>
      <w:r>
        <w:rPr>
          <w:noProof/>
        </w:rPr>
        <w:t>15</w:t>
      </w:r>
      <w:r>
        <w:rPr>
          <w:noProof/>
        </w:rPr>
        <w:fldChar w:fldCharType="end"/>
      </w:r>
    </w:p>
    <w:p w14:paraId="70F00B74" w14:textId="30128E82"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_Toc145951267 \h </w:instrText>
      </w:r>
      <w:r>
        <w:rPr>
          <w:noProof/>
        </w:rPr>
      </w:r>
      <w:r>
        <w:rPr>
          <w:noProof/>
        </w:rPr>
        <w:fldChar w:fldCharType="separate"/>
      </w:r>
      <w:r>
        <w:rPr>
          <w:noProof/>
        </w:rPr>
        <w:t>15</w:t>
      </w:r>
      <w:r>
        <w:rPr>
          <w:noProof/>
        </w:rPr>
        <w:fldChar w:fldCharType="end"/>
      </w:r>
    </w:p>
    <w:p w14:paraId="43F462C4" w14:textId="412CE0EC"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_Toc145951268 \h </w:instrText>
      </w:r>
      <w:r>
        <w:rPr>
          <w:noProof/>
        </w:rPr>
      </w:r>
      <w:r>
        <w:rPr>
          <w:noProof/>
        </w:rPr>
        <w:fldChar w:fldCharType="separate"/>
      </w:r>
      <w:r>
        <w:rPr>
          <w:noProof/>
        </w:rPr>
        <w:t>15</w:t>
      </w:r>
      <w:r>
        <w:rPr>
          <w:noProof/>
        </w:rPr>
        <w:fldChar w:fldCharType="end"/>
      </w:r>
    </w:p>
    <w:p w14:paraId="117DDC56" w14:textId="3D53D2C4"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_Toc145951269 \h </w:instrText>
      </w:r>
      <w:r>
        <w:rPr>
          <w:noProof/>
        </w:rPr>
      </w:r>
      <w:r>
        <w:rPr>
          <w:noProof/>
        </w:rPr>
        <w:fldChar w:fldCharType="separate"/>
      </w:r>
      <w:r>
        <w:rPr>
          <w:noProof/>
        </w:rPr>
        <w:t>17</w:t>
      </w:r>
      <w:r>
        <w:rPr>
          <w:noProof/>
        </w:rPr>
        <w:fldChar w:fldCharType="end"/>
      </w:r>
    </w:p>
    <w:p w14:paraId="247A8EA2" w14:textId="66D458CF"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_Toc145951270 \h </w:instrText>
      </w:r>
      <w:r>
        <w:rPr>
          <w:noProof/>
        </w:rPr>
      </w:r>
      <w:r>
        <w:rPr>
          <w:noProof/>
        </w:rPr>
        <w:fldChar w:fldCharType="separate"/>
      </w:r>
      <w:r>
        <w:rPr>
          <w:noProof/>
        </w:rPr>
        <w:t>17</w:t>
      </w:r>
      <w:r>
        <w:rPr>
          <w:noProof/>
        </w:rPr>
        <w:fldChar w:fldCharType="end"/>
      </w:r>
    </w:p>
    <w:p w14:paraId="0CBEA9F5" w14:textId="70CD9750"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Release</w:t>
      </w:r>
      <w:r>
        <w:rPr>
          <w:noProof/>
        </w:rPr>
        <w:tab/>
      </w:r>
      <w:r>
        <w:rPr>
          <w:noProof/>
        </w:rPr>
        <w:fldChar w:fldCharType="begin" w:fldLock="1"/>
      </w:r>
      <w:r>
        <w:rPr>
          <w:noProof/>
        </w:rPr>
        <w:instrText xml:space="preserve"> PAGEREF _Toc145951271 \h </w:instrText>
      </w:r>
      <w:r>
        <w:rPr>
          <w:noProof/>
        </w:rPr>
      </w:r>
      <w:r>
        <w:rPr>
          <w:noProof/>
        </w:rPr>
        <w:fldChar w:fldCharType="separate"/>
      </w:r>
      <w:r>
        <w:rPr>
          <w:noProof/>
        </w:rPr>
        <w:t>18</w:t>
      </w:r>
      <w:r>
        <w:rPr>
          <w:noProof/>
        </w:rPr>
        <w:fldChar w:fldCharType="end"/>
      </w:r>
    </w:p>
    <w:p w14:paraId="098ACBF6" w14:textId="28636FCC"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_Toc145951272 \h </w:instrText>
      </w:r>
      <w:r>
        <w:rPr>
          <w:noProof/>
        </w:rPr>
      </w:r>
      <w:r>
        <w:rPr>
          <w:noProof/>
        </w:rPr>
        <w:fldChar w:fldCharType="separate"/>
      </w:r>
      <w:r>
        <w:rPr>
          <w:noProof/>
        </w:rPr>
        <w:t>18</w:t>
      </w:r>
      <w:r>
        <w:rPr>
          <w:noProof/>
        </w:rPr>
        <w:fldChar w:fldCharType="end"/>
      </w:r>
    </w:p>
    <w:p w14:paraId="2CBF596F" w14:textId="146C7CA2"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ContextUpdate</w:t>
      </w:r>
      <w:r>
        <w:rPr>
          <w:noProof/>
        </w:rPr>
        <w:tab/>
      </w:r>
      <w:r>
        <w:rPr>
          <w:noProof/>
        </w:rPr>
        <w:fldChar w:fldCharType="begin" w:fldLock="1"/>
      </w:r>
      <w:r>
        <w:rPr>
          <w:noProof/>
        </w:rPr>
        <w:instrText xml:space="preserve"> PAGEREF _Toc145951273 \h </w:instrText>
      </w:r>
      <w:r>
        <w:rPr>
          <w:noProof/>
        </w:rPr>
      </w:r>
      <w:r>
        <w:rPr>
          <w:noProof/>
        </w:rPr>
        <w:fldChar w:fldCharType="separate"/>
      </w:r>
      <w:r>
        <w:rPr>
          <w:noProof/>
        </w:rPr>
        <w:t>19</w:t>
      </w:r>
      <w:r>
        <w:rPr>
          <w:noProof/>
        </w:rPr>
        <w:fldChar w:fldCharType="end"/>
      </w:r>
    </w:p>
    <w:p w14:paraId="43D6D296" w14:textId="169307A2"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_Toc145951274 \h </w:instrText>
      </w:r>
      <w:r>
        <w:rPr>
          <w:noProof/>
        </w:rPr>
      </w:r>
      <w:r>
        <w:rPr>
          <w:noProof/>
        </w:rPr>
        <w:fldChar w:fldCharType="separate"/>
      </w:r>
      <w:r>
        <w:rPr>
          <w:noProof/>
        </w:rPr>
        <w:t>19</w:t>
      </w:r>
      <w:r>
        <w:rPr>
          <w:noProof/>
        </w:rPr>
        <w:fldChar w:fldCharType="end"/>
      </w:r>
    </w:p>
    <w:p w14:paraId="2359A779" w14:textId="7E63D4C3"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_Toc145951275 \h </w:instrText>
      </w:r>
      <w:r>
        <w:rPr>
          <w:noProof/>
        </w:rPr>
      </w:r>
      <w:r>
        <w:rPr>
          <w:noProof/>
        </w:rPr>
        <w:fldChar w:fldCharType="separate"/>
      </w:r>
      <w:r>
        <w:rPr>
          <w:noProof/>
        </w:rPr>
        <w:t>20</w:t>
      </w:r>
      <w:r>
        <w:rPr>
          <w:noProof/>
        </w:rPr>
        <w:fldChar w:fldCharType="end"/>
      </w:r>
    </w:p>
    <w:p w14:paraId="417AA4C6" w14:textId="4609AEE9"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_Toc145951276 \h </w:instrText>
      </w:r>
      <w:r>
        <w:rPr>
          <w:noProof/>
        </w:rPr>
      </w:r>
      <w:r>
        <w:rPr>
          <w:noProof/>
        </w:rPr>
        <w:fldChar w:fldCharType="separate"/>
      </w:r>
      <w:r>
        <w:rPr>
          <w:noProof/>
        </w:rPr>
        <w:t>20</w:t>
      </w:r>
      <w:r>
        <w:rPr>
          <w:noProof/>
        </w:rPr>
        <w:fldChar w:fldCharType="end"/>
      </w:r>
    </w:p>
    <w:p w14:paraId="19101547" w14:textId="3ED9BB04"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_Toc145951277 \h </w:instrText>
      </w:r>
      <w:r>
        <w:rPr>
          <w:noProof/>
        </w:rPr>
      </w:r>
      <w:r>
        <w:rPr>
          <w:noProof/>
        </w:rPr>
        <w:fldChar w:fldCharType="separate"/>
      </w:r>
      <w:r>
        <w:rPr>
          <w:noProof/>
        </w:rPr>
        <w:t>21</w:t>
      </w:r>
      <w:r>
        <w:rPr>
          <w:noProof/>
        </w:rPr>
        <w:fldChar w:fldCharType="end"/>
      </w:r>
    </w:p>
    <w:p w14:paraId="190CF400" w14:textId="62BF2C80"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_Toc145951278 \h </w:instrText>
      </w:r>
      <w:r>
        <w:rPr>
          <w:noProof/>
        </w:rPr>
      </w:r>
      <w:r>
        <w:rPr>
          <w:noProof/>
        </w:rPr>
        <w:fldChar w:fldCharType="separate"/>
      </w:r>
      <w:r>
        <w:rPr>
          <w:noProof/>
        </w:rPr>
        <w:t>22</w:t>
      </w:r>
      <w:r>
        <w:rPr>
          <w:noProof/>
        </w:rPr>
        <w:fldChar w:fldCharType="end"/>
      </w:r>
    </w:p>
    <w:p w14:paraId="20F9681D" w14:textId="1E5DADD1"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_Toc145951279 \h </w:instrText>
      </w:r>
      <w:r>
        <w:rPr>
          <w:noProof/>
        </w:rPr>
      </w:r>
      <w:r>
        <w:rPr>
          <w:noProof/>
        </w:rPr>
        <w:fldChar w:fldCharType="separate"/>
      </w:r>
      <w:r>
        <w:rPr>
          <w:noProof/>
        </w:rPr>
        <w:t>22</w:t>
      </w:r>
      <w:r>
        <w:rPr>
          <w:noProof/>
        </w:rPr>
        <w:fldChar w:fldCharType="end"/>
      </w:r>
    </w:p>
    <w:p w14:paraId="1B1BD849" w14:textId="19CCC5D5"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_Toc145951280 \h </w:instrText>
      </w:r>
      <w:r>
        <w:rPr>
          <w:noProof/>
        </w:rPr>
      </w:r>
      <w:r>
        <w:rPr>
          <w:noProof/>
        </w:rPr>
        <w:fldChar w:fldCharType="separate"/>
      </w:r>
      <w:r>
        <w:rPr>
          <w:noProof/>
        </w:rPr>
        <w:t>22</w:t>
      </w:r>
      <w:r>
        <w:rPr>
          <w:noProof/>
        </w:rPr>
        <w:fldChar w:fldCharType="end"/>
      </w:r>
    </w:p>
    <w:p w14:paraId="16452165" w14:textId="0DE7B52D"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_Toc145951281 \h </w:instrText>
      </w:r>
      <w:r>
        <w:rPr>
          <w:noProof/>
        </w:rPr>
      </w:r>
      <w:r>
        <w:rPr>
          <w:noProof/>
        </w:rPr>
        <w:fldChar w:fldCharType="separate"/>
      </w:r>
      <w:r>
        <w:rPr>
          <w:noProof/>
        </w:rPr>
        <w:t>23</w:t>
      </w:r>
      <w:r>
        <w:rPr>
          <w:noProof/>
        </w:rPr>
        <w:fldChar w:fldCharType="end"/>
      </w:r>
    </w:p>
    <w:p w14:paraId="751ECDFF" w14:textId="1B54D63B"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_Toc145951282 \h </w:instrText>
      </w:r>
      <w:r>
        <w:rPr>
          <w:noProof/>
        </w:rPr>
      </w:r>
      <w:r>
        <w:rPr>
          <w:noProof/>
        </w:rPr>
        <w:fldChar w:fldCharType="separate"/>
      </w:r>
      <w:r>
        <w:rPr>
          <w:noProof/>
        </w:rPr>
        <w:t>23</w:t>
      </w:r>
      <w:r>
        <w:rPr>
          <w:noProof/>
        </w:rPr>
        <w:fldChar w:fldCharType="end"/>
      </w:r>
    </w:p>
    <w:p w14:paraId="39D19338" w14:textId="27146120"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5.3.2.9</w:t>
      </w:r>
      <w:r>
        <w:rPr>
          <w:rFonts w:asciiTheme="minorHAnsi" w:eastAsiaTheme="minorEastAsia" w:hAnsiTheme="minorHAnsi" w:cstheme="minorBidi"/>
          <w:noProof/>
          <w:kern w:val="2"/>
          <w:sz w:val="22"/>
          <w:szCs w:val="22"/>
          <w:lang w:eastAsia="en-GB"/>
          <w14:ligatures w14:val="standardContextual"/>
        </w:rPr>
        <w:tab/>
      </w:r>
      <w:r>
        <w:rPr>
          <w:noProof/>
        </w:rPr>
        <w:t>ContextStatusSubscribe</w:t>
      </w:r>
      <w:r>
        <w:rPr>
          <w:noProof/>
        </w:rPr>
        <w:tab/>
      </w:r>
      <w:r>
        <w:rPr>
          <w:noProof/>
        </w:rPr>
        <w:fldChar w:fldCharType="begin" w:fldLock="1"/>
      </w:r>
      <w:r>
        <w:rPr>
          <w:noProof/>
        </w:rPr>
        <w:instrText xml:space="preserve"> PAGEREF _Toc145951283 \h </w:instrText>
      </w:r>
      <w:r>
        <w:rPr>
          <w:noProof/>
        </w:rPr>
      </w:r>
      <w:r>
        <w:rPr>
          <w:noProof/>
        </w:rPr>
        <w:fldChar w:fldCharType="separate"/>
      </w:r>
      <w:r>
        <w:rPr>
          <w:noProof/>
        </w:rPr>
        <w:t>24</w:t>
      </w:r>
      <w:r>
        <w:rPr>
          <w:noProof/>
        </w:rPr>
        <w:fldChar w:fldCharType="end"/>
      </w:r>
    </w:p>
    <w:p w14:paraId="38098E41" w14:textId="1E7BB3D3"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_Toc145951284 \h </w:instrText>
      </w:r>
      <w:r>
        <w:rPr>
          <w:noProof/>
        </w:rPr>
      </w:r>
      <w:r>
        <w:rPr>
          <w:noProof/>
        </w:rPr>
        <w:fldChar w:fldCharType="separate"/>
      </w:r>
      <w:r>
        <w:rPr>
          <w:noProof/>
        </w:rPr>
        <w:t>24</w:t>
      </w:r>
      <w:r>
        <w:rPr>
          <w:noProof/>
        </w:rPr>
        <w:fldChar w:fldCharType="end"/>
      </w:r>
    </w:p>
    <w:p w14:paraId="61A33551" w14:textId="53B4FE53"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5.3.2.9.2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_Toc145951285 \h </w:instrText>
      </w:r>
      <w:r>
        <w:rPr>
          <w:noProof/>
        </w:rPr>
      </w:r>
      <w:r>
        <w:rPr>
          <w:noProof/>
        </w:rPr>
        <w:fldChar w:fldCharType="separate"/>
      </w:r>
      <w:r>
        <w:rPr>
          <w:noProof/>
        </w:rPr>
        <w:t>24</w:t>
      </w:r>
      <w:r>
        <w:rPr>
          <w:noProof/>
        </w:rPr>
        <w:fldChar w:fldCharType="end"/>
      </w:r>
    </w:p>
    <w:p w14:paraId="4D415F3C" w14:textId="3051F3E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5.3.2.9.3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_Toc145951286 \h </w:instrText>
      </w:r>
      <w:r>
        <w:rPr>
          <w:noProof/>
        </w:rPr>
      </w:r>
      <w:r>
        <w:rPr>
          <w:noProof/>
        </w:rPr>
        <w:fldChar w:fldCharType="separate"/>
      </w:r>
      <w:r>
        <w:rPr>
          <w:noProof/>
        </w:rPr>
        <w:t>26</w:t>
      </w:r>
      <w:r>
        <w:rPr>
          <w:noProof/>
        </w:rPr>
        <w:fldChar w:fldCharType="end"/>
      </w:r>
    </w:p>
    <w:p w14:paraId="5FEF4F78" w14:textId="442EE541"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_Toc145951287 \h </w:instrText>
      </w:r>
      <w:r>
        <w:rPr>
          <w:noProof/>
        </w:rPr>
      </w:r>
      <w:r>
        <w:rPr>
          <w:noProof/>
        </w:rPr>
        <w:fldChar w:fldCharType="separate"/>
      </w:r>
      <w:r>
        <w:rPr>
          <w:noProof/>
        </w:rPr>
        <w:t>26</w:t>
      </w:r>
      <w:r>
        <w:rPr>
          <w:noProof/>
        </w:rPr>
        <w:fldChar w:fldCharType="end"/>
      </w:r>
    </w:p>
    <w:p w14:paraId="7AC8A427" w14:textId="7E1E76E5"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_Toc145951288 \h </w:instrText>
      </w:r>
      <w:r>
        <w:rPr>
          <w:noProof/>
        </w:rPr>
      </w:r>
      <w:r>
        <w:rPr>
          <w:noProof/>
        </w:rPr>
        <w:fldChar w:fldCharType="separate"/>
      </w:r>
      <w:r>
        <w:rPr>
          <w:noProof/>
        </w:rPr>
        <w:t>26</w:t>
      </w:r>
      <w:r>
        <w:rPr>
          <w:noProof/>
        </w:rPr>
        <w:fldChar w:fldCharType="end"/>
      </w:r>
    </w:p>
    <w:p w14:paraId="7E4E6C24" w14:textId="531415D7"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_Toc145951289 \h </w:instrText>
      </w:r>
      <w:r>
        <w:rPr>
          <w:noProof/>
        </w:rPr>
      </w:r>
      <w:r>
        <w:rPr>
          <w:noProof/>
        </w:rPr>
        <w:fldChar w:fldCharType="separate"/>
      </w:r>
      <w:r>
        <w:rPr>
          <w:noProof/>
        </w:rPr>
        <w:t>27</w:t>
      </w:r>
      <w:r>
        <w:rPr>
          <w:noProof/>
        </w:rPr>
        <w:fldChar w:fldCharType="end"/>
      </w:r>
    </w:p>
    <w:p w14:paraId="2197AA93" w14:textId="3DE9BA49"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5.3.2.11.1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_Toc145951290 \h </w:instrText>
      </w:r>
      <w:r>
        <w:rPr>
          <w:noProof/>
        </w:rPr>
      </w:r>
      <w:r>
        <w:rPr>
          <w:noProof/>
        </w:rPr>
        <w:fldChar w:fldCharType="separate"/>
      </w:r>
      <w:r>
        <w:rPr>
          <w:noProof/>
        </w:rPr>
        <w:t>27</w:t>
      </w:r>
      <w:r>
        <w:rPr>
          <w:noProof/>
        </w:rPr>
        <w:fldChar w:fldCharType="end"/>
      </w:r>
    </w:p>
    <w:p w14:paraId="527788DE" w14:textId="6FC79904"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_Toc145951291 \h </w:instrText>
      </w:r>
      <w:r>
        <w:rPr>
          <w:noProof/>
        </w:rPr>
      </w:r>
      <w:r>
        <w:rPr>
          <w:noProof/>
        </w:rPr>
        <w:fldChar w:fldCharType="separate"/>
      </w:r>
      <w:r>
        <w:rPr>
          <w:noProof/>
        </w:rPr>
        <w:t>28</w:t>
      </w:r>
      <w:r>
        <w:rPr>
          <w:noProof/>
        </w:rPr>
        <w:fldChar w:fldCharType="end"/>
      </w:r>
    </w:p>
    <w:p w14:paraId="4ECA80B8" w14:textId="4251A704"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_Toc145951292 \h </w:instrText>
      </w:r>
      <w:r>
        <w:rPr>
          <w:noProof/>
        </w:rPr>
      </w:r>
      <w:r>
        <w:rPr>
          <w:noProof/>
        </w:rPr>
        <w:fldChar w:fldCharType="separate"/>
      </w:r>
      <w:r>
        <w:rPr>
          <w:noProof/>
        </w:rPr>
        <w:t>28</w:t>
      </w:r>
      <w:r>
        <w:rPr>
          <w:noProof/>
        </w:rPr>
        <w:fldChar w:fldCharType="end"/>
      </w:r>
    </w:p>
    <w:p w14:paraId="49B8E50A" w14:textId="622C0199"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_Toc145951293 \h </w:instrText>
      </w:r>
      <w:r>
        <w:rPr>
          <w:noProof/>
        </w:rPr>
      </w:r>
      <w:r>
        <w:rPr>
          <w:noProof/>
        </w:rPr>
        <w:fldChar w:fldCharType="separate"/>
      </w:r>
      <w:r>
        <w:rPr>
          <w:noProof/>
        </w:rPr>
        <w:t>28</w:t>
      </w:r>
      <w:r>
        <w:rPr>
          <w:noProof/>
        </w:rPr>
        <w:fldChar w:fldCharType="end"/>
      </w:r>
    </w:p>
    <w:p w14:paraId="55379470" w14:textId="3899D4D9"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_Toc145951294 \h </w:instrText>
      </w:r>
      <w:r>
        <w:rPr>
          <w:noProof/>
        </w:rPr>
      </w:r>
      <w:r>
        <w:rPr>
          <w:noProof/>
        </w:rPr>
        <w:fldChar w:fldCharType="separate"/>
      </w:r>
      <w:r>
        <w:rPr>
          <w:noProof/>
        </w:rPr>
        <w:t>28</w:t>
      </w:r>
      <w:r>
        <w:rPr>
          <w:noProof/>
        </w:rPr>
        <w:fldChar w:fldCharType="end"/>
      </w:r>
    </w:p>
    <w:p w14:paraId="5046646E" w14:textId="16FEDCBB"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_Toc145951295 \h </w:instrText>
      </w:r>
      <w:r>
        <w:rPr>
          <w:noProof/>
        </w:rPr>
      </w:r>
      <w:r>
        <w:rPr>
          <w:noProof/>
        </w:rPr>
        <w:fldChar w:fldCharType="separate"/>
      </w:r>
      <w:r>
        <w:rPr>
          <w:noProof/>
        </w:rPr>
        <w:t>28</w:t>
      </w:r>
      <w:r>
        <w:rPr>
          <w:noProof/>
        </w:rPr>
        <w:fldChar w:fldCharType="end"/>
      </w:r>
    </w:p>
    <w:p w14:paraId="37879E56" w14:textId="4770F39A"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_Toc145951296 \h </w:instrText>
      </w:r>
      <w:r>
        <w:rPr>
          <w:noProof/>
        </w:rPr>
      </w:r>
      <w:r>
        <w:rPr>
          <w:noProof/>
        </w:rPr>
        <w:fldChar w:fldCharType="separate"/>
      </w:r>
      <w:r>
        <w:rPr>
          <w:noProof/>
        </w:rPr>
        <w:t>29</w:t>
      </w:r>
      <w:r>
        <w:rPr>
          <w:noProof/>
        </w:rPr>
        <w:fldChar w:fldCharType="end"/>
      </w:r>
    </w:p>
    <w:p w14:paraId="68D222EE" w14:textId="06F08A0F"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_Toc145951297 \h </w:instrText>
      </w:r>
      <w:r>
        <w:rPr>
          <w:noProof/>
        </w:rPr>
      </w:r>
      <w:r>
        <w:rPr>
          <w:noProof/>
        </w:rPr>
        <w:fldChar w:fldCharType="separate"/>
      </w:r>
      <w:r>
        <w:rPr>
          <w:noProof/>
        </w:rPr>
        <w:t>29</w:t>
      </w:r>
      <w:r>
        <w:rPr>
          <w:noProof/>
        </w:rPr>
        <w:fldChar w:fldCharType="end"/>
      </w:r>
    </w:p>
    <w:p w14:paraId="6092EE8F" w14:textId="7773CEB4"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_Toc145951298 \h </w:instrText>
      </w:r>
      <w:r>
        <w:rPr>
          <w:noProof/>
        </w:rPr>
      </w:r>
      <w:r>
        <w:rPr>
          <w:noProof/>
        </w:rPr>
        <w:fldChar w:fldCharType="separate"/>
      </w:r>
      <w:r>
        <w:rPr>
          <w:noProof/>
        </w:rPr>
        <w:t>29</w:t>
      </w:r>
      <w:r>
        <w:rPr>
          <w:noProof/>
        </w:rPr>
        <w:fldChar w:fldCharType="end"/>
      </w:r>
    </w:p>
    <w:p w14:paraId="7FD6C594" w14:textId="1178EBED"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_Toc145951299 \h </w:instrText>
      </w:r>
      <w:r>
        <w:rPr>
          <w:noProof/>
        </w:rPr>
      </w:r>
      <w:r>
        <w:rPr>
          <w:noProof/>
        </w:rPr>
        <w:fldChar w:fldCharType="separate"/>
      </w:r>
      <w:r>
        <w:rPr>
          <w:noProof/>
        </w:rPr>
        <w:t>29</w:t>
      </w:r>
      <w:r>
        <w:rPr>
          <w:noProof/>
        </w:rPr>
        <w:fldChar w:fldCharType="end"/>
      </w:r>
    </w:p>
    <w:p w14:paraId="6D66B29A" w14:textId="6B9CFBC5"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_Toc145951300 \h </w:instrText>
      </w:r>
      <w:r>
        <w:rPr>
          <w:noProof/>
        </w:rPr>
      </w:r>
      <w:r>
        <w:rPr>
          <w:noProof/>
        </w:rPr>
        <w:fldChar w:fldCharType="separate"/>
      </w:r>
      <w:r>
        <w:rPr>
          <w:noProof/>
        </w:rPr>
        <w:t>29</w:t>
      </w:r>
      <w:r>
        <w:rPr>
          <w:noProof/>
        </w:rPr>
        <w:fldChar w:fldCharType="end"/>
      </w:r>
    </w:p>
    <w:p w14:paraId="17DEB742" w14:textId="5F9C2998"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_Toc145951301 \h </w:instrText>
      </w:r>
      <w:r>
        <w:rPr>
          <w:noProof/>
        </w:rPr>
      </w:r>
      <w:r>
        <w:rPr>
          <w:noProof/>
        </w:rPr>
        <w:fldChar w:fldCharType="separate"/>
      </w:r>
      <w:r>
        <w:rPr>
          <w:noProof/>
        </w:rPr>
        <w:t>29</w:t>
      </w:r>
      <w:r>
        <w:rPr>
          <w:noProof/>
        </w:rPr>
        <w:fldChar w:fldCharType="end"/>
      </w:r>
    </w:p>
    <w:p w14:paraId="56291573" w14:textId="594CA9B9"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_Toc145951302 \h </w:instrText>
      </w:r>
      <w:r>
        <w:rPr>
          <w:noProof/>
        </w:rPr>
      </w:r>
      <w:r>
        <w:rPr>
          <w:noProof/>
        </w:rPr>
        <w:fldChar w:fldCharType="separate"/>
      </w:r>
      <w:r>
        <w:rPr>
          <w:noProof/>
        </w:rPr>
        <w:t>29</w:t>
      </w:r>
      <w:r>
        <w:rPr>
          <w:noProof/>
        </w:rPr>
        <w:fldChar w:fldCharType="end"/>
      </w:r>
    </w:p>
    <w:p w14:paraId="0128B8A5" w14:textId="080565A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_Toc145951303 \h </w:instrText>
      </w:r>
      <w:r>
        <w:rPr>
          <w:noProof/>
        </w:rPr>
      </w:r>
      <w:r>
        <w:rPr>
          <w:noProof/>
        </w:rPr>
        <w:fldChar w:fldCharType="separate"/>
      </w:r>
      <w:r>
        <w:rPr>
          <w:noProof/>
        </w:rPr>
        <w:t>29</w:t>
      </w:r>
      <w:r>
        <w:rPr>
          <w:noProof/>
        </w:rPr>
        <w:fldChar w:fldCharType="end"/>
      </w:r>
    </w:p>
    <w:p w14:paraId="12403995" w14:textId="16692908"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_Toc145951304 \h </w:instrText>
      </w:r>
      <w:r>
        <w:rPr>
          <w:noProof/>
        </w:rPr>
      </w:r>
      <w:r>
        <w:rPr>
          <w:noProof/>
        </w:rPr>
        <w:fldChar w:fldCharType="separate"/>
      </w:r>
      <w:r>
        <w:rPr>
          <w:noProof/>
        </w:rPr>
        <w:t>30</w:t>
      </w:r>
      <w:r>
        <w:rPr>
          <w:noProof/>
        </w:rPr>
        <w:fldChar w:fldCharType="end"/>
      </w:r>
    </w:p>
    <w:p w14:paraId="44EDBFFA" w14:textId="2CA0E151"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_Toc145951305 \h </w:instrText>
      </w:r>
      <w:r>
        <w:rPr>
          <w:noProof/>
        </w:rPr>
      </w:r>
      <w:r>
        <w:rPr>
          <w:noProof/>
        </w:rPr>
        <w:fldChar w:fldCharType="separate"/>
      </w:r>
      <w:r>
        <w:rPr>
          <w:noProof/>
        </w:rPr>
        <w:t>30</w:t>
      </w:r>
      <w:r>
        <w:rPr>
          <w:noProof/>
        </w:rPr>
        <w:fldChar w:fldCharType="end"/>
      </w:r>
    </w:p>
    <w:p w14:paraId="6FEABDA9" w14:textId="5F421FB6"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_Toc145951306 \h </w:instrText>
      </w:r>
      <w:r>
        <w:rPr>
          <w:noProof/>
        </w:rPr>
      </w:r>
      <w:r>
        <w:rPr>
          <w:noProof/>
        </w:rPr>
        <w:fldChar w:fldCharType="separate"/>
      </w:r>
      <w:r>
        <w:rPr>
          <w:noProof/>
        </w:rPr>
        <w:t>33</w:t>
      </w:r>
      <w:r>
        <w:rPr>
          <w:noProof/>
        </w:rPr>
        <w:fldChar w:fldCharType="end"/>
      </w:r>
    </w:p>
    <w:p w14:paraId="1B7AEAD7" w14:textId="64183077"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_Toc145951307 \h </w:instrText>
      </w:r>
      <w:r>
        <w:rPr>
          <w:noProof/>
        </w:rPr>
      </w:r>
      <w:r>
        <w:rPr>
          <w:noProof/>
        </w:rPr>
        <w:fldChar w:fldCharType="separate"/>
      </w:r>
      <w:r>
        <w:rPr>
          <w:noProof/>
        </w:rPr>
        <w:t>33</w:t>
      </w:r>
      <w:r>
        <w:rPr>
          <w:noProof/>
        </w:rPr>
        <w:fldChar w:fldCharType="end"/>
      </w:r>
    </w:p>
    <w:p w14:paraId="55900A0E" w14:textId="5D9AE00E"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_Toc145951308 \h </w:instrText>
      </w:r>
      <w:r>
        <w:rPr>
          <w:noProof/>
        </w:rPr>
      </w:r>
      <w:r>
        <w:rPr>
          <w:noProof/>
        </w:rPr>
        <w:fldChar w:fldCharType="separate"/>
      </w:r>
      <w:r>
        <w:rPr>
          <w:noProof/>
        </w:rPr>
        <w:t>33</w:t>
      </w:r>
      <w:r>
        <w:rPr>
          <w:noProof/>
        </w:rPr>
        <w:fldChar w:fldCharType="end"/>
      </w:r>
    </w:p>
    <w:p w14:paraId="11DE8DA9" w14:textId="2B47B928"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_Toc145951309 \h </w:instrText>
      </w:r>
      <w:r>
        <w:rPr>
          <w:noProof/>
        </w:rPr>
      </w:r>
      <w:r>
        <w:rPr>
          <w:noProof/>
        </w:rPr>
        <w:fldChar w:fldCharType="separate"/>
      </w:r>
      <w:r>
        <w:rPr>
          <w:noProof/>
        </w:rPr>
        <w:t>33</w:t>
      </w:r>
      <w:r>
        <w:rPr>
          <w:noProof/>
        </w:rPr>
        <w:fldChar w:fldCharType="end"/>
      </w:r>
    </w:p>
    <w:p w14:paraId="21ED4651" w14:textId="60A52E6C"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_Toc145951310 \h </w:instrText>
      </w:r>
      <w:r>
        <w:rPr>
          <w:noProof/>
        </w:rPr>
      </w:r>
      <w:r>
        <w:rPr>
          <w:noProof/>
        </w:rPr>
        <w:fldChar w:fldCharType="separate"/>
      </w:r>
      <w:r>
        <w:rPr>
          <w:noProof/>
        </w:rPr>
        <w:t>33</w:t>
      </w:r>
      <w:r>
        <w:rPr>
          <w:noProof/>
        </w:rPr>
        <w:fldChar w:fldCharType="end"/>
      </w:r>
    </w:p>
    <w:p w14:paraId="26AF5490" w14:textId="10977F08"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_Toc145951311 \h </w:instrText>
      </w:r>
      <w:r>
        <w:rPr>
          <w:noProof/>
        </w:rPr>
      </w:r>
      <w:r>
        <w:rPr>
          <w:noProof/>
        </w:rPr>
        <w:fldChar w:fldCharType="separate"/>
      </w:r>
      <w:r>
        <w:rPr>
          <w:noProof/>
        </w:rPr>
        <w:t>34</w:t>
      </w:r>
      <w:r>
        <w:rPr>
          <w:noProof/>
        </w:rPr>
        <w:fldChar w:fldCharType="end"/>
      </w:r>
    </w:p>
    <w:p w14:paraId="2F4BE890" w14:textId="4E1EA1F0"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_Toc145951312 \h </w:instrText>
      </w:r>
      <w:r>
        <w:rPr>
          <w:noProof/>
        </w:rPr>
      </w:r>
      <w:r>
        <w:rPr>
          <w:noProof/>
        </w:rPr>
        <w:fldChar w:fldCharType="separate"/>
      </w:r>
      <w:r>
        <w:rPr>
          <w:noProof/>
        </w:rPr>
        <w:t>34</w:t>
      </w:r>
      <w:r>
        <w:rPr>
          <w:noProof/>
        </w:rPr>
        <w:fldChar w:fldCharType="end"/>
      </w:r>
    </w:p>
    <w:p w14:paraId="0E25A466" w14:textId="58123FF5"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TmgiAllocate</w:t>
      </w:r>
      <w:r>
        <w:rPr>
          <w:noProof/>
        </w:rPr>
        <w:tab/>
      </w:r>
      <w:r>
        <w:rPr>
          <w:noProof/>
        </w:rPr>
        <w:fldChar w:fldCharType="begin" w:fldLock="1"/>
      </w:r>
      <w:r>
        <w:rPr>
          <w:noProof/>
        </w:rPr>
        <w:instrText xml:space="preserve"> PAGEREF _Toc145951313 \h </w:instrText>
      </w:r>
      <w:r>
        <w:rPr>
          <w:noProof/>
        </w:rPr>
      </w:r>
      <w:r>
        <w:rPr>
          <w:noProof/>
        </w:rPr>
        <w:fldChar w:fldCharType="separate"/>
      </w:r>
      <w:r>
        <w:rPr>
          <w:noProof/>
        </w:rPr>
        <w:t>34</w:t>
      </w:r>
      <w:r>
        <w:rPr>
          <w:noProof/>
        </w:rPr>
        <w:fldChar w:fldCharType="end"/>
      </w:r>
    </w:p>
    <w:p w14:paraId="5520867D" w14:textId="7912A351"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TmgiAllocated</w:t>
      </w:r>
      <w:r>
        <w:rPr>
          <w:noProof/>
        </w:rPr>
        <w:tab/>
      </w:r>
      <w:r>
        <w:rPr>
          <w:noProof/>
        </w:rPr>
        <w:fldChar w:fldCharType="begin" w:fldLock="1"/>
      </w:r>
      <w:r>
        <w:rPr>
          <w:noProof/>
        </w:rPr>
        <w:instrText xml:space="preserve"> PAGEREF _Toc145951314 \h </w:instrText>
      </w:r>
      <w:r>
        <w:rPr>
          <w:noProof/>
        </w:rPr>
      </w:r>
      <w:r>
        <w:rPr>
          <w:noProof/>
        </w:rPr>
        <w:fldChar w:fldCharType="separate"/>
      </w:r>
      <w:r>
        <w:rPr>
          <w:noProof/>
        </w:rPr>
        <w:t>34</w:t>
      </w:r>
      <w:r>
        <w:rPr>
          <w:noProof/>
        </w:rPr>
        <w:fldChar w:fldCharType="end"/>
      </w:r>
    </w:p>
    <w:p w14:paraId="5BD45468" w14:textId="43FE8034"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_Toc145951315 \h </w:instrText>
      </w:r>
      <w:r>
        <w:rPr>
          <w:noProof/>
        </w:rPr>
      </w:r>
      <w:r>
        <w:rPr>
          <w:noProof/>
        </w:rPr>
        <w:fldChar w:fldCharType="separate"/>
      </w:r>
      <w:r>
        <w:rPr>
          <w:noProof/>
        </w:rPr>
        <w:t>35</w:t>
      </w:r>
      <w:r>
        <w:rPr>
          <w:noProof/>
        </w:rPr>
        <w:fldChar w:fldCharType="end"/>
      </w:r>
    </w:p>
    <w:p w14:paraId="7BB7024E" w14:textId="4419FBFC"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_Toc145951316 \h </w:instrText>
      </w:r>
      <w:r>
        <w:rPr>
          <w:noProof/>
        </w:rPr>
      </w:r>
      <w:r>
        <w:rPr>
          <w:noProof/>
        </w:rPr>
        <w:fldChar w:fldCharType="separate"/>
      </w:r>
      <w:r>
        <w:rPr>
          <w:noProof/>
        </w:rPr>
        <w:t>35</w:t>
      </w:r>
      <w:r>
        <w:rPr>
          <w:noProof/>
        </w:rPr>
        <w:fldChar w:fldCharType="end"/>
      </w:r>
    </w:p>
    <w:p w14:paraId="36E05316" w14:textId="2D8BE6F5"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_Toc145951317 \h </w:instrText>
      </w:r>
      <w:r>
        <w:rPr>
          <w:noProof/>
        </w:rPr>
      </w:r>
      <w:r>
        <w:rPr>
          <w:noProof/>
        </w:rPr>
        <w:fldChar w:fldCharType="separate"/>
      </w:r>
      <w:r>
        <w:rPr>
          <w:noProof/>
        </w:rPr>
        <w:t>35</w:t>
      </w:r>
      <w:r>
        <w:rPr>
          <w:noProof/>
        </w:rPr>
        <w:fldChar w:fldCharType="end"/>
      </w:r>
    </w:p>
    <w:p w14:paraId="56E04A6F" w14:textId="6DDB9E5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_Toc145951318 \h </w:instrText>
      </w:r>
      <w:r>
        <w:rPr>
          <w:noProof/>
        </w:rPr>
      </w:r>
      <w:r>
        <w:rPr>
          <w:noProof/>
        </w:rPr>
        <w:fldChar w:fldCharType="separate"/>
      </w:r>
      <w:r>
        <w:rPr>
          <w:noProof/>
        </w:rPr>
        <w:t>35</w:t>
      </w:r>
      <w:r>
        <w:rPr>
          <w:noProof/>
        </w:rPr>
        <w:fldChar w:fldCharType="end"/>
      </w:r>
    </w:p>
    <w:p w14:paraId="75945D30" w14:textId="4574DEA3"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_Toc145951319 \h </w:instrText>
      </w:r>
      <w:r>
        <w:rPr>
          <w:noProof/>
        </w:rPr>
      </w:r>
      <w:r>
        <w:rPr>
          <w:noProof/>
        </w:rPr>
        <w:fldChar w:fldCharType="separate"/>
      </w:r>
      <w:r>
        <w:rPr>
          <w:noProof/>
        </w:rPr>
        <w:t>35</w:t>
      </w:r>
      <w:r>
        <w:rPr>
          <w:noProof/>
        </w:rPr>
        <w:fldChar w:fldCharType="end"/>
      </w:r>
    </w:p>
    <w:p w14:paraId="57C7E49C" w14:textId="4CC6A816"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_Toc145951320 \h </w:instrText>
      </w:r>
      <w:r>
        <w:rPr>
          <w:noProof/>
        </w:rPr>
      </w:r>
      <w:r>
        <w:rPr>
          <w:noProof/>
        </w:rPr>
        <w:fldChar w:fldCharType="separate"/>
      </w:r>
      <w:r>
        <w:rPr>
          <w:noProof/>
        </w:rPr>
        <w:t>35</w:t>
      </w:r>
      <w:r>
        <w:rPr>
          <w:noProof/>
        </w:rPr>
        <w:fldChar w:fldCharType="end"/>
      </w:r>
    </w:p>
    <w:p w14:paraId="2A9A1D59" w14:textId="42655135"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_Toc145951321 \h </w:instrText>
      </w:r>
      <w:r>
        <w:rPr>
          <w:noProof/>
        </w:rPr>
      </w:r>
      <w:r>
        <w:rPr>
          <w:noProof/>
        </w:rPr>
        <w:fldChar w:fldCharType="separate"/>
      </w:r>
      <w:r>
        <w:rPr>
          <w:noProof/>
        </w:rPr>
        <w:t>35</w:t>
      </w:r>
      <w:r>
        <w:rPr>
          <w:noProof/>
        </w:rPr>
        <w:fldChar w:fldCharType="end"/>
      </w:r>
    </w:p>
    <w:p w14:paraId="7564AFA7" w14:textId="67AD3501"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_Toc145951322 \h </w:instrText>
      </w:r>
      <w:r>
        <w:rPr>
          <w:noProof/>
        </w:rPr>
      </w:r>
      <w:r>
        <w:rPr>
          <w:noProof/>
        </w:rPr>
        <w:fldChar w:fldCharType="separate"/>
      </w:r>
      <w:r>
        <w:rPr>
          <w:noProof/>
        </w:rPr>
        <w:t>35</w:t>
      </w:r>
      <w:r>
        <w:rPr>
          <w:noProof/>
        </w:rPr>
        <w:fldChar w:fldCharType="end"/>
      </w:r>
    </w:p>
    <w:p w14:paraId="32B38F15" w14:textId="7CB0D84C"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_Toc145951323 \h </w:instrText>
      </w:r>
      <w:r>
        <w:rPr>
          <w:noProof/>
        </w:rPr>
      </w:r>
      <w:r>
        <w:rPr>
          <w:noProof/>
        </w:rPr>
        <w:fldChar w:fldCharType="separate"/>
      </w:r>
      <w:r>
        <w:rPr>
          <w:noProof/>
        </w:rPr>
        <w:t>35</w:t>
      </w:r>
      <w:r>
        <w:rPr>
          <w:noProof/>
        </w:rPr>
        <w:fldChar w:fldCharType="end"/>
      </w:r>
    </w:p>
    <w:p w14:paraId="2D84E462" w14:textId="14B678BB"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_Toc145951324 \h </w:instrText>
      </w:r>
      <w:r>
        <w:rPr>
          <w:noProof/>
        </w:rPr>
      </w:r>
      <w:r>
        <w:rPr>
          <w:noProof/>
        </w:rPr>
        <w:fldChar w:fldCharType="separate"/>
      </w:r>
      <w:r>
        <w:rPr>
          <w:noProof/>
        </w:rPr>
        <w:t>35</w:t>
      </w:r>
      <w:r>
        <w:rPr>
          <w:noProof/>
        </w:rPr>
        <w:fldChar w:fldCharType="end"/>
      </w:r>
    </w:p>
    <w:p w14:paraId="5E3A4F94" w14:textId="5B997D49"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_Toc145951325 \h </w:instrText>
      </w:r>
      <w:r>
        <w:rPr>
          <w:noProof/>
        </w:rPr>
      </w:r>
      <w:r>
        <w:rPr>
          <w:noProof/>
        </w:rPr>
        <w:fldChar w:fldCharType="separate"/>
      </w:r>
      <w:r>
        <w:rPr>
          <w:noProof/>
        </w:rPr>
        <w:t>35</w:t>
      </w:r>
      <w:r>
        <w:rPr>
          <w:noProof/>
        </w:rPr>
        <w:fldChar w:fldCharType="end"/>
      </w:r>
    </w:p>
    <w:p w14:paraId="7E0BC1A5" w14:textId="53D92EEB"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_Toc145951326 \h </w:instrText>
      </w:r>
      <w:r>
        <w:rPr>
          <w:noProof/>
        </w:rPr>
      </w:r>
      <w:r>
        <w:rPr>
          <w:noProof/>
        </w:rPr>
        <w:fldChar w:fldCharType="separate"/>
      </w:r>
      <w:r>
        <w:rPr>
          <w:noProof/>
        </w:rPr>
        <w:t>36</w:t>
      </w:r>
      <w:r>
        <w:rPr>
          <w:noProof/>
        </w:rPr>
        <w:fldChar w:fldCharType="end"/>
      </w:r>
    </w:p>
    <w:p w14:paraId="2410D1D3" w14:textId="1FDC4D39"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_Toc145951327 \h </w:instrText>
      </w:r>
      <w:r>
        <w:rPr>
          <w:noProof/>
        </w:rPr>
      </w:r>
      <w:r>
        <w:rPr>
          <w:noProof/>
        </w:rPr>
        <w:fldChar w:fldCharType="separate"/>
      </w:r>
      <w:r>
        <w:rPr>
          <w:noProof/>
        </w:rPr>
        <w:t>36</w:t>
      </w:r>
      <w:r>
        <w:rPr>
          <w:noProof/>
        </w:rPr>
        <w:fldChar w:fldCharType="end"/>
      </w:r>
    </w:p>
    <w:p w14:paraId="344E614C" w14:textId="1B3B436E"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_Toc145951328 \h </w:instrText>
      </w:r>
      <w:r>
        <w:rPr>
          <w:noProof/>
        </w:rPr>
      </w:r>
      <w:r>
        <w:rPr>
          <w:noProof/>
        </w:rPr>
        <w:fldChar w:fldCharType="separate"/>
      </w:r>
      <w:r>
        <w:rPr>
          <w:noProof/>
        </w:rPr>
        <w:t>36</w:t>
      </w:r>
      <w:r>
        <w:rPr>
          <w:noProof/>
        </w:rPr>
        <w:fldChar w:fldCharType="end"/>
      </w:r>
    </w:p>
    <w:p w14:paraId="3DF76BB0" w14:textId="00FB8BF9" w:rsidR="001F1607" w:rsidRDefault="001F160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_Toc145951329 \h </w:instrText>
      </w:r>
      <w:r>
        <w:rPr>
          <w:noProof/>
        </w:rPr>
      </w:r>
      <w:r>
        <w:rPr>
          <w:noProof/>
        </w:rPr>
        <w:fldChar w:fldCharType="separate"/>
      </w:r>
      <w:r>
        <w:rPr>
          <w:noProof/>
        </w:rPr>
        <w:t>36</w:t>
      </w:r>
      <w:r>
        <w:rPr>
          <w:noProof/>
        </w:rPr>
        <w:fldChar w:fldCharType="end"/>
      </w:r>
    </w:p>
    <w:p w14:paraId="57EB18ED" w14:textId="0CF381BA"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_Toc145951330 \h </w:instrText>
      </w:r>
      <w:r>
        <w:rPr>
          <w:noProof/>
        </w:rPr>
      </w:r>
      <w:r>
        <w:rPr>
          <w:noProof/>
        </w:rPr>
        <w:fldChar w:fldCharType="separate"/>
      </w:r>
      <w:r>
        <w:rPr>
          <w:noProof/>
        </w:rPr>
        <w:t>36</w:t>
      </w:r>
      <w:r>
        <w:rPr>
          <w:noProof/>
        </w:rPr>
        <w:fldChar w:fldCharType="end"/>
      </w:r>
    </w:p>
    <w:p w14:paraId="71281BB4" w14:textId="381F16B4"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_Toc145951331 \h </w:instrText>
      </w:r>
      <w:r>
        <w:rPr>
          <w:noProof/>
        </w:rPr>
      </w:r>
      <w:r>
        <w:rPr>
          <w:noProof/>
        </w:rPr>
        <w:fldChar w:fldCharType="separate"/>
      </w:r>
      <w:r>
        <w:rPr>
          <w:noProof/>
        </w:rPr>
        <w:t>37</w:t>
      </w:r>
      <w:r>
        <w:rPr>
          <w:noProof/>
        </w:rPr>
        <w:fldChar w:fldCharType="end"/>
      </w:r>
    </w:p>
    <w:p w14:paraId="2ABBBFE7" w14:textId="4AE37B9F"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_Toc145951332 \h </w:instrText>
      </w:r>
      <w:r>
        <w:rPr>
          <w:noProof/>
        </w:rPr>
      </w:r>
      <w:r>
        <w:rPr>
          <w:noProof/>
        </w:rPr>
        <w:fldChar w:fldCharType="separate"/>
      </w:r>
      <w:r>
        <w:rPr>
          <w:noProof/>
        </w:rPr>
        <w:t>37</w:t>
      </w:r>
      <w:r>
        <w:rPr>
          <w:noProof/>
        </w:rPr>
        <w:fldChar w:fldCharType="end"/>
      </w:r>
    </w:p>
    <w:p w14:paraId="7FBDCFF7" w14:textId="64BC50DA"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_Toc145951333 \h </w:instrText>
      </w:r>
      <w:r>
        <w:rPr>
          <w:noProof/>
        </w:rPr>
      </w:r>
      <w:r>
        <w:rPr>
          <w:noProof/>
        </w:rPr>
        <w:fldChar w:fldCharType="separate"/>
      </w:r>
      <w:r>
        <w:rPr>
          <w:noProof/>
        </w:rPr>
        <w:t>37</w:t>
      </w:r>
      <w:r>
        <w:rPr>
          <w:noProof/>
        </w:rPr>
        <w:fldChar w:fldCharType="end"/>
      </w:r>
    </w:p>
    <w:p w14:paraId="2FE028C6" w14:textId="47D9541C"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_Toc145951334 \h </w:instrText>
      </w:r>
      <w:r>
        <w:rPr>
          <w:noProof/>
        </w:rPr>
      </w:r>
      <w:r>
        <w:rPr>
          <w:noProof/>
        </w:rPr>
        <w:fldChar w:fldCharType="separate"/>
      </w:r>
      <w:r>
        <w:rPr>
          <w:noProof/>
        </w:rPr>
        <w:t>37</w:t>
      </w:r>
      <w:r>
        <w:rPr>
          <w:noProof/>
        </w:rPr>
        <w:fldChar w:fldCharType="end"/>
      </w:r>
    </w:p>
    <w:p w14:paraId="4588F917" w14:textId="6AEAF80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_Toc145951335 \h </w:instrText>
      </w:r>
      <w:r>
        <w:rPr>
          <w:noProof/>
        </w:rPr>
      </w:r>
      <w:r>
        <w:rPr>
          <w:noProof/>
        </w:rPr>
        <w:fldChar w:fldCharType="separate"/>
      </w:r>
      <w:r>
        <w:rPr>
          <w:noProof/>
        </w:rPr>
        <w:t>37</w:t>
      </w:r>
      <w:r>
        <w:rPr>
          <w:noProof/>
        </w:rPr>
        <w:fldChar w:fldCharType="end"/>
      </w:r>
    </w:p>
    <w:p w14:paraId="32C8B3EF" w14:textId="2714A96C"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_Toc145951336 \h </w:instrText>
      </w:r>
      <w:r>
        <w:rPr>
          <w:noProof/>
        </w:rPr>
      </w:r>
      <w:r>
        <w:rPr>
          <w:noProof/>
        </w:rPr>
        <w:fldChar w:fldCharType="separate"/>
      </w:r>
      <w:r>
        <w:rPr>
          <w:noProof/>
        </w:rPr>
        <w:t>37</w:t>
      </w:r>
      <w:r>
        <w:rPr>
          <w:noProof/>
        </w:rPr>
        <w:fldChar w:fldCharType="end"/>
      </w:r>
    </w:p>
    <w:p w14:paraId="58ABA3BA" w14:textId="48EC2F68"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_Toc145951337 \h </w:instrText>
      </w:r>
      <w:r>
        <w:rPr>
          <w:noProof/>
        </w:rPr>
      </w:r>
      <w:r>
        <w:rPr>
          <w:noProof/>
        </w:rPr>
        <w:fldChar w:fldCharType="separate"/>
      </w:r>
      <w:r>
        <w:rPr>
          <w:noProof/>
        </w:rPr>
        <w:t>37</w:t>
      </w:r>
      <w:r>
        <w:rPr>
          <w:noProof/>
        </w:rPr>
        <w:fldChar w:fldCharType="end"/>
      </w:r>
    </w:p>
    <w:p w14:paraId="4BB4F07C" w14:textId="7F4CA2CA"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_Toc145951338 \h </w:instrText>
      </w:r>
      <w:r>
        <w:rPr>
          <w:noProof/>
        </w:rPr>
      </w:r>
      <w:r>
        <w:rPr>
          <w:noProof/>
        </w:rPr>
        <w:fldChar w:fldCharType="separate"/>
      </w:r>
      <w:r>
        <w:rPr>
          <w:noProof/>
        </w:rPr>
        <w:t>38</w:t>
      </w:r>
      <w:r>
        <w:rPr>
          <w:noProof/>
        </w:rPr>
        <w:fldChar w:fldCharType="end"/>
      </w:r>
    </w:p>
    <w:p w14:paraId="777A9DAF" w14:textId="26668EDB"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_Toc145951339 \h </w:instrText>
      </w:r>
      <w:r>
        <w:rPr>
          <w:noProof/>
        </w:rPr>
      </w:r>
      <w:r>
        <w:rPr>
          <w:noProof/>
        </w:rPr>
        <w:fldChar w:fldCharType="separate"/>
      </w:r>
      <w:r>
        <w:rPr>
          <w:noProof/>
        </w:rPr>
        <w:t>38</w:t>
      </w:r>
      <w:r>
        <w:rPr>
          <w:noProof/>
        </w:rPr>
        <w:fldChar w:fldCharType="end"/>
      </w:r>
    </w:p>
    <w:p w14:paraId="36003E35" w14:textId="5C58DBA1"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_Toc145951340 \h </w:instrText>
      </w:r>
      <w:r>
        <w:rPr>
          <w:noProof/>
        </w:rPr>
      </w:r>
      <w:r>
        <w:rPr>
          <w:noProof/>
        </w:rPr>
        <w:fldChar w:fldCharType="separate"/>
      </w:r>
      <w:r>
        <w:rPr>
          <w:noProof/>
        </w:rPr>
        <w:t>39</w:t>
      </w:r>
      <w:r>
        <w:rPr>
          <w:noProof/>
        </w:rPr>
        <w:fldChar w:fldCharType="end"/>
      </w:r>
    </w:p>
    <w:p w14:paraId="425F4601" w14:textId="0110753B"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_Toc145951341 \h </w:instrText>
      </w:r>
      <w:r>
        <w:rPr>
          <w:noProof/>
        </w:rPr>
      </w:r>
      <w:r>
        <w:rPr>
          <w:noProof/>
        </w:rPr>
        <w:fldChar w:fldCharType="separate"/>
      </w:r>
      <w:r>
        <w:rPr>
          <w:noProof/>
        </w:rPr>
        <w:t>39</w:t>
      </w:r>
      <w:r>
        <w:rPr>
          <w:noProof/>
        </w:rPr>
        <w:fldChar w:fldCharType="end"/>
      </w:r>
    </w:p>
    <w:p w14:paraId="5C0D6A88" w14:textId="1B90750B"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_Toc145951342 \h </w:instrText>
      </w:r>
      <w:r>
        <w:rPr>
          <w:noProof/>
        </w:rPr>
      </w:r>
      <w:r>
        <w:rPr>
          <w:noProof/>
        </w:rPr>
        <w:fldChar w:fldCharType="separate"/>
      </w:r>
      <w:r>
        <w:rPr>
          <w:noProof/>
        </w:rPr>
        <w:t>39</w:t>
      </w:r>
      <w:r>
        <w:rPr>
          <w:noProof/>
        </w:rPr>
        <w:fldChar w:fldCharType="end"/>
      </w:r>
    </w:p>
    <w:p w14:paraId="09BCB8E7" w14:textId="4DC329B1"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_Toc145951343 \h </w:instrText>
      </w:r>
      <w:r>
        <w:rPr>
          <w:noProof/>
        </w:rPr>
      </w:r>
      <w:r>
        <w:rPr>
          <w:noProof/>
        </w:rPr>
        <w:fldChar w:fldCharType="separate"/>
      </w:r>
      <w:r>
        <w:rPr>
          <w:noProof/>
        </w:rPr>
        <w:t>39</w:t>
      </w:r>
      <w:r>
        <w:rPr>
          <w:noProof/>
        </w:rPr>
        <w:fldChar w:fldCharType="end"/>
      </w:r>
    </w:p>
    <w:p w14:paraId="280E3310" w14:textId="1751072B"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_Toc145951344 \h </w:instrText>
      </w:r>
      <w:r>
        <w:rPr>
          <w:noProof/>
        </w:rPr>
      </w:r>
      <w:r>
        <w:rPr>
          <w:noProof/>
        </w:rPr>
        <w:fldChar w:fldCharType="separate"/>
      </w:r>
      <w:r>
        <w:rPr>
          <w:noProof/>
        </w:rPr>
        <w:t>43</w:t>
      </w:r>
      <w:r>
        <w:rPr>
          <w:noProof/>
        </w:rPr>
        <w:fldChar w:fldCharType="end"/>
      </w:r>
    </w:p>
    <w:p w14:paraId="43C9A8AE" w14:textId="501CA98A"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_Toc145951345 \h </w:instrText>
      </w:r>
      <w:r>
        <w:rPr>
          <w:noProof/>
        </w:rPr>
      </w:r>
      <w:r>
        <w:rPr>
          <w:noProof/>
        </w:rPr>
        <w:fldChar w:fldCharType="separate"/>
      </w:r>
      <w:r>
        <w:rPr>
          <w:noProof/>
        </w:rPr>
        <w:t>45</w:t>
      </w:r>
      <w:r>
        <w:rPr>
          <w:noProof/>
        </w:rPr>
        <w:fldChar w:fldCharType="end"/>
      </w:r>
    </w:p>
    <w:p w14:paraId="2A58FA12" w14:textId="173D8091"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_Toc145951346 \h </w:instrText>
      </w:r>
      <w:r>
        <w:rPr>
          <w:noProof/>
        </w:rPr>
      </w:r>
      <w:r>
        <w:rPr>
          <w:noProof/>
        </w:rPr>
        <w:fldChar w:fldCharType="separate"/>
      </w:r>
      <w:r>
        <w:rPr>
          <w:noProof/>
        </w:rPr>
        <w:t>45</w:t>
      </w:r>
      <w:r>
        <w:rPr>
          <w:noProof/>
        </w:rPr>
        <w:fldChar w:fldCharType="end"/>
      </w:r>
    </w:p>
    <w:p w14:paraId="327E5CBB" w14:textId="7D12FAD4"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_Toc145951347 \h </w:instrText>
      </w:r>
      <w:r>
        <w:rPr>
          <w:noProof/>
        </w:rPr>
      </w:r>
      <w:r>
        <w:rPr>
          <w:noProof/>
        </w:rPr>
        <w:fldChar w:fldCharType="separate"/>
      </w:r>
      <w:r>
        <w:rPr>
          <w:noProof/>
        </w:rPr>
        <w:t>45</w:t>
      </w:r>
      <w:r>
        <w:rPr>
          <w:noProof/>
        </w:rPr>
        <w:fldChar w:fldCharType="end"/>
      </w:r>
    </w:p>
    <w:p w14:paraId="34B843C2" w14:textId="54B7124F"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_Toc145951348 \h </w:instrText>
      </w:r>
      <w:r>
        <w:rPr>
          <w:noProof/>
        </w:rPr>
      </w:r>
      <w:r>
        <w:rPr>
          <w:noProof/>
        </w:rPr>
        <w:fldChar w:fldCharType="separate"/>
      </w:r>
      <w:r>
        <w:rPr>
          <w:noProof/>
        </w:rPr>
        <w:t>45</w:t>
      </w:r>
      <w:r>
        <w:rPr>
          <w:noProof/>
        </w:rPr>
        <w:fldChar w:fldCharType="end"/>
      </w:r>
    </w:p>
    <w:p w14:paraId="1C0C2A71" w14:textId="07A9652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_Toc145951349 \h </w:instrText>
      </w:r>
      <w:r>
        <w:rPr>
          <w:noProof/>
        </w:rPr>
      </w:r>
      <w:r>
        <w:rPr>
          <w:noProof/>
        </w:rPr>
        <w:fldChar w:fldCharType="separate"/>
      </w:r>
      <w:r>
        <w:rPr>
          <w:noProof/>
        </w:rPr>
        <w:t>48</w:t>
      </w:r>
      <w:r>
        <w:rPr>
          <w:noProof/>
        </w:rPr>
        <w:fldChar w:fldCharType="end"/>
      </w:r>
    </w:p>
    <w:p w14:paraId="19C4F709" w14:textId="330AFE2E"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_Toc145951350 \h </w:instrText>
      </w:r>
      <w:r>
        <w:rPr>
          <w:noProof/>
        </w:rPr>
      </w:r>
      <w:r>
        <w:rPr>
          <w:noProof/>
        </w:rPr>
        <w:fldChar w:fldCharType="separate"/>
      </w:r>
      <w:r>
        <w:rPr>
          <w:noProof/>
        </w:rPr>
        <w:t>48</w:t>
      </w:r>
      <w:r>
        <w:rPr>
          <w:noProof/>
        </w:rPr>
        <w:fldChar w:fldCharType="end"/>
      </w:r>
    </w:p>
    <w:p w14:paraId="3445E0C6" w14:textId="296980B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_Toc145951351 \h </w:instrText>
      </w:r>
      <w:r>
        <w:rPr>
          <w:noProof/>
        </w:rPr>
      </w:r>
      <w:r>
        <w:rPr>
          <w:noProof/>
        </w:rPr>
        <w:fldChar w:fldCharType="separate"/>
      </w:r>
      <w:r>
        <w:rPr>
          <w:noProof/>
        </w:rPr>
        <w:t>48</w:t>
      </w:r>
      <w:r>
        <w:rPr>
          <w:noProof/>
        </w:rPr>
        <w:fldChar w:fldCharType="end"/>
      </w:r>
    </w:p>
    <w:p w14:paraId="77CCD0DC" w14:textId="60ADC918"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_Toc145951352 \h </w:instrText>
      </w:r>
      <w:r>
        <w:rPr>
          <w:noProof/>
        </w:rPr>
      </w:r>
      <w:r>
        <w:rPr>
          <w:noProof/>
        </w:rPr>
        <w:fldChar w:fldCharType="separate"/>
      </w:r>
      <w:r>
        <w:rPr>
          <w:noProof/>
        </w:rPr>
        <w:t>48</w:t>
      </w:r>
      <w:r>
        <w:rPr>
          <w:noProof/>
        </w:rPr>
        <w:fldChar w:fldCharType="end"/>
      </w:r>
    </w:p>
    <w:p w14:paraId="07758C53" w14:textId="2FA57CC9"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_Toc145951353 \h </w:instrText>
      </w:r>
      <w:r>
        <w:rPr>
          <w:noProof/>
        </w:rPr>
      </w:r>
      <w:r>
        <w:rPr>
          <w:noProof/>
        </w:rPr>
        <w:fldChar w:fldCharType="separate"/>
      </w:r>
      <w:r>
        <w:rPr>
          <w:noProof/>
        </w:rPr>
        <w:t>49</w:t>
      </w:r>
      <w:r>
        <w:rPr>
          <w:noProof/>
        </w:rPr>
        <w:fldChar w:fldCharType="end"/>
      </w:r>
    </w:p>
    <w:p w14:paraId="4394FE21" w14:textId="404D90C0"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_Toc145951354 \h </w:instrText>
      </w:r>
      <w:r>
        <w:rPr>
          <w:noProof/>
        </w:rPr>
      </w:r>
      <w:r>
        <w:rPr>
          <w:noProof/>
        </w:rPr>
        <w:fldChar w:fldCharType="separate"/>
      </w:r>
      <w:r>
        <w:rPr>
          <w:noProof/>
        </w:rPr>
        <w:t>50</w:t>
      </w:r>
      <w:r>
        <w:rPr>
          <w:noProof/>
        </w:rPr>
        <w:fldChar w:fldCharType="end"/>
      </w:r>
    </w:p>
    <w:p w14:paraId="45E617BF" w14:textId="2E7F25A3"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_Toc145951355 \h </w:instrText>
      </w:r>
      <w:r>
        <w:rPr>
          <w:noProof/>
        </w:rPr>
      </w:r>
      <w:r>
        <w:rPr>
          <w:noProof/>
        </w:rPr>
        <w:fldChar w:fldCharType="separate"/>
      </w:r>
      <w:r>
        <w:rPr>
          <w:noProof/>
        </w:rPr>
        <w:t>50</w:t>
      </w:r>
      <w:r>
        <w:rPr>
          <w:noProof/>
        </w:rPr>
        <w:fldChar w:fldCharType="end"/>
      </w:r>
    </w:p>
    <w:p w14:paraId="2729D979" w14:textId="4F03C8C9"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_Toc145951356 \h </w:instrText>
      </w:r>
      <w:r>
        <w:rPr>
          <w:noProof/>
        </w:rPr>
      </w:r>
      <w:r>
        <w:rPr>
          <w:noProof/>
        </w:rPr>
        <w:fldChar w:fldCharType="separate"/>
      </w:r>
      <w:r>
        <w:rPr>
          <w:noProof/>
        </w:rPr>
        <w:t>50</w:t>
      </w:r>
      <w:r>
        <w:rPr>
          <w:noProof/>
        </w:rPr>
        <w:fldChar w:fldCharType="end"/>
      </w:r>
    </w:p>
    <w:p w14:paraId="0B88BDB1" w14:textId="1011DF2E"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_Toc145951357 \h </w:instrText>
      </w:r>
      <w:r>
        <w:rPr>
          <w:noProof/>
        </w:rPr>
      </w:r>
      <w:r>
        <w:rPr>
          <w:noProof/>
        </w:rPr>
        <w:fldChar w:fldCharType="separate"/>
      </w:r>
      <w:r>
        <w:rPr>
          <w:noProof/>
        </w:rPr>
        <w:t>50</w:t>
      </w:r>
      <w:r>
        <w:rPr>
          <w:noProof/>
        </w:rPr>
        <w:fldChar w:fldCharType="end"/>
      </w:r>
    </w:p>
    <w:p w14:paraId="17E1F4C3" w14:textId="1B06F054"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_Toc145951358 \h </w:instrText>
      </w:r>
      <w:r>
        <w:rPr>
          <w:noProof/>
        </w:rPr>
      </w:r>
      <w:r>
        <w:rPr>
          <w:noProof/>
        </w:rPr>
        <w:fldChar w:fldCharType="separate"/>
      </w:r>
      <w:r>
        <w:rPr>
          <w:noProof/>
        </w:rPr>
        <w:t>51</w:t>
      </w:r>
      <w:r>
        <w:rPr>
          <w:noProof/>
        </w:rPr>
        <w:fldChar w:fldCharType="end"/>
      </w:r>
    </w:p>
    <w:p w14:paraId="52779EED" w14:textId="6A060C18"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_Toc145951359 \h </w:instrText>
      </w:r>
      <w:r>
        <w:rPr>
          <w:noProof/>
        </w:rPr>
      </w:r>
      <w:r>
        <w:rPr>
          <w:noProof/>
        </w:rPr>
        <w:fldChar w:fldCharType="separate"/>
      </w:r>
      <w:r>
        <w:rPr>
          <w:noProof/>
        </w:rPr>
        <w:t>53</w:t>
      </w:r>
      <w:r>
        <w:rPr>
          <w:noProof/>
        </w:rPr>
        <w:fldChar w:fldCharType="end"/>
      </w:r>
    </w:p>
    <w:p w14:paraId="5218CBE1" w14:textId="560D9507"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6.2.3.6</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_Toc145951360 \h </w:instrText>
      </w:r>
      <w:r>
        <w:rPr>
          <w:noProof/>
        </w:rPr>
      </w:r>
      <w:r>
        <w:rPr>
          <w:noProof/>
        </w:rPr>
        <w:fldChar w:fldCharType="separate"/>
      </w:r>
      <w:r>
        <w:rPr>
          <w:noProof/>
        </w:rPr>
        <w:t>53</w:t>
      </w:r>
      <w:r>
        <w:rPr>
          <w:noProof/>
        </w:rPr>
        <w:fldChar w:fldCharType="end"/>
      </w:r>
    </w:p>
    <w:p w14:paraId="1C525227" w14:textId="106AD812"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_Toc145951361 \h </w:instrText>
      </w:r>
      <w:r>
        <w:rPr>
          <w:noProof/>
        </w:rPr>
      </w:r>
      <w:r>
        <w:rPr>
          <w:noProof/>
        </w:rPr>
        <w:fldChar w:fldCharType="separate"/>
      </w:r>
      <w:r>
        <w:rPr>
          <w:noProof/>
        </w:rPr>
        <w:t>53</w:t>
      </w:r>
      <w:r>
        <w:rPr>
          <w:noProof/>
        </w:rPr>
        <w:fldChar w:fldCharType="end"/>
      </w:r>
    </w:p>
    <w:p w14:paraId="1D266CB9" w14:textId="5D3D374C"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_Toc145951362 \h </w:instrText>
      </w:r>
      <w:r>
        <w:rPr>
          <w:noProof/>
        </w:rPr>
      </w:r>
      <w:r>
        <w:rPr>
          <w:noProof/>
        </w:rPr>
        <w:fldChar w:fldCharType="separate"/>
      </w:r>
      <w:r>
        <w:rPr>
          <w:noProof/>
        </w:rPr>
        <w:t>53</w:t>
      </w:r>
      <w:r>
        <w:rPr>
          <w:noProof/>
        </w:rPr>
        <w:fldChar w:fldCharType="end"/>
      </w:r>
    </w:p>
    <w:p w14:paraId="6625C4C7" w14:textId="503852F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_Toc145951363 \h </w:instrText>
      </w:r>
      <w:r>
        <w:rPr>
          <w:noProof/>
        </w:rPr>
      </w:r>
      <w:r>
        <w:rPr>
          <w:noProof/>
        </w:rPr>
        <w:fldChar w:fldCharType="separate"/>
      </w:r>
      <w:r>
        <w:rPr>
          <w:noProof/>
        </w:rPr>
        <w:t>53</w:t>
      </w:r>
      <w:r>
        <w:rPr>
          <w:noProof/>
        </w:rPr>
        <w:fldChar w:fldCharType="end"/>
      </w:r>
    </w:p>
    <w:p w14:paraId="51FB02C0" w14:textId="3E268B71"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6.2.3.6.4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_Toc145951364 \h </w:instrText>
      </w:r>
      <w:r>
        <w:rPr>
          <w:noProof/>
        </w:rPr>
      </w:r>
      <w:r>
        <w:rPr>
          <w:noProof/>
        </w:rPr>
        <w:fldChar w:fldCharType="separate"/>
      </w:r>
      <w:r>
        <w:rPr>
          <w:noProof/>
        </w:rPr>
        <w:t>55</w:t>
      </w:r>
      <w:r>
        <w:rPr>
          <w:noProof/>
        </w:rPr>
        <w:fldChar w:fldCharType="end"/>
      </w:r>
    </w:p>
    <w:p w14:paraId="25A54E47" w14:textId="3EA72C86"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6.2.3.7</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_Toc145951365 \h </w:instrText>
      </w:r>
      <w:r>
        <w:rPr>
          <w:noProof/>
        </w:rPr>
      </w:r>
      <w:r>
        <w:rPr>
          <w:noProof/>
        </w:rPr>
        <w:fldChar w:fldCharType="separate"/>
      </w:r>
      <w:r>
        <w:rPr>
          <w:noProof/>
        </w:rPr>
        <w:t>55</w:t>
      </w:r>
      <w:r>
        <w:rPr>
          <w:noProof/>
        </w:rPr>
        <w:fldChar w:fldCharType="end"/>
      </w:r>
    </w:p>
    <w:p w14:paraId="51B8BB0E" w14:textId="6F029376"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_Toc145951366 \h </w:instrText>
      </w:r>
      <w:r>
        <w:rPr>
          <w:noProof/>
        </w:rPr>
      </w:r>
      <w:r>
        <w:rPr>
          <w:noProof/>
        </w:rPr>
        <w:fldChar w:fldCharType="separate"/>
      </w:r>
      <w:r>
        <w:rPr>
          <w:noProof/>
        </w:rPr>
        <w:t>55</w:t>
      </w:r>
      <w:r>
        <w:rPr>
          <w:noProof/>
        </w:rPr>
        <w:fldChar w:fldCharType="end"/>
      </w:r>
    </w:p>
    <w:p w14:paraId="36ECE9F1" w14:textId="6905BD7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_Toc145951367 \h </w:instrText>
      </w:r>
      <w:r>
        <w:rPr>
          <w:noProof/>
        </w:rPr>
      </w:r>
      <w:r>
        <w:rPr>
          <w:noProof/>
        </w:rPr>
        <w:fldChar w:fldCharType="separate"/>
      </w:r>
      <w:r>
        <w:rPr>
          <w:noProof/>
        </w:rPr>
        <w:t>55</w:t>
      </w:r>
      <w:r>
        <w:rPr>
          <w:noProof/>
        </w:rPr>
        <w:fldChar w:fldCharType="end"/>
      </w:r>
    </w:p>
    <w:p w14:paraId="39D7A4EF" w14:textId="412265AC"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_Toc145951368 \h </w:instrText>
      </w:r>
      <w:r>
        <w:rPr>
          <w:noProof/>
        </w:rPr>
      </w:r>
      <w:r>
        <w:rPr>
          <w:noProof/>
        </w:rPr>
        <w:fldChar w:fldCharType="separate"/>
      </w:r>
      <w:r>
        <w:rPr>
          <w:noProof/>
        </w:rPr>
        <w:t>55</w:t>
      </w:r>
      <w:r>
        <w:rPr>
          <w:noProof/>
        </w:rPr>
        <w:fldChar w:fldCharType="end"/>
      </w:r>
    </w:p>
    <w:p w14:paraId="20DF2B42" w14:textId="618E0C4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6.2.3.7.4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_Toc145951369 \h </w:instrText>
      </w:r>
      <w:r>
        <w:rPr>
          <w:noProof/>
        </w:rPr>
      </w:r>
      <w:r>
        <w:rPr>
          <w:noProof/>
        </w:rPr>
        <w:fldChar w:fldCharType="separate"/>
      </w:r>
      <w:r>
        <w:rPr>
          <w:noProof/>
        </w:rPr>
        <w:t>57</w:t>
      </w:r>
      <w:r>
        <w:rPr>
          <w:noProof/>
        </w:rPr>
        <w:fldChar w:fldCharType="end"/>
      </w:r>
    </w:p>
    <w:p w14:paraId="2C8B52ED" w14:textId="450DC134"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_Toc145951370 \h </w:instrText>
      </w:r>
      <w:r>
        <w:rPr>
          <w:noProof/>
        </w:rPr>
      </w:r>
      <w:r>
        <w:rPr>
          <w:noProof/>
        </w:rPr>
        <w:fldChar w:fldCharType="separate"/>
      </w:r>
      <w:r>
        <w:rPr>
          <w:noProof/>
        </w:rPr>
        <w:t>58</w:t>
      </w:r>
      <w:r>
        <w:rPr>
          <w:noProof/>
        </w:rPr>
        <w:fldChar w:fldCharType="end"/>
      </w:r>
    </w:p>
    <w:p w14:paraId="77F920AA" w14:textId="74FDAD44"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_Toc145951371 \h </w:instrText>
      </w:r>
      <w:r>
        <w:rPr>
          <w:noProof/>
        </w:rPr>
      </w:r>
      <w:r>
        <w:rPr>
          <w:noProof/>
        </w:rPr>
        <w:fldChar w:fldCharType="separate"/>
      </w:r>
      <w:r>
        <w:rPr>
          <w:noProof/>
        </w:rPr>
        <w:t>58</w:t>
      </w:r>
      <w:r>
        <w:rPr>
          <w:noProof/>
        </w:rPr>
        <w:fldChar w:fldCharType="end"/>
      </w:r>
    </w:p>
    <w:p w14:paraId="2B672068" w14:textId="1B35BABF"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_Toc145951372 \h </w:instrText>
      </w:r>
      <w:r>
        <w:rPr>
          <w:noProof/>
        </w:rPr>
      </w:r>
      <w:r>
        <w:rPr>
          <w:noProof/>
        </w:rPr>
        <w:fldChar w:fldCharType="separate"/>
      </w:r>
      <w:r>
        <w:rPr>
          <w:noProof/>
        </w:rPr>
        <w:t>58</w:t>
      </w:r>
      <w:r>
        <w:rPr>
          <w:noProof/>
        </w:rPr>
        <w:fldChar w:fldCharType="end"/>
      </w:r>
    </w:p>
    <w:p w14:paraId="2E52F8FE" w14:textId="36028CBD"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_Toc145951373 \h </w:instrText>
      </w:r>
      <w:r>
        <w:rPr>
          <w:noProof/>
        </w:rPr>
      </w:r>
      <w:r>
        <w:rPr>
          <w:noProof/>
        </w:rPr>
        <w:fldChar w:fldCharType="separate"/>
      </w:r>
      <w:r>
        <w:rPr>
          <w:noProof/>
        </w:rPr>
        <w:t>58</w:t>
      </w:r>
      <w:r>
        <w:rPr>
          <w:noProof/>
        </w:rPr>
        <w:fldChar w:fldCharType="end"/>
      </w:r>
    </w:p>
    <w:p w14:paraId="4026FF7E" w14:textId="55A11FCE"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_Toc145951374 \h </w:instrText>
      </w:r>
      <w:r>
        <w:rPr>
          <w:noProof/>
        </w:rPr>
      </w:r>
      <w:r>
        <w:rPr>
          <w:noProof/>
        </w:rPr>
        <w:fldChar w:fldCharType="separate"/>
      </w:r>
      <w:r>
        <w:rPr>
          <w:noProof/>
        </w:rPr>
        <w:t>58</w:t>
      </w:r>
      <w:r>
        <w:rPr>
          <w:noProof/>
        </w:rPr>
        <w:fldChar w:fldCharType="end"/>
      </w:r>
    </w:p>
    <w:p w14:paraId="332448BC" w14:textId="3D6D53DB"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_Toc145951375 \h </w:instrText>
      </w:r>
      <w:r>
        <w:rPr>
          <w:noProof/>
        </w:rPr>
      </w:r>
      <w:r>
        <w:rPr>
          <w:noProof/>
        </w:rPr>
        <w:fldChar w:fldCharType="separate"/>
      </w:r>
      <w:r>
        <w:rPr>
          <w:noProof/>
        </w:rPr>
        <w:t>58</w:t>
      </w:r>
      <w:r>
        <w:rPr>
          <w:noProof/>
        </w:rPr>
        <w:fldChar w:fldCharType="end"/>
      </w:r>
    </w:p>
    <w:p w14:paraId="12072479" w14:textId="0F739F9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_Toc145951376 \h </w:instrText>
      </w:r>
      <w:r>
        <w:rPr>
          <w:noProof/>
        </w:rPr>
      </w:r>
      <w:r>
        <w:rPr>
          <w:noProof/>
        </w:rPr>
        <w:fldChar w:fldCharType="separate"/>
      </w:r>
      <w:r>
        <w:rPr>
          <w:noProof/>
        </w:rPr>
        <w:t>58</w:t>
      </w:r>
      <w:r>
        <w:rPr>
          <w:noProof/>
        </w:rPr>
        <w:fldChar w:fldCharType="end"/>
      </w:r>
    </w:p>
    <w:p w14:paraId="370EF712" w14:textId="026C9FFA"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_Toc145951377 \h </w:instrText>
      </w:r>
      <w:r>
        <w:rPr>
          <w:noProof/>
        </w:rPr>
      </w:r>
      <w:r>
        <w:rPr>
          <w:noProof/>
        </w:rPr>
        <w:fldChar w:fldCharType="separate"/>
      </w:r>
      <w:r>
        <w:rPr>
          <w:noProof/>
        </w:rPr>
        <w:t>59</w:t>
      </w:r>
      <w:r>
        <w:rPr>
          <w:noProof/>
        </w:rPr>
        <w:fldChar w:fldCharType="end"/>
      </w:r>
    </w:p>
    <w:p w14:paraId="54294175" w14:textId="76E0F4A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_Toc145951378 \h </w:instrText>
      </w:r>
      <w:r>
        <w:rPr>
          <w:noProof/>
        </w:rPr>
      </w:r>
      <w:r>
        <w:rPr>
          <w:noProof/>
        </w:rPr>
        <w:fldChar w:fldCharType="separate"/>
      </w:r>
      <w:r>
        <w:rPr>
          <w:noProof/>
        </w:rPr>
        <w:t>59</w:t>
      </w:r>
      <w:r>
        <w:rPr>
          <w:noProof/>
        </w:rPr>
        <w:fldChar w:fldCharType="end"/>
      </w:r>
    </w:p>
    <w:p w14:paraId="4DC11020" w14:textId="71576BB2"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_Toc145951379 \h </w:instrText>
      </w:r>
      <w:r>
        <w:rPr>
          <w:noProof/>
        </w:rPr>
      </w:r>
      <w:r>
        <w:rPr>
          <w:noProof/>
        </w:rPr>
        <w:fldChar w:fldCharType="separate"/>
      </w:r>
      <w:r>
        <w:rPr>
          <w:noProof/>
        </w:rPr>
        <w:t>59</w:t>
      </w:r>
      <w:r>
        <w:rPr>
          <w:noProof/>
        </w:rPr>
        <w:fldChar w:fldCharType="end"/>
      </w:r>
    </w:p>
    <w:p w14:paraId="029487AD" w14:textId="24E61D15"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_Toc145951380 \h </w:instrText>
      </w:r>
      <w:r>
        <w:rPr>
          <w:noProof/>
        </w:rPr>
      </w:r>
      <w:r>
        <w:rPr>
          <w:noProof/>
        </w:rPr>
        <w:fldChar w:fldCharType="separate"/>
      </w:r>
      <w:r>
        <w:rPr>
          <w:noProof/>
        </w:rPr>
        <w:t>59</w:t>
      </w:r>
      <w:r>
        <w:rPr>
          <w:noProof/>
        </w:rPr>
        <w:fldChar w:fldCharType="end"/>
      </w:r>
    </w:p>
    <w:p w14:paraId="1725A87B" w14:textId="34A84B34"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_Toc145951381 \h </w:instrText>
      </w:r>
      <w:r>
        <w:rPr>
          <w:noProof/>
        </w:rPr>
      </w:r>
      <w:r>
        <w:rPr>
          <w:noProof/>
        </w:rPr>
        <w:fldChar w:fldCharType="separate"/>
      </w:r>
      <w:r>
        <w:rPr>
          <w:noProof/>
        </w:rPr>
        <w:t>60</w:t>
      </w:r>
      <w:r>
        <w:rPr>
          <w:noProof/>
        </w:rPr>
        <w:fldChar w:fldCharType="end"/>
      </w:r>
    </w:p>
    <w:p w14:paraId="1ABD25BE" w14:textId="799D6D43"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_Toc145951382 \h </w:instrText>
      </w:r>
      <w:r>
        <w:rPr>
          <w:noProof/>
        </w:rPr>
      </w:r>
      <w:r>
        <w:rPr>
          <w:noProof/>
        </w:rPr>
        <w:fldChar w:fldCharType="separate"/>
      </w:r>
      <w:r>
        <w:rPr>
          <w:noProof/>
        </w:rPr>
        <w:t>60</w:t>
      </w:r>
      <w:r>
        <w:rPr>
          <w:noProof/>
        </w:rPr>
        <w:fldChar w:fldCharType="end"/>
      </w:r>
    </w:p>
    <w:p w14:paraId="655DB733" w14:textId="104BC0B9"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_Toc145951383 \h </w:instrText>
      </w:r>
      <w:r>
        <w:rPr>
          <w:noProof/>
        </w:rPr>
      </w:r>
      <w:r>
        <w:rPr>
          <w:noProof/>
        </w:rPr>
        <w:fldChar w:fldCharType="separate"/>
      </w:r>
      <w:r>
        <w:rPr>
          <w:noProof/>
        </w:rPr>
        <w:t>62</w:t>
      </w:r>
      <w:r>
        <w:rPr>
          <w:noProof/>
        </w:rPr>
        <w:fldChar w:fldCharType="end"/>
      </w:r>
    </w:p>
    <w:p w14:paraId="5749FCD0" w14:textId="35F5087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_Toc145951384 \h </w:instrText>
      </w:r>
      <w:r>
        <w:rPr>
          <w:noProof/>
        </w:rPr>
      </w:r>
      <w:r>
        <w:rPr>
          <w:noProof/>
        </w:rPr>
        <w:fldChar w:fldCharType="separate"/>
      </w:r>
      <w:r>
        <w:rPr>
          <w:noProof/>
        </w:rPr>
        <w:t>62</w:t>
      </w:r>
      <w:r>
        <w:rPr>
          <w:noProof/>
        </w:rPr>
        <w:fldChar w:fldCharType="end"/>
      </w:r>
    </w:p>
    <w:p w14:paraId="4C7496DF" w14:textId="42CAC0C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_Toc145951385 \h </w:instrText>
      </w:r>
      <w:r>
        <w:rPr>
          <w:noProof/>
        </w:rPr>
      </w:r>
      <w:r>
        <w:rPr>
          <w:noProof/>
        </w:rPr>
        <w:fldChar w:fldCharType="separate"/>
      </w:r>
      <w:r>
        <w:rPr>
          <w:noProof/>
        </w:rPr>
        <w:t>62</w:t>
      </w:r>
      <w:r>
        <w:rPr>
          <w:noProof/>
        </w:rPr>
        <w:fldChar w:fldCharType="end"/>
      </w:r>
    </w:p>
    <w:p w14:paraId="2FCCC4A6" w14:textId="3F5C4892"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_Toc145951386 \h </w:instrText>
      </w:r>
      <w:r>
        <w:rPr>
          <w:noProof/>
        </w:rPr>
      </w:r>
      <w:r>
        <w:rPr>
          <w:noProof/>
        </w:rPr>
        <w:fldChar w:fldCharType="separate"/>
      </w:r>
      <w:r>
        <w:rPr>
          <w:noProof/>
        </w:rPr>
        <w:t>63</w:t>
      </w:r>
      <w:r>
        <w:rPr>
          <w:noProof/>
        </w:rPr>
        <w:fldChar w:fldCharType="end"/>
      </w:r>
    </w:p>
    <w:p w14:paraId="5DA0F3C3" w14:textId="63F4859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_Toc145951387 \h </w:instrText>
      </w:r>
      <w:r>
        <w:rPr>
          <w:noProof/>
        </w:rPr>
      </w:r>
      <w:r>
        <w:rPr>
          <w:noProof/>
        </w:rPr>
        <w:fldChar w:fldCharType="separate"/>
      </w:r>
      <w:r>
        <w:rPr>
          <w:noProof/>
        </w:rPr>
        <w:t>63</w:t>
      </w:r>
      <w:r>
        <w:rPr>
          <w:noProof/>
        </w:rPr>
        <w:fldChar w:fldCharType="end"/>
      </w:r>
    </w:p>
    <w:p w14:paraId="02B4696B" w14:textId="09E8160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_Toc145951388 \h </w:instrText>
      </w:r>
      <w:r>
        <w:rPr>
          <w:noProof/>
        </w:rPr>
      </w:r>
      <w:r>
        <w:rPr>
          <w:noProof/>
        </w:rPr>
        <w:fldChar w:fldCharType="separate"/>
      </w:r>
      <w:r>
        <w:rPr>
          <w:noProof/>
        </w:rPr>
        <w:t>64</w:t>
      </w:r>
      <w:r>
        <w:rPr>
          <w:noProof/>
        </w:rPr>
        <w:fldChar w:fldCharType="end"/>
      </w:r>
    </w:p>
    <w:p w14:paraId="5E3CDEB9" w14:textId="4206E496"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_Toc145951389 \h </w:instrText>
      </w:r>
      <w:r>
        <w:rPr>
          <w:noProof/>
        </w:rPr>
      </w:r>
      <w:r>
        <w:rPr>
          <w:noProof/>
        </w:rPr>
        <w:fldChar w:fldCharType="separate"/>
      </w:r>
      <w:r>
        <w:rPr>
          <w:noProof/>
        </w:rPr>
        <w:t>64</w:t>
      </w:r>
      <w:r>
        <w:rPr>
          <w:noProof/>
        </w:rPr>
        <w:fldChar w:fldCharType="end"/>
      </w:r>
    </w:p>
    <w:p w14:paraId="60394988" w14:textId="4CCF7AE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_Toc145951390 \h </w:instrText>
      </w:r>
      <w:r>
        <w:rPr>
          <w:noProof/>
        </w:rPr>
      </w:r>
      <w:r>
        <w:rPr>
          <w:noProof/>
        </w:rPr>
        <w:fldChar w:fldCharType="separate"/>
      </w:r>
      <w:r>
        <w:rPr>
          <w:noProof/>
        </w:rPr>
        <w:t>65</w:t>
      </w:r>
      <w:r>
        <w:rPr>
          <w:noProof/>
        </w:rPr>
        <w:fldChar w:fldCharType="end"/>
      </w:r>
    </w:p>
    <w:p w14:paraId="10C6CD96" w14:textId="0A774ED6"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_Toc145951391 \h </w:instrText>
      </w:r>
      <w:r>
        <w:rPr>
          <w:noProof/>
        </w:rPr>
      </w:r>
      <w:r>
        <w:rPr>
          <w:noProof/>
        </w:rPr>
        <w:fldChar w:fldCharType="separate"/>
      </w:r>
      <w:r>
        <w:rPr>
          <w:noProof/>
        </w:rPr>
        <w:t>65</w:t>
      </w:r>
      <w:r>
        <w:rPr>
          <w:noProof/>
        </w:rPr>
        <w:fldChar w:fldCharType="end"/>
      </w:r>
    </w:p>
    <w:p w14:paraId="35C9AB8A" w14:textId="7E93875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6.2.6.2.9</w:t>
      </w:r>
      <w:r>
        <w:rPr>
          <w:rFonts w:asciiTheme="minorHAnsi" w:eastAsiaTheme="minorEastAsia" w:hAnsiTheme="minorHAnsi" w:cstheme="minorBidi"/>
          <w:noProof/>
          <w:kern w:val="2"/>
          <w:sz w:val="22"/>
          <w:szCs w:val="22"/>
          <w:lang w:eastAsia="en-GB"/>
          <w14:ligatures w14:val="standardContextual"/>
        </w:rPr>
        <w:tab/>
      </w:r>
      <w:r>
        <w:rPr>
          <w:noProof/>
        </w:rPr>
        <w:t>Type: N2MbsSmInfo</w:t>
      </w:r>
      <w:r>
        <w:rPr>
          <w:noProof/>
        </w:rPr>
        <w:tab/>
      </w:r>
      <w:r>
        <w:rPr>
          <w:noProof/>
        </w:rPr>
        <w:fldChar w:fldCharType="begin" w:fldLock="1"/>
      </w:r>
      <w:r>
        <w:rPr>
          <w:noProof/>
        </w:rPr>
        <w:instrText xml:space="preserve"> PAGEREF _Toc145951392 \h </w:instrText>
      </w:r>
      <w:r>
        <w:rPr>
          <w:noProof/>
        </w:rPr>
      </w:r>
      <w:r>
        <w:rPr>
          <w:noProof/>
        </w:rPr>
        <w:fldChar w:fldCharType="separate"/>
      </w:r>
      <w:r>
        <w:rPr>
          <w:noProof/>
        </w:rPr>
        <w:t>65</w:t>
      </w:r>
      <w:r>
        <w:rPr>
          <w:noProof/>
        </w:rPr>
        <w:fldChar w:fldCharType="end"/>
      </w:r>
    </w:p>
    <w:p w14:paraId="14C6A1E1" w14:textId="7D06EAF2"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6.2.6.2.10</w:t>
      </w:r>
      <w:r>
        <w:rPr>
          <w:rFonts w:asciiTheme="minorHAnsi" w:eastAsiaTheme="minorEastAsia" w:hAnsiTheme="minorHAnsi" w:cstheme="minorBidi"/>
          <w:noProof/>
          <w:kern w:val="2"/>
          <w:sz w:val="22"/>
          <w:szCs w:val="22"/>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_Toc145951393 \h </w:instrText>
      </w:r>
      <w:r>
        <w:rPr>
          <w:noProof/>
        </w:rPr>
      </w:r>
      <w:r>
        <w:rPr>
          <w:noProof/>
        </w:rPr>
        <w:fldChar w:fldCharType="separate"/>
      </w:r>
      <w:r>
        <w:rPr>
          <w:noProof/>
        </w:rPr>
        <w:t>65</w:t>
      </w:r>
      <w:r>
        <w:rPr>
          <w:noProof/>
        </w:rPr>
        <w:fldChar w:fldCharType="end"/>
      </w:r>
    </w:p>
    <w:p w14:paraId="233CF8ED" w14:textId="6BF2F40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_Toc145951394 \h </w:instrText>
      </w:r>
      <w:r>
        <w:rPr>
          <w:noProof/>
        </w:rPr>
      </w:r>
      <w:r>
        <w:rPr>
          <w:noProof/>
        </w:rPr>
        <w:fldChar w:fldCharType="separate"/>
      </w:r>
      <w:r>
        <w:rPr>
          <w:noProof/>
        </w:rPr>
        <w:t>65</w:t>
      </w:r>
      <w:r>
        <w:rPr>
          <w:noProof/>
        </w:rPr>
        <w:fldChar w:fldCharType="end"/>
      </w:r>
    </w:p>
    <w:p w14:paraId="75265ACF" w14:textId="3B8FE38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_Toc145951395 \h </w:instrText>
      </w:r>
      <w:r>
        <w:rPr>
          <w:noProof/>
        </w:rPr>
      </w:r>
      <w:r>
        <w:rPr>
          <w:noProof/>
        </w:rPr>
        <w:fldChar w:fldCharType="separate"/>
      </w:r>
      <w:r>
        <w:rPr>
          <w:noProof/>
        </w:rPr>
        <w:t>66</w:t>
      </w:r>
      <w:r>
        <w:rPr>
          <w:noProof/>
        </w:rPr>
        <w:fldChar w:fldCharType="end"/>
      </w:r>
    </w:p>
    <w:p w14:paraId="5B76B8AD" w14:textId="19933AF1"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6.2.6.2.13</w:t>
      </w:r>
      <w:r>
        <w:rPr>
          <w:rFonts w:asciiTheme="minorHAnsi" w:eastAsiaTheme="minorEastAsia" w:hAnsiTheme="minorHAnsi" w:cstheme="minorBidi"/>
          <w:noProof/>
          <w:kern w:val="2"/>
          <w:sz w:val="22"/>
          <w:szCs w:val="22"/>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_Toc145951396 \h </w:instrText>
      </w:r>
      <w:r>
        <w:rPr>
          <w:noProof/>
        </w:rPr>
      </w:r>
      <w:r>
        <w:rPr>
          <w:noProof/>
        </w:rPr>
        <w:fldChar w:fldCharType="separate"/>
      </w:r>
      <w:r>
        <w:rPr>
          <w:noProof/>
        </w:rPr>
        <w:t>66</w:t>
      </w:r>
      <w:r>
        <w:rPr>
          <w:noProof/>
        </w:rPr>
        <w:fldChar w:fldCharType="end"/>
      </w:r>
    </w:p>
    <w:p w14:paraId="749799E3" w14:textId="0995E92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6.2.6.2.14</w:t>
      </w:r>
      <w:r>
        <w:rPr>
          <w:rFonts w:asciiTheme="minorHAnsi" w:eastAsiaTheme="minorEastAsia" w:hAnsiTheme="minorHAnsi" w:cstheme="minorBidi"/>
          <w:noProof/>
          <w:kern w:val="2"/>
          <w:sz w:val="22"/>
          <w:szCs w:val="22"/>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_Toc145951397 \h </w:instrText>
      </w:r>
      <w:r>
        <w:rPr>
          <w:noProof/>
        </w:rPr>
      </w:r>
      <w:r>
        <w:rPr>
          <w:noProof/>
        </w:rPr>
        <w:fldChar w:fldCharType="separate"/>
      </w:r>
      <w:r>
        <w:rPr>
          <w:noProof/>
        </w:rPr>
        <w:t>66</w:t>
      </w:r>
      <w:r>
        <w:rPr>
          <w:noProof/>
        </w:rPr>
        <w:fldChar w:fldCharType="end"/>
      </w:r>
    </w:p>
    <w:p w14:paraId="76F79FE2" w14:textId="1BE9CE3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6.2.6.2.15</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_Toc145951398 \h </w:instrText>
      </w:r>
      <w:r>
        <w:rPr>
          <w:noProof/>
        </w:rPr>
      </w:r>
      <w:r>
        <w:rPr>
          <w:noProof/>
        </w:rPr>
        <w:fldChar w:fldCharType="separate"/>
      </w:r>
      <w:r>
        <w:rPr>
          <w:noProof/>
        </w:rPr>
        <w:t>67</w:t>
      </w:r>
      <w:r>
        <w:rPr>
          <w:noProof/>
        </w:rPr>
        <w:fldChar w:fldCharType="end"/>
      </w:r>
    </w:p>
    <w:p w14:paraId="14BD9C36" w14:textId="02ACDDB0"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6.2.6.2.16</w:t>
      </w:r>
      <w:r>
        <w:rPr>
          <w:rFonts w:asciiTheme="minorHAnsi" w:eastAsiaTheme="minorEastAsia" w:hAnsiTheme="minorHAnsi" w:cstheme="minorBidi"/>
          <w:noProof/>
          <w:kern w:val="2"/>
          <w:sz w:val="22"/>
          <w:szCs w:val="22"/>
          <w:lang w:eastAsia="en-GB"/>
          <w14:ligatures w14:val="standardContextual"/>
        </w:rPr>
        <w:tab/>
      </w:r>
      <w:r>
        <w:rPr>
          <w:noProof/>
        </w:rPr>
        <w:t>Type: MbsContextInfo</w:t>
      </w:r>
      <w:r>
        <w:rPr>
          <w:noProof/>
        </w:rPr>
        <w:tab/>
      </w:r>
      <w:r>
        <w:rPr>
          <w:noProof/>
        </w:rPr>
        <w:fldChar w:fldCharType="begin" w:fldLock="1"/>
      </w:r>
      <w:r>
        <w:rPr>
          <w:noProof/>
        </w:rPr>
        <w:instrText xml:space="preserve"> PAGEREF _Toc145951399 \h </w:instrText>
      </w:r>
      <w:r>
        <w:rPr>
          <w:noProof/>
        </w:rPr>
      </w:r>
      <w:r>
        <w:rPr>
          <w:noProof/>
        </w:rPr>
        <w:fldChar w:fldCharType="separate"/>
      </w:r>
      <w:r>
        <w:rPr>
          <w:noProof/>
        </w:rPr>
        <w:t>67</w:t>
      </w:r>
      <w:r>
        <w:rPr>
          <w:noProof/>
        </w:rPr>
        <w:fldChar w:fldCharType="end"/>
      </w:r>
    </w:p>
    <w:p w14:paraId="491E87E0" w14:textId="0F22202E"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6.2.6.2.17</w:t>
      </w:r>
      <w:r>
        <w:rPr>
          <w:rFonts w:asciiTheme="minorHAnsi" w:eastAsiaTheme="minorEastAsia" w:hAnsiTheme="minorHAnsi" w:cstheme="minorBidi"/>
          <w:noProof/>
          <w:kern w:val="2"/>
          <w:sz w:val="22"/>
          <w:szCs w:val="22"/>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_Toc145951400 \h </w:instrText>
      </w:r>
      <w:r>
        <w:rPr>
          <w:noProof/>
        </w:rPr>
      </w:r>
      <w:r>
        <w:rPr>
          <w:noProof/>
        </w:rPr>
        <w:fldChar w:fldCharType="separate"/>
      </w:r>
      <w:r>
        <w:rPr>
          <w:noProof/>
        </w:rPr>
        <w:t>68</w:t>
      </w:r>
      <w:r>
        <w:rPr>
          <w:noProof/>
        </w:rPr>
        <w:fldChar w:fldCharType="end"/>
      </w:r>
    </w:p>
    <w:p w14:paraId="334F886C" w14:textId="51A4D827"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6.2.6.2.18</w:t>
      </w:r>
      <w:r>
        <w:rPr>
          <w:rFonts w:asciiTheme="minorHAnsi" w:eastAsiaTheme="minorEastAsia" w:hAnsiTheme="minorHAnsi" w:cstheme="minorBidi"/>
          <w:noProof/>
          <w:kern w:val="2"/>
          <w:sz w:val="22"/>
          <w:szCs w:val="22"/>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_Toc145951401 \h </w:instrText>
      </w:r>
      <w:r>
        <w:rPr>
          <w:noProof/>
        </w:rPr>
      </w:r>
      <w:r>
        <w:rPr>
          <w:noProof/>
        </w:rPr>
        <w:fldChar w:fldCharType="separate"/>
      </w:r>
      <w:r>
        <w:rPr>
          <w:noProof/>
        </w:rPr>
        <w:t>68</w:t>
      </w:r>
      <w:r>
        <w:rPr>
          <w:noProof/>
        </w:rPr>
        <w:fldChar w:fldCharType="end"/>
      </w:r>
    </w:p>
    <w:p w14:paraId="0D316E3B" w14:textId="743D4149"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6.2.6.2.19</w:t>
      </w:r>
      <w:r>
        <w:rPr>
          <w:rFonts w:asciiTheme="minorHAnsi" w:eastAsiaTheme="minorEastAsia" w:hAnsiTheme="minorHAnsi" w:cstheme="minorBidi"/>
          <w:noProof/>
          <w:kern w:val="2"/>
          <w:sz w:val="22"/>
          <w:szCs w:val="22"/>
          <w:lang w:eastAsia="en-GB"/>
          <w14:ligatures w14:val="standardContextual"/>
        </w:rPr>
        <w:tab/>
      </w:r>
      <w:r>
        <w:rPr>
          <w:noProof/>
        </w:rPr>
        <w:t>Type: QosInfo</w:t>
      </w:r>
      <w:r>
        <w:rPr>
          <w:noProof/>
        </w:rPr>
        <w:tab/>
      </w:r>
      <w:r>
        <w:rPr>
          <w:noProof/>
        </w:rPr>
        <w:fldChar w:fldCharType="begin" w:fldLock="1"/>
      </w:r>
      <w:r>
        <w:rPr>
          <w:noProof/>
        </w:rPr>
        <w:instrText xml:space="preserve"> PAGEREF _Toc145951402 \h </w:instrText>
      </w:r>
      <w:r>
        <w:rPr>
          <w:noProof/>
        </w:rPr>
      </w:r>
      <w:r>
        <w:rPr>
          <w:noProof/>
        </w:rPr>
        <w:fldChar w:fldCharType="separate"/>
      </w:r>
      <w:r>
        <w:rPr>
          <w:noProof/>
        </w:rPr>
        <w:t>69</w:t>
      </w:r>
      <w:r>
        <w:rPr>
          <w:noProof/>
        </w:rPr>
        <w:fldChar w:fldCharType="end"/>
      </w:r>
    </w:p>
    <w:p w14:paraId="3C5E7C7D" w14:textId="6DFC451A"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6.2.6.2.20</w:t>
      </w:r>
      <w:r>
        <w:rPr>
          <w:rFonts w:asciiTheme="minorHAnsi" w:eastAsiaTheme="minorEastAsia" w:hAnsiTheme="minorHAnsi" w:cstheme="minorBidi"/>
          <w:noProof/>
          <w:kern w:val="2"/>
          <w:sz w:val="22"/>
          <w:szCs w:val="22"/>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_Toc145951403 \h </w:instrText>
      </w:r>
      <w:r>
        <w:rPr>
          <w:noProof/>
        </w:rPr>
      </w:r>
      <w:r>
        <w:rPr>
          <w:noProof/>
        </w:rPr>
        <w:fldChar w:fldCharType="separate"/>
      </w:r>
      <w:r>
        <w:rPr>
          <w:noProof/>
        </w:rPr>
        <w:t>69</w:t>
      </w:r>
      <w:r>
        <w:rPr>
          <w:noProof/>
        </w:rPr>
        <w:fldChar w:fldCharType="end"/>
      </w:r>
    </w:p>
    <w:p w14:paraId="0FDAA3F3" w14:textId="66D5D1A4"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6.2.6.2.21</w:t>
      </w:r>
      <w:r>
        <w:rPr>
          <w:rFonts w:asciiTheme="minorHAnsi" w:eastAsiaTheme="minorEastAsia" w:hAnsiTheme="minorHAnsi" w:cstheme="minorBidi"/>
          <w:noProof/>
          <w:kern w:val="2"/>
          <w:sz w:val="22"/>
          <w:szCs w:val="22"/>
          <w:lang w:eastAsia="en-GB"/>
          <w14:ligatures w14:val="standardContextual"/>
        </w:rPr>
        <w:tab/>
      </w:r>
      <w:r>
        <w:rPr>
          <w:noProof/>
        </w:rPr>
        <w:t>Type: QosFlowProfile</w:t>
      </w:r>
      <w:r>
        <w:rPr>
          <w:noProof/>
        </w:rPr>
        <w:tab/>
      </w:r>
      <w:r>
        <w:rPr>
          <w:noProof/>
        </w:rPr>
        <w:fldChar w:fldCharType="begin" w:fldLock="1"/>
      </w:r>
      <w:r>
        <w:rPr>
          <w:noProof/>
        </w:rPr>
        <w:instrText xml:space="preserve"> PAGEREF _Toc145951404 \h </w:instrText>
      </w:r>
      <w:r>
        <w:rPr>
          <w:noProof/>
        </w:rPr>
      </w:r>
      <w:r>
        <w:rPr>
          <w:noProof/>
        </w:rPr>
        <w:fldChar w:fldCharType="separate"/>
      </w:r>
      <w:r>
        <w:rPr>
          <w:noProof/>
        </w:rPr>
        <w:t>69</w:t>
      </w:r>
      <w:r>
        <w:rPr>
          <w:noProof/>
        </w:rPr>
        <w:fldChar w:fldCharType="end"/>
      </w:r>
    </w:p>
    <w:p w14:paraId="51D06144" w14:textId="5F7D78E9"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6.2.6.2.22</w:t>
      </w:r>
      <w:r>
        <w:rPr>
          <w:rFonts w:asciiTheme="minorHAnsi" w:eastAsiaTheme="minorEastAsia" w:hAnsiTheme="minorHAnsi" w:cstheme="minorBidi"/>
          <w:noProof/>
          <w:kern w:val="2"/>
          <w:sz w:val="22"/>
          <w:szCs w:val="22"/>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_Toc145951405 \h </w:instrText>
      </w:r>
      <w:r>
        <w:rPr>
          <w:noProof/>
        </w:rPr>
      </w:r>
      <w:r>
        <w:rPr>
          <w:noProof/>
        </w:rPr>
        <w:fldChar w:fldCharType="separate"/>
      </w:r>
      <w:r>
        <w:rPr>
          <w:noProof/>
        </w:rPr>
        <w:t>70</w:t>
      </w:r>
      <w:r>
        <w:rPr>
          <w:noProof/>
        </w:rPr>
        <w:fldChar w:fldCharType="end"/>
      </w:r>
    </w:p>
    <w:p w14:paraId="42304C30" w14:textId="76ADE706"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6.2.6.2.23</w:t>
      </w:r>
      <w:r>
        <w:rPr>
          <w:rFonts w:asciiTheme="minorHAnsi" w:eastAsiaTheme="minorEastAsia" w:hAnsiTheme="minorHAnsi" w:cstheme="minorBidi"/>
          <w:noProof/>
          <w:kern w:val="2"/>
          <w:sz w:val="22"/>
          <w:szCs w:val="22"/>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_Toc145951406 \h </w:instrText>
      </w:r>
      <w:r>
        <w:rPr>
          <w:noProof/>
        </w:rPr>
      </w:r>
      <w:r>
        <w:rPr>
          <w:noProof/>
        </w:rPr>
        <w:fldChar w:fldCharType="separate"/>
      </w:r>
      <w:r>
        <w:rPr>
          <w:noProof/>
        </w:rPr>
        <w:t>70</w:t>
      </w:r>
      <w:r>
        <w:rPr>
          <w:noProof/>
        </w:rPr>
        <w:fldChar w:fldCharType="end"/>
      </w:r>
    </w:p>
    <w:p w14:paraId="51E7A926" w14:textId="528E8B6A"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_Toc145951407 \h </w:instrText>
      </w:r>
      <w:r>
        <w:rPr>
          <w:noProof/>
        </w:rPr>
      </w:r>
      <w:r>
        <w:rPr>
          <w:noProof/>
        </w:rPr>
        <w:fldChar w:fldCharType="separate"/>
      </w:r>
      <w:r>
        <w:rPr>
          <w:noProof/>
        </w:rPr>
        <w:t>70</w:t>
      </w:r>
      <w:r>
        <w:rPr>
          <w:noProof/>
        </w:rPr>
        <w:fldChar w:fldCharType="end"/>
      </w:r>
    </w:p>
    <w:p w14:paraId="3F50FD3B" w14:textId="2198480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_Toc145951408 \h </w:instrText>
      </w:r>
      <w:r>
        <w:rPr>
          <w:noProof/>
        </w:rPr>
      </w:r>
      <w:r>
        <w:rPr>
          <w:noProof/>
        </w:rPr>
        <w:fldChar w:fldCharType="separate"/>
      </w:r>
      <w:r>
        <w:rPr>
          <w:noProof/>
        </w:rPr>
        <w:t>70</w:t>
      </w:r>
      <w:r>
        <w:rPr>
          <w:noProof/>
        </w:rPr>
        <w:fldChar w:fldCharType="end"/>
      </w:r>
    </w:p>
    <w:p w14:paraId="210FA5E4" w14:textId="5250312B"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_Toc145951409 \h </w:instrText>
      </w:r>
      <w:r>
        <w:rPr>
          <w:noProof/>
        </w:rPr>
      </w:r>
      <w:r>
        <w:rPr>
          <w:noProof/>
        </w:rPr>
        <w:fldChar w:fldCharType="separate"/>
      </w:r>
      <w:r>
        <w:rPr>
          <w:noProof/>
        </w:rPr>
        <w:t>70</w:t>
      </w:r>
      <w:r>
        <w:rPr>
          <w:noProof/>
        </w:rPr>
        <w:fldChar w:fldCharType="end"/>
      </w:r>
    </w:p>
    <w:p w14:paraId="705BCD0E" w14:textId="1FF736B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_Toc145951410 \h </w:instrText>
      </w:r>
      <w:r>
        <w:rPr>
          <w:noProof/>
        </w:rPr>
      </w:r>
      <w:r>
        <w:rPr>
          <w:noProof/>
        </w:rPr>
        <w:fldChar w:fldCharType="separate"/>
      </w:r>
      <w:r>
        <w:rPr>
          <w:noProof/>
        </w:rPr>
        <w:t>70</w:t>
      </w:r>
      <w:r>
        <w:rPr>
          <w:noProof/>
        </w:rPr>
        <w:fldChar w:fldCharType="end"/>
      </w:r>
    </w:p>
    <w:p w14:paraId="0CD678E4" w14:textId="4A5A4A53"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_Toc145951411 \h </w:instrText>
      </w:r>
      <w:r>
        <w:rPr>
          <w:noProof/>
        </w:rPr>
      </w:r>
      <w:r>
        <w:rPr>
          <w:noProof/>
        </w:rPr>
        <w:fldChar w:fldCharType="separate"/>
      </w:r>
      <w:r>
        <w:rPr>
          <w:noProof/>
        </w:rPr>
        <w:t>71</w:t>
      </w:r>
      <w:r>
        <w:rPr>
          <w:noProof/>
        </w:rPr>
        <w:fldChar w:fldCharType="end"/>
      </w:r>
    </w:p>
    <w:p w14:paraId="1AE87E66" w14:textId="2B4D0CFF"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6.2.6.3.5</w:t>
      </w:r>
      <w:r>
        <w:rPr>
          <w:rFonts w:asciiTheme="minorHAnsi" w:eastAsiaTheme="minorEastAsia" w:hAnsiTheme="minorHAnsi" w:cstheme="minorBidi"/>
          <w:noProof/>
          <w:kern w:val="2"/>
          <w:sz w:val="22"/>
          <w:szCs w:val="22"/>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_Toc145951412 \h </w:instrText>
      </w:r>
      <w:r>
        <w:rPr>
          <w:noProof/>
        </w:rPr>
      </w:r>
      <w:r>
        <w:rPr>
          <w:noProof/>
        </w:rPr>
        <w:fldChar w:fldCharType="separate"/>
      </w:r>
      <w:r>
        <w:rPr>
          <w:noProof/>
        </w:rPr>
        <w:t>71</w:t>
      </w:r>
      <w:r>
        <w:rPr>
          <w:noProof/>
        </w:rPr>
        <w:fldChar w:fldCharType="end"/>
      </w:r>
    </w:p>
    <w:p w14:paraId="6445D20A" w14:textId="4C537DEF"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6.2.6.3.6</w:t>
      </w:r>
      <w:r>
        <w:rPr>
          <w:rFonts w:asciiTheme="minorHAnsi" w:eastAsiaTheme="minorEastAsia" w:hAnsiTheme="minorHAnsi" w:cstheme="minorBidi"/>
          <w:noProof/>
          <w:kern w:val="2"/>
          <w:sz w:val="22"/>
          <w:szCs w:val="22"/>
          <w:lang w:eastAsia="en-GB"/>
          <w14:ligatures w14:val="standardContextual"/>
        </w:rPr>
        <w:tab/>
      </w:r>
      <w:r>
        <w:rPr>
          <w:noProof/>
        </w:rPr>
        <w:t>Enumeration: NgapIeType</w:t>
      </w:r>
      <w:r>
        <w:rPr>
          <w:noProof/>
        </w:rPr>
        <w:tab/>
      </w:r>
      <w:r>
        <w:rPr>
          <w:noProof/>
        </w:rPr>
        <w:fldChar w:fldCharType="begin" w:fldLock="1"/>
      </w:r>
      <w:r>
        <w:rPr>
          <w:noProof/>
        </w:rPr>
        <w:instrText xml:space="preserve"> PAGEREF _Toc145951413 \h </w:instrText>
      </w:r>
      <w:r>
        <w:rPr>
          <w:noProof/>
        </w:rPr>
      </w:r>
      <w:r>
        <w:rPr>
          <w:noProof/>
        </w:rPr>
        <w:fldChar w:fldCharType="separate"/>
      </w:r>
      <w:r>
        <w:rPr>
          <w:noProof/>
        </w:rPr>
        <w:t>71</w:t>
      </w:r>
      <w:r>
        <w:rPr>
          <w:noProof/>
        </w:rPr>
        <w:fldChar w:fldCharType="end"/>
      </w:r>
    </w:p>
    <w:p w14:paraId="6597B24E" w14:textId="66AF3AB5"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_Toc145951414 \h </w:instrText>
      </w:r>
      <w:r>
        <w:rPr>
          <w:noProof/>
        </w:rPr>
      </w:r>
      <w:r>
        <w:rPr>
          <w:noProof/>
        </w:rPr>
        <w:fldChar w:fldCharType="separate"/>
      </w:r>
      <w:r>
        <w:rPr>
          <w:noProof/>
        </w:rPr>
        <w:t>71</w:t>
      </w:r>
      <w:r>
        <w:rPr>
          <w:noProof/>
        </w:rPr>
        <w:fldChar w:fldCharType="end"/>
      </w:r>
    </w:p>
    <w:p w14:paraId="07A05107" w14:textId="4F6F331F"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6.2.6.4.1</w:t>
      </w:r>
      <w:r>
        <w:rPr>
          <w:rFonts w:asciiTheme="minorHAnsi" w:eastAsiaTheme="minorEastAsia" w:hAnsiTheme="minorHAnsi" w:cstheme="minorBidi"/>
          <w:noProof/>
          <w:kern w:val="2"/>
          <w:sz w:val="22"/>
          <w:szCs w:val="22"/>
          <w:lang w:eastAsia="en-GB"/>
          <w14:ligatures w14:val="standardContextual"/>
        </w:rPr>
        <w:tab/>
      </w:r>
      <w:r>
        <w:rPr>
          <w:noProof/>
        </w:rPr>
        <w:t>Type: ExtMbsSession</w:t>
      </w:r>
      <w:r>
        <w:rPr>
          <w:noProof/>
        </w:rPr>
        <w:tab/>
      </w:r>
      <w:r>
        <w:rPr>
          <w:noProof/>
        </w:rPr>
        <w:fldChar w:fldCharType="begin" w:fldLock="1"/>
      </w:r>
      <w:r>
        <w:rPr>
          <w:noProof/>
        </w:rPr>
        <w:instrText xml:space="preserve"> PAGEREF _Toc145951415 \h </w:instrText>
      </w:r>
      <w:r>
        <w:rPr>
          <w:noProof/>
        </w:rPr>
      </w:r>
      <w:r>
        <w:rPr>
          <w:noProof/>
        </w:rPr>
        <w:fldChar w:fldCharType="separate"/>
      </w:r>
      <w:r>
        <w:rPr>
          <w:noProof/>
        </w:rPr>
        <w:t>71</w:t>
      </w:r>
      <w:r>
        <w:rPr>
          <w:noProof/>
        </w:rPr>
        <w:fldChar w:fldCharType="end"/>
      </w:r>
    </w:p>
    <w:p w14:paraId="2C51223B" w14:textId="558C36B9"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6.2.6.4.2</w:t>
      </w:r>
      <w:r>
        <w:rPr>
          <w:rFonts w:asciiTheme="minorHAnsi" w:eastAsiaTheme="minorEastAsia" w:hAnsiTheme="minorHAnsi" w:cstheme="minorBidi"/>
          <w:noProof/>
          <w:kern w:val="2"/>
          <w:sz w:val="22"/>
          <w:szCs w:val="22"/>
          <w:lang w:eastAsia="en-GB"/>
          <w14:ligatures w14:val="standardContextual"/>
        </w:rPr>
        <w:tab/>
      </w:r>
      <w:r>
        <w:rPr>
          <w:noProof/>
        </w:rPr>
        <w:t>Type: ExtProblemDetails</w:t>
      </w:r>
      <w:r>
        <w:rPr>
          <w:noProof/>
        </w:rPr>
        <w:tab/>
      </w:r>
      <w:r>
        <w:rPr>
          <w:noProof/>
        </w:rPr>
        <w:fldChar w:fldCharType="begin" w:fldLock="1"/>
      </w:r>
      <w:r>
        <w:rPr>
          <w:noProof/>
        </w:rPr>
        <w:instrText xml:space="preserve"> PAGEREF _Toc145951416 \h </w:instrText>
      </w:r>
      <w:r>
        <w:rPr>
          <w:noProof/>
        </w:rPr>
      </w:r>
      <w:r>
        <w:rPr>
          <w:noProof/>
        </w:rPr>
        <w:fldChar w:fldCharType="separate"/>
      </w:r>
      <w:r>
        <w:rPr>
          <w:noProof/>
        </w:rPr>
        <w:t>72</w:t>
      </w:r>
      <w:r>
        <w:rPr>
          <w:noProof/>
        </w:rPr>
        <w:fldChar w:fldCharType="end"/>
      </w:r>
    </w:p>
    <w:p w14:paraId="3F9AFD1D" w14:textId="38B8A8F6"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_Toc145951417 \h </w:instrText>
      </w:r>
      <w:r>
        <w:rPr>
          <w:noProof/>
        </w:rPr>
      </w:r>
      <w:r>
        <w:rPr>
          <w:noProof/>
        </w:rPr>
        <w:fldChar w:fldCharType="separate"/>
      </w:r>
      <w:r>
        <w:rPr>
          <w:noProof/>
        </w:rPr>
        <w:t>72</w:t>
      </w:r>
      <w:r>
        <w:rPr>
          <w:noProof/>
        </w:rPr>
        <w:fldChar w:fldCharType="end"/>
      </w:r>
    </w:p>
    <w:p w14:paraId="37ED068C" w14:textId="3F39EF0D"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sidRPr="00101FB6">
        <w:rPr>
          <w:noProof/>
          <w:lang w:val="en-US"/>
        </w:rPr>
        <w:t>6.2.6.5.1</w:t>
      </w:r>
      <w:r>
        <w:rPr>
          <w:rFonts w:asciiTheme="minorHAnsi" w:eastAsiaTheme="minorEastAsia" w:hAnsiTheme="minorHAnsi" w:cstheme="minorBidi"/>
          <w:noProof/>
          <w:kern w:val="2"/>
          <w:sz w:val="22"/>
          <w:szCs w:val="22"/>
          <w:lang w:eastAsia="en-GB"/>
          <w14:ligatures w14:val="standardContextual"/>
        </w:rPr>
        <w:tab/>
      </w:r>
      <w:r w:rsidRPr="00101FB6">
        <w:rPr>
          <w:noProof/>
          <w:lang w:val="en-US"/>
        </w:rPr>
        <w:t>Introduction</w:t>
      </w:r>
      <w:r>
        <w:rPr>
          <w:noProof/>
        </w:rPr>
        <w:tab/>
      </w:r>
      <w:r>
        <w:rPr>
          <w:noProof/>
        </w:rPr>
        <w:fldChar w:fldCharType="begin" w:fldLock="1"/>
      </w:r>
      <w:r>
        <w:rPr>
          <w:noProof/>
        </w:rPr>
        <w:instrText xml:space="preserve"> PAGEREF _Toc145951418 \h </w:instrText>
      </w:r>
      <w:r>
        <w:rPr>
          <w:noProof/>
        </w:rPr>
      </w:r>
      <w:r>
        <w:rPr>
          <w:noProof/>
        </w:rPr>
        <w:fldChar w:fldCharType="separate"/>
      </w:r>
      <w:r>
        <w:rPr>
          <w:noProof/>
        </w:rPr>
        <w:t>72</w:t>
      </w:r>
      <w:r>
        <w:rPr>
          <w:noProof/>
        </w:rPr>
        <w:fldChar w:fldCharType="end"/>
      </w:r>
    </w:p>
    <w:p w14:paraId="1B20E781" w14:textId="1DA5AAB6"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6.2.6.5.2</w:t>
      </w:r>
      <w:r>
        <w:rPr>
          <w:rFonts w:asciiTheme="minorHAnsi" w:eastAsiaTheme="minorEastAsia" w:hAnsiTheme="minorHAnsi" w:cstheme="minorBidi"/>
          <w:noProof/>
          <w:kern w:val="2"/>
          <w:sz w:val="22"/>
          <w:szCs w:val="22"/>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_Toc145951419 \h </w:instrText>
      </w:r>
      <w:r>
        <w:rPr>
          <w:noProof/>
        </w:rPr>
      </w:r>
      <w:r>
        <w:rPr>
          <w:noProof/>
        </w:rPr>
        <w:fldChar w:fldCharType="separate"/>
      </w:r>
      <w:r>
        <w:rPr>
          <w:noProof/>
        </w:rPr>
        <w:t>72</w:t>
      </w:r>
      <w:r>
        <w:rPr>
          <w:noProof/>
        </w:rPr>
        <w:fldChar w:fldCharType="end"/>
      </w:r>
    </w:p>
    <w:p w14:paraId="585DEDA5" w14:textId="1DE7C703" w:rsidR="001F1607" w:rsidRDefault="001F1607">
      <w:pPr>
        <w:pStyle w:val="TOC5"/>
        <w:rPr>
          <w:rFonts w:asciiTheme="minorHAnsi" w:eastAsiaTheme="minorEastAsia" w:hAnsiTheme="minorHAnsi" w:cstheme="minorBidi"/>
          <w:noProof/>
          <w:kern w:val="2"/>
          <w:sz w:val="22"/>
          <w:szCs w:val="22"/>
          <w:lang w:eastAsia="en-GB"/>
          <w14:ligatures w14:val="standardContextual"/>
        </w:rPr>
      </w:pPr>
      <w:r>
        <w:rPr>
          <w:noProof/>
        </w:rPr>
        <w:t>6.2.6.5.3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_Toc145951420 \h </w:instrText>
      </w:r>
      <w:r>
        <w:rPr>
          <w:noProof/>
        </w:rPr>
      </w:r>
      <w:r>
        <w:rPr>
          <w:noProof/>
        </w:rPr>
        <w:fldChar w:fldCharType="separate"/>
      </w:r>
      <w:r>
        <w:rPr>
          <w:noProof/>
        </w:rPr>
        <w:t>72</w:t>
      </w:r>
      <w:r>
        <w:rPr>
          <w:noProof/>
        </w:rPr>
        <w:fldChar w:fldCharType="end"/>
      </w:r>
    </w:p>
    <w:p w14:paraId="2672AC1C" w14:textId="6256AE95"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_Toc145951421 \h </w:instrText>
      </w:r>
      <w:r>
        <w:rPr>
          <w:noProof/>
        </w:rPr>
      </w:r>
      <w:r>
        <w:rPr>
          <w:noProof/>
        </w:rPr>
        <w:fldChar w:fldCharType="separate"/>
      </w:r>
      <w:r>
        <w:rPr>
          <w:noProof/>
        </w:rPr>
        <w:t>72</w:t>
      </w:r>
      <w:r>
        <w:rPr>
          <w:noProof/>
        </w:rPr>
        <w:fldChar w:fldCharType="end"/>
      </w:r>
    </w:p>
    <w:p w14:paraId="1841677F" w14:textId="1D1296DC"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_Toc145951422 \h </w:instrText>
      </w:r>
      <w:r>
        <w:rPr>
          <w:noProof/>
        </w:rPr>
      </w:r>
      <w:r>
        <w:rPr>
          <w:noProof/>
        </w:rPr>
        <w:fldChar w:fldCharType="separate"/>
      </w:r>
      <w:r>
        <w:rPr>
          <w:noProof/>
        </w:rPr>
        <w:t>72</w:t>
      </w:r>
      <w:r>
        <w:rPr>
          <w:noProof/>
        </w:rPr>
        <w:fldChar w:fldCharType="end"/>
      </w:r>
    </w:p>
    <w:p w14:paraId="202C24E4" w14:textId="16DF2C41"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_Toc145951423 \h </w:instrText>
      </w:r>
      <w:r>
        <w:rPr>
          <w:noProof/>
        </w:rPr>
      </w:r>
      <w:r>
        <w:rPr>
          <w:noProof/>
        </w:rPr>
        <w:fldChar w:fldCharType="separate"/>
      </w:r>
      <w:r>
        <w:rPr>
          <w:noProof/>
        </w:rPr>
        <w:t>73</w:t>
      </w:r>
      <w:r>
        <w:rPr>
          <w:noProof/>
        </w:rPr>
        <w:fldChar w:fldCharType="end"/>
      </w:r>
    </w:p>
    <w:p w14:paraId="589009AE" w14:textId="3B4242BA" w:rsidR="001F1607" w:rsidRDefault="001F1607">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_Toc145951424 \h </w:instrText>
      </w:r>
      <w:r>
        <w:rPr>
          <w:noProof/>
        </w:rPr>
      </w:r>
      <w:r>
        <w:rPr>
          <w:noProof/>
        </w:rPr>
        <w:fldChar w:fldCharType="separate"/>
      </w:r>
      <w:r>
        <w:rPr>
          <w:noProof/>
        </w:rPr>
        <w:t>73</w:t>
      </w:r>
      <w:r>
        <w:rPr>
          <w:noProof/>
        </w:rPr>
        <w:fldChar w:fldCharType="end"/>
      </w:r>
    </w:p>
    <w:p w14:paraId="28D043A9" w14:textId="0F30FD69"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_Toc145951425 \h </w:instrText>
      </w:r>
      <w:r>
        <w:rPr>
          <w:noProof/>
        </w:rPr>
      </w:r>
      <w:r>
        <w:rPr>
          <w:noProof/>
        </w:rPr>
        <w:fldChar w:fldCharType="separate"/>
      </w:r>
      <w:r>
        <w:rPr>
          <w:noProof/>
        </w:rPr>
        <w:t>73</w:t>
      </w:r>
      <w:r>
        <w:rPr>
          <w:noProof/>
        </w:rPr>
        <w:fldChar w:fldCharType="end"/>
      </w:r>
    </w:p>
    <w:p w14:paraId="58C07000" w14:textId="0D07D503"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_Toc145951426 \h </w:instrText>
      </w:r>
      <w:r>
        <w:rPr>
          <w:noProof/>
        </w:rPr>
      </w:r>
      <w:r>
        <w:rPr>
          <w:noProof/>
        </w:rPr>
        <w:fldChar w:fldCharType="separate"/>
      </w:r>
      <w:r>
        <w:rPr>
          <w:noProof/>
        </w:rPr>
        <w:t>74</w:t>
      </w:r>
      <w:r>
        <w:rPr>
          <w:noProof/>
        </w:rPr>
        <w:fldChar w:fldCharType="end"/>
      </w:r>
    </w:p>
    <w:p w14:paraId="6995A662" w14:textId="5FAF472B" w:rsidR="001F1607" w:rsidRDefault="001F1607">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_Toc145951427 \h </w:instrText>
      </w:r>
      <w:r>
        <w:rPr>
          <w:noProof/>
        </w:rPr>
      </w:r>
      <w:r>
        <w:rPr>
          <w:noProof/>
        </w:rPr>
        <w:fldChar w:fldCharType="separate"/>
      </w:r>
      <w:r>
        <w:rPr>
          <w:noProof/>
        </w:rPr>
        <w:t>74</w:t>
      </w:r>
      <w:r>
        <w:rPr>
          <w:noProof/>
        </w:rPr>
        <w:fldChar w:fldCharType="end"/>
      </w:r>
    </w:p>
    <w:p w14:paraId="2D1CFD81" w14:textId="10FC17F1"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_Toc145951428 \h </w:instrText>
      </w:r>
      <w:r>
        <w:rPr>
          <w:noProof/>
        </w:rPr>
      </w:r>
      <w:r>
        <w:rPr>
          <w:noProof/>
        </w:rPr>
        <w:fldChar w:fldCharType="separate"/>
      </w:r>
      <w:r>
        <w:rPr>
          <w:noProof/>
        </w:rPr>
        <w:t>74</w:t>
      </w:r>
      <w:r>
        <w:rPr>
          <w:noProof/>
        </w:rPr>
        <w:fldChar w:fldCharType="end"/>
      </w:r>
    </w:p>
    <w:p w14:paraId="4C361A06" w14:textId="2C1E905B"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Nmbsmf_TMGI API</w:t>
      </w:r>
      <w:r>
        <w:rPr>
          <w:noProof/>
        </w:rPr>
        <w:tab/>
      </w:r>
      <w:r>
        <w:rPr>
          <w:noProof/>
        </w:rPr>
        <w:fldChar w:fldCharType="begin" w:fldLock="1"/>
      </w:r>
      <w:r>
        <w:rPr>
          <w:noProof/>
        </w:rPr>
        <w:instrText xml:space="preserve"> PAGEREF _Toc145951429 \h </w:instrText>
      </w:r>
      <w:r>
        <w:rPr>
          <w:noProof/>
        </w:rPr>
      </w:r>
      <w:r>
        <w:rPr>
          <w:noProof/>
        </w:rPr>
        <w:fldChar w:fldCharType="separate"/>
      </w:r>
      <w:r>
        <w:rPr>
          <w:noProof/>
        </w:rPr>
        <w:t>75</w:t>
      </w:r>
      <w:r>
        <w:rPr>
          <w:noProof/>
        </w:rPr>
        <w:fldChar w:fldCharType="end"/>
      </w:r>
    </w:p>
    <w:p w14:paraId="5291420D" w14:textId="1F868154" w:rsidR="001F1607" w:rsidRDefault="001F1607">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Nmbsmf_MBSSession API</w:t>
      </w:r>
      <w:r>
        <w:rPr>
          <w:noProof/>
        </w:rPr>
        <w:tab/>
      </w:r>
      <w:r>
        <w:rPr>
          <w:noProof/>
        </w:rPr>
        <w:fldChar w:fldCharType="begin" w:fldLock="1"/>
      </w:r>
      <w:r>
        <w:rPr>
          <w:noProof/>
        </w:rPr>
        <w:instrText xml:space="preserve"> PAGEREF _Toc145951430 \h </w:instrText>
      </w:r>
      <w:r>
        <w:rPr>
          <w:noProof/>
        </w:rPr>
      </w:r>
      <w:r>
        <w:rPr>
          <w:noProof/>
        </w:rPr>
        <w:fldChar w:fldCharType="separate"/>
      </w:r>
      <w:r>
        <w:rPr>
          <w:noProof/>
        </w:rPr>
        <w:t>77</w:t>
      </w:r>
      <w:r>
        <w:rPr>
          <w:noProof/>
        </w:rPr>
        <w:fldChar w:fldCharType="end"/>
      </w:r>
    </w:p>
    <w:p w14:paraId="51D7105B" w14:textId="299FDFD0" w:rsidR="00080512" w:rsidRPr="00052626" w:rsidRDefault="00747515"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510696579"/>
      <w:bookmarkStart w:id="41" w:name="_Toc35971371"/>
      <w:bookmarkStart w:id="42" w:name="_Toc67903495"/>
      <w:bookmarkStart w:id="43" w:name="_Toc145951246"/>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3"/>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4" w:name="_Toc81558520"/>
      <w:bookmarkStart w:id="45" w:name="_Toc85876971"/>
      <w:bookmarkStart w:id="46" w:name="_Toc88681423"/>
      <w:bookmarkStart w:id="47" w:name="_Toc89678110"/>
      <w:bookmarkStart w:id="48" w:name="_Toc98501203"/>
      <w:bookmarkStart w:id="49" w:name="_Toc106634487"/>
      <w:bookmarkStart w:id="50" w:name="_Toc114825266"/>
      <w:bookmarkStart w:id="51" w:name="_Toc122089295"/>
      <w:bookmarkStart w:id="52" w:name="_Toc129098416"/>
      <w:bookmarkStart w:id="53" w:name="_Toc129166772"/>
      <w:bookmarkStart w:id="54" w:name="_Toc510696580"/>
      <w:bookmarkStart w:id="55" w:name="_Toc35971372"/>
      <w:bookmarkStart w:id="56" w:name="_Toc67903496"/>
      <w:bookmarkStart w:id="57" w:name="_Toc81558521"/>
      <w:bookmarkStart w:id="58" w:name="_Toc145951247"/>
      <w:bookmarkEnd w:id="40"/>
      <w:bookmarkEnd w:id="41"/>
      <w:bookmarkEnd w:id="42"/>
      <w:r w:rsidRPr="00052626">
        <w:t>2</w:t>
      </w:r>
      <w:r w:rsidRPr="00052626">
        <w:tab/>
        <w:t>References</w:t>
      </w:r>
      <w:bookmarkEnd w:id="44"/>
      <w:bookmarkEnd w:id="45"/>
      <w:bookmarkEnd w:id="46"/>
      <w:bookmarkEnd w:id="47"/>
      <w:bookmarkEnd w:id="48"/>
      <w:bookmarkEnd w:id="49"/>
      <w:bookmarkEnd w:id="50"/>
      <w:bookmarkEnd w:id="51"/>
      <w:bookmarkEnd w:id="52"/>
      <w:bookmarkEnd w:id="53"/>
      <w:bookmarkEnd w:id="58"/>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59"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59"/>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0" w:name="_Toc85876972"/>
      <w:bookmarkStart w:id="61" w:name="_Toc88681424"/>
      <w:bookmarkStart w:id="62" w:name="_Toc89678111"/>
      <w:bookmarkStart w:id="63" w:name="_Toc98501204"/>
      <w:bookmarkStart w:id="64" w:name="_Toc106634488"/>
      <w:bookmarkStart w:id="65" w:name="_Toc114825267"/>
      <w:bookmarkStart w:id="66" w:name="_Toc122089296"/>
      <w:bookmarkStart w:id="67" w:name="_Toc129098417"/>
      <w:bookmarkStart w:id="68" w:name="_Toc129166773"/>
      <w:bookmarkStart w:id="69" w:name="_Toc145951248"/>
      <w:r w:rsidRPr="00052626">
        <w:t>3</w:t>
      </w:r>
      <w:r w:rsidRPr="00052626">
        <w:tab/>
        <w:t>Definitions, symbols and abbreviations</w:t>
      </w:r>
      <w:bookmarkEnd w:id="54"/>
      <w:bookmarkEnd w:id="55"/>
      <w:bookmarkEnd w:id="56"/>
      <w:bookmarkEnd w:id="57"/>
      <w:bookmarkEnd w:id="60"/>
      <w:bookmarkEnd w:id="61"/>
      <w:bookmarkEnd w:id="62"/>
      <w:bookmarkEnd w:id="63"/>
      <w:bookmarkEnd w:id="64"/>
      <w:bookmarkEnd w:id="65"/>
      <w:bookmarkEnd w:id="66"/>
      <w:bookmarkEnd w:id="67"/>
      <w:bookmarkEnd w:id="68"/>
      <w:bookmarkEnd w:id="69"/>
    </w:p>
    <w:p w14:paraId="5AB8F883" w14:textId="77777777" w:rsidR="008A6D4A" w:rsidRPr="00052626" w:rsidRDefault="008A6D4A" w:rsidP="0053693A">
      <w:pPr>
        <w:pStyle w:val="Heading2"/>
      </w:pPr>
      <w:bookmarkStart w:id="70" w:name="_Toc510696581"/>
      <w:bookmarkStart w:id="71" w:name="_Toc35971373"/>
      <w:bookmarkStart w:id="72" w:name="_Toc67903497"/>
      <w:bookmarkStart w:id="73" w:name="_Toc81558522"/>
      <w:bookmarkStart w:id="74" w:name="_Toc85876973"/>
      <w:bookmarkStart w:id="75" w:name="_Toc88681425"/>
      <w:bookmarkStart w:id="76" w:name="_Toc89678112"/>
      <w:bookmarkStart w:id="77" w:name="_Toc98501205"/>
      <w:bookmarkStart w:id="78" w:name="_Toc106634489"/>
      <w:bookmarkStart w:id="79" w:name="_Toc114825268"/>
      <w:bookmarkStart w:id="80" w:name="_Toc122089297"/>
      <w:bookmarkStart w:id="81" w:name="_Toc129098418"/>
      <w:bookmarkStart w:id="82" w:name="_Toc129166774"/>
      <w:bookmarkStart w:id="83" w:name="_Toc145951249"/>
      <w:r w:rsidRPr="00052626">
        <w:t>3.1</w:t>
      </w:r>
      <w:r w:rsidRPr="00052626">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4" w:name="_Toc81558524"/>
      <w:bookmarkStart w:id="85" w:name="_Toc85876975"/>
      <w:bookmarkStart w:id="86" w:name="_Toc88681427"/>
      <w:bookmarkStart w:id="87" w:name="_Toc89678114"/>
      <w:bookmarkStart w:id="88" w:name="_Toc98501206"/>
      <w:bookmarkStart w:id="89" w:name="_Toc106634490"/>
      <w:bookmarkStart w:id="90" w:name="_Toc114825269"/>
      <w:bookmarkStart w:id="91" w:name="_Toc122089298"/>
      <w:bookmarkStart w:id="92" w:name="_Toc129098419"/>
      <w:bookmarkStart w:id="93" w:name="_Toc129166775"/>
      <w:bookmarkStart w:id="94" w:name="_Toc145951250"/>
      <w:r w:rsidRPr="00052626">
        <w:t>3.</w:t>
      </w:r>
      <w:r w:rsidR="00D704F4">
        <w:t>2</w:t>
      </w:r>
      <w:r w:rsidRPr="00052626">
        <w:tab/>
        <w:t>Abbreviations</w:t>
      </w:r>
      <w:bookmarkEnd w:id="84"/>
      <w:bookmarkEnd w:id="85"/>
      <w:bookmarkEnd w:id="86"/>
      <w:bookmarkEnd w:id="87"/>
      <w:bookmarkEnd w:id="88"/>
      <w:bookmarkEnd w:id="89"/>
      <w:bookmarkEnd w:id="90"/>
      <w:bookmarkEnd w:id="91"/>
      <w:bookmarkEnd w:id="92"/>
      <w:bookmarkEnd w:id="93"/>
      <w:bookmarkEnd w:id="94"/>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95" w:name="_Toc510696584"/>
      <w:bookmarkStart w:id="96" w:name="_Toc35971376"/>
      <w:bookmarkStart w:id="97" w:name="_Toc67903500"/>
      <w:bookmarkStart w:id="98" w:name="_Toc75192259"/>
      <w:bookmarkStart w:id="99" w:name="_Toc81558525"/>
      <w:bookmarkStart w:id="100" w:name="_Toc85876976"/>
      <w:bookmarkStart w:id="101" w:name="_Toc88681428"/>
      <w:bookmarkStart w:id="102" w:name="_Toc89678115"/>
      <w:bookmarkStart w:id="103" w:name="_Toc98501207"/>
      <w:bookmarkStart w:id="104" w:name="_Toc106634491"/>
      <w:bookmarkStart w:id="105" w:name="_Toc114825270"/>
      <w:bookmarkStart w:id="106" w:name="_Toc122089299"/>
      <w:bookmarkStart w:id="107" w:name="_Toc129098420"/>
      <w:bookmarkStart w:id="108" w:name="_Toc129166776"/>
      <w:bookmarkStart w:id="109" w:name="_Toc145951251"/>
      <w:r w:rsidRPr="00052626">
        <w:lastRenderedPageBreak/>
        <w:t>4</w:t>
      </w:r>
      <w:r w:rsidRPr="00052626">
        <w:tab/>
        <w:t>Overview</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6286AA0" w14:textId="77777777" w:rsidR="00BA43B4" w:rsidRPr="00052626" w:rsidRDefault="00BA43B4" w:rsidP="0053693A">
      <w:pPr>
        <w:pStyle w:val="Heading2"/>
      </w:pPr>
      <w:bookmarkStart w:id="110" w:name="_Toc25073751"/>
      <w:bookmarkStart w:id="111" w:name="_Toc34062916"/>
      <w:bookmarkStart w:id="112" w:name="_Toc43119884"/>
      <w:bookmarkStart w:id="113" w:name="_Toc49767936"/>
      <w:bookmarkStart w:id="114" w:name="_Toc56434109"/>
      <w:bookmarkStart w:id="115" w:name="_Toc67687683"/>
      <w:bookmarkStart w:id="116" w:name="_Toc81558526"/>
      <w:bookmarkStart w:id="117" w:name="_Toc85876977"/>
      <w:bookmarkStart w:id="118" w:name="_Toc88681429"/>
      <w:bookmarkStart w:id="119" w:name="_Toc89678116"/>
      <w:bookmarkStart w:id="120" w:name="_Toc98501208"/>
      <w:bookmarkStart w:id="121" w:name="_Toc106634492"/>
      <w:bookmarkStart w:id="122" w:name="_Toc114825271"/>
      <w:bookmarkStart w:id="123" w:name="_Toc122089300"/>
      <w:bookmarkStart w:id="124" w:name="_Toc129098421"/>
      <w:bookmarkStart w:id="125" w:name="_Toc129166777"/>
      <w:bookmarkStart w:id="126" w:name="_Toc145951252"/>
      <w:r w:rsidRPr="00052626">
        <w:t>4.1</w:t>
      </w:r>
      <w:r w:rsidRPr="00052626">
        <w:tab/>
        <w:t>Introduction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8pt" o:ole="">
            <v:imagedata r:id="rId13" o:title=""/>
          </v:shape>
          <o:OLEObject Type="Embed" ProgID="Visio.Drawing.11" ShapeID="_x0000_i1027" DrawAspect="Content" ObjectID="_1756564172"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27" w:name="_Toc81558527"/>
      <w:bookmarkStart w:id="128" w:name="_Toc85876978"/>
      <w:bookmarkStart w:id="129" w:name="_Toc88681430"/>
      <w:bookmarkStart w:id="130" w:name="_Toc89678117"/>
      <w:bookmarkStart w:id="131" w:name="_Toc98501209"/>
      <w:bookmarkStart w:id="132" w:name="_Toc106634493"/>
      <w:bookmarkStart w:id="133" w:name="_Toc114825272"/>
      <w:bookmarkStart w:id="134" w:name="_Toc122089301"/>
      <w:bookmarkStart w:id="135" w:name="_Toc129098422"/>
      <w:bookmarkStart w:id="136" w:name="_Toc129166778"/>
      <w:bookmarkStart w:id="137" w:name="_Toc145951253"/>
      <w:r w:rsidRPr="00052626">
        <w:t>5</w:t>
      </w:r>
      <w:r w:rsidRPr="00052626">
        <w:tab/>
        <w:t>Services offered by the MB-SMF</w:t>
      </w:r>
      <w:bookmarkEnd w:id="127"/>
      <w:bookmarkEnd w:id="128"/>
      <w:bookmarkEnd w:id="129"/>
      <w:bookmarkEnd w:id="130"/>
      <w:bookmarkEnd w:id="131"/>
      <w:bookmarkEnd w:id="132"/>
      <w:bookmarkEnd w:id="133"/>
      <w:bookmarkEnd w:id="134"/>
      <w:bookmarkEnd w:id="135"/>
      <w:bookmarkEnd w:id="136"/>
      <w:bookmarkEnd w:id="137"/>
    </w:p>
    <w:p w14:paraId="7EEA52DB" w14:textId="77777777" w:rsidR="008A66D4" w:rsidRPr="00052626" w:rsidRDefault="008A66D4" w:rsidP="0053693A">
      <w:pPr>
        <w:pStyle w:val="Heading2"/>
      </w:pPr>
      <w:bookmarkStart w:id="138" w:name="_Toc510696586"/>
      <w:bookmarkStart w:id="139" w:name="_Toc35971378"/>
      <w:bookmarkStart w:id="140" w:name="_Toc67903502"/>
      <w:bookmarkStart w:id="141" w:name="_Toc75192261"/>
      <w:bookmarkStart w:id="142" w:name="_Toc81558528"/>
      <w:bookmarkStart w:id="143" w:name="_Toc85876979"/>
      <w:bookmarkStart w:id="144" w:name="_Toc88681431"/>
      <w:bookmarkStart w:id="145" w:name="_Toc89678118"/>
      <w:bookmarkStart w:id="146" w:name="_Toc98501210"/>
      <w:bookmarkStart w:id="147" w:name="_Toc106634494"/>
      <w:bookmarkStart w:id="148" w:name="_Toc114825273"/>
      <w:bookmarkStart w:id="149" w:name="_Toc122089302"/>
      <w:bookmarkStart w:id="150" w:name="_Toc129098423"/>
      <w:bookmarkStart w:id="151" w:name="_Toc129166779"/>
      <w:bookmarkStart w:id="152" w:name="_Toc145951254"/>
      <w:r w:rsidRPr="00052626">
        <w:t>5.1</w:t>
      </w:r>
      <w:r w:rsidRPr="00052626">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5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54" w:name="_PERM_MCCTEMPBM_CRPT81600003___7"/>
            <w:bookmarkEnd w:id="15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54"/>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55" w:name="_Toc510696587"/>
      <w:bookmarkStart w:id="156" w:name="_Toc35971379"/>
      <w:bookmarkStart w:id="157" w:name="_Toc67903503"/>
      <w:bookmarkStart w:id="158" w:name="_Toc75426338"/>
      <w:bookmarkStart w:id="159" w:name="_Toc81558529"/>
      <w:bookmarkStart w:id="160" w:name="_Toc85876980"/>
      <w:bookmarkStart w:id="161" w:name="_Toc88681432"/>
      <w:bookmarkStart w:id="162" w:name="_Toc89678119"/>
      <w:bookmarkStart w:id="163" w:name="_Toc98501211"/>
      <w:bookmarkStart w:id="164" w:name="_Toc106634495"/>
      <w:bookmarkStart w:id="165" w:name="_Toc114825274"/>
      <w:bookmarkStart w:id="166" w:name="_Toc122089303"/>
      <w:bookmarkStart w:id="167" w:name="_Toc129098424"/>
      <w:bookmarkStart w:id="168" w:name="_Toc129166780"/>
      <w:bookmarkStart w:id="169" w:name="_Toc510696589"/>
      <w:bookmarkStart w:id="170" w:name="_Toc35971381"/>
      <w:bookmarkStart w:id="171" w:name="_Toc67903505"/>
      <w:bookmarkStart w:id="172" w:name="_Toc510696592"/>
      <w:bookmarkStart w:id="173" w:name="_Toc35971384"/>
      <w:bookmarkStart w:id="174" w:name="_Toc67903508"/>
      <w:bookmarkStart w:id="175" w:name="_Toc75426343"/>
      <w:bookmarkStart w:id="176" w:name="_Toc81558534"/>
      <w:bookmarkStart w:id="177" w:name="_Toc81558537"/>
      <w:bookmarkStart w:id="178" w:name="_Toc145951255"/>
      <w:r w:rsidRPr="00052626">
        <w:t>5.2</w:t>
      </w:r>
      <w:r w:rsidRPr="00052626">
        <w:tab/>
        <w:t>Nmbsmf_TMGI Service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78"/>
    </w:p>
    <w:p w14:paraId="72668644" w14:textId="77777777" w:rsidR="00947CE8" w:rsidRPr="00052626" w:rsidRDefault="00947CE8" w:rsidP="0053693A">
      <w:pPr>
        <w:pStyle w:val="Heading3"/>
      </w:pPr>
      <w:bookmarkStart w:id="179" w:name="_Toc510696588"/>
      <w:bookmarkStart w:id="180" w:name="_Toc35971380"/>
      <w:bookmarkStart w:id="181" w:name="_Toc67903504"/>
      <w:bookmarkStart w:id="182" w:name="_Toc75426339"/>
      <w:bookmarkStart w:id="183" w:name="_Toc81558530"/>
      <w:bookmarkStart w:id="184" w:name="_Toc85876981"/>
      <w:bookmarkStart w:id="185" w:name="_Toc88681433"/>
      <w:bookmarkStart w:id="186" w:name="_Toc89678120"/>
      <w:bookmarkStart w:id="187" w:name="_Toc98501212"/>
      <w:bookmarkStart w:id="188" w:name="_Toc106634496"/>
      <w:bookmarkStart w:id="189" w:name="_Toc114825275"/>
      <w:bookmarkStart w:id="190" w:name="_Toc122089304"/>
      <w:bookmarkStart w:id="191" w:name="_Toc129098425"/>
      <w:bookmarkStart w:id="192" w:name="_Toc129166781"/>
      <w:bookmarkStart w:id="193" w:name="_Toc145951256"/>
      <w:r w:rsidRPr="00052626">
        <w:t>5.2.1</w:t>
      </w:r>
      <w:r w:rsidRPr="00052626">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94" w:name="_Toc81558531"/>
      <w:bookmarkStart w:id="195" w:name="_Toc85876982"/>
      <w:bookmarkStart w:id="196" w:name="_Toc88681434"/>
      <w:bookmarkStart w:id="197" w:name="_Toc89678121"/>
      <w:bookmarkStart w:id="198" w:name="_Toc98501213"/>
      <w:bookmarkStart w:id="199" w:name="_Toc106634497"/>
      <w:bookmarkStart w:id="200" w:name="_Toc114825276"/>
      <w:bookmarkStart w:id="201" w:name="_Toc122089305"/>
      <w:bookmarkStart w:id="202" w:name="_Toc129098426"/>
      <w:bookmarkStart w:id="203" w:name="_Toc129166782"/>
      <w:bookmarkStart w:id="204" w:name="_Toc145951257"/>
      <w:bookmarkEnd w:id="169"/>
      <w:bookmarkEnd w:id="170"/>
      <w:bookmarkEnd w:id="171"/>
      <w:r w:rsidRPr="00052626">
        <w:lastRenderedPageBreak/>
        <w:t>5.2.2</w:t>
      </w:r>
      <w:r w:rsidRPr="00052626">
        <w:tab/>
        <w:t>Service Operations</w:t>
      </w:r>
      <w:bookmarkEnd w:id="194"/>
      <w:bookmarkEnd w:id="195"/>
      <w:bookmarkEnd w:id="196"/>
      <w:bookmarkEnd w:id="197"/>
      <w:bookmarkEnd w:id="198"/>
      <w:bookmarkEnd w:id="199"/>
      <w:bookmarkEnd w:id="200"/>
      <w:bookmarkEnd w:id="201"/>
      <w:bookmarkEnd w:id="202"/>
      <w:bookmarkEnd w:id="203"/>
      <w:bookmarkEnd w:id="204"/>
    </w:p>
    <w:p w14:paraId="74BBC0F0" w14:textId="77777777" w:rsidR="00947CE8" w:rsidRPr="00052626" w:rsidRDefault="00947CE8" w:rsidP="0053693A">
      <w:pPr>
        <w:pStyle w:val="Heading4"/>
      </w:pPr>
      <w:bookmarkStart w:id="205" w:name="_Toc510696590"/>
      <w:bookmarkStart w:id="206" w:name="_Toc35971382"/>
      <w:bookmarkStart w:id="207" w:name="_Toc67903506"/>
      <w:bookmarkStart w:id="208" w:name="_Toc75426341"/>
      <w:bookmarkStart w:id="209" w:name="_Toc81558532"/>
      <w:bookmarkStart w:id="210" w:name="_Toc85876983"/>
      <w:bookmarkStart w:id="211" w:name="_Toc88681435"/>
      <w:bookmarkStart w:id="212" w:name="_Toc89678122"/>
      <w:bookmarkStart w:id="213" w:name="_Toc98501214"/>
      <w:bookmarkStart w:id="214" w:name="_Toc106634498"/>
      <w:bookmarkStart w:id="215" w:name="_Toc114825277"/>
      <w:bookmarkStart w:id="216" w:name="_Toc122089306"/>
      <w:bookmarkStart w:id="217" w:name="_Toc129098427"/>
      <w:bookmarkStart w:id="218" w:name="_Toc145951258"/>
      <w:r w:rsidRPr="00052626">
        <w:t>5.2.2.1</w:t>
      </w:r>
      <w:r w:rsidRPr="00052626">
        <w:tab/>
        <w:t>Introduction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19" w:name="_Toc510696591"/>
      <w:bookmarkStart w:id="220" w:name="_Toc35971383"/>
      <w:bookmarkStart w:id="221" w:name="_Toc67903507"/>
      <w:bookmarkStart w:id="222" w:name="_Toc75426342"/>
      <w:bookmarkStart w:id="223" w:name="_Toc81558533"/>
      <w:bookmarkStart w:id="224" w:name="_Toc85876984"/>
      <w:bookmarkStart w:id="225" w:name="_Toc88681436"/>
      <w:bookmarkStart w:id="226" w:name="_Toc89678123"/>
      <w:bookmarkStart w:id="227" w:name="_Toc98501215"/>
      <w:bookmarkStart w:id="228" w:name="_Toc106634499"/>
      <w:bookmarkStart w:id="229" w:name="_Toc114825278"/>
      <w:bookmarkStart w:id="230" w:name="_Toc122089307"/>
      <w:bookmarkStart w:id="231" w:name="_Toc129098428"/>
      <w:bookmarkStart w:id="232" w:name="_Toc145951259"/>
      <w:r w:rsidRPr="00052626">
        <w:t>5.2.2.2</w:t>
      </w:r>
      <w:r w:rsidRPr="00052626">
        <w:tab/>
        <w:t>TMGI Allocate service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623607C" w14:textId="77777777" w:rsidR="00947CE8" w:rsidRPr="00052626" w:rsidRDefault="00947CE8" w:rsidP="0053693A">
      <w:pPr>
        <w:pStyle w:val="Heading5"/>
      </w:pPr>
      <w:bookmarkStart w:id="233" w:name="_Toc85876985"/>
      <w:bookmarkStart w:id="234" w:name="_Toc88681437"/>
      <w:bookmarkStart w:id="235" w:name="_Toc89678124"/>
      <w:bookmarkStart w:id="236" w:name="_Toc98501216"/>
      <w:bookmarkStart w:id="237" w:name="_Toc106634500"/>
      <w:bookmarkStart w:id="238" w:name="_Toc114825279"/>
      <w:bookmarkStart w:id="239" w:name="_Toc122089308"/>
      <w:bookmarkStart w:id="240" w:name="_Toc129098429"/>
      <w:bookmarkStart w:id="241" w:name="_Toc145951260"/>
      <w:r w:rsidRPr="00052626">
        <w:t>5.2.2.2.1</w:t>
      </w:r>
      <w:r w:rsidRPr="00052626">
        <w:tab/>
        <w:t>General</w:t>
      </w:r>
      <w:bookmarkEnd w:id="172"/>
      <w:bookmarkEnd w:id="173"/>
      <w:bookmarkEnd w:id="174"/>
      <w:bookmarkEnd w:id="175"/>
      <w:bookmarkEnd w:id="176"/>
      <w:bookmarkEnd w:id="233"/>
      <w:bookmarkEnd w:id="234"/>
      <w:bookmarkEnd w:id="235"/>
      <w:bookmarkEnd w:id="236"/>
      <w:bookmarkEnd w:id="237"/>
      <w:bookmarkEnd w:id="238"/>
      <w:bookmarkEnd w:id="239"/>
      <w:bookmarkEnd w:id="240"/>
      <w:bookmarkEnd w:id="241"/>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9pt;height:108.55pt" o:ole="">
            <v:imagedata r:id="rId15" o:title=""/>
          </v:shape>
          <o:OLEObject Type="Embed" ProgID="Visio.Drawing.11" ShapeID="_x0000_i1028" DrawAspect="Content" ObjectID="_1756564173" r:id="rId16"/>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42" w:name="_Toc510696595"/>
      <w:bookmarkStart w:id="243" w:name="_Toc35971387"/>
      <w:bookmarkStart w:id="244" w:name="_Toc67903511"/>
      <w:bookmarkStart w:id="245" w:name="_Toc75426346"/>
      <w:bookmarkStart w:id="246" w:name="_Toc81558535"/>
      <w:bookmarkStart w:id="247" w:name="_Toc85876986"/>
      <w:bookmarkStart w:id="248" w:name="_Toc88681438"/>
      <w:bookmarkStart w:id="249" w:name="_Toc89678125"/>
      <w:bookmarkStart w:id="250" w:name="_Toc98501217"/>
      <w:bookmarkStart w:id="251" w:name="_Toc106634501"/>
      <w:bookmarkStart w:id="252" w:name="_Toc114825280"/>
      <w:bookmarkStart w:id="253" w:name="_Toc122089309"/>
      <w:bookmarkStart w:id="254" w:name="_Toc129098430"/>
      <w:bookmarkStart w:id="255" w:name="_Toc145951261"/>
      <w:r w:rsidRPr="00052626">
        <w:t>5.2.2.3</w:t>
      </w:r>
      <w:r w:rsidRPr="00052626">
        <w:tab/>
        <w:t>TMGI Deallocate service operation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9747507" w14:textId="77777777" w:rsidR="00947CE8" w:rsidRPr="00052626" w:rsidRDefault="00947CE8" w:rsidP="0053693A">
      <w:pPr>
        <w:pStyle w:val="Heading5"/>
      </w:pPr>
      <w:bookmarkStart w:id="256" w:name="_Toc81558536"/>
      <w:bookmarkStart w:id="257" w:name="_Toc85876987"/>
      <w:bookmarkStart w:id="258" w:name="_Toc88681439"/>
      <w:bookmarkStart w:id="259" w:name="_Toc89678126"/>
      <w:bookmarkStart w:id="260" w:name="_Toc98501218"/>
      <w:bookmarkStart w:id="261" w:name="_Toc106634502"/>
      <w:bookmarkStart w:id="262" w:name="_Toc114825281"/>
      <w:bookmarkStart w:id="263" w:name="_Toc122089310"/>
      <w:bookmarkStart w:id="264" w:name="_Toc129098431"/>
      <w:bookmarkStart w:id="265" w:name="_Toc145951262"/>
      <w:r w:rsidRPr="00052626">
        <w:t>5.2.2.3.1</w:t>
      </w:r>
      <w:r w:rsidRPr="00052626">
        <w:tab/>
        <w:t>General</w:t>
      </w:r>
      <w:bookmarkEnd w:id="256"/>
      <w:bookmarkEnd w:id="257"/>
      <w:bookmarkEnd w:id="258"/>
      <w:bookmarkEnd w:id="259"/>
      <w:bookmarkEnd w:id="260"/>
      <w:bookmarkEnd w:id="261"/>
      <w:bookmarkEnd w:id="262"/>
      <w:bookmarkEnd w:id="263"/>
      <w:bookmarkEnd w:id="264"/>
      <w:bookmarkEnd w:id="265"/>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55pt" o:ole="">
            <v:imagedata r:id="rId17" o:title=""/>
          </v:shape>
          <o:OLEObject Type="Embed" ProgID="Visio.Drawing.11" ShapeID="_x0000_i1029" DrawAspect="Content" ObjectID="_1756564174"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66" w:name="_Toc85876988"/>
      <w:bookmarkStart w:id="267" w:name="_Toc88681440"/>
      <w:bookmarkStart w:id="268" w:name="_Toc89678127"/>
      <w:bookmarkStart w:id="269" w:name="_Toc98501219"/>
      <w:bookmarkEnd w:id="17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70" w:name="_Toc106634503"/>
      <w:bookmarkStart w:id="271" w:name="_Toc114825282"/>
      <w:bookmarkStart w:id="272" w:name="_Toc122089311"/>
      <w:bookmarkStart w:id="273" w:name="_Toc129098432"/>
      <w:bookmarkStart w:id="274" w:name="_Toc129166783"/>
      <w:bookmarkStart w:id="275" w:name="_Toc145951263"/>
      <w:r w:rsidRPr="00052626">
        <w:t>5.3</w:t>
      </w:r>
      <w:r w:rsidRPr="00052626">
        <w:tab/>
        <w:t>Nmbsmf_MBSSession Service</w:t>
      </w:r>
      <w:bookmarkEnd w:id="266"/>
      <w:bookmarkEnd w:id="267"/>
      <w:bookmarkEnd w:id="268"/>
      <w:bookmarkEnd w:id="269"/>
      <w:bookmarkEnd w:id="270"/>
      <w:bookmarkEnd w:id="271"/>
      <w:bookmarkEnd w:id="272"/>
      <w:bookmarkEnd w:id="273"/>
      <w:bookmarkEnd w:id="274"/>
      <w:bookmarkEnd w:id="275"/>
    </w:p>
    <w:p w14:paraId="0CBA1ED0" w14:textId="77777777" w:rsidR="008E5E16" w:rsidRPr="00052626" w:rsidRDefault="008E5E16" w:rsidP="0053693A">
      <w:pPr>
        <w:pStyle w:val="Heading3"/>
      </w:pPr>
      <w:bookmarkStart w:id="276" w:name="_Toc81558538"/>
      <w:bookmarkStart w:id="277" w:name="_Toc85876989"/>
      <w:bookmarkStart w:id="278" w:name="_Toc88681441"/>
      <w:bookmarkStart w:id="279" w:name="_Toc89678128"/>
      <w:bookmarkStart w:id="280" w:name="_Toc98501220"/>
      <w:bookmarkStart w:id="281" w:name="_Toc106634504"/>
      <w:bookmarkStart w:id="282" w:name="_Toc114825283"/>
      <w:bookmarkStart w:id="283" w:name="_Toc122089312"/>
      <w:bookmarkStart w:id="284" w:name="_Toc129098433"/>
      <w:bookmarkStart w:id="285" w:name="_Toc129166784"/>
      <w:bookmarkStart w:id="286" w:name="_Toc145951264"/>
      <w:r w:rsidRPr="00052626">
        <w:t>5.3.1</w:t>
      </w:r>
      <w:r w:rsidRPr="00052626">
        <w:tab/>
        <w:t>Service Description</w:t>
      </w:r>
      <w:bookmarkEnd w:id="276"/>
      <w:bookmarkEnd w:id="277"/>
      <w:bookmarkEnd w:id="278"/>
      <w:bookmarkEnd w:id="279"/>
      <w:bookmarkEnd w:id="280"/>
      <w:bookmarkEnd w:id="281"/>
      <w:bookmarkEnd w:id="282"/>
      <w:bookmarkEnd w:id="283"/>
      <w:bookmarkEnd w:id="284"/>
      <w:bookmarkEnd w:id="285"/>
      <w:bookmarkEnd w:id="286"/>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287" w:name="_Toc81558539"/>
      <w:bookmarkStart w:id="288" w:name="_Toc85876990"/>
      <w:bookmarkStart w:id="289" w:name="_Toc88681442"/>
      <w:bookmarkStart w:id="290" w:name="_Toc89678129"/>
      <w:bookmarkStart w:id="291" w:name="_Toc98501221"/>
      <w:bookmarkStart w:id="292" w:name="_Toc106634505"/>
      <w:bookmarkStart w:id="293" w:name="_Toc114825284"/>
      <w:bookmarkStart w:id="294" w:name="_Toc122089313"/>
      <w:bookmarkStart w:id="295" w:name="_Toc129098434"/>
      <w:bookmarkStart w:id="296" w:name="_Toc129166785"/>
      <w:bookmarkStart w:id="297" w:name="_Toc76042707"/>
      <w:bookmarkStart w:id="298" w:name="_Toc145951265"/>
      <w:r w:rsidRPr="00052626">
        <w:t>5.3.2</w:t>
      </w:r>
      <w:r w:rsidRPr="00052626">
        <w:tab/>
        <w:t>Service Operations</w:t>
      </w:r>
      <w:bookmarkEnd w:id="287"/>
      <w:bookmarkEnd w:id="288"/>
      <w:bookmarkEnd w:id="289"/>
      <w:bookmarkEnd w:id="290"/>
      <w:bookmarkEnd w:id="291"/>
      <w:bookmarkEnd w:id="292"/>
      <w:bookmarkEnd w:id="293"/>
      <w:bookmarkEnd w:id="294"/>
      <w:bookmarkEnd w:id="295"/>
      <w:bookmarkEnd w:id="296"/>
      <w:bookmarkEnd w:id="298"/>
    </w:p>
    <w:p w14:paraId="6A48D6EA" w14:textId="77777777" w:rsidR="002953E1" w:rsidRPr="00052626" w:rsidRDefault="002953E1" w:rsidP="0053693A">
      <w:pPr>
        <w:pStyle w:val="Heading4"/>
      </w:pPr>
      <w:bookmarkStart w:id="299" w:name="_Toc81558540"/>
      <w:bookmarkStart w:id="300" w:name="_Toc85876991"/>
      <w:bookmarkStart w:id="301" w:name="_Toc88681443"/>
      <w:bookmarkStart w:id="302" w:name="_Toc89678130"/>
      <w:bookmarkStart w:id="303" w:name="_Toc98501222"/>
      <w:bookmarkStart w:id="304" w:name="_Toc106634506"/>
      <w:bookmarkStart w:id="305" w:name="_Toc114825285"/>
      <w:bookmarkStart w:id="306" w:name="_Toc122089314"/>
      <w:bookmarkStart w:id="307" w:name="_Toc129098435"/>
      <w:bookmarkStart w:id="308" w:name="_Toc145951266"/>
      <w:r w:rsidRPr="00052626">
        <w:t>5.3.2.1</w:t>
      </w:r>
      <w:r w:rsidRPr="00052626">
        <w:tab/>
        <w:t>Introduction</w:t>
      </w:r>
      <w:bookmarkEnd w:id="299"/>
      <w:bookmarkEnd w:id="300"/>
      <w:bookmarkEnd w:id="301"/>
      <w:bookmarkEnd w:id="302"/>
      <w:bookmarkEnd w:id="303"/>
      <w:bookmarkEnd w:id="304"/>
      <w:bookmarkEnd w:id="305"/>
      <w:bookmarkEnd w:id="306"/>
      <w:bookmarkEnd w:id="307"/>
      <w:bookmarkEnd w:id="308"/>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09" w:name="_Toc81558541"/>
      <w:bookmarkStart w:id="310" w:name="_Toc85876992"/>
      <w:bookmarkStart w:id="311" w:name="_Toc88681444"/>
      <w:bookmarkStart w:id="312" w:name="_Toc89678131"/>
      <w:bookmarkStart w:id="313" w:name="_Toc98501223"/>
      <w:bookmarkStart w:id="314" w:name="_Toc106634507"/>
      <w:bookmarkStart w:id="315" w:name="_Toc114825286"/>
      <w:bookmarkStart w:id="316" w:name="_Toc122089315"/>
      <w:bookmarkStart w:id="317" w:name="_Toc129098436"/>
      <w:bookmarkStart w:id="318" w:name="_Toc81558543"/>
      <w:bookmarkStart w:id="319" w:name="_Toc145951267"/>
      <w:r w:rsidRPr="00052626">
        <w:t>5.3.2.2</w:t>
      </w:r>
      <w:r w:rsidRPr="00052626">
        <w:tab/>
        <w:t>Create</w:t>
      </w:r>
      <w:bookmarkEnd w:id="309"/>
      <w:bookmarkEnd w:id="310"/>
      <w:bookmarkEnd w:id="311"/>
      <w:bookmarkEnd w:id="312"/>
      <w:bookmarkEnd w:id="313"/>
      <w:bookmarkEnd w:id="314"/>
      <w:bookmarkEnd w:id="315"/>
      <w:bookmarkEnd w:id="316"/>
      <w:bookmarkEnd w:id="317"/>
      <w:bookmarkEnd w:id="319"/>
    </w:p>
    <w:p w14:paraId="5189BA82" w14:textId="77777777" w:rsidR="000A7C24" w:rsidRPr="00052626" w:rsidRDefault="000A7C24" w:rsidP="0053693A">
      <w:pPr>
        <w:pStyle w:val="Heading5"/>
      </w:pPr>
      <w:bookmarkStart w:id="320" w:name="_Toc81558542"/>
      <w:bookmarkStart w:id="321" w:name="_Toc85876993"/>
      <w:bookmarkStart w:id="322" w:name="_Toc88681445"/>
      <w:bookmarkStart w:id="323" w:name="_Toc89678132"/>
      <w:bookmarkStart w:id="324" w:name="_Toc98501224"/>
      <w:bookmarkStart w:id="325" w:name="_Toc106634508"/>
      <w:bookmarkStart w:id="326" w:name="_Toc114825287"/>
      <w:bookmarkStart w:id="327" w:name="_Toc122089316"/>
      <w:bookmarkStart w:id="328" w:name="_Toc129098437"/>
      <w:bookmarkStart w:id="329" w:name="_Toc145951268"/>
      <w:r w:rsidRPr="00052626">
        <w:t>5.3.2.2.1</w:t>
      </w:r>
      <w:r w:rsidRPr="00052626">
        <w:tab/>
        <w:t>General</w:t>
      </w:r>
      <w:bookmarkEnd w:id="320"/>
      <w:bookmarkEnd w:id="321"/>
      <w:bookmarkEnd w:id="322"/>
      <w:bookmarkEnd w:id="323"/>
      <w:bookmarkEnd w:id="324"/>
      <w:bookmarkEnd w:id="325"/>
      <w:bookmarkEnd w:id="326"/>
      <w:bookmarkEnd w:id="327"/>
      <w:bookmarkEnd w:id="328"/>
      <w:bookmarkEnd w:id="329"/>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9A7BC1E" w:rsidR="000A7C24" w:rsidRPr="00052626" w:rsidRDefault="00E86907" w:rsidP="00577850">
      <w:pPr>
        <w:pStyle w:val="NO"/>
      </w:pPr>
      <w:r>
        <w:t>NOTE:</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78F5A3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55pt" o:ole="">
            <v:imagedata r:id="rId19" o:title=""/>
          </v:shape>
          <o:OLEObject Type="Embed" ProgID="Visio.Drawing.11" ShapeID="_x0000_i1030" DrawAspect="Content" ObjectID="_1756564175" r:id="rId20"/>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09253A01" w:rsidR="00D3293A" w:rsidRPr="00052626"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w:t>
      </w:r>
      <w:r w:rsidRPr="00052626">
        <w:lastRenderedPageBreak/>
        <w:t xml:space="preserve">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30"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bookmarkEnd w:id="330"/>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31" w:name="_Toc85876994"/>
      <w:bookmarkStart w:id="332" w:name="_Toc88681446"/>
      <w:bookmarkStart w:id="333" w:name="_Toc89678133"/>
      <w:bookmarkStart w:id="334" w:name="_Toc98501225"/>
      <w:bookmarkStart w:id="335" w:name="_Toc106634509"/>
      <w:bookmarkStart w:id="336" w:name="_Toc114825288"/>
      <w:bookmarkStart w:id="337" w:name="_Toc122089317"/>
      <w:bookmarkStart w:id="338" w:name="_Toc129098438"/>
      <w:bookmarkStart w:id="339" w:name="_Toc81558545"/>
      <w:bookmarkStart w:id="340" w:name="_Toc145951269"/>
      <w:bookmarkEnd w:id="318"/>
      <w:r w:rsidRPr="00052626">
        <w:t>5.3.2.3</w:t>
      </w:r>
      <w:r w:rsidRPr="00052626">
        <w:tab/>
        <w:t>Update</w:t>
      </w:r>
      <w:bookmarkEnd w:id="331"/>
      <w:bookmarkEnd w:id="332"/>
      <w:bookmarkEnd w:id="333"/>
      <w:bookmarkEnd w:id="334"/>
      <w:bookmarkEnd w:id="335"/>
      <w:bookmarkEnd w:id="336"/>
      <w:bookmarkEnd w:id="337"/>
      <w:bookmarkEnd w:id="338"/>
      <w:bookmarkEnd w:id="340"/>
    </w:p>
    <w:p w14:paraId="1837A93C" w14:textId="77777777" w:rsidR="000A7C24" w:rsidRPr="00052626" w:rsidRDefault="000A7C24" w:rsidP="0053693A">
      <w:pPr>
        <w:pStyle w:val="Heading5"/>
      </w:pPr>
      <w:bookmarkStart w:id="341" w:name="_Toc81558544"/>
      <w:bookmarkStart w:id="342" w:name="_Toc85876995"/>
      <w:bookmarkStart w:id="343" w:name="_Toc88681447"/>
      <w:bookmarkStart w:id="344" w:name="_Toc89678134"/>
      <w:bookmarkStart w:id="345" w:name="_Toc98501226"/>
      <w:bookmarkStart w:id="346" w:name="_Toc106634510"/>
      <w:bookmarkStart w:id="347" w:name="_Toc114825289"/>
      <w:bookmarkStart w:id="348" w:name="_Toc122089318"/>
      <w:bookmarkStart w:id="349" w:name="_Toc129098439"/>
      <w:bookmarkStart w:id="350" w:name="_Toc145951270"/>
      <w:r w:rsidRPr="00052626">
        <w:t>5.3.2.3.1</w:t>
      </w:r>
      <w:r w:rsidRPr="00052626">
        <w:tab/>
        <w:t>General</w:t>
      </w:r>
      <w:bookmarkEnd w:id="341"/>
      <w:bookmarkEnd w:id="342"/>
      <w:bookmarkEnd w:id="343"/>
      <w:bookmarkEnd w:id="344"/>
      <w:bookmarkEnd w:id="345"/>
      <w:bookmarkEnd w:id="346"/>
      <w:bookmarkEnd w:id="347"/>
      <w:bookmarkEnd w:id="348"/>
      <w:bookmarkEnd w:id="349"/>
      <w:bookmarkEnd w:id="350"/>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5.75pt;height:108.55pt" o:ole="">
            <v:imagedata r:id="rId21" o:title=""/>
          </v:shape>
          <o:OLEObject Type="Embed" ProgID="Visio.Drawing.11" ShapeID="_x0000_i1031" DrawAspect="Content" ObjectID="_1756564176"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lastRenderedPageBreak/>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06814729"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51" w:name="_Toc85876996"/>
      <w:bookmarkStart w:id="352" w:name="_Toc88681448"/>
      <w:bookmarkStart w:id="353" w:name="_Toc89678135"/>
      <w:bookmarkStart w:id="354" w:name="_Toc98501227"/>
      <w:bookmarkStart w:id="355" w:name="_Toc106634511"/>
      <w:bookmarkStart w:id="356" w:name="_Toc114825290"/>
      <w:bookmarkStart w:id="357" w:name="_Toc122089319"/>
      <w:bookmarkStart w:id="358" w:name="_Toc129098440"/>
      <w:bookmarkStart w:id="359" w:name="_Toc81558547"/>
      <w:bookmarkStart w:id="360" w:name="_Toc77761041"/>
      <w:bookmarkStart w:id="361" w:name="_Toc81558554"/>
      <w:bookmarkStart w:id="362" w:name="_Toc145951271"/>
      <w:bookmarkEnd w:id="297"/>
      <w:bookmarkEnd w:id="339"/>
      <w:r w:rsidRPr="00052626">
        <w:t>5.3.2.4</w:t>
      </w:r>
      <w:r w:rsidRPr="00052626">
        <w:tab/>
        <w:t>Release</w:t>
      </w:r>
      <w:bookmarkEnd w:id="351"/>
      <w:bookmarkEnd w:id="352"/>
      <w:bookmarkEnd w:id="353"/>
      <w:bookmarkEnd w:id="354"/>
      <w:bookmarkEnd w:id="355"/>
      <w:bookmarkEnd w:id="356"/>
      <w:bookmarkEnd w:id="357"/>
      <w:bookmarkEnd w:id="358"/>
      <w:bookmarkEnd w:id="362"/>
    </w:p>
    <w:p w14:paraId="006DAD1D" w14:textId="77777777" w:rsidR="000A7C24" w:rsidRPr="00052626" w:rsidRDefault="000A7C24" w:rsidP="0053693A">
      <w:pPr>
        <w:pStyle w:val="Heading5"/>
      </w:pPr>
      <w:bookmarkStart w:id="363" w:name="_Toc81558546"/>
      <w:bookmarkStart w:id="364" w:name="_Toc85876997"/>
      <w:bookmarkStart w:id="365" w:name="_Toc88681449"/>
      <w:bookmarkStart w:id="366" w:name="_Toc89678136"/>
      <w:bookmarkStart w:id="367" w:name="_Toc98501228"/>
      <w:bookmarkStart w:id="368" w:name="_Toc106634512"/>
      <w:bookmarkStart w:id="369" w:name="_Toc114825291"/>
      <w:bookmarkStart w:id="370" w:name="_Toc122089320"/>
      <w:bookmarkStart w:id="371" w:name="_Toc129098441"/>
      <w:bookmarkStart w:id="372" w:name="_Toc145951272"/>
      <w:r w:rsidRPr="00052626">
        <w:t>5.3.2.4.1</w:t>
      </w:r>
      <w:r w:rsidRPr="00052626">
        <w:tab/>
        <w:t>General</w:t>
      </w:r>
      <w:bookmarkEnd w:id="363"/>
      <w:bookmarkEnd w:id="364"/>
      <w:bookmarkEnd w:id="365"/>
      <w:bookmarkEnd w:id="366"/>
      <w:bookmarkEnd w:id="367"/>
      <w:bookmarkEnd w:id="368"/>
      <w:bookmarkEnd w:id="369"/>
      <w:bookmarkEnd w:id="370"/>
      <w:bookmarkEnd w:id="371"/>
      <w:bookmarkEnd w:id="372"/>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55pt" o:ole="">
            <v:imagedata r:id="rId23" o:title=""/>
          </v:shape>
          <o:OLEObject Type="Embed" ProgID="Visio.Drawing.11" ShapeID="_x0000_i1032" DrawAspect="Content" ObjectID="_1756564177"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lastRenderedPageBreak/>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373" w:name="_Toc85876998"/>
      <w:bookmarkStart w:id="374" w:name="_Toc88681450"/>
      <w:bookmarkStart w:id="375" w:name="_Toc89678137"/>
      <w:bookmarkStart w:id="376" w:name="_Toc98501229"/>
      <w:bookmarkStart w:id="377" w:name="_Toc106634513"/>
      <w:bookmarkStart w:id="378" w:name="_Toc114825292"/>
      <w:bookmarkStart w:id="379" w:name="_Toc122089321"/>
      <w:bookmarkStart w:id="380" w:name="_Toc129098442"/>
      <w:bookmarkStart w:id="381" w:name="_Toc145951273"/>
      <w:r w:rsidRPr="00052626">
        <w:t>5.3.2.5</w:t>
      </w:r>
      <w:r w:rsidRPr="00052626">
        <w:tab/>
        <w:t>ContextUpdate</w:t>
      </w:r>
      <w:bookmarkEnd w:id="373"/>
      <w:bookmarkEnd w:id="374"/>
      <w:bookmarkEnd w:id="375"/>
      <w:bookmarkEnd w:id="376"/>
      <w:bookmarkEnd w:id="377"/>
      <w:bookmarkEnd w:id="378"/>
      <w:bookmarkEnd w:id="379"/>
      <w:bookmarkEnd w:id="380"/>
      <w:bookmarkEnd w:id="381"/>
    </w:p>
    <w:p w14:paraId="55D0AA3D" w14:textId="43E9ADA7" w:rsidR="002126DA" w:rsidRPr="00052626" w:rsidRDefault="002126DA" w:rsidP="0053693A">
      <w:pPr>
        <w:pStyle w:val="Heading5"/>
      </w:pPr>
      <w:bookmarkStart w:id="382" w:name="_Toc85876999"/>
      <w:bookmarkStart w:id="383" w:name="_Toc88681451"/>
      <w:bookmarkStart w:id="384" w:name="_Toc89678138"/>
      <w:bookmarkStart w:id="385" w:name="_Toc98501230"/>
      <w:bookmarkStart w:id="386" w:name="_Toc106634514"/>
      <w:bookmarkStart w:id="387" w:name="_Toc114825293"/>
      <w:bookmarkStart w:id="388" w:name="_Toc122089322"/>
      <w:bookmarkStart w:id="389" w:name="_Toc129098443"/>
      <w:bookmarkStart w:id="390" w:name="_Toc145951274"/>
      <w:r w:rsidRPr="00052626">
        <w:t>5.3.2.5.1</w:t>
      </w:r>
      <w:r w:rsidRPr="00052626">
        <w:tab/>
        <w:t>General</w:t>
      </w:r>
      <w:bookmarkEnd w:id="382"/>
      <w:bookmarkEnd w:id="383"/>
      <w:bookmarkEnd w:id="384"/>
      <w:bookmarkEnd w:id="385"/>
      <w:bookmarkEnd w:id="386"/>
      <w:bookmarkEnd w:id="387"/>
      <w:bookmarkEnd w:id="388"/>
      <w:bookmarkEnd w:id="389"/>
      <w:bookmarkEnd w:id="39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55pt" o:ole="">
            <v:imagedata r:id="rId25" o:title=""/>
          </v:shape>
          <o:OLEObject Type="Embed" ProgID="Visio.Drawing.11" ShapeID="_x0000_i1033" DrawAspect="Content" ObjectID="_1756564178" r:id="rId26"/>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lastRenderedPageBreak/>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40B32087"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clause 7.2.1.4 and clause 7.2.2.4 of </w:t>
      </w:r>
      <w:r w:rsidRPr="00052626">
        <w:t>3GPP TS 23.247 [14]</w:t>
      </w:r>
      <w:r>
        <w:t>.</w:t>
      </w:r>
    </w:p>
    <w:p w14:paraId="074DBD5D" w14:textId="77777777" w:rsidR="00ED25D7" w:rsidRDefault="00ED25D7" w:rsidP="00ED25D7">
      <w:pPr>
        <w:pStyle w:val="B1"/>
        <w:ind w:firstLine="0"/>
      </w:pPr>
      <w:bookmarkStart w:id="391" w:name="_PERM_MCCTEMPBM_CRPT81600007___3"/>
      <w:r>
        <w:t>If the Leave indication was received in the request, the MB-SMF shall remove the information of the AMF from the context of the multicast MBS session.</w:t>
      </w:r>
    </w:p>
    <w:bookmarkEnd w:id="391"/>
    <w:p w14:paraId="3BE4AAFB" w14:textId="07F721C8"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392" w:name="_Toc85877000"/>
      <w:bookmarkStart w:id="393" w:name="_Toc88681452"/>
      <w:bookmarkStart w:id="394" w:name="_Toc89678139"/>
      <w:bookmarkStart w:id="395" w:name="_Toc98501231"/>
      <w:bookmarkStart w:id="396" w:name="_Toc106634515"/>
      <w:bookmarkStart w:id="397" w:name="_Toc114825294"/>
      <w:bookmarkStart w:id="398" w:name="_Toc122089323"/>
      <w:bookmarkStart w:id="399" w:name="_Toc129098444"/>
      <w:bookmarkStart w:id="400" w:name="_Toc145951275"/>
      <w:r w:rsidRPr="00052626">
        <w:t>5.3.2.6</w:t>
      </w:r>
      <w:r w:rsidRPr="00052626">
        <w:tab/>
        <w:t>StatusSubscribe service operation</w:t>
      </w:r>
      <w:bookmarkEnd w:id="392"/>
      <w:bookmarkEnd w:id="393"/>
      <w:bookmarkEnd w:id="394"/>
      <w:bookmarkEnd w:id="395"/>
      <w:bookmarkEnd w:id="396"/>
      <w:bookmarkEnd w:id="397"/>
      <w:bookmarkEnd w:id="398"/>
      <w:bookmarkEnd w:id="399"/>
      <w:bookmarkEnd w:id="400"/>
    </w:p>
    <w:p w14:paraId="301B5BE0" w14:textId="777DF0CA" w:rsidR="00587048" w:rsidRPr="00052626" w:rsidRDefault="00587048" w:rsidP="0053693A">
      <w:pPr>
        <w:pStyle w:val="Heading5"/>
      </w:pPr>
      <w:bookmarkStart w:id="401" w:name="_Toc85877001"/>
      <w:bookmarkStart w:id="402" w:name="_Toc88681453"/>
      <w:bookmarkStart w:id="403" w:name="_Toc89678140"/>
      <w:bookmarkStart w:id="404" w:name="_Toc98501232"/>
      <w:bookmarkStart w:id="405" w:name="_Toc106634516"/>
      <w:bookmarkStart w:id="406" w:name="_Toc114825295"/>
      <w:bookmarkStart w:id="407" w:name="_Toc122089324"/>
      <w:bookmarkStart w:id="408" w:name="_Toc129098445"/>
      <w:bookmarkStart w:id="409" w:name="_Toc145951276"/>
      <w:r w:rsidRPr="00052626">
        <w:t>5.3.2.6.1</w:t>
      </w:r>
      <w:r w:rsidRPr="00052626">
        <w:tab/>
        <w:t>General</w:t>
      </w:r>
      <w:bookmarkEnd w:id="401"/>
      <w:bookmarkEnd w:id="402"/>
      <w:bookmarkEnd w:id="403"/>
      <w:bookmarkEnd w:id="404"/>
      <w:bookmarkEnd w:id="405"/>
      <w:bookmarkEnd w:id="406"/>
      <w:bookmarkEnd w:id="407"/>
      <w:bookmarkEnd w:id="408"/>
      <w:bookmarkEnd w:id="409"/>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10" w:name="_Toc85877002"/>
      <w:bookmarkStart w:id="411" w:name="_Toc88681454"/>
      <w:bookmarkStart w:id="412" w:name="_Toc89678141"/>
      <w:bookmarkStart w:id="413" w:name="_Toc98501233"/>
      <w:bookmarkStart w:id="414" w:name="_Toc106634517"/>
      <w:bookmarkStart w:id="415" w:name="_Toc114825296"/>
      <w:bookmarkStart w:id="416" w:name="_Toc122089325"/>
      <w:bookmarkStart w:id="417" w:name="_Toc129098446"/>
      <w:bookmarkStart w:id="418" w:name="_Toc145951277"/>
      <w:r w:rsidRPr="00052626">
        <w:lastRenderedPageBreak/>
        <w:t>5.3.2.6.2</w:t>
      </w:r>
      <w:r w:rsidRPr="00052626">
        <w:tab/>
        <w:t>Subscription creation</w:t>
      </w:r>
      <w:bookmarkEnd w:id="410"/>
      <w:bookmarkEnd w:id="411"/>
      <w:bookmarkEnd w:id="412"/>
      <w:bookmarkEnd w:id="413"/>
      <w:bookmarkEnd w:id="414"/>
      <w:bookmarkEnd w:id="415"/>
      <w:bookmarkEnd w:id="416"/>
      <w:bookmarkEnd w:id="417"/>
      <w:bookmarkEnd w:id="418"/>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3pt;height:131.1pt" o:ole="">
            <v:imagedata r:id="rId27" o:title=""/>
          </v:shape>
          <o:OLEObject Type="Embed" ProgID="Visio.Drawing.11" ShapeID="_x0000_i1034" DrawAspect="Content" ObjectID="_1756564179" r:id="rId28"/>
        </w:object>
      </w:r>
    </w:p>
    <w:p w14:paraId="75622A28" w14:textId="6269B01C" w:rsidR="00587048" w:rsidRPr="00052626" w:rsidRDefault="00587048" w:rsidP="00587048">
      <w:pPr>
        <w:pStyle w:val="TF"/>
      </w:pPr>
      <w:r w:rsidRPr="00052626">
        <w:t>Figure 5.3.2.6.2-1: Subscribing to MB-SMF notifications</w:t>
      </w:r>
    </w:p>
    <w:p w14:paraId="51F8448E" w14:textId="2ED7AB28"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19" w:name="_Toc85877003"/>
      <w:bookmarkStart w:id="420" w:name="_Toc88681455"/>
      <w:bookmarkStart w:id="421" w:name="_Toc89678142"/>
      <w:bookmarkStart w:id="422" w:name="_Toc98501234"/>
      <w:bookmarkStart w:id="423" w:name="_Toc106634518"/>
      <w:bookmarkStart w:id="424" w:name="_Toc114825297"/>
      <w:bookmarkStart w:id="425" w:name="_Toc122089326"/>
      <w:bookmarkStart w:id="426" w:name="_Toc129098447"/>
      <w:bookmarkStart w:id="427" w:name="_Toc145951278"/>
      <w:r w:rsidRPr="00052626">
        <w:lastRenderedPageBreak/>
        <w:t>5.3.2.6.3</w:t>
      </w:r>
      <w:r w:rsidRPr="00052626">
        <w:tab/>
        <w:t>Subscription update</w:t>
      </w:r>
      <w:bookmarkEnd w:id="419"/>
      <w:bookmarkEnd w:id="420"/>
      <w:bookmarkEnd w:id="421"/>
      <w:bookmarkEnd w:id="422"/>
      <w:bookmarkEnd w:id="423"/>
      <w:bookmarkEnd w:id="424"/>
      <w:bookmarkEnd w:id="425"/>
      <w:bookmarkEnd w:id="426"/>
      <w:bookmarkEnd w:id="427"/>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9pt;height:108.55pt" o:ole="">
            <v:imagedata r:id="rId29" o:title=""/>
          </v:shape>
          <o:OLEObject Type="Embed" ProgID="Visio.Drawing.11" ShapeID="_x0000_i1035" DrawAspect="Content" ObjectID="_1756564180"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28" w:name="_Toc85877004"/>
      <w:bookmarkStart w:id="429" w:name="_Toc88681456"/>
      <w:bookmarkStart w:id="430" w:name="_Toc89678143"/>
      <w:bookmarkStart w:id="431" w:name="_Toc98501235"/>
      <w:bookmarkStart w:id="432" w:name="_Toc106634519"/>
      <w:bookmarkStart w:id="433" w:name="_Toc114825298"/>
      <w:bookmarkStart w:id="434" w:name="_Toc122089327"/>
      <w:bookmarkStart w:id="435" w:name="_Toc129098448"/>
      <w:bookmarkStart w:id="436" w:name="_Toc145951279"/>
      <w:r w:rsidRPr="00052626">
        <w:t>5.3.2.7</w:t>
      </w:r>
      <w:r w:rsidRPr="00052626">
        <w:tab/>
        <w:t>StatusUnsubscribe</w:t>
      </w:r>
      <w:bookmarkEnd w:id="428"/>
      <w:bookmarkEnd w:id="429"/>
      <w:bookmarkEnd w:id="430"/>
      <w:bookmarkEnd w:id="431"/>
      <w:bookmarkEnd w:id="432"/>
      <w:bookmarkEnd w:id="433"/>
      <w:bookmarkEnd w:id="434"/>
      <w:bookmarkEnd w:id="435"/>
      <w:bookmarkEnd w:id="436"/>
    </w:p>
    <w:p w14:paraId="53EE9482" w14:textId="7F80532B" w:rsidR="00587048" w:rsidRPr="00052626" w:rsidRDefault="00587048" w:rsidP="0053693A">
      <w:pPr>
        <w:pStyle w:val="Heading5"/>
      </w:pPr>
      <w:bookmarkStart w:id="437" w:name="_Toc85877005"/>
      <w:bookmarkStart w:id="438" w:name="_Toc88681457"/>
      <w:bookmarkStart w:id="439" w:name="_Toc89678144"/>
      <w:bookmarkStart w:id="440" w:name="_Toc98501236"/>
      <w:bookmarkStart w:id="441" w:name="_Toc106634520"/>
      <w:bookmarkStart w:id="442" w:name="_Toc114825299"/>
      <w:bookmarkStart w:id="443" w:name="_Toc122089328"/>
      <w:bookmarkStart w:id="444" w:name="_Toc129098449"/>
      <w:bookmarkStart w:id="445" w:name="_Toc145951280"/>
      <w:r w:rsidRPr="00052626">
        <w:t>5.3.2.7.1</w:t>
      </w:r>
      <w:r w:rsidRPr="00052626">
        <w:tab/>
        <w:t>General</w:t>
      </w:r>
      <w:bookmarkEnd w:id="437"/>
      <w:bookmarkEnd w:id="438"/>
      <w:bookmarkEnd w:id="439"/>
      <w:bookmarkEnd w:id="440"/>
      <w:bookmarkEnd w:id="441"/>
      <w:bookmarkEnd w:id="442"/>
      <w:bookmarkEnd w:id="443"/>
      <w:bookmarkEnd w:id="444"/>
      <w:bookmarkEnd w:id="445"/>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9pt;height:108.55pt" o:ole="">
            <v:imagedata r:id="rId31" o:title=""/>
          </v:shape>
          <o:OLEObject Type="Embed" ProgID="Visio.Drawing.11" ShapeID="_x0000_i1036" DrawAspect="Content" ObjectID="_1756564181"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46" w:name="_Toc85877006"/>
      <w:bookmarkStart w:id="447" w:name="_Toc88681458"/>
      <w:bookmarkStart w:id="448" w:name="_Toc89678145"/>
      <w:bookmarkStart w:id="449" w:name="_Toc98501237"/>
      <w:bookmarkStart w:id="450" w:name="_Toc106634521"/>
      <w:bookmarkStart w:id="451" w:name="_Toc114825300"/>
      <w:bookmarkStart w:id="452" w:name="_Toc122089329"/>
      <w:bookmarkStart w:id="453" w:name="_Toc129098450"/>
      <w:bookmarkStart w:id="454" w:name="_Toc145951281"/>
      <w:r w:rsidRPr="00052626">
        <w:t>5.3.2.8</w:t>
      </w:r>
      <w:r w:rsidRPr="00052626">
        <w:tab/>
        <w:t>StatusNotify</w:t>
      </w:r>
      <w:bookmarkEnd w:id="446"/>
      <w:bookmarkEnd w:id="447"/>
      <w:bookmarkEnd w:id="448"/>
      <w:bookmarkEnd w:id="449"/>
      <w:bookmarkEnd w:id="450"/>
      <w:bookmarkEnd w:id="451"/>
      <w:bookmarkEnd w:id="452"/>
      <w:bookmarkEnd w:id="453"/>
      <w:bookmarkEnd w:id="454"/>
    </w:p>
    <w:p w14:paraId="41E28726" w14:textId="3635C7ED" w:rsidR="00587048" w:rsidRPr="00052626" w:rsidRDefault="00587048" w:rsidP="0053693A">
      <w:pPr>
        <w:pStyle w:val="Heading5"/>
      </w:pPr>
      <w:bookmarkStart w:id="455" w:name="_Toc85877007"/>
      <w:bookmarkStart w:id="456" w:name="_Toc88681459"/>
      <w:bookmarkStart w:id="457" w:name="_Toc89678146"/>
      <w:bookmarkStart w:id="458" w:name="_Toc98501238"/>
      <w:bookmarkStart w:id="459" w:name="_Toc106634522"/>
      <w:bookmarkStart w:id="460" w:name="_Toc114825301"/>
      <w:bookmarkStart w:id="461" w:name="_Toc122089330"/>
      <w:bookmarkStart w:id="462" w:name="_Toc129098451"/>
      <w:bookmarkStart w:id="463" w:name="_Toc145951282"/>
      <w:r w:rsidRPr="00052626">
        <w:t>5.3.2.8.1</w:t>
      </w:r>
      <w:r w:rsidRPr="00052626">
        <w:tab/>
        <w:t>General</w:t>
      </w:r>
      <w:bookmarkEnd w:id="455"/>
      <w:bookmarkEnd w:id="456"/>
      <w:bookmarkEnd w:id="457"/>
      <w:bookmarkEnd w:id="458"/>
      <w:bookmarkEnd w:id="459"/>
      <w:bookmarkEnd w:id="460"/>
      <w:bookmarkEnd w:id="461"/>
      <w:bookmarkEnd w:id="462"/>
      <w:bookmarkEnd w:id="463"/>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9pt;height:108.55pt" o:ole="">
            <v:imagedata r:id="rId33" o:title=""/>
          </v:shape>
          <o:OLEObject Type="Embed" ProgID="Visio.Drawing.11" ShapeID="_x0000_i1037" DrawAspect="Content" ObjectID="_1756564182" r:id="rId34"/>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lastRenderedPageBreak/>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464" w:name="_Toc85877008"/>
      <w:bookmarkStart w:id="465" w:name="_Toc88681460"/>
      <w:bookmarkStart w:id="466" w:name="_Toc89678147"/>
      <w:bookmarkStart w:id="467" w:name="_Toc98501239"/>
      <w:bookmarkStart w:id="468" w:name="_Toc106634523"/>
      <w:bookmarkStart w:id="469" w:name="_Toc114825302"/>
      <w:bookmarkStart w:id="470" w:name="_Toc122089331"/>
      <w:bookmarkStart w:id="471" w:name="_Toc129098452"/>
      <w:bookmarkStart w:id="472" w:name="_Toc145951283"/>
      <w:r w:rsidRPr="00052626">
        <w:t>5.3.2.9</w:t>
      </w:r>
      <w:r w:rsidRPr="00052626">
        <w:tab/>
        <w:t>ContextStatusSubscribe</w:t>
      </w:r>
      <w:bookmarkEnd w:id="464"/>
      <w:bookmarkEnd w:id="465"/>
      <w:bookmarkEnd w:id="466"/>
      <w:bookmarkEnd w:id="467"/>
      <w:bookmarkEnd w:id="468"/>
      <w:bookmarkEnd w:id="469"/>
      <w:bookmarkEnd w:id="470"/>
      <w:bookmarkEnd w:id="471"/>
      <w:bookmarkEnd w:id="472"/>
    </w:p>
    <w:p w14:paraId="46D5800F" w14:textId="7A8D2740" w:rsidR="00DF4280" w:rsidRPr="00052626" w:rsidRDefault="00DF4280" w:rsidP="0053693A">
      <w:pPr>
        <w:pStyle w:val="Heading5"/>
      </w:pPr>
      <w:bookmarkStart w:id="473" w:name="_Toc85877009"/>
      <w:bookmarkStart w:id="474" w:name="_Toc88681461"/>
      <w:bookmarkStart w:id="475" w:name="_Toc89678148"/>
      <w:bookmarkStart w:id="476" w:name="_Toc98501240"/>
      <w:bookmarkStart w:id="477" w:name="_Toc106634524"/>
      <w:bookmarkStart w:id="478" w:name="_Toc114825303"/>
      <w:bookmarkStart w:id="479" w:name="_Toc122089332"/>
      <w:bookmarkStart w:id="480" w:name="_Toc129098453"/>
      <w:bookmarkStart w:id="481" w:name="_Toc145951284"/>
      <w:r w:rsidRPr="00052626">
        <w:t>5.3.2.9.1</w:t>
      </w:r>
      <w:r w:rsidRPr="00052626">
        <w:tab/>
        <w:t>General</w:t>
      </w:r>
      <w:bookmarkEnd w:id="473"/>
      <w:bookmarkEnd w:id="474"/>
      <w:bookmarkEnd w:id="475"/>
      <w:bookmarkEnd w:id="476"/>
      <w:bookmarkEnd w:id="477"/>
      <w:bookmarkEnd w:id="478"/>
      <w:bookmarkEnd w:id="479"/>
      <w:bookmarkEnd w:id="480"/>
      <w:bookmarkEnd w:id="48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482" w:name="_Toc85877010"/>
      <w:bookmarkStart w:id="483" w:name="_Toc88681462"/>
      <w:bookmarkStart w:id="484" w:name="_Toc89678149"/>
      <w:bookmarkStart w:id="485" w:name="_Toc98501241"/>
      <w:bookmarkStart w:id="486" w:name="_Toc106634525"/>
      <w:bookmarkStart w:id="487" w:name="_Toc114825304"/>
      <w:bookmarkStart w:id="488" w:name="_Toc122089333"/>
      <w:bookmarkStart w:id="489" w:name="_Toc129098454"/>
      <w:bookmarkStart w:id="490" w:name="_Toc145951285"/>
      <w:r w:rsidRPr="00052626">
        <w:t>5.3.2.9.2</w:t>
      </w:r>
      <w:r w:rsidRPr="00052626">
        <w:tab/>
        <w:t>Creation of a subscription</w:t>
      </w:r>
      <w:bookmarkEnd w:id="482"/>
      <w:bookmarkEnd w:id="483"/>
      <w:bookmarkEnd w:id="484"/>
      <w:bookmarkEnd w:id="485"/>
      <w:bookmarkEnd w:id="486"/>
      <w:bookmarkEnd w:id="487"/>
      <w:bookmarkEnd w:id="488"/>
      <w:bookmarkEnd w:id="489"/>
      <w:bookmarkEnd w:id="490"/>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55pt" o:ole="">
            <v:imagedata r:id="rId35" o:title=""/>
          </v:shape>
          <o:OLEObject Type="Embed" ProgID="Visio.Drawing.11" ShapeID="_x0000_i1038" DrawAspect="Content" ObjectID="_1756564183"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lastRenderedPageBreak/>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491"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491"/>
    <w:p w14:paraId="658A2DF5" w14:textId="042E3493"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492" w:name="_PERM_MCCTEMPBM_CRPT81600009___3"/>
      <w:r w:rsidRPr="00052626">
        <w:t>If the NF Service Consumer has requested an Immediate Report, the MB-SMF shall include the current status of the events subscribed in the response, if available:</w:t>
      </w:r>
    </w:p>
    <w:bookmarkEnd w:id="492"/>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493"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493"/>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494" w:name="_Toc85877011"/>
      <w:bookmarkStart w:id="495" w:name="_Toc88681463"/>
      <w:bookmarkStart w:id="496" w:name="_Toc89678150"/>
      <w:bookmarkStart w:id="497" w:name="_Toc98501242"/>
      <w:bookmarkStart w:id="498" w:name="_Toc106634526"/>
      <w:bookmarkStart w:id="499" w:name="_Toc114825305"/>
      <w:bookmarkStart w:id="500" w:name="_Toc122089334"/>
      <w:bookmarkStart w:id="501" w:name="_Toc129098455"/>
      <w:bookmarkStart w:id="502" w:name="_Toc145951286"/>
      <w:r w:rsidRPr="00052626">
        <w:lastRenderedPageBreak/>
        <w:t>5.3.2.9.3</w:t>
      </w:r>
      <w:r w:rsidRPr="00052626">
        <w:tab/>
        <w:t>Modification of a Subscription</w:t>
      </w:r>
      <w:bookmarkEnd w:id="494"/>
      <w:bookmarkEnd w:id="495"/>
      <w:bookmarkEnd w:id="496"/>
      <w:bookmarkEnd w:id="497"/>
      <w:bookmarkEnd w:id="498"/>
      <w:bookmarkEnd w:id="499"/>
      <w:bookmarkEnd w:id="500"/>
      <w:bookmarkEnd w:id="501"/>
      <w:bookmarkEnd w:id="502"/>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55pt" o:ole="">
            <v:imagedata r:id="rId37" o:title=""/>
          </v:shape>
          <o:OLEObject Type="Embed" ProgID="Visio.Drawing.11" ShapeID="_x0000_i1039" DrawAspect="Content" ObjectID="_1756564184"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03" w:name="_Toc85877012"/>
      <w:bookmarkStart w:id="504" w:name="_Toc88681464"/>
      <w:bookmarkStart w:id="505" w:name="_Toc89678151"/>
      <w:bookmarkStart w:id="506" w:name="_Toc98501243"/>
      <w:bookmarkStart w:id="507" w:name="_Toc106634527"/>
      <w:bookmarkStart w:id="508" w:name="_Toc114825306"/>
      <w:bookmarkStart w:id="509" w:name="_Toc122089335"/>
      <w:bookmarkStart w:id="510" w:name="_Toc129098456"/>
      <w:bookmarkStart w:id="511" w:name="_Toc145951287"/>
      <w:r w:rsidRPr="00052626">
        <w:t>5.3.2.10</w:t>
      </w:r>
      <w:r w:rsidRPr="00052626">
        <w:tab/>
        <w:t>ContextStatusUnSubscribe</w:t>
      </w:r>
      <w:bookmarkEnd w:id="503"/>
      <w:bookmarkEnd w:id="504"/>
      <w:bookmarkEnd w:id="505"/>
      <w:bookmarkEnd w:id="506"/>
      <w:bookmarkEnd w:id="507"/>
      <w:bookmarkEnd w:id="508"/>
      <w:bookmarkEnd w:id="509"/>
      <w:bookmarkEnd w:id="510"/>
      <w:bookmarkEnd w:id="511"/>
    </w:p>
    <w:p w14:paraId="0CFF2B63" w14:textId="71F86316" w:rsidR="00DF4280" w:rsidRPr="00052626" w:rsidRDefault="00DF4280" w:rsidP="0053693A">
      <w:pPr>
        <w:pStyle w:val="Heading5"/>
      </w:pPr>
      <w:bookmarkStart w:id="512" w:name="_Toc85877013"/>
      <w:bookmarkStart w:id="513" w:name="_Toc88681465"/>
      <w:bookmarkStart w:id="514" w:name="_Toc89678152"/>
      <w:bookmarkStart w:id="515" w:name="_Toc98501244"/>
      <w:bookmarkStart w:id="516" w:name="_Toc106634528"/>
      <w:bookmarkStart w:id="517" w:name="_Toc114825307"/>
      <w:bookmarkStart w:id="518" w:name="_Toc122089336"/>
      <w:bookmarkStart w:id="519" w:name="_Toc129098457"/>
      <w:bookmarkStart w:id="520" w:name="_Toc145951288"/>
      <w:r w:rsidRPr="00052626">
        <w:t>5.3.2.10.1</w:t>
      </w:r>
      <w:r w:rsidRPr="00052626">
        <w:tab/>
        <w:t>General</w:t>
      </w:r>
      <w:bookmarkEnd w:id="512"/>
      <w:bookmarkEnd w:id="513"/>
      <w:bookmarkEnd w:id="514"/>
      <w:bookmarkEnd w:id="515"/>
      <w:bookmarkEnd w:id="516"/>
      <w:bookmarkEnd w:id="517"/>
      <w:bookmarkEnd w:id="518"/>
      <w:bookmarkEnd w:id="519"/>
      <w:bookmarkEnd w:id="520"/>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55pt" o:ole="">
            <v:imagedata r:id="rId39" o:title=""/>
          </v:shape>
          <o:OLEObject Type="Embed" ProgID="Visio.Drawing.11" ShapeID="_x0000_i1040" DrawAspect="Content" ObjectID="_1756564185"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21" w:name="_Toc85877014"/>
      <w:bookmarkStart w:id="522" w:name="_Toc88681466"/>
      <w:bookmarkStart w:id="523" w:name="_Toc89678153"/>
      <w:bookmarkStart w:id="524" w:name="_Toc98501245"/>
      <w:bookmarkStart w:id="525" w:name="_Toc106634529"/>
      <w:bookmarkStart w:id="526" w:name="_Toc114825308"/>
      <w:bookmarkStart w:id="527" w:name="_Toc122089337"/>
      <w:bookmarkStart w:id="528" w:name="_Toc129098458"/>
      <w:bookmarkStart w:id="529" w:name="_Toc145951289"/>
      <w:r w:rsidRPr="00052626">
        <w:t>5.3.2.11</w:t>
      </w:r>
      <w:r w:rsidRPr="00052626">
        <w:tab/>
        <w:t>ContextStatusNotify</w:t>
      </w:r>
      <w:bookmarkEnd w:id="521"/>
      <w:bookmarkEnd w:id="522"/>
      <w:bookmarkEnd w:id="523"/>
      <w:bookmarkEnd w:id="524"/>
      <w:bookmarkEnd w:id="525"/>
      <w:bookmarkEnd w:id="526"/>
      <w:bookmarkEnd w:id="527"/>
      <w:bookmarkEnd w:id="528"/>
      <w:bookmarkEnd w:id="529"/>
    </w:p>
    <w:p w14:paraId="2CFC0BA5" w14:textId="750085B5" w:rsidR="00DF4280" w:rsidRPr="00052626" w:rsidRDefault="00DF4280" w:rsidP="0053693A">
      <w:pPr>
        <w:pStyle w:val="Heading5"/>
      </w:pPr>
      <w:bookmarkStart w:id="530" w:name="_Toc85877015"/>
      <w:bookmarkStart w:id="531" w:name="_Toc88681467"/>
      <w:bookmarkStart w:id="532" w:name="_Toc89678154"/>
      <w:bookmarkStart w:id="533" w:name="_Toc98501246"/>
      <w:bookmarkStart w:id="534" w:name="_Toc106634530"/>
      <w:bookmarkStart w:id="535" w:name="_Toc114825309"/>
      <w:bookmarkStart w:id="536" w:name="_Toc122089338"/>
      <w:bookmarkStart w:id="537" w:name="_Toc129098459"/>
      <w:bookmarkStart w:id="538" w:name="_Toc145951290"/>
      <w:r w:rsidRPr="00052626">
        <w:t>5.3.2.11.1</w:t>
      </w:r>
      <w:r w:rsidRPr="00052626">
        <w:tab/>
        <w:t>General</w:t>
      </w:r>
      <w:bookmarkEnd w:id="530"/>
      <w:bookmarkEnd w:id="531"/>
      <w:bookmarkEnd w:id="532"/>
      <w:bookmarkEnd w:id="533"/>
      <w:bookmarkEnd w:id="534"/>
      <w:bookmarkEnd w:id="535"/>
      <w:bookmarkEnd w:id="536"/>
      <w:bookmarkEnd w:id="537"/>
      <w:bookmarkEnd w:id="53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55pt" o:ole="">
            <v:imagedata r:id="rId41" o:title=""/>
          </v:shape>
          <o:OLEObject Type="Embed" ProgID="Visio.Drawing.11" ShapeID="_x0000_i1041" DrawAspect="Content" ObjectID="_1756564186"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lastRenderedPageBreak/>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59"/>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39" w:name="_Toc510696597"/>
      <w:bookmarkStart w:id="540" w:name="_Toc35971389"/>
      <w:bookmarkStart w:id="541" w:name="_Toc67903513"/>
      <w:bookmarkStart w:id="542" w:name="_Toc81558563"/>
      <w:bookmarkStart w:id="543" w:name="_Toc85877016"/>
      <w:bookmarkStart w:id="544" w:name="_Toc88681468"/>
      <w:bookmarkStart w:id="545" w:name="_Toc89678155"/>
      <w:bookmarkStart w:id="546" w:name="_Toc98501247"/>
      <w:bookmarkStart w:id="547" w:name="_Toc106634531"/>
      <w:bookmarkStart w:id="548" w:name="_Toc114825310"/>
      <w:bookmarkStart w:id="549" w:name="_Toc122089339"/>
      <w:bookmarkStart w:id="550" w:name="_Toc129098460"/>
      <w:bookmarkStart w:id="551" w:name="_Toc129166786"/>
      <w:bookmarkStart w:id="552" w:name="_Toc145951291"/>
      <w:bookmarkEnd w:id="360"/>
      <w:bookmarkEnd w:id="361"/>
      <w:r w:rsidRPr="00052626">
        <w:t>6</w:t>
      </w:r>
      <w:r w:rsidRPr="00052626">
        <w:tab/>
        <w:t>API Definitions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BD6785F" w14:textId="77777777" w:rsidR="00212244" w:rsidRPr="00052626" w:rsidRDefault="00212244" w:rsidP="0053693A">
      <w:pPr>
        <w:pStyle w:val="Heading2"/>
      </w:pPr>
      <w:bookmarkStart w:id="553" w:name="_Toc85877017"/>
      <w:bookmarkStart w:id="554" w:name="_Toc88681469"/>
      <w:bookmarkStart w:id="555" w:name="_Toc89678156"/>
      <w:bookmarkStart w:id="556" w:name="_Toc98501248"/>
      <w:bookmarkStart w:id="557" w:name="_Toc106634532"/>
      <w:bookmarkStart w:id="558" w:name="_Toc114825311"/>
      <w:bookmarkStart w:id="559" w:name="_Toc122089340"/>
      <w:bookmarkStart w:id="560" w:name="_Toc129098461"/>
      <w:bookmarkStart w:id="561" w:name="_Toc129166787"/>
      <w:bookmarkStart w:id="562" w:name="_Toc76042728"/>
      <w:bookmarkStart w:id="563" w:name="_Toc81558566"/>
      <w:bookmarkStart w:id="564" w:name="_Toc63666278"/>
      <w:bookmarkStart w:id="565" w:name="_Toc66105112"/>
      <w:bookmarkStart w:id="566" w:name="_Toc66106985"/>
      <w:bookmarkStart w:id="567" w:name="_Toc66462642"/>
      <w:bookmarkStart w:id="568" w:name="_Toc70328280"/>
      <w:bookmarkStart w:id="569" w:name="_Toc73782058"/>
      <w:bookmarkStart w:id="570" w:name="_Toc510696607"/>
      <w:bookmarkStart w:id="571" w:name="_Toc35971398"/>
      <w:bookmarkStart w:id="572" w:name="_Toc67903522"/>
      <w:bookmarkStart w:id="573" w:name="_Toc145951292"/>
      <w:r w:rsidRPr="00052626">
        <w:t>6.1</w:t>
      </w:r>
      <w:r w:rsidRPr="00052626">
        <w:tab/>
        <w:t>Nmbsmf_TMGI Service API</w:t>
      </w:r>
      <w:bookmarkEnd w:id="553"/>
      <w:bookmarkEnd w:id="554"/>
      <w:bookmarkEnd w:id="555"/>
      <w:bookmarkEnd w:id="556"/>
      <w:bookmarkEnd w:id="557"/>
      <w:bookmarkEnd w:id="558"/>
      <w:bookmarkEnd w:id="559"/>
      <w:bookmarkEnd w:id="560"/>
      <w:bookmarkEnd w:id="561"/>
      <w:bookmarkEnd w:id="573"/>
    </w:p>
    <w:p w14:paraId="0895465F" w14:textId="77777777" w:rsidR="00212244" w:rsidRPr="00052626" w:rsidRDefault="00212244" w:rsidP="0053693A">
      <w:pPr>
        <w:pStyle w:val="Heading3"/>
      </w:pPr>
      <w:bookmarkStart w:id="574" w:name="_Toc510696599"/>
      <w:bookmarkStart w:id="575" w:name="_Toc35971391"/>
      <w:bookmarkStart w:id="576" w:name="_Toc67903515"/>
      <w:bookmarkStart w:id="577" w:name="_Toc76042727"/>
      <w:bookmarkStart w:id="578" w:name="_Toc81558565"/>
      <w:bookmarkStart w:id="579" w:name="_Toc85877018"/>
      <w:bookmarkStart w:id="580" w:name="_Toc88681470"/>
      <w:bookmarkStart w:id="581" w:name="_Toc89678157"/>
      <w:bookmarkStart w:id="582" w:name="_Toc98501249"/>
      <w:bookmarkStart w:id="583" w:name="_Toc106634533"/>
      <w:bookmarkStart w:id="584" w:name="_Toc114825312"/>
      <w:bookmarkStart w:id="585" w:name="_Toc122089341"/>
      <w:bookmarkStart w:id="586" w:name="_Toc129098462"/>
      <w:bookmarkStart w:id="587" w:name="_Toc129166788"/>
      <w:bookmarkStart w:id="588" w:name="_Toc145951293"/>
      <w:r w:rsidRPr="00052626">
        <w:t>6.1.1</w:t>
      </w:r>
      <w:r w:rsidRPr="00052626">
        <w:tab/>
        <w:t>Introduction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589" w:name="_Toc85877019"/>
      <w:bookmarkStart w:id="590" w:name="_Toc88681471"/>
      <w:bookmarkStart w:id="591" w:name="_Toc89678158"/>
      <w:bookmarkStart w:id="592" w:name="_Toc98501250"/>
      <w:bookmarkStart w:id="593" w:name="_Toc106634534"/>
      <w:bookmarkStart w:id="594" w:name="_Toc114825313"/>
      <w:bookmarkStart w:id="595" w:name="_Toc122089342"/>
      <w:bookmarkStart w:id="596" w:name="_Toc129098463"/>
      <w:bookmarkStart w:id="597" w:name="_Toc129166789"/>
      <w:bookmarkStart w:id="598" w:name="_Toc145951294"/>
      <w:r w:rsidRPr="00052626">
        <w:t>6.1.2</w:t>
      </w:r>
      <w:r w:rsidRPr="00052626">
        <w:tab/>
        <w:t>Usage of HTTP</w:t>
      </w:r>
      <w:bookmarkEnd w:id="562"/>
      <w:bookmarkEnd w:id="563"/>
      <w:bookmarkEnd w:id="589"/>
      <w:bookmarkEnd w:id="590"/>
      <w:bookmarkEnd w:id="591"/>
      <w:bookmarkEnd w:id="592"/>
      <w:bookmarkEnd w:id="593"/>
      <w:bookmarkEnd w:id="594"/>
      <w:bookmarkEnd w:id="595"/>
      <w:bookmarkEnd w:id="596"/>
      <w:bookmarkEnd w:id="597"/>
      <w:bookmarkEnd w:id="598"/>
    </w:p>
    <w:p w14:paraId="4C2CA190" w14:textId="77777777" w:rsidR="00A43070" w:rsidRPr="00052626" w:rsidRDefault="00A43070" w:rsidP="0053693A">
      <w:pPr>
        <w:pStyle w:val="Heading4"/>
      </w:pPr>
      <w:bookmarkStart w:id="599" w:name="_Toc510696601"/>
      <w:bookmarkStart w:id="600" w:name="_Toc35971393"/>
      <w:bookmarkStart w:id="601" w:name="_Toc67903517"/>
      <w:bookmarkStart w:id="602" w:name="_Toc76042729"/>
      <w:bookmarkStart w:id="603" w:name="_Toc81558567"/>
      <w:bookmarkStart w:id="604" w:name="_Toc85877020"/>
      <w:bookmarkStart w:id="605" w:name="_Toc88681472"/>
      <w:bookmarkStart w:id="606" w:name="_Toc89678159"/>
      <w:bookmarkStart w:id="607" w:name="_Toc98501251"/>
      <w:bookmarkStart w:id="608" w:name="_Toc106634535"/>
      <w:bookmarkStart w:id="609" w:name="_Toc114825314"/>
      <w:bookmarkStart w:id="610" w:name="_Toc122089343"/>
      <w:bookmarkStart w:id="611" w:name="_Toc129098464"/>
      <w:bookmarkStart w:id="612" w:name="_Toc145951295"/>
      <w:r w:rsidRPr="00052626">
        <w:t>6.1.2.1</w:t>
      </w:r>
      <w:r w:rsidRPr="00052626">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3C7693A" w14:textId="77777777" w:rsidR="00A43070" w:rsidRPr="00052626" w:rsidRDefault="00A43070" w:rsidP="00A43070">
      <w:bookmarkStart w:id="613"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lastRenderedPageBreak/>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14" w:name="_Toc35971394"/>
      <w:bookmarkStart w:id="615" w:name="_Toc67903518"/>
      <w:bookmarkStart w:id="616" w:name="_Toc76042730"/>
      <w:bookmarkStart w:id="617" w:name="_Toc81558568"/>
      <w:bookmarkStart w:id="618" w:name="_Toc85877021"/>
      <w:bookmarkStart w:id="619" w:name="_Toc88681473"/>
      <w:bookmarkStart w:id="620" w:name="_Toc89678160"/>
      <w:bookmarkStart w:id="621" w:name="_Toc98501252"/>
      <w:bookmarkStart w:id="622" w:name="_Toc106634536"/>
      <w:bookmarkStart w:id="623" w:name="_Toc114825315"/>
      <w:bookmarkStart w:id="624" w:name="_Toc122089344"/>
      <w:bookmarkStart w:id="625" w:name="_Toc129098465"/>
      <w:bookmarkStart w:id="626" w:name="_Toc145951296"/>
      <w:r w:rsidRPr="00052626">
        <w:t>6.1.2.2</w:t>
      </w:r>
      <w:r w:rsidRPr="00052626">
        <w:tab/>
        <w:t>HTTP standard headers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6628572C" w14:textId="77777777" w:rsidR="00A43070" w:rsidRPr="00052626" w:rsidRDefault="00A43070" w:rsidP="0053693A">
      <w:pPr>
        <w:pStyle w:val="Heading5"/>
        <w:rPr>
          <w:lang w:eastAsia="zh-CN"/>
        </w:rPr>
      </w:pPr>
      <w:bookmarkStart w:id="627" w:name="_Toc510696603"/>
      <w:bookmarkStart w:id="628" w:name="_Toc35971395"/>
      <w:bookmarkStart w:id="629" w:name="_Toc67903519"/>
      <w:bookmarkStart w:id="630" w:name="_Toc76042731"/>
      <w:bookmarkStart w:id="631" w:name="_Toc81558569"/>
      <w:bookmarkStart w:id="632" w:name="_Toc85877022"/>
      <w:bookmarkStart w:id="633" w:name="_Toc88681474"/>
      <w:bookmarkStart w:id="634" w:name="_Toc89678161"/>
      <w:bookmarkStart w:id="635" w:name="_Toc98501253"/>
      <w:bookmarkStart w:id="636" w:name="_Toc106634537"/>
      <w:bookmarkStart w:id="637" w:name="_Toc114825316"/>
      <w:bookmarkStart w:id="638" w:name="_Toc122089345"/>
      <w:bookmarkStart w:id="639" w:name="_Toc129098466"/>
      <w:bookmarkStart w:id="640" w:name="_Toc145951297"/>
      <w:r w:rsidRPr="00052626">
        <w:t>6.1.2.2.1</w:t>
      </w:r>
      <w:r w:rsidRPr="00052626">
        <w:rPr>
          <w:lang w:eastAsia="zh-CN"/>
        </w:rPr>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4A50EFF" w14:textId="77777777" w:rsidR="00A43070" w:rsidRPr="00052626" w:rsidRDefault="00A43070" w:rsidP="00A43070">
      <w:bookmarkStart w:id="641"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42" w:name="_Toc35971396"/>
      <w:bookmarkStart w:id="643" w:name="_Toc67903520"/>
      <w:bookmarkStart w:id="644" w:name="_Toc76042732"/>
      <w:bookmarkStart w:id="645" w:name="_Toc81558570"/>
      <w:bookmarkStart w:id="646" w:name="_Toc85877023"/>
      <w:bookmarkStart w:id="647" w:name="_Toc88681475"/>
      <w:bookmarkStart w:id="648" w:name="_Toc89678162"/>
      <w:bookmarkStart w:id="649" w:name="_Toc98501254"/>
      <w:bookmarkStart w:id="650" w:name="_Toc106634538"/>
      <w:bookmarkStart w:id="651" w:name="_Toc114825317"/>
      <w:bookmarkStart w:id="652" w:name="_Toc122089346"/>
      <w:bookmarkStart w:id="653" w:name="_Toc129098467"/>
      <w:bookmarkStart w:id="654" w:name="_Toc145951298"/>
      <w:r w:rsidRPr="00052626">
        <w:t>6.1.2.2.2</w:t>
      </w:r>
      <w:r w:rsidRPr="00052626">
        <w:tab/>
        <w:t>Content type</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F5511AA" w14:textId="77777777" w:rsidR="00A43070" w:rsidRPr="00052626" w:rsidRDefault="00A43070" w:rsidP="00A43070">
      <w:bookmarkStart w:id="655"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656" w:name="_Toc35971397"/>
      <w:bookmarkStart w:id="657" w:name="_Toc67903521"/>
      <w:bookmarkStart w:id="658" w:name="_Toc76042733"/>
      <w:bookmarkStart w:id="659" w:name="_Toc81558571"/>
      <w:bookmarkStart w:id="660" w:name="_Toc85877024"/>
      <w:bookmarkStart w:id="661" w:name="_Toc88681476"/>
      <w:bookmarkStart w:id="662" w:name="_Toc89678163"/>
      <w:bookmarkStart w:id="663" w:name="_Toc98501255"/>
      <w:bookmarkStart w:id="664" w:name="_Toc106634539"/>
      <w:bookmarkStart w:id="665" w:name="_Toc114825318"/>
      <w:bookmarkStart w:id="666" w:name="_Toc122089347"/>
      <w:bookmarkStart w:id="667" w:name="_Toc129098468"/>
      <w:bookmarkStart w:id="668" w:name="_Toc145951299"/>
      <w:r w:rsidRPr="00052626">
        <w:t>6.1.2.3</w:t>
      </w:r>
      <w:r w:rsidRPr="00052626">
        <w:tab/>
        <w:t>HTTP custom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FB5EE7C" w14:textId="77777777" w:rsidR="00A43070" w:rsidRPr="00052626" w:rsidRDefault="00A43070" w:rsidP="00A43070">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677" w:name="_Toc85877025"/>
      <w:bookmarkStart w:id="678" w:name="_Toc88681477"/>
      <w:bookmarkStart w:id="679" w:name="_Toc89678164"/>
      <w:bookmarkStart w:id="680" w:name="_Toc98501256"/>
      <w:bookmarkStart w:id="681" w:name="_Toc106634540"/>
      <w:bookmarkStart w:id="682" w:name="_Toc114825319"/>
      <w:bookmarkStart w:id="683" w:name="_Toc122089348"/>
      <w:bookmarkStart w:id="684" w:name="_Toc129098469"/>
      <w:bookmarkStart w:id="685" w:name="_Toc129166790"/>
      <w:bookmarkStart w:id="686" w:name="_Toc510696622"/>
      <w:bookmarkStart w:id="687" w:name="_Toc35971413"/>
      <w:bookmarkStart w:id="688" w:name="_Toc67903530"/>
      <w:bookmarkStart w:id="689" w:name="_Toc76042742"/>
      <w:bookmarkStart w:id="690" w:name="_Toc81558579"/>
      <w:bookmarkStart w:id="691" w:name="_Toc510696628"/>
      <w:bookmarkStart w:id="692" w:name="_Toc35971419"/>
      <w:bookmarkStart w:id="693" w:name="_Toc67903536"/>
      <w:bookmarkStart w:id="694" w:name="_Toc145951300"/>
      <w:bookmarkEnd w:id="564"/>
      <w:bookmarkEnd w:id="565"/>
      <w:bookmarkEnd w:id="566"/>
      <w:bookmarkEnd w:id="567"/>
      <w:bookmarkEnd w:id="568"/>
      <w:bookmarkEnd w:id="569"/>
      <w:bookmarkEnd w:id="570"/>
      <w:bookmarkEnd w:id="571"/>
      <w:bookmarkEnd w:id="572"/>
      <w:bookmarkEnd w:id="669"/>
      <w:bookmarkEnd w:id="670"/>
      <w:bookmarkEnd w:id="671"/>
      <w:bookmarkEnd w:id="672"/>
      <w:bookmarkEnd w:id="673"/>
      <w:bookmarkEnd w:id="674"/>
      <w:bookmarkEnd w:id="675"/>
      <w:bookmarkEnd w:id="676"/>
      <w:r w:rsidRPr="00052626">
        <w:t>6.1.3</w:t>
      </w:r>
      <w:r w:rsidRPr="00052626">
        <w:tab/>
        <w:t>Resources</w:t>
      </w:r>
      <w:bookmarkEnd w:id="677"/>
      <w:bookmarkEnd w:id="678"/>
      <w:bookmarkEnd w:id="679"/>
      <w:bookmarkEnd w:id="680"/>
      <w:bookmarkEnd w:id="681"/>
      <w:bookmarkEnd w:id="682"/>
      <w:bookmarkEnd w:id="683"/>
      <w:bookmarkEnd w:id="684"/>
      <w:bookmarkEnd w:id="685"/>
      <w:bookmarkEnd w:id="694"/>
    </w:p>
    <w:p w14:paraId="24BA4D32" w14:textId="77777777" w:rsidR="00212244" w:rsidRPr="00052626" w:rsidRDefault="00212244" w:rsidP="0053693A">
      <w:pPr>
        <w:pStyle w:val="Heading4"/>
      </w:pPr>
      <w:bookmarkStart w:id="695" w:name="_Toc510696608"/>
      <w:bookmarkStart w:id="696" w:name="_Toc35971399"/>
      <w:bookmarkStart w:id="697" w:name="_Toc67903523"/>
      <w:bookmarkStart w:id="698" w:name="_Toc76042735"/>
      <w:bookmarkStart w:id="699" w:name="_Toc81558573"/>
      <w:bookmarkStart w:id="700" w:name="_Toc85877026"/>
      <w:bookmarkStart w:id="701" w:name="_Toc88681478"/>
      <w:bookmarkStart w:id="702" w:name="_Toc89678165"/>
      <w:bookmarkStart w:id="703" w:name="_Toc98501257"/>
      <w:bookmarkStart w:id="704" w:name="_Toc106634541"/>
      <w:bookmarkStart w:id="705" w:name="_Toc114825320"/>
      <w:bookmarkStart w:id="706" w:name="_Toc122089349"/>
      <w:bookmarkStart w:id="707" w:name="_Toc129098470"/>
      <w:bookmarkStart w:id="708" w:name="_Toc145951301"/>
      <w:r w:rsidRPr="00052626">
        <w:t>6.1.3.1</w:t>
      </w:r>
      <w:r w:rsidRPr="00052626">
        <w:tab/>
        <w:t>Overview</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3.05pt;height:108.55pt" o:ole="">
            <v:imagedata r:id="rId43" o:title=""/>
          </v:shape>
          <o:OLEObject Type="Embed" ProgID="Visio.Drawing.11" ShapeID="_x0000_i1042" DrawAspect="Content" ObjectID="_1756564187"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09" w:name="_PERM_MCCTEMPBM_CRPT81600012___7"/>
            <w:bookmarkEnd w:id="709"/>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10" w:name="_Toc510696609"/>
      <w:bookmarkStart w:id="711" w:name="_Toc35971400"/>
      <w:bookmarkStart w:id="712" w:name="_Toc67903524"/>
      <w:bookmarkStart w:id="713" w:name="_Toc76042736"/>
      <w:bookmarkStart w:id="714" w:name="_Toc81558574"/>
      <w:bookmarkStart w:id="715" w:name="_Toc85877027"/>
      <w:bookmarkStart w:id="716" w:name="_Toc88681479"/>
      <w:bookmarkStart w:id="717" w:name="_Toc89678166"/>
      <w:bookmarkStart w:id="718" w:name="_Toc98501258"/>
      <w:bookmarkStart w:id="719" w:name="_Toc106634542"/>
      <w:bookmarkStart w:id="720" w:name="_Toc114825321"/>
      <w:bookmarkStart w:id="721" w:name="_Toc122089350"/>
      <w:bookmarkStart w:id="722" w:name="_Toc129098471"/>
      <w:bookmarkStart w:id="723" w:name="_Toc145951302"/>
      <w:r w:rsidRPr="00052626">
        <w:t>6.1.3.2</w:t>
      </w:r>
      <w:r w:rsidRPr="00052626">
        <w:tab/>
        <w:t xml:space="preserve">Resource: </w:t>
      </w:r>
      <w:bookmarkEnd w:id="710"/>
      <w:bookmarkEnd w:id="711"/>
      <w:bookmarkEnd w:id="712"/>
      <w:bookmarkEnd w:id="713"/>
      <w:r w:rsidRPr="00052626">
        <w:t>TMGI collection</w:t>
      </w:r>
      <w:bookmarkEnd w:id="714"/>
      <w:bookmarkEnd w:id="715"/>
      <w:bookmarkEnd w:id="716"/>
      <w:bookmarkEnd w:id="717"/>
      <w:bookmarkEnd w:id="718"/>
      <w:bookmarkEnd w:id="719"/>
      <w:bookmarkEnd w:id="720"/>
      <w:bookmarkEnd w:id="721"/>
      <w:bookmarkEnd w:id="722"/>
      <w:bookmarkEnd w:id="723"/>
    </w:p>
    <w:p w14:paraId="47D4471C" w14:textId="77777777" w:rsidR="00212244" w:rsidRPr="00052626" w:rsidRDefault="00212244" w:rsidP="0053693A">
      <w:pPr>
        <w:pStyle w:val="Heading5"/>
      </w:pPr>
      <w:bookmarkStart w:id="724" w:name="_Toc510696610"/>
      <w:bookmarkStart w:id="725" w:name="_Toc35971401"/>
      <w:bookmarkStart w:id="726" w:name="_Toc67903525"/>
      <w:bookmarkStart w:id="727" w:name="_Toc76042737"/>
      <w:bookmarkStart w:id="728" w:name="_Toc81558575"/>
      <w:bookmarkStart w:id="729" w:name="_Toc85877028"/>
      <w:bookmarkStart w:id="730" w:name="_Toc88681480"/>
      <w:bookmarkStart w:id="731" w:name="_Toc89678167"/>
      <w:bookmarkStart w:id="732" w:name="_Toc98501259"/>
      <w:bookmarkStart w:id="733" w:name="_Toc106634543"/>
      <w:bookmarkStart w:id="734" w:name="_Toc114825322"/>
      <w:bookmarkStart w:id="735" w:name="_Toc122089351"/>
      <w:bookmarkStart w:id="736" w:name="_Toc129098472"/>
      <w:bookmarkStart w:id="737" w:name="_Toc145951303"/>
      <w:r w:rsidRPr="00052626">
        <w:t>6.1.3.2.1</w:t>
      </w:r>
      <w:r w:rsidRPr="00052626">
        <w:tab/>
        <w:t>Description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lastRenderedPageBreak/>
        <w:t>This resource is modelled with the Collection resource archetype (see clause C.2 of 3GPP TS 29.501 [5]).</w:t>
      </w:r>
    </w:p>
    <w:p w14:paraId="41A9B6F7" w14:textId="77777777" w:rsidR="00212244" w:rsidRPr="00052626" w:rsidRDefault="00212244" w:rsidP="0053693A">
      <w:pPr>
        <w:pStyle w:val="Heading5"/>
      </w:pPr>
      <w:bookmarkStart w:id="738" w:name="_Toc35971402"/>
      <w:bookmarkStart w:id="739" w:name="_Toc67903526"/>
      <w:bookmarkStart w:id="740" w:name="_Toc76042738"/>
      <w:bookmarkStart w:id="741" w:name="_Toc81558576"/>
      <w:bookmarkStart w:id="742" w:name="_Toc85877029"/>
      <w:bookmarkStart w:id="743" w:name="_Toc88681481"/>
      <w:bookmarkStart w:id="744" w:name="_Toc89678168"/>
      <w:bookmarkStart w:id="745" w:name="_Toc98501260"/>
      <w:bookmarkStart w:id="746" w:name="_Toc106634544"/>
      <w:bookmarkStart w:id="747" w:name="_Toc114825323"/>
      <w:bookmarkStart w:id="748" w:name="_Toc122089352"/>
      <w:bookmarkStart w:id="749" w:name="_Toc129098473"/>
      <w:bookmarkStart w:id="750" w:name="_Toc510696612"/>
      <w:bookmarkStart w:id="751" w:name="_Toc145951304"/>
      <w:r w:rsidRPr="00052626">
        <w:t>6.1.3.2.2</w:t>
      </w:r>
      <w:r w:rsidRPr="00052626">
        <w:tab/>
        <w:t>Resource Definition</w:t>
      </w:r>
      <w:bookmarkEnd w:id="738"/>
      <w:bookmarkEnd w:id="739"/>
      <w:bookmarkEnd w:id="740"/>
      <w:bookmarkEnd w:id="741"/>
      <w:bookmarkEnd w:id="742"/>
      <w:bookmarkEnd w:id="743"/>
      <w:bookmarkEnd w:id="744"/>
      <w:bookmarkEnd w:id="745"/>
      <w:bookmarkEnd w:id="746"/>
      <w:bookmarkEnd w:id="747"/>
      <w:bookmarkEnd w:id="748"/>
      <w:bookmarkEnd w:id="749"/>
      <w:bookmarkEnd w:id="75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752" w:name="_Toc35971403"/>
      <w:bookmarkStart w:id="753" w:name="_Toc67903527"/>
      <w:bookmarkStart w:id="754" w:name="_Toc76042739"/>
      <w:bookmarkStart w:id="755" w:name="_Toc81558577"/>
      <w:bookmarkStart w:id="756" w:name="_Toc85877030"/>
      <w:bookmarkStart w:id="757" w:name="_Toc88681482"/>
      <w:bookmarkStart w:id="758" w:name="_Toc89678169"/>
      <w:bookmarkStart w:id="759" w:name="_Toc98501261"/>
      <w:bookmarkStart w:id="760" w:name="_Toc106634545"/>
      <w:bookmarkStart w:id="761" w:name="_Toc114825324"/>
      <w:bookmarkStart w:id="762" w:name="_Toc122089353"/>
      <w:bookmarkStart w:id="763" w:name="_Toc129098474"/>
      <w:bookmarkStart w:id="764" w:name="_Toc145951305"/>
      <w:r w:rsidRPr="00052626">
        <w:t>6.1.3.2.3</w:t>
      </w:r>
      <w:r w:rsidRPr="00052626">
        <w:tab/>
        <w:t>Resource Standard Methods</w:t>
      </w:r>
      <w:bookmarkEnd w:id="750"/>
      <w:bookmarkEnd w:id="752"/>
      <w:bookmarkEnd w:id="753"/>
      <w:bookmarkEnd w:id="754"/>
      <w:bookmarkEnd w:id="755"/>
      <w:bookmarkEnd w:id="756"/>
      <w:bookmarkEnd w:id="757"/>
      <w:bookmarkEnd w:id="758"/>
      <w:bookmarkEnd w:id="759"/>
      <w:bookmarkEnd w:id="760"/>
      <w:bookmarkEnd w:id="761"/>
      <w:bookmarkEnd w:id="762"/>
      <w:bookmarkEnd w:id="763"/>
      <w:bookmarkEnd w:id="764"/>
    </w:p>
    <w:p w14:paraId="1636A8BA" w14:textId="37B788A2" w:rsidR="00212244" w:rsidRPr="00052626" w:rsidRDefault="00212244" w:rsidP="0053693A">
      <w:pPr>
        <w:pStyle w:val="H6"/>
      </w:pPr>
      <w:bookmarkStart w:id="765" w:name="_Toc510696613"/>
      <w:bookmarkStart w:id="766" w:name="_Toc35971404"/>
      <w:r w:rsidRPr="00052626">
        <w:t>6.1.3.2.3.1</w:t>
      </w:r>
      <w:r w:rsidRPr="00052626">
        <w:tab/>
        <w:t>POST</w:t>
      </w:r>
      <w:bookmarkEnd w:id="765"/>
      <w:bookmarkEnd w:id="766"/>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767" w:name="_Toc510696614"/>
      <w:bookmarkStart w:id="768" w:name="_Toc35971405"/>
      <w:r w:rsidRPr="00052626">
        <w:t>6.1.3.2.3.2</w:t>
      </w:r>
      <w:r w:rsidRPr="00052626">
        <w:tab/>
        <w:t>DELETE</w:t>
      </w:r>
      <w:bookmarkEnd w:id="767"/>
      <w:bookmarkEnd w:id="768"/>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769" w:name="_Toc510696615"/>
      <w:bookmarkStart w:id="770" w:name="_Toc35971406"/>
      <w:bookmarkStart w:id="771" w:name="_Toc67903528"/>
      <w:bookmarkStart w:id="772" w:name="_Toc76042740"/>
      <w:bookmarkStart w:id="773" w:name="_Toc81558578"/>
      <w:bookmarkStart w:id="774"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775"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775"/>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776" w:name="_Toc88681483"/>
      <w:bookmarkStart w:id="777" w:name="_Toc89678170"/>
      <w:bookmarkStart w:id="778" w:name="_Toc98501262"/>
      <w:bookmarkStart w:id="779" w:name="_Toc106634546"/>
      <w:bookmarkStart w:id="780" w:name="_Toc114825325"/>
      <w:bookmarkStart w:id="781" w:name="_Toc122089354"/>
      <w:bookmarkStart w:id="782" w:name="_Toc129098475"/>
      <w:bookmarkStart w:id="783" w:name="_Toc145951306"/>
      <w:r w:rsidRPr="00052626">
        <w:t>6.1.3.2.4</w:t>
      </w:r>
      <w:r w:rsidRPr="00052626">
        <w:tab/>
        <w:t>Resource Custom Operations</w:t>
      </w:r>
      <w:bookmarkEnd w:id="769"/>
      <w:bookmarkEnd w:id="770"/>
      <w:bookmarkEnd w:id="771"/>
      <w:bookmarkEnd w:id="772"/>
      <w:bookmarkEnd w:id="773"/>
      <w:bookmarkEnd w:id="774"/>
      <w:bookmarkEnd w:id="776"/>
      <w:bookmarkEnd w:id="777"/>
      <w:bookmarkEnd w:id="778"/>
      <w:bookmarkEnd w:id="779"/>
      <w:bookmarkEnd w:id="780"/>
      <w:bookmarkEnd w:id="781"/>
      <w:bookmarkEnd w:id="782"/>
      <w:bookmarkEnd w:id="783"/>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784" w:name="_Toc85877032"/>
      <w:bookmarkStart w:id="785" w:name="_Toc88681484"/>
      <w:bookmarkStart w:id="786" w:name="_Toc89678171"/>
      <w:bookmarkStart w:id="787" w:name="_Toc98501263"/>
      <w:bookmarkStart w:id="788" w:name="_Toc106634547"/>
      <w:bookmarkStart w:id="789" w:name="_Toc114825326"/>
      <w:bookmarkStart w:id="790" w:name="_Toc122089355"/>
      <w:bookmarkStart w:id="791" w:name="_Toc129098476"/>
      <w:bookmarkStart w:id="792" w:name="_Toc129166791"/>
      <w:bookmarkStart w:id="793" w:name="_Toc145951307"/>
      <w:r w:rsidRPr="00052626">
        <w:t>6.1.4</w:t>
      </w:r>
      <w:r w:rsidRPr="00052626">
        <w:tab/>
        <w:t>Custom Operations without associated resources</w:t>
      </w:r>
      <w:bookmarkEnd w:id="686"/>
      <w:bookmarkEnd w:id="687"/>
      <w:bookmarkEnd w:id="688"/>
      <w:bookmarkEnd w:id="689"/>
      <w:bookmarkEnd w:id="690"/>
      <w:bookmarkEnd w:id="784"/>
      <w:bookmarkEnd w:id="785"/>
      <w:bookmarkEnd w:id="786"/>
      <w:bookmarkEnd w:id="787"/>
      <w:bookmarkEnd w:id="788"/>
      <w:bookmarkEnd w:id="789"/>
      <w:bookmarkEnd w:id="790"/>
      <w:bookmarkEnd w:id="791"/>
      <w:bookmarkEnd w:id="792"/>
      <w:bookmarkEnd w:id="793"/>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794" w:name="_Toc76042748"/>
      <w:bookmarkStart w:id="795" w:name="_Toc81558580"/>
      <w:bookmarkStart w:id="796" w:name="_Toc85877033"/>
      <w:bookmarkStart w:id="797" w:name="_Toc88681485"/>
      <w:bookmarkStart w:id="798" w:name="_Toc89678172"/>
      <w:bookmarkStart w:id="799" w:name="_Toc98501264"/>
      <w:bookmarkStart w:id="800" w:name="_Toc106634548"/>
      <w:bookmarkStart w:id="801" w:name="_Toc114825327"/>
      <w:bookmarkStart w:id="802" w:name="_Toc122089356"/>
      <w:bookmarkStart w:id="803" w:name="_Toc129098477"/>
      <w:bookmarkStart w:id="804" w:name="_Toc129166792"/>
      <w:bookmarkStart w:id="805" w:name="_Toc510696632"/>
      <w:bookmarkStart w:id="806" w:name="_Toc35971427"/>
      <w:bookmarkStart w:id="807" w:name="_Toc67903543"/>
      <w:bookmarkStart w:id="808" w:name="_Toc145951308"/>
      <w:bookmarkEnd w:id="691"/>
      <w:bookmarkEnd w:id="692"/>
      <w:bookmarkEnd w:id="693"/>
      <w:r w:rsidRPr="00052626">
        <w:t>6.1.5</w:t>
      </w:r>
      <w:r w:rsidRPr="00052626">
        <w:tab/>
        <w:t>Notifications</w:t>
      </w:r>
      <w:bookmarkEnd w:id="794"/>
      <w:bookmarkEnd w:id="795"/>
      <w:bookmarkEnd w:id="796"/>
      <w:bookmarkEnd w:id="797"/>
      <w:bookmarkEnd w:id="798"/>
      <w:bookmarkEnd w:id="799"/>
      <w:bookmarkEnd w:id="800"/>
      <w:bookmarkEnd w:id="801"/>
      <w:bookmarkEnd w:id="802"/>
      <w:bookmarkEnd w:id="803"/>
      <w:bookmarkEnd w:id="804"/>
      <w:bookmarkEnd w:id="808"/>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09" w:name="_Toc81558581"/>
      <w:bookmarkStart w:id="810" w:name="_Toc85877034"/>
      <w:bookmarkStart w:id="811" w:name="_Toc88681486"/>
      <w:bookmarkStart w:id="812" w:name="_Toc89678173"/>
      <w:bookmarkStart w:id="813" w:name="_Toc98501265"/>
      <w:bookmarkStart w:id="814" w:name="_Toc106634549"/>
      <w:bookmarkStart w:id="815" w:name="_Toc114825328"/>
      <w:bookmarkStart w:id="816" w:name="_Toc122089357"/>
      <w:bookmarkStart w:id="817" w:name="_Toc129098478"/>
      <w:bookmarkStart w:id="818" w:name="_Toc129166793"/>
      <w:bookmarkStart w:id="819" w:name="_Toc510696647"/>
      <w:bookmarkStart w:id="820" w:name="_Toc35971443"/>
      <w:bookmarkStart w:id="821" w:name="_Toc67903560"/>
      <w:bookmarkStart w:id="822" w:name="_Toc76042772"/>
      <w:bookmarkStart w:id="823" w:name="_Toc81558594"/>
      <w:bookmarkStart w:id="824" w:name="_Toc492899751"/>
      <w:bookmarkStart w:id="825" w:name="_Toc492900030"/>
      <w:bookmarkStart w:id="826" w:name="_Toc492967832"/>
      <w:bookmarkStart w:id="827" w:name="_Toc492972920"/>
      <w:bookmarkStart w:id="828" w:name="_Toc492973140"/>
      <w:bookmarkStart w:id="829" w:name="_Toc493774060"/>
      <w:bookmarkStart w:id="830" w:name="_Toc508285804"/>
      <w:bookmarkStart w:id="831" w:name="_Toc508287269"/>
      <w:bookmarkStart w:id="832" w:name="_Toc510696648"/>
      <w:bookmarkStart w:id="833" w:name="_Toc35971447"/>
      <w:bookmarkStart w:id="834" w:name="_Toc145951309"/>
      <w:bookmarkEnd w:id="805"/>
      <w:bookmarkEnd w:id="806"/>
      <w:bookmarkEnd w:id="807"/>
      <w:r w:rsidRPr="00052626">
        <w:t>6.1.6</w:t>
      </w:r>
      <w:r w:rsidRPr="00052626">
        <w:tab/>
        <w:t>Data Model</w:t>
      </w:r>
      <w:bookmarkEnd w:id="809"/>
      <w:bookmarkEnd w:id="810"/>
      <w:bookmarkEnd w:id="811"/>
      <w:bookmarkEnd w:id="812"/>
      <w:bookmarkEnd w:id="813"/>
      <w:bookmarkEnd w:id="814"/>
      <w:bookmarkEnd w:id="815"/>
      <w:bookmarkEnd w:id="816"/>
      <w:bookmarkEnd w:id="817"/>
      <w:bookmarkEnd w:id="818"/>
      <w:bookmarkEnd w:id="834"/>
    </w:p>
    <w:p w14:paraId="7083CC33" w14:textId="77777777" w:rsidR="00F36682" w:rsidRPr="00052626" w:rsidRDefault="00F36682" w:rsidP="0053693A">
      <w:pPr>
        <w:pStyle w:val="Heading4"/>
      </w:pPr>
      <w:bookmarkStart w:id="835" w:name="_Toc510696633"/>
      <w:bookmarkStart w:id="836" w:name="_Toc35971428"/>
      <w:bookmarkStart w:id="837" w:name="_Toc67903544"/>
      <w:bookmarkStart w:id="838" w:name="_Toc76042756"/>
      <w:bookmarkStart w:id="839" w:name="_Toc81558582"/>
      <w:bookmarkStart w:id="840" w:name="_Toc85877035"/>
      <w:bookmarkStart w:id="841" w:name="_Toc88681487"/>
      <w:bookmarkStart w:id="842" w:name="_Toc89678174"/>
      <w:bookmarkStart w:id="843" w:name="_Toc98501266"/>
      <w:bookmarkStart w:id="844" w:name="_Toc106634550"/>
      <w:bookmarkStart w:id="845" w:name="_Toc114825329"/>
      <w:bookmarkStart w:id="846" w:name="_Toc122089358"/>
      <w:bookmarkStart w:id="847" w:name="_Toc129098479"/>
      <w:bookmarkStart w:id="848" w:name="_Toc145951310"/>
      <w:r w:rsidRPr="00052626">
        <w:t>6.1.6.1</w:t>
      </w:r>
      <w:r w:rsidRPr="00052626">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849" w:name="_Toc510696634"/>
      <w:bookmarkStart w:id="850" w:name="_Toc35971429"/>
      <w:bookmarkStart w:id="851" w:name="_Toc67903545"/>
      <w:bookmarkStart w:id="852" w:name="_Toc76042757"/>
      <w:bookmarkStart w:id="853" w:name="_Toc81558583"/>
      <w:bookmarkStart w:id="854" w:name="_Toc85877036"/>
      <w:bookmarkStart w:id="855" w:name="_Toc88681488"/>
      <w:bookmarkStart w:id="856" w:name="_Toc89678175"/>
      <w:bookmarkStart w:id="857" w:name="_Toc98501267"/>
      <w:bookmarkStart w:id="858" w:name="_Toc106634551"/>
      <w:bookmarkStart w:id="859" w:name="_Toc114825330"/>
      <w:bookmarkStart w:id="860" w:name="_Toc122089359"/>
      <w:bookmarkStart w:id="861" w:name="_Toc129098480"/>
      <w:bookmarkStart w:id="862" w:name="_Toc145951311"/>
      <w:r w:rsidRPr="00052626">
        <w:t>6.1.6.2</w:t>
      </w:r>
      <w:r w:rsidRPr="00052626">
        <w:tab/>
        <w:t>Structured data types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CF3A2BB" w14:textId="77777777" w:rsidR="00F36682" w:rsidRPr="00052626" w:rsidRDefault="00F36682" w:rsidP="0053693A">
      <w:pPr>
        <w:pStyle w:val="Heading5"/>
      </w:pPr>
      <w:bookmarkStart w:id="863" w:name="_Toc510696635"/>
      <w:bookmarkStart w:id="864" w:name="_Toc35971430"/>
      <w:bookmarkStart w:id="865" w:name="_Toc67903546"/>
      <w:bookmarkStart w:id="866" w:name="_Toc76042758"/>
      <w:bookmarkStart w:id="867" w:name="_Toc81558584"/>
      <w:bookmarkStart w:id="868" w:name="_Toc85877037"/>
      <w:bookmarkStart w:id="869" w:name="_Toc88681489"/>
      <w:bookmarkStart w:id="870" w:name="_Toc89678176"/>
      <w:bookmarkStart w:id="871" w:name="_Toc98501268"/>
      <w:bookmarkStart w:id="872" w:name="_Toc106634552"/>
      <w:bookmarkStart w:id="873" w:name="_Toc114825331"/>
      <w:bookmarkStart w:id="874" w:name="_Toc122089360"/>
      <w:bookmarkStart w:id="875" w:name="_Toc129098481"/>
      <w:bookmarkStart w:id="876" w:name="_Toc145951312"/>
      <w:r w:rsidRPr="00052626">
        <w:t>6.1.6.2.1</w:t>
      </w:r>
      <w:r w:rsidRPr="00052626">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877" w:name="_Toc510696636"/>
      <w:bookmarkStart w:id="878" w:name="_Toc35971431"/>
      <w:bookmarkStart w:id="879" w:name="_Toc67903547"/>
      <w:bookmarkStart w:id="880" w:name="_Toc76042759"/>
      <w:bookmarkStart w:id="881" w:name="_Toc81558585"/>
      <w:bookmarkStart w:id="882" w:name="_Toc85877038"/>
      <w:bookmarkStart w:id="883" w:name="_Toc88681490"/>
      <w:bookmarkStart w:id="884" w:name="_Toc89678177"/>
      <w:bookmarkStart w:id="885" w:name="_Toc98501269"/>
      <w:bookmarkStart w:id="886" w:name="_Toc106634553"/>
      <w:bookmarkStart w:id="887" w:name="_Toc114825332"/>
      <w:bookmarkStart w:id="888" w:name="_Toc122089361"/>
      <w:bookmarkStart w:id="889" w:name="_Toc129098482"/>
      <w:bookmarkStart w:id="890" w:name="_Toc145951313"/>
      <w:r w:rsidRPr="00052626">
        <w:t>6.1.6.2.2</w:t>
      </w:r>
      <w:r w:rsidRPr="00052626">
        <w:tab/>
        <w:t>Type: TmgiAllocate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891" w:name="_Toc510696637"/>
      <w:bookmarkStart w:id="892" w:name="_Toc35971432"/>
      <w:bookmarkStart w:id="893" w:name="_Toc67903548"/>
      <w:bookmarkStart w:id="894" w:name="_Toc76042760"/>
      <w:bookmarkStart w:id="895" w:name="_Toc81558586"/>
      <w:bookmarkStart w:id="896" w:name="_Toc85877039"/>
      <w:bookmarkStart w:id="897" w:name="_Toc88681491"/>
      <w:bookmarkStart w:id="898" w:name="_Toc89678178"/>
      <w:bookmarkStart w:id="899" w:name="_Toc98501270"/>
      <w:bookmarkStart w:id="900" w:name="_Toc106634554"/>
      <w:bookmarkStart w:id="901" w:name="_Toc114825333"/>
      <w:bookmarkStart w:id="902" w:name="_Toc122089362"/>
      <w:bookmarkStart w:id="903" w:name="_Toc129098483"/>
      <w:bookmarkStart w:id="904" w:name="_Toc145951314"/>
      <w:r w:rsidRPr="00052626">
        <w:t>6.1.6.2.3</w:t>
      </w:r>
      <w:r w:rsidRPr="00052626">
        <w:tab/>
        <w:t xml:space="preserve">Type: </w:t>
      </w:r>
      <w:bookmarkEnd w:id="891"/>
      <w:bookmarkEnd w:id="892"/>
      <w:bookmarkEnd w:id="893"/>
      <w:bookmarkEnd w:id="894"/>
      <w:r w:rsidRPr="00052626">
        <w:t>TmgiAllocated</w:t>
      </w:r>
      <w:bookmarkEnd w:id="895"/>
      <w:bookmarkEnd w:id="896"/>
      <w:bookmarkEnd w:id="897"/>
      <w:bookmarkEnd w:id="898"/>
      <w:bookmarkEnd w:id="899"/>
      <w:bookmarkEnd w:id="900"/>
      <w:bookmarkEnd w:id="901"/>
      <w:bookmarkEnd w:id="902"/>
      <w:bookmarkEnd w:id="903"/>
      <w:bookmarkEnd w:id="904"/>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77777777"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TS 23.501 [8] clause 5.30.2.1).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05" w:name="_Toc510696638"/>
      <w:bookmarkStart w:id="906" w:name="_Toc35971433"/>
      <w:bookmarkStart w:id="907" w:name="_Toc67903549"/>
      <w:bookmarkStart w:id="908" w:name="_Toc76042761"/>
      <w:bookmarkStart w:id="909" w:name="_Toc81558587"/>
      <w:bookmarkStart w:id="910" w:name="_Toc85877040"/>
      <w:bookmarkStart w:id="911" w:name="_Toc88681492"/>
      <w:bookmarkStart w:id="912" w:name="_Toc89678179"/>
      <w:bookmarkStart w:id="913" w:name="_Toc98501271"/>
      <w:bookmarkStart w:id="914" w:name="_Toc106634555"/>
      <w:bookmarkStart w:id="915" w:name="_Toc114825334"/>
      <w:bookmarkStart w:id="916" w:name="_Toc122089363"/>
      <w:bookmarkStart w:id="917" w:name="_Toc129098484"/>
      <w:bookmarkStart w:id="918" w:name="_Toc145951315"/>
      <w:r w:rsidRPr="00052626">
        <w:lastRenderedPageBreak/>
        <w:t>6.1.6.3</w:t>
      </w:r>
      <w:r w:rsidRPr="00052626">
        <w:tab/>
        <w:t>Simple data types and enumerations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39087BB9" w14:textId="77777777" w:rsidR="00F36682" w:rsidRPr="00052626" w:rsidRDefault="00F36682" w:rsidP="0053693A">
      <w:pPr>
        <w:pStyle w:val="Heading5"/>
      </w:pPr>
      <w:bookmarkStart w:id="919" w:name="_Toc510696639"/>
      <w:bookmarkStart w:id="920" w:name="_Toc35971434"/>
      <w:bookmarkStart w:id="921" w:name="_Toc67903550"/>
      <w:bookmarkStart w:id="922" w:name="_Toc76042762"/>
      <w:bookmarkStart w:id="923" w:name="_Toc81558588"/>
      <w:bookmarkStart w:id="924" w:name="_Toc85877041"/>
      <w:bookmarkStart w:id="925" w:name="_Toc88681493"/>
      <w:bookmarkStart w:id="926" w:name="_Toc89678180"/>
      <w:bookmarkStart w:id="927" w:name="_Toc98501272"/>
      <w:bookmarkStart w:id="928" w:name="_Toc106634556"/>
      <w:bookmarkStart w:id="929" w:name="_Toc114825335"/>
      <w:bookmarkStart w:id="930" w:name="_Toc122089364"/>
      <w:bookmarkStart w:id="931" w:name="_Toc129098485"/>
      <w:bookmarkStart w:id="932" w:name="_Toc145951316"/>
      <w:r w:rsidRPr="00052626">
        <w:t>6.1.6.3.1</w:t>
      </w:r>
      <w:r w:rsidRPr="00052626">
        <w:tab/>
        <w:t>Introduction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933" w:name="_Toc510696640"/>
      <w:bookmarkStart w:id="934" w:name="_Toc35971435"/>
      <w:bookmarkStart w:id="935" w:name="_Toc67903551"/>
      <w:bookmarkStart w:id="936" w:name="_Toc76042763"/>
      <w:bookmarkStart w:id="937" w:name="_Toc81558589"/>
      <w:bookmarkStart w:id="938" w:name="_Toc85877042"/>
      <w:bookmarkStart w:id="939" w:name="_Toc88681494"/>
      <w:bookmarkStart w:id="940" w:name="_Toc89678181"/>
      <w:bookmarkStart w:id="941" w:name="_Toc98501273"/>
      <w:bookmarkStart w:id="942" w:name="_Toc106634557"/>
      <w:bookmarkStart w:id="943" w:name="_Toc114825336"/>
      <w:bookmarkStart w:id="944" w:name="_Toc122089365"/>
      <w:bookmarkStart w:id="945" w:name="_Toc129098486"/>
      <w:bookmarkStart w:id="946" w:name="_Toc145951317"/>
      <w:r w:rsidRPr="00052626">
        <w:t>6.1.6.3.2</w:t>
      </w:r>
      <w:r w:rsidRPr="00052626">
        <w:tab/>
        <w:t>Simple data types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947" w:name="_Toc510696641"/>
      <w:bookmarkStart w:id="948" w:name="_Toc35971436"/>
      <w:bookmarkStart w:id="949" w:name="_Toc67903552"/>
      <w:bookmarkStart w:id="950" w:name="_Toc76042764"/>
      <w:bookmarkStart w:id="951" w:name="_Toc81558590"/>
      <w:bookmarkStart w:id="952" w:name="_Toc85877043"/>
      <w:bookmarkStart w:id="953" w:name="_Toc88681495"/>
      <w:bookmarkStart w:id="954" w:name="_Toc89678182"/>
      <w:bookmarkStart w:id="955" w:name="_Toc98501274"/>
      <w:bookmarkStart w:id="956" w:name="_Toc106634558"/>
      <w:bookmarkStart w:id="957" w:name="_Toc114825337"/>
      <w:bookmarkStart w:id="958" w:name="_Toc122089366"/>
      <w:bookmarkStart w:id="959" w:name="_Toc129098487"/>
      <w:bookmarkStart w:id="960" w:name="_Toc145951318"/>
      <w:r w:rsidRPr="00052626">
        <w:t>6.1.6.3.3</w:t>
      </w:r>
      <w:r w:rsidRPr="00052626">
        <w:tab/>
        <w:t>Enumeration: &lt;EnumType1&gt;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961" w:name="_Toc510696642"/>
      <w:bookmarkStart w:id="962" w:name="_Toc35971437"/>
      <w:bookmarkStart w:id="963" w:name="_Toc67903553"/>
      <w:bookmarkStart w:id="964" w:name="_Toc76042765"/>
      <w:bookmarkStart w:id="965" w:name="_Toc81558591"/>
      <w:bookmarkStart w:id="966" w:name="_Toc85877044"/>
      <w:bookmarkStart w:id="967" w:name="_Toc88681496"/>
      <w:bookmarkStart w:id="968" w:name="_Toc89678183"/>
      <w:bookmarkStart w:id="969" w:name="_Toc98501275"/>
      <w:bookmarkStart w:id="970" w:name="_Toc106634559"/>
      <w:bookmarkStart w:id="971" w:name="_Toc114825338"/>
      <w:bookmarkStart w:id="972" w:name="_Toc122089367"/>
      <w:bookmarkStart w:id="973" w:name="_Toc129098488"/>
      <w:bookmarkStart w:id="974" w:name="_Toc145951319"/>
      <w:r w:rsidRPr="00052626">
        <w:t>6.1.6.3.4</w:t>
      </w:r>
      <w:r w:rsidRPr="00052626">
        <w:tab/>
      </w:r>
      <w:r w:rsidR="00BD1A2D">
        <w:t>Void</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68925614" w14:textId="77777777" w:rsidR="00F36682" w:rsidRPr="00052626" w:rsidRDefault="00F36682" w:rsidP="0053693A">
      <w:pPr>
        <w:pStyle w:val="Heading4"/>
        <w:rPr>
          <w:lang w:eastAsia="zh-CN"/>
        </w:rPr>
      </w:pPr>
      <w:bookmarkStart w:id="975" w:name="_Toc510696643"/>
      <w:bookmarkStart w:id="976" w:name="_Toc35971438"/>
      <w:bookmarkStart w:id="977" w:name="_Toc67903554"/>
      <w:bookmarkStart w:id="978" w:name="_Toc76042766"/>
      <w:bookmarkStart w:id="979" w:name="_Toc81558592"/>
      <w:bookmarkStart w:id="980" w:name="_Toc85877045"/>
      <w:bookmarkStart w:id="981" w:name="_Toc88681497"/>
      <w:bookmarkStart w:id="982" w:name="_Toc89678184"/>
      <w:bookmarkStart w:id="983" w:name="_Toc98501276"/>
      <w:bookmarkStart w:id="984" w:name="_Toc106634560"/>
      <w:bookmarkStart w:id="985" w:name="_Toc114825339"/>
      <w:bookmarkStart w:id="986" w:name="_Toc122089368"/>
      <w:bookmarkStart w:id="987" w:name="_Toc129098489"/>
      <w:bookmarkStart w:id="988" w:name="_Toc145951320"/>
      <w:r w:rsidRPr="00052626">
        <w:t>6.1.6.4</w:t>
      </w:r>
      <w:r w:rsidRPr="00052626">
        <w:tab/>
      </w:r>
      <w:r w:rsidRPr="00052626">
        <w:rPr>
          <w:lang w:eastAsia="zh-CN"/>
        </w:rPr>
        <w:t>Data types describing alternative data types or combinations of data types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989" w:name="_Toc510696646"/>
      <w:bookmarkStart w:id="990" w:name="_Toc35971441"/>
      <w:bookmarkStart w:id="991" w:name="_Toc67903557"/>
      <w:bookmarkStart w:id="992" w:name="_Toc76042769"/>
      <w:bookmarkStart w:id="993" w:name="_Toc81558593"/>
      <w:bookmarkStart w:id="994" w:name="_Toc85877046"/>
      <w:bookmarkStart w:id="995" w:name="_Toc88681498"/>
      <w:bookmarkStart w:id="996" w:name="_Toc89678185"/>
      <w:bookmarkStart w:id="997" w:name="_Toc98501277"/>
      <w:bookmarkStart w:id="998" w:name="_Toc106634561"/>
      <w:bookmarkStart w:id="999" w:name="_Toc114825340"/>
      <w:bookmarkStart w:id="1000" w:name="_Toc122089369"/>
      <w:bookmarkStart w:id="1001" w:name="_Toc129098490"/>
      <w:bookmarkStart w:id="1002" w:name="_Toc145951321"/>
      <w:r w:rsidRPr="00052626">
        <w:t>6.1.6.5</w:t>
      </w:r>
      <w:r w:rsidRPr="00052626">
        <w:tab/>
        <w:t>Binary data</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03" w:name="_Toc85877047"/>
      <w:bookmarkStart w:id="1004" w:name="_Toc88681499"/>
      <w:bookmarkStart w:id="1005" w:name="_Toc89678186"/>
      <w:bookmarkStart w:id="1006" w:name="_Toc98501278"/>
      <w:bookmarkStart w:id="1007" w:name="_Toc106634562"/>
      <w:bookmarkStart w:id="1008" w:name="_Toc114825341"/>
      <w:bookmarkStart w:id="1009" w:name="_Toc122089370"/>
      <w:bookmarkStart w:id="1010" w:name="_Toc129098491"/>
      <w:bookmarkStart w:id="1011" w:name="_Toc129166794"/>
      <w:bookmarkStart w:id="1012" w:name="_Toc145951322"/>
      <w:r w:rsidRPr="00052626">
        <w:t>6.1.7</w:t>
      </w:r>
      <w:r w:rsidRPr="00052626">
        <w:tab/>
        <w:t>Error Handling</w:t>
      </w:r>
      <w:bookmarkEnd w:id="819"/>
      <w:bookmarkEnd w:id="820"/>
      <w:bookmarkEnd w:id="821"/>
      <w:bookmarkEnd w:id="822"/>
      <w:bookmarkEnd w:id="823"/>
      <w:bookmarkEnd w:id="1003"/>
      <w:bookmarkEnd w:id="1004"/>
      <w:bookmarkEnd w:id="1005"/>
      <w:bookmarkEnd w:id="1006"/>
      <w:bookmarkEnd w:id="1007"/>
      <w:bookmarkEnd w:id="1008"/>
      <w:bookmarkEnd w:id="1009"/>
      <w:bookmarkEnd w:id="1010"/>
      <w:bookmarkEnd w:id="1011"/>
      <w:bookmarkEnd w:id="1012"/>
    </w:p>
    <w:p w14:paraId="3729F815" w14:textId="77777777" w:rsidR="004D07EB" w:rsidRPr="00052626" w:rsidRDefault="004D07EB" w:rsidP="0053693A">
      <w:pPr>
        <w:pStyle w:val="Heading4"/>
      </w:pPr>
      <w:bookmarkStart w:id="1013" w:name="_Toc35971444"/>
      <w:bookmarkStart w:id="1014" w:name="_Toc67903561"/>
      <w:bookmarkStart w:id="1015" w:name="_Toc76042773"/>
      <w:bookmarkStart w:id="1016" w:name="_Toc81558595"/>
      <w:bookmarkStart w:id="1017" w:name="_Toc85877048"/>
      <w:bookmarkStart w:id="1018" w:name="_Toc88681500"/>
      <w:bookmarkStart w:id="1019" w:name="_Toc89678187"/>
      <w:bookmarkStart w:id="1020" w:name="_Toc98501279"/>
      <w:bookmarkStart w:id="1021" w:name="_Toc106634563"/>
      <w:bookmarkStart w:id="1022" w:name="_Toc114825342"/>
      <w:bookmarkStart w:id="1023" w:name="_Toc122089371"/>
      <w:bookmarkStart w:id="1024" w:name="_Toc129098492"/>
      <w:bookmarkStart w:id="1025" w:name="_Toc145951323"/>
      <w:r w:rsidRPr="00052626">
        <w:t>6.1.7.1</w:t>
      </w:r>
      <w:r w:rsidRPr="00052626">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026" w:name="_Toc35971445"/>
      <w:bookmarkStart w:id="1027" w:name="_Toc67903562"/>
      <w:bookmarkStart w:id="1028" w:name="_Toc76042774"/>
      <w:bookmarkStart w:id="1029" w:name="_Toc81558596"/>
      <w:bookmarkStart w:id="1030" w:name="_Toc85877049"/>
      <w:bookmarkStart w:id="1031" w:name="_Toc88681501"/>
      <w:bookmarkStart w:id="1032" w:name="_Toc89678188"/>
      <w:bookmarkStart w:id="1033" w:name="_Toc98501280"/>
      <w:bookmarkStart w:id="1034" w:name="_Toc106634564"/>
      <w:bookmarkStart w:id="1035" w:name="_Toc114825343"/>
      <w:bookmarkStart w:id="1036" w:name="_Toc122089372"/>
      <w:bookmarkStart w:id="1037" w:name="_Toc129098493"/>
      <w:bookmarkStart w:id="1038" w:name="_Toc145951324"/>
      <w:r w:rsidRPr="00052626">
        <w:t>6.1.7.2</w:t>
      </w:r>
      <w:r w:rsidRPr="00052626">
        <w:tab/>
        <w:t>Protocol Errors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039" w:name="_Toc35971446"/>
      <w:bookmarkStart w:id="1040" w:name="_Toc67903563"/>
      <w:bookmarkStart w:id="1041" w:name="_Toc76042775"/>
      <w:bookmarkStart w:id="1042" w:name="_Toc81558597"/>
      <w:bookmarkStart w:id="1043" w:name="_Toc85877050"/>
      <w:bookmarkStart w:id="1044" w:name="_Toc88681502"/>
      <w:bookmarkStart w:id="1045" w:name="_Toc89678189"/>
      <w:bookmarkStart w:id="1046" w:name="_Toc98501281"/>
      <w:bookmarkStart w:id="1047" w:name="_Toc106634565"/>
      <w:bookmarkStart w:id="1048" w:name="_Toc114825344"/>
      <w:bookmarkStart w:id="1049" w:name="_Toc122089373"/>
      <w:bookmarkStart w:id="1050" w:name="_Toc129098494"/>
      <w:bookmarkStart w:id="1051" w:name="_Toc145951325"/>
      <w:r w:rsidRPr="00052626">
        <w:t>6.1.7.3</w:t>
      </w:r>
      <w:r w:rsidRPr="00052626">
        <w:tab/>
        <w:t>Application Errors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052" w:name="_Toc67903564"/>
      <w:bookmarkStart w:id="1053" w:name="_Toc76042776"/>
      <w:bookmarkStart w:id="1054" w:name="_Toc81558598"/>
      <w:bookmarkStart w:id="1055" w:name="_Toc85877051"/>
      <w:bookmarkStart w:id="1056" w:name="_Toc88681503"/>
      <w:bookmarkStart w:id="1057" w:name="_Toc89678190"/>
      <w:bookmarkStart w:id="1058" w:name="_Toc98501282"/>
      <w:bookmarkStart w:id="1059" w:name="_Toc106634566"/>
      <w:bookmarkStart w:id="1060" w:name="_Toc114825345"/>
      <w:bookmarkStart w:id="1061" w:name="_Toc122089374"/>
      <w:bookmarkStart w:id="1062" w:name="_Toc129098495"/>
      <w:bookmarkStart w:id="1063" w:name="_Toc129166795"/>
      <w:bookmarkStart w:id="1064" w:name="_Toc532994477"/>
      <w:bookmarkStart w:id="1065" w:name="_Toc35971448"/>
      <w:bookmarkStart w:id="1066" w:name="_Toc67903565"/>
      <w:bookmarkStart w:id="1067" w:name="_Toc510696649"/>
      <w:bookmarkStart w:id="1068" w:name="_Toc145951326"/>
      <w:bookmarkEnd w:id="824"/>
      <w:bookmarkEnd w:id="825"/>
      <w:bookmarkEnd w:id="826"/>
      <w:bookmarkEnd w:id="827"/>
      <w:bookmarkEnd w:id="828"/>
      <w:bookmarkEnd w:id="829"/>
      <w:bookmarkEnd w:id="830"/>
      <w:bookmarkEnd w:id="831"/>
      <w:bookmarkEnd w:id="832"/>
      <w:bookmarkEnd w:id="833"/>
      <w:r w:rsidRPr="00052626">
        <w:lastRenderedPageBreak/>
        <w:t>6.1.8</w:t>
      </w:r>
      <w:r w:rsidRPr="00052626">
        <w:rPr>
          <w:lang w:eastAsia="zh-CN"/>
        </w:rPr>
        <w:tab/>
        <w:t>Feature negotiation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8"/>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069" w:name="_Toc76042777"/>
      <w:bookmarkStart w:id="1070" w:name="_Toc81558599"/>
      <w:bookmarkStart w:id="1071" w:name="_Toc85877052"/>
      <w:bookmarkStart w:id="1072" w:name="_Toc88681504"/>
      <w:bookmarkStart w:id="1073" w:name="_Toc89678191"/>
      <w:bookmarkStart w:id="1074" w:name="_Toc56434418"/>
      <w:bookmarkStart w:id="1075" w:name="_Toc67687998"/>
      <w:bookmarkEnd w:id="1064"/>
      <w:bookmarkEnd w:id="1065"/>
      <w:bookmarkEnd w:id="1066"/>
    </w:p>
    <w:p w14:paraId="2E8F4E86" w14:textId="31F14643" w:rsidR="004D07EB" w:rsidRPr="00052626" w:rsidRDefault="004D07EB" w:rsidP="0053693A">
      <w:pPr>
        <w:pStyle w:val="Heading3"/>
      </w:pPr>
      <w:bookmarkStart w:id="1076" w:name="_Toc98501283"/>
      <w:bookmarkStart w:id="1077" w:name="_Toc106634567"/>
      <w:bookmarkStart w:id="1078" w:name="_Toc114825346"/>
      <w:bookmarkStart w:id="1079" w:name="_Toc122089375"/>
      <w:bookmarkStart w:id="1080" w:name="_Toc129098496"/>
      <w:bookmarkStart w:id="1081" w:name="_Toc129166796"/>
      <w:bookmarkStart w:id="1082" w:name="_Toc145951327"/>
      <w:r w:rsidRPr="00052626">
        <w:t>6.1.9</w:t>
      </w:r>
      <w:r w:rsidRPr="00052626">
        <w:tab/>
        <w:t>Security</w:t>
      </w:r>
      <w:bookmarkEnd w:id="1069"/>
      <w:bookmarkEnd w:id="1070"/>
      <w:bookmarkEnd w:id="1071"/>
      <w:bookmarkEnd w:id="1072"/>
      <w:bookmarkEnd w:id="1073"/>
      <w:bookmarkEnd w:id="1076"/>
      <w:bookmarkEnd w:id="1077"/>
      <w:bookmarkEnd w:id="1078"/>
      <w:bookmarkEnd w:id="1079"/>
      <w:bookmarkEnd w:id="1080"/>
      <w:bookmarkEnd w:id="1081"/>
      <w:bookmarkEnd w:id="1082"/>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083" w:name="_Toc81558600"/>
      <w:bookmarkStart w:id="1084" w:name="_Toc85877053"/>
      <w:bookmarkStart w:id="1085" w:name="_Toc88681505"/>
      <w:bookmarkStart w:id="1086" w:name="_Toc89678192"/>
      <w:bookmarkStart w:id="1087" w:name="_Toc98501284"/>
      <w:bookmarkStart w:id="1088" w:name="_Toc106634568"/>
      <w:bookmarkStart w:id="1089" w:name="_Toc114825347"/>
      <w:bookmarkStart w:id="1090" w:name="_Toc122089376"/>
      <w:bookmarkStart w:id="1091" w:name="_Toc129098497"/>
      <w:bookmarkStart w:id="1092" w:name="_Toc129166797"/>
      <w:bookmarkStart w:id="1093" w:name="_Toc145951328"/>
      <w:r w:rsidRPr="00052626">
        <w:t>6.1.10</w:t>
      </w:r>
      <w:r w:rsidRPr="00052626">
        <w:tab/>
        <w:t>HTTP redirection</w:t>
      </w:r>
      <w:bookmarkEnd w:id="1074"/>
      <w:bookmarkEnd w:id="1075"/>
      <w:bookmarkEnd w:id="1083"/>
      <w:bookmarkEnd w:id="1084"/>
      <w:bookmarkEnd w:id="1085"/>
      <w:bookmarkEnd w:id="1086"/>
      <w:bookmarkEnd w:id="1087"/>
      <w:bookmarkEnd w:id="1088"/>
      <w:bookmarkEnd w:id="1089"/>
      <w:bookmarkEnd w:id="1090"/>
      <w:bookmarkEnd w:id="1091"/>
      <w:bookmarkEnd w:id="1092"/>
      <w:bookmarkEnd w:id="1093"/>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094" w:name="_Toc35971449"/>
      <w:bookmarkStart w:id="1095" w:name="_Toc67903566"/>
      <w:bookmarkStart w:id="1096" w:name="_Toc81558601"/>
      <w:bookmarkStart w:id="1097" w:name="_Toc85877054"/>
      <w:bookmarkStart w:id="1098" w:name="_Toc88681506"/>
      <w:bookmarkStart w:id="1099" w:name="_Toc89678193"/>
      <w:bookmarkStart w:id="1100" w:name="_Toc98501285"/>
      <w:bookmarkStart w:id="1101" w:name="_Toc106634569"/>
      <w:bookmarkStart w:id="1102" w:name="_Toc114825348"/>
      <w:bookmarkStart w:id="1103" w:name="_Toc122089377"/>
      <w:bookmarkStart w:id="1104" w:name="_Toc129098498"/>
      <w:bookmarkStart w:id="1105" w:name="_Toc129166798"/>
      <w:bookmarkStart w:id="1106" w:name="_Toc145951329"/>
      <w:r w:rsidRPr="00052626">
        <w:t>6.2</w:t>
      </w:r>
      <w:r w:rsidRPr="00052626">
        <w:tab/>
      </w:r>
      <w:r w:rsidR="001D2DBF" w:rsidRPr="00052626">
        <w:t xml:space="preserve">Nmbsmf_MBSSession </w:t>
      </w:r>
      <w:r w:rsidRPr="00052626">
        <w:t>Service API</w:t>
      </w:r>
      <w:bookmarkEnd w:id="1067"/>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39E1EB15" w14:textId="664B8AFD" w:rsidR="00170139" w:rsidRPr="00052626" w:rsidRDefault="00170139" w:rsidP="0053693A">
      <w:pPr>
        <w:pStyle w:val="Heading3"/>
      </w:pPr>
      <w:bookmarkStart w:id="1107" w:name="_Toc81558602"/>
      <w:bookmarkStart w:id="1108" w:name="_Toc85877055"/>
      <w:bookmarkStart w:id="1109" w:name="_Toc88681507"/>
      <w:bookmarkStart w:id="1110" w:name="_Toc89678194"/>
      <w:bookmarkStart w:id="1111" w:name="_Toc98501286"/>
      <w:bookmarkStart w:id="1112" w:name="_Toc106634570"/>
      <w:bookmarkStart w:id="1113" w:name="_Toc114825349"/>
      <w:bookmarkStart w:id="1114" w:name="_Toc122089378"/>
      <w:bookmarkStart w:id="1115" w:name="_Toc129098499"/>
      <w:bookmarkStart w:id="1116" w:name="_Toc129166799"/>
      <w:bookmarkStart w:id="1117" w:name="_Toc145951330"/>
      <w:r w:rsidRPr="00052626">
        <w:t>6.2.1</w:t>
      </w:r>
      <w:r w:rsidRPr="00052626">
        <w:tab/>
        <w:t>Introduction</w:t>
      </w:r>
      <w:bookmarkEnd w:id="1107"/>
      <w:bookmarkEnd w:id="1108"/>
      <w:bookmarkEnd w:id="1109"/>
      <w:bookmarkEnd w:id="1110"/>
      <w:bookmarkEnd w:id="1111"/>
      <w:bookmarkEnd w:id="1112"/>
      <w:bookmarkEnd w:id="1113"/>
      <w:bookmarkEnd w:id="1114"/>
      <w:bookmarkEnd w:id="1115"/>
      <w:bookmarkEnd w:id="1116"/>
      <w:bookmarkEnd w:id="1117"/>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118" w:name="_Toc81558603"/>
      <w:bookmarkStart w:id="1119" w:name="_Toc85877056"/>
      <w:bookmarkStart w:id="1120" w:name="_Toc88681508"/>
      <w:bookmarkStart w:id="1121" w:name="_Toc89678195"/>
      <w:bookmarkStart w:id="1122" w:name="_Toc98501287"/>
      <w:bookmarkStart w:id="1123" w:name="_Toc106634571"/>
      <w:bookmarkStart w:id="1124" w:name="_Toc114825350"/>
      <w:bookmarkStart w:id="1125" w:name="_Toc122089379"/>
      <w:bookmarkStart w:id="1126" w:name="_Toc129098500"/>
      <w:bookmarkStart w:id="1127" w:name="_Toc129166800"/>
      <w:bookmarkStart w:id="1128" w:name="_Toc145951331"/>
      <w:r w:rsidRPr="00052626">
        <w:t>6.2.2</w:t>
      </w:r>
      <w:r w:rsidRPr="00052626">
        <w:tab/>
        <w:t>Usage of HTTP</w:t>
      </w:r>
      <w:bookmarkEnd w:id="1118"/>
      <w:bookmarkEnd w:id="1119"/>
      <w:bookmarkEnd w:id="1120"/>
      <w:bookmarkEnd w:id="1121"/>
      <w:bookmarkEnd w:id="1122"/>
      <w:bookmarkEnd w:id="1123"/>
      <w:bookmarkEnd w:id="1124"/>
      <w:bookmarkEnd w:id="1125"/>
      <w:bookmarkEnd w:id="1126"/>
      <w:bookmarkEnd w:id="1127"/>
      <w:bookmarkEnd w:id="1128"/>
    </w:p>
    <w:p w14:paraId="2C50135C" w14:textId="2DCDC933" w:rsidR="00170139" w:rsidRPr="00052626" w:rsidRDefault="00170139" w:rsidP="0053693A">
      <w:pPr>
        <w:pStyle w:val="Heading4"/>
      </w:pPr>
      <w:bookmarkStart w:id="1129" w:name="_Toc81558604"/>
      <w:bookmarkStart w:id="1130" w:name="_Toc85877057"/>
      <w:bookmarkStart w:id="1131" w:name="_Toc88681509"/>
      <w:bookmarkStart w:id="1132" w:name="_Toc89678196"/>
      <w:bookmarkStart w:id="1133" w:name="_Toc98501288"/>
      <w:bookmarkStart w:id="1134" w:name="_Toc106634572"/>
      <w:bookmarkStart w:id="1135" w:name="_Toc114825351"/>
      <w:bookmarkStart w:id="1136" w:name="_Toc122089380"/>
      <w:bookmarkStart w:id="1137" w:name="_Toc129098501"/>
      <w:bookmarkStart w:id="1138" w:name="_Toc145951332"/>
      <w:r w:rsidRPr="00052626">
        <w:t>6.2.2.1</w:t>
      </w:r>
      <w:r w:rsidRPr="00052626">
        <w:tab/>
        <w:t>General</w:t>
      </w:r>
      <w:bookmarkEnd w:id="1129"/>
      <w:bookmarkEnd w:id="1130"/>
      <w:bookmarkEnd w:id="1131"/>
      <w:bookmarkEnd w:id="1132"/>
      <w:bookmarkEnd w:id="1133"/>
      <w:bookmarkEnd w:id="1134"/>
      <w:bookmarkEnd w:id="1135"/>
      <w:bookmarkEnd w:id="1136"/>
      <w:bookmarkEnd w:id="1137"/>
      <w:bookmarkEnd w:id="1138"/>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139" w:name="_Toc81558605"/>
      <w:bookmarkStart w:id="1140" w:name="_Toc85877058"/>
      <w:bookmarkStart w:id="1141" w:name="_Toc88681510"/>
      <w:bookmarkStart w:id="1142" w:name="_Toc89678197"/>
      <w:bookmarkStart w:id="1143" w:name="_Toc98501289"/>
      <w:bookmarkStart w:id="1144" w:name="_Toc106634573"/>
      <w:bookmarkStart w:id="1145" w:name="_Toc114825352"/>
      <w:bookmarkStart w:id="1146" w:name="_Toc122089381"/>
      <w:bookmarkStart w:id="1147" w:name="_Toc129098502"/>
      <w:bookmarkStart w:id="1148" w:name="_Toc145951333"/>
      <w:r w:rsidRPr="00052626">
        <w:t>6.2.2.2</w:t>
      </w:r>
      <w:r w:rsidRPr="00052626">
        <w:tab/>
        <w:t>HTTP standard headers</w:t>
      </w:r>
      <w:bookmarkEnd w:id="1139"/>
      <w:bookmarkEnd w:id="1140"/>
      <w:bookmarkEnd w:id="1141"/>
      <w:bookmarkEnd w:id="1142"/>
      <w:bookmarkEnd w:id="1143"/>
      <w:bookmarkEnd w:id="1144"/>
      <w:bookmarkEnd w:id="1145"/>
      <w:bookmarkEnd w:id="1146"/>
      <w:bookmarkEnd w:id="1147"/>
      <w:bookmarkEnd w:id="1148"/>
    </w:p>
    <w:p w14:paraId="07437636" w14:textId="44BEFD36" w:rsidR="00170139" w:rsidRPr="00052626" w:rsidRDefault="00170139" w:rsidP="0053693A">
      <w:pPr>
        <w:pStyle w:val="Heading5"/>
        <w:rPr>
          <w:lang w:eastAsia="zh-CN"/>
        </w:rPr>
      </w:pPr>
      <w:bookmarkStart w:id="1149" w:name="_Toc81558606"/>
      <w:bookmarkStart w:id="1150" w:name="_Toc85877059"/>
      <w:bookmarkStart w:id="1151" w:name="_Toc88681511"/>
      <w:bookmarkStart w:id="1152" w:name="_Toc89678198"/>
      <w:bookmarkStart w:id="1153" w:name="_Toc98501290"/>
      <w:bookmarkStart w:id="1154" w:name="_Toc106634574"/>
      <w:bookmarkStart w:id="1155" w:name="_Toc114825353"/>
      <w:bookmarkStart w:id="1156" w:name="_Toc122089382"/>
      <w:bookmarkStart w:id="1157" w:name="_Toc129098503"/>
      <w:bookmarkStart w:id="1158" w:name="_Toc145951334"/>
      <w:r w:rsidRPr="00052626">
        <w:t>6.2.2.2.1</w:t>
      </w:r>
      <w:r w:rsidRPr="00052626">
        <w:rPr>
          <w:lang w:eastAsia="zh-CN"/>
        </w:rPr>
        <w:tab/>
        <w:t>General</w:t>
      </w:r>
      <w:bookmarkEnd w:id="1149"/>
      <w:bookmarkEnd w:id="1150"/>
      <w:bookmarkEnd w:id="1151"/>
      <w:bookmarkEnd w:id="1152"/>
      <w:bookmarkEnd w:id="1153"/>
      <w:bookmarkEnd w:id="1154"/>
      <w:bookmarkEnd w:id="1155"/>
      <w:bookmarkEnd w:id="1156"/>
      <w:bookmarkEnd w:id="1157"/>
      <w:bookmarkEnd w:id="1158"/>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159" w:name="_Toc81558607"/>
      <w:bookmarkStart w:id="1160" w:name="_Toc85877060"/>
      <w:bookmarkStart w:id="1161" w:name="_Toc88681512"/>
      <w:bookmarkStart w:id="1162" w:name="_Toc89678199"/>
      <w:bookmarkStart w:id="1163" w:name="_Toc98501291"/>
      <w:bookmarkStart w:id="1164" w:name="_Toc106634575"/>
      <w:bookmarkStart w:id="1165" w:name="_Toc114825354"/>
      <w:bookmarkStart w:id="1166" w:name="_Toc122089383"/>
      <w:bookmarkStart w:id="1167" w:name="_Toc129098504"/>
      <w:bookmarkStart w:id="1168" w:name="_Toc145951335"/>
      <w:r w:rsidRPr="00052626">
        <w:t>6.2.2.2.2</w:t>
      </w:r>
      <w:r w:rsidRPr="00052626">
        <w:tab/>
        <w:t>Content type</w:t>
      </w:r>
      <w:bookmarkEnd w:id="1159"/>
      <w:bookmarkEnd w:id="1160"/>
      <w:bookmarkEnd w:id="1161"/>
      <w:bookmarkEnd w:id="1162"/>
      <w:bookmarkEnd w:id="1163"/>
      <w:bookmarkEnd w:id="1164"/>
      <w:bookmarkEnd w:id="1165"/>
      <w:bookmarkEnd w:id="1166"/>
      <w:bookmarkEnd w:id="1167"/>
      <w:bookmarkEnd w:id="1168"/>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1169" w:name="_Toc81558608"/>
      <w:bookmarkStart w:id="1170" w:name="_Toc85877061"/>
      <w:bookmarkStart w:id="1171" w:name="_Toc88681513"/>
      <w:bookmarkStart w:id="1172" w:name="_Toc89678200"/>
      <w:bookmarkStart w:id="1173" w:name="_Toc98501292"/>
      <w:bookmarkStart w:id="1174" w:name="_Toc106634576"/>
      <w:bookmarkStart w:id="1175" w:name="_Toc114825355"/>
      <w:bookmarkStart w:id="1176" w:name="_Toc122089384"/>
      <w:bookmarkStart w:id="1177" w:name="_Toc129098505"/>
      <w:bookmarkStart w:id="1178" w:name="_Toc145951336"/>
      <w:r w:rsidRPr="00052626">
        <w:t>6.2.2.3</w:t>
      </w:r>
      <w:r w:rsidRPr="00052626">
        <w:tab/>
        <w:t>HTTP custom headers</w:t>
      </w:r>
      <w:bookmarkEnd w:id="1169"/>
      <w:bookmarkEnd w:id="1170"/>
      <w:bookmarkEnd w:id="1171"/>
      <w:bookmarkEnd w:id="1172"/>
      <w:bookmarkEnd w:id="1173"/>
      <w:bookmarkEnd w:id="1174"/>
      <w:bookmarkEnd w:id="1175"/>
      <w:bookmarkEnd w:id="1176"/>
      <w:bookmarkEnd w:id="1177"/>
      <w:bookmarkEnd w:id="1178"/>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179" w:name="_Toc89035437"/>
      <w:bookmarkStart w:id="1180" w:name="_Toc89065235"/>
      <w:bookmarkStart w:id="1181" w:name="_Toc89180534"/>
      <w:bookmarkStart w:id="1182" w:name="_Toc90641742"/>
      <w:bookmarkStart w:id="1183" w:name="_Toc98501293"/>
      <w:bookmarkStart w:id="1184" w:name="_Toc106634577"/>
      <w:bookmarkStart w:id="1185" w:name="_Toc114825356"/>
      <w:bookmarkStart w:id="1186" w:name="_Toc122089385"/>
      <w:bookmarkStart w:id="1187" w:name="_Toc129098506"/>
      <w:bookmarkStart w:id="1188" w:name="_Toc145951337"/>
      <w:r>
        <w:t>6.2.2.4</w:t>
      </w:r>
      <w:r>
        <w:tab/>
        <w:t>HTTP multipart messages</w:t>
      </w:r>
      <w:bookmarkEnd w:id="1179"/>
      <w:bookmarkEnd w:id="1180"/>
      <w:bookmarkEnd w:id="1181"/>
      <w:bookmarkEnd w:id="1182"/>
      <w:bookmarkEnd w:id="1183"/>
      <w:bookmarkEnd w:id="1184"/>
      <w:bookmarkEnd w:id="1185"/>
      <w:bookmarkEnd w:id="1186"/>
      <w:bookmarkEnd w:id="1187"/>
      <w:bookmarkEnd w:id="1188"/>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189" w:name="_Toc81558609"/>
      <w:bookmarkStart w:id="1190" w:name="_Toc85877062"/>
      <w:bookmarkStart w:id="1191" w:name="_Toc88681514"/>
      <w:bookmarkStart w:id="1192" w:name="_Toc89678201"/>
      <w:bookmarkStart w:id="1193" w:name="_Toc98501294"/>
      <w:bookmarkStart w:id="1194" w:name="_Toc106634578"/>
      <w:bookmarkStart w:id="1195" w:name="_Toc114825357"/>
      <w:bookmarkStart w:id="1196" w:name="_Toc122089386"/>
      <w:bookmarkStart w:id="1197" w:name="_Toc129098507"/>
      <w:bookmarkStart w:id="1198" w:name="_Toc129166801"/>
      <w:bookmarkStart w:id="1199" w:name="_Toc145951338"/>
      <w:r w:rsidRPr="00052626">
        <w:t>6.2.3</w:t>
      </w:r>
      <w:r w:rsidRPr="00052626">
        <w:tab/>
        <w:t>Resources</w:t>
      </w:r>
      <w:bookmarkEnd w:id="1189"/>
      <w:bookmarkEnd w:id="1190"/>
      <w:bookmarkEnd w:id="1191"/>
      <w:bookmarkEnd w:id="1192"/>
      <w:bookmarkEnd w:id="1193"/>
      <w:bookmarkEnd w:id="1194"/>
      <w:bookmarkEnd w:id="1195"/>
      <w:bookmarkEnd w:id="1196"/>
      <w:bookmarkEnd w:id="1197"/>
      <w:bookmarkEnd w:id="1198"/>
      <w:bookmarkEnd w:id="1199"/>
    </w:p>
    <w:p w14:paraId="109E91D1" w14:textId="77777777" w:rsidR="00A7066E" w:rsidRPr="00052626" w:rsidRDefault="00A7066E" w:rsidP="0053693A">
      <w:pPr>
        <w:pStyle w:val="Heading4"/>
      </w:pPr>
      <w:bookmarkStart w:id="1200" w:name="_Toc81558610"/>
      <w:bookmarkStart w:id="1201" w:name="_Toc85877063"/>
      <w:bookmarkStart w:id="1202" w:name="_Toc88681515"/>
      <w:bookmarkStart w:id="1203" w:name="_Toc89678202"/>
      <w:bookmarkStart w:id="1204" w:name="_Toc98501295"/>
      <w:bookmarkStart w:id="1205" w:name="_Toc106634579"/>
      <w:bookmarkStart w:id="1206" w:name="_Toc114825358"/>
      <w:bookmarkStart w:id="1207" w:name="_Toc122089387"/>
      <w:bookmarkStart w:id="1208" w:name="_Toc129098508"/>
      <w:bookmarkStart w:id="1209" w:name="_Toc145951339"/>
      <w:r w:rsidRPr="00052626">
        <w:t>6.2.3.1</w:t>
      </w:r>
      <w:r w:rsidRPr="00052626">
        <w:tab/>
        <w:t>Overview</w:t>
      </w:r>
      <w:bookmarkEnd w:id="1200"/>
      <w:bookmarkEnd w:id="1201"/>
      <w:bookmarkEnd w:id="1202"/>
      <w:bookmarkEnd w:id="1203"/>
      <w:bookmarkEnd w:id="1204"/>
      <w:bookmarkEnd w:id="1205"/>
      <w:bookmarkEnd w:id="1206"/>
      <w:bookmarkEnd w:id="1207"/>
      <w:bookmarkEnd w:id="1208"/>
      <w:bookmarkEnd w:id="1209"/>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756564188"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1210" w:name="_Toc81558611"/>
      <w:bookmarkStart w:id="1211" w:name="_Toc85877064"/>
      <w:bookmarkStart w:id="1212" w:name="_Toc88681516"/>
      <w:bookmarkStart w:id="1213" w:name="_Toc89678203"/>
      <w:bookmarkStart w:id="1214" w:name="_Toc98501296"/>
      <w:bookmarkStart w:id="1215" w:name="_Toc106634580"/>
      <w:bookmarkStart w:id="1216" w:name="_Toc114825359"/>
      <w:bookmarkStart w:id="1217" w:name="_Toc122089388"/>
      <w:bookmarkStart w:id="1218" w:name="_Toc129098509"/>
      <w:bookmarkStart w:id="1219" w:name="_Toc145951340"/>
      <w:r w:rsidRPr="00052626">
        <w:t>6.2.3.2</w:t>
      </w:r>
      <w:r w:rsidRPr="00052626">
        <w:tab/>
        <w:t>Resource: MBS sessions collection</w:t>
      </w:r>
      <w:bookmarkEnd w:id="1210"/>
      <w:bookmarkEnd w:id="1211"/>
      <w:bookmarkEnd w:id="1212"/>
      <w:r w:rsidR="00F33E9B" w:rsidRPr="00052626">
        <w:t xml:space="preserve"> (Collection)</w:t>
      </w:r>
      <w:bookmarkEnd w:id="1213"/>
      <w:bookmarkEnd w:id="1214"/>
      <w:bookmarkEnd w:id="1215"/>
      <w:bookmarkEnd w:id="1216"/>
      <w:bookmarkEnd w:id="1217"/>
      <w:bookmarkEnd w:id="1218"/>
      <w:bookmarkEnd w:id="1219"/>
    </w:p>
    <w:p w14:paraId="7832AC84" w14:textId="77777777" w:rsidR="00C9761A" w:rsidRPr="00052626" w:rsidRDefault="00C9761A" w:rsidP="0053693A">
      <w:pPr>
        <w:pStyle w:val="Heading5"/>
      </w:pPr>
      <w:bookmarkStart w:id="1220" w:name="_Toc81558612"/>
      <w:bookmarkStart w:id="1221" w:name="_Toc85877065"/>
      <w:bookmarkStart w:id="1222" w:name="_Toc88681517"/>
      <w:bookmarkStart w:id="1223" w:name="_Toc89678204"/>
      <w:bookmarkStart w:id="1224" w:name="_Toc98501297"/>
      <w:bookmarkStart w:id="1225" w:name="_Toc106634581"/>
      <w:bookmarkStart w:id="1226" w:name="_Toc114825360"/>
      <w:bookmarkStart w:id="1227" w:name="_Toc122089389"/>
      <w:bookmarkStart w:id="1228" w:name="_Toc129098510"/>
      <w:bookmarkStart w:id="1229" w:name="_Toc145951341"/>
      <w:r w:rsidRPr="00052626">
        <w:t>6.2.3.2.1</w:t>
      </w:r>
      <w:r w:rsidRPr="00052626">
        <w:tab/>
        <w:t>Description</w:t>
      </w:r>
      <w:bookmarkEnd w:id="1220"/>
      <w:bookmarkEnd w:id="1221"/>
      <w:bookmarkEnd w:id="1222"/>
      <w:bookmarkEnd w:id="1223"/>
      <w:bookmarkEnd w:id="1224"/>
      <w:bookmarkEnd w:id="1225"/>
      <w:bookmarkEnd w:id="1226"/>
      <w:bookmarkEnd w:id="1227"/>
      <w:bookmarkEnd w:id="1228"/>
      <w:bookmarkEnd w:id="1229"/>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230" w:name="_Toc81558613"/>
      <w:bookmarkStart w:id="1231" w:name="_Toc85877066"/>
      <w:bookmarkStart w:id="1232" w:name="_Toc88681518"/>
      <w:bookmarkStart w:id="1233" w:name="_Toc89678205"/>
      <w:bookmarkStart w:id="1234" w:name="_Toc98501298"/>
      <w:bookmarkStart w:id="1235" w:name="_Toc106634582"/>
      <w:bookmarkStart w:id="1236" w:name="_Toc114825361"/>
      <w:bookmarkStart w:id="1237" w:name="_Toc122089390"/>
      <w:bookmarkStart w:id="1238" w:name="_Toc129098511"/>
      <w:bookmarkStart w:id="1239" w:name="_Toc145951342"/>
      <w:r w:rsidRPr="00052626">
        <w:t>6.2.3.2.2</w:t>
      </w:r>
      <w:r w:rsidRPr="00052626">
        <w:tab/>
        <w:t>Resource Definition</w:t>
      </w:r>
      <w:bookmarkEnd w:id="1230"/>
      <w:bookmarkEnd w:id="1231"/>
      <w:bookmarkEnd w:id="1232"/>
      <w:bookmarkEnd w:id="1233"/>
      <w:bookmarkEnd w:id="1234"/>
      <w:bookmarkEnd w:id="1235"/>
      <w:bookmarkEnd w:id="1236"/>
      <w:bookmarkEnd w:id="1237"/>
      <w:bookmarkEnd w:id="1238"/>
      <w:bookmarkEnd w:id="12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240" w:name="_Toc81558614"/>
      <w:bookmarkStart w:id="1241" w:name="_Toc85877067"/>
      <w:bookmarkStart w:id="1242" w:name="_Toc88681519"/>
      <w:bookmarkStart w:id="1243" w:name="_Toc89678206"/>
      <w:bookmarkStart w:id="1244" w:name="_Toc98501299"/>
      <w:bookmarkStart w:id="1245" w:name="_Toc106634583"/>
      <w:bookmarkStart w:id="1246" w:name="_Toc114825362"/>
      <w:bookmarkStart w:id="1247" w:name="_Toc122089391"/>
      <w:bookmarkStart w:id="1248" w:name="_Toc129098512"/>
      <w:bookmarkStart w:id="1249" w:name="_Toc145951343"/>
      <w:r w:rsidRPr="00052626">
        <w:t>6.2.3.2.3</w:t>
      </w:r>
      <w:r w:rsidRPr="00052626">
        <w:tab/>
        <w:t>Resource Standard Methods</w:t>
      </w:r>
      <w:bookmarkEnd w:id="1240"/>
      <w:bookmarkEnd w:id="1241"/>
      <w:bookmarkEnd w:id="1242"/>
      <w:bookmarkEnd w:id="1243"/>
      <w:bookmarkEnd w:id="1244"/>
      <w:bookmarkEnd w:id="1245"/>
      <w:bookmarkEnd w:id="1246"/>
      <w:bookmarkEnd w:id="1247"/>
      <w:bookmarkEnd w:id="1248"/>
      <w:bookmarkEnd w:id="1249"/>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5F0BD4A4"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250" w:name="_Toc85877068"/>
      <w:bookmarkStart w:id="1251" w:name="_Toc88681520"/>
      <w:bookmarkStart w:id="1252" w:name="_Toc89678207"/>
      <w:bookmarkStart w:id="1253" w:name="_Toc98501300"/>
      <w:bookmarkStart w:id="1254" w:name="_Toc106634584"/>
      <w:bookmarkStart w:id="1255" w:name="_Toc114825363"/>
      <w:bookmarkStart w:id="1256" w:name="_Toc122089392"/>
      <w:bookmarkStart w:id="1257" w:name="_Toc129098513"/>
      <w:bookmarkStart w:id="1258" w:name="_Toc81558616"/>
      <w:bookmarkStart w:id="1259" w:name="_Toc145951344"/>
      <w:r w:rsidRPr="00052626">
        <w:t>6.2.3.2.4</w:t>
      </w:r>
      <w:r w:rsidRPr="00052626">
        <w:tab/>
        <w:t>Resource Custom Operations</w:t>
      </w:r>
      <w:bookmarkEnd w:id="1250"/>
      <w:bookmarkEnd w:id="1251"/>
      <w:bookmarkEnd w:id="1252"/>
      <w:bookmarkEnd w:id="1253"/>
      <w:bookmarkEnd w:id="1254"/>
      <w:bookmarkEnd w:id="1255"/>
      <w:bookmarkEnd w:id="1256"/>
      <w:bookmarkEnd w:id="1257"/>
      <w:bookmarkEnd w:id="1259"/>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lastRenderedPageBreak/>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lastRenderedPageBreak/>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260" w:name="_Toc85877069"/>
      <w:bookmarkStart w:id="1261" w:name="_Toc88681521"/>
      <w:bookmarkStart w:id="1262" w:name="_Toc89678208"/>
      <w:bookmarkStart w:id="1263" w:name="_Toc98501301"/>
      <w:bookmarkStart w:id="1264" w:name="_Toc106634585"/>
      <w:bookmarkStart w:id="1265" w:name="_Toc114825364"/>
      <w:bookmarkStart w:id="1266" w:name="_Toc122089393"/>
      <w:bookmarkStart w:id="1267" w:name="_Toc129098514"/>
      <w:bookmarkStart w:id="1268" w:name="_Toc145951345"/>
      <w:r w:rsidRPr="00052626">
        <w:t>6.2.3.3</w:t>
      </w:r>
      <w:r w:rsidRPr="00052626">
        <w:tab/>
        <w:t>Resource: Individual MBS session</w:t>
      </w:r>
      <w:bookmarkEnd w:id="1258"/>
      <w:bookmarkEnd w:id="1260"/>
      <w:bookmarkEnd w:id="1261"/>
      <w:r w:rsidR="00F33E9B" w:rsidRPr="00052626">
        <w:t xml:space="preserve"> (Document)</w:t>
      </w:r>
      <w:bookmarkEnd w:id="1262"/>
      <w:bookmarkEnd w:id="1263"/>
      <w:bookmarkEnd w:id="1264"/>
      <w:bookmarkEnd w:id="1265"/>
      <w:bookmarkEnd w:id="1266"/>
      <w:bookmarkEnd w:id="1267"/>
      <w:bookmarkEnd w:id="1268"/>
    </w:p>
    <w:p w14:paraId="5C04392F" w14:textId="4D57F147" w:rsidR="00C9761A" w:rsidRPr="00052626" w:rsidRDefault="00C9761A" w:rsidP="0053693A">
      <w:pPr>
        <w:pStyle w:val="Heading5"/>
      </w:pPr>
      <w:bookmarkStart w:id="1269" w:name="_Toc81558617"/>
      <w:bookmarkStart w:id="1270" w:name="_Toc85877070"/>
      <w:bookmarkStart w:id="1271" w:name="_Toc88681522"/>
      <w:bookmarkStart w:id="1272" w:name="_Toc89678209"/>
      <w:bookmarkStart w:id="1273" w:name="_Toc98501302"/>
      <w:bookmarkStart w:id="1274" w:name="_Toc106634586"/>
      <w:bookmarkStart w:id="1275" w:name="_Toc114825365"/>
      <w:bookmarkStart w:id="1276" w:name="_Toc122089394"/>
      <w:bookmarkStart w:id="1277" w:name="_Toc129098515"/>
      <w:bookmarkStart w:id="1278" w:name="_Toc145951346"/>
      <w:r w:rsidRPr="00052626">
        <w:t>6.2.3.3.1</w:t>
      </w:r>
      <w:r w:rsidRPr="00052626">
        <w:tab/>
        <w:t>Description</w:t>
      </w:r>
      <w:bookmarkEnd w:id="1269"/>
      <w:bookmarkEnd w:id="1270"/>
      <w:bookmarkEnd w:id="1271"/>
      <w:bookmarkEnd w:id="1272"/>
      <w:bookmarkEnd w:id="1273"/>
      <w:bookmarkEnd w:id="1274"/>
      <w:bookmarkEnd w:id="1275"/>
      <w:bookmarkEnd w:id="1276"/>
      <w:bookmarkEnd w:id="1277"/>
      <w:bookmarkEnd w:id="1278"/>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279" w:name="_Toc81558618"/>
      <w:bookmarkStart w:id="1280" w:name="_Toc85877071"/>
      <w:bookmarkStart w:id="1281" w:name="_Toc88681523"/>
      <w:bookmarkStart w:id="1282" w:name="_Toc89678210"/>
      <w:bookmarkStart w:id="1283" w:name="_Toc98501303"/>
      <w:bookmarkStart w:id="1284" w:name="_Toc106634587"/>
      <w:bookmarkStart w:id="1285" w:name="_Toc114825366"/>
      <w:bookmarkStart w:id="1286" w:name="_Toc122089395"/>
      <w:bookmarkStart w:id="1287" w:name="_Toc129098516"/>
      <w:bookmarkStart w:id="1288" w:name="_Toc145951347"/>
      <w:r w:rsidRPr="00052626">
        <w:t>6.2.3.3.2</w:t>
      </w:r>
      <w:r w:rsidRPr="00052626">
        <w:tab/>
        <w:t>Resource Definition</w:t>
      </w:r>
      <w:bookmarkEnd w:id="1279"/>
      <w:bookmarkEnd w:id="1280"/>
      <w:bookmarkEnd w:id="1281"/>
      <w:bookmarkEnd w:id="1282"/>
      <w:bookmarkEnd w:id="1283"/>
      <w:bookmarkEnd w:id="1284"/>
      <w:bookmarkEnd w:id="1285"/>
      <w:bookmarkEnd w:id="1286"/>
      <w:bookmarkEnd w:id="1287"/>
      <w:bookmarkEnd w:id="1288"/>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289" w:name="_Toc81558619"/>
      <w:bookmarkStart w:id="1290" w:name="_Toc85877072"/>
      <w:bookmarkStart w:id="1291" w:name="_Toc88681524"/>
      <w:bookmarkStart w:id="1292" w:name="_Toc89678211"/>
      <w:bookmarkStart w:id="1293" w:name="_Toc98501304"/>
      <w:bookmarkStart w:id="1294" w:name="_Toc106634588"/>
      <w:bookmarkStart w:id="1295" w:name="_Toc114825367"/>
      <w:bookmarkStart w:id="1296" w:name="_Toc122089396"/>
      <w:bookmarkStart w:id="1297" w:name="_Toc129098517"/>
      <w:bookmarkStart w:id="1298" w:name="_Toc145951348"/>
      <w:r w:rsidRPr="00052626">
        <w:t>6.2.3.3.3</w:t>
      </w:r>
      <w:r w:rsidRPr="00052626">
        <w:tab/>
        <w:t>Resource Standard Methods</w:t>
      </w:r>
      <w:bookmarkEnd w:id="1289"/>
      <w:bookmarkEnd w:id="1290"/>
      <w:bookmarkEnd w:id="1291"/>
      <w:bookmarkEnd w:id="1292"/>
      <w:bookmarkEnd w:id="1293"/>
      <w:bookmarkEnd w:id="1294"/>
      <w:bookmarkEnd w:id="1295"/>
      <w:bookmarkEnd w:id="1296"/>
      <w:bookmarkEnd w:id="1297"/>
      <w:bookmarkEnd w:id="129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299" w:name="_Toc81558620"/>
      <w:bookmarkStart w:id="1300" w:name="_Toc85877073"/>
      <w:bookmarkStart w:id="1301" w:name="_Toc88681525"/>
      <w:bookmarkStart w:id="1302" w:name="_Toc89678212"/>
      <w:bookmarkStart w:id="1303" w:name="_Toc98501305"/>
      <w:bookmarkStart w:id="1304" w:name="_Toc106634589"/>
      <w:bookmarkStart w:id="1305" w:name="_Toc114825368"/>
      <w:bookmarkStart w:id="1306" w:name="_Toc122089397"/>
      <w:bookmarkStart w:id="1307" w:name="_Toc129098518"/>
      <w:bookmarkStart w:id="1308" w:name="_Toc145951349"/>
      <w:r w:rsidRPr="00052626">
        <w:t>6.2.3.</w:t>
      </w:r>
      <w:r w:rsidR="00427687" w:rsidRPr="00052626">
        <w:t>3</w:t>
      </w:r>
      <w:r w:rsidRPr="00052626">
        <w:t>.4</w:t>
      </w:r>
      <w:r w:rsidRPr="00052626">
        <w:tab/>
        <w:t>Resource Custom Operations</w:t>
      </w:r>
      <w:bookmarkEnd w:id="1299"/>
      <w:bookmarkEnd w:id="1300"/>
      <w:bookmarkEnd w:id="1301"/>
      <w:bookmarkEnd w:id="1302"/>
      <w:bookmarkEnd w:id="1303"/>
      <w:bookmarkEnd w:id="1304"/>
      <w:bookmarkEnd w:id="1305"/>
      <w:bookmarkEnd w:id="1306"/>
      <w:bookmarkEnd w:id="1307"/>
      <w:bookmarkEnd w:id="1308"/>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309" w:name="_Toc85877074"/>
      <w:bookmarkStart w:id="1310" w:name="_Toc88681526"/>
      <w:bookmarkStart w:id="1311" w:name="_Toc89678213"/>
      <w:bookmarkStart w:id="1312" w:name="_Toc98501306"/>
      <w:bookmarkStart w:id="1313" w:name="_Toc106634590"/>
      <w:bookmarkStart w:id="1314" w:name="_Toc114825369"/>
      <w:bookmarkStart w:id="1315" w:name="_Toc122089398"/>
      <w:bookmarkStart w:id="1316" w:name="_Toc129098519"/>
      <w:bookmarkStart w:id="1317" w:name="_Toc145951350"/>
      <w:r w:rsidRPr="00052626">
        <w:t>6.2.3.4</w:t>
      </w:r>
      <w:r w:rsidRPr="00052626">
        <w:tab/>
        <w:t>Resource: Subscriptions collection for MBS sessions</w:t>
      </w:r>
      <w:bookmarkEnd w:id="1309"/>
      <w:r w:rsidR="00F07254" w:rsidRPr="00052626">
        <w:t xml:space="preserve"> (Collection)</w:t>
      </w:r>
      <w:bookmarkEnd w:id="1310"/>
      <w:bookmarkEnd w:id="1311"/>
      <w:bookmarkEnd w:id="1312"/>
      <w:bookmarkEnd w:id="1313"/>
      <w:bookmarkEnd w:id="1314"/>
      <w:bookmarkEnd w:id="1315"/>
      <w:bookmarkEnd w:id="1316"/>
      <w:bookmarkEnd w:id="1317"/>
    </w:p>
    <w:p w14:paraId="4CF6D487" w14:textId="208522C4" w:rsidR="00372C69" w:rsidRPr="00052626" w:rsidRDefault="00372C69" w:rsidP="0053693A">
      <w:pPr>
        <w:pStyle w:val="Heading5"/>
      </w:pPr>
      <w:bookmarkStart w:id="1318" w:name="_Toc85877075"/>
      <w:bookmarkStart w:id="1319" w:name="_Toc88681527"/>
      <w:bookmarkStart w:id="1320" w:name="_Toc89678214"/>
      <w:bookmarkStart w:id="1321" w:name="_Toc98501307"/>
      <w:bookmarkStart w:id="1322" w:name="_Toc106634591"/>
      <w:bookmarkStart w:id="1323" w:name="_Toc114825370"/>
      <w:bookmarkStart w:id="1324" w:name="_Toc122089399"/>
      <w:bookmarkStart w:id="1325" w:name="_Toc129098520"/>
      <w:bookmarkStart w:id="1326" w:name="_Toc145951351"/>
      <w:r w:rsidRPr="00052626">
        <w:t>6.2.3.4.1</w:t>
      </w:r>
      <w:r w:rsidRPr="00052626">
        <w:tab/>
        <w:t>Description</w:t>
      </w:r>
      <w:bookmarkEnd w:id="1318"/>
      <w:bookmarkEnd w:id="1319"/>
      <w:bookmarkEnd w:id="1320"/>
      <w:bookmarkEnd w:id="1321"/>
      <w:bookmarkEnd w:id="1322"/>
      <w:bookmarkEnd w:id="1323"/>
      <w:bookmarkEnd w:id="1324"/>
      <w:bookmarkEnd w:id="1325"/>
      <w:bookmarkEnd w:id="1326"/>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327" w:name="_Toc85877076"/>
      <w:bookmarkStart w:id="1328" w:name="_Toc88681528"/>
      <w:bookmarkStart w:id="1329" w:name="_Toc89678215"/>
      <w:bookmarkStart w:id="1330" w:name="_Toc98501308"/>
      <w:bookmarkStart w:id="1331" w:name="_Toc106634592"/>
      <w:bookmarkStart w:id="1332" w:name="_Toc114825371"/>
      <w:bookmarkStart w:id="1333" w:name="_Toc122089400"/>
      <w:bookmarkStart w:id="1334" w:name="_Toc129098521"/>
      <w:bookmarkStart w:id="1335" w:name="_Toc145951352"/>
      <w:r w:rsidRPr="00052626">
        <w:t>6.2.3.4.2</w:t>
      </w:r>
      <w:r w:rsidRPr="00052626">
        <w:tab/>
        <w:t>Resource Definition</w:t>
      </w:r>
      <w:bookmarkEnd w:id="1327"/>
      <w:bookmarkEnd w:id="1328"/>
      <w:bookmarkEnd w:id="1329"/>
      <w:bookmarkEnd w:id="1330"/>
      <w:bookmarkEnd w:id="1331"/>
      <w:bookmarkEnd w:id="1332"/>
      <w:bookmarkEnd w:id="1333"/>
      <w:bookmarkEnd w:id="1334"/>
      <w:bookmarkEnd w:id="133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336" w:name="_Toc85877077"/>
      <w:bookmarkStart w:id="1337" w:name="_Toc88681529"/>
      <w:bookmarkStart w:id="1338" w:name="_Toc89678216"/>
      <w:bookmarkStart w:id="1339" w:name="_Toc98501309"/>
      <w:bookmarkStart w:id="1340" w:name="_Toc106634593"/>
      <w:bookmarkStart w:id="1341" w:name="_Toc114825372"/>
      <w:bookmarkStart w:id="1342" w:name="_Toc122089401"/>
      <w:bookmarkStart w:id="1343" w:name="_Toc129098522"/>
      <w:bookmarkStart w:id="1344" w:name="_Toc145951353"/>
      <w:r w:rsidRPr="00052626">
        <w:t>6.2.3.4.3</w:t>
      </w:r>
      <w:r w:rsidRPr="00052626">
        <w:tab/>
        <w:t>Resource Standard Methods</w:t>
      </w:r>
      <w:bookmarkEnd w:id="1336"/>
      <w:bookmarkEnd w:id="1337"/>
      <w:bookmarkEnd w:id="1338"/>
      <w:bookmarkEnd w:id="1339"/>
      <w:bookmarkEnd w:id="1340"/>
      <w:bookmarkEnd w:id="1341"/>
      <w:bookmarkEnd w:id="1342"/>
      <w:bookmarkEnd w:id="1343"/>
      <w:bookmarkEnd w:id="1344"/>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345" w:name="_Toc81558615"/>
      <w:bookmarkStart w:id="1346" w:name="_Toc85877078"/>
      <w:bookmarkStart w:id="1347" w:name="_Toc88681530"/>
      <w:bookmarkStart w:id="1348" w:name="_Toc89678217"/>
      <w:bookmarkStart w:id="1349" w:name="_Toc98501310"/>
      <w:bookmarkStart w:id="1350" w:name="_Toc106634594"/>
      <w:bookmarkStart w:id="1351" w:name="_Toc114825373"/>
      <w:bookmarkStart w:id="1352" w:name="_Toc122089402"/>
      <w:bookmarkStart w:id="1353" w:name="_Toc129098523"/>
      <w:bookmarkStart w:id="1354" w:name="_Toc145951354"/>
      <w:r w:rsidRPr="00052626">
        <w:t>6.2.3.4.4</w:t>
      </w:r>
      <w:r w:rsidRPr="00052626">
        <w:tab/>
        <w:t>Resource Custom Operations</w:t>
      </w:r>
      <w:bookmarkEnd w:id="1345"/>
      <w:bookmarkEnd w:id="1346"/>
      <w:bookmarkEnd w:id="1347"/>
      <w:bookmarkEnd w:id="1348"/>
      <w:bookmarkEnd w:id="1349"/>
      <w:bookmarkEnd w:id="1350"/>
      <w:bookmarkEnd w:id="1351"/>
      <w:bookmarkEnd w:id="1352"/>
      <w:bookmarkEnd w:id="1353"/>
      <w:bookmarkEnd w:id="1354"/>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355" w:name="_Toc85877079"/>
      <w:bookmarkStart w:id="1356" w:name="_Toc88681531"/>
      <w:bookmarkStart w:id="1357" w:name="_Toc89678218"/>
      <w:bookmarkStart w:id="1358" w:name="_Toc98501311"/>
      <w:bookmarkStart w:id="1359" w:name="_Toc106634595"/>
      <w:bookmarkStart w:id="1360" w:name="_Toc114825374"/>
      <w:bookmarkStart w:id="1361" w:name="_Toc122089403"/>
      <w:bookmarkStart w:id="1362" w:name="_Toc129098524"/>
      <w:bookmarkStart w:id="1363" w:name="_Toc145951355"/>
      <w:r w:rsidRPr="00052626">
        <w:t>6.2.3.5</w:t>
      </w:r>
      <w:r w:rsidRPr="00052626">
        <w:tab/>
        <w:t>Resource: Individual subscription for an MBS session</w:t>
      </w:r>
      <w:bookmarkEnd w:id="1355"/>
      <w:r w:rsidR="008B50B5" w:rsidRPr="00052626">
        <w:t xml:space="preserve"> (Document)</w:t>
      </w:r>
      <w:bookmarkEnd w:id="1356"/>
      <w:bookmarkEnd w:id="1357"/>
      <w:bookmarkEnd w:id="1358"/>
      <w:bookmarkEnd w:id="1359"/>
      <w:bookmarkEnd w:id="1360"/>
      <w:bookmarkEnd w:id="1361"/>
      <w:bookmarkEnd w:id="1362"/>
      <w:bookmarkEnd w:id="1363"/>
    </w:p>
    <w:p w14:paraId="0822A9DC" w14:textId="68901AE9" w:rsidR="007C5C07" w:rsidRPr="00052626" w:rsidRDefault="007C5C07" w:rsidP="0053693A">
      <w:pPr>
        <w:pStyle w:val="Heading5"/>
      </w:pPr>
      <w:bookmarkStart w:id="1364" w:name="_Toc85877080"/>
      <w:bookmarkStart w:id="1365" w:name="_Toc88681532"/>
      <w:bookmarkStart w:id="1366" w:name="_Toc89678219"/>
      <w:bookmarkStart w:id="1367" w:name="_Toc98501312"/>
      <w:bookmarkStart w:id="1368" w:name="_Toc106634596"/>
      <w:bookmarkStart w:id="1369" w:name="_Toc114825375"/>
      <w:bookmarkStart w:id="1370" w:name="_Toc122089404"/>
      <w:bookmarkStart w:id="1371" w:name="_Toc129098525"/>
      <w:bookmarkStart w:id="1372" w:name="_Toc145951356"/>
      <w:r w:rsidRPr="00052626">
        <w:t>6.2.3.5.1</w:t>
      </w:r>
      <w:r w:rsidRPr="00052626">
        <w:tab/>
        <w:t>Description</w:t>
      </w:r>
      <w:bookmarkEnd w:id="1364"/>
      <w:bookmarkEnd w:id="1365"/>
      <w:bookmarkEnd w:id="1366"/>
      <w:bookmarkEnd w:id="1367"/>
      <w:bookmarkEnd w:id="1368"/>
      <w:bookmarkEnd w:id="1369"/>
      <w:bookmarkEnd w:id="1370"/>
      <w:bookmarkEnd w:id="1371"/>
      <w:bookmarkEnd w:id="1372"/>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373" w:name="_Toc85877081"/>
      <w:bookmarkStart w:id="1374" w:name="_Toc88681533"/>
      <w:bookmarkStart w:id="1375" w:name="_Toc89678220"/>
      <w:bookmarkStart w:id="1376" w:name="_Toc98501313"/>
      <w:bookmarkStart w:id="1377" w:name="_Toc106634597"/>
      <w:bookmarkStart w:id="1378" w:name="_Toc114825376"/>
      <w:bookmarkStart w:id="1379" w:name="_Toc122089405"/>
      <w:bookmarkStart w:id="1380" w:name="_Toc129098526"/>
      <w:bookmarkStart w:id="1381" w:name="_Toc145951357"/>
      <w:r w:rsidRPr="00052626">
        <w:t>6.2.3.5.2</w:t>
      </w:r>
      <w:r w:rsidRPr="00052626">
        <w:tab/>
        <w:t>Resource Definition</w:t>
      </w:r>
      <w:bookmarkEnd w:id="1373"/>
      <w:bookmarkEnd w:id="1374"/>
      <w:bookmarkEnd w:id="1375"/>
      <w:bookmarkEnd w:id="1376"/>
      <w:bookmarkEnd w:id="1377"/>
      <w:bookmarkEnd w:id="1378"/>
      <w:bookmarkEnd w:id="1379"/>
      <w:bookmarkEnd w:id="1380"/>
      <w:bookmarkEnd w:id="1381"/>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382" w:name="_Toc85877082"/>
      <w:bookmarkStart w:id="1383" w:name="_Toc88681534"/>
      <w:bookmarkStart w:id="1384" w:name="_Toc89678221"/>
      <w:bookmarkStart w:id="1385" w:name="_Toc98501314"/>
      <w:bookmarkStart w:id="1386" w:name="_Toc106634598"/>
      <w:bookmarkStart w:id="1387" w:name="_Toc114825377"/>
      <w:bookmarkStart w:id="1388" w:name="_Toc122089406"/>
      <w:bookmarkStart w:id="1389" w:name="_Toc129098527"/>
      <w:bookmarkStart w:id="1390" w:name="_Toc145951358"/>
      <w:r w:rsidRPr="00052626">
        <w:lastRenderedPageBreak/>
        <w:t>6.2.3.5.3</w:t>
      </w:r>
      <w:r w:rsidRPr="00052626">
        <w:tab/>
        <w:t>Resource Standard Methods</w:t>
      </w:r>
      <w:bookmarkEnd w:id="1382"/>
      <w:bookmarkEnd w:id="1383"/>
      <w:bookmarkEnd w:id="1384"/>
      <w:bookmarkEnd w:id="1385"/>
      <w:bookmarkEnd w:id="1386"/>
      <w:bookmarkEnd w:id="1387"/>
      <w:bookmarkEnd w:id="1388"/>
      <w:bookmarkEnd w:id="1389"/>
      <w:bookmarkEnd w:id="1390"/>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391" w:name="_Toc85877083"/>
      <w:bookmarkStart w:id="1392" w:name="_Toc88681535"/>
      <w:bookmarkStart w:id="1393" w:name="_Toc89678222"/>
      <w:bookmarkStart w:id="1394" w:name="_Toc98501315"/>
      <w:bookmarkStart w:id="1395" w:name="_Toc106634599"/>
      <w:bookmarkStart w:id="1396" w:name="_Toc114825378"/>
      <w:bookmarkStart w:id="1397" w:name="_Toc122089407"/>
      <w:bookmarkStart w:id="1398" w:name="_Toc129098528"/>
      <w:bookmarkStart w:id="1399" w:name="_Toc145951359"/>
      <w:r w:rsidRPr="00052626">
        <w:t>6.2.3.5.4</w:t>
      </w:r>
      <w:r w:rsidRPr="00052626">
        <w:tab/>
        <w:t>Resource Custom Operations</w:t>
      </w:r>
      <w:bookmarkEnd w:id="1391"/>
      <w:bookmarkEnd w:id="1392"/>
      <w:bookmarkEnd w:id="1393"/>
      <w:bookmarkEnd w:id="1394"/>
      <w:bookmarkEnd w:id="1395"/>
      <w:bookmarkEnd w:id="1396"/>
      <w:bookmarkEnd w:id="1397"/>
      <w:bookmarkEnd w:id="1398"/>
      <w:bookmarkEnd w:id="1399"/>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400" w:name="_Toc85877084"/>
      <w:bookmarkStart w:id="1401" w:name="_Toc88681536"/>
      <w:bookmarkStart w:id="1402" w:name="_Toc89678223"/>
      <w:bookmarkStart w:id="1403" w:name="_Toc98501316"/>
      <w:bookmarkStart w:id="1404" w:name="_Toc106634600"/>
      <w:bookmarkStart w:id="1405" w:name="_Toc114825379"/>
      <w:bookmarkStart w:id="1406" w:name="_Toc122089408"/>
      <w:bookmarkStart w:id="1407" w:name="_Toc129098529"/>
      <w:bookmarkStart w:id="1408" w:name="_Toc145951360"/>
      <w:r w:rsidRPr="00052626">
        <w:t>6.2.3.6</w:t>
      </w:r>
      <w:r w:rsidRPr="00052626">
        <w:tab/>
        <w:t>Resource: Subscriptions collection for MBS contexts</w:t>
      </w:r>
      <w:bookmarkEnd w:id="1400"/>
      <w:bookmarkEnd w:id="1401"/>
      <w:r w:rsidR="007B6F56" w:rsidRPr="00052626">
        <w:t xml:space="preserve"> (Collection)</w:t>
      </w:r>
      <w:bookmarkEnd w:id="1402"/>
      <w:bookmarkEnd w:id="1403"/>
      <w:bookmarkEnd w:id="1404"/>
      <w:bookmarkEnd w:id="1405"/>
      <w:bookmarkEnd w:id="1406"/>
      <w:bookmarkEnd w:id="1407"/>
      <w:bookmarkEnd w:id="1408"/>
    </w:p>
    <w:p w14:paraId="1B0F1ED0" w14:textId="7D8C3BE5" w:rsidR="00DE7722" w:rsidRPr="00052626" w:rsidRDefault="00DE7722" w:rsidP="0053693A">
      <w:pPr>
        <w:pStyle w:val="Heading5"/>
      </w:pPr>
      <w:bookmarkStart w:id="1409" w:name="_Toc85877085"/>
      <w:bookmarkStart w:id="1410" w:name="_Toc88681537"/>
      <w:bookmarkStart w:id="1411" w:name="_Toc89678224"/>
      <w:bookmarkStart w:id="1412" w:name="_Toc98501317"/>
      <w:bookmarkStart w:id="1413" w:name="_Toc106634601"/>
      <w:bookmarkStart w:id="1414" w:name="_Toc114825380"/>
      <w:bookmarkStart w:id="1415" w:name="_Toc122089409"/>
      <w:bookmarkStart w:id="1416" w:name="_Toc129098530"/>
      <w:bookmarkStart w:id="1417" w:name="_Toc145951361"/>
      <w:r w:rsidRPr="00052626">
        <w:t>6.2.3.6.1</w:t>
      </w:r>
      <w:r w:rsidRPr="00052626">
        <w:tab/>
        <w:t>Description</w:t>
      </w:r>
      <w:bookmarkEnd w:id="1409"/>
      <w:bookmarkEnd w:id="1410"/>
      <w:bookmarkEnd w:id="1411"/>
      <w:bookmarkEnd w:id="1412"/>
      <w:bookmarkEnd w:id="1413"/>
      <w:bookmarkEnd w:id="1414"/>
      <w:bookmarkEnd w:id="1415"/>
      <w:bookmarkEnd w:id="1416"/>
      <w:bookmarkEnd w:id="141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418" w:name="_Toc85877086"/>
      <w:bookmarkStart w:id="1419" w:name="_Toc88681538"/>
      <w:bookmarkStart w:id="1420" w:name="_Toc89678225"/>
      <w:bookmarkStart w:id="1421" w:name="_Toc98501318"/>
      <w:bookmarkStart w:id="1422" w:name="_Toc106634602"/>
      <w:bookmarkStart w:id="1423" w:name="_Toc114825381"/>
      <w:bookmarkStart w:id="1424" w:name="_Toc122089410"/>
      <w:bookmarkStart w:id="1425" w:name="_Toc129098531"/>
      <w:bookmarkStart w:id="1426" w:name="_Toc145951362"/>
      <w:r w:rsidRPr="00052626">
        <w:t>6.2.3.6.2</w:t>
      </w:r>
      <w:r w:rsidRPr="00052626">
        <w:tab/>
        <w:t>Resource Definition</w:t>
      </w:r>
      <w:bookmarkEnd w:id="1418"/>
      <w:bookmarkEnd w:id="1419"/>
      <w:bookmarkEnd w:id="1420"/>
      <w:bookmarkEnd w:id="1421"/>
      <w:bookmarkEnd w:id="1422"/>
      <w:bookmarkEnd w:id="1423"/>
      <w:bookmarkEnd w:id="1424"/>
      <w:bookmarkEnd w:id="1425"/>
      <w:bookmarkEnd w:id="142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427" w:name="_Toc85877087"/>
      <w:bookmarkStart w:id="1428" w:name="_Toc88681539"/>
      <w:bookmarkStart w:id="1429" w:name="_Toc89678226"/>
      <w:bookmarkStart w:id="1430" w:name="_Toc98501319"/>
      <w:bookmarkStart w:id="1431" w:name="_Toc106634603"/>
      <w:bookmarkStart w:id="1432" w:name="_Toc114825382"/>
      <w:bookmarkStart w:id="1433" w:name="_Toc122089411"/>
      <w:bookmarkStart w:id="1434" w:name="_Toc129098532"/>
      <w:bookmarkStart w:id="1435" w:name="_Toc145951363"/>
      <w:r w:rsidRPr="00052626">
        <w:t>6.2.3.6.3</w:t>
      </w:r>
      <w:r w:rsidRPr="00052626">
        <w:tab/>
        <w:t>Resource Standard Methods</w:t>
      </w:r>
      <w:bookmarkEnd w:id="1427"/>
      <w:bookmarkEnd w:id="1428"/>
      <w:bookmarkEnd w:id="1429"/>
      <w:bookmarkEnd w:id="1430"/>
      <w:bookmarkEnd w:id="1431"/>
      <w:bookmarkEnd w:id="1432"/>
      <w:bookmarkEnd w:id="1433"/>
      <w:bookmarkEnd w:id="1434"/>
      <w:bookmarkEnd w:id="1435"/>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436" w:name="_Toc85877088"/>
      <w:bookmarkStart w:id="1437" w:name="_Toc88681540"/>
      <w:bookmarkStart w:id="1438" w:name="_Toc89678227"/>
      <w:bookmarkStart w:id="1439" w:name="_Toc98501320"/>
      <w:bookmarkStart w:id="1440" w:name="_Toc106634604"/>
      <w:bookmarkStart w:id="1441" w:name="_Toc114825383"/>
      <w:bookmarkStart w:id="1442" w:name="_Toc122089412"/>
      <w:bookmarkStart w:id="1443" w:name="_Toc129098533"/>
      <w:bookmarkStart w:id="1444" w:name="_Toc145951364"/>
      <w:r w:rsidRPr="00052626">
        <w:t>6.2.3.6.4</w:t>
      </w:r>
      <w:r w:rsidRPr="00052626">
        <w:tab/>
        <w:t>Resource Custom Operations</w:t>
      </w:r>
      <w:bookmarkEnd w:id="1436"/>
      <w:bookmarkEnd w:id="1437"/>
      <w:bookmarkEnd w:id="1438"/>
      <w:bookmarkEnd w:id="1439"/>
      <w:bookmarkEnd w:id="1440"/>
      <w:bookmarkEnd w:id="1441"/>
      <w:bookmarkEnd w:id="1442"/>
      <w:bookmarkEnd w:id="1443"/>
      <w:bookmarkEnd w:id="1444"/>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445" w:name="_Toc85877089"/>
      <w:bookmarkStart w:id="1446" w:name="_Toc88681541"/>
      <w:bookmarkStart w:id="1447" w:name="_Toc89678228"/>
      <w:bookmarkStart w:id="1448" w:name="_Toc98501321"/>
      <w:bookmarkStart w:id="1449" w:name="_Toc106634605"/>
      <w:bookmarkStart w:id="1450" w:name="_Toc114825384"/>
      <w:bookmarkStart w:id="1451" w:name="_Toc122089413"/>
      <w:bookmarkStart w:id="1452" w:name="_Toc129098534"/>
      <w:bookmarkStart w:id="1453" w:name="_Toc145951365"/>
      <w:r w:rsidRPr="00052626">
        <w:t>6.2.3.7</w:t>
      </w:r>
      <w:r w:rsidRPr="00052626">
        <w:tab/>
        <w:t>Resource: Individual subscription for an MBS context</w:t>
      </w:r>
      <w:bookmarkEnd w:id="1445"/>
      <w:bookmarkEnd w:id="1446"/>
      <w:r w:rsidR="007B6F56" w:rsidRPr="00052626">
        <w:t xml:space="preserve"> (Document)</w:t>
      </w:r>
      <w:bookmarkEnd w:id="1447"/>
      <w:bookmarkEnd w:id="1448"/>
      <w:bookmarkEnd w:id="1449"/>
      <w:bookmarkEnd w:id="1450"/>
      <w:bookmarkEnd w:id="1451"/>
      <w:bookmarkEnd w:id="1452"/>
      <w:bookmarkEnd w:id="1453"/>
    </w:p>
    <w:p w14:paraId="2F10F8F8" w14:textId="6548E56F" w:rsidR="00A005AB" w:rsidRPr="00052626" w:rsidRDefault="00A005AB" w:rsidP="0053693A">
      <w:pPr>
        <w:pStyle w:val="Heading5"/>
      </w:pPr>
      <w:bookmarkStart w:id="1454" w:name="_Toc85877090"/>
      <w:bookmarkStart w:id="1455" w:name="_Toc88681542"/>
      <w:bookmarkStart w:id="1456" w:name="_Toc89678229"/>
      <w:bookmarkStart w:id="1457" w:name="_Toc98501322"/>
      <w:bookmarkStart w:id="1458" w:name="_Toc106634606"/>
      <w:bookmarkStart w:id="1459" w:name="_Toc114825385"/>
      <w:bookmarkStart w:id="1460" w:name="_Toc122089414"/>
      <w:bookmarkStart w:id="1461" w:name="_Toc129098535"/>
      <w:bookmarkStart w:id="1462" w:name="_Toc145951366"/>
      <w:r w:rsidRPr="00052626">
        <w:t>6.2.3.7.1</w:t>
      </w:r>
      <w:r w:rsidRPr="00052626">
        <w:tab/>
        <w:t>Description</w:t>
      </w:r>
      <w:bookmarkEnd w:id="1454"/>
      <w:bookmarkEnd w:id="1455"/>
      <w:bookmarkEnd w:id="1456"/>
      <w:bookmarkEnd w:id="1457"/>
      <w:bookmarkEnd w:id="1458"/>
      <w:bookmarkEnd w:id="1459"/>
      <w:bookmarkEnd w:id="1460"/>
      <w:bookmarkEnd w:id="1461"/>
      <w:bookmarkEnd w:id="1462"/>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463" w:name="_Toc85877091"/>
      <w:bookmarkStart w:id="1464" w:name="_Toc88681543"/>
      <w:bookmarkStart w:id="1465" w:name="_Toc89678230"/>
      <w:bookmarkStart w:id="1466" w:name="_Toc98501323"/>
      <w:bookmarkStart w:id="1467" w:name="_Toc106634607"/>
      <w:bookmarkStart w:id="1468" w:name="_Toc114825386"/>
      <w:bookmarkStart w:id="1469" w:name="_Toc122089415"/>
      <w:bookmarkStart w:id="1470" w:name="_Toc129098536"/>
      <w:bookmarkStart w:id="1471" w:name="_Toc145951367"/>
      <w:r w:rsidRPr="00052626">
        <w:t>6.2.3.7.2</w:t>
      </w:r>
      <w:r w:rsidRPr="00052626">
        <w:tab/>
        <w:t>Resource Definition</w:t>
      </w:r>
      <w:bookmarkEnd w:id="1463"/>
      <w:bookmarkEnd w:id="1464"/>
      <w:bookmarkEnd w:id="1465"/>
      <w:bookmarkEnd w:id="1466"/>
      <w:bookmarkEnd w:id="1467"/>
      <w:bookmarkEnd w:id="1468"/>
      <w:bookmarkEnd w:id="1469"/>
      <w:bookmarkEnd w:id="1470"/>
      <w:bookmarkEnd w:id="1471"/>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472" w:name="_Toc85877092"/>
      <w:bookmarkStart w:id="1473" w:name="_Toc88681544"/>
      <w:bookmarkStart w:id="1474" w:name="_Toc89678231"/>
      <w:bookmarkStart w:id="1475" w:name="_Toc98501324"/>
      <w:bookmarkStart w:id="1476" w:name="_Toc106634608"/>
      <w:bookmarkStart w:id="1477" w:name="_Toc114825387"/>
      <w:bookmarkStart w:id="1478" w:name="_Toc122089416"/>
      <w:bookmarkStart w:id="1479" w:name="_Toc129098537"/>
      <w:bookmarkStart w:id="1480" w:name="_Toc145951368"/>
      <w:r w:rsidRPr="00052626">
        <w:t>6.2.3.7.3</w:t>
      </w:r>
      <w:r w:rsidRPr="00052626">
        <w:tab/>
        <w:t>Resource Standard Methods</w:t>
      </w:r>
      <w:bookmarkEnd w:id="1472"/>
      <w:bookmarkEnd w:id="1473"/>
      <w:bookmarkEnd w:id="1474"/>
      <w:bookmarkEnd w:id="1475"/>
      <w:bookmarkEnd w:id="1476"/>
      <w:bookmarkEnd w:id="1477"/>
      <w:bookmarkEnd w:id="1478"/>
      <w:bookmarkEnd w:id="1479"/>
      <w:bookmarkEnd w:id="1480"/>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481" w:name="_Toc85877093"/>
      <w:bookmarkStart w:id="1482" w:name="_Toc88681545"/>
      <w:bookmarkStart w:id="1483" w:name="_Toc89678232"/>
      <w:bookmarkStart w:id="1484" w:name="_Toc98501325"/>
      <w:bookmarkStart w:id="1485" w:name="_Toc106634609"/>
      <w:bookmarkStart w:id="1486" w:name="_Toc114825388"/>
      <w:bookmarkStart w:id="1487" w:name="_Toc122089417"/>
      <w:bookmarkStart w:id="1488" w:name="_Toc129098538"/>
      <w:bookmarkStart w:id="1489" w:name="_Toc145951369"/>
      <w:r w:rsidRPr="00052626">
        <w:t>6.2.3.7.4</w:t>
      </w:r>
      <w:r w:rsidRPr="00052626">
        <w:tab/>
        <w:t>Resource Custom Operations</w:t>
      </w:r>
      <w:bookmarkEnd w:id="1481"/>
      <w:bookmarkEnd w:id="1482"/>
      <w:bookmarkEnd w:id="1483"/>
      <w:bookmarkEnd w:id="1484"/>
      <w:bookmarkEnd w:id="1485"/>
      <w:bookmarkEnd w:id="1486"/>
      <w:bookmarkEnd w:id="1487"/>
      <w:bookmarkEnd w:id="1488"/>
      <w:bookmarkEnd w:id="1489"/>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490" w:name="_Toc81558621"/>
      <w:bookmarkStart w:id="1491" w:name="_Toc85877094"/>
      <w:bookmarkStart w:id="1492" w:name="_Toc88681546"/>
      <w:bookmarkStart w:id="1493" w:name="_Toc89678233"/>
      <w:bookmarkStart w:id="1494" w:name="_Toc98501326"/>
      <w:bookmarkStart w:id="1495" w:name="_Toc106634610"/>
      <w:bookmarkStart w:id="1496" w:name="_Toc114825389"/>
      <w:bookmarkStart w:id="1497" w:name="_Toc122089418"/>
      <w:bookmarkStart w:id="1498" w:name="_Toc129098539"/>
      <w:bookmarkStart w:id="1499" w:name="_Toc129166802"/>
      <w:bookmarkStart w:id="1500" w:name="_Toc145951370"/>
      <w:r w:rsidRPr="00052626">
        <w:lastRenderedPageBreak/>
        <w:t>6.2.4</w:t>
      </w:r>
      <w:r w:rsidRPr="00052626">
        <w:tab/>
        <w:t>Custom Operations without associated resources</w:t>
      </w:r>
      <w:bookmarkEnd w:id="1490"/>
      <w:bookmarkEnd w:id="1491"/>
      <w:bookmarkEnd w:id="1492"/>
      <w:bookmarkEnd w:id="1493"/>
      <w:bookmarkEnd w:id="1494"/>
      <w:bookmarkEnd w:id="1495"/>
      <w:bookmarkEnd w:id="1496"/>
      <w:bookmarkEnd w:id="1497"/>
      <w:bookmarkEnd w:id="1498"/>
      <w:bookmarkEnd w:id="1499"/>
      <w:bookmarkEnd w:id="1500"/>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501" w:name="_Toc81558622"/>
      <w:bookmarkStart w:id="1502" w:name="_Toc85877095"/>
      <w:bookmarkStart w:id="1503" w:name="_Toc88681547"/>
      <w:bookmarkStart w:id="1504" w:name="_Toc89678234"/>
      <w:bookmarkStart w:id="1505" w:name="_Toc98501327"/>
      <w:bookmarkStart w:id="1506" w:name="_Toc106634611"/>
      <w:bookmarkStart w:id="1507" w:name="_Toc114825390"/>
      <w:bookmarkStart w:id="1508" w:name="_Toc122089419"/>
      <w:bookmarkStart w:id="1509" w:name="_Toc129098540"/>
      <w:bookmarkStart w:id="1510" w:name="_Toc129166803"/>
      <w:bookmarkStart w:id="1511" w:name="_Toc81558624"/>
      <w:bookmarkStart w:id="1512" w:name="_Toc81558629"/>
      <w:bookmarkStart w:id="1513" w:name="_Toc145951371"/>
      <w:r w:rsidRPr="00052626">
        <w:t>6.2.5</w:t>
      </w:r>
      <w:r w:rsidRPr="00052626">
        <w:tab/>
        <w:t>Notifications</w:t>
      </w:r>
      <w:bookmarkEnd w:id="1501"/>
      <w:bookmarkEnd w:id="1502"/>
      <w:bookmarkEnd w:id="1503"/>
      <w:bookmarkEnd w:id="1504"/>
      <w:bookmarkEnd w:id="1505"/>
      <w:bookmarkEnd w:id="1506"/>
      <w:bookmarkEnd w:id="1507"/>
      <w:bookmarkEnd w:id="1508"/>
      <w:bookmarkEnd w:id="1509"/>
      <w:bookmarkEnd w:id="1510"/>
      <w:bookmarkEnd w:id="1513"/>
    </w:p>
    <w:p w14:paraId="7FAAF101" w14:textId="77777777" w:rsidR="00AF65A9" w:rsidRPr="00052626" w:rsidRDefault="00AF65A9" w:rsidP="0053693A">
      <w:pPr>
        <w:pStyle w:val="Heading4"/>
      </w:pPr>
      <w:bookmarkStart w:id="1514" w:name="_Toc81558623"/>
      <w:bookmarkStart w:id="1515" w:name="_Toc85877096"/>
      <w:bookmarkStart w:id="1516" w:name="_Toc88681548"/>
      <w:bookmarkStart w:id="1517" w:name="_Toc89678235"/>
      <w:bookmarkStart w:id="1518" w:name="_Toc98501328"/>
      <w:bookmarkStart w:id="1519" w:name="_Toc106634612"/>
      <w:bookmarkStart w:id="1520" w:name="_Toc114825391"/>
      <w:bookmarkStart w:id="1521" w:name="_Toc122089420"/>
      <w:bookmarkStart w:id="1522" w:name="_Toc129098541"/>
      <w:bookmarkStart w:id="1523" w:name="_Toc145951372"/>
      <w:r w:rsidRPr="00052626">
        <w:t>6.2.5.1</w:t>
      </w:r>
      <w:r w:rsidRPr="00052626">
        <w:tab/>
        <w:t>General</w:t>
      </w:r>
      <w:bookmarkEnd w:id="1514"/>
      <w:bookmarkEnd w:id="1515"/>
      <w:bookmarkEnd w:id="1516"/>
      <w:bookmarkEnd w:id="1517"/>
      <w:bookmarkEnd w:id="1518"/>
      <w:bookmarkEnd w:id="1519"/>
      <w:bookmarkEnd w:id="1520"/>
      <w:bookmarkEnd w:id="1521"/>
      <w:bookmarkEnd w:id="1522"/>
      <w:bookmarkEnd w:id="1523"/>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524" w:name="_Toc85877097"/>
      <w:bookmarkStart w:id="1525" w:name="_Toc88681549"/>
      <w:bookmarkStart w:id="1526" w:name="_Toc89678236"/>
      <w:bookmarkStart w:id="1527" w:name="_Toc98501329"/>
      <w:bookmarkStart w:id="1528" w:name="_Toc106634613"/>
      <w:bookmarkStart w:id="1529" w:name="_Toc114825392"/>
      <w:bookmarkStart w:id="1530" w:name="_Toc122089421"/>
      <w:bookmarkStart w:id="1531" w:name="_Toc129098542"/>
      <w:bookmarkStart w:id="1532" w:name="_Toc145951373"/>
      <w:r w:rsidRPr="00052626">
        <w:t>6.2.5.2</w:t>
      </w:r>
      <w:r w:rsidRPr="00052626">
        <w:tab/>
        <w:t>StatusNotify</w:t>
      </w:r>
      <w:bookmarkEnd w:id="1511"/>
      <w:bookmarkEnd w:id="1524"/>
      <w:bookmarkEnd w:id="1525"/>
      <w:bookmarkEnd w:id="1526"/>
      <w:bookmarkEnd w:id="1527"/>
      <w:bookmarkEnd w:id="1528"/>
      <w:bookmarkEnd w:id="1529"/>
      <w:bookmarkEnd w:id="1530"/>
      <w:bookmarkEnd w:id="1531"/>
      <w:bookmarkEnd w:id="1532"/>
    </w:p>
    <w:p w14:paraId="1A3E285C" w14:textId="77777777" w:rsidR="00AF65A9" w:rsidRPr="00052626" w:rsidRDefault="00AF65A9" w:rsidP="0053693A">
      <w:pPr>
        <w:pStyle w:val="Heading5"/>
      </w:pPr>
      <w:bookmarkStart w:id="1533" w:name="_Toc81558625"/>
      <w:bookmarkStart w:id="1534" w:name="_Toc85877098"/>
      <w:bookmarkStart w:id="1535" w:name="_Toc88681550"/>
      <w:bookmarkStart w:id="1536" w:name="_Toc89678237"/>
      <w:bookmarkStart w:id="1537" w:name="_Toc98501330"/>
      <w:bookmarkStart w:id="1538" w:name="_Toc106634614"/>
      <w:bookmarkStart w:id="1539" w:name="_Toc114825393"/>
      <w:bookmarkStart w:id="1540" w:name="_Toc122089422"/>
      <w:bookmarkStart w:id="1541" w:name="_Toc129098543"/>
      <w:bookmarkStart w:id="1542" w:name="_Toc145951374"/>
      <w:r w:rsidRPr="00052626">
        <w:t>6.2.5.2.1</w:t>
      </w:r>
      <w:r w:rsidRPr="00052626">
        <w:tab/>
        <w:t>Description</w:t>
      </w:r>
      <w:bookmarkEnd w:id="1533"/>
      <w:bookmarkEnd w:id="1534"/>
      <w:bookmarkEnd w:id="1535"/>
      <w:bookmarkEnd w:id="1536"/>
      <w:bookmarkEnd w:id="1537"/>
      <w:bookmarkEnd w:id="1538"/>
      <w:bookmarkEnd w:id="1539"/>
      <w:bookmarkEnd w:id="1540"/>
      <w:bookmarkEnd w:id="1541"/>
      <w:bookmarkEnd w:id="1542"/>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543" w:name="_Toc81558626"/>
      <w:bookmarkStart w:id="1544" w:name="_Toc85877099"/>
      <w:bookmarkStart w:id="1545" w:name="_Toc88681551"/>
      <w:bookmarkStart w:id="1546" w:name="_Toc89678238"/>
      <w:bookmarkStart w:id="1547" w:name="_Toc98501331"/>
      <w:bookmarkStart w:id="1548" w:name="_Toc106634615"/>
      <w:bookmarkStart w:id="1549" w:name="_Toc114825394"/>
      <w:bookmarkStart w:id="1550" w:name="_Toc122089423"/>
      <w:bookmarkStart w:id="1551" w:name="_Toc129098544"/>
      <w:bookmarkStart w:id="1552" w:name="_Toc145951375"/>
      <w:r w:rsidRPr="00052626">
        <w:t>6.2.5.2.2</w:t>
      </w:r>
      <w:r w:rsidRPr="00052626">
        <w:tab/>
        <w:t>Target URI</w:t>
      </w:r>
      <w:bookmarkEnd w:id="1543"/>
      <w:bookmarkEnd w:id="1544"/>
      <w:bookmarkEnd w:id="1545"/>
      <w:bookmarkEnd w:id="1546"/>
      <w:bookmarkEnd w:id="1547"/>
      <w:bookmarkEnd w:id="1548"/>
      <w:bookmarkEnd w:id="1549"/>
      <w:bookmarkEnd w:id="1550"/>
      <w:bookmarkEnd w:id="1551"/>
      <w:bookmarkEnd w:id="1552"/>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553" w:name="_Toc81558627"/>
      <w:bookmarkStart w:id="1554" w:name="_Toc85877100"/>
      <w:bookmarkStart w:id="1555" w:name="_Toc88681552"/>
      <w:bookmarkStart w:id="1556" w:name="_Toc89678239"/>
      <w:bookmarkStart w:id="1557" w:name="_Toc98501332"/>
      <w:bookmarkStart w:id="1558" w:name="_Toc106634616"/>
      <w:bookmarkStart w:id="1559" w:name="_Toc114825395"/>
      <w:bookmarkStart w:id="1560" w:name="_Toc122089424"/>
      <w:bookmarkStart w:id="1561" w:name="_Toc129098545"/>
      <w:bookmarkStart w:id="1562" w:name="_Toc145951376"/>
      <w:r w:rsidRPr="00052626">
        <w:t>6.2.5.2.3</w:t>
      </w:r>
      <w:r w:rsidRPr="00052626">
        <w:tab/>
        <w:t>Standard Methods</w:t>
      </w:r>
      <w:bookmarkEnd w:id="1553"/>
      <w:bookmarkEnd w:id="1554"/>
      <w:bookmarkEnd w:id="1555"/>
      <w:bookmarkEnd w:id="1556"/>
      <w:bookmarkEnd w:id="1557"/>
      <w:bookmarkEnd w:id="1558"/>
      <w:bookmarkEnd w:id="1559"/>
      <w:bookmarkEnd w:id="1560"/>
      <w:bookmarkEnd w:id="1561"/>
      <w:bookmarkEnd w:id="1562"/>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31318409"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7E0CAA5"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563" w:name="_Toc81558628"/>
      <w:bookmarkStart w:id="1564" w:name="_Toc85877101"/>
      <w:bookmarkStart w:id="1565" w:name="_Toc88681553"/>
      <w:bookmarkStart w:id="1566" w:name="_Toc89678240"/>
      <w:bookmarkStart w:id="1567" w:name="_Toc98501333"/>
      <w:bookmarkStart w:id="1568" w:name="_Toc106634617"/>
      <w:bookmarkStart w:id="1569" w:name="_Toc114825396"/>
      <w:bookmarkStart w:id="1570" w:name="_Toc122089425"/>
      <w:bookmarkStart w:id="1571" w:name="_Toc129098546"/>
      <w:bookmarkStart w:id="1572" w:name="_Toc145951377"/>
      <w:r w:rsidRPr="00052626">
        <w:t>6.2.5.3</w:t>
      </w:r>
      <w:r w:rsidRPr="00052626">
        <w:tab/>
      </w:r>
      <w:bookmarkEnd w:id="1563"/>
      <w:r w:rsidRPr="00052626">
        <w:t>ContextStatusNotify</w:t>
      </w:r>
      <w:bookmarkEnd w:id="1564"/>
      <w:bookmarkEnd w:id="1565"/>
      <w:bookmarkEnd w:id="1566"/>
      <w:bookmarkEnd w:id="1567"/>
      <w:bookmarkEnd w:id="1568"/>
      <w:bookmarkEnd w:id="1569"/>
      <w:bookmarkEnd w:id="1570"/>
      <w:bookmarkEnd w:id="1571"/>
      <w:bookmarkEnd w:id="1572"/>
    </w:p>
    <w:p w14:paraId="343D7B37" w14:textId="77777777" w:rsidR="00953894" w:rsidRPr="00052626" w:rsidRDefault="00953894" w:rsidP="0053693A">
      <w:pPr>
        <w:pStyle w:val="Heading5"/>
      </w:pPr>
      <w:bookmarkStart w:id="1573" w:name="_Toc532994455"/>
      <w:bookmarkStart w:id="1574" w:name="_Toc35971422"/>
      <w:bookmarkStart w:id="1575" w:name="_Toc67903539"/>
      <w:bookmarkStart w:id="1576" w:name="_Toc85877102"/>
      <w:bookmarkStart w:id="1577" w:name="_Toc88681554"/>
      <w:bookmarkStart w:id="1578" w:name="_Toc89678241"/>
      <w:bookmarkStart w:id="1579" w:name="_Toc98501334"/>
      <w:bookmarkStart w:id="1580" w:name="_Toc106634618"/>
      <w:bookmarkStart w:id="1581" w:name="_Toc114825397"/>
      <w:bookmarkStart w:id="1582" w:name="_Toc122089426"/>
      <w:bookmarkStart w:id="1583" w:name="_Toc129098547"/>
      <w:bookmarkStart w:id="1584" w:name="_Toc145951378"/>
      <w:r w:rsidRPr="00052626">
        <w:t>6.2.5.3.1</w:t>
      </w:r>
      <w:r w:rsidRPr="00052626">
        <w:tab/>
        <w:t>Description</w:t>
      </w:r>
      <w:bookmarkEnd w:id="1573"/>
      <w:bookmarkEnd w:id="1574"/>
      <w:bookmarkEnd w:id="1575"/>
      <w:bookmarkEnd w:id="1576"/>
      <w:bookmarkEnd w:id="1577"/>
      <w:bookmarkEnd w:id="1578"/>
      <w:bookmarkEnd w:id="1579"/>
      <w:bookmarkEnd w:id="1580"/>
      <w:bookmarkEnd w:id="1581"/>
      <w:bookmarkEnd w:id="1582"/>
      <w:bookmarkEnd w:id="1583"/>
      <w:bookmarkEnd w:id="1584"/>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585" w:name="_Toc532994456"/>
      <w:bookmarkStart w:id="1586" w:name="_Toc35971423"/>
      <w:bookmarkStart w:id="1587" w:name="_Toc67903540"/>
      <w:bookmarkStart w:id="1588" w:name="_Toc85877103"/>
      <w:bookmarkStart w:id="1589" w:name="_Toc88681555"/>
      <w:bookmarkStart w:id="1590" w:name="_Toc89678242"/>
      <w:bookmarkStart w:id="1591" w:name="_Toc98501335"/>
      <w:bookmarkStart w:id="1592" w:name="_Toc106634619"/>
      <w:bookmarkStart w:id="1593" w:name="_Toc114825398"/>
      <w:bookmarkStart w:id="1594" w:name="_Toc122089427"/>
      <w:bookmarkStart w:id="1595" w:name="_Toc129098548"/>
      <w:bookmarkStart w:id="1596" w:name="_Toc145951379"/>
      <w:r w:rsidRPr="00052626">
        <w:t>6.2.5.3.2</w:t>
      </w:r>
      <w:r w:rsidRPr="00052626">
        <w:tab/>
        <w:t>Target URI</w:t>
      </w:r>
      <w:bookmarkEnd w:id="1585"/>
      <w:bookmarkEnd w:id="1586"/>
      <w:bookmarkEnd w:id="1587"/>
      <w:bookmarkEnd w:id="1588"/>
      <w:bookmarkEnd w:id="1589"/>
      <w:bookmarkEnd w:id="1590"/>
      <w:bookmarkEnd w:id="1591"/>
      <w:bookmarkEnd w:id="1592"/>
      <w:bookmarkEnd w:id="1593"/>
      <w:bookmarkEnd w:id="1594"/>
      <w:bookmarkEnd w:id="1595"/>
      <w:bookmarkEnd w:id="1596"/>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597" w:name="_Toc532994457"/>
      <w:bookmarkStart w:id="1598" w:name="_Toc35971424"/>
      <w:bookmarkStart w:id="1599" w:name="_Toc67903541"/>
      <w:bookmarkStart w:id="1600" w:name="_Toc85877104"/>
      <w:bookmarkStart w:id="1601" w:name="_Toc88681556"/>
      <w:bookmarkStart w:id="1602" w:name="_Toc89678243"/>
      <w:bookmarkStart w:id="1603" w:name="_Toc98501336"/>
      <w:bookmarkStart w:id="1604" w:name="_Toc106634620"/>
      <w:bookmarkStart w:id="1605" w:name="_Toc114825399"/>
      <w:bookmarkStart w:id="1606" w:name="_Toc122089428"/>
      <w:bookmarkStart w:id="1607" w:name="_Toc129098549"/>
      <w:bookmarkStart w:id="1608" w:name="_Toc145951380"/>
      <w:r w:rsidRPr="00052626">
        <w:t>6.2.5.3.3</w:t>
      </w:r>
      <w:r w:rsidRPr="00052626">
        <w:tab/>
        <w:t>Standard Methods</w:t>
      </w:r>
      <w:bookmarkEnd w:id="1597"/>
      <w:bookmarkEnd w:id="1598"/>
      <w:bookmarkEnd w:id="1599"/>
      <w:bookmarkEnd w:id="1600"/>
      <w:bookmarkEnd w:id="1601"/>
      <w:bookmarkEnd w:id="1602"/>
      <w:bookmarkEnd w:id="1603"/>
      <w:bookmarkEnd w:id="1604"/>
      <w:bookmarkEnd w:id="1605"/>
      <w:bookmarkEnd w:id="1606"/>
      <w:bookmarkEnd w:id="1607"/>
      <w:bookmarkEnd w:id="1608"/>
    </w:p>
    <w:p w14:paraId="5A969795" w14:textId="77777777" w:rsidR="00953894" w:rsidRPr="00052626" w:rsidRDefault="00953894" w:rsidP="0053693A">
      <w:pPr>
        <w:pStyle w:val="H6"/>
      </w:pPr>
      <w:bookmarkStart w:id="1609" w:name="_Toc532994458"/>
      <w:bookmarkStart w:id="1610" w:name="_Toc35971425"/>
      <w:r w:rsidRPr="00052626">
        <w:t>6.2.5.3.3.1</w:t>
      </w:r>
      <w:r w:rsidRPr="00052626">
        <w:tab/>
        <w:t>POST</w:t>
      </w:r>
      <w:bookmarkEnd w:id="1609"/>
      <w:bookmarkEnd w:id="161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40122D6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018B3C0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611" w:name="_Toc85877105"/>
      <w:bookmarkStart w:id="1612" w:name="_Toc88681557"/>
      <w:bookmarkStart w:id="1613" w:name="_Toc89678244"/>
      <w:bookmarkStart w:id="1614" w:name="_Toc98501337"/>
      <w:bookmarkStart w:id="1615" w:name="_Toc106634621"/>
      <w:bookmarkStart w:id="1616" w:name="_Toc114825400"/>
      <w:bookmarkStart w:id="1617" w:name="_Toc122089429"/>
      <w:bookmarkStart w:id="1618" w:name="_Toc129098550"/>
      <w:bookmarkStart w:id="1619" w:name="_Toc129166804"/>
      <w:bookmarkStart w:id="1620" w:name="_Toc145951381"/>
      <w:r w:rsidRPr="00052626">
        <w:t>6.2.6</w:t>
      </w:r>
      <w:r w:rsidRPr="00052626">
        <w:tab/>
        <w:t>Data Model</w:t>
      </w:r>
      <w:bookmarkEnd w:id="1512"/>
      <w:bookmarkEnd w:id="1611"/>
      <w:bookmarkEnd w:id="1612"/>
      <w:bookmarkEnd w:id="1613"/>
      <w:bookmarkEnd w:id="1614"/>
      <w:bookmarkEnd w:id="1615"/>
      <w:bookmarkEnd w:id="1616"/>
      <w:bookmarkEnd w:id="1617"/>
      <w:bookmarkEnd w:id="1618"/>
      <w:bookmarkEnd w:id="1619"/>
      <w:bookmarkEnd w:id="1620"/>
    </w:p>
    <w:p w14:paraId="73C2761C" w14:textId="77777777" w:rsidR="00B91ED3" w:rsidRPr="00052626" w:rsidRDefault="00B91ED3" w:rsidP="0053693A">
      <w:pPr>
        <w:pStyle w:val="Heading4"/>
      </w:pPr>
      <w:bookmarkStart w:id="1621" w:name="_Toc81558630"/>
      <w:bookmarkStart w:id="1622" w:name="_Toc85877106"/>
      <w:bookmarkStart w:id="1623" w:name="_Toc88681558"/>
      <w:bookmarkStart w:id="1624" w:name="_Toc89678245"/>
      <w:bookmarkStart w:id="1625" w:name="_Toc98501338"/>
      <w:bookmarkStart w:id="1626" w:name="_Toc106634622"/>
      <w:bookmarkStart w:id="1627" w:name="_Toc114825401"/>
      <w:bookmarkStart w:id="1628" w:name="_Toc122089430"/>
      <w:bookmarkStart w:id="1629" w:name="_Toc129098551"/>
      <w:bookmarkStart w:id="1630" w:name="_Toc145951382"/>
      <w:r w:rsidRPr="00052626">
        <w:t>6.2.6.1</w:t>
      </w:r>
      <w:r w:rsidRPr="00052626">
        <w:tab/>
        <w:t>General</w:t>
      </w:r>
      <w:bookmarkEnd w:id="1621"/>
      <w:bookmarkEnd w:id="1622"/>
      <w:bookmarkEnd w:id="1623"/>
      <w:bookmarkEnd w:id="1624"/>
      <w:bookmarkEnd w:id="1625"/>
      <w:bookmarkEnd w:id="1626"/>
      <w:bookmarkEnd w:id="1627"/>
      <w:bookmarkEnd w:id="1628"/>
      <w:bookmarkEnd w:id="1629"/>
      <w:bookmarkEnd w:id="1630"/>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631"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631"/>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632" w:name="_Toc81558631"/>
      <w:bookmarkStart w:id="1633" w:name="_Toc85877107"/>
      <w:bookmarkStart w:id="1634" w:name="_Toc88681559"/>
      <w:bookmarkStart w:id="1635" w:name="_Toc89678246"/>
      <w:bookmarkStart w:id="1636" w:name="_Toc98501339"/>
      <w:bookmarkStart w:id="1637" w:name="_Toc106634623"/>
      <w:bookmarkStart w:id="1638" w:name="_Toc114825402"/>
      <w:bookmarkStart w:id="1639" w:name="_Toc122089431"/>
      <w:bookmarkStart w:id="1640" w:name="_Toc129098552"/>
      <w:bookmarkStart w:id="1641" w:name="_Toc81558635"/>
      <w:bookmarkStart w:id="1642" w:name="_Toc145951383"/>
      <w:r w:rsidRPr="00052626">
        <w:t>6.2.6.2</w:t>
      </w:r>
      <w:r w:rsidRPr="00052626">
        <w:tab/>
        <w:t>Structured data types</w:t>
      </w:r>
      <w:bookmarkEnd w:id="1632"/>
      <w:bookmarkEnd w:id="1633"/>
      <w:bookmarkEnd w:id="1634"/>
      <w:bookmarkEnd w:id="1635"/>
      <w:bookmarkEnd w:id="1636"/>
      <w:bookmarkEnd w:id="1637"/>
      <w:bookmarkEnd w:id="1638"/>
      <w:bookmarkEnd w:id="1639"/>
      <w:bookmarkEnd w:id="1640"/>
      <w:bookmarkEnd w:id="1642"/>
    </w:p>
    <w:p w14:paraId="471DFFA3" w14:textId="77777777" w:rsidR="00086D8C" w:rsidRPr="00052626" w:rsidRDefault="00086D8C" w:rsidP="0053693A">
      <w:pPr>
        <w:pStyle w:val="Heading5"/>
      </w:pPr>
      <w:bookmarkStart w:id="1643" w:name="_Toc81558632"/>
      <w:bookmarkStart w:id="1644" w:name="_Toc85877108"/>
      <w:bookmarkStart w:id="1645" w:name="_Toc88681560"/>
      <w:bookmarkStart w:id="1646" w:name="_Toc89678247"/>
      <w:bookmarkStart w:id="1647" w:name="_Toc98501340"/>
      <w:bookmarkStart w:id="1648" w:name="_Toc106634624"/>
      <w:bookmarkStart w:id="1649" w:name="_Toc114825403"/>
      <w:bookmarkStart w:id="1650" w:name="_Toc122089432"/>
      <w:bookmarkStart w:id="1651" w:name="_Toc129098553"/>
      <w:bookmarkStart w:id="1652" w:name="_Toc145951384"/>
      <w:r w:rsidRPr="00052626">
        <w:t>6.2.6.2.1</w:t>
      </w:r>
      <w:r w:rsidRPr="00052626">
        <w:tab/>
        <w:t>Introduction</w:t>
      </w:r>
      <w:bookmarkEnd w:id="1643"/>
      <w:bookmarkEnd w:id="1644"/>
      <w:bookmarkEnd w:id="1645"/>
      <w:bookmarkEnd w:id="1646"/>
      <w:bookmarkEnd w:id="1647"/>
      <w:bookmarkEnd w:id="1648"/>
      <w:bookmarkEnd w:id="1649"/>
      <w:bookmarkEnd w:id="1650"/>
      <w:bookmarkEnd w:id="1651"/>
      <w:bookmarkEnd w:id="1652"/>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653" w:name="_Toc85877109"/>
      <w:bookmarkStart w:id="1654" w:name="_Toc88681561"/>
      <w:bookmarkStart w:id="1655" w:name="_Toc89678248"/>
      <w:bookmarkStart w:id="1656" w:name="_Toc98501341"/>
      <w:bookmarkStart w:id="1657" w:name="_Toc106634625"/>
      <w:bookmarkStart w:id="1658" w:name="_Toc114825404"/>
      <w:bookmarkStart w:id="1659" w:name="_Toc122089433"/>
      <w:bookmarkStart w:id="1660" w:name="_Toc129098554"/>
      <w:bookmarkStart w:id="1661" w:name="_Toc145951385"/>
      <w:r w:rsidRPr="00052626">
        <w:t>6.2.6.2.2</w:t>
      </w:r>
      <w:r w:rsidRPr="00052626">
        <w:tab/>
        <w:t>Type: CreateReqData</w:t>
      </w:r>
      <w:bookmarkEnd w:id="1653"/>
      <w:bookmarkEnd w:id="1654"/>
      <w:bookmarkEnd w:id="1655"/>
      <w:bookmarkEnd w:id="1656"/>
      <w:bookmarkEnd w:id="1657"/>
      <w:bookmarkEnd w:id="1658"/>
      <w:bookmarkEnd w:id="1659"/>
      <w:bookmarkEnd w:id="1660"/>
      <w:bookmarkEnd w:id="1661"/>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662" w:name="_Toc85877110"/>
      <w:bookmarkStart w:id="1663" w:name="_Toc88681562"/>
      <w:bookmarkStart w:id="1664" w:name="_Toc89678249"/>
      <w:bookmarkStart w:id="1665" w:name="_Toc98501342"/>
      <w:bookmarkStart w:id="1666" w:name="_Toc106634626"/>
      <w:bookmarkStart w:id="1667" w:name="_Toc114825405"/>
      <w:bookmarkStart w:id="1668" w:name="_Toc122089434"/>
      <w:bookmarkStart w:id="1669" w:name="_Toc129098555"/>
      <w:bookmarkStart w:id="1670" w:name="_Toc145951386"/>
      <w:r w:rsidRPr="00052626">
        <w:lastRenderedPageBreak/>
        <w:t>6.2.6.2.3</w:t>
      </w:r>
      <w:r w:rsidRPr="00052626">
        <w:tab/>
        <w:t>Type: CreateRspData</w:t>
      </w:r>
      <w:bookmarkEnd w:id="1662"/>
      <w:bookmarkEnd w:id="1663"/>
      <w:bookmarkEnd w:id="1664"/>
      <w:bookmarkEnd w:id="1665"/>
      <w:bookmarkEnd w:id="1666"/>
      <w:bookmarkEnd w:id="1667"/>
      <w:bookmarkEnd w:id="1668"/>
      <w:bookmarkEnd w:id="1669"/>
      <w:bookmarkEnd w:id="1670"/>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671" w:name="_Toc85877111"/>
      <w:bookmarkStart w:id="1672" w:name="_Toc88681563"/>
      <w:bookmarkStart w:id="1673" w:name="_Toc89678250"/>
      <w:bookmarkStart w:id="1674" w:name="_Toc98501343"/>
      <w:bookmarkStart w:id="1675" w:name="_Toc106634627"/>
      <w:bookmarkStart w:id="1676" w:name="_Toc114825406"/>
      <w:bookmarkStart w:id="1677" w:name="_Toc122089435"/>
      <w:bookmarkStart w:id="1678" w:name="_Toc129098556"/>
      <w:bookmarkStart w:id="1679" w:name="_Toc145951387"/>
      <w:r w:rsidRPr="00052626">
        <w:t>6.2.6.2.4</w:t>
      </w:r>
      <w:r w:rsidRPr="00052626">
        <w:tab/>
        <w:t>Type: MbsSessionExtension</w:t>
      </w:r>
      <w:bookmarkEnd w:id="1671"/>
      <w:bookmarkEnd w:id="1672"/>
      <w:bookmarkEnd w:id="1673"/>
      <w:bookmarkEnd w:id="1674"/>
      <w:bookmarkEnd w:id="1675"/>
      <w:bookmarkEnd w:id="1676"/>
      <w:bookmarkEnd w:id="1677"/>
      <w:bookmarkEnd w:id="1678"/>
      <w:bookmarkEnd w:id="1679"/>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680" w:name="_Toc85877112"/>
      <w:bookmarkStart w:id="1681" w:name="_Toc88681564"/>
      <w:bookmarkStart w:id="1682" w:name="_Toc89678251"/>
      <w:bookmarkStart w:id="1683" w:name="_Toc98501344"/>
      <w:bookmarkStart w:id="1684" w:name="_Toc106634628"/>
      <w:bookmarkStart w:id="1685" w:name="_Toc114825407"/>
      <w:bookmarkStart w:id="1686" w:name="_Toc122089436"/>
      <w:bookmarkStart w:id="1687" w:name="_Toc129098557"/>
      <w:bookmarkStart w:id="1688" w:name="_Toc145951388"/>
      <w:r w:rsidRPr="00052626">
        <w:lastRenderedPageBreak/>
        <w:t>6.2.6.2.</w:t>
      </w:r>
      <w:r w:rsidR="000A37BA" w:rsidRPr="00052626">
        <w:t>5</w:t>
      </w:r>
      <w:r w:rsidRPr="00052626">
        <w:tab/>
        <w:t>Type: ContextUpdateReqData</w:t>
      </w:r>
      <w:bookmarkEnd w:id="1680"/>
      <w:bookmarkEnd w:id="1681"/>
      <w:bookmarkEnd w:id="1682"/>
      <w:bookmarkEnd w:id="1683"/>
      <w:bookmarkEnd w:id="1684"/>
      <w:bookmarkEnd w:id="1685"/>
      <w:bookmarkEnd w:id="1686"/>
      <w:bookmarkEnd w:id="1687"/>
      <w:bookmarkEnd w:id="168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689" w:name="_Toc85877113"/>
      <w:bookmarkStart w:id="1690" w:name="_Toc88681565"/>
      <w:bookmarkStart w:id="1691" w:name="_Toc89678252"/>
      <w:bookmarkStart w:id="1692" w:name="_Toc98501345"/>
      <w:bookmarkStart w:id="1693" w:name="_Toc106634629"/>
      <w:bookmarkStart w:id="1694" w:name="_Toc114825408"/>
      <w:bookmarkStart w:id="1695" w:name="_Toc122089437"/>
      <w:bookmarkStart w:id="1696" w:name="_Toc129098558"/>
      <w:bookmarkStart w:id="1697" w:name="_Toc145951389"/>
      <w:r w:rsidRPr="00052626">
        <w:t>6.2.6.2.</w:t>
      </w:r>
      <w:r w:rsidR="000A37BA" w:rsidRPr="00052626">
        <w:t>6</w:t>
      </w:r>
      <w:r w:rsidRPr="00052626">
        <w:tab/>
        <w:t>Type: ContextUpdateRspData</w:t>
      </w:r>
      <w:bookmarkEnd w:id="1689"/>
      <w:bookmarkEnd w:id="1690"/>
      <w:bookmarkEnd w:id="1691"/>
      <w:bookmarkEnd w:id="1692"/>
      <w:bookmarkEnd w:id="1693"/>
      <w:bookmarkEnd w:id="1694"/>
      <w:bookmarkEnd w:id="1695"/>
      <w:bookmarkEnd w:id="1696"/>
      <w:bookmarkEnd w:id="1697"/>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698" w:name="_Toc85877114"/>
      <w:bookmarkStart w:id="1699" w:name="_Toc88681566"/>
      <w:bookmarkStart w:id="1700" w:name="_Toc89678253"/>
      <w:bookmarkStart w:id="1701" w:name="_Toc98501346"/>
      <w:bookmarkStart w:id="1702" w:name="_Toc106634630"/>
      <w:bookmarkStart w:id="1703" w:name="_Toc114825409"/>
      <w:bookmarkStart w:id="1704" w:name="_Toc122089438"/>
      <w:bookmarkStart w:id="1705" w:name="_Toc129098559"/>
      <w:bookmarkStart w:id="1706" w:name="_Toc145951390"/>
      <w:r w:rsidRPr="00052626">
        <w:lastRenderedPageBreak/>
        <w:t>6.2.6.2.7</w:t>
      </w:r>
      <w:r w:rsidRPr="00052626">
        <w:tab/>
        <w:t xml:space="preserve">Type: </w:t>
      </w:r>
      <w:r w:rsidR="00F07254" w:rsidRPr="00052626">
        <w:t>StatusSubscribeReqData</w:t>
      </w:r>
      <w:bookmarkEnd w:id="1698"/>
      <w:bookmarkEnd w:id="1699"/>
      <w:bookmarkEnd w:id="1700"/>
      <w:bookmarkEnd w:id="1701"/>
      <w:bookmarkEnd w:id="1702"/>
      <w:bookmarkEnd w:id="1703"/>
      <w:bookmarkEnd w:id="1704"/>
      <w:bookmarkEnd w:id="1705"/>
      <w:bookmarkEnd w:id="170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707" w:name="_Toc85877115"/>
      <w:bookmarkStart w:id="1708" w:name="_Toc88681568"/>
      <w:bookmarkStart w:id="1709" w:name="_Toc89678254"/>
      <w:bookmarkStart w:id="1710" w:name="_Toc98501347"/>
      <w:bookmarkStart w:id="1711" w:name="_Toc106634631"/>
      <w:bookmarkStart w:id="1712" w:name="_Toc114825410"/>
      <w:bookmarkStart w:id="1713" w:name="_Toc122089439"/>
      <w:bookmarkStart w:id="1714" w:name="_Toc129098560"/>
      <w:bookmarkStart w:id="1715" w:name="_Toc145951391"/>
      <w:r w:rsidRPr="00052626">
        <w:t>6.2.6.2.8</w:t>
      </w:r>
      <w:r w:rsidRPr="00052626">
        <w:tab/>
        <w:t xml:space="preserve">Type: </w:t>
      </w:r>
      <w:r w:rsidR="00234098" w:rsidRPr="00052626">
        <w:t>StatusSubscribeRspData</w:t>
      </w:r>
      <w:bookmarkEnd w:id="1707"/>
      <w:bookmarkEnd w:id="1708"/>
      <w:bookmarkEnd w:id="1709"/>
      <w:bookmarkEnd w:id="1710"/>
      <w:bookmarkEnd w:id="1711"/>
      <w:bookmarkEnd w:id="1712"/>
      <w:bookmarkEnd w:id="1713"/>
      <w:bookmarkEnd w:id="1714"/>
      <w:bookmarkEnd w:id="1715"/>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716" w:name="_Toc98501348"/>
      <w:bookmarkStart w:id="1717" w:name="_Toc106634632"/>
      <w:bookmarkStart w:id="1718" w:name="_Toc114825411"/>
      <w:bookmarkStart w:id="1719" w:name="_Toc122089440"/>
      <w:bookmarkStart w:id="1720" w:name="_Toc129098561"/>
      <w:bookmarkStart w:id="1721" w:name="_Toc145951392"/>
      <w:r w:rsidRPr="00052626">
        <w:t>6.2.6.2.</w:t>
      </w:r>
      <w:r w:rsidR="0062088F">
        <w:t>9</w:t>
      </w:r>
      <w:r w:rsidRPr="00052626">
        <w:tab/>
        <w:t xml:space="preserve">Type: </w:t>
      </w:r>
      <w:r>
        <w:t>N2MbsSmInfo</w:t>
      </w:r>
      <w:bookmarkEnd w:id="1716"/>
      <w:bookmarkEnd w:id="1717"/>
      <w:bookmarkEnd w:id="1718"/>
      <w:bookmarkEnd w:id="1719"/>
      <w:bookmarkEnd w:id="1720"/>
      <w:bookmarkEnd w:id="1721"/>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16B9947F"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clause 6.2.6.5.2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722" w:name="_Toc85877116"/>
      <w:bookmarkStart w:id="1723" w:name="_Toc88681569"/>
    </w:p>
    <w:bookmarkEnd w:id="1722"/>
    <w:bookmarkEnd w:id="1723"/>
    <w:p w14:paraId="4813229B" w14:textId="77777777" w:rsidR="00234098" w:rsidRDefault="00234098" w:rsidP="00086D8C"/>
    <w:p w14:paraId="4380D14E" w14:textId="09A77537" w:rsidR="00F1400A" w:rsidRPr="00052626" w:rsidRDefault="00F1400A" w:rsidP="0053693A">
      <w:pPr>
        <w:pStyle w:val="Heading5"/>
      </w:pPr>
      <w:bookmarkStart w:id="1724" w:name="_Toc98501349"/>
      <w:bookmarkStart w:id="1725" w:name="_Toc106634633"/>
      <w:bookmarkStart w:id="1726" w:name="_Toc114825412"/>
      <w:bookmarkStart w:id="1727" w:name="_Toc122089441"/>
      <w:bookmarkStart w:id="1728" w:name="_Toc129098562"/>
      <w:bookmarkStart w:id="1729" w:name="_Toc145951393"/>
      <w:r w:rsidRPr="00052626">
        <w:t>6.2.6.2.1</w:t>
      </w:r>
      <w:r>
        <w:t>0</w:t>
      </w:r>
      <w:r w:rsidRPr="00052626">
        <w:tab/>
        <w:t>Type: ContextStatusNotifyReqData</w:t>
      </w:r>
      <w:bookmarkEnd w:id="1724"/>
      <w:bookmarkEnd w:id="1725"/>
      <w:bookmarkEnd w:id="1726"/>
      <w:bookmarkEnd w:id="1727"/>
      <w:bookmarkEnd w:id="1728"/>
      <w:bookmarkEnd w:id="1729"/>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730" w:name="_Toc98501350"/>
      <w:bookmarkStart w:id="1731" w:name="_Toc106634634"/>
      <w:bookmarkStart w:id="1732" w:name="_Toc114825413"/>
      <w:bookmarkStart w:id="1733" w:name="_Toc122089442"/>
      <w:bookmarkStart w:id="1734" w:name="_Toc129098563"/>
      <w:bookmarkStart w:id="1735" w:name="_Toc145951394"/>
      <w:r w:rsidRPr="00052626">
        <w:t>6.2.6.2.1</w:t>
      </w:r>
      <w:r>
        <w:t>1</w:t>
      </w:r>
      <w:r w:rsidRPr="00052626">
        <w:tab/>
        <w:t>Type: StatusNotifyReqData</w:t>
      </w:r>
      <w:bookmarkEnd w:id="1730"/>
      <w:bookmarkEnd w:id="1731"/>
      <w:bookmarkEnd w:id="1732"/>
      <w:bookmarkEnd w:id="1733"/>
      <w:bookmarkEnd w:id="1734"/>
      <w:bookmarkEnd w:id="1735"/>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736" w:name="_Toc85877117"/>
      <w:bookmarkStart w:id="1737" w:name="_Toc88681571"/>
      <w:bookmarkStart w:id="1738" w:name="_Toc89678258"/>
      <w:bookmarkStart w:id="1739" w:name="_Toc98501351"/>
      <w:bookmarkStart w:id="1740" w:name="_Toc106634635"/>
      <w:bookmarkStart w:id="1741" w:name="_Toc114825414"/>
      <w:bookmarkStart w:id="1742" w:name="_Toc122089443"/>
      <w:bookmarkStart w:id="1743" w:name="_Toc129098564"/>
      <w:bookmarkStart w:id="1744" w:name="_Toc145951395"/>
      <w:r w:rsidRPr="00052626">
        <w:lastRenderedPageBreak/>
        <w:t>6.2.6.2.</w:t>
      </w:r>
      <w:r w:rsidR="00BE267B" w:rsidRPr="00052626">
        <w:t>1</w:t>
      </w:r>
      <w:r w:rsidR="00456DFA" w:rsidRPr="00052626">
        <w:t>2</w:t>
      </w:r>
      <w:r w:rsidRPr="00052626">
        <w:tab/>
        <w:t>Type: ContextStatusSubscribeReqData</w:t>
      </w:r>
      <w:bookmarkEnd w:id="1736"/>
      <w:bookmarkEnd w:id="1737"/>
      <w:bookmarkEnd w:id="1738"/>
      <w:bookmarkEnd w:id="1739"/>
      <w:bookmarkEnd w:id="1740"/>
      <w:bookmarkEnd w:id="1741"/>
      <w:bookmarkEnd w:id="1742"/>
      <w:bookmarkEnd w:id="1743"/>
      <w:bookmarkEnd w:id="1744"/>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745" w:name="_Toc85877118"/>
      <w:bookmarkStart w:id="1746" w:name="_Toc88681572"/>
      <w:bookmarkStart w:id="1747" w:name="_Toc89678259"/>
      <w:bookmarkStart w:id="1748" w:name="_Toc98501352"/>
      <w:bookmarkStart w:id="1749" w:name="_Toc106634636"/>
      <w:bookmarkStart w:id="1750" w:name="_Toc114825415"/>
      <w:bookmarkStart w:id="1751" w:name="_Toc122089444"/>
      <w:bookmarkStart w:id="1752" w:name="_Toc129098565"/>
      <w:bookmarkStart w:id="1753" w:name="_Toc145951396"/>
      <w:r w:rsidRPr="00052626">
        <w:t>6.2.6.2.</w:t>
      </w:r>
      <w:r w:rsidR="00BE267B" w:rsidRPr="00052626">
        <w:t>1</w:t>
      </w:r>
      <w:r w:rsidR="00456DFA" w:rsidRPr="00052626">
        <w:t>3</w:t>
      </w:r>
      <w:r w:rsidRPr="00052626">
        <w:tab/>
        <w:t>Type: ContextStatusSubscription</w:t>
      </w:r>
      <w:bookmarkEnd w:id="1745"/>
      <w:bookmarkEnd w:id="1746"/>
      <w:bookmarkEnd w:id="1747"/>
      <w:bookmarkEnd w:id="1748"/>
      <w:bookmarkEnd w:id="1749"/>
      <w:bookmarkEnd w:id="1750"/>
      <w:bookmarkEnd w:id="1751"/>
      <w:bookmarkEnd w:id="1752"/>
      <w:bookmarkEnd w:id="1753"/>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754" w:name="_Toc85877119"/>
      <w:bookmarkStart w:id="1755" w:name="_Toc88681573"/>
      <w:bookmarkStart w:id="1756" w:name="_Toc89678260"/>
      <w:bookmarkStart w:id="1757" w:name="_Toc98501353"/>
      <w:bookmarkStart w:id="1758" w:name="_Toc106634637"/>
      <w:bookmarkStart w:id="1759" w:name="_Toc114825416"/>
      <w:bookmarkStart w:id="1760" w:name="_Toc122089445"/>
      <w:bookmarkStart w:id="1761" w:name="_Toc129098566"/>
      <w:bookmarkStart w:id="1762" w:name="_Toc145951397"/>
      <w:r w:rsidRPr="00052626">
        <w:t>6.2.6.2.</w:t>
      </w:r>
      <w:r w:rsidR="00BE267B" w:rsidRPr="00052626">
        <w:t>1</w:t>
      </w:r>
      <w:r w:rsidR="00456DFA" w:rsidRPr="00052626">
        <w:t>4</w:t>
      </w:r>
      <w:r w:rsidRPr="00052626">
        <w:tab/>
        <w:t>Type: ContextStatusEvent</w:t>
      </w:r>
      <w:bookmarkEnd w:id="1754"/>
      <w:bookmarkEnd w:id="1755"/>
      <w:bookmarkEnd w:id="1756"/>
      <w:bookmarkEnd w:id="1757"/>
      <w:bookmarkEnd w:id="1758"/>
      <w:bookmarkEnd w:id="1759"/>
      <w:bookmarkEnd w:id="1760"/>
      <w:bookmarkEnd w:id="1761"/>
      <w:bookmarkEnd w:id="1762"/>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763"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763"/>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764" w:name="_Toc85877120"/>
      <w:bookmarkStart w:id="1765" w:name="_Toc88681574"/>
      <w:bookmarkStart w:id="1766" w:name="_Toc89678261"/>
      <w:bookmarkStart w:id="1767" w:name="_Toc98501354"/>
      <w:bookmarkStart w:id="1768" w:name="_Toc106634638"/>
      <w:bookmarkStart w:id="1769" w:name="_Toc114825417"/>
      <w:bookmarkStart w:id="1770" w:name="_Toc122089446"/>
      <w:bookmarkStart w:id="1771" w:name="_Toc129098567"/>
      <w:bookmarkStart w:id="1772" w:name="_Toc145951398"/>
      <w:r w:rsidRPr="00052626">
        <w:lastRenderedPageBreak/>
        <w:t>6.2.6.2.</w:t>
      </w:r>
      <w:r w:rsidR="00BE267B" w:rsidRPr="00052626">
        <w:t>1</w:t>
      </w:r>
      <w:r w:rsidR="00456DFA" w:rsidRPr="00052626">
        <w:t>5</w:t>
      </w:r>
      <w:r w:rsidRPr="00052626">
        <w:tab/>
        <w:t>Type: ContextStatusSubscribeRspData</w:t>
      </w:r>
      <w:bookmarkEnd w:id="1764"/>
      <w:bookmarkEnd w:id="1765"/>
      <w:bookmarkEnd w:id="1766"/>
      <w:bookmarkEnd w:id="1767"/>
      <w:bookmarkEnd w:id="1768"/>
      <w:bookmarkEnd w:id="1769"/>
      <w:bookmarkEnd w:id="1770"/>
      <w:bookmarkEnd w:id="1771"/>
      <w:bookmarkEnd w:id="1772"/>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773" w:name="_Toc85877121"/>
      <w:bookmarkStart w:id="1774" w:name="_Toc88681575"/>
      <w:bookmarkStart w:id="1775" w:name="_Toc89678262"/>
      <w:bookmarkStart w:id="1776" w:name="_Toc98501355"/>
      <w:bookmarkStart w:id="1777" w:name="_Toc106634639"/>
      <w:bookmarkStart w:id="1778" w:name="_Toc114825418"/>
      <w:bookmarkStart w:id="1779" w:name="_Toc122089447"/>
      <w:bookmarkStart w:id="1780" w:name="_Toc129098568"/>
      <w:bookmarkStart w:id="1781" w:name="_Toc145951399"/>
      <w:r w:rsidRPr="00052626">
        <w:t>6.2.6.2.</w:t>
      </w:r>
      <w:r w:rsidR="00BE267B" w:rsidRPr="00052626">
        <w:t>1</w:t>
      </w:r>
      <w:r w:rsidR="00456DFA" w:rsidRPr="00052626">
        <w:t>6</w:t>
      </w:r>
      <w:r w:rsidRPr="00052626">
        <w:tab/>
        <w:t>Type: MbsContextInfo</w:t>
      </w:r>
      <w:bookmarkEnd w:id="1773"/>
      <w:bookmarkEnd w:id="1774"/>
      <w:bookmarkEnd w:id="1775"/>
      <w:bookmarkEnd w:id="1776"/>
      <w:bookmarkEnd w:id="1777"/>
      <w:bookmarkEnd w:id="1778"/>
      <w:bookmarkEnd w:id="1779"/>
      <w:bookmarkEnd w:id="1780"/>
      <w:bookmarkEnd w:id="1781"/>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782"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782"/>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783" w:name="_Toc85877122"/>
      <w:bookmarkStart w:id="1784" w:name="_Toc88681576"/>
      <w:bookmarkStart w:id="1785" w:name="_Toc89678263"/>
      <w:bookmarkStart w:id="1786" w:name="_Toc98501356"/>
      <w:bookmarkStart w:id="1787" w:name="_Toc106634640"/>
      <w:bookmarkStart w:id="1788" w:name="_Toc114825419"/>
      <w:bookmarkStart w:id="1789" w:name="_Toc122089448"/>
      <w:bookmarkStart w:id="1790" w:name="_Toc129098569"/>
      <w:bookmarkStart w:id="1791" w:name="_Toc145951400"/>
      <w:r w:rsidRPr="00052626">
        <w:lastRenderedPageBreak/>
        <w:t>6.2.6.2.</w:t>
      </w:r>
      <w:r w:rsidR="00BE267B" w:rsidRPr="00052626">
        <w:t>1</w:t>
      </w:r>
      <w:r w:rsidR="00456DFA" w:rsidRPr="00052626">
        <w:t>7</w:t>
      </w:r>
      <w:r w:rsidRPr="00052626">
        <w:tab/>
        <w:t>Type: ContextStatusEventReport</w:t>
      </w:r>
      <w:bookmarkEnd w:id="1783"/>
      <w:bookmarkEnd w:id="1784"/>
      <w:bookmarkEnd w:id="1785"/>
      <w:bookmarkEnd w:id="1786"/>
      <w:bookmarkEnd w:id="1787"/>
      <w:bookmarkEnd w:id="1788"/>
      <w:bookmarkEnd w:id="1789"/>
      <w:bookmarkEnd w:id="1790"/>
      <w:bookmarkEnd w:id="1791"/>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792" w:name="_Toc106634641"/>
      <w:bookmarkStart w:id="1793" w:name="_Toc114825420"/>
      <w:bookmarkStart w:id="1794" w:name="_Toc122089449"/>
      <w:bookmarkStart w:id="1795" w:name="_Toc129098570"/>
      <w:bookmarkStart w:id="1796" w:name="_Toc145951401"/>
      <w:r w:rsidRPr="00052626">
        <w:t>6.2.6.2.</w:t>
      </w:r>
      <w:r>
        <w:t>18</w:t>
      </w:r>
      <w:r w:rsidRPr="00052626">
        <w:tab/>
        <w:t xml:space="preserve">Type: </w:t>
      </w:r>
      <w:r>
        <w:t>MulticastTransportAddressChangeInfo</w:t>
      </w:r>
      <w:bookmarkEnd w:id="1792"/>
      <w:bookmarkEnd w:id="1793"/>
      <w:bookmarkEnd w:id="1794"/>
      <w:bookmarkEnd w:id="1795"/>
      <w:bookmarkEnd w:id="1796"/>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797" w:name="_Toc106634642"/>
      <w:bookmarkStart w:id="1798" w:name="_Toc114825421"/>
      <w:bookmarkStart w:id="1799" w:name="_Toc122089450"/>
      <w:bookmarkStart w:id="1800" w:name="_Toc129098571"/>
      <w:bookmarkStart w:id="1801" w:name="_Toc145951402"/>
      <w:r w:rsidRPr="00052626">
        <w:lastRenderedPageBreak/>
        <w:t>6.2.6.2.</w:t>
      </w:r>
      <w:r>
        <w:t>19</w:t>
      </w:r>
      <w:r w:rsidRPr="00052626">
        <w:tab/>
        <w:t xml:space="preserve">Type: </w:t>
      </w:r>
      <w:r>
        <w:t>QosInfo</w:t>
      </w:r>
      <w:bookmarkEnd w:id="1797"/>
      <w:bookmarkEnd w:id="1798"/>
      <w:bookmarkEnd w:id="1799"/>
      <w:bookmarkEnd w:id="1800"/>
      <w:bookmarkEnd w:id="1801"/>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802" w:name="_Toc106634643"/>
      <w:bookmarkStart w:id="1803" w:name="_Toc114825422"/>
      <w:bookmarkStart w:id="1804" w:name="_Toc122089451"/>
      <w:bookmarkStart w:id="1805" w:name="_Toc129098572"/>
      <w:bookmarkStart w:id="1806" w:name="_Toc145951403"/>
      <w:r w:rsidRPr="00052626">
        <w:t>6.2.6.2.</w:t>
      </w:r>
      <w:r>
        <w:t>20</w:t>
      </w:r>
      <w:r w:rsidRPr="00052626">
        <w:tab/>
        <w:t xml:space="preserve">Type: </w:t>
      </w:r>
      <w:r>
        <w:t>QosFlowAddModifyRequestItem</w:t>
      </w:r>
      <w:bookmarkEnd w:id="1802"/>
      <w:bookmarkEnd w:id="1803"/>
      <w:bookmarkEnd w:id="1804"/>
      <w:bookmarkEnd w:id="1805"/>
      <w:bookmarkEnd w:id="1806"/>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807" w:name="_Toc106634644"/>
      <w:bookmarkStart w:id="1808" w:name="_Toc114825423"/>
      <w:bookmarkStart w:id="1809" w:name="_Toc122089452"/>
      <w:bookmarkStart w:id="1810" w:name="_Toc129098573"/>
      <w:bookmarkStart w:id="1811" w:name="_Toc145951404"/>
      <w:r w:rsidRPr="00052626">
        <w:t>6.2.6.2.</w:t>
      </w:r>
      <w:r>
        <w:t>21</w:t>
      </w:r>
      <w:r w:rsidRPr="00052626">
        <w:tab/>
        <w:t xml:space="preserve">Type: </w:t>
      </w:r>
      <w:r>
        <w:t>QosFlowProfile</w:t>
      </w:r>
      <w:bookmarkEnd w:id="1807"/>
      <w:bookmarkEnd w:id="1808"/>
      <w:bookmarkEnd w:id="1809"/>
      <w:bookmarkEnd w:id="1810"/>
      <w:bookmarkEnd w:id="1811"/>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812" w:name="_Toc106634645"/>
      <w:bookmarkStart w:id="1813" w:name="_Toc114825424"/>
      <w:bookmarkStart w:id="1814" w:name="_Toc122089453"/>
      <w:bookmarkStart w:id="1815" w:name="_Toc129098574"/>
      <w:bookmarkStart w:id="1816" w:name="_Toc145951405"/>
      <w:r w:rsidRPr="00052626">
        <w:lastRenderedPageBreak/>
        <w:t>6.2.6.2.</w:t>
      </w:r>
      <w:r>
        <w:t>22</w:t>
      </w:r>
      <w:r w:rsidRPr="00F11966">
        <w:tab/>
        <w:t xml:space="preserve">Type: </w:t>
      </w:r>
      <w:r>
        <w:t>GbrQosFlowInformation</w:t>
      </w:r>
      <w:bookmarkEnd w:id="1812"/>
      <w:bookmarkEnd w:id="1813"/>
      <w:bookmarkEnd w:id="1814"/>
      <w:bookmarkEnd w:id="1815"/>
      <w:bookmarkEnd w:id="1816"/>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817" w:name="_Toc122089454"/>
      <w:bookmarkStart w:id="1818" w:name="_Toc129098575"/>
      <w:bookmarkStart w:id="1819" w:name="_Toc145951406"/>
      <w:r>
        <w:t>6.2.6.2.23</w:t>
      </w:r>
      <w:r w:rsidR="00CA5E2F" w:rsidRPr="00052626">
        <w:tab/>
        <w:t xml:space="preserve">Type: </w:t>
      </w:r>
      <w:r w:rsidR="00CA5E2F">
        <w:t>ProblemDetailsExtension</w:t>
      </w:r>
      <w:bookmarkEnd w:id="1817"/>
      <w:bookmarkEnd w:id="1818"/>
      <w:bookmarkEnd w:id="1819"/>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32B8F549" w:rsidR="00CA5E2F" w:rsidRPr="00052626" w:rsidRDefault="00CA5E2F" w:rsidP="00F5571F"/>
    <w:p w14:paraId="714083FE" w14:textId="77777777" w:rsidR="00170139" w:rsidRPr="00052626" w:rsidRDefault="00170139" w:rsidP="0053693A">
      <w:pPr>
        <w:pStyle w:val="Heading4"/>
      </w:pPr>
      <w:bookmarkStart w:id="1820" w:name="_Toc85877125"/>
      <w:bookmarkStart w:id="1821" w:name="_Toc88681579"/>
      <w:bookmarkStart w:id="1822" w:name="_Toc89678266"/>
      <w:bookmarkStart w:id="1823" w:name="_Toc98501357"/>
      <w:bookmarkStart w:id="1824" w:name="_Toc106634646"/>
      <w:bookmarkStart w:id="1825" w:name="_Toc114825425"/>
      <w:bookmarkStart w:id="1826" w:name="_Toc122089455"/>
      <w:bookmarkStart w:id="1827" w:name="_Toc129098576"/>
      <w:bookmarkStart w:id="1828" w:name="_Toc145951407"/>
      <w:r w:rsidRPr="00052626">
        <w:t>6.2.6.3</w:t>
      </w:r>
      <w:r w:rsidRPr="00052626">
        <w:tab/>
        <w:t>Simple data types and enumerations</w:t>
      </w:r>
      <w:bookmarkEnd w:id="1641"/>
      <w:bookmarkEnd w:id="1820"/>
      <w:bookmarkEnd w:id="1821"/>
      <w:bookmarkEnd w:id="1822"/>
      <w:bookmarkEnd w:id="1823"/>
      <w:bookmarkEnd w:id="1824"/>
      <w:bookmarkEnd w:id="1825"/>
      <w:bookmarkEnd w:id="1826"/>
      <w:bookmarkEnd w:id="1827"/>
      <w:bookmarkEnd w:id="1828"/>
    </w:p>
    <w:p w14:paraId="5A8C4384" w14:textId="0302A0D3" w:rsidR="00170139" w:rsidRPr="00052626" w:rsidRDefault="00170139" w:rsidP="0053693A">
      <w:pPr>
        <w:pStyle w:val="Heading5"/>
      </w:pPr>
      <w:bookmarkStart w:id="1829" w:name="_Toc81558636"/>
      <w:bookmarkStart w:id="1830" w:name="_Toc85877126"/>
      <w:bookmarkStart w:id="1831" w:name="_Toc88681580"/>
      <w:bookmarkStart w:id="1832" w:name="_Toc89678267"/>
      <w:bookmarkStart w:id="1833" w:name="_Toc98501358"/>
      <w:bookmarkStart w:id="1834" w:name="_Toc106634647"/>
      <w:bookmarkStart w:id="1835" w:name="_Toc114825426"/>
      <w:bookmarkStart w:id="1836" w:name="_Toc122089456"/>
      <w:bookmarkStart w:id="1837" w:name="_Toc129098577"/>
      <w:bookmarkStart w:id="1838" w:name="_Toc145951408"/>
      <w:r w:rsidRPr="00052626">
        <w:t>6.2.6.3.1</w:t>
      </w:r>
      <w:r w:rsidRPr="00052626">
        <w:tab/>
        <w:t>Introduction</w:t>
      </w:r>
      <w:bookmarkEnd w:id="1829"/>
      <w:bookmarkEnd w:id="1830"/>
      <w:bookmarkEnd w:id="1831"/>
      <w:bookmarkEnd w:id="1832"/>
      <w:bookmarkEnd w:id="1833"/>
      <w:bookmarkEnd w:id="1834"/>
      <w:bookmarkEnd w:id="1835"/>
      <w:bookmarkEnd w:id="1836"/>
      <w:bookmarkEnd w:id="1837"/>
      <w:bookmarkEnd w:id="183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839" w:name="_Toc81558637"/>
      <w:bookmarkStart w:id="1840" w:name="_Toc85877127"/>
      <w:bookmarkStart w:id="1841" w:name="_Toc88681581"/>
      <w:bookmarkStart w:id="1842" w:name="_Toc89678268"/>
      <w:bookmarkStart w:id="1843" w:name="_Toc98501359"/>
      <w:bookmarkStart w:id="1844" w:name="_Toc106634648"/>
      <w:bookmarkStart w:id="1845" w:name="_Toc114825427"/>
      <w:bookmarkStart w:id="1846" w:name="_Toc122089457"/>
      <w:bookmarkStart w:id="1847" w:name="_Toc129098578"/>
      <w:bookmarkStart w:id="1848" w:name="_Toc145951409"/>
      <w:r w:rsidRPr="00052626">
        <w:t>6.2.6.3.2</w:t>
      </w:r>
      <w:r w:rsidRPr="00052626">
        <w:tab/>
        <w:t>Simple data types</w:t>
      </w:r>
      <w:bookmarkEnd w:id="1839"/>
      <w:bookmarkEnd w:id="1840"/>
      <w:bookmarkEnd w:id="1841"/>
      <w:bookmarkEnd w:id="1842"/>
      <w:bookmarkEnd w:id="1843"/>
      <w:bookmarkEnd w:id="1844"/>
      <w:bookmarkEnd w:id="1845"/>
      <w:bookmarkEnd w:id="1846"/>
      <w:bookmarkEnd w:id="1847"/>
      <w:bookmarkEnd w:id="1848"/>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849" w:name="_Toc85877128"/>
      <w:bookmarkStart w:id="1850" w:name="_Toc88681582"/>
      <w:bookmarkStart w:id="1851" w:name="_Toc89678269"/>
      <w:bookmarkStart w:id="1852" w:name="_Toc98501360"/>
      <w:bookmarkStart w:id="1853" w:name="_Toc106634649"/>
      <w:bookmarkStart w:id="1854" w:name="_Toc114825428"/>
      <w:bookmarkStart w:id="1855" w:name="_Toc122089458"/>
      <w:bookmarkStart w:id="1856" w:name="_Toc129098579"/>
      <w:bookmarkStart w:id="1857" w:name="_Toc81558643"/>
      <w:bookmarkStart w:id="1858" w:name="_Toc145951410"/>
      <w:r w:rsidRPr="00052626">
        <w:t>6.2.6.3.</w:t>
      </w:r>
      <w:r w:rsidR="000A37BA" w:rsidRPr="00052626">
        <w:t>3</w:t>
      </w:r>
      <w:r w:rsidRPr="00052626">
        <w:tab/>
        <w:t>Enumeration: ContextUpdateAction</w:t>
      </w:r>
      <w:bookmarkEnd w:id="1849"/>
      <w:bookmarkEnd w:id="1850"/>
      <w:bookmarkEnd w:id="1851"/>
      <w:bookmarkEnd w:id="1852"/>
      <w:bookmarkEnd w:id="1853"/>
      <w:bookmarkEnd w:id="1854"/>
      <w:bookmarkEnd w:id="1855"/>
      <w:bookmarkEnd w:id="1856"/>
      <w:bookmarkEnd w:id="1858"/>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859" w:name="_Toc85877129"/>
      <w:bookmarkStart w:id="1860" w:name="_Toc88681583"/>
      <w:bookmarkStart w:id="1861" w:name="_Toc89678270"/>
      <w:bookmarkStart w:id="1862" w:name="_Toc98501361"/>
      <w:bookmarkStart w:id="1863" w:name="_Toc106634650"/>
      <w:bookmarkStart w:id="1864" w:name="_Toc114825429"/>
      <w:bookmarkStart w:id="1865" w:name="_Toc122089459"/>
      <w:bookmarkStart w:id="1866" w:name="_Toc129098580"/>
      <w:bookmarkStart w:id="1867" w:name="_Toc145951411"/>
      <w:r w:rsidRPr="00052626">
        <w:lastRenderedPageBreak/>
        <w:t>6.2.6.3.</w:t>
      </w:r>
      <w:r w:rsidR="00C07754" w:rsidRPr="00052626">
        <w:t>4</w:t>
      </w:r>
      <w:r w:rsidRPr="00052626">
        <w:tab/>
        <w:t>Enumeration: ContextStatusEventType</w:t>
      </w:r>
      <w:bookmarkEnd w:id="1859"/>
      <w:bookmarkEnd w:id="1860"/>
      <w:bookmarkEnd w:id="1861"/>
      <w:bookmarkEnd w:id="1862"/>
      <w:bookmarkEnd w:id="1863"/>
      <w:bookmarkEnd w:id="1864"/>
      <w:bookmarkEnd w:id="1865"/>
      <w:bookmarkEnd w:id="1866"/>
      <w:bookmarkEnd w:id="1867"/>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868" w:name="_Toc85877130"/>
      <w:bookmarkStart w:id="1869" w:name="_Toc88681584"/>
      <w:bookmarkStart w:id="1870" w:name="_Toc89678271"/>
      <w:bookmarkStart w:id="1871" w:name="_Toc98501362"/>
      <w:bookmarkStart w:id="1872" w:name="_Toc106634651"/>
      <w:bookmarkStart w:id="1873" w:name="_Toc114825430"/>
      <w:bookmarkStart w:id="1874" w:name="_Toc122089460"/>
      <w:bookmarkStart w:id="1875" w:name="_Toc129098581"/>
      <w:bookmarkStart w:id="1876" w:name="_Toc145951412"/>
      <w:r w:rsidRPr="00052626">
        <w:t>6.2.6.3.</w:t>
      </w:r>
      <w:r w:rsidR="00C07754" w:rsidRPr="00052626">
        <w:t>5</w:t>
      </w:r>
      <w:r w:rsidRPr="00052626">
        <w:tab/>
        <w:t>Enumeration: ReportingMode</w:t>
      </w:r>
      <w:bookmarkEnd w:id="1868"/>
      <w:bookmarkEnd w:id="1869"/>
      <w:bookmarkEnd w:id="1870"/>
      <w:bookmarkEnd w:id="1871"/>
      <w:bookmarkEnd w:id="1872"/>
      <w:bookmarkEnd w:id="1873"/>
      <w:bookmarkEnd w:id="1874"/>
      <w:bookmarkEnd w:id="1875"/>
      <w:bookmarkEnd w:id="1876"/>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877" w:name="_Toc89035476"/>
      <w:bookmarkStart w:id="1878" w:name="_Toc89065274"/>
      <w:bookmarkStart w:id="1879" w:name="_Toc89180573"/>
      <w:bookmarkStart w:id="1880" w:name="_Toc90641781"/>
      <w:bookmarkStart w:id="1881" w:name="_Toc98501363"/>
      <w:bookmarkStart w:id="1882" w:name="_Toc106634652"/>
      <w:bookmarkStart w:id="1883" w:name="_Toc114825431"/>
      <w:bookmarkStart w:id="1884" w:name="_Toc122089461"/>
      <w:bookmarkStart w:id="1885" w:name="_Toc129098582"/>
      <w:bookmarkStart w:id="1886" w:name="_Toc145951413"/>
      <w:r>
        <w:t>6.2.6.3.6</w:t>
      </w:r>
      <w:r w:rsidR="002503F6">
        <w:tab/>
        <w:t xml:space="preserve">Enumeration: </w:t>
      </w:r>
      <w:bookmarkEnd w:id="1877"/>
      <w:bookmarkEnd w:id="1878"/>
      <w:bookmarkEnd w:id="1879"/>
      <w:bookmarkEnd w:id="1880"/>
      <w:r w:rsidR="002503F6">
        <w:t>NgapIeType</w:t>
      </w:r>
      <w:bookmarkEnd w:id="1881"/>
      <w:bookmarkEnd w:id="1882"/>
      <w:bookmarkEnd w:id="1883"/>
      <w:bookmarkEnd w:id="1884"/>
      <w:bookmarkEnd w:id="1885"/>
      <w:bookmarkEnd w:id="1886"/>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1887" w:name="_Toc85877131"/>
      <w:bookmarkStart w:id="1888" w:name="_Toc88681586"/>
      <w:bookmarkStart w:id="1889" w:name="_Toc89678273"/>
      <w:bookmarkStart w:id="1890" w:name="_Toc98501364"/>
      <w:bookmarkStart w:id="1891" w:name="_Toc106634653"/>
      <w:bookmarkStart w:id="1892" w:name="_Toc114825432"/>
      <w:bookmarkStart w:id="1893" w:name="_Toc122089462"/>
      <w:bookmarkStart w:id="1894" w:name="_Toc129098583"/>
      <w:bookmarkStart w:id="1895" w:name="_Toc145951414"/>
      <w:r w:rsidRPr="00052626">
        <w:t>6.2.6.4</w:t>
      </w:r>
      <w:r w:rsidRPr="00052626">
        <w:tab/>
      </w:r>
      <w:r w:rsidRPr="00052626">
        <w:rPr>
          <w:lang w:eastAsia="zh-CN"/>
        </w:rPr>
        <w:t>Data types describing alternative data types or combinations of data types</w:t>
      </w:r>
      <w:bookmarkEnd w:id="1887"/>
      <w:bookmarkEnd w:id="1888"/>
      <w:bookmarkEnd w:id="1889"/>
      <w:bookmarkEnd w:id="1890"/>
      <w:bookmarkEnd w:id="1891"/>
      <w:bookmarkEnd w:id="1892"/>
      <w:bookmarkEnd w:id="1893"/>
      <w:bookmarkEnd w:id="1894"/>
      <w:bookmarkEnd w:id="1895"/>
    </w:p>
    <w:p w14:paraId="7363EE53" w14:textId="0ED5C178" w:rsidR="000012F2" w:rsidRPr="00052626" w:rsidRDefault="000012F2" w:rsidP="0053693A">
      <w:pPr>
        <w:pStyle w:val="Heading5"/>
      </w:pPr>
      <w:bookmarkStart w:id="1896" w:name="_Toc85877132"/>
      <w:bookmarkStart w:id="1897" w:name="_Toc88681587"/>
      <w:bookmarkStart w:id="1898" w:name="_Toc89678274"/>
      <w:bookmarkStart w:id="1899" w:name="_Toc98501365"/>
      <w:bookmarkStart w:id="1900" w:name="_Toc106634654"/>
      <w:bookmarkStart w:id="1901" w:name="_Toc114825433"/>
      <w:bookmarkStart w:id="1902" w:name="_Toc122089463"/>
      <w:bookmarkStart w:id="1903" w:name="_Toc129098584"/>
      <w:bookmarkStart w:id="1904" w:name="_Toc145951415"/>
      <w:r w:rsidRPr="00052626">
        <w:t>6.2.6.4.</w:t>
      </w:r>
      <w:r w:rsidR="009006BA">
        <w:t>1</w:t>
      </w:r>
      <w:r w:rsidRPr="00052626">
        <w:tab/>
        <w:t>Type: ExtMbsSession</w:t>
      </w:r>
      <w:bookmarkEnd w:id="1896"/>
      <w:bookmarkEnd w:id="1897"/>
      <w:bookmarkEnd w:id="1898"/>
      <w:bookmarkEnd w:id="1899"/>
      <w:bookmarkEnd w:id="1900"/>
      <w:bookmarkEnd w:id="1901"/>
      <w:bookmarkEnd w:id="1902"/>
      <w:bookmarkEnd w:id="1903"/>
      <w:bookmarkEnd w:id="1904"/>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1905" w:name="_Toc122089464"/>
      <w:bookmarkStart w:id="1906" w:name="_Toc129098585"/>
      <w:bookmarkStart w:id="1907" w:name="_Toc145951416"/>
      <w:r w:rsidRPr="00107262">
        <w:lastRenderedPageBreak/>
        <w:t>6.2.6.4.2</w:t>
      </w:r>
      <w:r w:rsidR="00A71B63" w:rsidRPr="00052626">
        <w:tab/>
        <w:t xml:space="preserve">Type: </w:t>
      </w:r>
      <w:r w:rsidR="00A71B63">
        <w:t>ExtProblemDetails</w:t>
      </w:r>
      <w:bookmarkEnd w:id="1905"/>
      <w:bookmarkEnd w:id="1906"/>
      <w:bookmarkEnd w:id="1907"/>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1908" w:name="_Toc85877133"/>
      <w:bookmarkStart w:id="1909" w:name="_Toc88681588"/>
      <w:bookmarkStart w:id="1910" w:name="_Toc89678275"/>
      <w:bookmarkStart w:id="1911" w:name="_Toc98501366"/>
      <w:bookmarkStart w:id="1912" w:name="_Toc106634655"/>
      <w:bookmarkStart w:id="1913" w:name="_Toc114825434"/>
      <w:bookmarkStart w:id="1914" w:name="_Toc122089465"/>
      <w:bookmarkStart w:id="1915" w:name="_Toc129098586"/>
      <w:bookmarkStart w:id="1916" w:name="_Toc81558646"/>
      <w:bookmarkStart w:id="1917" w:name="_Toc145951417"/>
      <w:bookmarkEnd w:id="1857"/>
      <w:r w:rsidRPr="00052626">
        <w:t>6.2.6.5</w:t>
      </w:r>
      <w:r w:rsidRPr="00052626">
        <w:tab/>
        <w:t>Binary data</w:t>
      </w:r>
      <w:bookmarkEnd w:id="1908"/>
      <w:bookmarkEnd w:id="1909"/>
      <w:bookmarkEnd w:id="1910"/>
      <w:bookmarkEnd w:id="1911"/>
      <w:bookmarkEnd w:id="1912"/>
      <w:bookmarkEnd w:id="1913"/>
      <w:bookmarkEnd w:id="1914"/>
      <w:bookmarkEnd w:id="1915"/>
      <w:bookmarkEnd w:id="1917"/>
    </w:p>
    <w:p w14:paraId="7739F540" w14:textId="77777777" w:rsidR="00402F07" w:rsidRDefault="00402F07" w:rsidP="0053693A">
      <w:pPr>
        <w:pStyle w:val="Heading5"/>
        <w:rPr>
          <w:lang w:val="en-US"/>
        </w:rPr>
      </w:pPr>
      <w:bookmarkStart w:id="1918" w:name="_Toc89035478"/>
      <w:bookmarkStart w:id="1919" w:name="_Toc89065276"/>
      <w:bookmarkStart w:id="1920" w:name="_Toc89180575"/>
      <w:bookmarkStart w:id="1921" w:name="_Toc90641783"/>
      <w:bookmarkStart w:id="1922" w:name="_Toc98501367"/>
      <w:bookmarkStart w:id="1923" w:name="_Toc106634656"/>
      <w:bookmarkStart w:id="1924" w:name="_Toc114825435"/>
      <w:bookmarkStart w:id="1925" w:name="_Toc122089466"/>
      <w:bookmarkStart w:id="1926" w:name="_Toc129098587"/>
      <w:bookmarkStart w:id="1927" w:name="_Toc145951418"/>
      <w:r>
        <w:rPr>
          <w:lang w:val="en-US"/>
        </w:rPr>
        <w:t>6.2.6.5.1</w:t>
      </w:r>
      <w:r>
        <w:rPr>
          <w:lang w:val="en-US"/>
        </w:rPr>
        <w:tab/>
        <w:t>Introduction</w:t>
      </w:r>
      <w:bookmarkEnd w:id="1918"/>
      <w:bookmarkEnd w:id="1919"/>
      <w:bookmarkEnd w:id="1920"/>
      <w:bookmarkEnd w:id="1921"/>
      <w:bookmarkEnd w:id="1922"/>
      <w:bookmarkEnd w:id="1923"/>
      <w:bookmarkEnd w:id="1924"/>
      <w:bookmarkEnd w:id="1925"/>
      <w:bookmarkEnd w:id="1926"/>
      <w:bookmarkEnd w:id="1927"/>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1928" w:name="_Toc89035480"/>
      <w:bookmarkStart w:id="1929" w:name="_Toc89065278"/>
      <w:bookmarkStart w:id="1930" w:name="_Toc89180577"/>
      <w:bookmarkStart w:id="1931" w:name="_Toc90641785"/>
      <w:bookmarkStart w:id="1932" w:name="_Toc106634657"/>
      <w:bookmarkStart w:id="1933" w:name="_Toc114825436"/>
      <w:bookmarkStart w:id="1934" w:name="_Toc122089467"/>
      <w:bookmarkStart w:id="1935" w:name="_Toc129098588"/>
      <w:bookmarkStart w:id="1936" w:name="_Toc145951419"/>
      <w:r>
        <w:t>6.2.6</w:t>
      </w:r>
      <w:r w:rsidRPr="003B2883">
        <w:t>.</w:t>
      </w:r>
      <w:r>
        <w:t>5</w:t>
      </w:r>
      <w:r w:rsidRPr="003B2883">
        <w:t>.</w:t>
      </w:r>
      <w:r>
        <w:t>2</w:t>
      </w:r>
      <w:r w:rsidRPr="003B2883">
        <w:tab/>
      </w:r>
      <w:r w:rsidR="00082770">
        <w:t>N2 MBS Session Management Information</w:t>
      </w:r>
      <w:bookmarkEnd w:id="1928"/>
      <w:bookmarkEnd w:id="1929"/>
      <w:bookmarkEnd w:id="1930"/>
      <w:bookmarkEnd w:id="1931"/>
      <w:bookmarkEnd w:id="1932"/>
      <w:bookmarkEnd w:id="1933"/>
      <w:bookmarkEnd w:id="1934"/>
      <w:bookmarkEnd w:id="1935"/>
      <w:bookmarkEnd w:id="1936"/>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1937" w:name="_Toc89035481"/>
      <w:bookmarkStart w:id="1938" w:name="_Toc89065279"/>
      <w:bookmarkStart w:id="1939" w:name="_Toc89180578"/>
      <w:bookmarkStart w:id="1940" w:name="_Toc90641786"/>
      <w:bookmarkStart w:id="1941" w:name="_Toc106634658"/>
      <w:bookmarkStart w:id="1942" w:name="_Toc114825437"/>
      <w:bookmarkStart w:id="1943" w:name="_Toc122089468"/>
      <w:bookmarkStart w:id="1944" w:name="_Toc129098589"/>
      <w:bookmarkStart w:id="1945" w:name="_Toc145951420"/>
      <w:r>
        <w:t>6.2.6</w:t>
      </w:r>
      <w:r w:rsidRPr="003B2883">
        <w:t>.</w:t>
      </w:r>
      <w:r>
        <w:t>5</w:t>
      </w:r>
      <w:r w:rsidRPr="003B2883">
        <w:t>.3</w:t>
      </w:r>
      <w:r w:rsidRPr="003B2883">
        <w:tab/>
      </w:r>
      <w:r w:rsidR="00C24D5F">
        <w:t>Void</w:t>
      </w:r>
      <w:bookmarkEnd w:id="1937"/>
      <w:bookmarkEnd w:id="1938"/>
      <w:bookmarkEnd w:id="1939"/>
      <w:bookmarkEnd w:id="1940"/>
      <w:bookmarkEnd w:id="1941"/>
      <w:bookmarkEnd w:id="1942"/>
      <w:bookmarkEnd w:id="1943"/>
      <w:bookmarkEnd w:id="1944"/>
      <w:bookmarkEnd w:id="1945"/>
    </w:p>
    <w:p w14:paraId="525D944E" w14:textId="484F9DD1" w:rsidR="00170139" w:rsidRPr="00052626" w:rsidRDefault="00170139" w:rsidP="0053693A">
      <w:pPr>
        <w:pStyle w:val="Heading3"/>
      </w:pPr>
      <w:bookmarkStart w:id="1946" w:name="_Toc85877134"/>
      <w:bookmarkStart w:id="1947" w:name="_Toc88681589"/>
      <w:bookmarkStart w:id="1948" w:name="_Toc89678276"/>
      <w:bookmarkStart w:id="1949" w:name="_Toc98501368"/>
      <w:bookmarkStart w:id="1950" w:name="_Toc106634659"/>
      <w:bookmarkStart w:id="1951" w:name="_Toc114825438"/>
      <w:bookmarkStart w:id="1952" w:name="_Toc122089469"/>
      <w:bookmarkStart w:id="1953" w:name="_Toc129098590"/>
      <w:bookmarkStart w:id="1954" w:name="_Toc129166805"/>
      <w:bookmarkStart w:id="1955" w:name="_Toc145951421"/>
      <w:r w:rsidRPr="00052626">
        <w:t>6.2.7</w:t>
      </w:r>
      <w:r w:rsidRPr="00052626">
        <w:tab/>
        <w:t>Error Handling</w:t>
      </w:r>
      <w:bookmarkEnd w:id="1916"/>
      <w:bookmarkEnd w:id="1946"/>
      <w:bookmarkEnd w:id="1947"/>
      <w:bookmarkEnd w:id="1948"/>
      <w:bookmarkEnd w:id="1949"/>
      <w:bookmarkEnd w:id="1950"/>
      <w:bookmarkEnd w:id="1951"/>
      <w:bookmarkEnd w:id="1952"/>
      <w:bookmarkEnd w:id="1953"/>
      <w:bookmarkEnd w:id="1954"/>
      <w:bookmarkEnd w:id="1955"/>
    </w:p>
    <w:p w14:paraId="47590D73" w14:textId="6C038F41" w:rsidR="00170139" w:rsidRPr="00052626" w:rsidRDefault="00170139" w:rsidP="0053693A">
      <w:pPr>
        <w:pStyle w:val="Heading4"/>
      </w:pPr>
      <w:bookmarkStart w:id="1956" w:name="_Toc81558647"/>
      <w:bookmarkStart w:id="1957" w:name="_Toc85877135"/>
      <w:bookmarkStart w:id="1958" w:name="_Toc88681590"/>
      <w:bookmarkStart w:id="1959" w:name="_Toc89678277"/>
      <w:bookmarkStart w:id="1960" w:name="_Toc98501369"/>
      <w:bookmarkStart w:id="1961" w:name="_Toc106634660"/>
      <w:bookmarkStart w:id="1962" w:name="_Toc114825439"/>
      <w:bookmarkStart w:id="1963" w:name="_Toc122089470"/>
      <w:bookmarkStart w:id="1964" w:name="_Toc129098591"/>
      <w:bookmarkStart w:id="1965" w:name="_Toc145951422"/>
      <w:r w:rsidRPr="00052626">
        <w:t>6.2.7.1</w:t>
      </w:r>
      <w:r w:rsidRPr="00052626">
        <w:tab/>
        <w:t>General</w:t>
      </w:r>
      <w:bookmarkEnd w:id="1956"/>
      <w:bookmarkEnd w:id="1957"/>
      <w:bookmarkEnd w:id="1958"/>
      <w:bookmarkEnd w:id="1959"/>
      <w:bookmarkEnd w:id="1960"/>
      <w:bookmarkEnd w:id="1961"/>
      <w:bookmarkEnd w:id="1962"/>
      <w:bookmarkEnd w:id="1963"/>
      <w:bookmarkEnd w:id="1964"/>
      <w:bookmarkEnd w:id="1965"/>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1966" w:name="_Toc81558648"/>
      <w:bookmarkStart w:id="1967" w:name="_Toc85877136"/>
      <w:bookmarkStart w:id="1968" w:name="_Toc88681591"/>
      <w:bookmarkStart w:id="1969" w:name="_Toc89678278"/>
      <w:bookmarkStart w:id="1970" w:name="_Toc98501370"/>
      <w:bookmarkStart w:id="1971" w:name="_Toc106634661"/>
      <w:bookmarkStart w:id="1972" w:name="_Toc114825440"/>
      <w:bookmarkStart w:id="1973" w:name="_Toc122089471"/>
      <w:bookmarkStart w:id="1974" w:name="_Toc129098592"/>
      <w:bookmarkStart w:id="1975" w:name="_Toc145951423"/>
      <w:r w:rsidRPr="00052626">
        <w:lastRenderedPageBreak/>
        <w:t>6.2.7.2</w:t>
      </w:r>
      <w:r w:rsidRPr="00052626">
        <w:tab/>
        <w:t>Protocol Errors</w:t>
      </w:r>
      <w:bookmarkEnd w:id="1966"/>
      <w:bookmarkEnd w:id="1967"/>
      <w:bookmarkEnd w:id="1968"/>
      <w:bookmarkEnd w:id="1969"/>
      <w:bookmarkEnd w:id="1970"/>
      <w:bookmarkEnd w:id="1971"/>
      <w:bookmarkEnd w:id="1972"/>
      <w:bookmarkEnd w:id="1973"/>
      <w:bookmarkEnd w:id="1974"/>
      <w:bookmarkEnd w:id="1975"/>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1976" w:name="_Toc81558649"/>
      <w:bookmarkStart w:id="1977" w:name="_Toc85877137"/>
      <w:bookmarkStart w:id="1978" w:name="_Toc88681592"/>
      <w:bookmarkStart w:id="1979" w:name="_Toc89678279"/>
      <w:bookmarkStart w:id="1980" w:name="_Toc98501371"/>
      <w:bookmarkStart w:id="1981" w:name="_Toc106634662"/>
      <w:bookmarkStart w:id="1982" w:name="_Toc114825441"/>
      <w:bookmarkStart w:id="1983" w:name="_Toc122089472"/>
      <w:bookmarkStart w:id="1984" w:name="_Toc129098593"/>
      <w:bookmarkStart w:id="1985" w:name="_Toc145951424"/>
      <w:r w:rsidRPr="00052626">
        <w:t>6.2.7.3</w:t>
      </w:r>
      <w:r w:rsidRPr="00052626">
        <w:tab/>
        <w:t>Application Errors</w:t>
      </w:r>
      <w:bookmarkEnd w:id="1976"/>
      <w:bookmarkEnd w:id="1977"/>
      <w:bookmarkEnd w:id="1978"/>
      <w:bookmarkEnd w:id="1979"/>
      <w:bookmarkEnd w:id="1980"/>
      <w:bookmarkEnd w:id="1981"/>
      <w:bookmarkEnd w:id="1982"/>
      <w:bookmarkEnd w:id="1983"/>
      <w:bookmarkEnd w:id="1984"/>
      <w:bookmarkEnd w:id="1985"/>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4FD0EE5A" w14:textId="727201F9" w:rsidR="00A71B63" w:rsidRPr="00052626"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986" w:name="_Toc81558650"/>
      <w:bookmarkStart w:id="1987" w:name="_Toc85877138"/>
      <w:bookmarkStart w:id="1988" w:name="_Toc88681593"/>
      <w:bookmarkStart w:id="1989" w:name="_Toc89678280"/>
      <w:bookmarkStart w:id="1990" w:name="_Toc98501372"/>
      <w:bookmarkStart w:id="1991" w:name="_Toc106634663"/>
      <w:bookmarkStart w:id="1992" w:name="_Toc114825442"/>
      <w:bookmarkStart w:id="1993" w:name="_Toc122089473"/>
      <w:bookmarkStart w:id="1994" w:name="_Toc129098594"/>
      <w:bookmarkStart w:id="1995" w:name="_Toc129166806"/>
      <w:bookmarkStart w:id="1996" w:name="_Toc145951425"/>
      <w:r w:rsidRPr="00052626">
        <w:t>6.2.8</w:t>
      </w:r>
      <w:r w:rsidRPr="00052626">
        <w:rPr>
          <w:lang w:eastAsia="zh-CN"/>
        </w:rPr>
        <w:tab/>
        <w:t>Feature negotiation</w:t>
      </w:r>
      <w:bookmarkEnd w:id="1986"/>
      <w:bookmarkEnd w:id="1987"/>
      <w:bookmarkEnd w:id="1988"/>
      <w:bookmarkEnd w:id="1989"/>
      <w:bookmarkEnd w:id="1990"/>
      <w:bookmarkEnd w:id="1991"/>
      <w:bookmarkEnd w:id="1992"/>
      <w:bookmarkEnd w:id="1993"/>
      <w:bookmarkEnd w:id="1994"/>
      <w:bookmarkEnd w:id="1995"/>
      <w:bookmarkEnd w:id="1996"/>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997" w:name="_Toc81558651"/>
      <w:bookmarkStart w:id="1998" w:name="_Toc85877139"/>
      <w:bookmarkStart w:id="1999" w:name="_Toc88681594"/>
      <w:bookmarkStart w:id="2000" w:name="_Toc89678281"/>
    </w:p>
    <w:p w14:paraId="0F090B4F" w14:textId="60BE7BC7" w:rsidR="00170139" w:rsidRPr="00052626" w:rsidRDefault="00170139" w:rsidP="0053693A">
      <w:pPr>
        <w:pStyle w:val="Heading3"/>
      </w:pPr>
      <w:bookmarkStart w:id="2001" w:name="_Toc98501373"/>
      <w:bookmarkStart w:id="2002" w:name="_Toc106634664"/>
      <w:bookmarkStart w:id="2003" w:name="_Toc114825443"/>
      <w:bookmarkStart w:id="2004" w:name="_Toc122089474"/>
      <w:bookmarkStart w:id="2005" w:name="_Toc129098595"/>
      <w:bookmarkStart w:id="2006" w:name="_Toc129166807"/>
      <w:bookmarkStart w:id="2007" w:name="_Toc145951426"/>
      <w:r w:rsidRPr="00052626">
        <w:t>6.2.9</w:t>
      </w:r>
      <w:r w:rsidRPr="00052626">
        <w:tab/>
        <w:t>Security</w:t>
      </w:r>
      <w:bookmarkEnd w:id="1997"/>
      <w:bookmarkEnd w:id="1998"/>
      <w:bookmarkEnd w:id="1999"/>
      <w:bookmarkEnd w:id="2000"/>
      <w:bookmarkEnd w:id="2001"/>
      <w:bookmarkEnd w:id="2002"/>
      <w:bookmarkEnd w:id="2003"/>
      <w:bookmarkEnd w:id="2004"/>
      <w:bookmarkEnd w:id="2005"/>
      <w:bookmarkEnd w:id="2006"/>
      <w:bookmarkEnd w:id="2007"/>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008" w:name="_Toc81558652"/>
      <w:bookmarkStart w:id="2009" w:name="_Toc85877140"/>
      <w:bookmarkStart w:id="2010" w:name="_Toc88681595"/>
      <w:bookmarkStart w:id="2011" w:name="_Toc89678282"/>
      <w:bookmarkStart w:id="2012" w:name="_Toc98501374"/>
      <w:bookmarkStart w:id="2013" w:name="_Toc106634665"/>
      <w:bookmarkStart w:id="2014" w:name="_Toc114825444"/>
      <w:bookmarkStart w:id="2015" w:name="_Toc122089475"/>
      <w:bookmarkStart w:id="2016" w:name="_Toc129098596"/>
      <w:bookmarkStart w:id="2017" w:name="_Toc129166808"/>
      <w:bookmarkStart w:id="2018" w:name="_Toc145951427"/>
      <w:r w:rsidRPr="00052626">
        <w:t>6.2.10</w:t>
      </w:r>
      <w:r w:rsidRPr="00052626">
        <w:tab/>
        <w:t>HTTP redirection</w:t>
      </w:r>
      <w:bookmarkEnd w:id="2008"/>
      <w:bookmarkEnd w:id="2009"/>
      <w:bookmarkEnd w:id="2010"/>
      <w:bookmarkEnd w:id="2011"/>
      <w:bookmarkEnd w:id="2012"/>
      <w:bookmarkEnd w:id="2013"/>
      <w:bookmarkEnd w:id="2014"/>
      <w:bookmarkEnd w:id="2015"/>
      <w:bookmarkEnd w:id="2016"/>
      <w:bookmarkEnd w:id="2017"/>
      <w:bookmarkEnd w:id="2018"/>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019" w:name="_Toc510696650"/>
      <w:bookmarkStart w:id="2020" w:name="_Toc35971450"/>
      <w:bookmarkStart w:id="2021" w:name="_Toc67903567"/>
      <w:bookmarkStart w:id="2022" w:name="_Toc76042780"/>
      <w:bookmarkStart w:id="2023" w:name="_Toc81558761"/>
      <w:bookmarkStart w:id="2024" w:name="_Toc85877141"/>
      <w:bookmarkStart w:id="2025" w:name="_Toc88681596"/>
      <w:bookmarkStart w:id="2026" w:name="_Toc89678283"/>
      <w:bookmarkStart w:id="2027" w:name="_Toc98501375"/>
      <w:bookmarkStart w:id="2028" w:name="_Toc106634666"/>
      <w:bookmarkStart w:id="2029" w:name="_Toc114825445"/>
      <w:bookmarkStart w:id="2030" w:name="_Toc122089476"/>
      <w:bookmarkStart w:id="2031" w:name="_Toc129098597"/>
      <w:bookmarkStart w:id="2032" w:name="_Toc510696652"/>
      <w:bookmarkStart w:id="2033" w:name="_Toc35971452"/>
      <w:r w:rsidRPr="00052626">
        <w:t>Annex A (normative):</w:t>
      </w:r>
      <w:r w:rsidRPr="00052626">
        <w:br/>
        <w:t>OpenAPI specification</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7280472B" w14:textId="77777777" w:rsidR="00FE31DD" w:rsidRPr="00052626" w:rsidRDefault="00FE31DD" w:rsidP="001B636D">
      <w:pPr>
        <w:pStyle w:val="Heading1"/>
      </w:pPr>
      <w:bookmarkStart w:id="2034" w:name="_Toc510696651"/>
      <w:bookmarkStart w:id="2035" w:name="_Toc35971451"/>
      <w:bookmarkStart w:id="2036" w:name="_Toc67903568"/>
      <w:bookmarkStart w:id="2037" w:name="_Toc76042781"/>
      <w:bookmarkStart w:id="2038" w:name="_Toc81558762"/>
      <w:bookmarkStart w:id="2039" w:name="_Toc85877142"/>
      <w:bookmarkStart w:id="2040" w:name="_Toc88681597"/>
      <w:bookmarkStart w:id="2041" w:name="_Toc89678284"/>
      <w:bookmarkStart w:id="2042" w:name="_Toc98501376"/>
      <w:bookmarkStart w:id="2043" w:name="_Toc106634667"/>
      <w:bookmarkStart w:id="2044" w:name="_Toc114825446"/>
      <w:bookmarkStart w:id="2045" w:name="_Toc122089477"/>
      <w:bookmarkStart w:id="2046" w:name="_Toc129098598"/>
      <w:bookmarkStart w:id="2047" w:name="_Toc129166809"/>
      <w:bookmarkStart w:id="2048" w:name="_Toc67903569"/>
      <w:bookmarkStart w:id="2049" w:name="_Toc76042782"/>
      <w:bookmarkStart w:id="2050" w:name="_Toc81558763"/>
      <w:bookmarkStart w:id="2051" w:name="_Toc510696653"/>
      <w:bookmarkStart w:id="2052" w:name="_Toc145951428"/>
      <w:bookmarkEnd w:id="2032"/>
      <w:bookmarkEnd w:id="2033"/>
      <w:r w:rsidRPr="00052626">
        <w:t>A.1</w:t>
      </w:r>
      <w:r w:rsidRPr="00052626">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52"/>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lastRenderedPageBreak/>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053" w:name="_Toc85877143"/>
      <w:bookmarkStart w:id="2054" w:name="_Toc88681598"/>
      <w:bookmarkStart w:id="2055" w:name="_Toc89678285"/>
      <w:bookmarkStart w:id="2056" w:name="_Toc98501377"/>
      <w:bookmarkStart w:id="2057" w:name="_Toc106634668"/>
      <w:bookmarkStart w:id="2058" w:name="_Toc114825447"/>
      <w:bookmarkStart w:id="2059" w:name="_Toc122089478"/>
      <w:bookmarkStart w:id="2060" w:name="_Toc129098599"/>
      <w:bookmarkStart w:id="2061" w:name="_Toc129166810"/>
      <w:bookmarkStart w:id="2062" w:name="_Toc145951429"/>
      <w:r w:rsidRPr="00052626">
        <w:t>A.2</w:t>
      </w:r>
      <w:r w:rsidRPr="00052626">
        <w:tab/>
        <w:t>Nmbsmf_TMGI API</w:t>
      </w:r>
      <w:bookmarkEnd w:id="2048"/>
      <w:bookmarkEnd w:id="2049"/>
      <w:bookmarkEnd w:id="2050"/>
      <w:bookmarkEnd w:id="2053"/>
      <w:bookmarkEnd w:id="2054"/>
      <w:bookmarkEnd w:id="2055"/>
      <w:bookmarkEnd w:id="2056"/>
      <w:bookmarkEnd w:id="2057"/>
      <w:bookmarkEnd w:id="2058"/>
      <w:bookmarkEnd w:id="2059"/>
      <w:bookmarkEnd w:id="2060"/>
      <w:bookmarkEnd w:id="2061"/>
      <w:bookmarkEnd w:id="2062"/>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lastRenderedPageBreak/>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lastRenderedPageBreak/>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063" w:name="_Toc35971453"/>
      <w:bookmarkStart w:id="2064" w:name="_Toc67903570"/>
      <w:bookmarkStart w:id="2065" w:name="_Toc77761110"/>
      <w:bookmarkStart w:id="2066" w:name="_Toc81558764"/>
      <w:bookmarkStart w:id="2067" w:name="_Toc85877144"/>
      <w:bookmarkStart w:id="2068" w:name="_Toc88681599"/>
      <w:bookmarkStart w:id="2069" w:name="_Toc89678286"/>
      <w:bookmarkStart w:id="2070" w:name="_Toc98501378"/>
      <w:bookmarkStart w:id="2071" w:name="_Toc106634669"/>
      <w:bookmarkStart w:id="2072" w:name="_Toc114825448"/>
      <w:bookmarkStart w:id="2073" w:name="_Toc122089479"/>
      <w:bookmarkStart w:id="2074" w:name="_Toc129098600"/>
      <w:bookmarkStart w:id="2075" w:name="_Toc129166811"/>
      <w:bookmarkStart w:id="2076" w:name="_Hlk129103779"/>
      <w:bookmarkStart w:id="2077" w:name="_Toc145951430"/>
      <w:bookmarkEnd w:id="2051"/>
      <w:r w:rsidRPr="00052626">
        <w:t>A.3</w:t>
      </w:r>
      <w:r w:rsidRPr="00052626">
        <w:tab/>
        <w:t>Nmbsmf_MBSSession API</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7"/>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A9E48AA" w:rsidR="000012F2" w:rsidRPr="00052626" w:rsidRDefault="000012F2" w:rsidP="000012F2">
      <w:pPr>
        <w:pStyle w:val="PL"/>
      </w:pPr>
      <w:r w:rsidRPr="00052626">
        <w:t xml:space="preserve">  version: 1.</w:t>
      </w:r>
      <w:r w:rsidR="005B2EEF">
        <w:t>2</w:t>
      </w:r>
      <w:r w:rsidRPr="00052626">
        <w:t>.</w:t>
      </w:r>
      <w:r w:rsidR="005B2EEF">
        <w:t>0</w:t>
      </w:r>
      <w:r w:rsidR="00B818BB">
        <w:t>-alpha.1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455672D5" w:rsidR="000012F2" w:rsidRPr="00052626" w:rsidRDefault="000012F2" w:rsidP="000012F2">
      <w:pPr>
        <w:pStyle w:val="PL"/>
      </w:pPr>
      <w:r w:rsidRPr="00052626">
        <w:t xml:space="preserve">    © 202</w:t>
      </w:r>
      <w:r w:rsidR="005B2EEF">
        <w:t>3</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6DF427CB" w:rsidR="00346B90" w:rsidRDefault="00346B90" w:rsidP="00346B90">
      <w:pPr>
        <w:pStyle w:val="PL"/>
      </w:pPr>
      <w:r>
        <w:t xml:space="preserve">    </w:t>
      </w:r>
      <w:r w:rsidR="000012F2" w:rsidRPr="00052626">
        <w:t>3GPP TS 29.532 V</w:t>
      </w:r>
      <w:r w:rsidR="00D476F8">
        <w:t>1</w:t>
      </w:r>
      <w:r w:rsidR="005B2EEF">
        <w:t>8</w:t>
      </w:r>
      <w:r w:rsidR="000012F2" w:rsidRPr="00052626">
        <w:t>.</w:t>
      </w:r>
      <w:r w:rsidR="005B2EEF">
        <w:t>0</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lastRenderedPageBreak/>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078"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078"/>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lastRenderedPageBreak/>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3582C77F" w:rsidR="00A11060" w:rsidRPr="00052626"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lastRenderedPageBreak/>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lastRenderedPageBreak/>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lastRenderedPageBreak/>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lastRenderedPageBreak/>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lastRenderedPageBreak/>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lastRenderedPageBreak/>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lastRenderedPageBreak/>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lastRenderedPageBreak/>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5E8FF109" w14:textId="77777777" w:rsidR="008C6C59" w:rsidRPr="00F11966" w:rsidRDefault="008C6C59" w:rsidP="008C6C59">
      <w:pPr>
        <w:pStyle w:val="PL"/>
        <w:rPr>
          <w:lang w:val="en-US"/>
        </w:rPr>
      </w:pPr>
      <w:r w:rsidRPr="00F11966">
        <w:rPr>
          <w:lang w:val="en-US" w:eastAsia="zh-CN"/>
        </w:rPr>
        <w:t xml:space="preserve">          default: false</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lastRenderedPageBreak/>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lastRenderedPageBreak/>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lastRenderedPageBreak/>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1DA81CB7" w14:textId="77777777" w:rsidR="001D2B08" w:rsidRPr="002E5CBA" w:rsidRDefault="001D2B08" w:rsidP="001D2B08">
      <w:pPr>
        <w:pStyle w:val="PL"/>
        <w:rPr>
          <w:lang w:val="en-US"/>
        </w:rPr>
      </w:pPr>
      <w:r w:rsidRPr="002E5CBA">
        <w:rPr>
          <w:lang w:val="en-US"/>
        </w:rPr>
        <w:t xml:space="preserve">          $ref: </w:t>
      </w:r>
      <w:r>
        <w:t>'TS29537_Npcf_MBSPolicyAuthorization.yaml</w:t>
      </w:r>
      <w:r w:rsidRPr="00B51CAE">
        <w:t>#/components/schemas/</w:t>
      </w:r>
      <w:r>
        <w:t>AcceptableMbsServInfo'</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lastRenderedPageBreak/>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079"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080" w:name="historyclause"/>
      <w:bookmarkEnd w:id="2076"/>
      <w:bookmarkEnd w:id="2079"/>
      <w:r w:rsidRPr="00052626">
        <w:br w:type="page"/>
      </w:r>
      <w:bookmarkStart w:id="2081" w:name="_Toc2086459"/>
      <w:bookmarkStart w:id="2082" w:name="_Toc67903575"/>
      <w:bookmarkStart w:id="2083" w:name="_Toc81558771"/>
      <w:bookmarkStart w:id="2084" w:name="_Toc85877149"/>
      <w:bookmarkStart w:id="2085" w:name="_Toc88681604"/>
      <w:bookmarkStart w:id="2086" w:name="_Toc89678291"/>
      <w:bookmarkStart w:id="2087" w:name="_Toc98501379"/>
      <w:bookmarkStart w:id="2088" w:name="_Toc106634670"/>
      <w:bookmarkStart w:id="2089" w:name="_Toc114825449"/>
      <w:bookmarkStart w:id="2090" w:name="_Toc122089480"/>
      <w:bookmarkStart w:id="2091" w:name="_Toc129098601"/>
      <w:bookmarkEnd w:id="2080"/>
      <w:r w:rsidR="003446B6" w:rsidRPr="00052626">
        <w:lastRenderedPageBreak/>
        <w:t xml:space="preserve">Annex </w:t>
      </w:r>
      <w:r w:rsidR="00D704F4">
        <w:t>B</w:t>
      </w:r>
      <w:r w:rsidR="003446B6" w:rsidRPr="00052626">
        <w:t xml:space="preserve"> (informative):</w:t>
      </w:r>
      <w:r w:rsidR="003446B6" w:rsidRPr="00052626">
        <w:br/>
        <w:t>Change history</w:t>
      </w:r>
      <w:bookmarkEnd w:id="2081"/>
      <w:bookmarkEnd w:id="2082"/>
      <w:bookmarkEnd w:id="2083"/>
      <w:bookmarkEnd w:id="2084"/>
      <w:bookmarkEnd w:id="2085"/>
      <w:bookmarkEnd w:id="2086"/>
      <w:bookmarkEnd w:id="2087"/>
      <w:bookmarkEnd w:id="2088"/>
      <w:bookmarkEnd w:id="2089"/>
      <w:bookmarkEnd w:id="2090"/>
      <w:bookmarkEnd w:id="2091"/>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bl>
    <w:p w14:paraId="308F77E4" w14:textId="610F27FB" w:rsidR="00080512" w:rsidRPr="00052626" w:rsidRDefault="00080512" w:rsidP="008A6D4A"/>
    <w:sectPr w:rsidR="00080512" w:rsidRPr="00052626"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C442" w14:textId="77777777" w:rsidR="00D17E84" w:rsidRDefault="00D17E84">
      <w:r>
        <w:separator/>
      </w:r>
    </w:p>
  </w:endnote>
  <w:endnote w:type="continuationSeparator" w:id="0">
    <w:p w14:paraId="5946A95B" w14:textId="77777777" w:rsidR="00D17E84" w:rsidRDefault="00D1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B5AA3" w:rsidRDefault="004B5A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ECF16" w14:textId="77777777" w:rsidR="00D17E84" w:rsidRDefault="00D17E84">
      <w:r>
        <w:separator/>
      </w:r>
    </w:p>
  </w:footnote>
  <w:footnote w:type="continuationSeparator" w:id="0">
    <w:p w14:paraId="46E11DC6" w14:textId="77777777" w:rsidR="00D17E84" w:rsidRDefault="00D1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4185430" w:rsidR="004B5AA3" w:rsidRDefault="004B5A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607">
      <w:rPr>
        <w:rFonts w:ascii="Arial" w:hAnsi="Arial" w:cs="Arial"/>
        <w:b/>
        <w:noProof/>
        <w:sz w:val="18"/>
        <w:szCs w:val="18"/>
      </w:rPr>
      <w:t>3GPP TS 29.532 V18.2.0 (2023-09)</w:t>
    </w:r>
    <w:r>
      <w:rPr>
        <w:rFonts w:ascii="Arial" w:hAnsi="Arial" w:cs="Arial"/>
        <w:b/>
        <w:sz w:val="18"/>
        <w:szCs w:val="18"/>
      </w:rPr>
      <w:fldChar w:fldCharType="end"/>
    </w:r>
  </w:p>
  <w:p w14:paraId="0C5EC792" w14:textId="77777777" w:rsidR="004B5AA3" w:rsidRDefault="004B5A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63A6ADE5" w:rsidR="004B5AA3" w:rsidRDefault="004B5A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607">
      <w:rPr>
        <w:rFonts w:ascii="Arial" w:hAnsi="Arial" w:cs="Arial"/>
        <w:b/>
        <w:noProof/>
        <w:sz w:val="18"/>
        <w:szCs w:val="18"/>
      </w:rPr>
      <w:t>Release 18</w:t>
    </w:r>
    <w:r>
      <w:rPr>
        <w:rFonts w:ascii="Arial" w:hAnsi="Arial" w:cs="Arial"/>
        <w:b/>
        <w:sz w:val="18"/>
        <w:szCs w:val="18"/>
      </w:rPr>
      <w:fldChar w:fldCharType="end"/>
    </w:r>
  </w:p>
  <w:p w14:paraId="42848B09" w14:textId="77777777" w:rsidR="004B5AA3" w:rsidRDefault="004B5A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6236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3803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7593203">
    <w:abstractNumId w:val="11"/>
  </w:num>
  <w:num w:numId="4" w16cid:durableId="1529174623">
    <w:abstractNumId w:val="17"/>
  </w:num>
  <w:num w:numId="5" w16cid:durableId="375157470">
    <w:abstractNumId w:val="16"/>
  </w:num>
  <w:num w:numId="6" w16cid:durableId="2146657272">
    <w:abstractNumId w:val="12"/>
  </w:num>
  <w:num w:numId="7" w16cid:durableId="564805891">
    <w:abstractNumId w:val="14"/>
  </w:num>
  <w:num w:numId="8" w16cid:durableId="1414280651">
    <w:abstractNumId w:val="15"/>
  </w:num>
  <w:num w:numId="9" w16cid:durableId="683828919">
    <w:abstractNumId w:val="2"/>
  </w:num>
  <w:num w:numId="10" w16cid:durableId="1127163330">
    <w:abstractNumId w:val="1"/>
  </w:num>
  <w:num w:numId="11" w16cid:durableId="1687554980">
    <w:abstractNumId w:val="0"/>
  </w:num>
  <w:num w:numId="12" w16cid:durableId="298264206">
    <w:abstractNumId w:val="9"/>
  </w:num>
  <w:num w:numId="13" w16cid:durableId="801771080">
    <w:abstractNumId w:val="7"/>
  </w:num>
  <w:num w:numId="14" w16cid:durableId="1221139774">
    <w:abstractNumId w:val="6"/>
  </w:num>
  <w:num w:numId="15" w16cid:durableId="978653143">
    <w:abstractNumId w:val="5"/>
  </w:num>
  <w:num w:numId="16" w16cid:durableId="863785730">
    <w:abstractNumId w:val="4"/>
  </w:num>
  <w:num w:numId="17" w16cid:durableId="302125517">
    <w:abstractNumId w:val="8"/>
  </w:num>
  <w:num w:numId="18" w16cid:durableId="13196855">
    <w:abstractNumId w:val="3"/>
  </w:num>
  <w:num w:numId="19" w16cid:durableId="858196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1842"/>
    <w:rsid w:val="000A2FE8"/>
    <w:rsid w:val="000A37BA"/>
    <w:rsid w:val="000A627F"/>
    <w:rsid w:val="000A7C24"/>
    <w:rsid w:val="000C0781"/>
    <w:rsid w:val="000C3CE4"/>
    <w:rsid w:val="000C47C3"/>
    <w:rsid w:val="000C5D3C"/>
    <w:rsid w:val="000C634B"/>
    <w:rsid w:val="000C6673"/>
    <w:rsid w:val="000D3A46"/>
    <w:rsid w:val="000D58AB"/>
    <w:rsid w:val="000E5F79"/>
    <w:rsid w:val="000E7A70"/>
    <w:rsid w:val="0010036E"/>
    <w:rsid w:val="00100C69"/>
    <w:rsid w:val="0010209F"/>
    <w:rsid w:val="00107262"/>
    <w:rsid w:val="00107E9E"/>
    <w:rsid w:val="00110DBD"/>
    <w:rsid w:val="0011466E"/>
    <w:rsid w:val="0012015A"/>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87DBE"/>
    <w:rsid w:val="001917CC"/>
    <w:rsid w:val="00193AC6"/>
    <w:rsid w:val="00194677"/>
    <w:rsid w:val="00194C28"/>
    <w:rsid w:val="00195C8A"/>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B08"/>
    <w:rsid w:val="001D2DBF"/>
    <w:rsid w:val="001D6398"/>
    <w:rsid w:val="001E10F5"/>
    <w:rsid w:val="001E155C"/>
    <w:rsid w:val="001F0C1D"/>
    <w:rsid w:val="001F1132"/>
    <w:rsid w:val="001F1607"/>
    <w:rsid w:val="001F168B"/>
    <w:rsid w:val="001F1EFA"/>
    <w:rsid w:val="001F2CDD"/>
    <w:rsid w:val="001F5092"/>
    <w:rsid w:val="001F7ED5"/>
    <w:rsid w:val="002023F3"/>
    <w:rsid w:val="0020341E"/>
    <w:rsid w:val="00212244"/>
    <w:rsid w:val="002126DA"/>
    <w:rsid w:val="00216A87"/>
    <w:rsid w:val="00223A56"/>
    <w:rsid w:val="00234098"/>
    <w:rsid w:val="002347A2"/>
    <w:rsid w:val="00236FDD"/>
    <w:rsid w:val="00243309"/>
    <w:rsid w:val="002503F6"/>
    <w:rsid w:val="00251BA9"/>
    <w:rsid w:val="00254E27"/>
    <w:rsid w:val="00256FA3"/>
    <w:rsid w:val="002668BE"/>
    <w:rsid w:val="002675F0"/>
    <w:rsid w:val="0027014E"/>
    <w:rsid w:val="00272AEF"/>
    <w:rsid w:val="00273E91"/>
    <w:rsid w:val="00286C8A"/>
    <w:rsid w:val="002953E1"/>
    <w:rsid w:val="00297389"/>
    <w:rsid w:val="002A1779"/>
    <w:rsid w:val="002A3B00"/>
    <w:rsid w:val="002B6339"/>
    <w:rsid w:val="002B7061"/>
    <w:rsid w:val="002B7384"/>
    <w:rsid w:val="002C0FE9"/>
    <w:rsid w:val="002C4993"/>
    <w:rsid w:val="002C50AD"/>
    <w:rsid w:val="002C5177"/>
    <w:rsid w:val="002D02AF"/>
    <w:rsid w:val="002E00EE"/>
    <w:rsid w:val="002E54E0"/>
    <w:rsid w:val="002F6D95"/>
    <w:rsid w:val="003116F9"/>
    <w:rsid w:val="003172DC"/>
    <w:rsid w:val="0031767C"/>
    <w:rsid w:val="00317FC2"/>
    <w:rsid w:val="003245C3"/>
    <w:rsid w:val="0032472A"/>
    <w:rsid w:val="00326FA5"/>
    <w:rsid w:val="00327D77"/>
    <w:rsid w:val="00330DF8"/>
    <w:rsid w:val="00333BBC"/>
    <w:rsid w:val="00337F88"/>
    <w:rsid w:val="00340F4E"/>
    <w:rsid w:val="003446B6"/>
    <w:rsid w:val="00346B90"/>
    <w:rsid w:val="00351893"/>
    <w:rsid w:val="00352D49"/>
    <w:rsid w:val="0035462D"/>
    <w:rsid w:val="00360ED2"/>
    <w:rsid w:val="00372C69"/>
    <w:rsid w:val="003753A4"/>
    <w:rsid w:val="003765B8"/>
    <w:rsid w:val="0037790C"/>
    <w:rsid w:val="0038170C"/>
    <w:rsid w:val="00382E38"/>
    <w:rsid w:val="003925EB"/>
    <w:rsid w:val="0039313A"/>
    <w:rsid w:val="003962C0"/>
    <w:rsid w:val="003965A7"/>
    <w:rsid w:val="003A21A9"/>
    <w:rsid w:val="003A494A"/>
    <w:rsid w:val="003A5342"/>
    <w:rsid w:val="003A5E0C"/>
    <w:rsid w:val="003A76EC"/>
    <w:rsid w:val="003A7A36"/>
    <w:rsid w:val="003A7FD8"/>
    <w:rsid w:val="003B1E73"/>
    <w:rsid w:val="003C3971"/>
    <w:rsid w:val="003C3A86"/>
    <w:rsid w:val="003C3AAA"/>
    <w:rsid w:val="003C7730"/>
    <w:rsid w:val="003C7C68"/>
    <w:rsid w:val="003D3154"/>
    <w:rsid w:val="003E3BBC"/>
    <w:rsid w:val="003E3EEC"/>
    <w:rsid w:val="003E6672"/>
    <w:rsid w:val="003F4495"/>
    <w:rsid w:val="003F7FF8"/>
    <w:rsid w:val="00400AA2"/>
    <w:rsid w:val="00402F07"/>
    <w:rsid w:val="00406821"/>
    <w:rsid w:val="00414887"/>
    <w:rsid w:val="00420D84"/>
    <w:rsid w:val="00423334"/>
    <w:rsid w:val="00427045"/>
    <w:rsid w:val="00427687"/>
    <w:rsid w:val="0043264C"/>
    <w:rsid w:val="004345EC"/>
    <w:rsid w:val="0043628F"/>
    <w:rsid w:val="00444642"/>
    <w:rsid w:val="004454EF"/>
    <w:rsid w:val="004541CB"/>
    <w:rsid w:val="00456DFA"/>
    <w:rsid w:val="00456E70"/>
    <w:rsid w:val="00460167"/>
    <w:rsid w:val="004601A6"/>
    <w:rsid w:val="00462BFD"/>
    <w:rsid w:val="00465515"/>
    <w:rsid w:val="00472442"/>
    <w:rsid w:val="00473781"/>
    <w:rsid w:val="004767B2"/>
    <w:rsid w:val="004775AD"/>
    <w:rsid w:val="00477725"/>
    <w:rsid w:val="00482933"/>
    <w:rsid w:val="00483AA8"/>
    <w:rsid w:val="00487E41"/>
    <w:rsid w:val="004A08C7"/>
    <w:rsid w:val="004A504A"/>
    <w:rsid w:val="004B0280"/>
    <w:rsid w:val="004B4FEE"/>
    <w:rsid w:val="004B5AA3"/>
    <w:rsid w:val="004B6747"/>
    <w:rsid w:val="004C054E"/>
    <w:rsid w:val="004C0658"/>
    <w:rsid w:val="004C366B"/>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67B2"/>
    <w:rsid w:val="00516D4E"/>
    <w:rsid w:val="00517FF6"/>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794C"/>
    <w:rsid w:val="00560294"/>
    <w:rsid w:val="00561A29"/>
    <w:rsid w:val="00561C52"/>
    <w:rsid w:val="005646D5"/>
    <w:rsid w:val="005646DD"/>
    <w:rsid w:val="00565087"/>
    <w:rsid w:val="00566884"/>
    <w:rsid w:val="00566D58"/>
    <w:rsid w:val="00567B2B"/>
    <w:rsid w:val="00577850"/>
    <w:rsid w:val="005812CC"/>
    <w:rsid w:val="00583C98"/>
    <w:rsid w:val="005843B8"/>
    <w:rsid w:val="00586004"/>
    <w:rsid w:val="005860B8"/>
    <w:rsid w:val="00587048"/>
    <w:rsid w:val="00591268"/>
    <w:rsid w:val="0059132C"/>
    <w:rsid w:val="00593BFF"/>
    <w:rsid w:val="00597B11"/>
    <w:rsid w:val="00597C4E"/>
    <w:rsid w:val="005A22DD"/>
    <w:rsid w:val="005A5AED"/>
    <w:rsid w:val="005B2EEF"/>
    <w:rsid w:val="005B3AED"/>
    <w:rsid w:val="005B452B"/>
    <w:rsid w:val="005B766C"/>
    <w:rsid w:val="005C140A"/>
    <w:rsid w:val="005C2ABC"/>
    <w:rsid w:val="005C4EC1"/>
    <w:rsid w:val="005D27B0"/>
    <w:rsid w:val="005D2E01"/>
    <w:rsid w:val="005D504C"/>
    <w:rsid w:val="005D7526"/>
    <w:rsid w:val="005E022B"/>
    <w:rsid w:val="005E4BB2"/>
    <w:rsid w:val="005F1049"/>
    <w:rsid w:val="005F2F45"/>
    <w:rsid w:val="0060132E"/>
    <w:rsid w:val="00602022"/>
    <w:rsid w:val="00602AEA"/>
    <w:rsid w:val="00604569"/>
    <w:rsid w:val="006079FF"/>
    <w:rsid w:val="00607FCC"/>
    <w:rsid w:val="006116BA"/>
    <w:rsid w:val="006126C5"/>
    <w:rsid w:val="00612990"/>
    <w:rsid w:val="00613C42"/>
    <w:rsid w:val="00614FDF"/>
    <w:rsid w:val="00616E6D"/>
    <w:rsid w:val="0062088F"/>
    <w:rsid w:val="00620C37"/>
    <w:rsid w:val="0062186F"/>
    <w:rsid w:val="00631990"/>
    <w:rsid w:val="0063543D"/>
    <w:rsid w:val="006365EE"/>
    <w:rsid w:val="00641D40"/>
    <w:rsid w:val="00642823"/>
    <w:rsid w:val="00646326"/>
    <w:rsid w:val="00647114"/>
    <w:rsid w:val="00647731"/>
    <w:rsid w:val="006509B0"/>
    <w:rsid w:val="00650E6E"/>
    <w:rsid w:val="00655268"/>
    <w:rsid w:val="00657D62"/>
    <w:rsid w:val="00662390"/>
    <w:rsid w:val="0066256A"/>
    <w:rsid w:val="00664379"/>
    <w:rsid w:val="00681533"/>
    <w:rsid w:val="006856A1"/>
    <w:rsid w:val="006857B7"/>
    <w:rsid w:val="00697E4A"/>
    <w:rsid w:val="006A08BA"/>
    <w:rsid w:val="006A2A2B"/>
    <w:rsid w:val="006A323F"/>
    <w:rsid w:val="006A6AF1"/>
    <w:rsid w:val="006A728A"/>
    <w:rsid w:val="006B1A2E"/>
    <w:rsid w:val="006B2418"/>
    <w:rsid w:val="006B30D0"/>
    <w:rsid w:val="006C1667"/>
    <w:rsid w:val="006C3D95"/>
    <w:rsid w:val="006C4482"/>
    <w:rsid w:val="006C6A61"/>
    <w:rsid w:val="006D32F2"/>
    <w:rsid w:val="006D4ED4"/>
    <w:rsid w:val="006E5C86"/>
    <w:rsid w:val="006E7B94"/>
    <w:rsid w:val="006F2933"/>
    <w:rsid w:val="006F4C13"/>
    <w:rsid w:val="00701116"/>
    <w:rsid w:val="00702A60"/>
    <w:rsid w:val="007044F7"/>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7089F"/>
    <w:rsid w:val="00771170"/>
    <w:rsid w:val="00771221"/>
    <w:rsid w:val="00772885"/>
    <w:rsid w:val="007740C0"/>
    <w:rsid w:val="00774A92"/>
    <w:rsid w:val="00774DA4"/>
    <w:rsid w:val="00781F0F"/>
    <w:rsid w:val="007857D4"/>
    <w:rsid w:val="00786570"/>
    <w:rsid w:val="0079451E"/>
    <w:rsid w:val="0079484C"/>
    <w:rsid w:val="00796275"/>
    <w:rsid w:val="007976F2"/>
    <w:rsid w:val="007A028B"/>
    <w:rsid w:val="007A08BB"/>
    <w:rsid w:val="007A08D6"/>
    <w:rsid w:val="007A682E"/>
    <w:rsid w:val="007A7793"/>
    <w:rsid w:val="007B52FE"/>
    <w:rsid w:val="007B600E"/>
    <w:rsid w:val="007B6F56"/>
    <w:rsid w:val="007C45FB"/>
    <w:rsid w:val="007C4953"/>
    <w:rsid w:val="007C5C07"/>
    <w:rsid w:val="007C67DC"/>
    <w:rsid w:val="007C75B8"/>
    <w:rsid w:val="007D7E8E"/>
    <w:rsid w:val="007E067F"/>
    <w:rsid w:val="007E160E"/>
    <w:rsid w:val="007E20CD"/>
    <w:rsid w:val="007F0F4A"/>
    <w:rsid w:val="007F2A90"/>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56A02"/>
    <w:rsid w:val="00865EF0"/>
    <w:rsid w:val="0087262B"/>
    <w:rsid w:val="00875BB1"/>
    <w:rsid w:val="008768CA"/>
    <w:rsid w:val="00877768"/>
    <w:rsid w:val="00877EFC"/>
    <w:rsid w:val="0088201E"/>
    <w:rsid w:val="0088252C"/>
    <w:rsid w:val="00883180"/>
    <w:rsid w:val="008865DA"/>
    <w:rsid w:val="00886A82"/>
    <w:rsid w:val="0089178C"/>
    <w:rsid w:val="008A66D4"/>
    <w:rsid w:val="008A6D4A"/>
    <w:rsid w:val="008B50B5"/>
    <w:rsid w:val="008B76B3"/>
    <w:rsid w:val="008B7CB1"/>
    <w:rsid w:val="008C032B"/>
    <w:rsid w:val="008C0FF0"/>
    <w:rsid w:val="008C352F"/>
    <w:rsid w:val="008C35CE"/>
    <w:rsid w:val="008C384C"/>
    <w:rsid w:val="008C4967"/>
    <w:rsid w:val="008C6C59"/>
    <w:rsid w:val="008E2F7E"/>
    <w:rsid w:val="008E5367"/>
    <w:rsid w:val="008E5E16"/>
    <w:rsid w:val="008F3B42"/>
    <w:rsid w:val="008F7218"/>
    <w:rsid w:val="009006BA"/>
    <w:rsid w:val="0090271F"/>
    <w:rsid w:val="00902E23"/>
    <w:rsid w:val="00907587"/>
    <w:rsid w:val="009114D7"/>
    <w:rsid w:val="0091348E"/>
    <w:rsid w:val="00914746"/>
    <w:rsid w:val="0091477C"/>
    <w:rsid w:val="00917CCB"/>
    <w:rsid w:val="00922C47"/>
    <w:rsid w:val="00925930"/>
    <w:rsid w:val="00935305"/>
    <w:rsid w:val="00942EC2"/>
    <w:rsid w:val="00944CC6"/>
    <w:rsid w:val="00947CE8"/>
    <w:rsid w:val="00953894"/>
    <w:rsid w:val="0095521F"/>
    <w:rsid w:val="009555E9"/>
    <w:rsid w:val="009562F0"/>
    <w:rsid w:val="00956EC8"/>
    <w:rsid w:val="00962682"/>
    <w:rsid w:val="00964C07"/>
    <w:rsid w:val="0097070B"/>
    <w:rsid w:val="0097189E"/>
    <w:rsid w:val="009739DA"/>
    <w:rsid w:val="009769E5"/>
    <w:rsid w:val="00980AFA"/>
    <w:rsid w:val="00981A6A"/>
    <w:rsid w:val="00981E06"/>
    <w:rsid w:val="0099176E"/>
    <w:rsid w:val="00993FE3"/>
    <w:rsid w:val="00995786"/>
    <w:rsid w:val="009A3383"/>
    <w:rsid w:val="009A5261"/>
    <w:rsid w:val="009A5E5C"/>
    <w:rsid w:val="009A7BFC"/>
    <w:rsid w:val="009C30B6"/>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64B4"/>
    <w:rsid w:val="00A2238E"/>
    <w:rsid w:val="00A26956"/>
    <w:rsid w:val="00A27486"/>
    <w:rsid w:val="00A2765B"/>
    <w:rsid w:val="00A27F8F"/>
    <w:rsid w:val="00A344D4"/>
    <w:rsid w:val="00A41485"/>
    <w:rsid w:val="00A43070"/>
    <w:rsid w:val="00A4377D"/>
    <w:rsid w:val="00A440F7"/>
    <w:rsid w:val="00A470C0"/>
    <w:rsid w:val="00A51436"/>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3340"/>
    <w:rsid w:val="00A75523"/>
    <w:rsid w:val="00A7682A"/>
    <w:rsid w:val="00A81653"/>
    <w:rsid w:val="00A816FA"/>
    <w:rsid w:val="00A821F8"/>
    <w:rsid w:val="00A82346"/>
    <w:rsid w:val="00A85E38"/>
    <w:rsid w:val="00A92BA1"/>
    <w:rsid w:val="00A96971"/>
    <w:rsid w:val="00A96B57"/>
    <w:rsid w:val="00AA7766"/>
    <w:rsid w:val="00AB2C39"/>
    <w:rsid w:val="00AB3054"/>
    <w:rsid w:val="00AB58E6"/>
    <w:rsid w:val="00AB5FC7"/>
    <w:rsid w:val="00AB65AF"/>
    <w:rsid w:val="00AB7790"/>
    <w:rsid w:val="00AB7F08"/>
    <w:rsid w:val="00AC2304"/>
    <w:rsid w:val="00AC2457"/>
    <w:rsid w:val="00AC5B82"/>
    <w:rsid w:val="00AC6BC6"/>
    <w:rsid w:val="00AC6E82"/>
    <w:rsid w:val="00AD0782"/>
    <w:rsid w:val="00AD5DA1"/>
    <w:rsid w:val="00AE3DAA"/>
    <w:rsid w:val="00AE5570"/>
    <w:rsid w:val="00AE65E2"/>
    <w:rsid w:val="00AF057A"/>
    <w:rsid w:val="00AF3A9C"/>
    <w:rsid w:val="00AF65A9"/>
    <w:rsid w:val="00AF6E06"/>
    <w:rsid w:val="00AF74A1"/>
    <w:rsid w:val="00AF76DD"/>
    <w:rsid w:val="00B05FAA"/>
    <w:rsid w:val="00B06319"/>
    <w:rsid w:val="00B07319"/>
    <w:rsid w:val="00B11595"/>
    <w:rsid w:val="00B127AD"/>
    <w:rsid w:val="00B15449"/>
    <w:rsid w:val="00B15FB0"/>
    <w:rsid w:val="00B2247E"/>
    <w:rsid w:val="00B26045"/>
    <w:rsid w:val="00B27314"/>
    <w:rsid w:val="00B300C3"/>
    <w:rsid w:val="00B310DD"/>
    <w:rsid w:val="00B32AA3"/>
    <w:rsid w:val="00B337CA"/>
    <w:rsid w:val="00B35269"/>
    <w:rsid w:val="00B4331E"/>
    <w:rsid w:val="00B50133"/>
    <w:rsid w:val="00B517E2"/>
    <w:rsid w:val="00B52467"/>
    <w:rsid w:val="00B524A0"/>
    <w:rsid w:val="00B54456"/>
    <w:rsid w:val="00B54FF5"/>
    <w:rsid w:val="00B62FF6"/>
    <w:rsid w:val="00B6643E"/>
    <w:rsid w:val="00B70632"/>
    <w:rsid w:val="00B7588A"/>
    <w:rsid w:val="00B76339"/>
    <w:rsid w:val="00B766C8"/>
    <w:rsid w:val="00B770CB"/>
    <w:rsid w:val="00B818BB"/>
    <w:rsid w:val="00B82B65"/>
    <w:rsid w:val="00B83525"/>
    <w:rsid w:val="00B83978"/>
    <w:rsid w:val="00B8472C"/>
    <w:rsid w:val="00B910A3"/>
    <w:rsid w:val="00B910DF"/>
    <w:rsid w:val="00B91ED3"/>
    <w:rsid w:val="00B93086"/>
    <w:rsid w:val="00B979B2"/>
    <w:rsid w:val="00BA0849"/>
    <w:rsid w:val="00BA19ED"/>
    <w:rsid w:val="00BA1FFA"/>
    <w:rsid w:val="00BA43B4"/>
    <w:rsid w:val="00BA4B8D"/>
    <w:rsid w:val="00BA5308"/>
    <w:rsid w:val="00BA797D"/>
    <w:rsid w:val="00BB1E7B"/>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6E4"/>
    <w:rsid w:val="00BF1856"/>
    <w:rsid w:val="00BF2CB6"/>
    <w:rsid w:val="00BF523A"/>
    <w:rsid w:val="00BF5FD7"/>
    <w:rsid w:val="00BF6B9B"/>
    <w:rsid w:val="00BF6FA2"/>
    <w:rsid w:val="00C07332"/>
    <w:rsid w:val="00C074DD"/>
    <w:rsid w:val="00C07754"/>
    <w:rsid w:val="00C11502"/>
    <w:rsid w:val="00C1496A"/>
    <w:rsid w:val="00C14F2C"/>
    <w:rsid w:val="00C24D5F"/>
    <w:rsid w:val="00C252DA"/>
    <w:rsid w:val="00C31030"/>
    <w:rsid w:val="00C321CE"/>
    <w:rsid w:val="00C33079"/>
    <w:rsid w:val="00C33F61"/>
    <w:rsid w:val="00C45231"/>
    <w:rsid w:val="00C5175F"/>
    <w:rsid w:val="00C51C56"/>
    <w:rsid w:val="00C532F2"/>
    <w:rsid w:val="00C54DC3"/>
    <w:rsid w:val="00C54FC3"/>
    <w:rsid w:val="00C6137D"/>
    <w:rsid w:val="00C6418C"/>
    <w:rsid w:val="00C6541E"/>
    <w:rsid w:val="00C72833"/>
    <w:rsid w:val="00C76721"/>
    <w:rsid w:val="00C80F1D"/>
    <w:rsid w:val="00C8184B"/>
    <w:rsid w:val="00C83B25"/>
    <w:rsid w:val="00C9114A"/>
    <w:rsid w:val="00C93F40"/>
    <w:rsid w:val="00C9761A"/>
    <w:rsid w:val="00CA399B"/>
    <w:rsid w:val="00CA3D0C"/>
    <w:rsid w:val="00CA3F39"/>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6511"/>
    <w:rsid w:val="00D10F48"/>
    <w:rsid w:val="00D17E84"/>
    <w:rsid w:val="00D2082E"/>
    <w:rsid w:val="00D20A4B"/>
    <w:rsid w:val="00D31934"/>
    <w:rsid w:val="00D3293A"/>
    <w:rsid w:val="00D32947"/>
    <w:rsid w:val="00D3634B"/>
    <w:rsid w:val="00D37A77"/>
    <w:rsid w:val="00D413C0"/>
    <w:rsid w:val="00D476F8"/>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807F2"/>
    <w:rsid w:val="00D828D5"/>
    <w:rsid w:val="00D85976"/>
    <w:rsid w:val="00D87E00"/>
    <w:rsid w:val="00D9134D"/>
    <w:rsid w:val="00D91CA7"/>
    <w:rsid w:val="00D93358"/>
    <w:rsid w:val="00D93FDC"/>
    <w:rsid w:val="00DA092C"/>
    <w:rsid w:val="00DA1192"/>
    <w:rsid w:val="00DA7A03"/>
    <w:rsid w:val="00DB1818"/>
    <w:rsid w:val="00DB54BF"/>
    <w:rsid w:val="00DB5D88"/>
    <w:rsid w:val="00DC0B6E"/>
    <w:rsid w:val="00DC309B"/>
    <w:rsid w:val="00DC4DA2"/>
    <w:rsid w:val="00DC688A"/>
    <w:rsid w:val="00DD4C17"/>
    <w:rsid w:val="00DD5977"/>
    <w:rsid w:val="00DD5BB0"/>
    <w:rsid w:val="00DD74A5"/>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6509"/>
    <w:rsid w:val="00E225ED"/>
    <w:rsid w:val="00E23310"/>
    <w:rsid w:val="00E24BC1"/>
    <w:rsid w:val="00E24D1B"/>
    <w:rsid w:val="00E27121"/>
    <w:rsid w:val="00E34E1E"/>
    <w:rsid w:val="00E36011"/>
    <w:rsid w:val="00E44582"/>
    <w:rsid w:val="00E44DFC"/>
    <w:rsid w:val="00E51CCD"/>
    <w:rsid w:val="00E53787"/>
    <w:rsid w:val="00E5498C"/>
    <w:rsid w:val="00E63C10"/>
    <w:rsid w:val="00E66E80"/>
    <w:rsid w:val="00E7020E"/>
    <w:rsid w:val="00E71E75"/>
    <w:rsid w:val="00E72286"/>
    <w:rsid w:val="00E7644E"/>
    <w:rsid w:val="00E76B6A"/>
    <w:rsid w:val="00E77417"/>
    <w:rsid w:val="00E774C0"/>
    <w:rsid w:val="00E77645"/>
    <w:rsid w:val="00E77E7F"/>
    <w:rsid w:val="00E80252"/>
    <w:rsid w:val="00E8175A"/>
    <w:rsid w:val="00E86907"/>
    <w:rsid w:val="00EA15B0"/>
    <w:rsid w:val="00EA4A4A"/>
    <w:rsid w:val="00EA5EA7"/>
    <w:rsid w:val="00EB2888"/>
    <w:rsid w:val="00EC12A1"/>
    <w:rsid w:val="00EC43D6"/>
    <w:rsid w:val="00EC4A25"/>
    <w:rsid w:val="00EC78E3"/>
    <w:rsid w:val="00EC7AE1"/>
    <w:rsid w:val="00ED25D7"/>
    <w:rsid w:val="00ED2CE3"/>
    <w:rsid w:val="00ED5119"/>
    <w:rsid w:val="00ED6E33"/>
    <w:rsid w:val="00EE2779"/>
    <w:rsid w:val="00EE311E"/>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1CD3"/>
    <w:rsid w:val="00F22EC7"/>
    <w:rsid w:val="00F252BF"/>
    <w:rsid w:val="00F2798D"/>
    <w:rsid w:val="00F325C8"/>
    <w:rsid w:val="00F33E9B"/>
    <w:rsid w:val="00F36682"/>
    <w:rsid w:val="00F42BE8"/>
    <w:rsid w:val="00F463F6"/>
    <w:rsid w:val="00F5571F"/>
    <w:rsid w:val="00F56779"/>
    <w:rsid w:val="00F64E49"/>
    <w:rsid w:val="00F653B8"/>
    <w:rsid w:val="00F7316E"/>
    <w:rsid w:val="00F73DD7"/>
    <w:rsid w:val="00F810A2"/>
    <w:rsid w:val="00F81735"/>
    <w:rsid w:val="00F82812"/>
    <w:rsid w:val="00F82EB4"/>
    <w:rsid w:val="00F83424"/>
    <w:rsid w:val="00F86E62"/>
    <w:rsid w:val="00F9008D"/>
    <w:rsid w:val="00F90680"/>
    <w:rsid w:val="00FA1105"/>
    <w:rsid w:val="00FA1266"/>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29832-B6ED-4060-BC87-432E9D2CD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30728</Words>
  <Characters>175153</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29.501_CR0145_(Rel-18)_SBIProtoc18</cp:lastModifiedBy>
  <cp:revision>17</cp:revision>
  <cp:lastPrinted>2019-02-25T14:05:00Z</cp:lastPrinted>
  <dcterms:created xsi:type="dcterms:W3CDTF">2023-05-30T07:22:00Z</dcterms:created>
  <dcterms:modified xsi:type="dcterms:W3CDTF">2023-09-18T15:42:00Z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ies>
</file>