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72BBFCF2" w14:textId="77777777" w:rsidTr="005E4BB2">
        <w:tc>
          <w:tcPr>
            <w:tcW w:w="10423" w:type="dxa"/>
            <w:gridSpan w:val="2"/>
            <w:shd w:val="clear" w:color="auto" w:fill="auto"/>
          </w:tcPr>
          <w:p w14:paraId="0EB1231F" w14:textId="4D22D89F"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V16.</w:t>
            </w:r>
            <w:r w:rsidR="00AC603B">
              <w:rPr>
                <w:lang w:eastAsia="zh-CN"/>
              </w:rPr>
              <w:t>7</w:t>
            </w:r>
            <w:r w:rsidRPr="00E30083">
              <w:t xml:space="preserve">.0 </w:t>
            </w:r>
            <w:r w:rsidRPr="00E30083">
              <w:rPr>
                <w:sz w:val="32"/>
              </w:rPr>
              <w:t>(202</w:t>
            </w:r>
            <w:r w:rsidR="00F74C37">
              <w:rPr>
                <w:sz w:val="32"/>
              </w:rPr>
              <w:t>1</w:t>
            </w:r>
            <w:r w:rsidRPr="00E30083">
              <w:rPr>
                <w:sz w:val="32"/>
              </w:rPr>
              <w:t>-</w:t>
            </w:r>
            <w:r w:rsidR="00AC603B">
              <w:rPr>
                <w:sz w:val="32"/>
              </w:rPr>
              <w:t>06</w:t>
            </w:r>
            <w:r w:rsidRPr="00E30083">
              <w:rPr>
                <w:sz w:val="32"/>
              </w:rPr>
              <w:t>)</w:t>
            </w:r>
          </w:p>
          <w:p w14:paraId="3C9D1F06" w14:textId="77777777" w:rsidR="004F0988" w:rsidRPr="00E30083" w:rsidRDefault="004F0988" w:rsidP="00133525">
            <w:pPr>
              <w:pStyle w:val="ZA"/>
              <w:framePr w:w="0" w:hRule="auto" w:wrap="auto" w:vAnchor="margin" w:hAnchor="text" w:yAlign="inline"/>
            </w:pPr>
          </w:p>
        </w:tc>
      </w:tr>
      <w:tr w:rsidR="004F0988" w:rsidRPr="00E30083" w14:paraId="2F211BBB" w14:textId="77777777" w:rsidTr="005E4BB2">
        <w:trPr>
          <w:trHeight w:hRule="exact" w:val="1134"/>
        </w:trPr>
        <w:tc>
          <w:tcPr>
            <w:tcW w:w="10423" w:type="dxa"/>
            <w:gridSpan w:val="2"/>
            <w:shd w:val="clear" w:color="auto" w:fill="auto"/>
          </w:tcPr>
          <w:p w14:paraId="30E3D2F7"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4A31C088" w14:textId="77777777" w:rsidTr="005E4BB2">
        <w:trPr>
          <w:trHeight w:hRule="exact" w:val="3686"/>
        </w:trPr>
        <w:tc>
          <w:tcPr>
            <w:tcW w:w="10423" w:type="dxa"/>
            <w:gridSpan w:val="2"/>
            <w:shd w:val="clear" w:color="auto" w:fill="auto"/>
          </w:tcPr>
          <w:p w14:paraId="2431B225" w14:textId="77777777" w:rsidR="004F0988" w:rsidRPr="00E30083" w:rsidRDefault="004F0988" w:rsidP="00133525">
            <w:pPr>
              <w:pStyle w:val="ZT"/>
              <w:framePr w:wrap="auto" w:hAnchor="text" w:yAlign="inline"/>
            </w:pPr>
            <w:r w:rsidRPr="00E30083">
              <w:t>3rd Generation Partnership Project;</w:t>
            </w:r>
          </w:p>
          <w:p w14:paraId="218C0DC9" w14:textId="77777777" w:rsidR="00B02215" w:rsidRPr="00E30083" w:rsidRDefault="00B02215" w:rsidP="00B02215">
            <w:pPr>
              <w:pStyle w:val="ZT"/>
              <w:framePr w:wrap="auto" w:hAnchor="text" w:yAlign="inline"/>
            </w:pPr>
            <w:r w:rsidRPr="00E30083">
              <w:t>Technical Specification Group Core Network and Terminals;</w:t>
            </w:r>
          </w:p>
          <w:p w14:paraId="14F9916B" w14:textId="77777777" w:rsidR="00B02215" w:rsidRPr="00E30083" w:rsidRDefault="00B02215" w:rsidP="00B02215">
            <w:pPr>
              <w:pStyle w:val="ZT"/>
              <w:framePr w:wrap="auto" w:hAnchor="text" w:yAlign="inline"/>
            </w:pPr>
            <w:r w:rsidRPr="00E30083">
              <w:t>5G System;</w:t>
            </w:r>
          </w:p>
          <w:p w14:paraId="454C6E98" w14:textId="77777777" w:rsidR="00B02215" w:rsidRPr="00E30083" w:rsidRDefault="00B02215" w:rsidP="00B02215">
            <w:pPr>
              <w:pStyle w:val="ZT"/>
              <w:framePr w:wrap="auto" w:hAnchor="text" w:yAlign="inline"/>
            </w:pPr>
            <w:r w:rsidRPr="00E30083">
              <w:t>Network Slice Selection Services;</w:t>
            </w:r>
          </w:p>
          <w:p w14:paraId="203B83F4" w14:textId="77777777" w:rsidR="00B02215" w:rsidRPr="00E30083" w:rsidRDefault="00B02215" w:rsidP="00B02215">
            <w:pPr>
              <w:pStyle w:val="ZT"/>
              <w:framePr w:wrap="auto" w:hAnchor="text" w:yAlign="inline"/>
            </w:pPr>
            <w:r w:rsidRPr="00E30083">
              <w:t>Stage 3</w:t>
            </w:r>
          </w:p>
          <w:p w14:paraId="2641ED1A" w14:textId="77777777" w:rsidR="004F0988" w:rsidRPr="00E30083" w:rsidRDefault="00B02215" w:rsidP="00133525">
            <w:pPr>
              <w:pStyle w:val="ZT"/>
              <w:framePr w:wrap="auto" w:hAnchor="text" w:yAlign="inline"/>
              <w:rPr>
                <w:i/>
                <w:sz w:val="28"/>
              </w:rPr>
            </w:pPr>
            <w:r w:rsidRPr="00E30083">
              <w:t>(</w:t>
            </w:r>
            <w:r w:rsidRPr="00E30083">
              <w:rPr>
                <w:rStyle w:val="ZGSM"/>
              </w:rPr>
              <w:t>Release 16</w:t>
            </w:r>
            <w:r w:rsidRPr="00E30083">
              <w:t>)</w:t>
            </w:r>
          </w:p>
        </w:tc>
      </w:tr>
      <w:tr w:rsidR="00BF128E" w:rsidRPr="00E30083" w14:paraId="21EB23DA" w14:textId="77777777" w:rsidTr="005E4BB2">
        <w:tc>
          <w:tcPr>
            <w:tcW w:w="10423" w:type="dxa"/>
            <w:gridSpan w:val="2"/>
            <w:shd w:val="clear" w:color="auto" w:fill="auto"/>
          </w:tcPr>
          <w:p w14:paraId="71B4032F"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11316" w:rsidRPr="00E30083" w14:paraId="0C53F340" w14:textId="77777777" w:rsidTr="005E4BB2">
        <w:trPr>
          <w:trHeight w:hRule="exact" w:val="1531"/>
        </w:trPr>
        <w:tc>
          <w:tcPr>
            <w:tcW w:w="4883" w:type="dxa"/>
            <w:shd w:val="clear" w:color="auto" w:fill="auto"/>
          </w:tcPr>
          <w:p w14:paraId="54CB2CBF" w14:textId="4C69AA3D" w:rsidR="00311316" w:rsidRPr="00E30083" w:rsidRDefault="00311316" w:rsidP="00311316">
            <w:r>
              <w:rPr>
                <w:i/>
              </w:rPr>
              <w:pict w14:anchorId="28793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95.15pt;height:65.95pt">
                  <v:imagedata r:id="rId9" o:title="5G-logo_175px"/>
                </v:shape>
              </w:pict>
            </w:r>
          </w:p>
        </w:tc>
        <w:tc>
          <w:tcPr>
            <w:tcW w:w="5540" w:type="dxa"/>
            <w:shd w:val="clear" w:color="auto" w:fill="auto"/>
          </w:tcPr>
          <w:p w14:paraId="11809154" w14:textId="103EAEC2" w:rsidR="00311316" w:rsidRPr="00E30083" w:rsidRDefault="00311316" w:rsidP="00311316">
            <w:pPr>
              <w:jc w:val="right"/>
            </w:pPr>
            <w:bookmarkStart w:id="2" w:name="logos"/>
            <w:r>
              <w:pict w14:anchorId="0CB4D43C">
                <v:shape id="_x0000_i1052" type="#_x0000_t75" style="width:127.9pt;height:74.5pt">
                  <v:imagedata r:id="rId10" o:title="3GPP-logo_web"/>
                </v:shape>
              </w:pict>
            </w:r>
            <w:bookmarkEnd w:id="2"/>
          </w:p>
        </w:tc>
      </w:tr>
      <w:tr w:rsidR="00C074DD" w:rsidRPr="00E30083" w14:paraId="34DC51C5" w14:textId="77777777" w:rsidTr="005E4BB2">
        <w:trPr>
          <w:trHeight w:hRule="exact" w:val="5783"/>
        </w:trPr>
        <w:tc>
          <w:tcPr>
            <w:tcW w:w="10423" w:type="dxa"/>
            <w:gridSpan w:val="2"/>
            <w:shd w:val="clear" w:color="auto" w:fill="auto"/>
          </w:tcPr>
          <w:p w14:paraId="0BA7866A" w14:textId="77777777" w:rsidR="00C074DD" w:rsidRPr="00E30083" w:rsidRDefault="00C074DD" w:rsidP="00B02215"/>
        </w:tc>
      </w:tr>
      <w:tr w:rsidR="00C074DD" w:rsidRPr="00E30083" w14:paraId="489D1655" w14:textId="77777777" w:rsidTr="005E4BB2">
        <w:trPr>
          <w:cantSplit/>
          <w:trHeight w:hRule="exact" w:val="964"/>
        </w:trPr>
        <w:tc>
          <w:tcPr>
            <w:tcW w:w="10423" w:type="dxa"/>
            <w:gridSpan w:val="2"/>
            <w:shd w:val="clear" w:color="auto" w:fill="auto"/>
          </w:tcPr>
          <w:p w14:paraId="0339D46D" w14:textId="77777777" w:rsidR="00C074DD" w:rsidRPr="00E30083" w:rsidRDefault="00C074DD" w:rsidP="00C074DD">
            <w:pPr>
              <w:rPr>
                <w:sz w:val="16"/>
              </w:rPr>
            </w:pPr>
            <w:bookmarkStart w:id="3"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3"/>
          </w:p>
          <w:p w14:paraId="5C97159D" w14:textId="77777777" w:rsidR="00C074DD" w:rsidRPr="00E30083" w:rsidRDefault="00C074DD" w:rsidP="00C074DD">
            <w:pPr>
              <w:pStyle w:val="ZV"/>
              <w:framePr w:w="0" w:wrap="auto" w:vAnchor="margin" w:hAnchor="text" w:yAlign="inline"/>
            </w:pPr>
          </w:p>
          <w:p w14:paraId="2B2514D6" w14:textId="77777777" w:rsidR="00C074DD" w:rsidRPr="00E30083" w:rsidRDefault="00C074DD" w:rsidP="00C074DD">
            <w:pPr>
              <w:rPr>
                <w:sz w:val="16"/>
              </w:rPr>
            </w:pPr>
          </w:p>
        </w:tc>
      </w:tr>
      <w:bookmarkEnd w:id="0"/>
    </w:tbl>
    <w:p w14:paraId="4D6E84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6AC4FD2D" w14:textId="77777777" w:rsidTr="00133525">
        <w:trPr>
          <w:trHeight w:hRule="exact" w:val="5670"/>
        </w:trPr>
        <w:tc>
          <w:tcPr>
            <w:tcW w:w="10423" w:type="dxa"/>
            <w:shd w:val="clear" w:color="auto" w:fill="auto"/>
          </w:tcPr>
          <w:p w14:paraId="23D984B6" w14:textId="77777777" w:rsidR="00E16509" w:rsidRPr="00E30083" w:rsidRDefault="00E16509" w:rsidP="00E16509">
            <w:pPr>
              <w:pStyle w:val="Guidance"/>
            </w:pPr>
            <w:bookmarkStart w:id="4" w:name="page2"/>
          </w:p>
        </w:tc>
      </w:tr>
      <w:tr w:rsidR="00E16509" w:rsidRPr="00E30083" w14:paraId="3C279D43" w14:textId="77777777" w:rsidTr="00C074DD">
        <w:trPr>
          <w:trHeight w:hRule="exact" w:val="5387"/>
        </w:trPr>
        <w:tc>
          <w:tcPr>
            <w:tcW w:w="10423" w:type="dxa"/>
            <w:shd w:val="clear" w:color="auto" w:fill="auto"/>
          </w:tcPr>
          <w:p w14:paraId="223196FE" w14:textId="77777777" w:rsidR="00E16509" w:rsidRPr="00E30083" w:rsidRDefault="00E16509" w:rsidP="00133525">
            <w:pPr>
              <w:pStyle w:val="FP"/>
              <w:spacing w:after="240"/>
              <w:ind w:left="2835" w:right="2835"/>
              <w:jc w:val="center"/>
              <w:rPr>
                <w:rFonts w:ascii="Arial" w:hAnsi="Arial"/>
                <w:b/>
                <w:i/>
              </w:rPr>
            </w:pPr>
            <w:bookmarkStart w:id="5" w:name="coords3gpp"/>
            <w:r w:rsidRPr="00E30083">
              <w:rPr>
                <w:rFonts w:ascii="Arial" w:hAnsi="Arial"/>
                <w:b/>
                <w:i/>
              </w:rPr>
              <w:t>3GPP</w:t>
            </w:r>
          </w:p>
          <w:p w14:paraId="637A5AA0" w14:textId="77777777" w:rsidR="00E16509" w:rsidRPr="00E30083" w:rsidRDefault="00E16509" w:rsidP="00133525">
            <w:pPr>
              <w:pStyle w:val="FP"/>
              <w:pBdr>
                <w:bottom w:val="single" w:sz="6" w:space="1" w:color="auto"/>
              </w:pBdr>
              <w:ind w:left="2835" w:right="2835"/>
              <w:jc w:val="center"/>
            </w:pPr>
            <w:r w:rsidRPr="00E30083">
              <w:t>Postal address</w:t>
            </w:r>
          </w:p>
          <w:p w14:paraId="67F3897C" w14:textId="77777777" w:rsidR="00E16509" w:rsidRPr="00E30083" w:rsidRDefault="00E16509" w:rsidP="00133525">
            <w:pPr>
              <w:pStyle w:val="FP"/>
              <w:ind w:left="2835" w:right="2835"/>
              <w:jc w:val="center"/>
              <w:rPr>
                <w:rFonts w:ascii="Arial" w:hAnsi="Arial"/>
                <w:sz w:val="18"/>
              </w:rPr>
            </w:pPr>
          </w:p>
          <w:p w14:paraId="04EE4054"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432687AB"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382F8AF5"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12F298B2"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7FD8A746"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359614A1"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5"/>
          </w:p>
          <w:p w14:paraId="59A2230D" w14:textId="77777777" w:rsidR="00E16509" w:rsidRPr="00E30083" w:rsidRDefault="00E16509" w:rsidP="00133525"/>
        </w:tc>
      </w:tr>
      <w:tr w:rsidR="00E16509" w:rsidRPr="00E30083" w14:paraId="34E087EF" w14:textId="77777777" w:rsidTr="00C074DD">
        <w:tc>
          <w:tcPr>
            <w:tcW w:w="10423" w:type="dxa"/>
            <w:shd w:val="clear" w:color="auto" w:fill="auto"/>
            <w:vAlign w:val="bottom"/>
          </w:tcPr>
          <w:p w14:paraId="56C8F0A0" w14:textId="77777777" w:rsidR="00E16509" w:rsidRPr="00E30083" w:rsidRDefault="00E16509" w:rsidP="00133525">
            <w:pPr>
              <w:pStyle w:val="FP"/>
              <w:pBdr>
                <w:bottom w:val="single" w:sz="6" w:space="1" w:color="auto"/>
              </w:pBdr>
              <w:spacing w:after="240"/>
              <w:jc w:val="center"/>
              <w:rPr>
                <w:rFonts w:ascii="Arial" w:hAnsi="Arial"/>
                <w:b/>
                <w:i/>
                <w:noProof/>
              </w:rPr>
            </w:pPr>
            <w:bookmarkStart w:id="6" w:name="copyrightNotification"/>
            <w:r w:rsidRPr="00E30083">
              <w:rPr>
                <w:rFonts w:ascii="Arial" w:hAnsi="Arial"/>
                <w:b/>
                <w:i/>
                <w:noProof/>
              </w:rPr>
              <w:t>Copyright Notification</w:t>
            </w:r>
          </w:p>
          <w:p w14:paraId="75C4096E"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7CAAC2F5" w14:textId="77777777" w:rsidR="00E16509" w:rsidRPr="00E30083" w:rsidRDefault="00E16509" w:rsidP="00133525">
            <w:pPr>
              <w:pStyle w:val="FP"/>
              <w:jc w:val="center"/>
              <w:rPr>
                <w:noProof/>
              </w:rPr>
            </w:pPr>
          </w:p>
          <w:p w14:paraId="3E0636E7" w14:textId="3043A471"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056336">
              <w:rPr>
                <w:noProof/>
                <w:sz w:val="18"/>
              </w:rPr>
              <w:t>1</w:t>
            </w:r>
            <w:r w:rsidRPr="00E30083">
              <w:rPr>
                <w:noProof/>
                <w:sz w:val="18"/>
              </w:rPr>
              <w:t>, 3GPP Organizational Partners (ARIB, ATIS, CCSA, ETSI, TSDSI, TTA, TTC).</w:t>
            </w:r>
            <w:bookmarkStart w:id="7" w:name="copyrightaddon"/>
            <w:bookmarkEnd w:id="7"/>
          </w:p>
          <w:p w14:paraId="0F75062D" w14:textId="77777777" w:rsidR="00E16509" w:rsidRPr="00E30083" w:rsidRDefault="00E16509" w:rsidP="00133525">
            <w:pPr>
              <w:pStyle w:val="FP"/>
              <w:jc w:val="center"/>
              <w:rPr>
                <w:noProof/>
                <w:sz w:val="18"/>
              </w:rPr>
            </w:pPr>
            <w:r w:rsidRPr="00E30083">
              <w:rPr>
                <w:noProof/>
                <w:sz w:val="18"/>
              </w:rPr>
              <w:t>All rights reserved.</w:t>
            </w:r>
          </w:p>
          <w:p w14:paraId="177AA00D" w14:textId="77777777" w:rsidR="00E16509" w:rsidRPr="00E30083" w:rsidRDefault="00E16509" w:rsidP="00E16509">
            <w:pPr>
              <w:pStyle w:val="FP"/>
              <w:rPr>
                <w:noProof/>
                <w:sz w:val="18"/>
              </w:rPr>
            </w:pPr>
          </w:p>
          <w:p w14:paraId="565AD2EF"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755B0E3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413D2354"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6"/>
          </w:p>
          <w:p w14:paraId="61813524" w14:textId="77777777" w:rsidR="00E16509" w:rsidRPr="00E30083" w:rsidRDefault="00E16509" w:rsidP="00133525"/>
        </w:tc>
      </w:tr>
      <w:bookmarkEnd w:id="4"/>
    </w:tbl>
    <w:p w14:paraId="24CBBE35" w14:textId="77777777" w:rsidR="00080512" w:rsidRPr="004D3578" w:rsidRDefault="00080512">
      <w:pPr>
        <w:pStyle w:val="TT"/>
      </w:pPr>
      <w:r w:rsidRPr="004D3578">
        <w:br w:type="page"/>
      </w:r>
      <w:bookmarkStart w:id="8" w:name="tableOfContents"/>
      <w:bookmarkEnd w:id="8"/>
      <w:r w:rsidRPr="004D3578">
        <w:lastRenderedPageBreak/>
        <w:t>Contents</w:t>
      </w:r>
    </w:p>
    <w:p w14:paraId="7EB5123E" w14:textId="784141FD" w:rsidR="00311316" w:rsidRDefault="00DB5E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11316">
        <w:t>Foreword</w:t>
      </w:r>
      <w:r w:rsidR="00311316">
        <w:tab/>
      </w:r>
      <w:r w:rsidR="00311316">
        <w:fldChar w:fldCharType="begin" w:fldLock="1"/>
      </w:r>
      <w:r w:rsidR="00311316">
        <w:instrText xml:space="preserve"> PAGEREF _Toc74989963 \h </w:instrText>
      </w:r>
      <w:r w:rsidR="00311316">
        <w:fldChar w:fldCharType="separate"/>
      </w:r>
      <w:r w:rsidR="00311316">
        <w:t>6</w:t>
      </w:r>
      <w:r w:rsidR="00311316">
        <w:fldChar w:fldCharType="end"/>
      </w:r>
    </w:p>
    <w:p w14:paraId="0389DAE0" w14:textId="3A364BBC" w:rsidR="00311316" w:rsidRDefault="0031131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_Toc74989964 \h </w:instrText>
      </w:r>
      <w:r>
        <w:fldChar w:fldCharType="separate"/>
      </w:r>
      <w:r>
        <w:t>7</w:t>
      </w:r>
      <w:r>
        <w:fldChar w:fldCharType="end"/>
      </w:r>
    </w:p>
    <w:p w14:paraId="5A9E6AB6" w14:textId="69A54733" w:rsidR="00311316" w:rsidRDefault="0031131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_Toc74989965 \h </w:instrText>
      </w:r>
      <w:r>
        <w:fldChar w:fldCharType="separate"/>
      </w:r>
      <w:r>
        <w:t>7</w:t>
      </w:r>
      <w:r>
        <w:fldChar w:fldCharType="end"/>
      </w:r>
    </w:p>
    <w:p w14:paraId="0A70AFD2" w14:textId="264196F0" w:rsidR="00311316" w:rsidRDefault="0031131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_Toc74989966 \h </w:instrText>
      </w:r>
      <w:r>
        <w:fldChar w:fldCharType="separate"/>
      </w:r>
      <w:r>
        <w:t>8</w:t>
      </w:r>
      <w:r>
        <w:fldChar w:fldCharType="end"/>
      </w:r>
    </w:p>
    <w:p w14:paraId="2015CDC1" w14:textId="7D36AF74" w:rsidR="00311316" w:rsidRDefault="0031131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_Toc74989967 \h </w:instrText>
      </w:r>
      <w:r>
        <w:fldChar w:fldCharType="separate"/>
      </w:r>
      <w:r>
        <w:t>8</w:t>
      </w:r>
      <w:r>
        <w:fldChar w:fldCharType="end"/>
      </w:r>
    </w:p>
    <w:p w14:paraId="7F831D02" w14:textId="29FDF124" w:rsidR="00311316" w:rsidRDefault="0031131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_Toc74989968 \h </w:instrText>
      </w:r>
      <w:r>
        <w:fldChar w:fldCharType="separate"/>
      </w:r>
      <w:r>
        <w:t>8</w:t>
      </w:r>
      <w:r>
        <w:fldChar w:fldCharType="end"/>
      </w:r>
    </w:p>
    <w:p w14:paraId="63FCC2E5" w14:textId="38CF2E77" w:rsidR="00311316" w:rsidRDefault="0031131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_Toc74989969 \h </w:instrText>
      </w:r>
      <w:r>
        <w:fldChar w:fldCharType="separate"/>
      </w:r>
      <w:r>
        <w:t>8</w:t>
      </w:r>
      <w:r>
        <w:fldChar w:fldCharType="end"/>
      </w:r>
    </w:p>
    <w:p w14:paraId="72CDBE0E" w14:textId="7768587F" w:rsidR="00311316" w:rsidRDefault="0031131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_Toc74989970 \h </w:instrText>
      </w:r>
      <w:r>
        <w:fldChar w:fldCharType="separate"/>
      </w:r>
      <w:r>
        <w:t>8</w:t>
      </w:r>
      <w:r>
        <w:fldChar w:fldCharType="end"/>
      </w:r>
    </w:p>
    <w:p w14:paraId="5A010A62" w14:textId="15B6EF27" w:rsidR="00311316" w:rsidRDefault="0031131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_Toc74989971 \h </w:instrText>
      </w:r>
      <w:r>
        <w:fldChar w:fldCharType="separate"/>
      </w:r>
      <w:r>
        <w:t>9</w:t>
      </w:r>
      <w:r>
        <w:fldChar w:fldCharType="end"/>
      </w:r>
    </w:p>
    <w:p w14:paraId="74F82FA2" w14:textId="503976AB" w:rsidR="00311316" w:rsidRDefault="0031131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_Toc74989972 \h </w:instrText>
      </w:r>
      <w:r>
        <w:fldChar w:fldCharType="separate"/>
      </w:r>
      <w:r>
        <w:t>9</w:t>
      </w:r>
      <w:r>
        <w:fldChar w:fldCharType="end"/>
      </w:r>
    </w:p>
    <w:p w14:paraId="7048587A" w14:textId="28567C27" w:rsidR="00311316" w:rsidRDefault="0031131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_Toc74989973 \h </w:instrText>
      </w:r>
      <w:r>
        <w:fldChar w:fldCharType="separate"/>
      </w:r>
      <w:r>
        <w:t>9</w:t>
      </w:r>
      <w:r>
        <w:fldChar w:fldCharType="end"/>
      </w:r>
    </w:p>
    <w:p w14:paraId="22773FA0" w14:textId="668F9705" w:rsidR="00311316" w:rsidRDefault="0031131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_Toc74989974 \h </w:instrText>
      </w:r>
      <w:r>
        <w:fldChar w:fldCharType="separate"/>
      </w:r>
      <w:r>
        <w:t>9</w:t>
      </w:r>
      <w:r>
        <w:fldChar w:fldCharType="end"/>
      </w:r>
    </w:p>
    <w:p w14:paraId="53D0A7FA" w14:textId="7623BAA3" w:rsidR="00311316" w:rsidRDefault="0031131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_Toc74989975 \h </w:instrText>
      </w:r>
      <w:r>
        <w:fldChar w:fldCharType="separate"/>
      </w:r>
      <w:r>
        <w:t>9</w:t>
      </w:r>
      <w:r>
        <w:fldChar w:fldCharType="end"/>
      </w:r>
    </w:p>
    <w:p w14:paraId="06C90D45" w14:textId="78485ECB" w:rsidR="00311316" w:rsidRDefault="0031131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_Toc74989976 \h </w:instrText>
      </w:r>
      <w:r>
        <w:fldChar w:fldCharType="separate"/>
      </w:r>
      <w:r>
        <w:t>9</w:t>
      </w:r>
      <w:r>
        <w:fldChar w:fldCharType="end"/>
      </w:r>
    </w:p>
    <w:p w14:paraId="6A0ED5AC" w14:textId="545F1327" w:rsidR="00311316" w:rsidRDefault="0031131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_Toc74989977 \h </w:instrText>
      </w:r>
      <w:r>
        <w:fldChar w:fldCharType="separate"/>
      </w:r>
      <w:r>
        <w:t>9</w:t>
      </w:r>
      <w:r>
        <w:fldChar w:fldCharType="end"/>
      </w:r>
    </w:p>
    <w:p w14:paraId="56281DDF" w14:textId="4BC8EA8C" w:rsidR="00311316" w:rsidRDefault="0031131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_Toc74989978 \h </w:instrText>
      </w:r>
      <w:r>
        <w:fldChar w:fldCharType="separate"/>
      </w:r>
      <w:r>
        <w:t>9</w:t>
      </w:r>
      <w:r>
        <w:fldChar w:fldCharType="end"/>
      </w:r>
    </w:p>
    <w:p w14:paraId="5C0ECD8D" w14:textId="15BD5EEB" w:rsidR="00311316" w:rsidRDefault="0031131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service operation of Nnssf_NSSelection service</w:t>
      </w:r>
      <w:r>
        <w:tab/>
      </w:r>
      <w:r>
        <w:fldChar w:fldCharType="begin" w:fldLock="1"/>
      </w:r>
      <w:r>
        <w:instrText xml:space="preserve"> PAGEREF _Toc74989979 \h </w:instrText>
      </w:r>
      <w:r>
        <w:fldChar w:fldCharType="separate"/>
      </w:r>
      <w:r>
        <w:t>10</w:t>
      </w:r>
      <w:r>
        <w:fldChar w:fldCharType="end"/>
      </w:r>
    </w:p>
    <w:p w14:paraId="3EF07663" w14:textId="7EF5D126" w:rsidR="00311316" w:rsidRDefault="0031131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_Toc74989980 \h </w:instrText>
      </w:r>
      <w:r>
        <w:fldChar w:fldCharType="separate"/>
      </w:r>
      <w:r>
        <w:t>11</w:t>
      </w:r>
      <w:r>
        <w:fldChar w:fldCharType="end"/>
      </w:r>
    </w:p>
    <w:p w14:paraId="29FA777A" w14:textId="58A73AB6" w:rsidR="00311316" w:rsidRDefault="00311316">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C92BC8">
        <w:rPr>
          <w:rFonts w:cs="Arial"/>
          <w:lang w:eastAsia="zh-CN"/>
        </w:rPr>
        <w:t>UE configuration update procedure</w:t>
      </w:r>
      <w:r>
        <w:tab/>
      </w:r>
      <w:r>
        <w:fldChar w:fldCharType="begin" w:fldLock="1"/>
      </w:r>
      <w:r>
        <w:instrText xml:space="preserve"> PAGEREF _Toc74989981 \h </w:instrText>
      </w:r>
      <w:r>
        <w:fldChar w:fldCharType="separate"/>
      </w:r>
      <w:r>
        <w:t>12</w:t>
      </w:r>
      <w:r>
        <w:fldChar w:fldCharType="end"/>
      </w:r>
    </w:p>
    <w:p w14:paraId="08C6500D" w14:textId="5DB68B3F" w:rsidR="00311316" w:rsidRDefault="0031131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_Toc74989982 \h </w:instrText>
      </w:r>
      <w:r>
        <w:fldChar w:fldCharType="separate"/>
      </w:r>
      <w:r>
        <w:t>12</w:t>
      </w:r>
      <w:r>
        <w:fldChar w:fldCharType="end"/>
      </w:r>
    </w:p>
    <w:p w14:paraId="3AF9B633" w14:textId="763708DE" w:rsidR="00311316" w:rsidRDefault="0031131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_Toc74989983 \h </w:instrText>
      </w:r>
      <w:r>
        <w:fldChar w:fldCharType="separate"/>
      </w:r>
      <w:r>
        <w:t>12</w:t>
      </w:r>
      <w:r>
        <w:fldChar w:fldCharType="end"/>
      </w:r>
    </w:p>
    <w:p w14:paraId="18CF9434" w14:textId="136A93A0" w:rsidR="00311316" w:rsidRDefault="0031131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_Toc74989984 \h </w:instrText>
      </w:r>
      <w:r>
        <w:fldChar w:fldCharType="separate"/>
      </w:r>
      <w:r>
        <w:t>13</w:t>
      </w:r>
      <w:r>
        <w:fldChar w:fldCharType="end"/>
      </w:r>
    </w:p>
    <w:p w14:paraId="6E7541EA" w14:textId="47B81380" w:rsidR="00311316" w:rsidRDefault="0031131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_Toc74989985 \h </w:instrText>
      </w:r>
      <w:r>
        <w:fldChar w:fldCharType="separate"/>
      </w:r>
      <w:r>
        <w:t>13</w:t>
      </w:r>
      <w:r>
        <w:fldChar w:fldCharType="end"/>
      </w:r>
    </w:p>
    <w:p w14:paraId="236EA299" w14:textId="0A83CBAF" w:rsidR="00311316" w:rsidRDefault="0031131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_Toc74989986 \h </w:instrText>
      </w:r>
      <w:r>
        <w:fldChar w:fldCharType="separate"/>
      </w:r>
      <w:r>
        <w:t>13</w:t>
      </w:r>
      <w:r>
        <w:fldChar w:fldCharType="end"/>
      </w:r>
    </w:p>
    <w:p w14:paraId="66609355" w14:textId="215B110E" w:rsidR="00311316" w:rsidRDefault="00311316">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_Toc74989987 \h </w:instrText>
      </w:r>
      <w:r>
        <w:fldChar w:fldCharType="separate"/>
      </w:r>
      <w:r>
        <w:t>13</w:t>
      </w:r>
      <w:r>
        <w:fldChar w:fldCharType="end"/>
      </w:r>
    </w:p>
    <w:p w14:paraId="22011639" w14:textId="2D848A30" w:rsidR="00311316" w:rsidRDefault="00311316">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_Toc74989988 \h </w:instrText>
      </w:r>
      <w:r>
        <w:fldChar w:fldCharType="separate"/>
      </w:r>
      <w:r>
        <w:t>14</w:t>
      </w:r>
      <w:r>
        <w:fldChar w:fldCharType="end"/>
      </w:r>
    </w:p>
    <w:p w14:paraId="1EBE433A" w14:textId="0B0DEFBD" w:rsidR="00311316" w:rsidRDefault="00311316">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_Toc74989989 \h </w:instrText>
      </w:r>
      <w:r>
        <w:fldChar w:fldCharType="separate"/>
      </w:r>
      <w:r>
        <w:t>14</w:t>
      </w:r>
      <w:r>
        <w:fldChar w:fldCharType="end"/>
      </w:r>
    </w:p>
    <w:p w14:paraId="0425DC98" w14:textId="77BB9CD3" w:rsidR="00311316" w:rsidRDefault="00311316">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_Toc74989990 \h </w:instrText>
      </w:r>
      <w:r>
        <w:fldChar w:fldCharType="separate"/>
      </w:r>
      <w:r>
        <w:t>14</w:t>
      </w:r>
      <w:r>
        <w:fldChar w:fldCharType="end"/>
      </w:r>
    </w:p>
    <w:p w14:paraId="3B8C6280" w14:textId="6BED8AEF" w:rsidR="00311316" w:rsidRDefault="00311316">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_Toc74989991 \h </w:instrText>
      </w:r>
      <w:r>
        <w:fldChar w:fldCharType="separate"/>
      </w:r>
      <w:r>
        <w:t>15</w:t>
      </w:r>
      <w:r>
        <w:fldChar w:fldCharType="end"/>
      </w:r>
    </w:p>
    <w:p w14:paraId="13AB9395" w14:textId="4770A9D6" w:rsidR="00311316" w:rsidRDefault="00311316">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_Toc74989992 \h </w:instrText>
      </w:r>
      <w:r>
        <w:fldChar w:fldCharType="separate"/>
      </w:r>
      <w:r>
        <w:t>15</w:t>
      </w:r>
      <w:r>
        <w:fldChar w:fldCharType="end"/>
      </w:r>
    </w:p>
    <w:p w14:paraId="38496EC1" w14:textId="1BD3711E" w:rsidR="00311316" w:rsidRDefault="00311316">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_Toc74989993 \h </w:instrText>
      </w:r>
      <w:r>
        <w:fldChar w:fldCharType="separate"/>
      </w:r>
      <w:r>
        <w:t>16</w:t>
      </w:r>
      <w:r>
        <w:fldChar w:fldCharType="end"/>
      </w:r>
    </w:p>
    <w:p w14:paraId="742AC1B8" w14:textId="4FA76599" w:rsidR="00311316" w:rsidRDefault="00311316">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_Toc74989994 \h </w:instrText>
      </w:r>
      <w:r>
        <w:fldChar w:fldCharType="separate"/>
      </w:r>
      <w:r>
        <w:t>16</w:t>
      </w:r>
      <w:r>
        <w:fldChar w:fldCharType="end"/>
      </w:r>
    </w:p>
    <w:p w14:paraId="2756A75B" w14:textId="6F547517" w:rsidR="00311316" w:rsidRDefault="00311316">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_Toc74989995 \h </w:instrText>
      </w:r>
      <w:r>
        <w:fldChar w:fldCharType="separate"/>
      </w:r>
      <w:r>
        <w:t>16</w:t>
      </w:r>
      <w:r>
        <w:fldChar w:fldCharType="end"/>
      </w:r>
    </w:p>
    <w:p w14:paraId="425F1D1C" w14:textId="50913B13" w:rsidR="00311316" w:rsidRDefault="00311316">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_Toc74989996 \h </w:instrText>
      </w:r>
      <w:r>
        <w:fldChar w:fldCharType="separate"/>
      </w:r>
      <w:r>
        <w:t>16</w:t>
      </w:r>
      <w:r>
        <w:fldChar w:fldCharType="end"/>
      </w:r>
    </w:p>
    <w:p w14:paraId="55EC86D9" w14:textId="1E84A047" w:rsidR="00311316" w:rsidRDefault="00311316">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Options Service Operation</w:t>
      </w:r>
      <w:r>
        <w:tab/>
      </w:r>
      <w:r>
        <w:fldChar w:fldCharType="begin" w:fldLock="1"/>
      </w:r>
      <w:r>
        <w:instrText xml:space="preserve"> PAGEREF _Toc74989997 \h </w:instrText>
      </w:r>
      <w:r>
        <w:fldChar w:fldCharType="separate"/>
      </w:r>
      <w:r>
        <w:t>17</w:t>
      </w:r>
      <w:r>
        <w:fldChar w:fldCharType="end"/>
      </w:r>
    </w:p>
    <w:p w14:paraId="6DFE1E34" w14:textId="3416F0FA" w:rsidR="00311316" w:rsidRDefault="00311316">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_Toc74989998 \h </w:instrText>
      </w:r>
      <w:r>
        <w:fldChar w:fldCharType="separate"/>
      </w:r>
      <w:r>
        <w:t>17</w:t>
      </w:r>
      <w:r>
        <w:fldChar w:fldCharType="end"/>
      </w:r>
    </w:p>
    <w:p w14:paraId="48D995E5" w14:textId="5BA07747" w:rsidR="00311316" w:rsidRDefault="0031131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_Toc74989999 \h </w:instrText>
      </w:r>
      <w:r>
        <w:fldChar w:fldCharType="separate"/>
      </w:r>
      <w:r>
        <w:t>17</w:t>
      </w:r>
      <w:r>
        <w:fldChar w:fldCharType="end"/>
      </w:r>
    </w:p>
    <w:p w14:paraId="5E584656" w14:textId="650A9381" w:rsidR="00311316" w:rsidRDefault="0031131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_Toc74990000 \h </w:instrText>
      </w:r>
      <w:r>
        <w:fldChar w:fldCharType="separate"/>
      </w:r>
      <w:r>
        <w:t>17</w:t>
      </w:r>
      <w:r>
        <w:fldChar w:fldCharType="end"/>
      </w:r>
    </w:p>
    <w:p w14:paraId="7B8F2A67" w14:textId="4B08D145" w:rsidR="00311316" w:rsidRDefault="0031131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_Toc74990001 \h </w:instrText>
      </w:r>
      <w:r>
        <w:fldChar w:fldCharType="separate"/>
      </w:r>
      <w:r>
        <w:t>17</w:t>
      </w:r>
      <w:r>
        <w:fldChar w:fldCharType="end"/>
      </w:r>
    </w:p>
    <w:p w14:paraId="3E5AB777" w14:textId="44C6994D" w:rsidR="00311316" w:rsidRDefault="0031131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_Toc74990002 \h </w:instrText>
      </w:r>
      <w:r>
        <w:fldChar w:fldCharType="separate"/>
      </w:r>
      <w:r>
        <w:t>18</w:t>
      </w:r>
      <w:r>
        <w:fldChar w:fldCharType="end"/>
      </w:r>
    </w:p>
    <w:p w14:paraId="393D286C" w14:textId="77390178" w:rsidR="00311316" w:rsidRDefault="0031131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_Toc74990003 \h </w:instrText>
      </w:r>
      <w:r>
        <w:fldChar w:fldCharType="separate"/>
      </w:r>
      <w:r>
        <w:t>18</w:t>
      </w:r>
      <w:r>
        <w:fldChar w:fldCharType="end"/>
      </w:r>
    </w:p>
    <w:p w14:paraId="7A44890E" w14:textId="4B7D6A24" w:rsidR="00311316" w:rsidRDefault="0031131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_Toc74990004 \h </w:instrText>
      </w:r>
      <w:r>
        <w:fldChar w:fldCharType="separate"/>
      </w:r>
      <w:r>
        <w:t>18</w:t>
      </w:r>
      <w:r>
        <w:fldChar w:fldCharType="end"/>
      </w:r>
    </w:p>
    <w:p w14:paraId="324AC56A" w14:textId="001839F3" w:rsidR="00311316" w:rsidRDefault="0031131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_Toc74990005 \h </w:instrText>
      </w:r>
      <w:r>
        <w:fldChar w:fldCharType="separate"/>
      </w:r>
      <w:r>
        <w:t>18</w:t>
      </w:r>
      <w:r>
        <w:fldChar w:fldCharType="end"/>
      </w:r>
    </w:p>
    <w:p w14:paraId="79843990" w14:textId="0805C7CE" w:rsidR="00311316" w:rsidRDefault="0031131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_Toc74990006 \h </w:instrText>
      </w:r>
      <w:r>
        <w:fldChar w:fldCharType="separate"/>
      </w:r>
      <w:r>
        <w:t>18</w:t>
      </w:r>
      <w:r>
        <w:fldChar w:fldCharType="end"/>
      </w:r>
    </w:p>
    <w:p w14:paraId="60A14325" w14:textId="1ABC1631" w:rsidR="00311316" w:rsidRDefault="00311316">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_Toc74990007 \h </w:instrText>
      </w:r>
      <w:r>
        <w:fldChar w:fldCharType="separate"/>
      </w:r>
      <w:r>
        <w:t>18</w:t>
      </w:r>
      <w:r>
        <w:fldChar w:fldCharType="end"/>
      </w:r>
    </w:p>
    <w:p w14:paraId="2599C9C5" w14:textId="386518FA" w:rsidR="00311316" w:rsidRDefault="0031131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_Toc74990008 \h </w:instrText>
      </w:r>
      <w:r>
        <w:fldChar w:fldCharType="separate"/>
      </w:r>
      <w:r>
        <w:t>18</w:t>
      </w:r>
      <w:r>
        <w:fldChar w:fldCharType="end"/>
      </w:r>
    </w:p>
    <w:p w14:paraId="17DE508D" w14:textId="66EBE33C" w:rsidR="00311316" w:rsidRDefault="0031131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_Toc74990009 \h </w:instrText>
      </w:r>
      <w:r>
        <w:fldChar w:fldCharType="separate"/>
      </w:r>
      <w:r>
        <w:t>18</w:t>
      </w:r>
      <w:r>
        <w:fldChar w:fldCharType="end"/>
      </w:r>
    </w:p>
    <w:p w14:paraId="46C4FDB9" w14:textId="170C242D" w:rsidR="00311316" w:rsidRDefault="0031131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w:t>
      </w:r>
      <w:r>
        <w:tab/>
      </w:r>
      <w:r>
        <w:fldChar w:fldCharType="begin" w:fldLock="1"/>
      </w:r>
      <w:r>
        <w:instrText xml:space="preserve"> PAGEREF _Toc74990010 \h </w:instrText>
      </w:r>
      <w:r>
        <w:fldChar w:fldCharType="separate"/>
      </w:r>
      <w:r>
        <w:t>19</w:t>
      </w:r>
      <w:r>
        <w:fldChar w:fldCharType="end"/>
      </w:r>
    </w:p>
    <w:p w14:paraId="0E468D82" w14:textId="78A19842" w:rsidR="00311316" w:rsidRDefault="0031131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_Toc74990011 \h </w:instrText>
      </w:r>
      <w:r>
        <w:fldChar w:fldCharType="separate"/>
      </w:r>
      <w:r>
        <w:t>19</w:t>
      </w:r>
      <w:r>
        <w:fldChar w:fldCharType="end"/>
      </w:r>
    </w:p>
    <w:p w14:paraId="43AF6BE6" w14:textId="294B053B" w:rsidR="00311316" w:rsidRDefault="0031131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_Toc74990012 \h </w:instrText>
      </w:r>
      <w:r>
        <w:fldChar w:fldCharType="separate"/>
      </w:r>
      <w:r>
        <w:t>19</w:t>
      </w:r>
      <w:r>
        <w:fldChar w:fldCharType="end"/>
      </w:r>
    </w:p>
    <w:p w14:paraId="3BCB2ED2" w14:textId="152FC2AE" w:rsidR="00311316" w:rsidRDefault="0031131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_Toc74990013 \h </w:instrText>
      </w:r>
      <w:r>
        <w:fldChar w:fldCharType="separate"/>
      </w:r>
      <w:r>
        <w:t>19</w:t>
      </w:r>
      <w:r>
        <w:fldChar w:fldCharType="end"/>
      </w:r>
    </w:p>
    <w:p w14:paraId="7CD00713" w14:textId="5D352C3E" w:rsidR="00311316" w:rsidRDefault="00311316">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_Toc74990014 \h </w:instrText>
      </w:r>
      <w:r>
        <w:fldChar w:fldCharType="separate"/>
      </w:r>
      <w:r>
        <w:t>19</w:t>
      </w:r>
      <w:r>
        <w:fldChar w:fldCharType="end"/>
      </w:r>
    </w:p>
    <w:p w14:paraId="53AC6D78" w14:textId="11C26BB5" w:rsidR="00311316" w:rsidRDefault="0031131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_Toc74990015 \h </w:instrText>
      </w:r>
      <w:r>
        <w:fldChar w:fldCharType="separate"/>
      </w:r>
      <w:r>
        <w:t>22</w:t>
      </w:r>
      <w:r>
        <w:fldChar w:fldCharType="end"/>
      </w:r>
    </w:p>
    <w:p w14:paraId="18F08151" w14:textId="2E6A211C" w:rsidR="00311316" w:rsidRDefault="00311316">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_Toc74990016 \h </w:instrText>
      </w:r>
      <w:r>
        <w:fldChar w:fldCharType="separate"/>
      </w:r>
      <w:r>
        <w:t>22</w:t>
      </w:r>
      <w:r>
        <w:fldChar w:fldCharType="end"/>
      </w:r>
    </w:p>
    <w:p w14:paraId="5D9DC968" w14:textId="1E805AB8" w:rsidR="00311316" w:rsidRDefault="0031131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_Toc74990017 \h </w:instrText>
      </w:r>
      <w:r>
        <w:fldChar w:fldCharType="separate"/>
      </w:r>
      <w:r>
        <w:t>22</w:t>
      </w:r>
      <w:r>
        <w:fldChar w:fldCharType="end"/>
      </w:r>
    </w:p>
    <w:p w14:paraId="0944717A" w14:textId="475D83A1" w:rsidR="00311316" w:rsidRDefault="0031131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_Toc74990018 \h </w:instrText>
      </w:r>
      <w:r>
        <w:fldChar w:fldCharType="separate"/>
      </w:r>
      <w:r>
        <w:t>22</w:t>
      </w:r>
      <w:r>
        <w:fldChar w:fldCharType="end"/>
      </w:r>
    </w:p>
    <w:p w14:paraId="21C20EDE" w14:textId="68B39CA9" w:rsidR="00311316" w:rsidRDefault="0031131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_Toc74990019 \h </w:instrText>
      </w:r>
      <w:r>
        <w:fldChar w:fldCharType="separate"/>
      </w:r>
      <w:r>
        <w:t>22</w:t>
      </w:r>
      <w:r>
        <w:fldChar w:fldCharType="end"/>
      </w:r>
    </w:p>
    <w:p w14:paraId="2CC1214F" w14:textId="07CE3816" w:rsidR="00311316" w:rsidRDefault="00311316">
      <w:pPr>
        <w:pStyle w:val="TOC4"/>
        <w:rPr>
          <w:rFonts w:asciiTheme="minorHAnsi" w:eastAsiaTheme="minorEastAsia" w:hAnsiTheme="minorHAnsi" w:cstheme="minorBidi"/>
          <w:sz w:val="22"/>
          <w:szCs w:val="22"/>
          <w:lang w:eastAsia="en-GB"/>
        </w:rPr>
      </w:pPr>
      <w:r w:rsidRPr="00C92BC8">
        <w:rPr>
          <w:lang w:val="en-US"/>
        </w:rPr>
        <w:t>6.1.6.2</w:t>
      </w:r>
      <w:r>
        <w:rPr>
          <w:rFonts w:asciiTheme="minorHAnsi" w:eastAsiaTheme="minorEastAsia" w:hAnsiTheme="minorHAnsi" w:cstheme="minorBidi"/>
          <w:sz w:val="22"/>
          <w:szCs w:val="22"/>
          <w:lang w:eastAsia="en-GB"/>
        </w:rPr>
        <w:tab/>
      </w:r>
      <w:r w:rsidRPr="00C92BC8">
        <w:rPr>
          <w:lang w:val="en-US"/>
        </w:rPr>
        <w:t>Structured data types</w:t>
      </w:r>
      <w:r>
        <w:tab/>
      </w:r>
      <w:r>
        <w:fldChar w:fldCharType="begin" w:fldLock="1"/>
      </w:r>
      <w:r>
        <w:instrText xml:space="preserve"> PAGEREF _Toc74990020 \h </w:instrText>
      </w:r>
      <w:r>
        <w:fldChar w:fldCharType="separate"/>
      </w:r>
      <w:r>
        <w:t>23</w:t>
      </w:r>
      <w:r>
        <w:fldChar w:fldCharType="end"/>
      </w:r>
    </w:p>
    <w:p w14:paraId="08279231" w14:textId="1720F884" w:rsidR="00311316" w:rsidRDefault="0031131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_Toc74990021 \h </w:instrText>
      </w:r>
      <w:r>
        <w:fldChar w:fldCharType="separate"/>
      </w:r>
      <w:r>
        <w:t>23</w:t>
      </w:r>
      <w:r>
        <w:fldChar w:fldCharType="end"/>
      </w:r>
    </w:p>
    <w:p w14:paraId="71202802" w14:textId="6838EF4D" w:rsidR="00311316" w:rsidRDefault="0031131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_Toc74990022 \h </w:instrText>
      </w:r>
      <w:r>
        <w:fldChar w:fldCharType="separate"/>
      </w:r>
      <w:r>
        <w:t>24</w:t>
      </w:r>
      <w:r>
        <w:fldChar w:fldCharType="end"/>
      </w:r>
    </w:p>
    <w:p w14:paraId="79ABB621" w14:textId="205FE88A" w:rsidR="00311316" w:rsidRDefault="0031131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_Toc74990023 \h </w:instrText>
      </w:r>
      <w:r>
        <w:fldChar w:fldCharType="separate"/>
      </w:r>
      <w:r>
        <w:t>26</w:t>
      </w:r>
      <w:r>
        <w:fldChar w:fldCharType="end"/>
      </w:r>
    </w:p>
    <w:p w14:paraId="4B771549" w14:textId="00577A79" w:rsidR="00311316" w:rsidRDefault="00311316">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_Toc74990024 \h </w:instrText>
      </w:r>
      <w:r>
        <w:fldChar w:fldCharType="separate"/>
      </w:r>
      <w:r>
        <w:t>27</w:t>
      </w:r>
      <w:r>
        <w:fldChar w:fldCharType="end"/>
      </w:r>
    </w:p>
    <w:p w14:paraId="327870C1" w14:textId="487155E8" w:rsidR="00311316" w:rsidRDefault="00311316">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_Toc74990025 \h </w:instrText>
      </w:r>
      <w:r>
        <w:fldChar w:fldCharType="separate"/>
      </w:r>
      <w:r>
        <w:t>27</w:t>
      </w:r>
      <w:r>
        <w:fldChar w:fldCharType="end"/>
      </w:r>
    </w:p>
    <w:p w14:paraId="518A70C8" w14:textId="151450AC" w:rsidR="00311316" w:rsidRDefault="00311316">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_Toc74990026 \h </w:instrText>
      </w:r>
      <w:r>
        <w:fldChar w:fldCharType="separate"/>
      </w:r>
      <w:r>
        <w:t>27</w:t>
      </w:r>
      <w:r>
        <w:fldChar w:fldCharType="end"/>
      </w:r>
    </w:p>
    <w:p w14:paraId="47158C3C" w14:textId="13C2B73D" w:rsidR="00311316" w:rsidRDefault="00311316">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_Toc74990027 \h </w:instrText>
      </w:r>
      <w:r>
        <w:fldChar w:fldCharType="separate"/>
      </w:r>
      <w:r>
        <w:t>27</w:t>
      </w:r>
      <w:r>
        <w:fldChar w:fldCharType="end"/>
      </w:r>
    </w:p>
    <w:p w14:paraId="20B1C300" w14:textId="78CD5BE8" w:rsidR="00311316" w:rsidRDefault="00311316">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_Toc74990028 \h </w:instrText>
      </w:r>
      <w:r>
        <w:fldChar w:fldCharType="separate"/>
      </w:r>
      <w:r>
        <w:t>27</w:t>
      </w:r>
      <w:r>
        <w:fldChar w:fldCharType="end"/>
      </w:r>
    </w:p>
    <w:p w14:paraId="5E928B60" w14:textId="15A6F273" w:rsidR="00311316" w:rsidRDefault="00311316">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_Toc74990029 \h </w:instrText>
      </w:r>
      <w:r>
        <w:fldChar w:fldCharType="separate"/>
      </w:r>
      <w:r>
        <w:t>28</w:t>
      </w:r>
      <w:r>
        <w:fldChar w:fldCharType="end"/>
      </w:r>
    </w:p>
    <w:p w14:paraId="36F9BA71" w14:textId="458CFAF3" w:rsidR="00311316" w:rsidRDefault="00311316">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_Toc74990030 \h </w:instrText>
      </w:r>
      <w:r>
        <w:fldChar w:fldCharType="separate"/>
      </w:r>
      <w:r>
        <w:t>28</w:t>
      </w:r>
      <w:r>
        <w:fldChar w:fldCharType="end"/>
      </w:r>
    </w:p>
    <w:p w14:paraId="25724F5A" w14:textId="72C4B488" w:rsidR="00311316" w:rsidRDefault="00311316">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_Toc74990031 \h </w:instrText>
      </w:r>
      <w:r>
        <w:fldChar w:fldCharType="separate"/>
      </w:r>
      <w:r>
        <w:t>30</w:t>
      </w:r>
      <w:r>
        <w:fldChar w:fldCharType="end"/>
      </w:r>
    </w:p>
    <w:p w14:paraId="2D5B026B" w14:textId="607C4BE0" w:rsidR="00311316" w:rsidRDefault="00311316">
      <w:pPr>
        <w:pStyle w:val="TOC5"/>
        <w:rPr>
          <w:rFonts w:asciiTheme="minorHAnsi" w:eastAsiaTheme="minorEastAsia" w:hAnsiTheme="minorHAnsi" w:cstheme="minorBidi"/>
          <w:sz w:val="22"/>
          <w:szCs w:val="22"/>
          <w:lang w:eastAsia="en-GB"/>
        </w:rPr>
      </w:pPr>
      <w:r>
        <w:rPr>
          <w:lang w:eastAsia="zh-CN"/>
        </w:rPr>
        <w:t>6</w:t>
      </w:r>
      <w:r>
        <w:t>.1.6.2.</w:t>
      </w:r>
      <w:r>
        <w:rPr>
          <w:lang w:eastAsia="zh-CN"/>
        </w:rPr>
        <w:t>12</w:t>
      </w:r>
      <w:r>
        <w:rPr>
          <w:rFonts w:asciiTheme="minorHAnsi" w:eastAsiaTheme="minorEastAsia" w:hAnsiTheme="minorHAnsi" w:cstheme="minorBidi"/>
          <w:sz w:val="22"/>
          <w:szCs w:val="22"/>
          <w:lang w:eastAsia="en-GB"/>
        </w:rPr>
        <w:tab/>
      </w:r>
      <w:r>
        <w:t>Type: Configured</w:t>
      </w:r>
      <w:r>
        <w:rPr>
          <w:lang w:eastAsia="zh-CN"/>
        </w:rPr>
        <w:t>Snssai</w:t>
      </w:r>
      <w:r>
        <w:tab/>
      </w:r>
      <w:r>
        <w:fldChar w:fldCharType="begin" w:fldLock="1"/>
      </w:r>
      <w:r>
        <w:instrText xml:space="preserve"> PAGEREF _Toc74990032 \h </w:instrText>
      </w:r>
      <w:r>
        <w:fldChar w:fldCharType="separate"/>
      </w:r>
      <w:r>
        <w:t>30</w:t>
      </w:r>
      <w:r>
        <w:fldChar w:fldCharType="end"/>
      </w:r>
    </w:p>
    <w:p w14:paraId="17788ABB" w14:textId="1212E7C6" w:rsidR="00311316" w:rsidRDefault="00311316">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_Toc74990033 \h </w:instrText>
      </w:r>
      <w:r>
        <w:fldChar w:fldCharType="separate"/>
      </w:r>
      <w:r>
        <w:t>31</w:t>
      </w:r>
      <w:r>
        <w:fldChar w:fldCharType="end"/>
      </w:r>
    </w:p>
    <w:p w14:paraId="066EE2D5" w14:textId="119C98FF" w:rsidR="00311316" w:rsidRDefault="00311316">
      <w:pPr>
        <w:pStyle w:val="TOC4"/>
        <w:rPr>
          <w:rFonts w:asciiTheme="minorHAnsi" w:eastAsiaTheme="minorEastAsia" w:hAnsiTheme="minorHAnsi" w:cstheme="minorBidi"/>
          <w:sz w:val="22"/>
          <w:szCs w:val="22"/>
          <w:lang w:eastAsia="en-GB"/>
        </w:rPr>
      </w:pPr>
      <w:r w:rsidRPr="00C92BC8">
        <w:rPr>
          <w:lang w:val="en-US"/>
        </w:rPr>
        <w:t>6.1.6.3</w:t>
      </w:r>
      <w:r>
        <w:rPr>
          <w:rFonts w:asciiTheme="minorHAnsi" w:eastAsiaTheme="minorEastAsia" w:hAnsiTheme="minorHAnsi" w:cstheme="minorBidi"/>
          <w:sz w:val="22"/>
          <w:szCs w:val="22"/>
          <w:lang w:eastAsia="en-GB"/>
        </w:rPr>
        <w:tab/>
      </w:r>
      <w:r w:rsidRPr="00C92BC8">
        <w:rPr>
          <w:lang w:val="en-US"/>
        </w:rPr>
        <w:t>Simple data types and enumerations</w:t>
      </w:r>
      <w:r>
        <w:tab/>
      </w:r>
      <w:r>
        <w:fldChar w:fldCharType="begin" w:fldLock="1"/>
      </w:r>
      <w:r>
        <w:instrText xml:space="preserve"> PAGEREF _Toc74990034 \h </w:instrText>
      </w:r>
      <w:r>
        <w:fldChar w:fldCharType="separate"/>
      </w:r>
      <w:r>
        <w:t>31</w:t>
      </w:r>
      <w:r>
        <w:fldChar w:fldCharType="end"/>
      </w:r>
    </w:p>
    <w:p w14:paraId="6700B003" w14:textId="47556BF4" w:rsidR="00311316" w:rsidRDefault="0031131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_Toc74990035 \h </w:instrText>
      </w:r>
      <w:r>
        <w:fldChar w:fldCharType="separate"/>
      </w:r>
      <w:r>
        <w:t>31</w:t>
      </w:r>
      <w:r>
        <w:fldChar w:fldCharType="end"/>
      </w:r>
    </w:p>
    <w:p w14:paraId="206D4A7E" w14:textId="675CFAE0" w:rsidR="00311316" w:rsidRDefault="0031131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_Toc74990036 \h </w:instrText>
      </w:r>
      <w:r>
        <w:fldChar w:fldCharType="separate"/>
      </w:r>
      <w:r>
        <w:t>31</w:t>
      </w:r>
      <w:r>
        <w:fldChar w:fldCharType="end"/>
      </w:r>
    </w:p>
    <w:p w14:paraId="1BCF90BA" w14:textId="75E41649" w:rsidR="00311316" w:rsidRDefault="0031131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_Toc74990037 \h </w:instrText>
      </w:r>
      <w:r>
        <w:fldChar w:fldCharType="separate"/>
      </w:r>
      <w:r>
        <w:t>31</w:t>
      </w:r>
      <w:r>
        <w:fldChar w:fldCharType="end"/>
      </w:r>
    </w:p>
    <w:p w14:paraId="04EFF7F4" w14:textId="6528E259" w:rsidR="00311316" w:rsidRDefault="00311316">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_Toc74990038 \h </w:instrText>
      </w:r>
      <w:r>
        <w:fldChar w:fldCharType="separate"/>
      </w:r>
      <w:r>
        <w:t>32</w:t>
      </w:r>
      <w:r>
        <w:fldChar w:fldCharType="end"/>
      </w:r>
    </w:p>
    <w:p w14:paraId="050810F4" w14:textId="3C820FD6" w:rsidR="00311316" w:rsidRDefault="0031131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_Toc74990039 \h </w:instrText>
      </w:r>
      <w:r>
        <w:fldChar w:fldCharType="separate"/>
      </w:r>
      <w:r>
        <w:t>32</w:t>
      </w:r>
      <w:r>
        <w:fldChar w:fldCharType="end"/>
      </w:r>
    </w:p>
    <w:p w14:paraId="217F14CB" w14:textId="49FA17D9" w:rsidR="00311316" w:rsidRDefault="0031131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_Toc74990040 \h </w:instrText>
      </w:r>
      <w:r>
        <w:fldChar w:fldCharType="separate"/>
      </w:r>
      <w:r>
        <w:t>32</w:t>
      </w:r>
      <w:r>
        <w:fldChar w:fldCharType="end"/>
      </w:r>
    </w:p>
    <w:p w14:paraId="234D7369" w14:textId="4B8496CA" w:rsidR="00311316" w:rsidRDefault="0031131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_Toc74990041 \h </w:instrText>
      </w:r>
      <w:r>
        <w:fldChar w:fldCharType="separate"/>
      </w:r>
      <w:r>
        <w:t>32</w:t>
      </w:r>
      <w:r>
        <w:fldChar w:fldCharType="end"/>
      </w:r>
    </w:p>
    <w:p w14:paraId="6D513771" w14:textId="2C02E3F4" w:rsidR="00311316" w:rsidRDefault="0031131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_Toc74990042 \h </w:instrText>
      </w:r>
      <w:r>
        <w:fldChar w:fldCharType="separate"/>
      </w:r>
      <w:r>
        <w:t>32</w:t>
      </w:r>
      <w:r>
        <w:fldChar w:fldCharType="end"/>
      </w:r>
    </w:p>
    <w:p w14:paraId="5FC8E202" w14:textId="38FEF5D0" w:rsidR="00311316" w:rsidRDefault="00311316">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_Toc74990043 \h </w:instrText>
      </w:r>
      <w:r>
        <w:fldChar w:fldCharType="separate"/>
      </w:r>
      <w:r>
        <w:t>32</w:t>
      </w:r>
      <w:r>
        <w:fldChar w:fldCharType="end"/>
      </w:r>
    </w:p>
    <w:p w14:paraId="38935F96" w14:textId="4C62AB92" w:rsidR="00311316" w:rsidRDefault="00311316">
      <w:pPr>
        <w:pStyle w:val="TOC3"/>
        <w:rPr>
          <w:rFonts w:asciiTheme="minorHAnsi" w:eastAsiaTheme="minorEastAsia" w:hAnsiTheme="minorHAnsi" w:cstheme="minorBidi"/>
          <w:sz w:val="22"/>
          <w:szCs w:val="22"/>
          <w:lang w:eastAsia="en-GB"/>
        </w:rPr>
      </w:pPr>
      <w:r w:rsidRPr="00C92BC8">
        <w:rPr>
          <w:lang w:val="en-US"/>
        </w:rPr>
        <w:t>6.1.9</w:t>
      </w:r>
      <w:r>
        <w:rPr>
          <w:rFonts w:asciiTheme="minorHAnsi" w:eastAsiaTheme="minorEastAsia" w:hAnsiTheme="minorHAnsi" w:cstheme="minorBidi"/>
          <w:sz w:val="22"/>
          <w:szCs w:val="22"/>
          <w:lang w:eastAsia="en-GB"/>
        </w:rPr>
        <w:tab/>
      </w:r>
      <w:r w:rsidRPr="00C92BC8">
        <w:rPr>
          <w:lang w:val="en-US"/>
        </w:rPr>
        <w:t>Security</w:t>
      </w:r>
      <w:r>
        <w:tab/>
      </w:r>
      <w:r>
        <w:fldChar w:fldCharType="begin" w:fldLock="1"/>
      </w:r>
      <w:r>
        <w:instrText xml:space="preserve"> PAGEREF _Toc74990044 \h </w:instrText>
      </w:r>
      <w:r>
        <w:fldChar w:fldCharType="separate"/>
      </w:r>
      <w:r>
        <w:t>33</w:t>
      </w:r>
      <w:r>
        <w:fldChar w:fldCharType="end"/>
      </w:r>
    </w:p>
    <w:p w14:paraId="08C6D6CF" w14:textId="2D80A6A0" w:rsidR="00311316" w:rsidRDefault="00311316">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_Toc74990045 \h </w:instrText>
      </w:r>
      <w:r>
        <w:fldChar w:fldCharType="separate"/>
      </w:r>
      <w:r>
        <w:t>33</w:t>
      </w:r>
      <w:r>
        <w:fldChar w:fldCharType="end"/>
      </w:r>
    </w:p>
    <w:p w14:paraId="4F2B8A75" w14:textId="3442DE57" w:rsidR="00311316" w:rsidRDefault="0031131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_Toc74990046 \h </w:instrText>
      </w:r>
      <w:r>
        <w:fldChar w:fldCharType="separate"/>
      </w:r>
      <w:r>
        <w:t>33</w:t>
      </w:r>
      <w:r>
        <w:fldChar w:fldCharType="end"/>
      </w:r>
    </w:p>
    <w:p w14:paraId="546B7A60" w14:textId="39798EC2" w:rsidR="00311316" w:rsidRDefault="00311316">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_Toc74990047 \h </w:instrText>
      </w:r>
      <w:r>
        <w:fldChar w:fldCharType="separate"/>
      </w:r>
      <w:r>
        <w:t>33</w:t>
      </w:r>
      <w:r>
        <w:fldChar w:fldCharType="end"/>
      </w:r>
    </w:p>
    <w:p w14:paraId="3A42A6D7" w14:textId="0F55314D" w:rsidR="00311316" w:rsidRDefault="0031131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_Toc74990048 \h </w:instrText>
      </w:r>
      <w:r>
        <w:fldChar w:fldCharType="separate"/>
      </w:r>
      <w:r>
        <w:t>34</w:t>
      </w:r>
      <w:r>
        <w:fldChar w:fldCharType="end"/>
      </w:r>
    </w:p>
    <w:p w14:paraId="2A076A83" w14:textId="407B6891" w:rsidR="00311316" w:rsidRDefault="0031131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_Toc74990049 \h </w:instrText>
      </w:r>
      <w:r>
        <w:fldChar w:fldCharType="separate"/>
      </w:r>
      <w:r>
        <w:t>34</w:t>
      </w:r>
      <w:r>
        <w:fldChar w:fldCharType="end"/>
      </w:r>
    </w:p>
    <w:p w14:paraId="798DE659" w14:textId="4ECEECB9" w:rsidR="00311316" w:rsidRDefault="0031131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_Toc74990050 \h </w:instrText>
      </w:r>
      <w:r>
        <w:fldChar w:fldCharType="separate"/>
      </w:r>
      <w:r>
        <w:t>34</w:t>
      </w:r>
      <w:r>
        <w:fldChar w:fldCharType="end"/>
      </w:r>
    </w:p>
    <w:p w14:paraId="53CADE77" w14:textId="78A61D6B" w:rsidR="00311316" w:rsidRDefault="0031131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_Toc74990051 \h </w:instrText>
      </w:r>
      <w:r>
        <w:fldChar w:fldCharType="separate"/>
      </w:r>
      <w:r>
        <w:t>34</w:t>
      </w:r>
      <w:r>
        <w:fldChar w:fldCharType="end"/>
      </w:r>
    </w:p>
    <w:p w14:paraId="28C55812" w14:textId="79AC0BCD" w:rsidR="00311316" w:rsidRDefault="0031131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_Toc74990052 \h </w:instrText>
      </w:r>
      <w:r>
        <w:fldChar w:fldCharType="separate"/>
      </w:r>
      <w:r>
        <w:t>34</w:t>
      </w:r>
      <w:r>
        <w:fldChar w:fldCharType="end"/>
      </w:r>
    </w:p>
    <w:p w14:paraId="35D0600A" w14:textId="7113EA99" w:rsidR="00311316" w:rsidRDefault="00311316">
      <w:pPr>
        <w:pStyle w:val="TOC5"/>
        <w:rPr>
          <w:rFonts w:asciiTheme="minorHAnsi" w:eastAsiaTheme="minorEastAsia" w:hAnsiTheme="minorHAnsi" w:cstheme="minorBidi"/>
          <w:sz w:val="22"/>
          <w:szCs w:val="22"/>
          <w:lang w:eastAsia="en-GB"/>
        </w:rPr>
      </w:pPr>
      <w:r w:rsidRPr="00C92BC8">
        <w:rPr>
          <w:lang w:val="en-US"/>
        </w:rPr>
        <w:t>6.2.2.2.3</w:t>
      </w:r>
      <w:r>
        <w:rPr>
          <w:rFonts w:asciiTheme="minorHAnsi" w:eastAsiaTheme="minorEastAsia" w:hAnsiTheme="minorHAnsi" w:cstheme="minorBidi"/>
          <w:sz w:val="22"/>
          <w:szCs w:val="22"/>
          <w:lang w:eastAsia="en-GB"/>
        </w:rPr>
        <w:tab/>
      </w:r>
      <w:r w:rsidRPr="00C92BC8">
        <w:rPr>
          <w:lang w:val="en-US"/>
        </w:rPr>
        <w:t>Accept-Encoding</w:t>
      </w:r>
      <w:r>
        <w:tab/>
      </w:r>
      <w:r>
        <w:fldChar w:fldCharType="begin" w:fldLock="1"/>
      </w:r>
      <w:r>
        <w:instrText xml:space="preserve"> PAGEREF _Toc74990053 \h </w:instrText>
      </w:r>
      <w:r>
        <w:fldChar w:fldCharType="separate"/>
      </w:r>
      <w:r>
        <w:t>34</w:t>
      </w:r>
      <w:r>
        <w:fldChar w:fldCharType="end"/>
      </w:r>
    </w:p>
    <w:p w14:paraId="16012DA3" w14:textId="2C598FAC" w:rsidR="00311316" w:rsidRDefault="0031131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_Toc74990054 \h </w:instrText>
      </w:r>
      <w:r>
        <w:fldChar w:fldCharType="separate"/>
      </w:r>
      <w:r>
        <w:t>34</w:t>
      </w:r>
      <w:r>
        <w:fldChar w:fldCharType="end"/>
      </w:r>
    </w:p>
    <w:p w14:paraId="46407D10" w14:textId="035D20A4" w:rsidR="00311316" w:rsidRDefault="00311316">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_Toc74990055 \h </w:instrText>
      </w:r>
      <w:r>
        <w:fldChar w:fldCharType="separate"/>
      </w:r>
      <w:r>
        <w:t>34</w:t>
      </w:r>
      <w:r>
        <w:fldChar w:fldCharType="end"/>
      </w:r>
    </w:p>
    <w:p w14:paraId="330AA727" w14:textId="2ADE4F36" w:rsidR="00311316" w:rsidRDefault="0031131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_Toc74990056 \h </w:instrText>
      </w:r>
      <w:r>
        <w:fldChar w:fldCharType="separate"/>
      </w:r>
      <w:r>
        <w:t>35</w:t>
      </w:r>
      <w:r>
        <w:fldChar w:fldCharType="end"/>
      </w:r>
    </w:p>
    <w:p w14:paraId="3ABB62ED" w14:textId="6F7DFC64" w:rsidR="00311316" w:rsidRDefault="0031131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_Toc74990057 \h </w:instrText>
      </w:r>
      <w:r>
        <w:fldChar w:fldCharType="separate"/>
      </w:r>
      <w:r>
        <w:t>35</w:t>
      </w:r>
      <w:r>
        <w:fldChar w:fldCharType="end"/>
      </w:r>
    </w:p>
    <w:p w14:paraId="41CEFD2F" w14:textId="24BDB3D4" w:rsidR="00311316" w:rsidRDefault="0031131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C92BC8">
        <w:rPr>
          <w:lang w:val="fr-FR"/>
        </w:rPr>
        <w:t>Document</w:t>
      </w:r>
      <w:r>
        <w:tab/>
      </w:r>
      <w:r>
        <w:fldChar w:fldCharType="begin" w:fldLock="1"/>
      </w:r>
      <w:r>
        <w:instrText xml:space="preserve"> PAGEREF _Toc74990058 \h </w:instrText>
      </w:r>
      <w:r>
        <w:fldChar w:fldCharType="separate"/>
      </w:r>
      <w:r>
        <w:t>36</w:t>
      </w:r>
      <w:r>
        <w:fldChar w:fldCharType="end"/>
      </w:r>
    </w:p>
    <w:p w14:paraId="3CD3BACF" w14:textId="7E384D57" w:rsidR="00311316" w:rsidRDefault="00311316">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_Toc74990059 \h </w:instrText>
      </w:r>
      <w:r>
        <w:fldChar w:fldCharType="separate"/>
      </w:r>
      <w:r>
        <w:t>36</w:t>
      </w:r>
      <w:r>
        <w:fldChar w:fldCharType="end"/>
      </w:r>
    </w:p>
    <w:p w14:paraId="21B25CA9" w14:textId="1FBEC9BE" w:rsidR="00311316" w:rsidRDefault="00311316">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_Toc74990060 \h </w:instrText>
      </w:r>
      <w:r>
        <w:fldChar w:fldCharType="separate"/>
      </w:r>
      <w:r>
        <w:t>36</w:t>
      </w:r>
      <w:r>
        <w:fldChar w:fldCharType="end"/>
      </w:r>
    </w:p>
    <w:p w14:paraId="5299817B" w14:textId="0EC98D5A" w:rsidR="00311316" w:rsidRDefault="00311316">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_Toc74990061 \h </w:instrText>
      </w:r>
      <w:r>
        <w:fldChar w:fldCharType="separate"/>
      </w:r>
      <w:r>
        <w:t>36</w:t>
      </w:r>
      <w:r>
        <w:fldChar w:fldCharType="end"/>
      </w:r>
    </w:p>
    <w:p w14:paraId="66092D77" w14:textId="3683451A" w:rsidR="00311316" w:rsidRDefault="00311316">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_Toc74990062 \h </w:instrText>
      </w:r>
      <w:r>
        <w:fldChar w:fldCharType="separate"/>
      </w:r>
      <w:r>
        <w:t>36</w:t>
      </w:r>
      <w:r>
        <w:fldChar w:fldCharType="end"/>
      </w:r>
    </w:p>
    <w:p w14:paraId="092209A6" w14:textId="3506997F" w:rsidR="00311316" w:rsidRDefault="00311316">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_Toc74990063 \h </w:instrText>
      </w:r>
      <w:r>
        <w:fldChar w:fldCharType="separate"/>
      </w:r>
      <w:r>
        <w:t>38</w:t>
      </w:r>
      <w:r>
        <w:fldChar w:fldCharType="end"/>
      </w:r>
    </w:p>
    <w:p w14:paraId="79D8C97E" w14:textId="675913AC" w:rsidR="00311316" w:rsidRDefault="00311316">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_Toc74990064 \h </w:instrText>
      </w:r>
      <w:r>
        <w:fldChar w:fldCharType="separate"/>
      </w:r>
      <w:r>
        <w:t>40</w:t>
      </w:r>
      <w:r>
        <w:fldChar w:fldCharType="end"/>
      </w:r>
    </w:p>
    <w:p w14:paraId="0CB6DCB7" w14:textId="48633B94" w:rsidR="00311316" w:rsidRDefault="0031131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_Toc74990065 \h </w:instrText>
      </w:r>
      <w:r>
        <w:fldChar w:fldCharType="separate"/>
      </w:r>
      <w:r>
        <w:t>41</w:t>
      </w:r>
      <w:r>
        <w:fldChar w:fldCharType="end"/>
      </w:r>
    </w:p>
    <w:p w14:paraId="5E3E085C" w14:textId="7CF1FC2D" w:rsidR="00311316" w:rsidRDefault="00311316">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_Toc74990066 \h </w:instrText>
      </w:r>
      <w:r>
        <w:fldChar w:fldCharType="separate"/>
      </w:r>
      <w:r>
        <w:t>41</w:t>
      </w:r>
      <w:r>
        <w:fldChar w:fldCharType="end"/>
      </w:r>
    </w:p>
    <w:p w14:paraId="0CD38DE3" w14:textId="269E1C73" w:rsidR="00311316" w:rsidRDefault="00311316">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_Toc74990067 \h </w:instrText>
      </w:r>
      <w:r>
        <w:fldChar w:fldCharType="separate"/>
      </w:r>
      <w:r>
        <w:t>41</w:t>
      </w:r>
      <w:r>
        <w:fldChar w:fldCharType="end"/>
      </w:r>
    </w:p>
    <w:p w14:paraId="2AF6F67D" w14:textId="4F49E8E2" w:rsidR="00311316" w:rsidRDefault="00311316">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_Toc74990068 \h </w:instrText>
      </w:r>
      <w:r>
        <w:fldChar w:fldCharType="separate"/>
      </w:r>
      <w:r>
        <w:t>41</w:t>
      </w:r>
      <w:r>
        <w:fldChar w:fldCharType="end"/>
      </w:r>
    </w:p>
    <w:p w14:paraId="5F5AD5A7" w14:textId="10A665E8" w:rsidR="00311316" w:rsidRDefault="00311316">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_Toc74990069 \h </w:instrText>
      </w:r>
      <w:r>
        <w:fldChar w:fldCharType="separate"/>
      </w:r>
      <w:r>
        <w:t>41</w:t>
      </w:r>
      <w:r>
        <w:fldChar w:fldCharType="end"/>
      </w:r>
    </w:p>
    <w:p w14:paraId="3AC34302" w14:textId="494DF120" w:rsidR="00311316" w:rsidRDefault="0031131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_Toc74990070 \h </w:instrText>
      </w:r>
      <w:r>
        <w:fldChar w:fldCharType="separate"/>
      </w:r>
      <w:r>
        <w:t>43</w:t>
      </w:r>
      <w:r>
        <w:fldChar w:fldCharType="end"/>
      </w:r>
    </w:p>
    <w:p w14:paraId="6FEE674F" w14:textId="75E94BF2" w:rsidR="00311316" w:rsidRDefault="00311316">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_Toc74990071 \h </w:instrText>
      </w:r>
      <w:r>
        <w:fldChar w:fldCharType="separate"/>
      </w:r>
      <w:r>
        <w:t>43</w:t>
      </w:r>
      <w:r>
        <w:fldChar w:fldCharType="end"/>
      </w:r>
    </w:p>
    <w:p w14:paraId="27FE3BC2" w14:textId="79A6933D" w:rsidR="00311316" w:rsidRDefault="00311316">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_Toc74990072 \h </w:instrText>
      </w:r>
      <w:r>
        <w:fldChar w:fldCharType="separate"/>
      </w:r>
      <w:r>
        <w:t>43</w:t>
      </w:r>
      <w:r>
        <w:fldChar w:fldCharType="end"/>
      </w:r>
    </w:p>
    <w:p w14:paraId="5F475745" w14:textId="357E2269" w:rsidR="00311316" w:rsidRDefault="00311316">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_Toc74990073 \h </w:instrText>
      </w:r>
      <w:r>
        <w:fldChar w:fldCharType="separate"/>
      </w:r>
      <w:r>
        <w:t>43</w:t>
      </w:r>
      <w:r>
        <w:fldChar w:fldCharType="end"/>
      </w:r>
    </w:p>
    <w:p w14:paraId="4EEBCB15" w14:textId="0D72A3FD" w:rsidR="00311316" w:rsidRDefault="00311316">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_Toc74990074 \h </w:instrText>
      </w:r>
      <w:r>
        <w:fldChar w:fldCharType="separate"/>
      </w:r>
      <w:r>
        <w:t>43</w:t>
      </w:r>
      <w:r>
        <w:fldChar w:fldCharType="end"/>
      </w:r>
    </w:p>
    <w:p w14:paraId="46DAB660" w14:textId="47955FCF" w:rsidR="00311316" w:rsidRDefault="00311316">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_Toc74990075 \h </w:instrText>
      </w:r>
      <w:r>
        <w:fldChar w:fldCharType="separate"/>
      </w:r>
      <w:r>
        <w:t>44</w:t>
      </w:r>
      <w:r>
        <w:fldChar w:fldCharType="end"/>
      </w:r>
    </w:p>
    <w:p w14:paraId="4F93613B" w14:textId="7F33AB1B" w:rsidR="00311316" w:rsidRDefault="00311316">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_Toc74990076 \h </w:instrText>
      </w:r>
      <w:r>
        <w:fldChar w:fldCharType="separate"/>
      </w:r>
      <w:r>
        <w:t>45</w:t>
      </w:r>
      <w:r>
        <w:fldChar w:fldCharType="end"/>
      </w:r>
    </w:p>
    <w:p w14:paraId="640604E6" w14:textId="0445A813" w:rsidR="00311316" w:rsidRDefault="00311316">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_Toc74990077 \h </w:instrText>
      </w:r>
      <w:r>
        <w:fldChar w:fldCharType="separate"/>
      </w:r>
      <w:r>
        <w:t>45</w:t>
      </w:r>
      <w:r>
        <w:fldChar w:fldCharType="end"/>
      </w:r>
    </w:p>
    <w:p w14:paraId="55F6DE0B" w14:textId="13A4D773" w:rsidR="00311316" w:rsidRDefault="00311316">
      <w:pPr>
        <w:pStyle w:val="TOC5"/>
        <w:rPr>
          <w:rFonts w:asciiTheme="minorHAnsi" w:eastAsiaTheme="minorEastAsia" w:hAnsiTheme="minorHAnsi" w:cstheme="minorBidi"/>
          <w:sz w:val="22"/>
          <w:szCs w:val="22"/>
          <w:lang w:eastAsia="en-GB"/>
        </w:rPr>
      </w:pPr>
      <w:r>
        <w:lastRenderedPageBreak/>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_Toc74990078 \h </w:instrText>
      </w:r>
      <w:r>
        <w:fldChar w:fldCharType="separate"/>
      </w:r>
      <w:r>
        <w:t>46</w:t>
      </w:r>
      <w:r>
        <w:fldChar w:fldCharType="end"/>
      </w:r>
    </w:p>
    <w:p w14:paraId="7AB13AD0" w14:textId="22DF4454" w:rsidR="00311316" w:rsidRDefault="00311316">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_Toc74990079 \h </w:instrText>
      </w:r>
      <w:r>
        <w:fldChar w:fldCharType="separate"/>
      </w:r>
      <w:r>
        <w:t>46</w:t>
      </w:r>
      <w:r>
        <w:fldChar w:fldCharType="end"/>
      </w:r>
    </w:p>
    <w:p w14:paraId="7C2A3033" w14:textId="3F6A555F" w:rsidR="00311316" w:rsidRDefault="00311316">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_Toc74990080 \h </w:instrText>
      </w:r>
      <w:r>
        <w:fldChar w:fldCharType="separate"/>
      </w:r>
      <w:r>
        <w:t>46</w:t>
      </w:r>
      <w:r>
        <w:fldChar w:fldCharType="end"/>
      </w:r>
    </w:p>
    <w:p w14:paraId="7988116E" w14:textId="53507DE2" w:rsidR="00311316" w:rsidRDefault="0031131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_Toc74990081 \h </w:instrText>
      </w:r>
      <w:r>
        <w:fldChar w:fldCharType="separate"/>
      </w:r>
      <w:r>
        <w:t>47</w:t>
      </w:r>
      <w:r>
        <w:fldChar w:fldCharType="end"/>
      </w:r>
    </w:p>
    <w:p w14:paraId="7411A15E" w14:textId="6CE25836" w:rsidR="00311316" w:rsidRDefault="0031131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_Toc74990082 \h </w:instrText>
      </w:r>
      <w:r>
        <w:fldChar w:fldCharType="separate"/>
      </w:r>
      <w:r>
        <w:t>48</w:t>
      </w:r>
      <w:r>
        <w:fldChar w:fldCharType="end"/>
      </w:r>
    </w:p>
    <w:p w14:paraId="63688F74" w14:textId="0B3A3B1F" w:rsidR="00311316" w:rsidRDefault="0031131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_Toc74990083 \h </w:instrText>
      </w:r>
      <w:r>
        <w:fldChar w:fldCharType="separate"/>
      </w:r>
      <w:r>
        <w:t>48</w:t>
      </w:r>
      <w:r>
        <w:fldChar w:fldCharType="end"/>
      </w:r>
    </w:p>
    <w:p w14:paraId="3D543C2B" w14:textId="5EDE1EBE" w:rsidR="00311316" w:rsidRDefault="0031131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_Toc74990084 \h </w:instrText>
      </w:r>
      <w:r>
        <w:fldChar w:fldCharType="separate"/>
      </w:r>
      <w:r>
        <w:t>48</w:t>
      </w:r>
      <w:r>
        <w:fldChar w:fldCharType="end"/>
      </w:r>
    </w:p>
    <w:p w14:paraId="63950E18" w14:textId="48F581B4" w:rsidR="00311316" w:rsidRDefault="00311316">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_Toc74990085 \h </w:instrText>
      </w:r>
      <w:r>
        <w:fldChar w:fldCharType="separate"/>
      </w:r>
      <w:r>
        <w:t>48</w:t>
      </w:r>
      <w:r>
        <w:fldChar w:fldCharType="end"/>
      </w:r>
    </w:p>
    <w:p w14:paraId="684A8BB4" w14:textId="45BFC4A4" w:rsidR="00311316" w:rsidRDefault="00311316">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_Toc74990086 \h </w:instrText>
      </w:r>
      <w:r>
        <w:fldChar w:fldCharType="separate"/>
      </w:r>
      <w:r>
        <w:t>48</w:t>
      </w:r>
      <w:r>
        <w:fldChar w:fldCharType="end"/>
      </w:r>
    </w:p>
    <w:p w14:paraId="0EDE6231" w14:textId="7CC5D805" w:rsidR="00311316" w:rsidRDefault="00311316">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_Toc74990087 \h </w:instrText>
      </w:r>
      <w:r>
        <w:fldChar w:fldCharType="separate"/>
      </w:r>
      <w:r>
        <w:t>48</w:t>
      </w:r>
      <w:r>
        <w:fldChar w:fldCharType="end"/>
      </w:r>
    </w:p>
    <w:p w14:paraId="0469B790" w14:textId="2D4D9055" w:rsidR="00311316" w:rsidRDefault="00311316">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_Toc74990088 \h </w:instrText>
      </w:r>
      <w:r>
        <w:fldChar w:fldCharType="separate"/>
      </w:r>
      <w:r>
        <w:t>48</w:t>
      </w:r>
      <w:r>
        <w:fldChar w:fldCharType="end"/>
      </w:r>
    </w:p>
    <w:p w14:paraId="66B3C6E8" w14:textId="78AF3796" w:rsidR="00311316" w:rsidRDefault="0031131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_Toc74990089 \h </w:instrText>
      </w:r>
      <w:r>
        <w:fldChar w:fldCharType="separate"/>
      </w:r>
      <w:r>
        <w:t>49</w:t>
      </w:r>
      <w:r>
        <w:fldChar w:fldCharType="end"/>
      </w:r>
    </w:p>
    <w:p w14:paraId="19E2A9F2" w14:textId="7CA167E6" w:rsidR="00311316" w:rsidRDefault="0031131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_Toc74990090 \h </w:instrText>
      </w:r>
      <w:r>
        <w:fldChar w:fldCharType="separate"/>
      </w:r>
      <w:r>
        <w:t>49</w:t>
      </w:r>
      <w:r>
        <w:fldChar w:fldCharType="end"/>
      </w:r>
    </w:p>
    <w:p w14:paraId="279E5F77" w14:textId="7552A4BA" w:rsidR="00311316" w:rsidRDefault="00311316">
      <w:pPr>
        <w:pStyle w:val="TOC4"/>
        <w:rPr>
          <w:rFonts w:asciiTheme="minorHAnsi" w:eastAsiaTheme="minorEastAsia" w:hAnsiTheme="minorHAnsi" w:cstheme="minorBidi"/>
          <w:sz w:val="22"/>
          <w:szCs w:val="22"/>
          <w:lang w:eastAsia="en-GB"/>
        </w:rPr>
      </w:pPr>
      <w:r w:rsidRPr="00C92BC8">
        <w:rPr>
          <w:lang w:val="en-US"/>
        </w:rPr>
        <w:t>6.2.6.2</w:t>
      </w:r>
      <w:r>
        <w:rPr>
          <w:rFonts w:asciiTheme="minorHAnsi" w:eastAsiaTheme="minorEastAsia" w:hAnsiTheme="minorHAnsi" w:cstheme="minorBidi"/>
          <w:sz w:val="22"/>
          <w:szCs w:val="22"/>
          <w:lang w:eastAsia="en-GB"/>
        </w:rPr>
        <w:tab/>
      </w:r>
      <w:r w:rsidRPr="00C92BC8">
        <w:rPr>
          <w:lang w:val="en-US"/>
        </w:rPr>
        <w:t>Structured data types</w:t>
      </w:r>
      <w:r>
        <w:tab/>
      </w:r>
      <w:r>
        <w:fldChar w:fldCharType="begin" w:fldLock="1"/>
      </w:r>
      <w:r>
        <w:instrText xml:space="preserve"> PAGEREF _Toc74990091 \h </w:instrText>
      </w:r>
      <w:r>
        <w:fldChar w:fldCharType="separate"/>
      </w:r>
      <w:r>
        <w:t>50</w:t>
      </w:r>
      <w:r>
        <w:fldChar w:fldCharType="end"/>
      </w:r>
    </w:p>
    <w:p w14:paraId="01C114B4" w14:textId="6EA80F3F" w:rsidR="00311316" w:rsidRDefault="00311316">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_Toc74990092 \h </w:instrText>
      </w:r>
      <w:r>
        <w:fldChar w:fldCharType="separate"/>
      </w:r>
      <w:r>
        <w:t>50</w:t>
      </w:r>
      <w:r>
        <w:fldChar w:fldCharType="end"/>
      </w:r>
    </w:p>
    <w:p w14:paraId="6743E0E8" w14:textId="262AFE91" w:rsidR="00311316" w:rsidRDefault="00311316">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_Toc74990093 \h </w:instrText>
      </w:r>
      <w:r>
        <w:fldChar w:fldCharType="separate"/>
      </w:r>
      <w:r>
        <w:t>50</w:t>
      </w:r>
      <w:r>
        <w:fldChar w:fldCharType="end"/>
      </w:r>
    </w:p>
    <w:p w14:paraId="321801DF" w14:textId="3BBAE8AA" w:rsidR="00311316" w:rsidRDefault="00311316">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_Toc74990094 \h </w:instrText>
      </w:r>
      <w:r>
        <w:fldChar w:fldCharType="separate"/>
      </w:r>
      <w:r>
        <w:t>51</w:t>
      </w:r>
      <w:r>
        <w:fldChar w:fldCharType="end"/>
      </w:r>
    </w:p>
    <w:p w14:paraId="5E0C8D78" w14:textId="036BCEBE" w:rsidR="00311316" w:rsidRDefault="00311316">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_Toc74990095 \h </w:instrText>
      </w:r>
      <w:r>
        <w:fldChar w:fldCharType="separate"/>
      </w:r>
      <w:r>
        <w:t>51</w:t>
      </w:r>
      <w:r>
        <w:fldChar w:fldCharType="end"/>
      </w:r>
    </w:p>
    <w:p w14:paraId="229C1D0C" w14:textId="118E8F01" w:rsidR="00311316" w:rsidRDefault="00311316">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_Toc74990096 \h </w:instrText>
      </w:r>
      <w:r>
        <w:fldChar w:fldCharType="separate"/>
      </w:r>
      <w:r>
        <w:t>52</w:t>
      </w:r>
      <w:r>
        <w:fldChar w:fldCharType="end"/>
      </w:r>
    </w:p>
    <w:p w14:paraId="5A1310C7" w14:textId="4109B9C3" w:rsidR="00311316" w:rsidRDefault="00311316">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_Toc74990097 \h </w:instrText>
      </w:r>
      <w:r>
        <w:fldChar w:fldCharType="separate"/>
      </w:r>
      <w:r>
        <w:t>52</w:t>
      </w:r>
      <w:r>
        <w:fldChar w:fldCharType="end"/>
      </w:r>
    </w:p>
    <w:p w14:paraId="28777DB5" w14:textId="0F733ED7" w:rsidR="00311316" w:rsidRDefault="00311316">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_Toc74990098 \h </w:instrText>
      </w:r>
      <w:r>
        <w:fldChar w:fldCharType="separate"/>
      </w:r>
      <w:r>
        <w:t>52</w:t>
      </w:r>
      <w:r>
        <w:fldChar w:fldCharType="end"/>
      </w:r>
    </w:p>
    <w:p w14:paraId="0B1E5350" w14:textId="60CACE6E" w:rsidR="00311316" w:rsidRDefault="00311316">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_Toc74990099 \h </w:instrText>
      </w:r>
      <w:r>
        <w:fldChar w:fldCharType="separate"/>
      </w:r>
      <w:r>
        <w:t>53</w:t>
      </w:r>
      <w:r>
        <w:fldChar w:fldCharType="end"/>
      </w:r>
    </w:p>
    <w:p w14:paraId="256ECD46" w14:textId="4025C19C" w:rsidR="00311316" w:rsidRDefault="00311316">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_Toc74990100 \h </w:instrText>
      </w:r>
      <w:r>
        <w:fldChar w:fldCharType="separate"/>
      </w:r>
      <w:r>
        <w:t>54</w:t>
      </w:r>
      <w:r>
        <w:fldChar w:fldCharType="end"/>
      </w:r>
    </w:p>
    <w:p w14:paraId="26C5CC86" w14:textId="2712DB82" w:rsidR="00311316" w:rsidRDefault="00311316">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_Toc74990101 \h </w:instrText>
      </w:r>
      <w:r>
        <w:fldChar w:fldCharType="separate"/>
      </w:r>
      <w:r>
        <w:t>54</w:t>
      </w:r>
      <w:r>
        <w:fldChar w:fldCharType="end"/>
      </w:r>
    </w:p>
    <w:p w14:paraId="0D43FF35" w14:textId="34133F12" w:rsidR="00311316" w:rsidRDefault="00311316">
      <w:pPr>
        <w:pStyle w:val="TOC4"/>
        <w:rPr>
          <w:rFonts w:asciiTheme="minorHAnsi" w:eastAsiaTheme="minorEastAsia" w:hAnsiTheme="minorHAnsi" w:cstheme="minorBidi"/>
          <w:sz w:val="22"/>
          <w:szCs w:val="22"/>
          <w:lang w:eastAsia="en-GB"/>
        </w:rPr>
      </w:pPr>
      <w:r w:rsidRPr="00C92BC8">
        <w:rPr>
          <w:lang w:val="en-US"/>
        </w:rPr>
        <w:t>6.2.6.3</w:t>
      </w:r>
      <w:r>
        <w:rPr>
          <w:rFonts w:asciiTheme="minorHAnsi" w:eastAsiaTheme="minorEastAsia" w:hAnsiTheme="minorHAnsi" w:cstheme="minorBidi"/>
          <w:sz w:val="22"/>
          <w:szCs w:val="22"/>
          <w:lang w:eastAsia="en-GB"/>
        </w:rPr>
        <w:tab/>
      </w:r>
      <w:r w:rsidRPr="00C92BC8">
        <w:rPr>
          <w:lang w:val="en-US"/>
        </w:rPr>
        <w:t>Simple data types and enumerations</w:t>
      </w:r>
      <w:r>
        <w:tab/>
      </w:r>
      <w:r>
        <w:fldChar w:fldCharType="begin" w:fldLock="1"/>
      </w:r>
      <w:r>
        <w:instrText xml:space="preserve"> PAGEREF _Toc74990102 \h </w:instrText>
      </w:r>
      <w:r>
        <w:fldChar w:fldCharType="separate"/>
      </w:r>
      <w:r>
        <w:t>55</w:t>
      </w:r>
      <w:r>
        <w:fldChar w:fldCharType="end"/>
      </w:r>
    </w:p>
    <w:p w14:paraId="04A25585" w14:textId="100B3B4A" w:rsidR="00311316" w:rsidRDefault="00311316">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_Toc74990103 \h </w:instrText>
      </w:r>
      <w:r>
        <w:fldChar w:fldCharType="separate"/>
      </w:r>
      <w:r>
        <w:t>55</w:t>
      </w:r>
      <w:r>
        <w:fldChar w:fldCharType="end"/>
      </w:r>
    </w:p>
    <w:p w14:paraId="62B78ACF" w14:textId="5B3B7C4F" w:rsidR="00311316" w:rsidRDefault="00311316">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_Toc74990104 \h </w:instrText>
      </w:r>
      <w:r>
        <w:fldChar w:fldCharType="separate"/>
      </w:r>
      <w:r>
        <w:t>55</w:t>
      </w:r>
      <w:r>
        <w:fldChar w:fldCharType="end"/>
      </w:r>
    </w:p>
    <w:p w14:paraId="36550995" w14:textId="73990531" w:rsidR="00311316" w:rsidRDefault="00311316">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_Toc74990105 \h </w:instrText>
      </w:r>
      <w:r>
        <w:fldChar w:fldCharType="separate"/>
      </w:r>
      <w:r>
        <w:t>55</w:t>
      </w:r>
      <w:r>
        <w:fldChar w:fldCharType="end"/>
      </w:r>
    </w:p>
    <w:p w14:paraId="775D5F8F" w14:textId="2F0CE430" w:rsidR="00311316" w:rsidRDefault="00311316">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_Toc74990106 \h </w:instrText>
      </w:r>
      <w:r>
        <w:fldChar w:fldCharType="separate"/>
      </w:r>
      <w:r>
        <w:t>55</w:t>
      </w:r>
      <w:r>
        <w:fldChar w:fldCharType="end"/>
      </w:r>
    </w:p>
    <w:p w14:paraId="5427E743" w14:textId="6BE54D97" w:rsidR="00311316" w:rsidRDefault="0031131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_Toc74990107 \h </w:instrText>
      </w:r>
      <w:r>
        <w:fldChar w:fldCharType="separate"/>
      </w:r>
      <w:r>
        <w:t>55</w:t>
      </w:r>
      <w:r>
        <w:fldChar w:fldCharType="end"/>
      </w:r>
    </w:p>
    <w:p w14:paraId="19DFC7FD" w14:textId="4EA01D31" w:rsidR="00311316" w:rsidRDefault="00311316">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_Toc74990108 \h </w:instrText>
      </w:r>
      <w:r>
        <w:fldChar w:fldCharType="separate"/>
      </w:r>
      <w:r>
        <w:t>55</w:t>
      </w:r>
      <w:r>
        <w:fldChar w:fldCharType="end"/>
      </w:r>
    </w:p>
    <w:p w14:paraId="3907F5CC" w14:textId="003C7D0E" w:rsidR="00311316" w:rsidRDefault="00311316">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_Toc74990109 \h </w:instrText>
      </w:r>
      <w:r>
        <w:fldChar w:fldCharType="separate"/>
      </w:r>
      <w:r>
        <w:t>55</w:t>
      </w:r>
      <w:r>
        <w:fldChar w:fldCharType="end"/>
      </w:r>
    </w:p>
    <w:p w14:paraId="016D787E" w14:textId="0F15AB51" w:rsidR="00311316" w:rsidRDefault="00311316">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_Toc74990110 \h </w:instrText>
      </w:r>
      <w:r>
        <w:fldChar w:fldCharType="separate"/>
      </w:r>
      <w:r>
        <w:t>55</w:t>
      </w:r>
      <w:r>
        <w:fldChar w:fldCharType="end"/>
      </w:r>
    </w:p>
    <w:p w14:paraId="5FB42408" w14:textId="38F74621" w:rsidR="00311316" w:rsidRDefault="00311316">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_Toc74990111 \h </w:instrText>
      </w:r>
      <w:r>
        <w:fldChar w:fldCharType="separate"/>
      </w:r>
      <w:r>
        <w:t>56</w:t>
      </w:r>
      <w:r>
        <w:fldChar w:fldCharType="end"/>
      </w:r>
    </w:p>
    <w:p w14:paraId="1CD731D5" w14:textId="5DBC56A5" w:rsidR="00311316" w:rsidRDefault="00311316">
      <w:pPr>
        <w:pStyle w:val="TOC3"/>
        <w:rPr>
          <w:rFonts w:asciiTheme="minorHAnsi" w:eastAsiaTheme="minorEastAsia" w:hAnsiTheme="minorHAnsi" w:cstheme="minorBidi"/>
          <w:sz w:val="22"/>
          <w:szCs w:val="22"/>
          <w:lang w:eastAsia="en-GB"/>
        </w:rPr>
      </w:pPr>
      <w:r w:rsidRPr="00C92BC8">
        <w:rPr>
          <w:lang w:val="en-US"/>
        </w:rPr>
        <w:t>6.2.9</w:t>
      </w:r>
      <w:r>
        <w:rPr>
          <w:rFonts w:asciiTheme="minorHAnsi" w:eastAsiaTheme="minorEastAsia" w:hAnsiTheme="minorHAnsi" w:cstheme="minorBidi"/>
          <w:sz w:val="22"/>
          <w:szCs w:val="22"/>
          <w:lang w:eastAsia="en-GB"/>
        </w:rPr>
        <w:tab/>
      </w:r>
      <w:r w:rsidRPr="00C92BC8">
        <w:rPr>
          <w:lang w:val="en-US"/>
        </w:rPr>
        <w:t>Security</w:t>
      </w:r>
      <w:r>
        <w:tab/>
      </w:r>
      <w:r>
        <w:fldChar w:fldCharType="begin" w:fldLock="1"/>
      </w:r>
      <w:r>
        <w:instrText xml:space="preserve"> PAGEREF _Toc74990112 \h </w:instrText>
      </w:r>
      <w:r>
        <w:fldChar w:fldCharType="separate"/>
      </w:r>
      <w:r>
        <w:t>57</w:t>
      </w:r>
      <w:r>
        <w:fldChar w:fldCharType="end"/>
      </w:r>
    </w:p>
    <w:p w14:paraId="069F7F0A" w14:textId="13676BA8" w:rsidR="00311316" w:rsidRDefault="00311316">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_Toc74990113 \h </w:instrText>
      </w:r>
      <w:r>
        <w:fldChar w:fldCharType="separate"/>
      </w:r>
      <w:r>
        <w:t>57</w:t>
      </w:r>
      <w:r>
        <w:fldChar w:fldCharType="end"/>
      </w:r>
    </w:p>
    <w:p w14:paraId="2FD96120" w14:textId="6BDD0EF0" w:rsidR="00311316" w:rsidRDefault="00311316">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_Toc74990114 \h </w:instrText>
      </w:r>
      <w:r>
        <w:fldChar w:fldCharType="separate"/>
      </w:r>
      <w:r>
        <w:t>59</w:t>
      </w:r>
      <w:r>
        <w:fldChar w:fldCharType="end"/>
      </w:r>
    </w:p>
    <w:p w14:paraId="416FCED5" w14:textId="60B423AD" w:rsidR="00311316" w:rsidRDefault="0031131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_Toc74990115 \h </w:instrText>
      </w:r>
      <w:r>
        <w:fldChar w:fldCharType="separate"/>
      </w:r>
      <w:r>
        <w:t>59</w:t>
      </w:r>
      <w:r>
        <w:fldChar w:fldCharType="end"/>
      </w:r>
    </w:p>
    <w:p w14:paraId="795EA2C8" w14:textId="0AA37207" w:rsidR="00311316" w:rsidRDefault="0031131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_Toc74990116 \h </w:instrText>
      </w:r>
      <w:r>
        <w:fldChar w:fldCharType="separate"/>
      </w:r>
      <w:r>
        <w:t>59</w:t>
      </w:r>
      <w:r>
        <w:fldChar w:fldCharType="end"/>
      </w:r>
    </w:p>
    <w:p w14:paraId="3E97D7F4" w14:textId="61686B7A" w:rsidR="00311316" w:rsidRDefault="0031131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_Toc74990117 \h </w:instrText>
      </w:r>
      <w:r>
        <w:fldChar w:fldCharType="separate"/>
      </w:r>
      <w:r>
        <w:t>63</w:t>
      </w:r>
      <w:r>
        <w:fldChar w:fldCharType="end"/>
      </w:r>
    </w:p>
    <w:p w14:paraId="62448ADF" w14:textId="676AC486" w:rsidR="00311316" w:rsidRDefault="00311316">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_Toc74990118 \h </w:instrText>
      </w:r>
      <w:r>
        <w:fldChar w:fldCharType="separate"/>
      </w:r>
      <w:r>
        <w:t>73</w:t>
      </w:r>
      <w:r>
        <w:fldChar w:fldCharType="end"/>
      </w:r>
    </w:p>
    <w:p w14:paraId="77B085AD" w14:textId="7A90880A" w:rsidR="00080512" w:rsidRPr="004D3578" w:rsidRDefault="00DB5E69">
      <w:r>
        <w:rPr>
          <w:noProof/>
          <w:sz w:val="22"/>
        </w:rPr>
        <w:fldChar w:fldCharType="end"/>
      </w:r>
    </w:p>
    <w:p w14:paraId="4A0524A6" w14:textId="77777777" w:rsidR="00080512" w:rsidRDefault="00080512" w:rsidP="00B02215">
      <w:pPr>
        <w:pStyle w:val="Heading1"/>
      </w:pPr>
      <w:r w:rsidRPr="004D3578">
        <w:br w:type="page"/>
      </w:r>
      <w:bookmarkStart w:id="9" w:name="foreword"/>
      <w:bookmarkStart w:id="10" w:name="_Toc2086433"/>
      <w:bookmarkStart w:id="11" w:name="_Toc39051723"/>
      <w:bookmarkStart w:id="12" w:name="_Toc43210295"/>
      <w:bookmarkStart w:id="13" w:name="_Toc49853200"/>
      <w:bookmarkStart w:id="14" w:name="_Toc56529989"/>
      <w:bookmarkStart w:id="15" w:name="_Toc74989963"/>
      <w:bookmarkEnd w:id="9"/>
      <w:r w:rsidRPr="004D3578">
        <w:lastRenderedPageBreak/>
        <w:t>Foreword</w:t>
      </w:r>
      <w:bookmarkEnd w:id="10"/>
      <w:bookmarkEnd w:id="11"/>
      <w:bookmarkEnd w:id="12"/>
      <w:bookmarkEnd w:id="13"/>
      <w:bookmarkEnd w:id="14"/>
      <w:bookmarkEnd w:id="15"/>
    </w:p>
    <w:p w14:paraId="425BD63C" w14:textId="77777777" w:rsidR="00080512" w:rsidRPr="004D3578" w:rsidRDefault="00080512">
      <w:r w:rsidRPr="004D3578">
        <w:t xml:space="preserve">This Technical </w:t>
      </w:r>
      <w:bookmarkStart w:id="16" w:name="spectype3"/>
      <w:r w:rsidRPr="00B02215">
        <w:t>Specification</w:t>
      </w:r>
      <w:bookmarkEnd w:id="16"/>
      <w:r w:rsidRPr="004D3578">
        <w:t xml:space="preserve"> has been produced by the 3</w:t>
      </w:r>
      <w:r w:rsidR="00F04712">
        <w:t>rd</w:t>
      </w:r>
      <w:r w:rsidRPr="004D3578">
        <w:t xml:space="preserve"> Generation Partnership Project (3GPP).</w:t>
      </w:r>
    </w:p>
    <w:p w14:paraId="5836A52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6A651E" w14:textId="77777777" w:rsidR="00080512" w:rsidRPr="004D3578" w:rsidRDefault="00080512">
      <w:pPr>
        <w:pStyle w:val="B10"/>
      </w:pPr>
      <w:r w:rsidRPr="004D3578">
        <w:t>Version x.y.z</w:t>
      </w:r>
    </w:p>
    <w:p w14:paraId="63B60038" w14:textId="77777777" w:rsidR="00080512" w:rsidRPr="004D3578" w:rsidRDefault="00080512">
      <w:pPr>
        <w:pStyle w:val="B10"/>
      </w:pPr>
      <w:r w:rsidRPr="004D3578">
        <w:t>where:</w:t>
      </w:r>
    </w:p>
    <w:p w14:paraId="583359C1" w14:textId="77777777" w:rsidR="00080512" w:rsidRPr="004D3578" w:rsidRDefault="00080512">
      <w:pPr>
        <w:pStyle w:val="B2"/>
      </w:pPr>
      <w:r w:rsidRPr="004D3578">
        <w:t>x</w:t>
      </w:r>
      <w:r w:rsidRPr="004D3578">
        <w:tab/>
        <w:t>the first digit:</w:t>
      </w:r>
    </w:p>
    <w:p w14:paraId="45073327" w14:textId="77777777" w:rsidR="00080512" w:rsidRPr="004D3578" w:rsidRDefault="00080512">
      <w:pPr>
        <w:pStyle w:val="B3"/>
      </w:pPr>
      <w:r w:rsidRPr="004D3578">
        <w:t>1</w:t>
      </w:r>
      <w:r w:rsidRPr="004D3578">
        <w:tab/>
        <w:t>presented to TSG for information;</w:t>
      </w:r>
    </w:p>
    <w:p w14:paraId="40424A8A" w14:textId="77777777" w:rsidR="00080512" w:rsidRPr="004D3578" w:rsidRDefault="00080512">
      <w:pPr>
        <w:pStyle w:val="B3"/>
      </w:pPr>
      <w:r w:rsidRPr="004D3578">
        <w:t>2</w:t>
      </w:r>
      <w:r w:rsidRPr="004D3578">
        <w:tab/>
        <w:t>presented to TSG for approval;</w:t>
      </w:r>
    </w:p>
    <w:p w14:paraId="4A327523" w14:textId="77777777" w:rsidR="00080512" w:rsidRPr="004D3578" w:rsidRDefault="00080512">
      <w:pPr>
        <w:pStyle w:val="B3"/>
      </w:pPr>
      <w:r w:rsidRPr="004D3578">
        <w:t>3</w:t>
      </w:r>
      <w:r w:rsidRPr="004D3578">
        <w:tab/>
        <w:t>or greater indicates TSG approved document under change control.</w:t>
      </w:r>
    </w:p>
    <w:p w14:paraId="0CC493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C693816" w14:textId="77777777" w:rsidR="00080512" w:rsidRDefault="00080512">
      <w:pPr>
        <w:pStyle w:val="B2"/>
      </w:pPr>
      <w:r w:rsidRPr="004D3578">
        <w:t>z</w:t>
      </w:r>
      <w:r w:rsidRPr="004D3578">
        <w:tab/>
        <w:t>the third digit is incremented when editorial only changes have been incorporated in the document.</w:t>
      </w:r>
    </w:p>
    <w:p w14:paraId="1B9983AE" w14:textId="77777777" w:rsidR="008C384C" w:rsidRDefault="008C384C" w:rsidP="008C384C">
      <w:r>
        <w:t xml:space="preserve">In </w:t>
      </w:r>
      <w:r w:rsidR="0074026F">
        <w:t>the present</w:t>
      </w:r>
      <w:r>
        <w:t xml:space="preserve"> document, modal verbs have the following meanings:</w:t>
      </w:r>
    </w:p>
    <w:p w14:paraId="6B5D5C09" w14:textId="77777777" w:rsidR="008C384C" w:rsidRDefault="008C384C" w:rsidP="00774DA4">
      <w:pPr>
        <w:pStyle w:val="EX"/>
      </w:pPr>
      <w:r w:rsidRPr="008C384C">
        <w:rPr>
          <w:b/>
        </w:rPr>
        <w:t>shall</w:t>
      </w:r>
      <w:r w:rsidR="00E53049">
        <w:tab/>
      </w:r>
      <w:r>
        <w:t>indicates a mandatory requirement to do something</w:t>
      </w:r>
    </w:p>
    <w:p w14:paraId="77A0BD74" w14:textId="77777777" w:rsidR="008C384C" w:rsidRDefault="008C384C" w:rsidP="00774DA4">
      <w:pPr>
        <w:pStyle w:val="EX"/>
      </w:pPr>
      <w:r w:rsidRPr="008C384C">
        <w:rPr>
          <w:b/>
        </w:rPr>
        <w:t>shall not</w:t>
      </w:r>
      <w:r>
        <w:tab/>
        <w:t>indicates an interdiction (</w:t>
      </w:r>
      <w:r w:rsidR="001F1132">
        <w:t>prohibition</w:t>
      </w:r>
      <w:r>
        <w:t>) to do something</w:t>
      </w:r>
    </w:p>
    <w:p w14:paraId="6C90F277" w14:textId="77777777" w:rsidR="00BA19ED" w:rsidRPr="004D3578" w:rsidRDefault="00BA19ED" w:rsidP="00A27486">
      <w:r>
        <w:t>The constructions "shall" and "shall not" are confined to the context of normative provisions, and do not appear in Technical Reports.</w:t>
      </w:r>
    </w:p>
    <w:p w14:paraId="0FB2ABA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46FF936" w14:textId="77777777" w:rsidR="008C384C" w:rsidRDefault="008C384C" w:rsidP="00774DA4">
      <w:pPr>
        <w:pStyle w:val="EX"/>
      </w:pPr>
      <w:r w:rsidRPr="008C384C">
        <w:rPr>
          <w:b/>
        </w:rPr>
        <w:t>should</w:t>
      </w:r>
      <w:r w:rsidR="00E53049">
        <w:tab/>
      </w:r>
      <w:r>
        <w:t>indicates a recommendation to do something</w:t>
      </w:r>
    </w:p>
    <w:p w14:paraId="66B87AC2" w14:textId="77777777" w:rsidR="008C384C" w:rsidRDefault="008C384C" w:rsidP="00774DA4">
      <w:pPr>
        <w:pStyle w:val="EX"/>
      </w:pPr>
      <w:r w:rsidRPr="008C384C">
        <w:rPr>
          <w:b/>
        </w:rPr>
        <w:t>should not</w:t>
      </w:r>
      <w:r>
        <w:tab/>
        <w:t>indicates a recommendation not to do something</w:t>
      </w:r>
    </w:p>
    <w:p w14:paraId="4E4A6521" w14:textId="77777777" w:rsidR="008C384C" w:rsidRDefault="008C384C" w:rsidP="00774DA4">
      <w:pPr>
        <w:pStyle w:val="EX"/>
      </w:pPr>
      <w:r w:rsidRPr="00774DA4">
        <w:rPr>
          <w:b/>
        </w:rPr>
        <w:t>may</w:t>
      </w:r>
      <w:r w:rsidR="00E53049">
        <w:tab/>
      </w:r>
      <w:r>
        <w:t>indicates permission to do something</w:t>
      </w:r>
    </w:p>
    <w:p w14:paraId="1716781C" w14:textId="77777777" w:rsidR="008C384C" w:rsidRDefault="008C384C" w:rsidP="00774DA4">
      <w:pPr>
        <w:pStyle w:val="EX"/>
      </w:pPr>
      <w:r w:rsidRPr="00774DA4">
        <w:rPr>
          <w:b/>
        </w:rPr>
        <w:t>need not</w:t>
      </w:r>
      <w:r>
        <w:tab/>
        <w:t>indicates permission not to do something</w:t>
      </w:r>
    </w:p>
    <w:p w14:paraId="540A8AD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7D0437" w14:textId="77777777" w:rsidR="008C384C" w:rsidRDefault="008C384C" w:rsidP="00774DA4">
      <w:pPr>
        <w:pStyle w:val="EX"/>
      </w:pPr>
      <w:r w:rsidRPr="00774DA4">
        <w:rPr>
          <w:b/>
        </w:rPr>
        <w:t>can</w:t>
      </w:r>
      <w:r w:rsidR="00E53049">
        <w:tab/>
      </w:r>
      <w:r>
        <w:t>indicates</w:t>
      </w:r>
      <w:r w:rsidR="00774DA4">
        <w:t xml:space="preserve"> that something is possible</w:t>
      </w:r>
    </w:p>
    <w:p w14:paraId="5E178EF7" w14:textId="77777777" w:rsidR="00774DA4" w:rsidRDefault="00774DA4" w:rsidP="00774DA4">
      <w:pPr>
        <w:pStyle w:val="EX"/>
      </w:pPr>
      <w:r w:rsidRPr="00774DA4">
        <w:rPr>
          <w:b/>
        </w:rPr>
        <w:t>cannot</w:t>
      </w:r>
      <w:r w:rsidR="00E53049">
        <w:tab/>
      </w:r>
      <w:r>
        <w:t>indicates that something is impossible</w:t>
      </w:r>
    </w:p>
    <w:p w14:paraId="48D4838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C6BE2B"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27A2F38"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7248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9987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3BD63E" w14:textId="77777777" w:rsidR="001F1132" w:rsidRDefault="001F1132" w:rsidP="001F1132">
      <w:r>
        <w:t>In addition:</w:t>
      </w:r>
    </w:p>
    <w:p w14:paraId="3196D27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21576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7E4014" w14:textId="77777777" w:rsidR="00774DA4" w:rsidRPr="004D3578" w:rsidRDefault="00647114" w:rsidP="00A27486">
      <w:r>
        <w:t>The constructions "is" and "is not" do not indicate requirements.</w:t>
      </w:r>
    </w:p>
    <w:p w14:paraId="626CE46E" w14:textId="77777777" w:rsidR="00B02215" w:rsidRPr="00630AB6" w:rsidRDefault="00B02215" w:rsidP="00B02215">
      <w:pPr>
        <w:pStyle w:val="Heading1"/>
      </w:pPr>
      <w:bookmarkStart w:id="17" w:name="introduction"/>
      <w:bookmarkStart w:id="18" w:name="_Toc20142265"/>
      <w:bookmarkStart w:id="19" w:name="_Toc34217209"/>
      <w:bookmarkStart w:id="20" w:name="_Toc34217361"/>
      <w:bookmarkStart w:id="21" w:name="_Toc39051724"/>
      <w:bookmarkStart w:id="22" w:name="_Toc43210296"/>
      <w:bookmarkStart w:id="23" w:name="_Toc49853201"/>
      <w:bookmarkStart w:id="24" w:name="_Toc56529990"/>
      <w:bookmarkStart w:id="25" w:name="_Toc74989964"/>
      <w:bookmarkEnd w:id="17"/>
      <w:r w:rsidRPr="00630AB6">
        <w:t>1</w:t>
      </w:r>
      <w:r w:rsidRPr="00630AB6">
        <w:tab/>
        <w:t>Scope</w:t>
      </w:r>
      <w:bookmarkEnd w:id="18"/>
      <w:bookmarkEnd w:id="19"/>
      <w:bookmarkEnd w:id="20"/>
      <w:bookmarkEnd w:id="21"/>
      <w:bookmarkEnd w:id="22"/>
      <w:bookmarkEnd w:id="23"/>
      <w:bookmarkEnd w:id="24"/>
      <w:bookmarkEnd w:id="25"/>
    </w:p>
    <w:p w14:paraId="06844465"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1B408539"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1543ADD5"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60707ADA" w14:textId="77777777" w:rsidR="00B02215" w:rsidRPr="00630AB6" w:rsidRDefault="00B02215" w:rsidP="00B02215">
      <w:pPr>
        <w:pStyle w:val="Heading1"/>
      </w:pPr>
      <w:bookmarkStart w:id="26" w:name="_Toc20142266"/>
      <w:bookmarkStart w:id="27" w:name="_Toc34217210"/>
      <w:bookmarkStart w:id="28" w:name="_Toc34217362"/>
      <w:bookmarkStart w:id="29" w:name="_Toc39051725"/>
      <w:bookmarkStart w:id="30" w:name="_Toc43210297"/>
      <w:bookmarkStart w:id="31" w:name="_Toc49853202"/>
      <w:bookmarkStart w:id="32" w:name="_Toc56529991"/>
      <w:bookmarkStart w:id="33" w:name="_Toc74989965"/>
      <w:r w:rsidRPr="00630AB6">
        <w:t>2</w:t>
      </w:r>
      <w:r w:rsidRPr="00630AB6">
        <w:tab/>
        <w:t>References</w:t>
      </w:r>
      <w:bookmarkEnd w:id="26"/>
      <w:bookmarkEnd w:id="27"/>
      <w:bookmarkEnd w:id="28"/>
      <w:bookmarkEnd w:id="29"/>
      <w:bookmarkEnd w:id="30"/>
      <w:bookmarkEnd w:id="31"/>
      <w:bookmarkEnd w:id="32"/>
      <w:bookmarkEnd w:id="33"/>
    </w:p>
    <w:p w14:paraId="5625D90E" w14:textId="77777777" w:rsidR="00B02215" w:rsidRPr="00630AB6" w:rsidRDefault="00B02215" w:rsidP="00B02215">
      <w:r w:rsidRPr="00630AB6">
        <w:t>The following documents contain provisions which, through reference in this text, constitute provisions of the present document.</w:t>
      </w:r>
    </w:p>
    <w:p w14:paraId="0504E274" w14:textId="77777777" w:rsidR="00B02215" w:rsidRPr="00630AB6" w:rsidRDefault="00B02215" w:rsidP="00B02215">
      <w:pPr>
        <w:pStyle w:val="B10"/>
      </w:pPr>
      <w:bookmarkStart w:id="34" w:name="OLE_LINK1"/>
      <w:bookmarkStart w:id="35" w:name="OLE_LINK2"/>
      <w:bookmarkStart w:id="36" w:name="OLE_LINK3"/>
      <w:bookmarkStart w:id="37" w:name="OLE_LINK4"/>
      <w:r w:rsidRPr="00630AB6">
        <w:t>-</w:t>
      </w:r>
      <w:r w:rsidRPr="00630AB6">
        <w:tab/>
        <w:t>References are either specific (identified by date of publication, edition number, version number, etc.) or non</w:t>
      </w:r>
      <w:r w:rsidRPr="00630AB6">
        <w:noBreakHyphen/>
        <w:t>specific.</w:t>
      </w:r>
    </w:p>
    <w:p w14:paraId="277032FD" w14:textId="77777777" w:rsidR="00B02215" w:rsidRPr="00630AB6" w:rsidRDefault="00B02215" w:rsidP="00B02215">
      <w:pPr>
        <w:pStyle w:val="B10"/>
      </w:pPr>
      <w:r w:rsidRPr="00630AB6">
        <w:t>-</w:t>
      </w:r>
      <w:r w:rsidRPr="00630AB6">
        <w:tab/>
        <w:t>For a specific reference, subsequent revisions do not apply.</w:t>
      </w:r>
    </w:p>
    <w:p w14:paraId="1660EC41" w14:textId="77777777"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34"/>
    <w:bookmarkEnd w:id="35"/>
    <w:bookmarkEnd w:id="36"/>
    <w:bookmarkEnd w:id="37"/>
    <w:p w14:paraId="1F543303"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7C35B2CF"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33199C4C"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788DD511"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7433D59F"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3973D0F" w14:textId="77777777"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14:paraId="5C0E2B82"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6A809DF"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178F7C37"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769D1967"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03E472F1"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6E1A3807"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7EE45262"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183984E5" w14:textId="77777777" w:rsidR="00B02215" w:rsidRPr="00630AB6" w:rsidRDefault="00B02215" w:rsidP="00B02215">
      <w:pPr>
        <w:pStyle w:val="EX"/>
      </w:pPr>
      <w:bookmarkStart w:id="38" w:name="_Hlk518038066"/>
      <w:r w:rsidRPr="00630AB6">
        <w:t>[14]</w:t>
      </w:r>
      <w:r w:rsidRPr="00630AB6">
        <w:tab/>
        <w:t>IETF</w:t>
      </w:r>
      <w:r>
        <w:t> </w:t>
      </w:r>
      <w:r w:rsidRPr="00630AB6">
        <w:t>RFC</w:t>
      </w:r>
      <w:r>
        <w:t> </w:t>
      </w:r>
      <w:r w:rsidRPr="00630AB6">
        <w:t>8259: "The JavaScript Object Notation (JSON) Data Interchange Format".</w:t>
      </w:r>
    </w:p>
    <w:bookmarkEnd w:id="38"/>
    <w:p w14:paraId="71AC1271"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714C5D4D"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19A454AD"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50513482" w14:textId="77777777" w:rsidR="009E4D86" w:rsidRDefault="009E4D86" w:rsidP="009E4D86">
      <w:pPr>
        <w:pStyle w:val="EX"/>
      </w:pPr>
      <w:r>
        <w:t>[18]</w:t>
      </w:r>
      <w:r>
        <w:tab/>
        <w:t>IETF RFC 7231: "Hypertext Transfer Protocol (HTTP/1.1): Semantics and Content".</w:t>
      </w:r>
    </w:p>
    <w:p w14:paraId="565839E4" w14:textId="77777777" w:rsidR="009E4D86" w:rsidRPr="003149C1" w:rsidRDefault="009E4D86" w:rsidP="009E4D86">
      <w:pPr>
        <w:pStyle w:val="EX"/>
      </w:pPr>
      <w:r>
        <w:t>[19]</w:t>
      </w:r>
      <w:r>
        <w:tab/>
        <w:t>IETF RFC 7694: "Hypertext Transfer Protocol (HTTP) Client-Initiated Content-Encoding".</w:t>
      </w:r>
    </w:p>
    <w:p w14:paraId="11B1B16E"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68F07504" w14:textId="77777777" w:rsidR="00B02215" w:rsidRPr="00630AB6" w:rsidRDefault="00B02215" w:rsidP="00B02215">
      <w:pPr>
        <w:pStyle w:val="Heading1"/>
      </w:pPr>
      <w:bookmarkStart w:id="39" w:name="_Toc20142267"/>
      <w:bookmarkStart w:id="40" w:name="_Toc34217211"/>
      <w:bookmarkStart w:id="41" w:name="_Toc34217363"/>
      <w:bookmarkStart w:id="42" w:name="_Toc39051726"/>
      <w:bookmarkStart w:id="43" w:name="_Toc43210298"/>
      <w:bookmarkStart w:id="44" w:name="_Toc49853203"/>
      <w:bookmarkStart w:id="45" w:name="_Toc56529992"/>
      <w:bookmarkStart w:id="46" w:name="_Toc74989966"/>
      <w:r w:rsidRPr="00630AB6">
        <w:t>3</w:t>
      </w:r>
      <w:r w:rsidRPr="00630AB6">
        <w:tab/>
        <w:t>Definitions and abbreviations</w:t>
      </w:r>
      <w:bookmarkEnd w:id="39"/>
      <w:bookmarkEnd w:id="40"/>
      <w:bookmarkEnd w:id="41"/>
      <w:bookmarkEnd w:id="42"/>
      <w:bookmarkEnd w:id="43"/>
      <w:bookmarkEnd w:id="44"/>
      <w:bookmarkEnd w:id="45"/>
      <w:bookmarkEnd w:id="46"/>
    </w:p>
    <w:p w14:paraId="6BC61329" w14:textId="77777777" w:rsidR="00B02215" w:rsidRPr="00630AB6" w:rsidRDefault="00B02215" w:rsidP="00B02215">
      <w:pPr>
        <w:pStyle w:val="Heading2"/>
      </w:pPr>
      <w:bookmarkStart w:id="47" w:name="_Toc20142268"/>
      <w:bookmarkStart w:id="48" w:name="_Toc34217212"/>
      <w:bookmarkStart w:id="49" w:name="_Toc34217364"/>
      <w:bookmarkStart w:id="50" w:name="_Toc39051727"/>
      <w:bookmarkStart w:id="51" w:name="_Toc43210299"/>
      <w:bookmarkStart w:id="52" w:name="_Toc49853204"/>
      <w:bookmarkStart w:id="53" w:name="_Toc56529993"/>
      <w:bookmarkStart w:id="54" w:name="_Toc74989967"/>
      <w:r w:rsidRPr="00630AB6">
        <w:t>3.1</w:t>
      </w:r>
      <w:r w:rsidRPr="00630AB6">
        <w:tab/>
        <w:t>Definitions</w:t>
      </w:r>
      <w:bookmarkEnd w:id="47"/>
      <w:bookmarkEnd w:id="48"/>
      <w:bookmarkEnd w:id="49"/>
      <w:bookmarkEnd w:id="50"/>
      <w:bookmarkEnd w:id="51"/>
      <w:bookmarkEnd w:id="52"/>
      <w:bookmarkEnd w:id="53"/>
      <w:bookmarkEnd w:id="54"/>
    </w:p>
    <w:p w14:paraId="28D9FDA3"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4DE425DD" w14:textId="77777777" w:rsidR="00B02215" w:rsidRPr="00630AB6" w:rsidRDefault="00B02215" w:rsidP="00B02215">
      <w:pPr>
        <w:pStyle w:val="Heading2"/>
      </w:pPr>
      <w:bookmarkStart w:id="55" w:name="_Toc20142269"/>
      <w:bookmarkStart w:id="56" w:name="_Toc34217213"/>
      <w:bookmarkStart w:id="57" w:name="_Toc34217365"/>
      <w:bookmarkStart w:id="58" w:name="_Toc39051728"/>
      <w:bookmarkStart w:id="59" w:name="_Toc43210300"/>
      <w:bookmarkStart w:id="60" w:name="_Toc49853205"/>
      <w:bookmarkStart w:id="61" w:name="_Toc56529994"/>
      <w:bookmarkStart w:id="62" w:name="_Toc74989968"/>
      <w:r w:rsidRPr="00630AB6">
        <w:t>3.2</w:t>
      </w:r>
      <w:r w:rsidRPr="00630AB6">
        <w:tab/>
        <w:t>Abbreviations</w:t>
      </w:r>
      <w:bookmarkEnd w:id="55"/>
      <w:bookmarkEnd w:id="56"/>
      <w:bookmarkEnd w:id="57"/>
      <w:bookmarkEnd w:id="58"/>
      <w:bookmarkEnd w:id="59"/>
      <w:bookmarkEnd w:id="60"/>
      <w:bookmarkEnd w:id="61"/>
      <w:bookmarkEnd w:id="62"/>
    </w:p>
    <w:p w14:paraId="448D6C59"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00825CBD" w14:textId="77777777" w:rsidR="00B02215" w:rsidRPr="00630AB6" w:rsidRDefault="00B02215" w:rsidP="00B02215">
      <w:pPr>
        <w:pStyle w:val="Heading1"/>
      </w:pPr>
      <w:bookmarkStart w:id="63" w:name="_Toc20142270"/>
      <w:bookmarkStart w:id="64" w:name="_Toc34217214"/>
      <w:bookmarkStart w:id="65" w:name="_Toc34217366"/>
      <w:bookmarkStart w:id="66" w:name="_Toc39051729"/>
      <w:bookmarkStart w:id="67" w:name="_Toc43210301"/>
      <w:bookmarkStart w:id="68" w:name="_Toc49853206"/>
      <w:bookmarkStart w:id="69" w:name="_Toc56529995"/>
      <w:bookmarkStart w:id="70" w:name="_Toc74989969"/>
      <w:r w:rsidRPr="00630AB6">
        <w:t>4</w:t>
      </w:r>
      <w:r w:rsidRPr="00630AB6">
        <w:tab/>
        <w:t>Overview</w:t>
      </w:r>
      <w:bookmarkEnd w:id="63"/>
      <w:bookmarkEnd w:id="64"/>
      <w:bookmarkEnd w:id="65"/>
      <w:bookmarkEnd w:id="66"/>
      <w:bookmarkEnd w:id="67"/>
      <w:bookmarkEnd w:id="68"/>
      <w:bookmarkEnd w:id="69"/>
      <w:bookmarkEnd w:id="70"/>
    </w:p>
    <w:p w14:paraId="242C804D" w14:textId="77777777" w:rsidR="00B02215" w:rsidRPr="00630AB6" w:rsidRDefault="00B02215" w:rsidP="00B02215">
      <w:pPr>
        <w:pStyle w:val="Heading2"/>
      </w:pPr>
      <w:bookmarkStart w:id="71" w:name="_Toc20142271"/>
      <w:bookmarkStart w:id="72" w:name="_Toc34217215"/>
      <w:bookmarkStart w:id="73" w:name="_Toc34217367"/>
      <w:bookmarkStart w:id="74" w:name="_Toc39051730"/>
      <w:bookmarkStart w:id="75" w:name="_Toc43210302"/>
      <w:bookmarkStart w:id="76" w:name="_Toc49853207"/>
      <w:bookmarkStart w:id="77" w:name="_Toc56529996"/>
      <w:bookmarkStart w:id="78" w:name="_Toc74989970"/>
      <w:r w:rsidRPr="00630AB6">
        <w:t>4.1</w:t>
      </w:r>
      <w:r w:rsidRPr="00630AB6">
        <w:tab/>
        <w:t>Introduction</w:t>
      </w:r>
      <w:bookmarkEnd w:id="71"/>
      <w:bookmarkEnd w:id="72"/>
      <w:bookmarkEnd w:id="73"/>
      <w:bookmarkEnd w:id="74"/>
      <w:bookmarkEnd w:id="75"/>
      <w:bookmarkEnd w:id="76"/>
      <w:bookmarkEnd w:id="77"/>
      <w:bookmarkEnd w:id="78"/>
    </w:p>
    <w:p w14:paraId="5A42C1F2"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4E173A31"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6C2040B7" w14:textId="77777777" w:rsidR="00B02215" w:rsidRPr="00630AB6" w:rsidRDefault="00B02215" w:rsidP="00B02215">
      <w:pPr>
        <w:pStyle w:val="TH"/>
      </w:pPr>
      <w:r w:rsidRPr="00630AB6">
        <w:object w:dxaOrig="5761" w:dyaOrig="2535" w14:anchorId="1C383EBD">
          <v:shape id="_x0000_i1025" type="#_x0000_t75" style="width:4in;height:128.9pt" o:ole="">
            <v:imagedata r:id="rId12" o:title=""/>
          </v:shape>
          <o:OLEObject Type="Embed" ProgID="Visio.Drawing.15" ShapeID="_x0000_i1025" DrawAspect="Content" ObjectID="_1685602810" r:id="rId13"/>
        </w:object>
      </w:r>
    </w:p>
    <w:p w14:paraId="2C5FA14C"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BBB9AFA"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173555C5" w14:textId="77777777" w:rsidR="00B02215" w:rsidRPr="00630AB6" w:rsidRDefault="00B02215" w:rsidP="00B02215">
      <w:pPr>
        <w:pStyle w:val="Heading1"/>
      </w:pPr>
      <w:bookmarkStart w:id="79" w:name="_Toc20142272"/>
      <w:bookmarkStart w:id="80" w:name="_Toc34217216"/>
      <w:bookmarkStart w:id="81" w:name="_Toc34217368"/>
      <w:bookmarkStart w:id="82" w:name="_Toc39051731"/>
      <w:bookmarkStart w:id="83" w:name="_Toc43210303"/>
      <w:bookmarkStart w:id="84" w:name="_Toc49853208"/>
      <w:bookmarkStart w:id="85" w:name="_Toc56529997"/>
      <w:bookmarkStart w:id="86" w:name="_Toc74989971"/>
      <w:r w:rsidRPr="00630AB6">
        <w:lastRenderedPageBreak/>
        <w:t>5</w:t>
      </w:r>
      <w:r w:rsidRPr="00630AB6">
        <w:tab/>
        <w:t>Services offered by the NSSF</w:t>
      </w:r>
      <w:bookmarkEnd w:id="79"/>
      <w:bookmarkEnd w:id="80"/>
      <w:bookmarkEnd w:id="81"/>
      <w:bookmarkEnd w:id="82"/>
      <w:bookmarkEnd w:id="83"/>
      <w:bookmarkEnd w:id="84"/>
      <w:bookmarkEnd w:id="85"/>
      <w:bookmarkEnd w:id="86"/>
    </w:p>
    <w:p w14:paraId="74281E3C" w14:textId="77777777" w:rsidR="00B02215" w:rsidRPr="00630AB6" w:rsidRDefault="00B02215" w:rsidP="00B02215">
      <w:pPr>
        <w:pStyle w:val="Heading2"/>
      </w:pPr>
      <w:bookmarkStart w:id="87" w:name="_Toc20142273"/>
      <w:bookmarkStart w:id="88" w:name="_Toc34217217"/>
      <w:bookmarkStart w:id="89" w:name="_Toc34217369"/>
      <w:bookmarkStart w:id="90" w:name="_Toc39051732"/>
      <w:bookmarkStart w:id="91" w:name="_Toc43210304"/>
      <w:bookmarkStart w:id="92" w:name="_Toc49853209"/>
      <w:bookmarkStart w:id="93" w:name="_Toc56529998"/>
      <w:bookmarkStart w:id="94" w:name="_Toc74989972"/>
      <w:r w:rsidRPr="00630AB6">
        <w:t>5.1</w:t>
      </w:r>
      <w:r w:rsidRPr="00630AB6">
        <w:tab/>
        <w:t>Introduction</w:t>
      </w:r>
      <w:bookmarkEnd w:id="87"/>
      <w:bookmarkEnd w:id="88"/>
      <w:bookmarkEnd w:id="89"/>
      <w:bookmarkEnd w:id="90"/>
      <w:bookmarkEnd w:id="91"/>
      <w:bookmarkEnd w:id="92"/>
      <w:bookmarkEnd w:id="93"/>
      <w:bookmarkEnd w:id="94"/>
    </w:p>
    <w:p w14:paraId="421CE26D" w14:textId="77777777" w:rsidR="00B02215" w:rsidRPr="00630AB6" w:rsidRDefault="00B02215" w:rsidP="00B02215">
      <w:pPr>
        <w:rPr>
          <w:lang w:val="en-US"/>
        </w:rPr>
      </w:pPr>
      <w:r w:rsidRPr="00630AB6">
        <w:rPr>
          <w:lang w:val="en-US"/>
        </w:rPr>
        <w:t>The NSSF supports the following services.</w:t>
      </w:r>
    </w:p>
    <w:p w14:paraId="69274889"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5E693AB5" w14:textId="77777777" w:rsidTr="002A65CD">
        <w:trPr>
          <w:cantSplit/>
          <w:trHeight w:val="241"/>
          <w:tblHeader/>
        </w:trPr>
        <w:tc>
          <w:tcPr>
            <w:tcW w:w="2268" w:type="dxa"/>
          </w:tcPr>
          <w:p w14:paraId="2316A0EA" w14:textId="77777777" w:rsidR="00B02215" w:rsidRPr="00E30083" w:rsidRDefault="00B02215" w:rsidP="002A65CD">
            <w:pPr>
              <w:pStyle w:val="TAH"/>
            </w:pPr>
            <w:r w:rsidRPr="00E30083">
              <w:t>Service Name</w:t>
            </w:r>
          </w:p>
        </w:tc>
        <w:tc>
          <w:tcPr>
            <w:tcW w:w="4644" w:type="dxa"/>
          </w:tcPr>
          <w:p w14:paraId="3627EF20" w14:textId="77777777" w:rsidR="00B02215" w:rsidRPr="00E30083" w:rsidRDefault="00B02215" w:rsidP="002A65CD">
            <w:pPr>
              <w:pStyle w:val="TAH"/>
            </w:pPr>
            <w:r w:rsidRPr="00E30083">
              <w:t>Description</w:t>
            </w:r>
          </w:p>
        </w:tc>
        <w:tc>
          <w:tcPr>
            <w:tcW w:w="1560" w:type="dxa"/>
          </w:tcPr>
          <w:p w14:paraId="350D685B"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294BAE4A" w14:textId="77777777" w:rsidTr="002A65CD">
        <w:trPr>
          <w:cantSplit/>
          <w:trHeight w:val="241"/>
        </w:trPr>
        <w:tc>
          <w:tcPr>
            <w:tcW w:w="2268" w:type="dxa"/>
          </w:tcPr>
          <w:p w14:paraId="05FE0ED2"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7E8B3253"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D16A884" w14:textId="77777777" w:rsidR="00B02215" w:rsidRPr="00E30083" w:rsidRDefault="00B02215" w:rsidP="002A65CD">
            <w:pPr>
              <w:pStyle w:val="TAC"/>
              <w:rPr>
                <w:lang w:eastAsia="zh-CN"/>
              </w:rPr>
            </w:pPr>
            <w:r w:rsidRPr="00E30083">
              <w:rPr>
                <w:lang w:eastAsia="zh-CN"/>
              </w:rPr>
              <w:t>AMF, V-NSSF</w:t>
            </w:r>
          </w:p>
        </w:tc>
      </w:tr>
      <w:tr w:rsidR="00B02215" w:rsidRPr="00E30083" w14:paraId="7CFD1491" w14:textId="77777777" w:rsidTr="002A65CD">
        <w:trPr>
          <w:cantSplit/>
          <w:trHeight w:val="241"/>
        </w:trPr>
        <w:tc>
          <w:tcPr>
            <w:tcW w:w="2268" w:type="dxa"/>
          </w:tcPr>
          <w:p w14:paraId="576A1AA8" w14:textId="77777777" w:rsidR="00B02215" w:rsidRPr="00E30083" w:rsidRDefault="00B02215" w:rsidP="002A65CD">
            <w:pPr>
              <w:pStyle w:val="TAL"/>
              <w:rPr>
                <w:lang w:eastAsia="zh-CN"/>
              </w:rPr>
            </w:pPr>
            <w:r w:rsidRPr="00E30083">
              <w:t>Nnssf_NSSAIAvailability</w:t>
            </w:r>
          </w:p>
        </w:tc>
        <w:tc>
          <w:tcPr>
            <w:tcW w:w="4644" w:type="dxa"/>
          </w:tcPr>
          <w:p w14:paraId="1C8D8DB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7D81F0BA" w14:textId="77777777" w:rsidR="00B02215" w:rsidRPr="00E30083" w:rsidRDefault="00B02215" w:rsidP="002A65CD">
            <w:pPr>
              <w:pStyle w:val="TAC"/>
              <w:rPr>
                <w:lang w:eastAsia="zh-CN"/>
              </w:rPr>
            </w:pPr>
            <w:r w:rsidRPr="00E30083">
              <w:rPr>
                <w:lang w:eastAsia="zh-CN"/>
              </w:rPr>
              <w:t>AMF</w:t>
            </w:r>
          </w:p>
        </w:tc>
      </w:tr>
    </w:tbl>
    <w:p w14:paraId="140AE867" w14:textId="77777777" w:rsidR="00B02215" w:rsidRDefault="00B02215" w:rsidP="00B02215"/>
    <w:p w14:paraId="01827649" w14:textId="77777777" w:rsidR="00B02215" w:rsidRPr="002D1C72" w:rsidRDefault="00B02215" w:rsidP="00B02215">
      <w:r w:rsidRPr="002D1C72">
        <w:t>Table 5.1-</w:t>
      </w:r>
      <w:r>
        <w:t>2</w:t>
      </w:r>
      <w:r w:rsidRPr="002D1C72">
        <w:t xml:space="preserve"> summarizes the corresponding APIs defined for this specification.</w:t>
      </w:r>
    </w:p>
    <w:p w14:paraId="05009136"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682126E4" w14:textId="77777777" w:rsidTr="00DA70E9">
        <w:tc>
          <w:tcPr>
            <w:tcW w:w="1838" w:type="dxa"/>
            <w:shd w:val="clear" w:color="auto" w:fill="auto"/>
          </w:tcPr>
          <w:p w14:paraId="01CF6B10" w14:textId="77777777" w:rsidR="00B02215" w:rsidRPr="00E30083" w:rsidRDefault="00B02215" w:rsidP="002A65CD">
            <w:pPr>
              <w:pStyle w:val="TAH"/>
            </w:pPr>
            <w:r w:rsidRPr="00E30083">
              <w:t>Service Name</w:t>
            </w:r>
          </w:p>
        </w:tc>
        <w:tc>
          <w:tcPr>
            <w:tcW w:w="1074" w:type="dxa"/>
            <w:shd w:val="clear" w:color="auto" w:fill="auto"/>
          </w:tcPr>
          <w:p w14:paraId="0D4AE465" w14:textId="77777777" w:rsidR="00B02215" w:rsidRPr="00E30083" w:rsidRDefault="00B02215" w:rsidP="002A65CD">
            <w:pPr>
              <w:pStyle w:val="TAH"/>
            </w:pPr>
            <w:r w:rsidRPr="00E30083">
              <w:t>Clause</w:t>
            </w:r>
          </w:p>
        </w:tc>
        <w:tc>
          <w:tcPr>
            <w:tcW w:w="1336" w:type="dxa"/>
            <w:shd w:val="clear" w:color="auto" w:fill="auto"/>
          </w:tcPr>
          <w:p w14:paraId="0D28A4E8" w14:textId="77777777" w:rsidR="00B02215" w:rsidRPr="00E30083" w:rsidRDefault="00B02215" w:rsidP="002A65CD">
            <w:pPr>
              <w:pStyle w:val="TAH"/>
            </w:pPr>
            <w:r w:rsidRPr="00E30083">
              <w:t>Description</w:t>
            </w:r>
          </w:p>
        </w:tc>
        <w:tc>
          <w:tcPr>
            <w:tcW w:w="3194" w:type="dxa"/>
            <w:shd w:val="clear" w:color="auto" w:fill="auto"/>
          </w:tcPr>
          <w:p w14:paraId="6B4AFF62" w14:textId="77777777" w:rsidR="00B02215" w:rsidRPr="00E30083" w:rsidRDefault="00B02215" w:rsidP="002A65CD">
            <w:pPr>
              <w:pStyle w:val="TAH"/>
            </w:pPr>
            <w:r w:rsidRPr="00E30083">
              <w:t>OpenAPI Specification File</w:t>
            </w:r>
          </w:p>
        </w:tc>
        <w:tc>
          <w:tcPr>
            <w:tcW w:w="1200" w:type="dxa"/>
            <w:shd w:val="clear" w:color="auto" w:fill="auto"/>
          </w:tcPr>
          <w:p w14:paraId="37343C81" w14:textId="77777777" w:rsidR="00B02215" w:rsidRPr="00E30083" w:rsidRDefault="00B02215" w:rsidP="002A65CD">
            <w:pPr>
              <w:pStyle w:val="TAH"/>
            </w:pPr>
            <w:r w:rsidRPr="00E30083">
              <w:t>apiName</w:t>
            </w:r>
          </w:p>
        </w:tc>
        <w:tc>
          <w:tcPr>
            <w:tcW w:w="989" w:type="dxa"/>
            <w:shd w:val="clear" w:color="auto" w:fill="auto"/>
          </w:tcPr>
          <w:p w14:paraId="6A01F501" w14:textId="77777777" w:rsidR="00B02215" w:rsidRPr="00E30083" w:rsidRDefault="00B02215" w:rsidP="002A65CD">
            <w:pPr>
              <w:pStyle w:val="TAH"/>
            </w:pPr>
            <w:r w:rsidRPr="00E30083">
              <w:t>Annex</w:t>
            </w:r>
          </w:p>
        </w:tc>
      </w:tr>
      <w:tr w:rsidR="00DA70E9" w:rsidRPr="00E30083" w14:paraId="7DD116FD" w14:textId="77777777" w:rsidTr="00DA70E9">
        <w:tc>
          <w:tcPr>
            <w:tcW w:w="1838" w:type="dxa"/>
            <w:shd w:val="clear" w:color="auto" w:fill="auto"/>
          </w:tcPr>
          <w:p w14:paraId="5ADDD883"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0BC7F1B6"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1090779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114960C2"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4711B816"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DCFF405"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3F550DAE" w14:textId="77777777" w:rsidTr="00DA70E9">
        <w:tc>
          <w:tcPr>
            <w:tcW w:w="1838" w:type="dxa"/>
            <w:shd w:val="clear" w:color="auto" w:fill="auto"/>
          </w:tcPr>
          <w:p w14:paraId="596BEA6F"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C0D8E5A"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4F1AC6F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5150F63C"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2A032E38"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710ECB0" w14:textId="77777777" w:rsidR="00B02215" w:rsidRPr="00DA70E9" w:rsidRDefault="00B02215" w:rsidP="002A65CD">
            <w:pPr>
              <w:pStyle w:val="TAL"/>
              <w:rPr>
                <w:rFonts w:eastAsia="Malgun Gothic"/>
              </w:rPr>
            </w:pPr>
            <w:r w:rsidRPr="00DA70E9">
              <w:rPr>
                <w:rFonts w:eastAsia="Malgun Gothic"/>
              </w:rPr>
              <w:t>A.3</w:t>
            </w:r>
          </w:p>
        </w:tc>
      </w:tr>
    </w:tbl>
    <w:p w14:paraId="3CFA9BB6" w14:textId="77777777" w:rsidR="00B02215" w:rsidRPr="00630AB6" w:rsidRDefault="00B02215" w:rsidP="00B02215"/>
    <w:p w14:paraId="7534643D" w14:textId="77777777" w:rsidR="00B02215" w:rsidRPr="00630AB6" w:rsidRDefault="00B02215" w:rsidP="00B02215">
      <w:pPr>
        <w:pStyle w:val="Heading2"/>
      </w:pPr>
      <w:bookmarkStart w:id="95" w:name="_Toc20142274"/>
      <w:bookmarkStart w:id="96" w:name="_Toc34217218"/>
      <w:bookmarkStart w:id="97" w:name="_Toc34217370"/>
      <w:bookmarkStart w:id="98" w:name="_Toc39051733"/>
      <w:bookmarkStart w:id="99" w:name="_Toc43210305"/>
      <w:bookmarkStart w:id="100" w:name="_Toc49853210"/>
      <w:bookmarkStart w:id="101" w:name="_Toc56529999"/>
      <w:bookmarkStart w:id="102" w:name="_Toc74989973"/>
      <w:r w:rsidRPr="00630AB6">
        <w:t>5.2</w:t>
      </w:r>
      <w:r w:rsidRPr="00630AB6">
        <w:tab/>
        <w:t>Nnssf_NSSelection Service</w:t>
      </w:r>
      <w:bookmarkEnd w:id="95"/>
      <w:bookmarkEnd w:id="96"/>
      <w:bookmarkEnd w:id="97"/>
      <w:bookmarkEnd w:id="98"/>
      <w:bookmarkEnd w:id="99"/>
      <w:bookmarkEnd w:id="100"/>
      <w:bookmarkEnd w:id="101"/>
      <w:bookmarkEnd w:id="102"/>
    </w:p>
    <w:p w14:paraId="75F6712B" w14:textId="77777777" w:rsidR="00B02215" w:rsidRPr="00630AB6" w:rsidRDefault="00B02215" w:rsidP="00B02215">
      <w:pPr>
        <w:pStyle w:val="Heading3"/>
      </w:pPr>
      <w:bookmarkStart w:id="103" w:name="_Toc20142275"/>
      <w:bookmarkStart w:id="104" w:name="_Toc34217219"/>
      <w:bookmarkStart w:id="105" w:name="_Toc34217371"/>
      <w:bookmarkStart w:id="106" w:name="_Toc39051734"/>
      <w:bookmarkStart w:id="107" w:name="_Toc43210306"/>
      <w:bookmarkStart w:id="108" w:name="_Toc49853211"/>
      <w:bookmarkStart w:id="109" w:name="_Toc56530000"/>
      <w:bookmarkStart w:id="110" w:name="_Toc74989974"/>
      <w:r w:rsidRPr="00630AB6">
        <w:t>5.2.1</w:t>
      </w:r>
      <w:r w:rsidRPr="00630AB6">
        <w:tab/>
        <w:t>Service Description</w:t>
      </w:r>
      <w:bookmarkEnd w:id="103"/>
      <w:bookmarkEnd w:id="104"/>
      <w:bookmarkEnd w:id="105"/>
      <w:bookmarkEnd w:id="106"/>
      <w:bookmarkEnd w:id="107"/>
      <w:bookmarkEnd w:id="108"/>
      <w:bookmarkEnd w:id="109"/>
      <w:bookmarkEnd w:id="110"/>
    </w:p>
    <w:p w14:paraId="0A6065F3" w14:textId="77777777"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2F33E156" w14:textId="77777777" w:rsidR="00B02215" w:rsidRPr="00630AB6" w:rsidRDefault="00B02215" w:rsidP="00B02215">
      <w:pPr>
        <w:pStyle w:val="Heading3"/>
      </w:pPr>
      <w:bookmarkStart w:id="111" w:name="_Toc20142276"/>
      <w:bookmarkStart w:id="112" w:name="_Toc34217220"/>
      <w:bookmarkStart w:id="113" w:name="_Toc34217372"/>
      <w:bookmarkStart w:id="114" w:name="_Toc39051735"/>
      <w:bookmarkStart w:id="115" w:name="_Toc43210307"/>
      <w:bookmarkStart w:id="116" w:name="_Toc49853212"/>
      <w:bookmarkStart w:id="117" w:name="_Toc56530001"/>
      <w:bookmarkStart w:id="118" w:name="_Toc74989975"/>
      <w:r w:rsidRPr="00630AB6">
        <w:t>5.2.2</w:t>
      </w:r>
      <w:r w:rsidRPr="00630AB6">
        <w:tab/>
        <w:t>Service Operations</w:t>
      </w:r>
      <w:bookmarkEnd w:id="111"/>
      <w:bookmarkEnd w:id="112"/>
      <w:bookmarkEnd w:id="113"/>
      <w:bookmarkEnd w:id="114"/>
      <w:bookmarkEnd w:id="115"/>
      <w:bookmarkEnd w:id="116"/>
      <w:bookmarkEnd w:id="117"/>
      <w:bookmarkEnd w:id="118"/>
    </w:p>
    <w:p w14:paraId="745873B6" w14:textId="77777777" w:rsidR="00B02215" w:rsidRPr="00630AB6" w:rsidRDefault="00B02215" w:rsidP="00B02215">
      <w:pPr>
        <w:pStyle w:val="Heading4"/>
      </w:pPr>
      <w:bookmarkStart w:id="119" w:name="_Toc20142277"/>
      <w:bookmarkStart w:id="120" w:name="_Toc34217221"/>
      <w:bookmarkStart w:id="121" w:name="_Toc34217373"/>
      <w:bookmarkStart w:id="122" w:name="_Toc39051736"/>
      <w:bookmarkStart w:id="123" w:name="_Toc43210308"/>
      <w:bookmarkStart w:id="124" w:name="_Toc49853213"/>
      <w:bookmarkStart w:id="125" w:name="_Toc56530002"/>
      <w:bookmarkStart w:id="126" w:name="_Toc74989976"/>
      <w:r w:rsidRPr="00630AB6">
        <w:t>5.2.2.1</w:t>
      </w:r>
      <w:r w:rsidRPr="00630AB6">
        <w:tab/>
        <w:t>Introduction</w:t>
      </w:r>
      <w:bookmarkEnd w:id="119"/>
      <w:bookmarkEnd w:id="120"/>
      <w:bookmarkEnd w:id="121"/>
      <w:bookmarkEnd w:id="122"/>
      <w:bookmarkEnd w:id="123"/>
      <w:bookmarkEnd w:id="124"/>
      <w:bookmarkEnd w:id="125"/>
      <w:bookmarkEnd w:id="126"/>
    </w:p>
    <w:p w14:paraId="005BF44C" w14:textId="77777777" w:rsidR="00B02215" w:rsidRPr="00630AB6" w:rsidRDefault="00B02215" w:rsidP="00B02215">
      <w:pPr>
        <w:rPr>
          <w:lang w:eastAsia="zh-CN"/>
        </w:rPr>
      </w:pPr>
      <w:r w:rsidRPr="00630AB6">
        <w:rPr>
          <w:lang w:eastAsia="zh-CN"/>
        </w:rPr>
        <w:t>For the Nnssf_NSSelection service the following service operations are defined:</w:t>
      </w:r>
    </w:p>
    <w:p w14:paraId="62B7BFBB" w14:textId="77777777" w:rsidR="00B02215" w:rsidRPr="00630AB6" w:rsidRDefault="00B02215" w:rsidP="00B02215">
      <w:pPr>
        <w:pStyle w:val="B10"/>
        <w:rPr>
          <w:lang w:eastAsia="zh-CN"/>
        </w:rPr>
      </w:pPr>
      <w:r w:rsidRPr="00630AB6">
        <w:rPr>
          <w:lang w:eastAsia="zh-CN"/>
        </w:rPr>
        <w:t>-</w:t>
      </w:r>
      <w:r w:rsidRPr="00630AB6">
        <w:rPr>
          <w:lang w:eastAsia="zh-CN"/>
        </w:rPr>
        <w:tab/>
        <w:t>Get.</w:t>
      </w:r>
    </w:p>
    <w:p w14:paraId="3E4344A6" w14:textId="77777777" w:rsidR="00B02215" w:rsidRPr="00630AB6" w:rsidRDefault="00B02215" w:rsidP="00B02215">
      <w:pPr>
        <w:pStyle w:val="Heading4"/>
      </w:pPr>
      <w:bookmarkStart w:id="127" w:name="_Toc20142278"/>
      <w:bookmarkStart w:id="128" w:name="_Toc34217222"/>
      <w:bookmarkStart w:id="129" w:name="_Toc34217374"/>
      <w:bookmarkStart w:id="130" w:name="_Toc39051737"/>
      <w:bookmarkStart w:id="131" w:name="_Toc43210309"/>
      <w:bookmarkStart w:id="132" w:name="_Toc49853214"/>
      <w:bookmarkStart w:id="133" w:name="_Toc56530003"/>
      <w:bookmarkStart w:id="134" w:name="_Toc74989977"/>
      <w:r w:rsidRPr="00630AB6">
        <w:t>5.2.2.2</w:t>
      </w:r>
      <w:r w:rsidRPr="00630AB6">
        <w:tab/>
      </w:r>
      <w:r w:rsidRPr="00630AB6">
        <w:rPr>
          <w:rFonts w:hint="eastAsia"/>
          <w:lang w:eastAsia="zh-CN"/>
        </w:rPr>
        <w:t>GET</w:t>
      </w:r>
      <w:bookmarkEnd w:id="127"/>
      <w:bookmarkEnd w:id="128"/>
      <w:bookmarkEnd w:id="129"/>
      <w:bookmarkEnd w:id="130"/>
      <w:bookmarkEnd w:id="131"/>
      <w:bookmarkEnd w:id="132"/>
      <w:bookmarkEnd w:id="133"/>
      <w:bookmarkEnd w:id="134"/>
    </w:p>
    <w:p w14:paraId="35AD62C1" w14:textId="77777777" w:rsidR="00B02215" w:rsidRPr="00630AB6" w:rsidRDefault="00B02215" w:rsidP="00B02215">
      <w:pPr>
        <w:pStyle w:val="Heading5"/>
      </w:pPr>
      <w:bookmarkStart w:id="135" w:name="_Toc20142279"/>
      <w:bookmarkStart w:id="136" w:name="_Toc34217223"/>
      <w:bookmarkStart w:id="137" w:name="_Toc34217375"/>
      <w:bookmarkStart w:id="138" w:name="_Toc39051738"/>
      <w:bookmarkStart w:id="139" w:name="_Toc43210310"/>
      <w:bookmarkStart w:id="140" w:name="_Toc49853215"/>
      <w:bookmarkStart w:id="141" w:name="_Toc56530004"/>
      <w:bookmarkStart w:id="142" w:name="_Toc74989978"/>
      <w:r w:rsidRPr="00630AB6">
        <w:t>5.2.2.2.1</w:t>
      </w:r>
      <w:r w:rsidRPr="00630AB6">
        <w:tab/>
        <w:t>General</w:t>
      </w:r>
      <w:bookmarkEnd w:id="135"/>
      <w:bookmarkEnd w:id="136"/>
      <w:bookmarkEnd w:id="137"/>
      <w:bookmarkEnd w:id="138"/>
      <w:bookmarkEnd w:id="139"/>
      <w:bookmarkEnd w:id="140"/>
      <w:bookmarkEnd w:id="141"/>
      <w:bookmarkEnd w:id="142"/>
    </w:p>
    <w:p w14:paraId="57B266C5" w14:textId="77777777"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14:paraId="721D798B" w14:textId="77777777" w:rsidR="00B02215" w:rsidRPr="00630AB6" w:rsidRDefault="00B02215" w:rsidP="00B02215">
      <w:pPr>
        <w:pStyle w:val="B10"/>
      </w:pPr>
      <w:r w:rsidRPr="00630AB6">
        <w:rPr>
          <w:lang w:eastAsia="zh-CN"/>
        </w:rPr>
        <w:lastRenderedPageBreak/>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6FCCAB80" w14:textId="77777777" w:rsidR="00B02215" w:rsidRPr="00630AB6" w:rsidRDefault="00B02215" w:rsidP="00B02215">
      <w:pPr>
        <w:pStyle w:val="B2"/>
        <w:rPr>
          <w:lang w:eastAsia="zh-CN"/>
        </w:rPr>
      </w:pPr>
      <w:r w:rsidRPr="00630AB6">
        <w:t>-</w:t>
      </w:r>
      <w:r w:rsidRPr="00630AB6">
        <w:tab/>
        <w:t>The Mapping Of Allowed NSSAI;</w:t>
      </w:r>
    </w:p>
    <w:p w14:paraId="19DC3DD2" w14:textId="77777777" w:rsidR="00B02215" w:rsidRPr="00630AB6" w:rsidRDefault="00B02215" w:rsidP="00B02215">
      <w:pPr>
        <w:pStyle w:val="B2"/>
        <w:rPr>
          <w:lang w:eastAsia="zh-CN"/>
        </w:rPr>
      </w:pPr>
      <w:r w:rsidRPr="00630AB6">
        <w:t>-</w:t>
      </w:r>
      <w:r w:rsidRPr="00630AB6">
        <w:tab/>
        <w:t>The Mapping Of Configured NSSAI;</w:t>
      </w:r>
    </w:p>
    <w:p w14:paraId="313C5F8E" w14:textId="77777777" w:rsidR="00B02215" w:rsidRPr="00630AB6" w:rsidRDefault="00B02215" w:rsidP="00B02215">
      <w:pPr>
        <w:pStyle w:val="B2"/>
      </w:pPr>
      <w:r w:rsidRPr="00630AB6">
        <w:t>-</w:t>
      </w:r>
      <w:r w:rsidRPr="00630AB6">
        <w:tab/>
        <w:t>NSI ID(s) associated with the Network Slice instances of the Allowed NSSAI;</w:t>
      </w:r>
    </w:p>
    <w:p w14:paraId="742AA240"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229F5F06" w14:textId="77777777"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570D20B3" w14:textId="77777777"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2DAC63B9" w14:textId="77777777" w:rsidR="00EA7D87" w:rsidRPr="00630AB6" w:rsidRDefault="00EA7D87" w:rsidP="00B02215">
      <w:pPr>
        <w:pStyle w:val="B10"/>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497A6AE0" w14:textId="77777777" w:rsidR="00B02215" w:rsidRPr="00630AB6" w:rsidRDefault="00B02215" w:rsidP="00B02215">
      <w:r w:rsidRPr="00630AB6">
        <w:t>It is used in the following procedures:</w:t>
      </w:r>
    </w:p>
    <w:p w14:paraId="7862F5D4" w14:textId="77777777"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DB9C9" w14:textId="77777777" w:rsidR="00B02215" w:rsidRDefault="00B02215" w:rsidP="00B02215">
      <w:pPr>
        <w:pStyle w:val="B10"/>
      </w:pPr>
      <w:r>
        <w:t>-</w:t>
      </w:r>
      <w:r>
        <w:tab/>
        <w:t>EPS to 5GS handover using N26 interface (see clause</w:t>
      </w:r>
      <w:r w:rsidRPr="00630AB6">
        <w:t> </w:t>
      </w:r>
      <w:r>
        <w:t>4.11.1.2.2 of 3GPP TS 23.502 [3]);</w:t>
      </w:r>
    </w:p>
    <w:p w14:paraId="7D4CF98E" w14:textId="77777777" w:rsidR="00EA7D87" w:rsidRDefault="00EA7D87" w:rsidP="00EA7D87">
      <w:pPr>
        <w:pStyle w:val="B10"/>
      </w:pPr>
      <w:r>
        <w:t>-</w:t>
      </w:r>
      <w:r>
        <w:tab/>
        <w:t>EPS to 5GS mobility registration procedure (see clauses 4.11.1.3.3,</w:t>
      </w:r>
      <w:r w:rsidRPr="009158B7">
        <w:t xml:space="preserve"> </w:t>
      </w:r>
      <w:r>
        <w:t>4.11.1.3.3A, 4.11.1.3.4 and 4.23.12 of 3GPP TS 23.502 [3]);</w:t>
      </w:r>
    </w:p>
    <w:p w14:paraId="0D0EBCDE" w14:textId="77777777" w:rsidR="00EA7D87" w:rsidRPr="00A16518" w:rsidRDefault="00EA7D87" w:rsidP="00EA7D87">
      <w:pPr>
        <w:pStyle w:val="B10"/>
        <w:rPr>
          <w:lang w:eastAsia="zh-CN"/>
        </w:rPr>
      </w:pPr>
      <w:r>
        <w:t>-</w:t>
      </w:r>
      <w:r>
        <w:tab/>
        <w:t>Xn and N2 Handover procedures with PLMN change (see clauses 4.9.1</w:t>
      </w:r>
      <w:r>
        <w:rPr>
          <w:rFonts w:hint="eastAsia"/>
          <w:lang w:eastAsia="zh-CN"/>
        </w:rPr>
        <w:t>, 4.23.7 and 4.23.11</w:t>
      </w:r>
      <w:r>
        <w:t xml:space="preserve"> of 3GPP TS 23.502 [3]);</w:t>
      </w:r>
    </w:p>
    <w:p w14:paraId="097042EE" w14:textId="77777777"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32C4535E" w14:textId="77777777" w:rsidR="00B02215" w:rsidRPr="00630AB6" w:rsidRDefault="00B02215" w:rsidP="00B02215">
      <w:pPr>
        <w:pStyle w:val="B10"/>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30BF0BC0"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2C328CFB" w14:textId="77777777" w:rsidR="00B02215" w:rsidRPr="00630AB6" w:rsidRDefault="00B02215" w:rsidP="00B02215">
      <w:pPr>
        <w:pStyle w:val="Heading5"/>
        <w:rPr>
          <w:lang w:eastAsia="zh-CN"/>
        </w:rPr>
      </w:pPr>
      <w:bookmarkStart w:id="143" w:name="_Toc20142280"/>
      <w:bookmarkStart w:id="144" w:name="_Toc34217224"/>
      <w:bookmarkStart w:id="145" w:name="_Toc34217376"/>
      <w:bookmarkStart w:id="146" w:name="_Toc39051739"/>
      <w:bookmarkStart w:id="147" w:name="_Toc43210311"/>
      <w:bookmarkStart w:id="148" w:name="_Toc49853216"/>
      <w:bookmarkStart w:id="149" w:name="_Toc56530005"/>
      <w:bookmarkStart w:id="150" w:name="_Toc74989979"/>
      <w:r w:rsidRPr="00630AB6">
        <w:t>5.2.2.2.2</w:t>
      </w:r>
      <w:r w:rsidRPr="00630AB6">
        <w:tab/>
      </w:r>
      <w:r w:rsidRPr="00630AB6">
        <w:rPr>
          <w:rFonts w:hint="eastAsia"/>
          <w:lang w:eastAsia="zh-CN"/>
        </w:rPr>
        <w:t xml:space="preserve">Get </w:t>
      </w:r>
      <w:r w:rsidRPr="00630AB6">
        <w:t>service operation of Nnssf_NSSelection service</w:t>
      </w:r>
      <w:bookmarkEnd w:id="143"/>
      <w:bookmarkEnd w:id="144"/>
      <w:bookmarkEnd w:id="145"/>
      <w:bookmarkEnd w:id="146"/>
      <w:bookmarkEnd w:id="147"/>
      <w:bookmarkEnd w:id="148"/>
      <w:bookmarkEnd w:id="149"/>
      <w:bookmarkEnd w:id="150"/>
    </w:p>
    <w:p w14:paraId="2A5756EC"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3AE5820" w14:textId="77777777"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0277ACE7" w14:textId="77777777" w:rsidR="00B02215" w:rsidRDefault="00B02215" w:rsidP="00B02215">
      <w:pPr>
        <w:pStyle w:val="TH"/>
      </w:pPr>
    </w:p>
    <w:p w14:paraId="4430D556" w14:textId="77777777" w:rsidR="00B02215" w:rsidRDefault="00B02215" w:rsidP="00B02215">
      <w:pPr>
        <w:pStyle w:val="TH"/>
      </w:pPr>
    </w:p>
    <w:p w14:paraId="20751FA9" w14:textId="77777777" w:rsidR="00B043F5" w:rsidRPr="00630AB6" w:rsidRDefault="00B043F5" w:rsidP="00B02215">
      <w:pPr>
        <w:pStyle w:val="TH"/>
      </w:pPr>
      <w:r w:rsidRPr="00630AB6">
        <w:object w:dxaOrig="11400" w:dyaOrig="2610" w14:anchorId="34CB9E0B">
          <v:shape id="_x0000_i1026" type="#_x0000_t75" style="width:480.85pt;height:110.25pt" o:ole="">
            <v:imagedata r:id="rId14" o:title=""/>
          </v:shape>
          <o:OLEObject Type="Embed" ProgID="Visio.Drawing.11" ShapeID="_x0000_i1026" DrawAspect="Content" ObjectID="_1685602811" r:id="rId15"/>
        </w:object>
      </w:r>
    </w:p>
    <w:p w14:paraId="484C5196"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2E2D45D" w14:textId="77777777" w:rsidR="00EA7D87" w:rsidRDefault="00B02215" w:rsidP="00B02215">
      <w:pPr>
        <w:pStyle w:val="B10"/>
      </w:pPr>
      <w:r w:rsidRPr="00630AB6">
        <w:lastRenderedPageBreak/>
        <w:t>1</w:t>
      </w:r>
      <w:r w:rsidRPr="00630AB6">
        <w:tab/>
        <w:t>The AMF shall send a GET request to the NSSF.</w:t>
      </w:r>
    </w:p>
    <w:p w14:paraId="42F9CAB4" w14:textId="77777777"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03E229D8" w14:textId="77777777"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166BFDC4"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EA7D87" w:rsidRPr="00D473D7">
        <w:t xml:space="preserve">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r w:rsidR="00EA7D87" w:rsidRPr="00E30083">
        <w:rPr>
          <w:lang w:eastAsia="zh-CN"/>
        </w:rPr>
        <w:t>a</w:t>
      </w:r>
      <w:r w:rsidR="00EA7D87" w:rsidRPr="00E30083">
        <w:rPr>
          <w:rFonts w:hint="eastAsia"/>
          <w:lang w:eastAsia="zh-CN"/>
        </w:rPr>
        <w:t>llowedN</w:t>
      </w:r>
      <w:r w:rsidR="00EA7D87" w:rsidRPr="00E30083">
        <w:rPr>
          <w:lang w:eastAsia="zh-CN"/>
        </w:rPr>
        <w:t>ssaiList</w:t>
      </w:r>
      <w:r w:rsidR="00EA7D87">
        <w:rPr>
          <w:lang w:eastAsia="zh-CN"/>
        </w:rPr>
        <w:t xml:space="preserve"> IE.</w:t>
      </w:r>
    </w:p>
    <w:p w14:paraId="47F307D1" w14:textId="77777777"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6.2.7.3-1)</w:t>
      </w:r>
      <w:r w:rsidRPr="00630AB6">
        <w:t>.</w:t>
      </w:r>
    </w:p>
    <w:p w14:paraId="517FBEEE" w14:textId="77777777"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2CCCA0C8" w14:textId="77777777" w:rsidR="00B02215" w:rsidRPr="00630AB6" w:rsidRDefault="00B02215" w:rsidP="00B02215">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74989980"/>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1"/>
      <w:bookmarkEnd w:id="152"/>
      <w:bookmarkEnd w:id="153"/>
      <w:bookmarkEnd w:id="154"/>
      <w:bookmarkEnd w:id="155"/>
      <w:bookmarkEnd w:id="156"/>
      <w:bookmarkEnd w:id="157"/>
      <w:bookmarkEnd w:id="158"/>
    </w:p>
    <w:p w14:paraId="4140D6D9" w14:textId="77777777" w:rsidR="00B02215" w:rsidRPr="00630AB6" w:rsidRDefault="00B02215" w:rsidP="00B02215">
      <w:r w:rsidRPr="00630AB6">
        <w:t>In this procedure, the NF Service Consumer (e.g. AMF) retrieves the NRF and the optionally the NSI ID of the network slice instance:</w:t>
      </w:r>
    </w:p>
    <w:p w14:paraId="6F7F1387" w14:textId="77777777" w:rsidR="00B02215" w:rsidRPr="00630AB6" w:rsidRDefault="00B02215" w:rsidP="00B02215">
      <w:pPr>
        <w:pStyle w:val="TH"/>
      </w:pPr>
    </w:p>
    <w:p w14:paraId="791D13EE" w14:textId="77777777" w:rsidR="00B02215" w:rsidRDefault="00B02215" w:rsidP="00B02215">
      <w:pPr>
        <w:pStyle w:val="TH"/>
      </w:pPr>
    </w:p>
    <w:p w14:paraId="6B929542" w14:textId="77777777" w:rsidR="00B02215" w:rsidRDefault="00B02215" w:rsidP="00B02215">
      <w:pPr>
        <w:pStyle w:val="TH"/>
      </w:pPr>
    </w:p>
    <w:p w14:paraId="7174F24B" w14:textId="77777777" w:rsidR="00B02215" w:rsidRDefault="00B02215" w:rsidP="00B02215">
      <w:pPr>
        <w:pStyle w:val="TH"/>
      </w:pPr>
    </w:p>
    <w:p w14:paraId="2E80280D" w14:textId="77777777" w:rsidR="00B043F5" w:rsidRPr="00630AB6" w:rsidRDefault="00B043F5" w:rsidP="00B02215">
      <w:pPr>
        <w:pStyle w:val="TH"/>
      </w:pPr>
      <w:r w:rsidRPr="00630AB6">
        <w:object w:dxaOrig="11400" w:dyaOrig="2610" w14:anchorId="027AED7B">
          <v:shape id="_x0000_i1027" type="#_x0000_t75" style="width:480.85pt;height:110.25pt" o:ole="">
            <v:imagedata r:id="rId16" o:title=""/>
          </v:shape>
          <o:OLEObject Type="Embed" ProgID="Visio.Drawing.11" ShapeID="_x0000_i1027" DrawAspect="Content" ObjectID="_1685602812" r:id="rId17"/>
        </w:object>
      </w:r>
    </w:p>
    <w:p w14:paraId="058D377E" w14:textId="77777777" w:rsidR="00B02215" w:rsidRPr="00630AB6" w:rsidRDefault="00B02215" w:rsidP="00B02215">
      <w:pPr>
        <w:pStyle w:val="TF"/>
      </w:pPr>
      <w:r w:rsidRPr="00630AB6">
        <w:t>Figure 5.2.2.2.3-1: Retrieve the network slice information during the PDU session establishment procedure</w:t>
      </w:r>
    </w:p>
    <w:p w14:paraId="15969C2A" w14:textId="77777777"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For the procedure invoked in the Serving PLMN, the query parameters shall also contain non-roaming/LBO roaming/HR roaming indication, PLMN ID of the SUPI and TAI.</w:t>
      </w:r>
    </w:p>
    <w:p w14:paraId="4DF1C45C"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F06D3BD" w14:textId="77777777" w:rsidR="00B02215" w:rsidRPr="00630AB6" w:rsidRDefault="00B02215" w:rsidP="00B02215">
      <w:pPr>
        <w:pStyle w:val="B10"/>
      </w:pPr>
      <w:r w:rsidRPr="00630AB6">
        <w:lastRenderedPageBreak/>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53F5DD1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1A2F969F" w14:textId="77777777" w:rsidR="00B02215" w:rsidRPr="00630AB6" w:rsidRDefault="00B02215" w:rsidP="00B02215">
      <w:pPr>
        <w:pStyle w:val="Heading5"/>
      </w:pPr>
      <w:bookmarkStart w:id="159" w:name="_Toc20142282"/>
      <w:bookmarkStart w:id="160" w:name="_Toc34217226"/>
      <w:bookmarkStart w:id="161" w:name="_Toc34217378"/>
      <w:bookmarkStart w:id="162" w:name="_Toc39051741"/>
      <w:bookmarkStart w:id="163" w:name="_Toc43210313"/>
      <w:bookmarkStart w:id="164" w:name="_Toc49853218"/>
      <w:bookmarkStart w:id="165" w:name="_Toc56530007"/>
      <w:bookmarkStart w:id="166" w:name="_Toc74989981"/>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9"/>
      <w:bookmarkEnd w:id="160"/>
      <w:bookmarkEnd w:id="161"/>
      <w:bookmarkEnd w:id="162"/>
      <w:bookmarkEnd w:id="163"/>
      <w:bookmarkEnd w:id="164"/>
      <w:bookmarkEnd w:id="165"/>
      <w:bookmarkEnd w:id="166"/>
    </w:p>
    <w:p w14:paraId="2EB20E61"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7FDE770D" w14:textId="77777777" w:rsidR="00B02215" w:rsidRDefault="00B02215" w:rsidP="00B02215"/>
    <w:p w14:paraId="148A296F" w14:textId="77777777" w:rsidR="00B02215" w:rsidRDefault="00B02215" w:rsidP="00B02215">
      <w:pPr>
        <w:pStyle w:val="TH"/>
      </w:pPr>
    </w:p>
    <w:p w14:paraId="1364369B" w14:textId="77777777" w:rsidR="00B02215" w:rsidRDefault="00B02215" w:rsidP="00B02215">
      <w:pPr>
        <w:pStyle w:val="TH"/>
      </w:pPr>
    </w:p>
    <w:p w14:paraId="068FA364" w14:textId="77777777" w:rsidR="00B043F5" w:rsidRDefault="00B043F5" w:rsidP="00B02215">
      <w:pPr>
        <w:pStyle w:val="TH"/>
      </w:pPr>
      <w:r w:rsidRPr="00630AB6">
        <w:object w:dxaOrig="11400" w:dyaOrig="2610" w14:anchorId="40F54739">
          <v:shape id="_x0000_i1028" type="#_x0000_t75" style="width:480.85pt;height:110.25pt" o:ole="">
            <v:imagedata r:id="rId18" o:title=""/>
          </v:shape>
          <o:OLEObject Type="Embed" ProgID="Visio.Drawing.11" ShapeID="_x0000_i1028" DrawAspect="Content" ObjectID="_1685602813" r:id="rId19"/>
        </w:object>
      </w:r>
    </w:p>
    <w:p w14:paraId="4F7BE6F4"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5F57FE3F" w14:textId="77777777" w:rsidR="00B02215" w:rsidRPr="00630AB6" w:rsidRDefault="00B02215" w:rsidP="00B02215">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4DC1AE66"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1A4C4E08" w14:textId="77777777"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7C5A4D9D"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14:paraId="2F606F88" w14:textId="77777777" w:rsidR="00B02215" w:rsidRPr="001271D9" w:rsidRDefault="00B02215" w:rsidP="00B02215">
      <w:pPr>
        <w:pStyle w:val="B10"/>
        <w:ind w:left="0" w:firstLine="0"/>
      </w:pPr>
    </w:p>
    <w:p w14:paraId="21A372AD" w14:textId="77777777" w:rsidR="00B02215" w:rsidRPr="00630AB6" w:rsidRDefault="00B02215" w:rsidP="00B02215">
      <w:pPr>
        <w:pStyle w:val="Heading2"/>
      </w:pPr>
      <w:bookmarkStart w:id="167" w:name="_Toc20142283"/>
      <w:bookmarkStart w:id="168" w:name="_Toc34217227"/>
      <w:bookmarkStart w:id="169" w:name="_Toc34217379"/>
      <w:bookmarkStart w:id="170" w:name="_Toc39051742"/>
      <w:bookmarkStart w:id="171" w:name="_Toc43210314"/>
      <w:bookmarkStart w:id="172" w:name="_Toc49853219"/>
      <w:bookmarkStart w:id="173" w:name="_Toc56530008"/>
      <w:bookmarkStart w:id="174" w:name="_Toc74989982"/>
      <w:r w:rsidRPr="00630AB6">
        <w:t>5.3</w:t>
      </w:r>
      <w:r w:rsidRPr="00630AB6">
        <w:tab/>
        <w:t>Nnssf_NSSAIAvailability Service</w:t>
      </w:r>
      <w:bookmarkEnd w:id="167"/>
      <w:bookmarkEnd w:id="168"/>
      <w:bookmarkEnd w:id="169"/>
      <w:bookmarkEnd w:id="170"/>
      <w:bookmarkEnd w:id="171"/>
      <w:bookmarkEnd w:id="172"/>
      <w:bookmarkEnd w:id="173"/>
      <w:bookmarkEnd w:id="174"/>
    </w:p>
    <w:p w14:paraId="16730827" w14:textId="77777777" w:rsidR="00B02215" w:rsidRPr="00630AB6" w:rsidRDefault="00B02215" w:rsidP="00B02215">
      <w:pPr>
        <w:pStyle w:val="Heading3"/>
      </w:pPr>
      <w:bookmarkStart w:id="175" w:name="_Toc20142284"/>
      <w:bookmarkStart w:id="176" w:name="_Toc34217228"/>
      <w:bookmarkStart w:id="177" w:name="_Toc34217380"/>
      <w:bookmarkStart w:id="178" w:name="_Toc39051743"/>
      <w:bookmarkStart w:id="179" w:name="_Toc43210315"/>
      <w:bookmarkStart w:id="180" w:name="_Toc49853220"/>
      <w:bookmarkStart w:id="181" w:name="_Toc56530009"/>
      <w:bookmarkStart w:id="182" w:name="_Toc74989983"/>
      <w:r w:rsidRPr="00630AB6">
        <w:t>5.3.1</w:t>
      </w:r>
      <w:r w:rsidRPr="00630AB6">
        <w:tab/>
        <w:t>Service Description</w:t>
      </w:r>
      <w:bookmarkEnd w:id="175"/>
      <w:bookmarkEnd w:id="176"/>
      <w:bookmarkEnd w:id="177"/>
      <w:bookmarkEnd w:id="178"/>
      <w:bookmarkEnd w:id="179"/>
      <w:bookmarkEnd w:id="180"/>
      <w:bookmarkEnd w:id="181"/>
      <w:bookmarkEnd w:id="182"/>
    </w:p>
    <w:p w14:paraId="560C8793" w14:textId="77777777"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of the UE.</w:t>
      </w:r>
    </w:p>
    <w:p w14:paraId="39B9F037" w14:textId="77777777" w:rsidR="00B02215" w:rsidRPr="00630AB6" w:rsidRDefault="00B02215" w:rsidP="00B02215">
      <w:pPr>
        <w:pStyle w:val="Heading3"/>
      </w:pPr>
      <w:bookmarkStart w:id="183" w:name="_Toc20142285"/>
      <w:bookmarkStart w:id="184" w:name="_Toc34217229"/>
      <w:bookmarkStart w:id="185" w:name="_Toc34217381"/>
      <w:bookmarkStart w:id="186" w:name="_Toc39051744"/>
      <w:bookmarkStart w:id="187" w:name="_Toc43210316"/>
      <w:bookmarkStart w:id="188" w:name="_Toc49853221"/>
      <w:bookmarkStart w:id="189" w:name="_Toc56530010"/>
      <w:bookmarkStart w:id="190" w:name="_Toc74989984"/>
      <w:r w:rsidRPr="00630AB6">
        <w:lastRenderedPageBreak/>
        <w:t>5.3.2</w:t>
      </w:r>
      <w:r w:rsidRPr="00630AB6">
        <w:tab/>
        <w:t>Service Operations</w:t>
      </w:r>
      <w:bookmarkEnd w:id="183"/>
      <w:bookmarkEnd w:id="184"/>
      <w:bookmarkEnd w:id="185"/>
      <w:bookmarkEnd w:id="186"/>
      <w:bookmarkEnd w:id="187"/>
      <w:bookmarkEnd w:id="188"/>
      <w:bookmarkEnd w:id="189"/>
      <w:bookmarkEnd w:id="190"/>
    </w:p>
    <w:p w14:paraId="2D413158" w14:textId="77777777" w:rsidR="00B02215" w:rsidRPr="00630AB6" w:rsidRDefault="00B02215" w:rsidP="00B02215">
      <w:pPr>
        <w:pStyle w:val="Heading4"/>
      </w:pPr>
      <w:bookmarkStart w:id="191" w:name="_Toc20142286"/>
      <w:bookmarkStart w:id="192" w:name="_Toc34217230"/>
      <w:bookmarkStart w:id="193" w:name="_Toc34217382"/>
      <w:bookmarkStart w:id="194" w:name="_Toc39051745"/>
      <w:bookmarkStart w:id="195" w:name="_Toc43210317"/>
      <w:bookmarkStart w:id="196" w:name="_Toc49853222"/>
      <w:bookmarkStart w:id="197" w:name="_Toc56530011"/>
      <w:bookmarkStart w:id="198" w:name="_Toc74989985"/>
      <w:r w:rsidRPr="00630AB6">
        <w:t>5.3.2.1</w:t>
      </w:r>
      <w:r w:rsidRPr="00630AB6">
        <w:tab/>
        <w:t>Introduction</w:t>
      </w:r>
      <w:bookmarkEnd w:id="191"/>
      <w:bookmarkEnd w:id="192"/>
      <w:bookmarkEnd w:id="193"/>
      <w:bookmarkEnd w:id="194"/>
      <w:bookmarkEnd w:id="195"/>
      <w:bookmarkEnd w:id="196"/>
      <w:bookmarkEnd w:id="197"/>
      <w:bookmarkEnd w:id="198"/>
    </w:p>
    <w:p w14:paraId="390EBBC2"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0545E390" w14:textId="77777777" w:rsidR="00B02215" w:rsidRPr="00630AB6" w:rsidRDefault="00B02215" w:rsidP="00B02215">
      <w:pPr>
        <w:pStyle w:val="B10"/>
        <w:rPr>
          <w:lang w:eastAsia="zh-CN"/>
        </w:rPr>
      </w:pPr>
      <w:r w:rsidRPr="00630AB6">
        <w:rPr>
          <w:lang w:eastAsia="zh-CN"/>
        </w:rPr>
        <w:t>-</w:t>
      </w:r>
      <w:r w:rsidRPr="00630AB6">
        <w:rPr>
          <w:lang w:eastAsia="zh-CN"/>
        </w:rPr>
        <w:tab/>
        <w:t>Update;</w:t>
      </w:r>
    </w:p>
    <w:p w14:paraId="6537B5DF" w14:textId="77777777" w:rsidR="00B02215" w:rsidRPr="00630AB6" w:rsidRDefault="00B02215" w:rsidP="00B02215">
      <w:pPr>
        <w:pStyle w:val="B10"/>
        <w:rPr>
          <w:lang w:eastAsia="zh-CN"/>
        </w:rPr>
      </w:pPr>
      <w:r w:rsidRPr="00630AB6">
        <w:rPr>
          <w:lang w:eastAsia="zh-CN"/>
        </w:rPr>
        <w:t>-</w:t>
      </w:r>
      <w:r w:rsidRPr="00630AB6">
        <w:rPr>
          <w:lang w:eastAsia="zh-CN"/>
        </w:rPr>
        <w:tab/>
        <w:t>Subscribe;</w:t>
      </w:r>
    </w:p>
    <w:p w14:paraId="25490C72" w14:textId="77777777" w:rsidR="00B02215" w:rsidRPr="00630AB6" w:rsidRDefault="00B02215" w:rsidP="00B02215">
      <w:pPr>
        <w:pStyle w:val="B10"/>
        <w:rPr>
          <w:lang w:eastAsia="zh-CN"/>
        </w:rPr>
      </w:pPr>
      <w:r w:rsidRPr="00630AB6">
        <w:rPr>
          <w:lang w:eastAsia="zh-CN"/>
        </w:rPr>
        <w:t>-</w:t>
      </w:r>
      <w:r w:rsidRPr="00630AB6">
        <w:rPr>
          <w:lang w:eastAsia="zh-CN"/>
        </w:rPr>
        <w:tab/>
        <w:t>Unsubscribe;</w:t>
      </w:r>
    </w:p>
    <w:p w14:paraId="7E6F427C" w14:textId="77777777"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14:paraId="0D567D6B" w14:textId="77777777" w:rsidR="00B02215" w:rsidRDefault="00B02215" w:rsidP="00B02215">
      <w:pPr>
        <w:pStyle w:val="B10"/>
        <w:rPr>
          <w:lang w:eastAsia="zh-CN"/>
        </w:rPr>
      </w:pPr>
      <w:r>
        <w:rPr>
          <w:lang w:eastAsia="zh-CN"/>
        </w:rPr>
        <w:t>-</w:t>
      </w:r>
      <w:r>
        <w:rPr>
          <w:lang w:eastAsia="zh-CN"/>
        </w:rPr>
        <w:tab/>
        <w:t>Delete;</w:t>
      </w:r>
    </w:p>
    <w:p w14:paraId="4A163AC7" w14:textId="77777777" w:rsidR="00B02215" w:rsidRPr="00630AB6" w:rsidRDefault="00B02215" w:rsidP="00B02215">
      <w:pPr>
        <w:pStyle w:val="B10"/>
        <w:rPr>
          <w:lang w:eastAsia="zh-CN"/>
        </w:rPr>
      </w:pPr>
      <w:r>
        <w:rPr>
          <w:lang w:eastAsia="zh-CN"/>
        </w:rPr>
        <w:t>-</w:t>
      </w:r>
      <w:r>
        <w:rPr>
          <w:lang w:eastAsia="zh-CN"/>
        </w:rPr>
        <w:tab/>
        <w:t>Options.</w:t>
      </w:r>
    </w:p>
    <w:p w14:paraId="51D9B404" w14:textId="77777777" w:rsidR="00B02215" w:rsidRPr="00630AB6" w:rsidRDefault="00B02215" w:rsidP="00B02215">
      <w:pPr>
        <w:pStyle w:val="Heading4"/>
      </w:pPr>
      <w:bookmarkStart w:id="199" w:name="_Toc20142287"/>
      <w:bookmarkStart w:id="200" w:name="_Toc34217231"/>
      <w:bookmarkStart w:id="201" w:name="_Toc34217383"/>
      <w:bookmarkStart w:id="202" w:name="_Toc39051746"/>
      <w:bookmarkStart w:id="203" w:name="_Toc43210318"/>
      <w:bookmarkStart w:id="204" w:name="_Toc49853223"/>
      <w:bookmarkStart w:id="205" w:name="_Toc56530012"/>
      <w:bookmarkStart w:id="206" w:name="_Toc74989986"/>
      <w:r w:rsidRPr="00630AB6">
        <w:t>5.3.2.2</w:t>
      </w:r>
      <w:r w:rsidRPr="00630AB6">
        <w:tab/>
        <w:t>Update Service Operation</w:t>
      </w:r>
      <w:bookmarkEnd w:id="199"/>
      <w:bookmarkEnd w:id="200"/>
      <w:bookmarkEnd w:id="201"/>
      <w:bookmarkEnd w:id="202"/>
      <w:bookmarkEnd w:id="203"/>
      <w:bookmarkEnd w:id="204"/>
      <w:bookmarkEnd w:id="205"/>
      <w:bookmarkEnd w:id="206"/>
    </w:p>
    <w:p w14:paraId="27DBE17C" w14:textId="77777777" w:rsidR="00B02215" w:rsidRPr="00630AB6" w:rsidRDefault="00B02215" w:rsidP="00B02215">
      <w:pPr>
        <w:pStyle w:val="Heading5"/>
      </w:pPr>
      <w:bookmarkStart w:id="207" w:name="_Toc20142288"/>
      <w:bookmarkStart w:id="208" w:name="_Toc34217232"/>
      <w:bookmarkStart w:id="209" w:name="_Toc34217384"/>
      <w:bookmarkStart w:id="210" w:name="_Toc39051747"/>
      <w:bookmarkStart w:id="211" w:name="_Toc43210319"/>
      <w:bookmarkStart w:id="212" w:name="_Toc49853224"/>
      <w:bookmarkStart w:id="213" w:name="_Toc56530013"/>
      <w:bookmarkStart w:id="214" w:name="_Toc74989987"/>
      <w:r w:rsidRPr="00630AB6">
        <w:t>5.3.2.2.1</w:t>
      </w:r>
      <w:r w:rsidRPr="00630AB6">
        <w:tab/>
        <w:t>General</w:t>
      </w:r>
      <w:bookmarkEnd w:id="207"/>
      <w:bookmarkEnd w:id="208"/>
      <w:bookmarkEnd w:id="209"/>
      <w:bookmarkEnd w:id="210"/>
      <w:bookmarkEnd w:id="211"/>
      <w:bookmarkEnd w:id="212"/>
      <w:bookmarkEnd w:id="213"/>
      <w:bookmarkEnd w:id="214"/>
    </w:p>
    <w:p w14:paraId="39661855"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5FE8CE39" w14:textId="78EE37C8" w:rsidR="008675A7" w:rsidRDefault="008675A7" w:rsidP="005F216F">
      <w:pPr>
        <w:pStyle w:val="TH"/>
      </w:pPr>
      <w:r>
        <w:object w:dxaOrig="11385" w:dyaOrig="2610" w14:anchorId="44B39F18">
          <v:shape id="_x0000_i1029" type="#_x0000_t75" style="width:481.35pt;height:110.25pt" o:ole="">
            <v:imagedata r:id="rId20" o:title=""/>
          </v:shape>
          <o:OLEObject Type="Embed" ProgID="Visio.Drawing.15" ShapeID="_x0000_i1029" DrawAspect="Content" ObjectID="_1685602814" r:id="rId21"/>
        </w:object>
      </w:r>
    </w:p>
    <w:p w14:paraId="1506A3A5" w14:textId="77777777" w:rsidR="00B02215" w:rsidRPr="00E652E2" w:rsidRDefault="00B02215" w:rsidP="00661EE6">
      <w:pPr>
        <w:pStyle w:val="TF"/>
      </w:pPr>
      <w:r w:rsidRPr="00E652E2">
        <w:t>Figure 5.3.2.2.1-1: Update the S-NSSAIs the AMF supports per TA</w:t>
      </w:r>
    </w:p>
    <w:p w14:paraId="3AC0AA1D"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C4AE4B8" w14:textId="77777777"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30351394" w14:textId="77777777"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NssaiAvailabilityData 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14:paraId="7F3CD919"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5C618718" w14:textId="77777777" w:rsidR="00B02215" w:rsidRPr="00630AB6" w:rsidRDefault="00B02215" w:rsidP="00B02215">
      <w:pPr>
        <w:pStyle w:val="Heading4"/>
      </w:pPr>
      <w:bookmarkStart w:id="215" w:name="_Toc20142289"/>
      <w:bookmarkStart w:id="216" w:name="_Toc34217233"/>
      <w:bookmarkStart w:id="217" w:name="_Toc34217385"/>
      <w:bookmarkStart w:id="218" w:name="_Toc39051748"/>
      <w:bookmarkStart w:id="219" w:name="_Toc43210320"/>
      <w:bookmarkStart w:id="220" w:name="_Toc49853225"/>
      <w:bookmarkStart w:id="221" w:name="_Toc56530014"/>
      <w:bookmarkStart w:id="222" w:name="_Toc74989988"/>
      <w:r w:rsidRPr="00630AB6">
        <w:lastRenderedPageBreak/>
        <w:t>5.3.2.3</w:t>
      </w:r>
      <w:r>
        <w:tab/>
      </w:r>
      <w:r w:rsidRPr="00630AB6">
        <w:t>Subscribe Service Operation</w:t>
      </w:r>
      <w:bookmarkEnd w:id="215"/>
      <w:bookmarkEnd w:id="216"/>
      <w:bookmarkEnd w:id="217"/>
      <w:bookmarkEnd w:id="218"/>
      <w:bookmarkEnd w:id="219"/>
      <w:bookmarkEnd w:id="220"/>
      <w:bookmarkEnd w:id="221"/>
      <w:bookmarkEnd w:id="222"/>
    </w:p>
    <w:p w14:paraId="24889D08" w14:textId="77777777" w:rsidR="00B02215" w:rsidRPr="00630AB6" w:rsidRDefault="00B02215" w:rsidP="00B02215">
      <w:pPr>
        <w:pStyle w:val="Heading5"/>
      </w:pPr>
      <w:bookmarkStart w:id="223" w:name="_Toc20142290"/>
      <w:bookmarkStart w:id="224" w:name="_Toc34217234"/>
      <w:bookmarkStart w:id="225" w:name="_Toc34217386"/>
      <w:bookmarkStart w:id="226" w:name="_Toc39051749"/>
      <w:bookmarkStart w:id="227" w:name="_Toc43210321"/>
      <w:bookmarkStart w:id="228" w:name="_Toc49853226"/>
      <w:bookmarkStart w:id="229" w:name="_Toc56530015"/>
      <w:bookmarkStart w:id="230" w:name="_Toc74989989"/>
      <w:r w:rsidRPr="00630AB6">
        <w:t>5.3.2.3.1</w:t>
      </w:r>
      <w:r w:rsidRPr="00630AB6">
        <w:tab/>
      </w:r>
      <w:r w:rsidR="00C1575C" w:rsidRPr="003B2883">
        <w:t>Creation of a subscription</w:t>
      </w:r>
      <w:bookmarkEnd w:id="223"/>
      <w:bookmarkEnd w:id="224"/>
      <w:bookmarkEnd w:id="225"/>
      <w:bookmarkEnd w:id="226"/>
      <w:bookmarkEnd w:id="227"/>
      <w:bookmarkEnd w:id="228"/>
      <w:bookmarkEnd w:id="229"/>
      <w:bookmarkEnd w:id="230"/>
    </w:p>
    <w:p w14:paraId="27FCF24E"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DE86F3B" w14:textId="77777777" w:rsidR="00B02215" w:rsidRPr="00630AB6" w:rsidRDefault="00B043F5" w:rsidP="00B02215">
      <w:pPr>
        <w:pStyle w:val="TH"/>
        <w:rPr>
          <w:lang w:eastAsia="ko-KR"/>
        </w:rPr>
      </w:pPr>
      <w:r w:rsidRPr="00630AB6">
        <w:object w:dxaOrig="11400" w:dyaOrig="2610" w14:anchorId="2DECF477">
          <v:shape id="_x0000_i1030" type="#_x0000_t75" style="width:480.85pt;height:110.25pt" o:ole="">
            <v:imagedata r:id="rId22" o:title=""/>
          </v:shape>
          <o:OLEObject Type="Embed" ProgID="Visio.Drawing.11" ShapeID="_x0000_i1030" DrawAspect="Content" ObjectID="_1685602815" r:id="rId23"/>
        </w:object>
      </w:r>
    </w:p>
    <w:p w14:paraId="48FFFC8E" w14:textId="77777777" w:rsidR="00B02215" w:rsidRPr="00E652E2" w:rsidRDefault="00B02215" w:rsidP="00B02215">
      <w:pPr>
        <w:pStyle w:val="TF"/>
      </w:pPr>
      <w:r w:rsidRPr="00E652E2">
        <w:rPr>
          <w:lang w:eastAsia="ko-KR"/>
        </w:rPr>
        <w:t>Figure 5.3.2.3.1-1 Create a subscription</w:t>
      </w:r>
    </w:p>
    <w:p w14:paraId="1F88B06D" w14:textId="77777777"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59E4FB18" w14:textId="77777777"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14:paraId="4081BC15" w14:textId="77777777"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C194ED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 together with the response body listed in Table 6.2.3.3.3.1-2.</w:t>
      </w:r>
    </w:p>
    <w:p w14:paraId="01F26673" w14:textId="77777777" w:rsidR="00C1575C" w:rsidRPr="00630AB6" w:rsidRDefault="00C1575C" w:rsidP="00C1575C">
      <w:pPr>
        <w:pStyle w:val="Heading5"/>
      </w:pPr>
      <w:bookmarkStart w:id="231" w:name="_Toc49853227"/>
      <w:bookmarkStart w:id="232" w:name="_Toc56530016"/>
      <w:bookmarkStart w:id="233" w:name="_Toc74989990"/>
      <w:r>
        <w:t>5.3.2.3.2</w:t>
      </w:r>
      <w:r w:rsidRPr="00630AB6">
        <w:tab/>
      </w:r>
      <w:r>
        <w:t>Modification</w:t>
      </w:r>
      <w:r w:rsidRPr="003B2883">
        <w:t xml:space="preserve"> of a subscription</w:t>
      </w:r>
      <w:bookmarkEnd w:id="231"/>
      <w:bookmarkEnd w:id="232"/>
      <w:bookmarkEnd w:id="233"/>
    </w:p>
    <w:p w14:paraId="4B51032C"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7DF38E11"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39E2647" w14:textId="77777777" w:rsidR="00C1575C" w:rsidRPr="00630AB6" w:rsidRDefault="00793B51" w:rsidP="00C1575C">
      <w:pPr>
        <w:pStyle w:val="TH"/>
        <w:rPr>
          <w:lang w:eastAsia="ko-KR"/>
        </w:rPr>
      </w:pPr>
      <w:r w:rsidRPr="00630AB6">
        <w:object w:dxaOrig="11400" w:dyaOrig="2610" w14:anchorId="766B5457">
          <v:shape id="_x0000_i1031" type="#_x0000_t75" style="width:480.85pt;height:110.25pt" o:ole="">
            <v:imagedata r:id="rId24" o:title=""/>
          </v:shape>
          <o:OLEObject Type="Embed" ProgID="Visio.Drawing.11" ShapeID="_x0000_i1031" DrawAspect="Content" ObjectID="_1685602816" r:id="rId25"/>
        </w:object>
      </w:r>
    </w:p>
    <w:p w14:paraId="652F2E42"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E0E8A38" w14:textId="77777777"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6ED963ED" w14:textId="77777777"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14:paraId="24DB7648" w14:textId="77777777"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12557350" w14:textId="77777777" w:rsidR="00B02215" w:rsidRPr="00630AB6" w:rsidRDefault="00B02215" w:rsidP="00B02215">
      <w:pPr>
        <w:pStyle w:val="Heading4"/>
      </w:pPr>
      <w:bookmarkStart w:id="234" w:name="_Toc20142291"/>
      <w:bookmarkStart w:id="235" w:name="_Toc34217235"/>
      <w:bookmarkStart w:id="236" w:name="_Toc34217387"/>
      <w:bookmarkStart w:id="237" w:name="_Toc39051750"/>
      <w:bookmarkStart w:id="238" w:name="_Toc43210322"/>
      <w:bookmarkStart w:id="239" w:name="_Toc49853228"/>
      <w:bookmarkStart w:id="240" w:name="_Toc56530017"/>
      <w:bookmarkStart w:id="241" w:name="_Toc74989991"/>
      <w:r w:rsidRPr="00630AB6">
        <w:t>5.3.2.4</w:t>
      </w:r>
      <w:r>
        <w:tab/>
      </w:r>
      <w:r w:rsidRPr="00630AB6">
        <w:t>Unsubscribe Service Operation</w:t>
      </w:r>
      <w:bookmarkEnd w:id="234"/>
      <w:bookmarkEnd w:id="235"/>
      <w:bookmarkEnd w:id="236"/>
      <w:bookmarkEnd w:id="237"/>
      <w:bookmarkEnd w:id="238"/>
      <w:bookmarkEnd w:id="239"/>
      <w:bookmarkEnd w:id="240"/>
      <w:bookmarkEnd w:id="241"/>
    </w:p>
    <w:p w14:paraId="73357EA7" w14:textId="77777777" w:rsidR="00B02215" w:rsidRPr="00630AB6" w:rsidRDefault="00B02215" w:rsidP="00B02215">
      <w:pPr>
        <w:pStyle w:val="Heading5"/>
      </w:pPr>
      <w:bookmarkStart w:id="242" w:name="_Toc20142292"/>
      <w:bookmarkStart w:id="243" w:name="_Toc34217236"/>
      <w:bookmarkStart w:id="244" w:name="_Toc34217388"/>
      <w:bookmarkStart w:id="245" w:name="_Toc39051751"/>
      <w:bookmarkStart w:id="246" w:name="_Toc43210323"/>
      <w:bookmarkStart w:id="247" w:name="_Toc49853229"/>
      <w:bookmarkStart w:id="248" w:name="_Toc56530018"/>
      <w:bookmarkStart w:id="249" w:name="_Toc74989992"/>
      <w:r w:rsidRPr="00630AB6">
        <w:t>5.3.2.4.1</w:t>
      </w:r>
      <w:r w:rsidRPr="00630AB6">
        <w:tab/>
        <w:t>General</w:t>
      </w:r>
      <w:bookmarkEnd w:id="242"/>
      <w:bookmarkEnd w:id="243"/>
      <w:bookmarkEnd w:id="244"/>
      <w:bookmarkEnd w:id="245"/>
      <w:bookmarkEnd w:id="246"/>
      <w:bookmarkEnd w:id="247"/>
      <w:bookmarkEnd w:id="248"/>
      <w:bookmarkEnd w:id="249"/>
    </w:p>
    <w:p w14:paraId="6648CE84"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122795EB" w14:textId="77777777" w:rsidR="00B02215" w:rsidRPr="00630AB6" w:rsidRDefault="00B02215" w:rsidP="00B02215">
      <w:pPr>
        <w:pStyle w:val="TH"/>
      </w:pPr>
    </w:p>
    <w:p w14:paraId="13AF046F" w14:textId="77777777" w:rsidR="00B02215" w:rsidRPr="00630AB6" w:rsidRDefault="00B02215" w:rsidP="00B02215">
      <w:pPr>
        <w:pStyle w:val="TF"/>
      </w:pPr>
    </w:p>
    <w:p w14:paraId="3C49C24F" w14:textId="77777777" w:rsidR="00B02215" w:rsidRPr="00630AB6" w:rsidRDefault="00793B51" w:rsidP="00B02215">
      <w:pPr>
        <w:pStyle w:val="TH"/>
      </w:pPr>
      <w:r w:rsidRPr="00630AB6">
        <w:object w:dxaOrig="11400" w:dyaOrig="2610" w14:anchorId="0E8F8904">
          <v:shape id="_x0000_i1032" type="#_x0000_t75" style="width:480.85pt;height:110.25pt" o:ole="">
            <v:imagedata r:id="rId26" o:title=""/>
          </v:shape>
          <o:OLEObject Type="Embed" ProgID="Visio.Drawing.11" ShapeID="_x0000_i1032" DrawAspect="Content" ObjectID="_1685602817" r:id="rId27"/>
        </w:object>
      </w:r>
    </w:p>
    <w:p w14:paraId="74B01C13" w14:textId="77777777" w:rsidR="00B02215" w:rsidRPr="00E652E2" w:rsidRDefault="00B02215" w:rsidP="00B02215">
      <w:pPr>
        <w:pStyle w:val="TF"/>
      </w:pPr>
      <w:r w:rsidRPr="00E652E2">
        <w:t>Figure 5.3.2.4.1-1 Unsubscribe a subscription</w:t>
      </w:r>
    </w:p>
    <w:p w14:paraId="2331FAC4" w14:textId="77777777" w:rsidR="00B02215" w:rsidRPr="00630AB6" w:rsidRDefault="00B02215" w:rsidP="00B02215">
      <w:pPr>
        <w:pStyle w:val="B10"/>
      </w:pPr>
      <w:r w:rsidRPr="00630AB6">
        <w:t>1.</w:t>
      </w:r>
      <w:r w:rsidRPr="00630AB6">
        <w:tab/>
        <w:t>The NF Service Consumer shall send a DELETE request to delete an existing subscription resource in the NSSF.</w:t>
      </w:r>
    </w:p>
    <w:p w14:paraId="4F6E0067" w14:textId="77777777"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14:paraId="4A124908" w14:textId="77777777"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889B09" w14:textId="77777777" w:rsidR="00B02215" w:rsidRPr="00630AB6" w:rsidRDefault="00B02215" w:rsidP="00B02215">
      <w:pPr>
        <w:pStyle w:val="Heading4"/>
      </w:pPr>
      <w:bookmarkStart w:id="250" w:name="_Toc20142293"/>
      <w:bookmarkStart w:id="251" w:name="_Toc34217237"/>
      <w:bookmarkStart w:id="252" w:name="_Toc34217389"/>
      <w:bookmarkStart w:id="253" w:name="_Toc39051752"/>
      <w:bookmarkStart w:id="254" w:name="_Toc43210324"/>
      <w:bookmarkStart w:id="255" w:name="_Toc49853230"/>
      <w:bookmarkStart w:id="256" w:name="_Toc56530019"/>
      <w:bookmarkStart w:id="257" w:name="_Toc74989993"/>
      <w:r w:rsidRPr="00630AB6">
        <w:lastRenderedPageBreak/>
        <w:t>5.3.2.</w:t>
      </w:r>
      <w:r w:rsidRPr="00630AB6">
        <w:rPr>
          <w:rFonts w:hint="eastAsia"/>
          <w:lang w:eastAsia="zh-CN"/>
        </w:rPr>
        <w:t>5</w:t>
      </w:r>
      <w:r w:rsidRPr="00630AB6">
        <w:tab/>
        <w:t>Notify Service Operation</w:t>
      </w:r>
      <w:bookmarkEnd w:id="250"/>
      <w:bookmarkEnd w:id="251"/>
      <w:bookmarkEnd w:id="252"/>
      <w:bookmarkEnd w:id="253"/>
      <w:bookmarkEnd w:id="254"/>
      <w:bookmarkEnd w:id="255"/>
      <w:bookmarkEnd w:id="256"/>
      <w:bookmarkEnd w:id="257"/>
    </w:p>
    <w:p w14:paraId="25B08E06" w14:textId="77777777" w:rsidR="00B02215" w:rsidRPr="00630AB6" w:rsidRDefault="00B02215" w:rsidP="00B02215">
      <w:pPr>
        <w:pStyle w:val="Heading5"/>
      </w:pPr>
      <w:bookmarkStart w:id="258" w:name="_Toc20142294"/>
      <w:bookmarkStart w:id="259" w:name="_Toc34217238"/>
      <w:bookmarkStart w:id="260" w:name="_Toc34217390"/>
      <w:bookmarkStart w:id="261" w:name="_Toc39051753"/>
      <w:bookmarkStart w:id="262" w:name="_Toc43210325"/>
      <w:bookmarkStart w:id="263" w:name="_Toc49853231"/>
      <w:bookmarkStart w:id="264" w:name="_Toc56530020"/>
      <w:bookmarkStart w:id="265" w:name="_Toc74989994"/>
      <w:r w:rsidRPr="00630AB6">
        <w:t>5.3.2.</w:t>
      </w:r>
      <w:r w:rsidRPr="00630AB6">
        <w:rPr>
          <w:rFonts w:hint="eastAsia"/>
          <w:lang w:eastAsia="zh-CN"/>
        </w:rPr>
        <w:t>5</w:t>
      </w:r>
      <w:r w:rsidRPr="00630AB6">
        <w:t>.1</w:t>
      </w:r>
      <w:r w:rsidRPr="00630AB6">
        <w:tab/>
        <w:t>General</w:t>
      </w:r>
      <w:bookmarkEnd w:id="258"/>
      <w:bookmarkEnd w:id="259"/>
      <w:bookmarkEnd w:id="260"/>
      <w:bookmarkEnd w:id="261"/>
      <w:bookmarkEnd w:id="262"/>
      <w:bookmarkEnd w:id="263"/>
      <w:bookmarkEnd w:id="264"/>
      <w:bookmarkEnd w:id="265"/>
    </w:p>
    <w:p w14:paraId="01454949"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5A192579" w14:textId="77777777" w:rsidR="00B02215" w:rsidRPr="00630AB6" w:rsidRDefault="00793B51" w:rsidP="00B02215">
      <w:pPr>
        <w:pStyle w:val="TH"/>
      </w:pPr>
      <w:r w:rsidRPr="00630AB6">
        <w:object w:dxaOrig="11400" w:dyaOrig="2610" w14:anchorId="33881839">
          <v:shape id="_x0000_i1033" type="#_x0000_t75" style="width:480.85pt;height:110.25pt" o:ole="">
            <v:imagedata r:id="rId28" o:title=""/>
          </v:shape>
          <o:OLEObject Type="Embed" ProgID="Visio.Drawing.11" ShapeID="_x0000_i1033" DrawAspect="Content" ObjectID="_1685602818" r:id="rId29"/>
        </w:object>
      </w:r>
    </w:p>
    <w:p w14:paraId="11BF7664"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792D9AB0" w14:textId="77777777"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14:paraId="65945343" w14:textId="77777777" w:rsidR="00B02215" w:rsidRDefault="00B02215" w:rsidP="00B02215">
      <w:pPr>
        <w:pStyle w:val="B10"/>
      </w:pPr>
      <w:r w:rsidRPr="00630AB6">
        <w:t>2.</w:t>
      </w:r>
      <w:r w:rsidRPr="00630AB6">
        <w:tab/>
        <w:t>On success, "204 No Content" shall be returned and the payload body of the POST response shall be empty.</w:t>
      </w:r>
    </w:p>
    <w:p w14:paraId="064B1EF7" w14:textId="77777777"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14:paraId="0AEF933F" w14:textId="77777777" w:rsidR="00B02215" w:rsidRPr="00630AB6" w:rsidRDefault="00B02215" w:rsidP="00B02215">
      <w:pPr>
        <w:pStyle w:val="Heading4"/>
      </w:pPr>
      <w:bookmarkStart w:id="266" w:name="_Toc20142295"/>
      <w:bookmarkStart w:id="267" w:name="_Toc34217239"/>
      <w:bookmarkStart w:id="268" w:name="_Toc34217391"/>
      <w:bookmarkStart w:id="269" w:name="_Toc39051754"/>
      <w:bookmarkStart w:id="270" w:name="_Toc43210326"/>
      <w:bookmarkStart w:id="271" w:name="_Toc49853232"/>
      <w:bookmarkStart w:id="272" w:name="_Toc56530021"/>
      <w:bookmarkStart w:id="273" w:name="_Toc74989995"/>
      <w:r w:rsidRPr="00630AB6">
        <w:t>5.3.2.</w:t>
      </w:r>
      <w:r w:rsidRPr="00630AB6">
        <w:rPr>
          <w:rFonts w:hint="eastAsia"/>
          <w:lang w:eastAsia="zh-CN"/>
        </w:rPr>
        <w:t>6</w:t>
      </w:r>
      <w:r w:rsidRPr="00630AB6">
        <w:tab/>
        <w:t>Delete Service Operation</w:t>
      </w:r>
      <w:bookmarkEnd w:id="266"/>
      <w:bookmarkEnd w:id="267"/>
      <w:bookmarkEnd w:id="268"/>
      <w:bookmarkEnd w:id="269"/>
      <w:bookmarkEnd w:id="270"/>
      <w:bookmarkEnd w:id="271"/>
      <w:bookmarkEnd w:id="272"/>
      <w:bookmarkEnd w:id="273"/>
    </w:p>
    <w:p w14:paraId="23F07D21" w14:textId="77777777" w:rsidR="00B02215" w:rsidRPr="00630AB6" w:rsidRDefault="00B02215" w:rsidP="00B02215">
      <w:pPr>
        <w:pStyle w:val="Heading5"/>
      </w:pPr>
      <w:bookmarkStart w:id="274" w:name="_Toc20142296"/>
      <w:bookmarkStart w:id="275" w:name="_Toc34217240"/>
      <w:bookmarkStart w:id="276" w:name="_Toc34217392"/>
      <w:bookmarkStart w:id="277" w:name="_Toc39051755"/>
      <w:bookmarkStart w:id="278" w:name="_Toc43210327"/>
      <w:bookmarkStart w:id="279" w:name="_Toc49853233"/>
      <w:bookmarkStart w:id="280" w:name="_Toc56530022"/>
      <w:bookmarkStart w:id="281" w:name="_Toc74989996"/>
      <w:r w:rsidRPr="00630AB6">
        <w:t>5.3.2.</w:t>
      </w:r>
      <w:r w:rsidRPr="00630AB6">
        <w:rPr>
          <w:rFonts w:hint="eastAsia"/>
          <w:lang w:eastAsia="zh-CN"/>
        </w:rPr>
        <w:t>6</w:t>
      </w:r>
      <w:r w:rsidRPr="00630AB6">
        <w:t>.1</w:t>
      </w:r>
      <w:r w:rsidRPr="00630AB6">
        <w:tab/>
        <w:t>General</w:t>
      </w:r>
      <w:bookmarkEnd w:id="274"/>
      <w:bookmarkEnd w:id="275"/>
      <w:bookmarkEnd w:id="276"/>
      <w:bookmarkEnd w:id="277"/>
      <w:bookmarkEnd w:id="278"/>
      <w:bookmarkEnd w:id="279"/>
      <w:bookmarkEnd w:id="280"/>
      <w:bookmarkEnd w:id="281"/>
    </w:p>
    <w:p w14:paraId="5BFD1907"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17B60AAC" w14:textId="77777777" w:rsidR="00B02215" w:rsidRPr="00630AB6" w:rsidRDefault="00793B51" w:rsidP="00B02215">
      <w:pPr>
        <w:pStyle w:val="TH"/>
      </w:pPr>
      <w:r w:rsidRPr="00630AB6">
        <w:object w:dxaOrig="11401" w:dyaOrig="2611" w14:anchorId="07161E46">
          <v:shape id="_x0000_i1034" type="#_x0000_t75" style="width:481.35pt;height:110.25pt" o:ole="">
            <v:imagedata r:id="rId30" o:title=""/>
          </v:shape>
          <o:OLEObject Type="Embed" ProgID="Visio.Drawing.11" ShapeID="_x0000_i1034" DrawAspect="Content" ObjectID="_1685602819" r:id="rId31"/>
        </w:object>
      </w:r>
    </w:p>
    <w:p w14:paraId="3DC415E4"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2688A884"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63B59DE0" w14:textId="77777777" w:rsidR="00B02215" w:rsidRDefault="00B02215" w:rsidP="00B02215">
      <w:pPr>
        <w:pStyle w:val="B10"/>
      </w:pPr>
      <w:r w:rsidRPr="00630AB6">
        <w:t>2.</w:t>
      </w:r>
      <w:r w:rsidRPr="00630AB6">
        <w:tab/>
        <w:t>The NSSF shall delete the NSSAI Availability information for the individual AMF and shall return the 204 No Content status code.</w:t>
      </w:r>
    </w:p>
    <w:p w14:paraId="497696FB" w14:textId="77777777"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14:paraId="658AF7A5" w14:textId="77777777" w:rsidR="00B02215" w:rsidRPr="00755A8C" w:rsidRDefault="00B02215" w:rsidP="00B02215">
      <w:pPr>
        <w:pStyle w:val="Heading4"/>
      </w:pPr>
      <w:bookmarkStart w:id="282" w:name="_Toc34217241"/>
      <w:bookmarkStart w:id="283" w:name="_Toc34217393"/>
      <w:bookmarkStart w:id="284" w:name="_Toc39051756"/>
      <w:bookmarkStart w:id="285" w:name="_Toc43210328"/>
      <w:bookmarkStart w:id="286" w:name="_Toc49853234"/>
      <w:bookmarkStart w:id="287" w:name="_Toc56530023"/>
      <w:bookmarkStart w:id="288" w:name="_Toc74989997"/>
      <w:r w:rsidRPr="00755A8C">
        <w:lastRenderedPageBreak/>
        <w:t>5.3.2.</w:t>
      </w:r>
      <w:r>
        <w:t>7</w:t>
      </w:r>
      <w:r w:rsidRPr="00755A8C">
        <w:tab/>
      </w:r>
      <w:r>
        <w:t>Options</w:t>
      </w:r>
      <w:r w:rsidRPr="00755A8C">
        <w:t xml:space="preserve"> Service Operation</w:t>
      </w:r>
      <w:bookmarkEnd w:id="282"/>
      <w:bookmarkEnd w:id="283"/>
      <w:bookmarkEnd w:id="284"/>
      <w:bookmarkEnd w:id="285"/>
      <w:bookmarkEnd w:id="286"/>
      <w:bookmarkEnd w:id="287"/>
      <w:bookmarkEnd w:id="288"/>
    </w:p>
    <w:p w14:paraId="1F4B5454" w14:textId="77777777" w:rsidR="00B02215" w:rsidRPr="00755A8C" w:rsidRDefault="00B02215" w:rsidP="00B02215">
      <w:pPr>
        <w:pStyle w:val="Heading5"/>
      </w:pPr>
      <w:bookmarkStart w:id="289" w:name="_Toc34217242"/>
      <w:bookmarkStart w:id="290" w:name="_Toc34217394"/>
      <w:bookmarkStart w:id="291" w:name="_Toc39051757"/>
      <w:bookmarkStart w:id="292" w:name="_Toc43210329"/>
      <w:bookmarkStart w:id="293" w:name="_Toc49853235"/>
      <w:bookmarkStart w:id="294" w:name="_Toc56530024"/>
      <w:bookmarkStart w:id="295" w:name="_Toc74989998"/>
      <w:r w:rsidRPr="00755A8C">
        <w:t>5.3.2.</w:t>
      </w:r>
      <w:r>
        <w:t>7</w:t>
      </w:r>
      <w:r w:rsidRPr="00755A8C">
        <w:t>.1</w:t>
      </w:r>
      <w:r w:rsidRPr="00755A8C">
        <w:tab/>
        <w:t>General</w:t>
      </w:r>
      <w:bookmarkEnd w:id="289"/>
      <w:bookmarkEnd w:id="290"/>
      <w:bookmarkEnd w:id="291"/>
      <w:bookmarkEnd w:id="292"/>
      <w:bookmarkEnd w:id="293"/>
      <w:bookmarkEnd w:id="294"/>
      <w:bookmarkEnd w:id="295"/>
    </w:p>
    <w:p w14:paraId="27EED6C3" w14:textId="77777777"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ressource.</w:t>
      </w:r>
    </w:p>
    <w:p w14:paraId="10B1ABD1" w14:textId="77777777" w:rsidR="00B02215" w:rsidRPr="00E53049" w:rsidRDefault="00B02215" w:rsidP="00B02215">
      <w:pPr>
        <w:rPr>
          <w:lang w:val="en-US"/>
        </w:rPr>
      </w:pPr>
    </w:p>
    <w:p w14:paraId="0B193484" w14:textId="77777777" w:rsidR="00B02215" w:rsidRDefault="00B02215" w:rsidP="00E53049">
      <w:pPr>
        <w:pStyle w:val="TH"/>
      </w:pPr>
    </w:p>
    <w:p w14:paraId="61005948" w14:textId="77777777" w:rsidR="00793B51" w:rsidRDefault="00793B51" w:rsidP="00E53049">
      <w:pPr>
        <w:pStyle w:val="TH"/>
      </w:pPr>
      <w:r>
        <w:object w:dxaOrig="11400" w:dyaOrig="2610" w14:anchorId="7694158E">
          <v:shape id="_x0000_i1035" type="#_x0000_t75" style="width:480.85pt;height:128.4pt" o:ole="">
            <v:imagedata r:id="rId32" o:title=""/>
          </v:shape>
          <o:OLEObject Type="Embed" ProgID="Visio.Drawing.11" ShapeID="_x0000_i1035" DrawAspect="Content" ObjectID="_1685602820" r:id="rId33"/>
        </w:object>
      </w:r>
    </w:p>
    <w:p w14:paraId="656E1B3C" w14:textId="77777777" w:rsidR="00B02215" w:rsidRPr="00B75CCE" w:rsidRDefault="00B02215" w:rsidP="00B02215">
      <w:pPr>
        <w:pStyle w:val="TF"/>
      </w:pPr>
      <w:r>
        <w:t>Figure 5.3.2.</w:t>
      </w:r>
      <w:r>
        <w:rPr>
          <w:lang w:eastAsia="zh-CN"/>
        </w:rPr>
        <w:t>7</w:t>
      </w:r>
      <w:r>
        <w:t>.1-1: Procedure for the discovery of communication options supported by the NSSF</w:t>
      </w:r>
    </w:p>
    <w:p w14:paraId="4C17C535" w14:textId="77777777"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ressource</w:t>
      </w:r>
      <w:r w:rsidRPr="00E53049">
        <w:t>.</w:t>
      </w:r>
    </w:p>
    <w:p w14:paraId="46F5581F" w14:textId="77777777"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4D427D3F" w14:textId="77777777"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14:paraId="0ACBA784" w14:textId="77777777" w:rsidR="00B02215" w:rsidRPr="00630AB6" w:rsidRDefault="00B02215" w:rsidP="00B02215">
      <w:pPr>
        <w:pStyle w:val="Heading1"/>
      </w:pPr>
      <w:bookmarkStart w:id="296" w:name="_Toc20142297"/>
      <w:bookmarkStart w:id="297" w:name="_Toc34217243"/>
      <w:bookmarkStart w:id="298" w:name="_Toc34217395"/>
      <w:bookmarkStart w:id="299" w:name="_Toc39051758"/>
      <w:bookmarkStart w:id="300" w:name="_Toc43210330"/>
      <w:bookmarkStart w:id="301" w:name="_Toc49853236"/>
      <w:bookmarkStart w:id="302" w:name="_Toc56530025"/>
      <w:bookmarkStart w:id="303" w:name="_Toc74989999"/>
      <w:r w:rsidRPr="00630AB6">
        <w:t>6</w:t>
      </w:r>
      <w:r w:rsidRPr="00630AB6">
        <w:tab/>
        <w:t>API Definitions</w:t>
      </w:r>
      <w:bookmarkEnd w:id="296"/>
      <w:bookmarkEnd w:id="297"/>
      <w:bookmarkEnd w:id="298"/>
      <w:bookmarkEnd w:id="299"/>
      <w:bookmarkEnd w:id="300"/>
      <w:bookmarkEnd w:id="301"/>
      <w:bookmarkEnd w:id="302"/>
      <w:bookmarkEnd w:id="303"/>
    </w:p>
    <w:p w14:paraId="41E62D53" w14:textId="77777777" w:rsidR="00B02215" w:rsidRPr="00630AB6" w:rsidRDefault="00B02215" w:rsidP="00B02215">
      <w:pPr>
        <w:pStyle w:val="Heading2"/>
      </w:pPr>
      <w:bookmarkStart w:id="304" w:name="_Toc20142298"/>
      <w:bookmarkStart w:id="305" w:name="_Toc34217244"/>
      <w:bookmarkStart w:id="306" w:name="_Toc34217396"/>
      <w:bookmarkStart w:id="307" w:name="_Toc39051759"/>
      <w:bookmarkStart w:id="308" w:name="_Toc43210331"/>
      <w:bookmarkStart w:id="309" w:name="_Toc49853237"/>
      <w:bookmarkStart w:id="310" w:name="_Toc56530026"/>
      <w:bookmarkStart w:id="311" w:name="_Toc74990000"/>
      <w:r w:rsidRPr="00630AB6">
        <w:t>6.1</w:t>
      </w:r>
      <w:r w:rsidRPr="00630AB6">
        <w:tab/>
        <w:t>Nnssf_NSSelection Service API</w:t>
      </w:r>
      <w:bookmarkEnd w:id="304"/>
      <w:bookmarkEnd w:id="305"/>
      <w:bookmarkEnd w:id="306"/>
      <w:bookmarkEnd w:id="307"/>
      <w:bookmarkEnd w:id="308"/>
      <w:bookmarkEnd w:id="309"/>
      <w:bookmarkEnd w:id="310"/>
      <w:bookmarkEnd w:id="311"/>
    </w:p>
    <w:p w14:paraId="36658FBC" w14:textId="77777777" w:rsidR="00B02215" w:rsidRPr="00630AB6" w:rsidRDefault="00B02215" w:rsidP="00B02215">
      <w:pPr>
        <w:pStyle w:val="Heading3"/>
      </w:pPr>
      <w:bookmarkStart w:id="312" w:name="_Toc20142299"/>
      <w:bookmarkStart w:id="313" w:name="_Toc34217245"/>
      <w:bookmarkStart w:id="314" w:name="_Toc34217397"/>
      <w:bookmarkStart w:id="315" w:name="_Toc39051760"/>
      <w:bookmarkStart w:id="316" w:name="_Toc43210332"/>
      <w:bookmarkStart w:id="317" w:name="_Toc49853238"/>
      <w:bookmarkStart w:id="318" w:name="_Toc56530027"/>
      <w:bookmarkStart w:id="319" w:name="_Toc74990001"/>
      <w:r w:rsidRPr="00630AB6">
        <w:t>6.1.1</w:t>
      </w:r>
      <w:r w:rsidRPr="00630AB6">
        <w:tab/>
        <w:t>API URI</w:t>
      </w:r>
      <w:bookmarkEnd w:id="312"/>
      <w:bookmarkEnd w:id="313"/>
      <w:bookmarkEnd w:id="314"/>
      <w:bookmarkEnd w:id="315"/>
      <w:bookmarkEnd w:id="316"/>
      <w:bookmarkEnd w:id="317"/>
      <w:bookmarkEnd w:id="318"/>
      <w:bookmarkEnd w:id="319"/>
    </w:p>
    <w:p w14:paraId="7147FD2E"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1C8BE66"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3D3D5673" w14:textId="77777777"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752A5C4E"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5241711" w14:textId="77777777"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0495D566" w14:textId="77777777" w:rsidR="00B02215" w:rsidRPr="00E23840" w:rsidRDefault="00B02215" w:rsidP="00B02215">
      <w:pPr>
        <w:rPr>
          <w:noProof/>
          <w:lang w:eastAsia="zh-CN"/>
        </w:rPr>
      </w:pPr>
      <w:r w:rsidRPr="00E23840">
        <w:rPr>
          <w:noProof/>
          <w:lang w:eastAsia="zh-CN"/>
        </w:rPr>
        <w:t>with the following components:</w:t>
      </w:r>
    </w:p>
    <w:p w14:paraId="03286507"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FB86F25" w14:textId="77777777"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218CC1BA" w14:textId="77777777"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F0BA8A" w14:textId="77777777" w:rsidR="00B02215" w:rsidRPr="00630AB6" w:rsidRDefault="00B02215" w:rsidP="00B02215">
      <w:pPr>
        <w:pStyle w:val="Heading3"/>
      </w:pPr>
      <w:bookmarkStart w:id="320" w:name="_Toc20142300"/>
      <w:bookmarkStart w:id="321" w:name="_Toc34217246"/>
      <w:bookmarkStart w:id="322" w:name="_Toc34217398"/>
      <w:bookmarkStart w:id="323" w:name="_Toc39051761"/>
      <w:bookmarkStart w:id="324" w:name="_Toc43210333"/>
      <w:bookmarkStart w:id="325" w:name="_Toc49853239"/>
      <w:bookmarkStart w:id="326" w:name="_Toc56530028"/>
      <w:bookmarkStart w:id="327" w:name="_Toc74990002"/>
      <w:r w:rsidRPr="00630AB6">
        <w:lastRenderedPageBreak/>
        <w:t>6.1.2</w:t>
      </w:r>
      <w:r w:rsidRPr="00630AB6">
        <w:tab/>
        <w:t>Usage of HTTP</w:t>
      </w:r>
      <w:bookmarkEnd w:id="320"/>
      <w:bookmarkEnd w:id="321"/>
      <w:bookmarkEnd w:id="322"/>
      <w:bookmarkEnd w:id="323"/>
      <w:bookmarkEnd w:id="324"/>
      <w:bookmarkEnd w:id="325"/>
      <w:bookmarkEnd w:id="326"/>
      <w:bookmarkEnd w:id="327"/>
    </w:p>
    <w:p w14:paraId="4130FBED" w14:textId="77777777" w:rsidR="00B02215" w:rsidRPr="00630AB6" w:rsidRDefault="00B02215" w:rsidP="00B02215">
      <w:pPr>
        <w:pStyle w:val="Heading4"/>
      </w:pPr>
      <w:bookmarkStart w:id="328" w:name="_Toc20142301"/>
      <w:bookmarkStart w:id="329" w:name="_Toc34217247"/>
      <w:bookmarkStart w:id="330" w:name="_Toc34217399"/>
      <w:bookmarkStart w:id="331" w:name="_Toc39051762"/>
      <w:bookmarkStart w:id="332" w:name="_Toc43210334"/>
      <w:bookmarkStart w:id="333" w:name="_Toc49853240"/>
      <w:bookmarkStart w:id="334" w:name="_Toc56530029"/>
      <w:bookmarkStart w:id="335" w:name="_Toc74990003"/>
      <w:r w:rsidRPr="00630AB6">
        <w:t>6.1.2.1</w:t>
      </w:r>
      <w:r w:rsidRPr="00630AB6">
        <w:tab/>
        <w:t>General</w:t>
      </w:r>
      <w:bookmarkEnd w:id="328"/>
      <w:bookmarkEnd w:id="329"/>
      <w:bookmarkEnd w:id="330"/>
      <w:bookmarkEnd w:id="331"/>
      <w:bookmarkEnd w:id="332"/>
      <w:bookmarkEnd w:id="333"/>
      <w:bookmarkEnd w:id="334"/>
      <w:bookmarkEnd w:id="335"/>
    </w:p>
    <w:p w14:paraId="0F3D8AFE"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709E839"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621EA427" w14:textId="77777777" w:rsidR="00B02215" w:rsidRPr="00630AB6" w:rsidRDefault="00B02215" w:rsidP="00B02215">
      <w:pPr>
        <w:pStyle w:val="Heading4"/>
      </w:pPr>
      <w:bookmarkStart w:id="336" w:name="_Toc20142302"/>
      <w:bookmarkStart w:id="337" w:name="_Toc34217248"/>
      <w:bookmarkStart w:id="338" w:name="_Toc34217400"/>
      <w:bookmarkStart w:id="339" w:name="_Toc39051763"/>
      <w:bookmarkStart w:id="340" w:name="_Toc43210335"/>
      <w:bookmarkStart w:id="341" w:name="_Toc49853241"/>
      <w:bookmarkStart w:id="342" w:name="_Toc56530030"/>
      <w:bookmarkStart w:id="343" w:name="_Toc74990004"/>
      <w:r w:rsidRPr="00630AB6">
        <w:t>6.1.2.2</w:t>
      </w:r>
      <w:r w:rsidRPr="00630AB6">
        <w:tab/>
        <w:t>HTTP standard headers</w:t>
      </w:r>
      <w:bookmarkEnd w:id="336"/>
      <w:bookmarkEnd w:id="337"/>
      <w:bookmarkEnd w:id="338"/>
      <w:bookmarkEnd w:id="339"/>
      <w:bookmarkEnd w:id="340"/>
      <w:bookmarkEnd w:id="341"/>
      <w:bookmarkEnd w:id="342"/>
      <w:bookmarkEnd w:id="343"/>
    </w:p>
    <w:p w14:paraId="4C8C5704" w14:textId="77777777" w:rsidR="00B02215" w:rsidRPr="00630AB6" w:rsidRDefault="00B02215" w:rsidP="00B02215">
      <w:pPr>
        <w:pStyle w:val="Heading5"/>
        <w:rPr>
          <w:lang w:eastAsia="zh-CN"/>
        </w:rPr>
      </w:pPr>
      <w:bookmarkStart w:id="344" w:name="_Toc20142303"/>
      <w:bookmarkStart w:id="345" w:name="_Toc34217249"/>
      <w:bookmarkStart w:id="346" w:name="_Toc34217401"/>
      <w:bookmarkStart w:id="347" w:name="_Toc39051764"/>
      <w:bookmarkStart w:id="348" w:name="_Toc43210336"/>
      <w:bookmarkStart w:id="349" w:name="_Toc49853242"/>
      <w:bookmarkStart w:id="350" w:name="_Toc56530031"/>
      <w:bookmarkStart w:id="351" w:name="_Toc74990005"/>
      <w:r w:rsidRPr="00630AB6">
        <w:t>6.1.2.2.1</w:t>
      </w:r>
      <w:r w:rsidRPr="00630AB6">
        <w:rPr>
          <w:rFonts w:hint="eastAsia"/>
          <w:lang w:eastAsia="zh-CN"/>
        </w:rPr>
        <w:tab/>
      </w:r>
      <w:r w:rsidRPr="00630AB6">
        <w:rPr>
          <w:lang w:eastAsia="zh-CN"/>
        </w:rPr>
        <w:t>General</w:t>
      </w:r>
      <w:bookmarkEnd w:id="344"/>
      <w:bookmarkEnd w:id="345"/>
      <w:bookmarkEnd w:id="346"/>
      <w:bookmarkEnd w:id="347"/>
      <w:bookmarkEnd w:id="348"/>
      <w:bookmarkEnd w:id="349"/>
      <w:bookmarkEnd w:id="350"/>
      <w:bookmarkEnd w:id="351"/>
    </w:p>
    <w:p w14:paraId="3EF30F0B"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0D94E3A1" w14:textId="77777777" w:rsidR="00B02215" w:rsidRPr="00630AB6" w:rsidRDefault="00B02215" w:rsidP="00B02215">
      <w:pPr>
        <w:pStyle w:val="Heading5"/>
      </w:pPr>
      <w:bookmarkStart w:id="352" w:name="_Toc20142304"/>
      <w:bookmarkStart w:id="353" w:name="_Toc34217250"/>
      <w:bookmarkStart w:id="354" w:name="_Toc34217402"/>
      <w:bookmarkStart w:id="355" w:name="_Toc39051765"/>
      <w:bookmarkStart w:id="356" w:name="_Toc43210337"/>
      <w:bookmarkStart w:id="357" w:name="_Toc49853243"/>
      <w:bookmarkStart w:id="358" w:name="_Toc56530032"/>
      <w:bookmarkStart w:id="359" w:name="_Toc74990006"/>
      <w:r w:rsidRPr="00630AB6">
        <w:t>6.1.2.2.2</w:t>
      </w:r>
      <w:r w:rsidRPr="00630AB6">
        <w:tab/>
        <w:t>Content type</w:t>
      </w:r>
      <w:bookmarkEnd w:id="352"/>
      <w:bookmarkEnd w:id="353"/>
      <w:bookmarkEnd w:id="354"/>
      <w:bookmarkEnd w:id="355"/>
      <w:bookmarkEnd w:id="356"/>
      <w:bookmarkEnd w:id="357"/>
      <w:bookmarkEnd w:id="358"/>
      <w:bookmarkEnd w:id="359"/>
    </w:p>
    <w:p w14:paraId="23ED47AB" w14:textId="77777777" w:rsidR="00B02215" w:rsidRPr="00630AB6" w:rsidRDefault="00B02215" w:rsidP="00B02215">
      <w:r w:rsidRPr="00630AB6">
        <w:t xml:space="preserve"> The following content types shall be supported:</w:t>
      </w:r>
    </w:p>
    <w:p w14:paraId="60E33D17"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8AB909F"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38D7E181" w14:textId="77777777" w:rsidR="00B02215" w:rsidRPr="00630AB6" w:rsidRDefault="00B02215" w:rsidP="00B02215">
      <w:pPr>
        <w:pStyle w:val="Heading5"/>
        <w:rPr>
          <w:lang w:eastAsia="zh-CN"/>
        </w:rPr>
      </w:pPr>
      <w:bookmarkStart w:id="360" w:name="_Toc20142305"/>
      <w:bookmarkStart w:id="361" w:name="_Toc34217251"/>
      <w:bookmarkStart w:id="362" w:name="_Toc34217403"/>
      <w:bookmarkStart w:id="363" w:name="_Toc39051766"/>
      <w:bookmarkStart w:id="364" w:name="_Toc43210338"/>
      <w:bookmarkStart w:id="365" w:name="_Toc49853244"/>
      <w:bookmarkStart w:id="366" w:name="_Toc56530033"/>
      <w:bookmarkStart w:id="367" w:name="_Toc74990007"/>
      <w:r w:rsidRPr="00630AB6">
        <w:t>6.1.2.3.1</w:t>
      </w:r>
      <w:r w:rsidRPr="00630AB6">
        <w:rPr>
          <w:rFonts w:hint="eastAsia"/>
          <w:lang w:eastAsia="zh-CN"/>
        </w:rPr>
        <w:tab/>
      </w:r>
      <w:r w:rsidRPr="00630AB6">
        <w:rPr>
          <w:lang w:eastAsia="zh-CN"/>
        </w:rPr>
        <w:t>General</w:t>
      </w:r>
      <w:bookmarkEnd w:id="360"/>
      <w:bookmarkEnd w:id="361"/>
      <w:bookmarkEnd w:id="362"/>
      <w:bookmarkEnd w:id="363"/>
      <w:bookmarkEnd w:id="364"/>
      <w:bookmarkEnd w:id="365"/>
      <w:bookmarkEnd w:id="366"/>
      <w:bookmarkEnd w:id="367"/>
    </w:p>
    <w:p w14:paraId="4CF2DF1D"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1C663FCB" w14:textId="77777777" w:rsidR="00B02215" w:rsidRPr="00630AB6" w:rsidRDefault="00B02215" w:rsidP="00B02215">
      <w:pPr>
        <w:pStyle w:val="Heading3"/>
      </w:pPr>
      <w:bookmarkStart w:id="368" w:name="_Toc20142306"/>
      <w:bookmarkStart w:id="369" w:name="_Toc34217252"/>
      <w:bookmarkStart w:id="370" w:name="_Toc34217404"/>
      <w:bookmarkStart w:id="371" w:name="_Toc39051767"/>
      <w:bookmarkStart w:id="372" w:name="_Toc43210339"/>
      <w:bookmarkStart w:id="373" w:name="_Toc49853245"/>
      <w:bookmarkStart w:id="374" w:name="_Toc56530034"/>
      <w:bookmarkStart w:id="375" w:name="_Toc74990008"/>
      <w:r w:rsidRPr="00630AB6">
        <w:t>6.1.3</w:t>
      </w:r>
      <w:r w:rsidRPr="00630AB6">
        <w:tab/>
        <w:t>Resources</w:t>
      </w:r>
      <w:bookmarkEnd w:id="368"/>
      <w:bookmarkEnd w:id="369"/>
      <w:bookmarkEnd w:id="370"/>
      <w:bookmarkEnd w:id="371"/>
      <w:bookmarkEnd w:id="372"/>
      <w:bookmarkEnd w:id="373"/>
      <w:bookmarkEnd w:id="374"/>
      <w:bookmarkEnd w:id="375"/>
    </w:p>
    <w:p w14:paraId="19AA0393" w14:textId="77777777" w:rsidR="00B02215" w:rsidRPr="00630AB6" w:rsidRDefault="00B02215" w:rsidP="00B02215">
      <w:pPr>
        <w:pStyle w:val="Heading4"/>
      </w:pPr>
      <w:bookmarkStart w:id="376" w:name="_Toc20142307"/>
      <w:bookmarkStart w:id="377" w:name="_Toc34217253"/>
      <w:bookmarkStart w:id="378" w:name="_Toc34217405"/>
      <w:bookmarkStart w:id="379" w:name="_Toc39051768"/>
      <w:bookmarkStart w:id="380" w:name="_Toc43210340"/>
      <w:bookmarkStart w:id="381" w:name="_Toc49853246"/>
      <w:bookmarkStart w:id="382" w:name="_Toc56530035"/>
      <w:bookmarkStart w:id="383" w:name="_Toc74990009"/>
      <w:r w:rsidRPr="00630AB6">
        <w:t>6.1.3.1</w:t>
      </w:r>
      <w:r w:rsidRPr="00630AB6">
        <w:tab/>
        <w:t>Overview</w:t>
      </w:r>
      <w:bookmarkEnd w:id="376"/>
      <w:bookmarkEnd w:id="377"/>
      <w:bookmarkEnd w:id="378"/>
      <w:bookmarkEnd w:id="379"/>
      <w:bookmarkEnd w:id="380"/>
      <w:bookmarkEnd w:id="381"/>
      <w:bookmarkEnd w:id="382"/>
      <w:bookmarkEnd w:id="383"/>
    </w:p>
    <w:p w14:paraId="2A57D40D" w14:textId="77777777" w:rsidR="00B02215" w:rsidRPr="00630AB6" w:rsidRDefault="00B02215" w:rsidP="00B02215">
      <w:pPr>
        <w:rPr>
          <w:lang w:eastAsia="zh-CN"/>
        </w:rPr>
      </w:pPr>
      <w:r w:rsidRPr="00630AB6">
        <w:t>Figure 6.1.3.1-1 describes the resource URI structure of the Nnssf_NSSelection API.</w:t>
      </w:r>
    </w:p>
    <w:p w14:paraId="066ED2AA" w14:textId="77777777" w:rsidR="00B02215" w:rsidRDefault="00B02215" w:rsidP="00B02215">
      <w:pPr>
        <w:pStyle w:val="TH"/>
      </w:pPr>
      <w:r w:rsidRPr="00630AB6">
        <w:object w:dxaOrig="8088" w:dyaOrig="3624" w14:anchorId="2A0BD648">
          <v:shape id="_x0000_i1036" type="#_x0000_t75" style="width:291.5pt;height:133.45pt" o:ole="">
            <v:imagedata r:id="rId34" o:title=""/>
          </v:shape>
          <o:OLEObject Type="Embed" ProgID="Visio.Drawing.11" ShapeID="_x0000_i1036" DrawAspect="Content" ObjectID="_1685602821" r:id="rId35"/>
        </w:object>
      </w:r>
    </w:p>
    <w:p w14:paraId="6494725C" w14:textId="77777777" w:rsidR="00B02215" w:rsidRPr="00630AB6" w:rsidRDefault="00B02215" w:rsidP="00B02215">
      <w:pPr>
        <w:pStyle w:val="TF"/>
      </w:pPr>
      <w:r>
        <w:t>Fi</w:t>
      </w:r>
      <w:r w:rsidRPr="00630AB6">
        <w:t>gure 6.1.3.1-1: Resource URI structure of the  nnssf_nsselection API</w:t>
      </w:r>
    </w:p>
    <w:p w14:paraId="2DF432E0" w14:textId="77777777" w:rsidR="00B02215" w:rsidRPr="00630AB6" w:rsidRDefault="00B02215" w:rsidP="00B02215">
      <w:r w:rsidRPr="00630AB6">
        <w:t>Table 6.1.3.1-1 provides an overview of the resources and applicable HTTP methods.</w:t>
      </w:r>
    </w:p>
    <w:p w14:paraId="0C509418"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5F17133"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E1299"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C1BB2"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F6AA1"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1AA324" w14:textId="77777777" w:rsidR="00B02215" w:rsidRPr="00E30083" w:rsidRDefault="00B02215" w:rsidP="002A65CD">
            <w:pPr>
              <w:pStyle w:val="TAH"/>
            </w:pPr>
            <w:r w:rsidRPr="00E30083">
              <w:t>Description</w:t>
            </w:r>
          </w:p>
        </w:tc>
      </w:tr>
      <w:tr w:rsidR="00B02215" w:rsidRPr="00E30083" w14:paraId="6B3AB597"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6A907230"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42799246" w14:textId="77777777" w:rsidR="00B02215" w:rsidRPr="00E30083" w:rsidRDefault="00B02215" w:rsidP="002A65CD">
            <w:pPr>
              <w:pStyle w:val="TAL"/>
              <w:rPr>
                <w:lang w:eastAsia="zh-CN"/>
              </w:rPr>
            </w:pPr>
            <w:r w:rsidRPr="00E30083">
              <w:rPr>
                <w:lang w:eastAsia="zh-CN"/>
              </w:rPr>
              <w:t>/</w:t>
            </w:r>
          </w:p>
          <w:p w14:paraId="4CED646A"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4A32204E"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000E3C76" w14:textId="77777777" w:rsidR="00B02215" w:rsidRPr="00E30083" w:rsidRDefault="00B02215" w:rsidP="002A65CD">
            <w:pPr>
              <w:pStyle w:val="TAL"/>
              <w:rPr>
                <w:lang w:eastAsia="zh-CN"/>
              </w:rPr>
            </w:pPr>
            <w:r w:rsidRPr="00E30083">
              <w:rPr>
                <w:lang w:eastAsia="zh-CN"/>
              </w:rPr>
              <w:t>To retrieve network slice information. See clause 6.1.3.2.3.1.</w:t>
            </w:r>
          </w:p>
          <w:p w14:paraId="3D323277" w14:textId="77777777" w:rsidR="00B02215" w:rsidRPr="00E30083" w:rsidRDefault="00B02215" w:rsidP="002A65CD">
            <w:pPr>
              <w:pStyle w:val="TAL"/>
              <w:rPr>
                <w:lang w:eastAsia="zh-CN"/>
              </w:rPr>
            </w:pPr>
          </w:p>
          <w:p w14:paraId="49C6D087" w14:textId="77777777" w:rsidR="00B02215" w:rsidRPr="00E30083" w:rsidRDefault="00B02215" w:rsidP="002A65CD">
            <w:pPr>
              <w:pStyle w:val="TAL"/>
            </w:pPr>
            <w:r w:rsidRPr="00E30083">
              <w:rPr>
                <w:lang w:eastAsia="zh-CN"/>
              </w:rPr>
              <w:t>Maps to Nnssf_NSSelection_Get service operation.</w:t>
            </w:r>
          </w:p>
        </w:tc>
      </w:tr>
    </w:tbl>
    <w:p w14:paraId="465546EF" w14:textId="77777777" w:rsidR="00B02215" w:rsidRPr="00630AB6" w:rsidRDefault="00B02215" w:rsidP="00B02215"/>
    <w:p w14:paraId="508F1A03" w14:textId="77777777" w:rsidR="00B02215" w:rsidRPr="00630AB6" w:rsidRDefault="00B02215" w:rsidP="00B02215">
      <w:pPr>
        <w:pStyle w:val="Heading4"/>
      </w:pPr>
      <w:bookmarkStart w:id="384" w:name="_Toc20142308"/>
      <w:bookmarkStart w:id="385" w:name="_Toc34217254"/>
      <w:bookmarkStart w:id="386" w:name="_Toc34217406"/>
      <w:bookmarkStart w:id="387" w:name="_Toc39051769"/>
      <w:bookmarkStart w:id="388" w:name="_Toc43210341"/>
      <w:bookmarkStart w:id="389" w:name="_Toc49853247"/>
      <w:bookmarkStart w:id="390" w:name="_Toc56530036"/>
      <w:bookmarkStart w:id="391" w:name="_Toc74990010"/>
      <w:r w:rsidRPr="00630AB6">
        <w:t>6.1.3.2</w:t>
      </w:r>
      <w:r w:rsidRPr="00630AB6">
        <w:tab/>
        <w:t>Resource:  Network Slice Information</w:t>
      </w:r>
      <w:bookmarkEnd w:id="384"/>
      <w:bookmarkEnd w:id="385"/>
      <w:bookmarkEnd w:id="386"/>
      <w:bookmarkEnd w:id="387"/>
      <w:bookmarkEnd w:id="388"/>
      <w:bookmarkEnd w:id="389"/>
      <w:bookmarkEnd w:id="390"/>
      <w:bookmarkEnd w:id="391"/>
    </w:p>
    <w:p w14:paraId="1CE5C11B" w14:textId="77777777" w:rsidR="00B02215" w:rsidRPr="00630AB6" w:rsidRDefault="00B02215" w:rsidP="00B02215">
      <w:pPr>
        <w:pStyle w:val="Heading5"/>
      </w:pPr>
      <w:bookmarkStart w:id="392" w:name="_Toc20142309"/>
      <w:bookmarkStart w:id="393" w:name="_Toc34217255"/>
      <w:bookmarkStart w:id="394" w:name="_Toc34217407"/>
      <w:bookmarkStart w:id="395" w:name="_Toc39051770"/>
      <w:bookmarkStart w:id="396" w:name="_Toc43210342"/>
      <w:bookmarkStart w:id="397" w:name="_Toc49853248"/>
      <w:bookmarkStart w:id="398" w:name="_Toc56530037"/>
      <w:bookmarkStart w:id="399" w:name="_Toc74990011"/>
      <w:r w:rsidRPr="00630AB6">
        <w:t>6.1.3.2.1</w:t>
      </w:r>
      <w:r w:rsidRPr="00630AB6">
        <w:tab/>
        <w:t>Description</w:t>
      </w:r>
      <w:bookmarkEnd w:id="392"/>
      <w:bookmarkEnd w:id="393"/>
      <w:bookmarkEnd w:id="394"/>
      <w:bookmarkEnd w:id="395"/>
      <w:bookmarkEnd w:id="396"/>
      <w:bookmarkEnd w:id="397"/>
      <w:bookmarkEnd w:id="398"/>
      <w:bookmarkEnd w:id="399"/>
    </w:p>
    <w:p w14:paraId="352DDE62"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3BB92A92" w14:textId="77777777" w:rsidR="00B02215" w:rsidRPr="00630AB6" w:rsidRDefault="00B02215" w:rsidP="00B02215">
      <w:pPr>
        <w:pStyle w:val="Heading5"/>
      </w:pPr>
      <w:bookmarkStart w:id="400" w:name="_Toc20142310"/>
      <w:bookmarkStart w:id="401" w:name="_Toc34217256"/>
      <w:bookmarkStart w:id="402" w:name="_Toc34217408"/>
      <w:bookmarkStart w:id="403" w:name="_Toc39051771"/>
      <w:bookmarkStart w:id="404" w:name="_Toc43210343"/>
      <w:bookmarkStart w:id="405" w:name="_Toc49853249"/>
      <w:bookmarkStart w:id="406" w:name="_Toc56530038"/>
      <w:bookmarkStart w:id="407" w:name="_Toc74990012"/>
      <w:r w:rsidRPr="00630AB6">
        <w:t>6.1.3.2.2</w:t>
      </w:r>
      <w:r w:rsidRPr="00630AB6">
        <w:tab/>
        <w:t>Resource Definition</w:t>
      </w:r>
      <w:bookmarkEnd w:id="400"/>
      <w:bookmarkEnd w:id="401"/>
      <w:bookmarkEnd w:id="402"/>
      <w:bookmarkEnd w:id="403"/>
      <w:bookmarkEnd w:id="404"/>
      <w:bookmarkEnd w:id="405"/>
      <w:bookmarkEnd w:id="406"/>
      <w:bookmarkEnd w:id="407"/>
    </w:p>
    <w:p w14:paraId="49A2FC21" w14:textId="77777777"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14:paraId="0CAF56B5" w14:textId="77777777"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14:paraId="3D9E13A1"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284CE88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63D1F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347ADFB3"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E4B050" w14:textId="77777777" w:rsidR="005106A3" w:rsidRPr="00E30083" w:rsidRDefault="005106A3" w:rsidP="002A65CD">
            <w:pPr>
              <w:pStyle w:val="TAH"/>
            </w:pPr>
            <w:r w:rsidRPr="00E30083">
              <w:t>Definition</w:t>
            </w:r>
          </w:p>
        </w:tc>
      </w:tr>
      <w:tr w:rsidR="005106A3" w:rsidRPr="00E30083" w14:paraId="03835F0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9820386"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7BCDFC26"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84F4128" w14:textId="77777777" w:rsidR="005106A3" w:rsidRPr="00E30083" w:rsidRDefault="005106A3" w:rsidP="005106A3">
            <w:pPr>
              <w:pStyle w:val="TAL"/>
            </w:pPr>
            <w:r w:rsidRPr="00E30083">
              <w:rPr>
                <w:rFonts w:hint="eastAsia"/>
                <w:lang w:eastAsia="zh-CN"/>
              </w:rPr>
              <w:t>See clause 6.1.1</w:t>
            </w:r>
          </w:p>
        </w:tc>
      </w:tr>
      <w:tr w:rsidR="005106A3" w:rsidRPr="00E30083" w14:paraId="6F05A64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1E1F5B9"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349C940C"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5E86207" w14:textId="77777777" w:rsidR="005106A3" w:rsidRPr="00E30083" w:rsidRDefault="005106A3" w:rsidP="005106A3">
            <w:pPr>
              <w:pStyle w:val="TAL"/>
              <w:rPr>
                <w:lang w:eastAsia="zh-CN"/>
              </w:rPr>
            </w:pPr>
            <w:r w:rsidRPr="00E30083">
              <w:rPr>
                <w:rFonts w:hint="eastAsia"/>
                <w:lang w:eastAsia="zh-CN"/>
              </w:rPr>
              <w:t>See clause 6.1.1</w:t>
            </w:r>
          </w:p>
        </w:tc>
      </w:tr>
    </w:tbl>
    <w:p w14:paraId="46C97FE9" w14:textId="77777777" w:rsidR="00B02215" w:rsidRPr="00630AB6" w:rsidRDefault="00B02215" w:rsidP="00B02215"/>
    <w:p w14:paraId="3B3CE071" w14:textId="77777777" w:rsidR="00B02215" w:rsidRPr="00630AB6" w:rsidRDefault="00B02215" w:rsidP="00B02215">
      <w:pPr>
        <w:pStyle w:val="Heading5"/>
      </w:pPr>
      <w:bookmarkStart w:id="408" w:name="_Toc20142311"/>
      <w:bookmarkStart w:id="409" w:name="_Toc34217257"/>
      <w:bookmarkStart w:id="410" w:name="_Toc34217409"/>
      <w:bookmarkStart w:id="411" w:name="_Toc39051772"/>
      <w:bookmarkStart w:id="412" w:name="_Toc43210344"/>
      <w:bookmarkStart w:id="413" w:name="_Toc49853250"/>
      <w:bookmarkStart w:id="414" w:name="_Toc56530039"/>
      <w:bookmarkStart w:id="415" w:name="_Toc74990013"/>
      <w:r w:rsidRPr="00630AB6">
        <w:t>6.1.3.2.3</w:t>
      </w:r>
      <w:r w:rsidRPr="00630AB6">
        <w:tab/>
        <w:t>Resource Standard Methods</w:t>
      </w:r>
      <w:bookmarkEnd w:id="408"/>
      <w:bookmarkEnd w:id="409"/>
      <w:bookmarkEnd w:id="410"/>
      <w:bookmarkEnd w:id="411"/>
      <w:bookmarkEnd w:id="412"/>
      <w:bookmarkEnd w:id="413"/>
      <w:bookmarkEnd w:id="414"/>
      <w:bookmarkEnd w:id="415"/>
    </w:p>
    <w:p w14:paraId="297B1DE1" w14:textId="77777777" w:rsidR="00B02215" w:rsidRPr="00630AB6" w:rsidRDefault="00B02215" w:rsidP="00B02215">
      <w:pPr>
        <w:pStyle w:val="Heading6"/>
      </w:pPr>
      <w:bookmarkStart w:id="416" w:name="_Toc20142312"/>
      <w:bookmarkStart w:id="417" w:name="_Toc34217258"/>
      <w:bookmarkStart w:id="418" w:name="_Toc34217410"/>
      <w:bookmarkStart w:id="419" w:name="_Toc39051773"/>
      <w:bookmarkStart w:id="420" w:name="_Toc43210345"/>
      <w:bookmarkStart w:id="421" w:name="_Toc49853251"/>
      <w:bookmarkStart w:id="422" w:name="_Toc56530040"/>
      <w:bookmarkStart w:id="423" w:name="_Toc74990014"/>
      <w:r w:rsidRPr="00630AB6">
        <w:t>6.1.3.2.3.1</w:t>
      </w:r>
      <w:r w:rsidRPr="00630AB6">
        <w:tab/>
        <w:t>GET</w:t>
      </w:r>
      <w:bookmarkEnd w:id="416"/>
      <w:bookmarkEnd w:id="417"/>
      <w:bookmarkEnd w:id="418"/>
      <w:bookmarkEnd w:id="419"/>
      <w:bookmarkEnd w:id="420"/>
      <w:bookmarkEnd w:id="421"/>
      <w:bookmarkEnd w:id="422"/>
      <w:bookmarkEnd w:id="423"/>
    </w:p>
    <w:p w14:paraId="7335F782"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78652DF5"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5CA11A65"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67AE10D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E816A"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7887D"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07BFA1B"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F36975B"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C5944B7" w14:textId="77777777" w:rsidR="00B02215" w:rsidRPr="00E30083" w:rsidRDefault="00B02215" w:rsidP="002A65CD">
            <w:pPr>
              <w:pStyle w:val="TAH"/>
            </w:pPr>
            <w:r w:rsidRPr="00E30083">
              <w:t>Description</w:t>
            </w:r>
          </w:p>
        </w:tc>
      </w:tr>
      <w:tr w:rsidR="00B02215" w:rsidRPr="00E30083" w14:paraId="3E025B2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C8B690"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7E107D76"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59AA1F30"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6E7B5013"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BBBC85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73C3ACA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6F7F97"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7F7ECC4C"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E7076F8"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7B90EF91"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24387F6"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2B7000B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2622D"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203D200E"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64038C68"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772E4B05"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600E578"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F0C9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D92BD4"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60731D56"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3B39445C"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F005F4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C54092C"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5FA2114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9CD9B"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29D185F5"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660CC8E4"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383B83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3E99E1"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31E2C0B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E722A"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78EEA220"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5CEA2E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34C6CBC"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F422AA"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7EF7396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7976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354908DD"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4DE5DF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06ABBF1C"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5CF5B89"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21B7BD38"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6161A8"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BEC4A0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42E0492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316344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4855E179"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20E2D427" w14:textId="77777777" w:rsidR="00B02215" w:rsidRPr="00630AB6" w:rsidRDefault="00B02215" w:rsidP="00B02215"/>
    <w:p w14:paraId="38F1A898"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2EA6249B"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B38D"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3DE404"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614559"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CAE1D48" w14:textId="77777777" w:rsidR="00B02215" w:rsidRPr="00E30083" w:rsidRDefault="00B02215" w:rsidP="002A65CD">
            <w:pPr>
              <w:pStyle w:val="TAH"/>
            </w:pPr>
            <w:r w:rsidRPr="00E30083">
              <w:t>Description</w:t>
            </w:r>
          </w:p>
        </w:tc>
      </w:tr>
      <w:tr w:rsidR="00B02215" w:rsidRPr="00E30083" w14:paraId="3DD39B8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D712C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73F8D055"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2B5D3DDF"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1B6A8E" w14:textId="77777777" w:rsidR="00B02215" w:rsidRPr="00E30083" w:rsidRDefault="00B02215" w:rsidP="002A65CD">
            <w:pPr>
              <w:pStyle w:val="TAL"/>
            </w:pPr>
          </w:p>
        </w:tc>
      </w:tr>
    </w:tbl>
    <w:p w14:paraId="7A038BD8" w14:textId="77777777" w:rsidR="00B02215" w:rsidRPr="00630AB6" w:rsidRDefault="00B02215" w:rsidP="00B02215"/>
    <w:p w14:paraId="7518E7EF"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772C3DE2"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6AF70"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505400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5BB9D"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0AB2790" w14:textId="77777777" w:rsidR="00B02215" w:rsidRPr="00E30083" w:rsidRDefault="00B02215" w:rsidP="002A65CD">
            <w:pPr>
              <w:pStyle w:val="TAH"/>
            </w:pPr>
            <w:r w:rsidRPr="00E30083">
              <w:t>Response</w:t>
            </w:r>
          </w:p>
          <w:p w14:paraId="21199BA0"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E741A92" w14:textId="77777777" w:rsidR="00B02215" w:rsidRPr="00E30083" w:rsidRDefault="00B02215" w:rsidP="002A65CD">
            <w:pPr>
              <w:pStyle w:val="TAH"/>
            </w:pPr>
            <w:r w:rsidRPr="00E30083">
              <w:t>Description</w:t>
            </w:r>
          </w:p>
        </w:tc>
      </w:tr>
      <w:tr w:rsidR="00B02215" w:rsidRPr="00E30083" w14:paraId="0EA50A6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F0833"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2DFA8B88"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FC7B5BF"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B945C5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A67A0C"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4788A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8D0EEC" w14:textId="65DEEDCA"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A825716"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553E1CC"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E0A4439"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06DB76" w14:textId="44CDAF35"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5AE814F3" w14:textId="5DA8D0B1" w:rsidR="0039554D" w:rsidRPr="00E30083" w:rsidRDefault="00CE4B70" w:rsidP="0039554D">
            <w:pPr>
              <w:pStyle w:val="TAL"/>
              <w:rPr>
                <w:lang w:eastAsia="zh-CN"/>
              </w:rPr>
            </w:pPr>
            <w:r>
              <w:t>(NOTE 2)</w:t>
            </w:r>
          </w:p>
        </w:tc>
      </w:tr>
      <w:tr w:rsidR="00793B51" w:rsidRPr="00E30083" w14:paraId="0DA2B85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F540B" w14:textId="21C75242"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CF80C9B"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3084B48"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03CF31B"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5B0CEA" w14:textId="2847CAFF"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5D4726A7" w14:textId="300B3517" w:rsidR="00CE4B70" w:rsidRPr="00E30083" w:rsidRDefault="00CE4B70" w:rsidP="0039554D">
            <w:pPr>
              <w:pStyle w:val="TAL"/>
              <w:rPr>
                <w:lang w:eastAsia="zh-CN"/>
              </w:rPr>
            </w:pPr>
            <w:r>
              <w:t>(NOTE 2)</w:t>
            </w:r>
          </w:p>
        </w:tc>
      </w:tr>
      <w:tr w:rsidR="00793B51" w:rsidRPr="00E30083" w14:paraId="68BF39DA"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611F5"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06BBA9F"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4FE33EB3"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BE94A2B"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FCF381A"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6BA8072C" w14:textId="77777777" w:rsidR="00793B51" w:rsidRPr="00E30083" w:rsidRDefault="00793B51" w:rsidP="00793B51">
            <w:pPr>
              <w:pStyle w:val="TAL"/>
            </w:pPr>
            <w:r w:rsidRPr="00E30083">
              <w:t>The application specific error information shall be provided in the "cause" attribute. The "cause" attribute shall be set to:</w:t>
            </w:r>
          </w:p>
          <w:p w14:paraId="28281900" w14:textId="77777777" w:rsidR="00793B51" w:rsidRPr="00A52A49" w:rsidRDefault="00793B51" w:rsidP="00793B51">
            <w:pPr>
              <w:pStyle w:val="TAL"/>
            </w:pPr>
            <w:r w:rsidRPr="00A52A49">
              <w:t>-</w:t>
            </w:r>
            <w:r w:rsidRPr="00A52A49">
              <w:tab/>
              <w:t>SNSSAI_NOT_SUPPORTED, if the SNSSAI included in the requested slice selection information is not allowed in the PLMN and there is no default NSSAI value provided in the request.</w:t>
            </w:r>
          </w:p>
          <w:p w14:paraId="2553CBC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1ABD3C4E" w14:textId="77777777"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14:paraId="2F491489"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44DDB8" w14:textId="77777777" w:rsidR="00793B51" w:rsidRDefault="00793B51" w:rsidP="00793B51">
            <w:pPr>
              <w:pStyle w:val="TAN"/>
            </w:pPr>
            <w:r w:rsidRPr="00A52A49">
              <w:t>NOTE</w:t>
            </w:r>
            <w:r w:rsidR="00CE4B70">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1B3EE9" w14:textId="3DFAA1AD" w:rsidR="00CE4B70" w:rsidRPr="00E30083" w:rsidRDefault="00CE4B70"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21A5A5D6" w14:textId="77777777" w:rsidR="00B02215" w:rsidRDefault="00B02215" w:rsidP="00B02215">
      <w:pPr>
        <w:rPr>
          <w:lang w:eastAsia="zh-CN"/>
        </w:rPr>
      </w:pPr>
    </w:p>
    <w:p w14:paraId="6AD7C2F4"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922FD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5EFE07"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4484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94CD3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27F0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F9EFC" w14:textId="77777777" w:rsidR="00793B51" w:rsidRPr="00D67AB2" w:rsidRDefault="00793B51" w:rsidP="00AA491A">
            <w:pPr>
              <w:pStyle w:val="TAH"/>
            </w:pPr>
            <w:r w:rsidRPr="00D67AB2">
              <w:t>Description</w:t>
            </w:r>
          </w:p>
        </w:tc>
      </w:tr>
      <w:tr w:rsidR="00793B51" w:rsidRPr="00D67AB2" w14:paraId="708301A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3E813"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9B1A96"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7C5B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97D9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D6E405"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3463B77D" w14:textId="3BF6825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03267F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2B22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D8E68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10554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A38FC1"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CEC397" w14:textId="77777777" w:rsidR="00793B51" w:rsidRPr="00D70312" w:rsidRDefault="00793B51" w:rsidP="00AA491A">
            <w:pPr>
              <w:pStyle w:val="TAL"/>
            </w:pPr>
            <w:r w:rsidRPr="00525507">
              <w:t>Identifier of the target NF (service) instance ID towards which the request is redirected</w:t>
            </w:r>
          </w:p>
        </w:tc>
      </w:tr>
    </w:tbl>
    <w:p w14:paraId="08CAA4EE" w14:textId="77777777" w:rsidR="00793B51" w:rsidRDefault="00793B51" w:rsidP="00793B51"/>
    <w:p w14:paraId="6125F528"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B46EF54"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AF04D"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217B9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FEE02"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A9082"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66D2C" w14:textId="77777777" w:rsidR="00793B51" w:rsidRPr="00D67AB2" w:rsidRDefault="00793B51" w:rsidP="00AA491A">
            <w:pPr>
              <w:pStyle w:val="TAH"/>
            </w:pPr>
            <w:r w:rsidRPr="00D67AB2">
              <w:t>Description</w:t>
            </w:r>
          </w:p>
        </w:tc>
      </w:tr>
      <w:tr w:rsidR="00793B51" w:rsidRPr="00D67AB2" w14:paraId="5F6E0E2A"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5821CA"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1505A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874F4E"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FA498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F2F402"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6DE403AE" w14:textId="5587D79A"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05AD82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24716"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0DEB0F"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FF970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10B8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43826" w14:textId="77777777" w:rsidR="00793B51" w:rsidRPr="00D70312" w:rsidRDefault="00793B51" w:rsidP="00AA491A">
            <w:pPr>
              <w:pStyle w:val="TAL"/>
            </w:pPr>
            <w:r w:rsidRPr="00525507">
              <w:t>Identifier of the target NF (service) instance ID towards which the request is redirected</w:t>
            </w:r>
          </w:p>
        </w:tc>
      </w:tr>
    </w:tbl>
    <w:p w14:paraId="48243666" w14:textId="77777777" w:rsidR="00793B51" w:rsidRPr="00793B51" w:rsidRDefault="00793B51" w:rsidP="00B02215">
      <w:pPr>
        <w:rPr>
          <w:lang w:eastAsia="zh-CN"/>
        </w:rPr>
      </w:pPr>
    </w:p>
    <w:p w14:paraId="3047D128" w14:textId="77777777" w:rsidR="00B02215" w:rsidRPr="00630AB6" w:rsidRDefault="00B02215" w:rsidP="00B02215">
      <w:pPr>
        <w:pStyle w:val="Heading5"/>
      </w:pPr>
      <w:bookmarkStart w:id="424" w:name="_Toc20142313"/>
      <w:bookmarkStart w:id="425" w:name="_Toc34217259"/>
      <w:bookmarkStart w:id="426" w:name="_Toc34217411"/>
      <w:bookmarkStart w:id="427" w:name="_Toc39051774"/>
      <w:bookmarkStart w:id="428" w:name="_Toc43210346"/>
      <w:bookmarkStart w:id="429" w:name="_Toc49853252"/>
      <w:bookmarkStart w:id="430" w:name="_Toc56530041"/>
      <w:bookmarkStart w:id="431" w:name="_Toc74990015"/>
      <w:r w:rsidRPr="00630AB6">
        <w:t>6.1.3.2.4</w:t>
      </w:r>
      <w:r w:rsidRPr="00630AB6">
        <w:tab/>
        <w:t>Resource Custom Operations</w:t>
      </w:r>
      <w:bookmarkEnd w:id="424"/>
      <w:bookmarkEnd w:id="425"/>
      <w:bookmarkEnd w:id="426"/>
      <w:bookmarkEnd w:id="427"/>
      <w:bookmarkEnd w:id="428"/>
      <w:bookmarkEnd w:id="429"/>
      <w:bookmarkEnd w:id="430"/>
      <w:bookmarkEnd w:id="431"/>
    </w:p>
    <w:p w14:paraId="4E2FA6CD" w14:textId="77777777" w:rsidR="00B02215" w:rsidRPr="00630AB6" w:rsidRDefault="00B02215" w:rsidP="00B02215">
      <w:pPr>
        <w:rPr>
          <w:lang w:eastAsia="zh-CN"/>
        </w:rPr>
      </w:pPr>
      <w:r w:rsidRPr="00630AB6">
        <w:t>There are no custom methods supported on the network-slice-information collection resource.</w:t>
      </w:r>
    </w:p>
    <w:p w14:paraId="151ED3F4" w14:textId="77777777" w:rsidR="00B02215" w:rsidRPr="00630AB6" w:rsidRDefault="00B02215" w:rsidP="00B02215">
      <w:pPr>
        <w:pStyle w:val="Heading3"/>
      </w:pPr>
      <w:bookmarkStart w:id="432" w:name="_Toc20142314"/>
      <w:bookmarkStart w:id="433" w:name="_Toc34217260"/>
      <w:bookmarkStart w:id="434" w:name="_Toc34217412"/>
      <w:bookmarkStart w:id="435" w:name="_Toc39051775"/>
      <w:bookmarkStart w:id="436" w:name="_Toc43210347"/>
      <w:bookmarkStart w:id="437" w:name="_Toc49853253"/>
      <w:bookmarkStart w:id="438" w:name="_Toc56530042"/>
      <w:bookmarkStart w:id="439" w:name="_Toc74990016"/>
      <w:r w:rsidRPr="00630AB6">
        <w:t>6.1.4</w:t>
      </w:r>
      <w:r w:rsidRPr="00630AB6">
        <w:tab/>
        <w:t>Custom Operations without associated resources</w:t>
      </w:r>
      <w:bookmarkEnd w:id="432"/>
      <w:bookmarkEnd w:id="433"/>
      <w:bookmarkEnd w:id="434"/>
      <w:bookmarkEnd w:id="435"/>
      <w:bookmarkEnd w:id="436"/>
      <w:bookmarkEnd w:id="437"/>
      <w:bookmarkEnd w:id="438"/>
      <w:bookmarkEnd w:id="439"/>
    </w:p>
    <w:p w14:paraId="5AB5E412"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0EFB7BBB" w14:textId="77777777" w:rsidR="00B02215" w:rsidRPr="00630AB6" w:rsidRDefault="00B02215" w:rsidP="00B02215">
      <w:pPr>
        <w:pStyle w:val="Heading3"/>
      </w:pPr>
      <w:bookmarkStart w:id="440" w:name="_Toc20142315"/>
      <w:bookmarkStart w:id="441" w:name="_Toc34217261"/>
      <w:bookmarkStart w:id="442" w:name="_Toc34217413"/>
      <w:bookmarkStart w:id="443" w:name="_Toc39051776"/>
      <w:bookmarkStart w:id="444" w:name="_Toc43210348"/>
      <w:bookmarkStart w:id="445" w:name="_Toc49853254"/>
      <w:bookmarkStart w:id="446" w:name="_Toc56530043"/>
      <w:bookmarkStart w:id="447" w:name="_Toc74990017"/>
      <w:r w:rsidRPr="00630AB6">
        <w:t>6.1.5</w:t>
      </w:r>
      <w:r w:rsidRPr="00630AB6">
        <w:tab/>
        <w:t>Notifications</w:t>
      </w:r>
      <w:bookmarkEnd w:id="440"/>
      <w:bookmarkEnd w:id="441"/>
      <w:bookmarkEnd w:id="442"/>
      <w:bookmarkEnd w:id="443"/>
      <w:bookmarkEnd w:id="444"/>
      <w:bookmarkEnd w:id="445"/>
      <w:bookmarkEnd w:id="446"/>
      <w:bookmarkEnd w:id="447"/>
    </w:p>
    <w:p w14:paraId="60C66BB4"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371ED020" w14:textId="77777777" w:rsidR="00B02215" w:rsidRPr="00630AB6" w:rsidRDefault="00B02215" w:rsidP="00B02215">
      <w:pPr>
        <w:pStyle w:val="Heading3"/>
      </w:pPr>
      <w:bookmarkStart w:id="448" w:name="_Toc20142316"/>
      <w:bookmarkStart w:id="449" w:name="_Toc34217262"/>
      <w:bookmarkStart w:id="450" w:name="_Toc34217414"/>
      <w:bookmarkStart w:id="451" w:name="_Toc39051777"/>
      <w:bookmarkStart w:id="452" w:name="_Toc43210349"/>
      <w:bookmarkStart w:id="453" w:name="_Toc49853255"/>
      <w:bookmarkStart w:id="454" w:name="_Toc56530044"/>
      <w:bookmarkStart w:id="455" w:name="_Toc74990018"/>
      <w:r w:rsidRPr="00630AB6">
        <w:t>6.1.6</w:t>
      </w:r>
      <w:r w:rsidRPr="00630AB6">
        <w:tab/>
        <w:t>Data Model</w:t>
      </w:r>
      <w:bookmarkEnd w:id="448"/>
      <w:bookmarkEnd w:id="449"/>
      <w:bookmarkEnd w:id="450"/>
      <w:bookmarkEnd w:id="451"/>
      <w:bookmarkEnd w:id="452"/>
      <w:bookmarkEnd w:id="453"/>
      <w:bookmarkEnd w:id="454"/>
      <w:bookmarkEnd w:id="455"/>
    </w:p>
    <w:p w14:paraId="34233F81" w14:textId="77777777" w:rsidR="00B02215" w:rsidRPr="00630AB6" w:rsidRDefault="00B02215" w:rsidP="00B02215">
      <w:pPr>
        <w:pStyle w:val="Heading4"/>
      </w:pPr>
      <w:bookmarkStart w:id="456" w:name="_Toc20142317"/>
      <w:bookmarkStart w:id="457" w:name="_Toc34217263"/>
      <w:bookmarkStart w:id="458" w:name="_Toc34217415"/>
      <w:bookmarkStart w:id="459" w:name="_Toc39051778"/>
      <w:bookmarkStart w:id="460" w:name="_Toc43210350"/>
      <w:bookmarkStart w:id="461" w:name="_Toc49853256"/>
      <w:bookmarkStart w:id="462" w:name="_Toc56530045"/>
      <w:bookmarkStart w:id="463" w:name="_Toc74990019"/>
      <w:r w:rsidRPr="00630AB6">
        <w:t>6.1.6.1</w:t>
      </w:r>
      <w:r w:rsidRPr="00630AB6">
        <w:tab/>
        <w:t>General</w:t>
      </w:r>
      <w:bookmarkEnd w:id="456"/>
      <w:bookmarkEnd w:id="457"/>
      <w:bookmarkEnd w:id="458"/>
      <w:bookmarkEnd w:id="459"/>
      <w:bookmarkEnd w:id="460"/>
      <w:bookmarkEnd w:id="461"/>
      <w:bookmarkEnd w:id="462"/>
      <w:bookmarkEnd w:id="463"/>
    </w:p>
    <w:p w14:paraId="47481693" w14:textId="77777777" w:rsidR="00B02215" w:rsidRPr="00630AB6" w:rsidRDefault="00B02215" w:rsidP="00B02215">
      <w:r w:rsidRPr="00630AB6">
        <w:t xml:space="preserve">This </w:t>
      </w:r>
      <w:r>
        <w:t>clause</w:t>
      </w:r>
      <w:r w:rsidRPr="00630AB6">
        <w:t xml:space="preserve"> specifies the application data model supported by the API.</w:t>
      </w:r>
    </w:p>
    <w:p w14:paraId="3396CFA8"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3BA93A1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1307CCF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6626914B"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0A0DDA2"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66638590" w14:textId="77777777" w:rsidR="00B02215" w:rsidRPr="00E30083" w:rsidRDefault="00B02215" w:rsidP="002A65CD">
            <w:pPr>
              <w:pStyle w:val="TAH"/>
            </w:pPr>
            <w:r w:rsidRPr="00E30083">
              <w:t>Description</w:t>
            </w:r>
          </w:p>
        </w:tc>
      </w:tr>
      <w:tr w:rsidR="00B02215" w:rsidRPr="00E30083" w14:paraId="2B8ADA6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D4DF50C"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2BE896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2A914AD"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5DF80B2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8EAA6E7"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2D11967B"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16C6A6C2"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78E156B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FD1F872"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534F640"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5BD797A4"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1F8D745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7C909D7"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768B6913"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5D4AF45D"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2271E58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0B61929"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4EFF9A9"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754991F9"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2B10D00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7F77CA"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3232AA4"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5727C0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12B985B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F0A95F5"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1427AEEC"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516E622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2941A06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24C3CE9"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71C998A6"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5DF2089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5CC98C8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5B2F3FE"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4D47450B"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423094C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134F0D2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B222F1A"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2975DA87"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294D3DF8"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4207725D"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AB8D554" w14:textId="77777777" w:rsidR="00B02215" w:rsidRPr="00E30083" w:rsidRDefault="00B02215" w:rsidP="002A65CD">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7FDCE5E2" w14:textId="77777777"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6BFE4B" w14:textId="77777777" w:rsidR="00B02215" w:rsidRPr="00E30083" w:rsidRDefault="00B02215" w:rsidP="002A65CD">
            <w:pPr>
              <w:pStyle w:val="TAL"/>
              <w:rPr>
                <w:rFonts w:cs="Arial"/>
                <w:szCs w:val="18"/>
                <w:lang w:eastAsia="zh-CN"/>
              </w:rPr>
            </w:pPr>
          </w:p>
        </w:tc>
      </w:tr>
      <w:tr w:rsidR="00B02215" w:rsidRPr="00E30083" w14:paraId="16FA147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2BB41F0" w14:textId="77777777" w:rsidR="00B02215" w:rsidRPr="00E30083" w:rsidRDefault="00B02215" w:rsidP="002A65CD">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54DD5A18" w14:textId="77777777"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4AD6369D" w14:textId="77777777" w:rsidR="00B02215" w:rsidRPr="00E30083" w:rsidRDefault="00B02215" w:rsidP="002A65CD">
            <w:pPr>
              <w:pStyle w:val="TAL"/>
              <w:rPr>
                <w:rFonts w:cs="Arial"/>
                <w:szCs w:val="18"/>
                <w:lang w:eastAsia="zh-CN"/>
              </w:rPr>
            </w:pPr>
          </w:p>
        </w:tc>
      </w:tr>
    </w:tbl>
    <w:p w14:paraId="12EF83CE" w14:textId="77777777" w:rsidR="00B02215" w:rsidRPr="00630AB6" w:rsidRDefault="00B02215" w:rsidP="00B02215"/>
    <w:p w14:paraId="09A02B43"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60A8705F"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23BBBFA3"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EBCDD8"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944AF6F"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0B189A" w14:textId="77777777" w:rsidR="00B02215" w:rsidRPr="00E30083" w:rsidRDefault="00B02215" w:rsidP="002A65CD">
            <w:pPr>
              <w:pStyle w:val="TAH"/>
            </w:pPr>
            <w:r w:rsidRPr="00E30083">
              <w:t>Comments</w:t>
            </w:r>
          </w:p>
        </w:tc>
      </w:tr>
      <w:tr w:rsidR="00B02215" w:rsidRPr="00E30083" w14:paraId="30A284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4B39512"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286AD0F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24DF96A2"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1ACED5E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5CF0A97"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2D61E9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7B5F8719"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0625D9E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BF0B04D"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BA821FC"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6C2C9A3C"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458AD09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52507D2"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8A9F72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B7A7FF0"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3C266BF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970DF62" w14:textId="77777777"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7A36AB15" w14:textId="77777777"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E4E47D5" w14:textId="77777777" w:rsidR="005F216F" w:rsidRPr="00E30083" w:rsidRDefault="005F216F" w:rsidP="005F216F">
            <w:pPr>
              <w:pStyle w:val="TAL"/>
              <w:rPr>
                <w:rFonts w:cs="Arial"/>
                <w:szCs w:val="18"/>
              </w:rPr>
            </w:pPr>
          </w:p>
        </w:tc>
      </w:tr>
      <w:tr w:rsidR="00FB541B" w:rsidRPr="00E30083" w14:paraId="3585C8ED"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270720CC" w14:textId="55751A85" w:rsidR="00FB541B" w:rsidRPr="00E30083" w:rsidRDefault="00FB541B" w:rsidP="00FB541B">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5781FAA4" w14:textId="088731C4" w:rsidR="00FB541B" w:rsidRPr="00E30083" w:rsidRDefault="00FB541B" w:rsidP="00FB541B">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07938D3" w14:textId="77777777" w:rsidR="00FB541B" w:rsidRPr="00E30083" w:rsidRDefault="00FB541B" w:rsidP="00FB541B">
            <w:pPr>
              <w:pStyle w:val="TAL"/>
              <w:rPr>
                <w:rFonts w:cs="Arial"/>
                <w:szCs w:val="18"/>
              </w:rPr>
            </w:pPr>
          </w:p>
        </w:tc>
      </w:tr>
      <w:tr w:rsidR="00FB541B" w:rsidRPr="00E30083" w14:paraId="1ABF65D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908449C" w14:textId="77777777" w:rsidR="00FB541B" w:rsidRPr="00E30083" w:rsidRDefault="00FB541B" w:rsidP="00FB541B">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3D3CEDC3" w14:textId="77777777" w:rsidR="00FB541B" w:rsidRPr="00E30083" w:rsidRDefault="00FB541B" w:rsidP="00FB541B">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57A2A8E" w14:textId="77777777" w:rsidR="00FB541B" w:rsidRPr="00E30083" w:rsidRDefault="00FB541B" w:rsidP="00FB541B">
            <w:pPr>
              <w:pStyle w:val="TAL"/>
              <w:rPr>
                <w:rFonts w:cs="Arial"/>
                <w:szCs w:val="18"/>
              </w:rPr>
            </w:pPr>
            <w:r w:rsidRPr="00E30083">
              <w:rPr>
                <w:rFonts w:cs="Arial"/>
                <w:szCs w:val="18"/>
              </w:rPr>
              <w:t>Type of Network Function.</w:t>
            </w:r>
          </w:p>
        </w:tc>
      </w:tr>
    </w:tbl>
    <w:p w14:paraId="3BB21A22" w14:textId="77777777" w:rsidR="00B02215" w:rsidRPr="00630AB6" w:rsidRDefault="00B02215" w:rsidP="00B02215"/>
    <w:p w14:paraId="3AA152F5" w14:textId="77777777" w:rsidR="00B02215" w:rsidRPr="00630AB6" w:rsidRDefault="00B02215" w:rsidP="00B02215">
      <w:pPr>
        <w:pStyle w:val="Heading4"/>
        <w:rPr>
          <w:lang w:val="en-US"/>
        </w:rPr>
      </w:pPr>
      <w:bookmarkStart w:id="464" w:name="_Toc20142318"/>
      <w:bookmarkStart w:id="465" w:name="_Toc34217264"/>
      <w:bookmarkStart w:id="466" w:name="_Toc34217416"/>
      <w:bookmarkStart w:id="467" w:name="_Toc39051779"/>
      <w:bookmarkStart w:id="468" w:name="_Toc43210351"/>
      <w:bookmarkStart w:id="469" w:name="_Toc49853257"/>
      <w:bookmarkStart w:id="470" w:name="_Toc56530046"/>
      <w:bookmarkStart w:id="471" w:name="_Toc74990020"/>
      <w:r w:rsidRPr="00630AB6">
        <w:rPr>
          <w:lang w:val="en-US"/>
        </w:rPr>
        <w:t>6.1.6.2</w:t>
      </w:r>
      <w:r w:rsidRPr="00630AB6">
        <w:rPr>
          <w:lang w:val="en-US"/>
        </w:rPr>
        <w:tab/>
        <w:t>Structured data types</w:t>
      </w:r>
      <w:bookmarkEnd w:id="464"/>
      <w:bookmarkEnd w:id="465"/>
      <w:bookmarkEnd w:id="466"/>
      <w:bookmarkEnd w:id="467"/>
      <w:bookmarkEnd w:id="468"/>
      <w:bookmarkEnd w:id="469"/>
      <w:bookmarkEnd w:id="470"/>
      <w:bookmarkEnd w:id="471"/>
    </w:p>
    <w:p w14:paraId="59F85B37" w14:textId="77777777" w:rsidR="00B02215" w:rsidRPr="00630AB6" w:rsidRDefault="00B02215" w:rsidP="00B02215">
      <w:pPr>
        <w:pStyle w:val="Heading5"/>
      </w:pPr>
      <w:bookmarkStart w:id="472" w:name="_Toc20142319"/>
      <w:bookmarkStart w:id="473" w:name="_Toc34217265"/>
      <w:bookmarkStart w:id="474" w:name="_Toc34217417"/>
      <w:bookmarkStart w:id="475" w:name="_Toc39051780"/>
      <w:bookmarkStart w:id="476" w:name="_Toc43210352"/>
      <w:bookmarkStart w:id="477" w:name="_Toc49853258"/>
      <w:bookmarkStart w:id="478" w:name="_Toc56530047"/>
      <w:bookmarkStart w:id="479" w:name="_Toc74990021"/>
      <w:r w:rsidRPr="00630AB6">
        <w:t>6.1.6.2.1</w:t>
      </w:r>
      <w:r w:rsidRPr="00630AB6">
        <w:tab/>
        <w:t>Introduction</w:t>
      </w:r>
      <w:bookmarkEnd w:id="472"/>
      <w:bookmarkEnd w:id="473"/>
      <w:bookmarkEnd w:id="474"/>
      <w:bookmarkEnd w:id="475"/>
      <w:bookmarkEnd w:id="476"/>
      <w:bookmarkEnd w:id="477"/>
      <w:bookmarkEnd w:id="478"/>
      <w:bookmarkEnd w:id="479"/>
    </w:p>
    <w:p w14:paraId="27D0417F" w14:textId="77777777" w:rsidR="00B02215" w:rsidRPr="00630AB6" w:rsidRDefault="00B02215" w:rsidP="00B02215">
      <w:r w:rsidRPr="00630AB6">
        <w:t xml:space="preserve">This </w:t>
      </w:r>
      <w:r>
        <w:t>clause</w:t>
      </w:r>
      <w:r w:rsidRPr="00630AB6">
        <w:t xml:space="preserve"> defines the structures to be used in resource representations.</w:t>
      </w:r>
    </w:p>
    <w:p w14:paraId="7B6D69EB" w14:textId="77777777" w:rsidR="00B02215" w:rsidRPr="00630AB6" w:rsidRDefault="00B02215" w:rsidP="00B02215">
      <w:pPr>
        <w:pStyle w:val="Heading5"/>
      </w:pPr>
      <w:bookmarkStart w:id="480" w:name="_Toc20142320"/>
      <w:bookmarkStart w:id="481" w:name="_Toc34217266"/>
      <w:bookmarkStart w:id="482" w:name="_Toc34217418"/>
      <w:bookmarkStart w:id="483" w:name="_Toc39051781"/>
      <w:bookmarkStart w:id="484" w:name="_Toc43210353"/>
      <w:bookmarkStart w:id="485" w:name="_Toc49853259"/>
      <w:bookmarkStart w:id="486" w:name="_Toc56530048"/>
      <w:bookmarkStart w:id="487" w:name="_Toc74990022"/>
      <w:r w:rsidRPr="00630AB6">
        <w:lastRenderedPageBreak/>
        <w:t>6.1.6.2.2</w:t>
      </w:r>
      <w:r w:rsidRPr="00630AB6">
        <w:tab/>
        <w:t>Type: AuthorizedNetworkSliceInfo</w:t>
      </w:r>
      <w:bookmarkEnd w:id="480"/>
      <w:bookmarkEnd w:id="481"/>
      <w:bookmarkEnd w:id="482"/>
      <w:bookmarkEnd w:id="483"/>
      <w:bookmarkEnd w:id="484"/>
      <w:bookmarkEnd w:id="485"/>
      <w:bookmarkEnd w:id="486"/>
      <w:bookmarkEnd w:id="487"/>
    </w:p>
    <w:p w14:paraId="2F8552D6"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F4C3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C795F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D0DD61"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99200"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2F9F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6B7AA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7F4A5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911129E" w14:textId="77777777" w:rsidR="00B02215" w:rsidRPr="00E30083" w:rsidRDefault="00B02215" w:rsidP="002A65CD">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1559" w:type="dxa"/>
            <w:tcBorders>
              <w:top w:val="single" w:sz="4" w:space="0" w:color="auto"/>
              <w:left w:val="single" w:sz="4" w:space="0" w:color="auto"/>
              <w:bottom w:val="single" w:sz="4" w:space="0" w:color="auto"/>
              <w:right w:val="single" w:sz="4" w:space="0" w:color="auto"/>
            </w:tcBorders>
          </w:tcPr>
          <w:p w14:paraId="3F040014" w14:textId="77777777" w:rsidR="00B02215" w:rsidRPr="00E30083" w:rsidRDefault="00B02215" w:rsidP="002A65CD">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1783E073"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665CF"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C7B5B"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45D54500"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21C4DCE8"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Pr="00E30083">
              <w:rPr>
                <w:rFonts w:cs="Arial" w:hint="eastAsia"/>
                <w:szCs w:val="18"/>
                <w:lang w:eastAsia="zh-CN"/>
              </w:rPr>
              <w:t>.</w:t>
            </w:r>
          </w:p>
          <w:p w14:paraId="185B63D6" w14:textId="77777777" w:rsidR="00B02215" w:rsidRPr="00E30083" w:rsidRDefault="00B02215" w:rsidP="002A65CD">
            <w:pPr>
              <w:pStyle w:val="TAL"/>
              <w:rPr>
                <w:rFonts w:cs="Arial"/>
                <w:szCs w:val="18"/>
                <w:lang w:eastAsia="zh-CN"/>
              </w:rPr>
            </w:pPr>
          </w:p>
          <w:p w14:paraId="0511BB06" w14:textId="77777777" w:rsidR="00B02215" w:rsidRDefault="00B02215" w:rsidP="002A65CD">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sidR="00EA7D87">
              <w:rPr>
                <w:rFonts w:cs="Arial"/>
                <w:szCs w:val="18"/>
                <w:lang w:eastAsia="zh-CN"/>
              </w:rPr>
              <w:t xml:space="preserve"> if the </w:t>
            </w:r>
            <w:r w:rsidR="00EA7D87" w:rsidRPr="00E30083">
              <w:rPr>
                <w:rFonts w:cs="Arial"/>
                <w:szCs w:val="18"/>
                <w:lang w:eastAsia="zh-CN"/>
              </w:rPr>
              <w:t>Requested NSSAI and the subscribed S-NSSAI(s)</w:t>
            </w:r>
            <w:r w:rsidR="00EA7D87">
              <w:rPr>
                <w:rFonts w:cs="Arial"/>
                <w:szCs w:val="18"/>
                <w:lang w:eastAsia="zh-CN"/>
              </w:rPr>
              <w:t xml:space="preserve"> received, or this IE shall contain the </w:t>
            </w:r>
            <w:r w:rsidR="00EA7D87">
              <w:t xml:space="preserve">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if </w:t>
            </w:r>
            <w:r w:rsidR="00EA7D87" w:rsidRPr="00E30083">
              <w:rPr>
                <w:lang w:eastAsia="zh-CN"/>
              </w:rPr>
              <w:t>requestMapping</w:t>
            </w:r>
            <w:r w:rsidR="00EA7D87">
              <w:rPr>
                <w:lang w:eastAsia="zh-CN"/>
              </w:rPr>
              <w:t xml:space="preserve"> flag was set to </w:t>
            </w:r>
            <w:r w:rsidR="00EA7D87" w:rsidRPr="00E30083">
              <w:rPr>
                <w:lang w:eastAsia="zh-CN"/>
              </w:rPr>
              <w:t>"true"</w:t>
            </w:r>
            <w:r w:rsidRPr="00E30083">
              <w:rPr>
                <w:rFonts w:cs="Arial"/>
                <w:szCs w:val="18"/>
                <w:lang w:eastAsia="zh-CN"/>
              </w:rPr>
              <w:t>.</w:t>
            </w:r>
          </w:p>
          <w:p w14:paraId="14408416" w14:textId="77777777" w:rsidR="00296351" w:rsidRDefault="00296351" w:rsidP="002A65CD">
            <w:pPr>
              <w:pStyle w:val="TAL"/>
              <w:rPr>
                <w:rFonts w:cs="Arial"/>
                <w:szCs w:val="18"/>
                <w:lang w:eastAsia="zh-CN"/>
              </w:rPr>
            </w:pPr>
          </w:p>
          <w:p w14:paraId="0A180E98"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7895D2E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F7C0A83" w14:textId="77777777" w:rsidR="00B02215" w:rsidRPr="00E30083" w:rsidRDefault="00B02215" w:rsidP="002A65CD">
            <w:pPr>
              <w:pStyle w:val="TAL"/>
              <w:rPr>
                <w:lang w:eastAsia="zh-CN"/>
              </w:rPr>
            </w:pPr>
            <w:r w:rsidRPr="00E30083">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34AC265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425" w:type="dxa"/>
            <w:tcBorders>
              <w:top w:val="single" w:sz="4" w:space="0" w:color="auto"/>
              <w:left w:val="single" w:sz="4" w:space="0" w:color="auto"/>
              <w:bottom w:val="single" w:sz="4" w:space="0" w:color="auto"/>
              <w:right w:val="single" w:sz="4" w:space="0" w:color="auto"/>
            </w:tcBorders>
          </w:tcPr>
          <w:p w14:paraId="4B47E73E"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F173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B06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2A33B46A" w14:textId="77777777" w:rsidR="00B02215" w:rsidRPr="00E30083" w:rsidRDefault="00B02215" w:rsidP="002A65CD">
            <w:pPr>
              <w:pStyle w:val="TAL"/>
              <w:rPr>
                <w:rFonts w:cs="Arial"/>
                <w:szCs w:val="18"/>
                <w:lang w:eastAsia="zh-CN"/>
              </w:rPr>
            </w:pPr>
          </w:p>
          <w:p w14:paraId="1C9D15B6"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51569A5E" w14:textId="77777777" w:rsidR="00B02215" w:rsidRPr="00E30083" w:rsidRDefault="00B02215" w:rsidP="002A65CD">
            <w:pPr>
              <w:pStyle w:val="TAL"/>
            </w:pPr>
            <w:r w:rsidRPr="00E30083">
              <w:t>-</w:t>
            </w:r>
            <w:r w:rsidRPr="00E30083">
              <w:tab/>
              <w:t>the Requested NSSAI includes an S-NSSAI that is not valid in the Serving PLMN; or</w:t>
            </w:r>
          </w:p>
          <w:p w14:paraId="026CEB48" w14:textId="77777777" w:rsidR="00B02215" w:rsidRPr="00E30083" w:rsidRDefault="00B02215" w:rsidP="002A65CD">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p>
          <w:p w14:paraId="278AE88C" w14:textId="77777777" w:rsidR="00B02215" w:rsidRPr="00E30083" w:rsidRDefault="00B02215" w:rsidP="002A65CD">
            <w:pPr>
              <w:pStyle w:val="TAL"/>
              <w:rPr>
                <w:lang w:eastAsia="zh-CN"/>
              </w:rPr>
            </w:pPr>
          </w:p>
          <w:p w14:paraId="17080FF7" w14:textId="77777777" w:rsidR="00B02215" w:rsidRDefault="00B02215" w:rsidP="002A65CD">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B593DB0" w14:textId="77777777" w:rsidR="00296351" w:rsidRDefault="00296351" w:rsidP="002A65CD">
            <w:pPr>
              <w:pStyle w:val="TAL"/>
              <w:rPr>
                <w:rFonts w:cs="Arial"/>
                <w:szCs w:val="18"/>
                <w:lang w:eastAsia="zh-CN"/>
              </w:rPr>
            </w:pPr>
          </w:p>
          <w:p w14:paraId="19A0634E" w14:textId="77777777" w:rsidR="00EA7D87" w:rsidRDefault="00EA7D87"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390E5D0F" w14:textId="77777777" w:rsidR="00EA7D87" w:rsidRDefault="00EA7D87" w:rsidP="002A65CD">
            <w:pPr>
              <w:pStyle w:val="TAL"/>
              <w:rPr>
                <w:rFonts w:cs="Arial"/>
                <w:szCs w:val="18"/>
                <w:lang w:eastAsia="zh-CN"/>
              </w:rPr>
            </w:pPr>
          </w:p>
          <w:p w14:paraId="7714EB5A"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688CC7B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6C8E7D3"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14:paraId="04723F88"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FBE8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42549"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E73BBD"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58EB6972" w14:textId="77777777" w:rsidR="00B02215" w:rsidRPr="00E30083" w:rsidRDefault="00B02215" w:rsidP="002A65CD">
            <w:pPr>
              <w:pStyle w:val="TAL"/>
              <w:rPr>
                <w:rFonts w:cs="Arial"/>
                <w:szCs w:val="18"/>
                <w:lang w:eastAsia="zh-CN"/>
              </w:rPr>
            </w:pPr>
          </w:p>
          <w:p w14:paraId="5A39258F" w14:textId="77777777" w:rsidR="00B02215" w:rsidRPr="00E30083" w:rsidRDefault="00B02215"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D62D569" w14:textId="77777777" w:rsidR="00B02215" w:rsidRPr="00E30083" w:rsidRDefault="00B02215" w:rsidP="002A65CD">
            <w:pPr>
              <w:pStyle w:val="TAL"/>
              <w:rPr>
                <w:rFonts w:cs="Arial"/>
                <w:szCs w:val="18"/>
              </w:rPr>
            </w:pPr>
            <w:r w:rsidRPr="00E30083">
              <w:rPr>
                <w:rFonts w:cs="Arial"/>
                <w:szCs w:val="18"/>
              </w:rPr>
              <w:t>Pattern: '^[0-9]{3}-[0-9]{2-3}-[A-Fa-f0-9]{2}-[0-3][A-Fa-f0-9]{2}$'</w:t>
            </w:r>
          </w:p>
          <w:p w14:paraId="33A1FDA7" w14:textId="77777777" w:rsidR="00B02215" w:rsidRPr="00E30083" w:rsidRDefault="00B02215" w:rsidP="002A65CD">
            <w:pPr>
              <w:pStyle w:val="TAL"/>
              <w:rPr>
                <w:rFonts w:cs="Arial"/>
                <w:szCs w:val="18"/>
                <w:lang w:eastAsia="zh-CN"/>
              </w:rPr>
            </w:pPr>
            <w:r w:rsidRPr="00E30083">
              <w:rPr>
                <w:lang w:eastAsia="zh-CN"/>
              </w:rPr>
              <w:t>(NOTE)</w:t>
            </w:r>
          </w:p>
        </w:tc>
      </w:tr>
      <w:tr w:rsidR="00B02215" w:rsidRPr="00E30083" w14:paraId="447DE6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BD65500" w14:textId="77777777" w:rsidR="00B02215" w:rsidRPr="00E30083" w:rsidRDefault="00B02215" w:rsidP="002A65CD">
            <w:pPr>
              <w:pStyle w:val="TAL"/>
              <w:rPr>
                <w:lang w:eastAsia="zh-CN"/>
              </w:rPr>
            </w:pPr>
            <w:r w:rsidRPr="00E30083">
              <w:rPr>
                <w:lang w:eastAsia="zh-CN"/>
              </w:rPr>
              <w:t>candidateAmfList</w:t>
            </w:r>
          </w:p>
        </w:tc>
        <w:tc>
          <w:tcPr>
            <w:tcW w:w="1559" w:type="dxa"/>
            <w:tcBorders>
              <w:top w:val="single" w:sz="4" w:space="0" w:color="auto"/>
              <w:left w:val="single" w:sz="4" w:space="0" w:color="auto"/>
              <w:bottom w:val="single" w:sz="4" w:space="0" w:color="auto"/>
              <w:right w:val="single" w:sz="4" w:space="0" w:color="auto"/>
            </w:tcBorders>
          </w:tcPr>
          <w:p w14:paraId="6887D091" w14:textId="77777777" w:rsidR="00B02215" w:rsidRPr="00E30083" w:rsidRDefault="00B02215" w:rsidP="002A65CD">
            <w:pPr>
              <w:pStyle w:val="TAL"/>
              <w:rPr>
                <w:lang w:eastAsia="zh-CN"/>
              </w:rPr>
            </w:pPr>
            <w:r w:rsidRPr="00E30083">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3D5936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CED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8BA1E7E"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0730A271" w14:textId="77777777" w:rsidR="00B02215" w:rsidRPr="00E30083" w:rsidRDefault="00B02215" w:rsidP="002A65CD">
            <w:pPr>
              <w:pStyle w:val="TAL"/>
              <w:rPr>
                <w:rFonts w:cs="Arial"/>
                <w:szCs w:val="18"/>
                <w:lang w:eastAsia="zh-CN"/>
              </w:rPr>
            </w:pPr>
          </w:p>
          <w:p w14:paraId="6FD47448" w14:textId="77777777" w:rsidR="00B02215" w:rsidRPr="00E30083" w:rsidRDefault="00B02215" w:rsidP="002A65CD">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586A6E4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D117DE6" w14:textId="77777777" w:rsidR="00B02215" w:rsidRPr="00E30083" w:rsidRDefault="00B02215" w:rsidP="002A65CD">
            <w:pPr>
              <w:pStyle w:val="TAL"/>
              <w:rPr>
                <w:lang w:eastAsia="zh-CN"/>
              </w:rPr>
            </w:pPr>
            <w:r w:rsidRPr="00E30083">
              <w:rPr>
                <w:rFonts w:hint="eastAsia"/>
                <w:lang w:eastAsia="zh-CN"/>
              </w:rPr>
              <w:lastRenderedPageBreak/>
              <w:t>rejectedN</w:t>
            </w:r>
            <w:r w:rsidRPr="00E30083">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14:paraId="1317ABF0"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E2BBF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57A24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F95071"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3A8FBFF0" w14:textId="77777777" w:rsidR="00296351" w:rsidRDefault="00296351" w:rsidP="002A65CD">
            <w:pPr>
              <w:pStyle w:val="TAL"/>
              <w:rPr>
                <w:rFonts w:cs="Arial"/>
                <w:szCs w:val="18"/>
              </w:rPr>
            </w:pPr>
          </w:p>
          <w:p w14:paraId="37C33F91"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r>
      <w:tr w:rsidR="00B02215" w:rsidRPr="00E30083" w14:paraId="3218E56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6164489" w14:textId="77777777" w:rsidR="00B02215" w:rsidRPr="00E30083" w:rsidRDefault="00B02215" w:rsidP="002A65CD">
            <w:pPr>
              <w:pStyle w:val="TAL"/>
              <w:rPr>
                <w:lang w:val="en-US" w:eastAsia="zh-CN"/>
              </w:rPr>
            </w:pPr>
            <w:r w:rsidRPr="00E30083">
              <w:rPr>
                <w:rFonts w:hint="eastAsia"/>
                <w:lang w:eastAsia="zh-CN"/>
              </w:rPr>
              <w:t>rejectedN</w:t>
            </w:r>
            <w:r w:rsidRPr="00E30083">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14:paraId="1F4FF6F7"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59C2283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8E8315"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4764B7"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73EFA123" w14:textId="77777777" w:rsidR="00296351" w:rsidRDefault="00296351" w:rsidP="002A65CD">
            <w:pPr>
              <w:pStyle w:val="TAL"/>
              <w:rPr>
                <w:rFonts w:cs="Arial"/>
                <w:szCs w:val="18"/>
              </w:rPr>
            </w:pPr>
          </w:p>
          <w:p w14:paraId="4B05A1B1"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r>
      <w:tr w:rsidR="00B02215" w:rsidRPr="00E30083" w14:paraId="18547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024B187" w14:textId="77777777" w:rsidR="00B02215" w:rsidRPr="00E30083" w:rsidRDefault="00B02215" w:rsidP="002A65CD">
            <w:pPr>
              <w:pStyle w:val="TAL"/>
              <w:rPr>
                <w:lang w:eastAsia="zh-CN"/>
              </w:rPr>
            </w:pPr>
            <w:r w:rsidRPr="00E30083">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1ABB421D" w14:textId="77777777" w:rsidR="00B02215" w:rsidRPr="00E30083" w:rsidRDefault="00B02215" w:rsidP="002A65CD">
            <w:pPr>
              <w:pStyle w:val="TAL"/>
              <w:rPr>
                <w:lang w:eastAsia="zh-CN"/>
              </w:rPr>
            </w:pPr>
            <w:r w:rsidRPr="00E30083">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1CE4239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6EE10"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57C637"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p>
          <w:p w14:paraId="6F5BDCC2" w14:textId="77777777" w:rsidR="00B02215" w:rsidRPr="00E30083" w:rsidRDefault="00B02215" w:rsidP="002A65CD">
            <w:pPr>
              <w:pStyle w:val="TAL"/>
              <w:rPr>
                <w:rFonts w:cs="Arial"/>
                <w:szCs w:val="18"/>
                <w:lang w:eastAsia="zh-CN"/>
              </w:rPr>
            </w:pPr>
          </w:p>
          <w:p w14:paraId="3230E1D5" w14:textId="77777777" w:rsidR="00B02215" w:rsidRPr="00E30083" w:rsidRDefault="00B02215" w:rsidP="002A65CD">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626F84C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457953"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04C5AB8"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40F82B"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D73B8" w14:textId="77777777" w:rsidR="00B02215" w:rsidRPr="00E30083" w:rsidRDefault="00B02215" w:rsidP="002A65CD">
            <w:pPr>
              <w:pStyle w:val="TAL"/>
              <w:rPr>
                <w:lang w:eastAsia="zh-CN"/>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3ECD3B7A"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r w:rsidR="00B02215" w:rsidRPr="00E30083" w14:paraId="33108A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B4658E7" w14:textId="77777777" w:rsidR="00B02215" w:rsidRPr="00E30083" w:rsidRDefault="00B02215" w:rsidP="002A65CD">
            <w:pPr>
              <w:pStyle w:val="TAL"/>
              <w:rPr>
                <w:lang w:eastAsia="zh-CN"/>
              </w:rPr>
            </w:pPr>
            <w:r w:rsidRPr="00E30083">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14:paraId="04CD8B1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C5E67F1"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6804A" w14:textId="77777777" w:rsidR="00B02215" w:rsidRPr="00E30083" w:rsidRDefault="00B02215" w:rsidP="002A65CD">
            <w:pPr>
              <w:pStyle w:val="TAL"/>
              <w:rPr>
                <w:noProof/>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56345466" w14:textId="77777777" w:rsidR="00B02215" w:rsidRPr="00E30083" w:rsidRDefault="00B02215" w:rsidP="002A65CD">
            <w:pPr>
              <w:pStyle w:val="TAL"/>
              <w:rPr>
                <w:rFonts w:cs="Arial"/>
                <w:szCs w:val="18"/>
              </w:rPr>
            </w:pPr>
            <w:r w:rsidRPr="00E30083">
              <w:rPr>
                <w:rFonts w:cs="Arial"/>
                <w:szCs w:val="18"/>
              </w:rPr>
              <w:t>This IE may be included by the NSSF based on configuration and if the target AMF Set is included.</w:t>
            </w:r>
          </w:p>
          <w:p w14:paraId="3096ABC4" w14:textId="77777777" w:rsidR="00B02215" w:rsidRPr="00E30083" w:rsidRDefault="00B02215" w:rsidP="002A65CD">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1F484876" w14:textId="77777777" w:rsidR="00B02215" w:rsidRPr="00E30083" w:rsidRDefault="00B02215" w:rsidP="002A65CD">
            <w:pPr>
              <w:pStyle w:val="TAL"/>
              <w:rPr>
                <w:rFonts w:cs="Arial"/>
                <w:szCs w:val="18"/>
              </w:rPr>
            </w:pPr>
          </w:p>
        </w:tc>
      </w:tr>
      <w:tr w:rsidR="00B02215" w:rsidRPr="00E30083" w14:paraId="09D40B0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CA0C341" w14:textId="77777777" w:rsidR="00B02215" w:rsidRPr="00E30083" w:rsidRDefault="00B02215" w:rsidP="002A65CD">
            <w:pPr>
              <w:pStyle w:val="TAL"/>
              <w:rPr>
                <w:lang w:eastAsia="zh-CN"/>
              </w:rPr>
            </w:pPr>
            <w:r w:rsidRPr="00E30083">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14:paraId="5E6F61A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2019FE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12EA6"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77159" w14:textId="77777777" w:rsidR="00B02215" w:rsidRPr="00E30083" w:rsidRDefault="00B02215" w:rsidP="002A65CD">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2858DFA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6B8892E" w14:textId="77777777" w:rsidR="00B02215" w:rsidRPr="00E30083" w:rsidRDefault="00B02215" w:rsidP="002A65CD">
            <w:pPr>
              <w:pStyle w:val="TAL"/>
              <w:rPr>
                <w:lang w:eastAsia="zh-CN"/>
              </w:rPr>
            </w:pPr>
            <w:r w:rsidRPr="00E30083">
              <w:rPr>
                <w:lang w:eastAsia="zh-CN"/>
              </w:rPr>
              <w:t>nrfAmfSetAccessTokenUri</w:t>
            </w:r>
          </w:p>
        </w:tc>
        <w:tc>
          <w:tcPr>
            <w:tcW w:w="1559" w:type="dxa"/>
            <w:tcBorders>
              <w:top w:val="single" w:sz="4" w:space="0" w:color="auto"/>
              <w:left w:val="single" w:sz="4" w:space="0" w:color="auto"/>
              <w:bottom w:val="single" w:sz="4" w:space="0" w:color="auto"/>
              <w:right w:val="single" w:sz="4" w:space="0" w:color="auto"/>
            </w:tcBorders>
          </w:tcPr>
          <w:p w14:paraId="10736E90"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7655222"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CACF1"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537FC2" w14:textId="77777777" w:rsidR="00B02215" w:rsidRPr="00E30083" w:rsidRDefault="00B02215" w:rsidP="002A65CD">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02215" w:rsidRPr="00E30083" w14:paraId="35CB45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893A59"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1559" w:type="dxa"/>
            <w:tcBorders>
              <w:top w:val="single" w:sz="4" w:space="0" w:color="auto"/>
              <w:left w:val="single" w:sz="4" w:space="0" w:color="auto"/>
              <w:bottom w:val="single" w:sz="4" w:space="0" w:color="auto"/>
              <w:right w:val="single" w:sz="4" w:space="0" w:color="auto"/>
            </w:tcBorders>
          </w:tcPr>
          <w:p w14:paraId="4F904E02" w14:textId="77777777" w:rsidR="00B02215" w:rsidRPr="00E30083" w:rsidRDefault="00B02215" w:rsidP="002A65CD">
            <w:pPr>
              <w:pStyle w:val="TAL"/>
              <w:rPr>
                <w:lang w:eastAsia="zh-CN"/>
              </w:rPr>
            </w:pPr>
            <w:r w:rsidRPr="00E30083">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14:paraId="6E0D8F4C"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F38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54D064" w14:textId="77777777" w:rsidR="00B02215" w:rsidRPr="00E30083" w:rsidRDefault="00B02215"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r>
      <w:tr w:rsidR="00B02215" w:rsidRPr="00E30083" w14:paraId="56BE19DA" w14:textId="77777777" w:rsidTr="002A65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27AA53" w14:textId="77777777" w:rsidR="00B02215" w:rsidRPr="00E30083" w:rsidRDefault="00B02215" w:rsidP="002A65CD">
            <w:pPr>
              <w:pStyle w:val="TAN"/>
            </w:pPr>
            <w:r w:rsidRPr="00E30083">
              <w:t>NOTE:</w:t>
            </w:r>
            <w:r w:rsidRPr="00E30083">
              <w:tab/>
              <w:t xml:space="preserve">The NF Service Consumer uses the PLMN ID, AMF Region, AMF Set and AMF Service Set to perform a NF Discovery to the NRF.  </w:t>
            </w:r>
          </w:p>
        </w:tc>
      </w:tr>
    </w:tbl>
    <w:p w14:paraId="55F2A905" w14:textId="77777777" w:rsidR="00B02215" w:rsidRPr="00630AB6" w:rsidRDefault="00B02215" w:rsidP="00B02215"/>
    <w:p w14:paraId="594B0313" w14:textId="77777777" w:rsidR="00B02215" w:rsidRPr="00630AB6" w:rsidRDefault="00B02215" w:rsidP="00B02215">
      <w:pPr>
        <w:pStyle w:val="Heading5"/>
      </w:pPr>
      <w:bookmarkStart w:id="488" w:name="_Toc20142321"/>
      <w:bookmarkStart w:id="489" w:name="_Toc34217267"/>
      <w:bookmarkStart w:id="490" w:name="_Toc34217419"/>
      <w:bookmarkStart w:id="491" w:name="_Toc39051782"/>
      <w:bookmarkStart w:id="492" w:name="_Toc43210354"/>
      <w:bookmarkStart w:id="493" w:name="_Toc49853260"/>
      <w:bookmarkStart w:id="494" w:name="_Toc56530049"/>
      <w:bookmarkStart w:id="495" w:name="_Toc74990023"/>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88"/>
      <w:bookmarkEnd w:id="489"/>
      <w:bookmarkEnd w:id="490"/>
      <w:bookmarkEnd w:id="491"/>
      <w:bookmarkEnd w:id="492"/>
      <w:bookmarkEnd w:id="493"/>
      <w:bookmarkEnd w:id="494"/>
      <w:bookmarkEnd w:id="495"/>
    </w:p>
    <w:p w14:paraId="2DC1DD13"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798241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4AEE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A5F0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70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E8D85"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D7EBE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9C6E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525B951"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63431FF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12ECBE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524AF2"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1E574"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7358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3BA8CA"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73C70B32"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0577B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FBA8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335B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14:paraId="29E161C4" w14:textId="77777777" w:rsidR="00B02215" w:rsidRPr="00630AB6" w:rsidRDefault="00B02215" w:rsidP="00B02215"/>
    <w:p w14:paraId="4670730C" w14:textId="77777777" w:rsidR="00B02215" w:rsidRPr="00630AB6" w:rsidRDefault="00B02215" w:rsidP="00B02215">
      <w:pPr>
        <w:pStyle w:val="Heading5"/>
      </w:pPr>
      <w:bookmarkStart w:id="496" w:name="_Toc20142322"/>
      <w:bookmarkStart w:id="497" w:name="_Toc34217268"/>
      <w:bookmarkStart w:id="498" w:name="_Toc34217420"/>
      <w:bookmarkStart w:id="499" w:name="_Toc39051783"/>
      <w:bookmarkStart w:id="500" w:name="_Toc43210355"/>
      <w:bookmarkStart w:id="501" w:name="_Toc49853261"/>
      <w:bookmarkStart w:id="502" w:name="_Toc56530050"/>
      <w:bookmarkStart w:id="503" w:name="_Toc74990024"/>
      <w:r w:rsidRPr="00630AB6">
        <w:lastRenderedPageBreak/>
        <w:t>6.1.6.2.4</w:t>
      </w:r>
      <w:r w:rsidRPr="00630AB6">
        <w:tab/>
        <w:t>Void</w:t>
      </w:r>
      <w:bookmarkEnd w:id="496"/>
      <w:bookmarkEnd w:id="497"/>
      <w:bookmarkEnd w:id="498"/>
      <w:bookmarkEnd w:id="499"/>
      <w:bookmarkEnd w:id="500"/>
      <w:bookmarkEnd w:id="501"/>
      <w:bookmarkEnd w:id="502"/>
      <w:bookmarkEnd w:id="503"/>
    </w:p>
    <w:p w14:paraId="62FA5AD7" w14:textId="77777777" w:rsidR="00B02215" w:rsidRPr="00630AB6" w:rsidRDefault="00B02215" w:rsidP="00B02215">
      <w:pPr>
        <w:pStyle w:val="Heading5"/>
      </w:pPr>
      <w:bookmarkStart w:id="504" w:name="_Toc20142323"/>
      <w:bookmarkStart w:id="505" w:name="_Toc34217269"/>
      <w:bookmarkStart w:id="506" w:name="_Toc34217421"/>
      <w:bookmarkStart w:id="507" w:name="_Toc39051784"/>
      <w:bookmarkStart w:id="508" w:name="_Toc43210356"/>
      <w:bookmarkStart w:id="509" w:name="_Toc49853262"/>
      <w:bookmarkStart w:id="510" w:name="_Toc56530051"/>
      <w:bookmarkStart w:id="511" w:name="_Toc74990025"/>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04"/>
      <w:bookmarkEnd w:id="505"/>
      <w:bookmarkEnd w:id="506"/>
      <w:bookmarkEnd w:id="507"/>
      <w:bookmarkEnd w:id="508"/>
      <w:bookmarkEnd w:id="509"/>
      <w:bookmarkEnd w:id="510"/>
      <w:bookmarkEnd w:id="511"/>
    </w:p>
    <w:p w14:paraId="397BCEE2"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EAD6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BC99B4"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173E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A8DCE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07924"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A43C6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6CDC28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7F8D08"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54523E1A"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72254F3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E21F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4ADBB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03940D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188C43"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29C9C86C"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3D1AA82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1E6F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DF662CE"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14:paraId="572F066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79674D"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F7CBDB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F8770B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C2F1D"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A8576E"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421494E6" w14:textId="77777777" w:rsidR="00B02215" w:rsidRPr="00630AB6" w:rsidRDefault="00B02215" w:rsidP="00B02215"/>
    <w:p w14:paraId="2AA11758" w14:textId="77777777" w:rsidR="00B02215" w:rsidRPr="00630AB6" w:rsidRDefault="00B02215" w:rsidP="00B02215">
      <w:pPr>
        <w:pStyle w:val="Heading5"/>
      </w:pPr>
      <w:bookmarkStart w:id="512" w:name="_Toc20142324"/>
      <w:bookmarkStart w:id="513" w:name="_Toc34217270"/>
      <w:bookmarkStart w:id="514" w:name="_Toc34217422"/>
      <w:bookmarkStart w:id="515" w:name="_Toc39051785"/>
      <w:bookmarkStart w:id="516" w:name="_Toc43210357"/>
      <w:bookmarkStart w:id="517" w:name="_Toc49853263"/>
      <w:bookmarkStart w:id="518" w:name="_Toc56530052"/>
      <w:bookmarkStart w:id="519" w:name="_Toc74990026"/>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2"/>
      <w:bookmarkEnd w:id="513"/>
      <w:bookmarkEnd w:id="514"/>
      <w:bookmarkEnd w:id="515"/>
      <w:bookmarkEnd w:id="516"/>
      <w:bookmarkEnd w:id="517"/>
      <w:bookmarkEnd w:id="518"/>
      <w:bookmarkEnd w:id="519"/>
    </w:p>
    <w:p w14:paraId="01095201"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67498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9BAB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08B3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E85437"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F3874A"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9FC6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8152E1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2137F25"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0101800B"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3199D20E"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1C356E"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3ABA34"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26063B14"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35638D4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F96925B"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E799104"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BD05C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931CB3"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C0D977"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18BB6990" w14:textId="77777777" w:rsidTr="00AA49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30084E"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68CD68E4" w14:textId="77777777" w:rsidR="00B02215" w:rsidRPr="00630AB6" w:rsidRDefault="00B02215" w:rsidP="00B02215"/>
    <w:p w14:paraId="2B3DD9C8" w14:textId="77777777" w:rsidR="00B02215" w:rsidRPr="00630AB6" w:rsidRDefault="00B02215" w:rsidP="00B02215">
      <w:pPr>
        <w:pStyle w:val="Heading5"/>
      </w:pPr>
      <w:bookmarkStart w:id="520" w:name="_Toc20142325"/>
      <w:bookmarkStart w:id="521" w:name="_Toc34217271"/>
      <w:bookmarkStart w:id="522" w:name="_Toc34217423"/>
      <w:bookmarkStart w:id="523" w:name="_Toc39051786"/>
      <w:bookmarkStart w:id="524" w:name="_Toc43210358"/>
      <w:bookmarkStart w:id="525" w:name="_Toc49853264"/>
      <w:bookmarkStart w:id="526" w:name="_Toc56530053"/>
      <w:bookmarkStart w:id="527" w:name="_Toc74990027"/>
      <w:r w:rsidRPr="00630AB6">
        <w:t>6.1.6.2.7</w:t>
      </w:r>
      <w:r w:rsidRPr="00630AB6">
        <w:tab/>
        <w:t xml:space="preserve">Type: </w:t>
      </w:r>
      <w:r w:rsidRPr="00630AB6">
        <w:rPr>
          <w:lang w:eastAsia="zh-CN"/>
        </w:rPr>
        <w:t>NsiInformation</w:t>
      </w:r>
      <w:bookmarkEnd w:id="520"/>
      <w:bookmarkEnd w:id="521"/>
      <w:bookmarkEnd w:id="522"/>
      <w:bookmarkEnd w:id="523"/>
      <w:bookmarkEnd w:id="524"/>
      <w:bookmarkEnd w:id="525"/>
      <w:bookmarkEnd w:id="526"/>
      <w:bookmarkEnd w:id="527"/>
    </w:p>
    <w:p w14:paraId="7ED8972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CEEC5C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2BE10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3A6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F46CE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01C017"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330FB7"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512EA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F257AFE"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6BEC421B"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1B0EBD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55400C"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6E020"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3EF6ABF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27870DA"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018E120C"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425713D7"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0E727"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D087CE"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682C835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13E64"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4333342"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B4235E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AD15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DD91BA"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299B570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B729FA"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23D203F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EF9BCF"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9360E"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DB9977"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4766777E" w14:textId="77777777" w:rsidR="00B02215" w:rsidRPr="00630AB6" w:rsidRDefault="00B02215" w:rsidP="00B02215"/>
    <w:p w14:paraId="4102EF58" w14:textId="77777777" w:rsidR="00B02215" w:rsidRPr="00630AB6" w:rsidRDefault="00B02215" w:rsidP="00B02215">
      <w:pPr>
        <w:pStyle w:val="Heading5"/>
      </w:pPr>
      <w:bookmarkStart w:id="528" w:name="_Toc20142326"/>
      <w:bookmarkStart w:id="529" w:name="_Toc34217272"/>
      <w:bookmarkStart w:id="530" w:name="_Toc34217424"/>
      <w:bookmarkStart w:id="531" w:name="_Toc39051787"/>
      <w:bookmarkStart w:id="532" w:name="_Toc43210359"/>
      <w:bookmarkStart w:id="533" w:name="_Toc49853265"/>
      <w:bookmarkStart w:id="534" w:name="_Toc56530054"/>
      <w:bookmarkStart w:id="535" w:name="_Toc74990028"/>
      <w:r w:rsidRPr="00630AB6">
        <w:t>6.1.6.2.8</w:t>
      </w:r>
      <w:r w:rsidRPr="00630AB6">
        <w:tab/>
        <w:t xml:space="preserve">Type: </w:t>
      </w:r>
      <w:r w:rsidRPr="00630AB6">
        <w:rPr>
          <w:rFonts w:hint="eastAsia"/>
          <w:lang w:eastAsia="zh-CN"/>
        </w:rPr>
        <w:t>Mapping</w:t>
      </w:r>
      <w:r w:rsidRPr="00630AB6">
        <w:rPr>
          <w:lang w:eastAsia="zh-CN"/>
        </w:rPr>
        <w:t>OfSnssai</w:t>
      </w:r>
      <w:bookmarkEnd w:id="528"/>
      <w:bookmarkEnd w:id="529"/>
      <w:bookmarkEnd w:id="530"/>
      <w:bookmarkEnd w:id="531"/>
      <w:bookmarkEnd w:id="532"/>
      <w:bookmarkEnd w:id="533"/>
      <w:bookmarkEnd w:id="534"/>
      <w:bookmarkEnd w:id="535"/>
    </w:p>
    <w:p w14:paraId="28A4E341"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BD855B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EF7B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6350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7351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C366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30DE9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5C46F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5E42C6"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1C347D3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4B4BEA3"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023F4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1FB8F"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317C25B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1C0791"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195B243D"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889F47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74CEA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27B5F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02BF8978" w14:textId="77777777" w:rsidR="00B02215" w:rsidRPr="00630AB6" w:rsidRDefault="00B02215" w:rsidP="00B02215"/>
    <w:p w14:paraId="0909659D" w14:textId="77777777" w:rsidR="00B02215" w:rsidRPr="00630AB6" w:rsidRDefault="00B02215" w:rsidP="00B02215">
      <w:pPr>
        <w:pStyle w:val="Heading5"/>
      </w:pPr>
      <w:bookmarkStart w:id="536" w:name="_Toc20142327"/>
      <w:bookmarkStart w:id="537" w:name="_Toc34217273"/>
      <w:bookmarkStart w:id="538" w:name="_Toc34217425"/>
      <w:bookmarkStart w:id="539" w:name="_Toc39051788"/>
      <w:bookmarkStart w:id="540" w:name="_Toc43210360"/>
      <w:bookmarkStart w:id="541" w:name="_Toc49853266"/>
      <w:bookmarkStart w:id="542" w:name="_Toc56530055"/>
      <w:bookmarkStart w:id="543" w:name="_Toc74990029"/>
      <w:r w:rsidRPr="00630AB6">
        <w:lastRenderedPageBreak/>
        <w:t>6.1.6.2.9</w:t>
      </w:r>
      <w:r w:rsidRPr="00630AB6">
        <w:tab/>
        <w:t>Void</w:t>
      </w:r>
      <w:bookmarkEnd w:id="536"/>
      <w:bookmarkEnd w:id="537"/>
      <w:bookmarkEnd w:id="538"/>
      <w:bookmarkEnd w:id="539"/>
      <w:bookmarkEnd w:id="540"/>
      <w:bookmarkEnd w:id="541"/>
      <w:bookmarkEnd w:id="542"/>
      <w:bookmarkEnd w:id="543"/>
    </w:p>
    <w:p w14:paraId="488BE12C" w14:textId="77777777" w:rsidR="00B02215" w:rsidRPr="00630AB6" w:rsidRDefault="00B02215" w:rsidP="00B02215">
      <w:pPr>
        <w:pStyle w:val="Heading5"/>
      </w:pPr>
      <w:bookmarkStart w:id="544" w:name="_Toc20142328"/>
      <w:bookmarkStart w:id="545" w:name="_Toc34217274"/>
      <w:bookmarkStart w:id="546" w:name="_Toc34217426"/>
      <w:bookmarkStart w:id="547" w:name="_Toc39051789"/>
      <w:bookmarkStart w:id="548" w:name="_Toc43210361"/>
      <w:bookmarkStart w:id="549" w:name="_Toc49853267"/>
      <w:bookmarkStart w:id="550" w:name="_Toc56530056"/>
      <w:bookmarkStart w:id="551" w:name="_Toc74990030"/>
      <w:r w:rsidRPr="00630AB6">
        <w:t>6.1.6.2.10</w:t>
      </w:r>
      <w:r w:rsidRPr="00630AB6">
        <w:tab/>
        <w:t xml:space="preserve">Type: </w:t>
      </w:r>
      <w:r w:rsidRPr="00630AB6">
        <w:rPr>
          <w:lang w:eastAsia="zh-CN"/>
        </w:rPr>
        <w:t>SliceInfoForRegistration</w:t>
      </w:r>
      <w:bookmarkEnd w:id="544"/>
      <w:bookmarkEnd w:id="545"/>
      <w:bookmarkEnd w:id="546"/>
      <w:bookmarkEnd w:id="547"/>
      <w:bookmarkEnd w:id="548"/>
      <w:bookmarkEnd w:id="549"/>
      <w:bookmarkEnd w:id="550"/>
      <w:bookmarkEnd w:id="551"/>
    </w:p>
    <w:p w14:paraId="394A3B1A"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3CA834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A351A"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640C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6D5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78D5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66FC4"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19ED3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1B02CC"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36473B4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65BAE817"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66A28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751B22"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1436C2D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51B074D"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28F41913"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772AA5F"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FEC86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5A81E9"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30DB921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3DD0A2C"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21DBF495"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0E42AD42"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D682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90D22B"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6662798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280475B"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3E3E6771"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B133DC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35F26E"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A2389C"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35EB69D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ADE4853"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C898F23"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74451CA2"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687AD9"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3DA462"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18D81D5E"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EDF005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48ADB5"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63CC69B"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49BF79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5EFB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79F821" w14:textId="77777777"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14:paraId="1B30C9C1"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39B8BAB2"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1A957D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1E482D" w14:textId="77777777"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0C3D65E"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039CD4"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4523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F2388E"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0A708B1D"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0CF4FFC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08DA85" w14:textId="77777777"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14:paraId="12B41C7A"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B5270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7D01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E64524"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46F7408F"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1674768F"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bl>
    <w:p w14:paraId="2E0629A0" w14:textId="77777777" w:rsidR="00B02215" w:rsidRPr="00630AB6" w:rsidRDefault="00B02215" w:rsidP="00B02215"/>
    <w:p w14:paraId="3D77A3E9" w14:textId="77777777" w:rsidR="00B02215" w:rsidRPr="00630AB6" w:rsidRDefault="00B02215" w:rsidP="00B02215">
      <w:pPr>
        <w:pStyle w:val="Heading5"/>
      </w:pPr>
      <w:bookmarkStart w:id="552" w:name="_Toc20142329"/>
      <w:bookmarkStart w:id="553" w:name="_Toc34217275"/>
      <w:bookmarkStart w:id="554" w:name="_Toc34217427"/>
      <w:bookmarkStart w:id="555" w:name="_Toc39051790"/>
      <w:bookmarkStart w:id="556" w:name="_Toc43210362"/>
      <w:bookmarkStart w:id="557" w:name="_Toc49853268"/>
      <w:bookmarkStart w:id="558" w:name="_Toc56530057"/>
      <w:bookmarkStart w:id="559" w:name="_Toc74990031"/>
      <w:r w:rsidRPr="00630AB6">
        <w:t>6.1.6.2.11</w:t>
      </w:r>
      <w:r w:rsidRPr="00630AB6">
        <w:tab/>
        <w:t xml:space="preserve">Type: </w:t>
      </w:r>
      <w:r w:rsidRPr="00630AB6">
        <w:rPr>
          <w:lang w:eastAsia="zh-CN"/>
        </w:rPr>
        <w:t>SliceInfoForPDUSession</w:t>
      </w:r>
      <w:bookmarkEnd w:id="552"/>
      <w:bookmarkEnd w:id="553"/>
      <w:bookmarkEnd w:id="554"/>
      <w:bookmarkEnd w:id="555"/>
      <w:bookmarkEnd w:id="556"/>
      <w:bookmarkEnd w:id="557"/>
      <w:bookmarkEnd w:id="558"/>
      <w:bookmarkEnd w:id="559"/>
    </w:p>
    <w:p w14:paraId="31D7F1BE"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9B176E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61E68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5C77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514AA9"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AA251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E9CC8"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BAC3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2C4CE0"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268DDAA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2B09479A"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0CB51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8CEF0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72DE153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74D98596"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E6D0B7"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CE1EBC0"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1DF47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238A9FD"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1AD9F23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4CDFE12D"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CE563C"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5DCF224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63AA0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07EC861"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362D7AE0" w14:textId="77777777" w:rsidR="00B02215" w:rsidRPr="00630AB6" w:rsidRDefault="00B02215" w:rsidP="00B02215">
      <w:pPr>
        <w:rPr>
          <w:lang w:val="en-US" w:eastAsia="zh-CN"/>
        </w:rPr>
      </w:pPr>
    </w:p>
    <w:p w14:paraId="09CFBB62" w14:textId="77777777" w:rsidR="00B02215" w:rsidRPr="00630AB6" w:rsidRDefault="00B02215" w:rsidP="00B02215">
      <w:pPr>
        <w:pStyle w:val="Heading5"/>
      </w:pPr>
      <w:bookmarkStart w:id="560" w:name="_Toc20142330"/>
      <w:bookmarkStart w:id="561" w:name="_Toc34217276"/>
      <w:bookmarkStart w:id="562" w:name="_Toc34217428"/>
      <w:bookmarkStart w:id="563" w:name="_Toc39051791"/>
      <w:bookmarkStart w:id="564" w:name="_Toc43210363"/>
      <w:bookmarkStart w:id="565" w:name="_Toc49853269"/>
      <w:bookmarkStart w:id="566" w:name="_Toc56530058"/>
      <w:bookmarkStart w:id="567" w:name="_Toc74990032"/>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60"/>
      <w:bookmarkEnd w:id="561"/>
      <w:bookmarkEnd w:id="562"/>
      <w:bookmarkEnd w:id="563"/>
      <w:bookmarkEnd w:id="564"/>
      <w:bookmarkEnd w:id="565"/>
      <w:bookmarkEnd w:id="566"/>
      <w:bookmarkEnd w:id="567"/>
    </w:p>
    <w:p w14:paraId="01544BDD"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A1C1ED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F05A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96D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80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44C58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B85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448297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D8EF0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457E612"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220F4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B1600D"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BEA838"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148E01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6C5C47"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6B1CEEA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FFC54DC"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04DD2"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C63939"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26DF0AEB" w14:textId="77777777" w:rsidR="00B02215" w:rsidRPr="00630AB6" w:rsidRDefault="00B02215" w:rsidP="00B02215"/>
    <w:p w14:paraId="55B29AC8" w14:textId="77777777" w:rsidR="00B02215" w:rsidRPr="00630AB6" w:rsidRDefault="00B02215" w:rsidP="00B02215">
      <w:pPr>
        <w:pStyle w:val="Heading5"/>
      </w:pPr>
      <w:bookmarkStart w:id="568" w:name="_Toc20142331"/>
      <w:bookmarkStart w:id="569" w:name="_Toc34217277"/>
      <w:bookmarkStart w:id="570" w:name="_Toc34217429"/>
      <w:bookmarkStart w:id="571" w:name="_Toc39051792"/>
      <w:bookmarkStart w:id="572" w:name="_Toc43210364"/>
      <w:bookmarkStart w:id="573" w:name="_Toc49853270"/>
      <w:bookmarkStart w:id="574" w:name="_Toc56530059"/>
      <w:bookmarkStart w:id="575" w:name="_Toc74990033"/>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68"/>
      <w:bookmarkEnd w:id="569"/>
      <w:bookmarkEnd w:id="570"/>
      <w:bookmarkEnd w:id="571"/>
      <w:bookmarkEnd w:id="572"/>
      <w:bookmarkEnd w:id="573"/>
      <w:bookmarkEnd w:id="574"/>
      <w:bookmarkEnd w:id="575"/>
    </w:p>
    <w:p w14:paraId="3FE8DA73"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1F055E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1147E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00C98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1157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E2527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83B62B"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234C7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C674A" w14:textId="77777777"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14:paraId="18B38310"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39B7B5FC"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D4EB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5208AA"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576A0CF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D38F128"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C885E67"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69A6B3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FCFA3"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9D4B99"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14:paraId="148EB63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A7F43A8"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1F535029"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A36FD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231FA"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3F3DA"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14:paraId="65E9421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1F1CC93" w14:textId="77777777"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44206C1"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0A14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BB0B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48476E" w14:textId="77777777"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14:paraId="312253C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09870CD"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32C2E28"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40F38B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C691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A98C09E" w14:textId="77777777"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14:paraId="53C1F6C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CF3CB3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14:paraId="7FC89881" w14:textId="77777777"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8F99A7"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068133"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739BA"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8E50E4" w14:textId="77777777"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14:paraId="5324C965" w14:textId="77777777" w:rsidR="00B02215" w:rsidRPr="00630AB6" w:rsidRDefault="00B02215" w:rsidP="00B02215">
      <w:pPr>
        <w:rPr>
          <w:lang w:eastAsia="zh-CN"/>
        </w:rPr>
      </w:pPr>
    </w:p>
    <w:p w14:paraId="454EFBC3" w14:textId="77777777" w:rsidR="00B02215" w:rsidRPr="007E794E" w:rsidRDefault="00B02215" w:rsidP="00B02215"/>
    <w:p w14:paraId="021D3A0A" w14:textId="77777777" w:rsidR="00B02215" w:rsidRPr="00630AB6" w:rsidRDefault="00B02215" w:rsidP="00B02215">
      <w:pPr>
        <w:pStyle w:val="Heading4"/>
        <w:rPr>
          <w:lang w:val="en-US"/>
        </w:rPr>
      </w:pPr>
      <w:bookmarkStart w:id="576" w:name="_Toc20142332"/>
      <w:bookmarkStart w:id="577" w:name="_Toc34217278"/>
      <w:bookmarkStart w:id="578" w:name="_Toc34217430"/>
      <w:bookmarkStart w:id="579" w:name="_Toc39051793"/>
      <w:bookmarkStart w:id="580" w:name="_Toc43210365"/>
      <w:bookmarkStart w:id="581" w:name="_Toc49853271"/>
      <w:bookmarkStart w:id="582" w:name="_Toc56530060"/>
      <w:bookmarkStart w:id="583" w:name="_Toc74990034"/>
      <w:r w:rsidRPr="00630AB6">
        <w:rPr>
          <w:lang w:val="en-US"/>
        </w:rPr>
        <w:t>6.1.6.3</w:t>
      </w:r>
      <w:r w:rsidRPr="00630AB6">
        <w:rPr>
          <w:lang w:val="en-US"/>
        </w:rPr>
        <w:tab/>
        <w:t>Simple data types and enumerations</w:t>
      </w:r>
      <w:bookmarkEnd w:id="576"/>
      <w:bookmarkEnd w:id="577"/>
      <w:bookmarkEnd w:id="578"/>
      <w:bookmarkEnd w:id="579"/>
      <w:bookmarkEnd w:id="580"/>
      <w:bookmarkEnd w:id="581"/>
      <w:bookmarkEnd w:id="582"/>
      <w:bookmarkEnd w:id="583"/>
    </w:p>
    <w:p w14:paraId="36484F13" w14:textId="77777777" w:rsidR="00B02215" w:rsidRPr="00630AB6" w:rsidRDefault="00B02215" w:rsidP="00B02215">
      <w:pPr>
        <w:pStyle w:val="Heading5"/>
      </w:pPr>
      <w:bookmarkStart w:id="584" w:name="_Toc20142333"/>
      <w:bookmarkStart w:id="585" w:name="_Toc34217279"/>
      <w:bookmarkStart w:id="586" w:name="_Toc34217431"/>
      <w:bookmarkStart w:id="587" w:name="_Toc39051794"/>
      <w:bookmarkStart w:id="588" w:name="_Toc43210366"/>
      <w:bookmarkStart w:id="589" w:name="_Toc49853272"/>
      <w:bookmarkStart w:id="590" w:name="_Toc56530061"/>
      <w:bookmarkStart w:id="591" w:name="_Toc74990035"/>
      <w:r w:rsidRPr="00630AB6">
        <w:t>6.1.6.3.1</w:t>
      </w:r>
      <w:r w:rsidRPr="00630AB6">
        <w:tab/>
        <w:t>Introduction</w:t>
      </w:r>
      <w:bookmarkEnd w:id="584"/>
      <w:bookmarkEnd w:id="585"/>
      <w:bookmarkEnd w:id="586"/>
      <w:bookmarkEnd w:id="587"/>
      <w:bookmarkEnd w:id="588"/>
      <w:bookmarkEnd w:id="589"/>
      <w:bookmarkEnd w:id="590"/>
      <w:bookmarkEnd w:id="591"/>
    </w:p>
    <w:p w14:paraId="0F0E63A6"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36119652" w14:textId="77777777" w:rsidR="00B02215" w:rsidRPr="00630AB6" w:rsidRDefault="00B02215" w:rsidP="00B02215">
      <w:pPr>
        <w:pStyle w:val="Heading5"/>
      </w:pPr>
      <w:bookmarkStart w:id="592" w:name="_Toc20142334"/>
      <w:bookmarkStart w:id="593" w:name="_Toc34217280"/>
      <w:bookmarkStart w:id="594" w:name="_Toc34217432"/>
      <w:bookmarkStart w:id="595" w:name="_Toc39051795"/>
      <w:bookmarkStart w:id="596" w:name="_Toc43210367"/>
      <w:bookmarkStart w:id="597" w:name="_Toc49853273"/>
      <w:bookmarkStart w:id="598" w:name="_Toc56530062"/>
      <w:bookmarkStart w:id="599" w:name="_Toc74990036"/>
      <w:r w:rsidRPr="00630AB6">
        <w:t>6.1.6.3.2</w:t>
      </w:r>
      <w:r w:rsidRPr="00630AB6">
        <w:tab/>
        <w:t>Simple data types</w:t>
      </w:r>
      <w:bookmarkEnd w:id="592"/>
      <w:bookmarkEnd w:id="593"/>
      <w:bookmarkEnd w:id="594"/>
      <w:bookmarkEnd w:id="595"/>
      <w:bookmarkEnd w:id="596"/>
      <w:bookmarkEnd w:id="597"/>
      <w:bookmarkEnd w:id="598"/>
      <w:bookmarkEnd w:id="599"/>
    </w:p>
    <w:p w14:paraId="5BC09869" w14:textId="77777777" w:rsidR="00B02215" w:rsidRPr="00630AB6" w:rsidRDefault="00B02215" w:rsidP="00B02215">
      <w:r w:rsidRPr="00630AB6">
        <w:t>The simple data types defined in table 6.1.6.3.2-1 shall be supported.</w:t>
      </w:r>
    </w:p>
    <w:p w14:paraId="06A3DF12"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38AFAD9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B170BB"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3EA2CE"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F88FC0" w14:textId="77777777" w:rsidR="00B02215" w:rsidRPr="00E30083" w:rsidRDefault="00B02215" w:rsidP="002A65CD">
            <w:pPr>
              <w:pStyle w:val="TAH"/>
            </w:pPr>
            <w:r w:rsidRPr="00E30083">
              <w:t>Description</w:t>
            </w:r>
          </w:p>
        </w:tc>
      </w:tr>
      <w:tr w:rsidR="00B02215" w:rsidRPr="00E30083" w14:paraId="2780EA05"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A24E0B"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98E8F1"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142D4370" w14:textId="77777777" w:rsidR="00B02215" w:rsidRPr="00E30083" w:rsidRDefault="00B02215" w:rsidP="002A65CD">
            <w:pPr>
              <w:pStyle w:val="TAL"/>
            </w:pPr>
            <w:r w:rsidRPr="00E30083">
              <w:rPr>
                <w:rFonts w:hint="eastAsia"/>
              </w:rPr>
              <w:t>Represents the Network Slice Instance Identifier</w:t>
            </w:r>
          </w:p>
        </w:tc>
      </w:tr>
    </w:tbl>
    <w:p w14:paraId="179E7C7D" w14:textId="77777777" w:rsidR="00B02215" w:rsidRPr="00630AB6" w:rsidRDefault="00B02215" w:rsidP="00B02215"/>
    <w:p w14:paraId="361A8381" w14:textId="77777777" w:rsidR="00B02215" w:rsidRPr="00630AB6" w:rsidRDefault="00B02215" w:rsidP="00B02215">
      <w:pPr>
        <w:pStyle w:val="Heading5"/>
      </w:pPr>
      <w:bookmarkStart w:id="600" w:name="_Toc20142335"/>
      <w:bookmarkStart w:id="601" w:name="_Toc34217281"/>
      <w:bookmarkStart w:id="602" w:name="_Toc34217433"/>
      <w:bookmarkStart w:id="603" w:name="_Toc39051796"/>
      <w:bookmarkStart w:id="604" w:name="_Toc43210368"/>
      <w:bookmarkStart w:id="605" w:name="_Toc49853274"/>
      <w:bookmarkStart w:id="606" w:name="_Toc56530063"/>
      <w:bookmarkStart w:id="607" w:name="_Toc74990037"/>
      <w:r w:rsidRPr="00630AB6">
        <w:t>6.1.6.3.3</w:t>
      </w:r>
      <w:r w:rsidRPr="00630AB6">
        <w:tab/>
        <w:t>Enumeration: RoamingIndication</w:t>
      </w:r>
      <w:bookmarkEnd w:id="600"/>
      <w:bookmarkEnd w:id="601"/>
      <w:bookmarkEnd w:id="602"/>
      <w:bookmarkEnd w:id="603"/>
      <w:bookmarkEnd w:id="604"/>
      <w:bookmarkEnd w:id="605"/>
      <w:bookmarkEnd w:id="606"/>
      <w:bookmarkEnd w:id="607"/>
    </w:p>
    <w:p w14:paraId="3233B944"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0384B67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573189"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140159" w14:textId="77777777" w:rsidR="00B02215" w:rsidRPr="00E30083" w:rsidRDefault="00B02215" w:rsidP="002A65CD">
            <w:pPr>
              <w:pStyle w:val="TAH"/>
            </w:pPr>
            <w:r w:rsidRPr="00E30083">
              <w:t>Description</w:t>
            </w:r>
          </w:p>
        </w:tc>
      </w:tr>
      <w:tr w:rsidR="00B02215" w:rsidRPr="00E30083" w14:paraId="571FD0F7"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87B8D"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889EA" w14:textId="77777777" w:rsidR="00B02215" w:rsidRPr="00E30083" w:rsidRDefault="00B02215" w:rsidP="002A65CD">
            <w:pPr>
              <w:pStyle w:val="TAL"/>
            </w:pPr>
            <w:r w:rsidRPr="00E30083">
              <w:t>This value indicates that the UE is not roaming.</w:t>
            </w:r>
          </w:p>
        </w:tc>
      </w:tr>
      <w:tr w:rsidR="00B02215" w:rsidRPr="00E30083" w14:paraId="0711165B"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0706A"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0586CB"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6D08F58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3573C"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658C8" w14:textId="77777777" w:rsidR="00B02215" w:rsidRPr="00E30083" w:rsidRDefault="00B02215" w:rsidP="002A65CD">
            <w:pPr>
              <w:pStyle w:val="TAL"/>
            </w:pPr>
            <w:r w:rsidRPr="00E30083">
              <w:t>This value indicates that the UE is roaming and is using a home routed PDU session.</w:t>
            </w:r>
          </w:p>
        </w:tc>
      </w:tr>
    </w:tbl>
    <w:p w14:paraId="0BBF31A7" w14:textId="77777777" w:rsidR="00B02215" w:rsidRPr="00630AB6" w:rsidRDefault="00B02215" w:rsidP="00B02215">
      <w:pPr>
        <w:rPr>
          <w:lang w:val="en-US" w:eastAsia="zh-CN"/>
        </w:rPr>
      </w:pPr>
    </w:p>
    <w:p w14:paraId="40E09AC6" w14:textId="77777777" w:rsidR="00B02215" w:rsidRPr="00630AB6" w:rsidRDefault="00B02215" w:rsidP="00B02215">
      <w:pPr>
        <w:pStyle w:val="Heading4"/>
      </w:pPr>
      <w:bookmarkStart w:id="608" w:name="_Toc20142336"/>
      <w:bookmarkStart w:id="609" w:name="_Toc34217282"/>
      <w:bookmarkStart w:id="610" w:name="_Toc34217434"/>
      <w:bookmarkStart w:id="611" w:name="_Toc39051797"/>
      <w:bookmarkStart w:id="612" w:name="_Toc43210369"/>
      <w:bookmarkStart w:id="613" w:name="_Toc49853275"/>
      <w:bookmarkStart w:id="614" w:name="_Toc56530064"/>
      <w:bookmarkStart w:id="615" w:name="_Toc74990038"/>
      <w:r w:rsidRPr="00630AB6">
        <w:lastRenderedPageBreak/>
        <w:t>6.1.6.4</w:t>
      </w:r>
      <w:r w:rsidRPr="00630AB6">
        <w:tab/>
        <w:t>Binary data</w:t>
      </w:r>
      <w:bookmarkEnd w:id="608"/>
      <w:bookmarkEnd w:id="609"/>
      <w:bookmarkEnd w:id="610"/>
      <w:bookmarkEnd w:id="611"/>
      <w:bookmarkEnd w:id="612"/>
      <w:bookmarkEnd w:id="613"/>
      <w:bookmarkEnd w:id="614"/>
      <w:bookmarkEnd w:id="615"/>
    </w:p>
    <w:p w14:paraId="039E863C"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73905947" w14:textId="77777777" w:rsidR="00B02215" w:rsidRPr="00630AB6" w:rsidRDefault="00B02215" w:rsidP="00B02215">
      <w:pPr>
        <w:pStyle w:val="Heading3"/>
      </w:pPr>
      <w:bookmarkStart w:id="616" w:name="_Toc20142337"/>
      <w:bookmarkStart w:id="617" w:name="_Toc34217283"/>
      <w:bookmarkStart w:id="618" w:name="_Toc34217435"/>
      <w:bookmarkStart w:id="619" w:name="_Toc39051798"/>
      <w:bookmarkStart w:id="620" w:name="_Toc43210370"/>
      <w:bookmarkStart w:id="621" w:name="_Toc49853276"/>
      <w:bookmarkStart w:id="622" w:name="_Toc56530065"/>
      <w:bookmarkStart w:id="623" w:name="_Toc74990039"/>
      <w:r w:rsidRPr="00630AB6">
        <w:t>6.1.7</w:t>
      </w:r>
      <w:r w:rsidRPr="00630AB6">
        <w:tab/>
        <w:t>Error Handling</w:t>
      </w:r>
      <w:bookmarkEnd w:id="616"/>
      <w:bookmarkEnd w:id="617"/>
      <w:bookmarkEnd w:id="618"/>
      <w:bookmarkEnd w:id="619"/>
      <w:bookmarkEnd w:id="620"/>
      <w:bookmarkEnd w:id="621"/>
      <w:bookmarkEnd w:id="622"/>
      <w:bookmarkEnd w:id="623"/>
    </w:p>
    <w:p w14:paraId="03BDDC74" w14:textId="77777777" w:rsidR="00B02215" w:rsidRPr="00630AB6" w:rsidRDefault="00B02215" w:rsidP="00B02215">
      <w:pPr>
        <w:pStyle w:val="Heading4"/>
      </w:pPr>
      <w:bookmarkStart w:id="624" w:name="_Toc20142338"/>
      <w:bookmarkStart w:id="625" w:name="_Toc34217284"/>
      <w:bookmarkStart w:id="626" w:name="_Toc34217436"/>
      <w:bookmarkStart w:id="627" w:name="_Toc39051799"/>
      <w:bookmarkStart w:id="628" w:name="_Toc43210371"/>
      <w:bookmarkStart w:id="629" w:name="_Toc49853277"/>
      <w:bookmarkStart w:id="630" w:name="_Toc56530066"/>
      <w:bookmarkStart w:id="631" w:name="_Toc74990040"/>
      <w:r w:rsidRPr="00630AB6">
        <w:t>6.1.7.1</w:t>
      </w:r>
      <w:r w:rsidRPr="00630AB6">
        <w:tab/>
        <w:t>General</w:t>
      </w:r>
      <w:bookmarkEnd w:id="624"/>
      <w:bookmarkEnd w:id="625"/>
      <w:bookmarkEnd w:id="626"/>
      <w:bookmarkEnd w:id="627"/>
      <w:bookmarkEnd w:id="628"/>
      <w:bookmarkEnd w:id="629"/>
      <w:bookmarkEnd w:id="630"/>
      <w:bookmarkEnd w:id="631"/>
    </w:p>
    <w:p w14:paraId="25BEF1BC"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94C777D" w14:textId="77777777" w:rsidR="00B02215" w:rsidRPr="00630AB6" w:rsidRDefault="00B02215" w:rsidP="00B02215">
      <w:pPr>
        <w:pStyle w:val="Heading4"/>
      </w:pPr>
      <w:bookmarkStart w:id="632" w:name="_Toc20142339"/>
      <w:bookmarkStart w:id="633" w:name="_Toc34217285"/>
      <w:bookmarkStart w:id="634" w:name="_Toc34217437"/>
      <w:bookmarkStart w:id="635" w:name="_Toc39051800"/>
      <w:bookmarkStart w:id="636" w:name="_Toc43210372"/>
      <w:bookmarkStart w:id="637" w:name="_Toc49853278"/>
      <w:bookmarkStart w:id="638" w:name="_Toc56530067"/>
      <w:bookmarkStart w:id="639" w:name="_Toc74990041"/>
      <w:r w:rsidRPr="00630AB6">
        <w:t>6.1.7.2</w:t>
      </w:r>
      <w:r w:rsidRPr="00630AB6">
        <w:tab/>
        <w:t>Protocol Errors</w:t>
      </w:r>
      <w:bookmarkEnd w:id="632"/>
      <w:bookmarkEnd w:id="633"/>
      <w:bookmarkEnd w:id="634"/>
      <w:bookmarkEnd w:id="635"/>
      <w:bookmarkEnd w:id="636"/>
      <w:bookmarkEnd w:id="637"/>
      <w:bookmarkEnd w:id="638"/>
      <w:bookmarkEnd w:id="639"/>
    </w:p>
    <w:p w14:paraId="7590C71B"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E3348B3" w14:textId="77777777" w:rsidR="00B02215" w:rsidRPr="00630AB6" w:rsidRDefault="00B02215" w:rsidP="00B02215">
      <w:pPr>
        <w:pStyle w:val="Heading4"/>
      </w:pPr>
      <w:bookmarkStart w:id="640" w:name="_Toc20142340"/>
      <w:bookmarkStart w:id="641" w:name="_Toc34217286"/>
      <w:bookmarkStart w:id="642" w:name="_Toc34217438"/>
      <w:bookmarkStart w:id="643" w:name="_Toc39051801"/>
      <w:bookmarkStart w:id="644" w:name="_Toc43210373"/>
      <w:bookmarkStart w:id="645" w:name="_Toc49853279"/>
      <w:bookmarkStart w:id="646" w:name="_Toc56530068"/>
      <w:bookmarkStart w:id="647" w:name="_Toc74990042"/>
      <w:r w:rsidRPr="00630AB6">
        <w:t>6.1.7.3</w:t>
      </w:r>
      <w:r w:rsidRPr="00630AB6">
        <w:tab/>
        <w:t>Application Errors</w:t>
      </w:r>
      <w:bookmarkEnd w:id="640"/>
      <w:bookmarkEnd w:id="641"/>
      <w:bookmarkEnd w:id="642"/>
      <w:bookmarkEnd w:id="643"/>
      <w:bookmarkEnd w:id="644"/>
      <w:bookmarkEnd w:id="645"/>
      <w:bookmarkEnd w:id="646"/>
      <w:bookmarkEnd w:id="647"/>
    </w:p>
    <w:p w14:paraId="2078D877"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5715141D"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499C9A0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5EB16FEE"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81FDDA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987CBA7" w14:textId="77777777" w:rsidR="00B02215" w:rsidRPr="00E30083" w:rsidRDefault="00B02215" w:rsidP="002A65CD">
            <w:pPr>
              <w:pStyle w:val="TAH"/>
            </w:pPr>
            <w:r w:rsidRPr="00E30083">
              <w:t>Description</w:t>
            </w:r>
          </w:p>
        </w:tc>
      </w:tr>
      <w:tr w:rsidR="00B02215" w:rsidRPr="00E30083" w14:paraId="3AC26BE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7CE3958"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5D7A91ED"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423D0A56" w14:textId="77777777"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14:paraId="1FD53E0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4FB2042F" w14:textId="77777777"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7B5770AA"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648A11AE"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52B8F851" w14:textId="77777777" w:rsidR="00B02215" w:rsidRPr="00630AB6" w:rsidRDefault="00B02215" w:rsidP="00B02215">
      <w:pPr>
        <w:rPr>
          <w:lang w:val="en-US" w:eastAsia="zh-CN"/>
        </w:rPr>
      </w:pPr>
    </w:p>
    <w:p w14:paraId="1D1B259A" w14:textId="77777777" w:rsidR="00B02215" w:rsidRPr="00630AB6" w:rsidRDefault="00B02215" w:rsidP="00B02215">
      <w:pPr>
        <w:pStyle w:val="Heading3"/>
      </w:pPr>
      <w:bookmarkStart w:id="648" w:name="_Toc20142341"/>
      <w:bookmarkStart w:id="649" w:name="_Toc34217287"/>
      <w:bookmarkStart w:id="650" w:name="_Toc34217439"/>
      <w:bookmarkStart w:id="651" w:name="_Toc39051802"/>
      <w:bookmarkStart w:id="652" w:name="_Toc43210374"/>
      <w:bookmarkStart w:id="653" w:name="_Toc49853280"/>
      <w:bookmarkStart w:id="654" w:name="_Toc56530069"/>
      <w:bookmarkStart w:id="655" w:name="_Toc74990043"/>
      <w:r w:rsidRPr="00630AB6">
        <w:t>6.1.</w:t>
      </w:r>
      <w:r w:rsidRPr="00630AB6">
        <w:rPr>
          <w:rFonts w:hint="eastAsia"/>
          <w:lang w:eastAsia="zh-CN"/>
        </w:rPr>
        <w:t>8</w:t>
      </w:r>
      <w:r w:rsidRPr="00630AB6">
        <w:tab/>
        <w:t>Feature negotiation</w:t>
      </w:r>
      <w:bookmarkEnd w:id="648"/>
      <w:bookmarkEnd w:id="649"/>
      <w:bookmarkEnd w:id="650"/>
      <w:bookmarkEnd w:id="651"/>
      <w:bookmarkEnd w:id="652"/>
      <w:bookmarkEnd w:id="653"/>
      <w:bookmarkEnd w:id="654"/>
      <w:bookmarkEnd w:id="655"/>
    </w:p>
    <w:p w14:paraId="357E472F"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487D9F6E" w14:textId="77777777"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165A1222" w14:textId="77777777"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14:paraId="18766DA8"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12598E91" w14:textId="77777777" w:rsidR="00B02215" w:rsidRPr="00630AB6" w:rsidRDefault="00B02215" w:rsidP="00B02215">
      <w:pPr>
        <w:rPr>
          <w:lang w:val="en-US"/>
        </w:rPr>
      </w:pPr>
      <w:r w:rsidRPr="00630AB6">
        <w:rPr>
          <w:lang w:val="en-US"/>
        </w:rPr>
        <w:t>The following features are defined for the Nnssf_NSSelection service.</w:t>
      </w:r>
    </w:p>
    <w:p w14:paraId="10BEFD90" w14:textId="77777777"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7B9A7158" w14:textId="77777777" w:rsidTr="002A65CD">
        <w:trPr>
          <w:cantSplit/>
          <w:jc w:val="center"/>
        </w:trPr>
        <w:tc>
          <w:tcPr>
            <w:tcW w:w="993" w:type="dxa"/>
          </w:tcPr>
          <w:p w14:paraId="0A122939" w14:textId="77777777" w:rsidR="00B02215" w:rsidRPr="00E30083" w:rsidRDefault="00B02215" w:rsidP="002A65CD">
            <w:pPr>
              <w:pStyle w:val="TAH"/>
            </w:pPr>
            <w:r w:rsidRPr="00E30083">
              <w:t>Feature Number</w:t>
            </w:r>
          </w:p>
        </w:tc>
        <w:tc>
          <w:tcPr>
            <w:tcW w:w="1063" w:type="dxa"/>
          </w:tcPr>
          <w:p w14:paraId="75C4341D" w14:textId="77777777" w:rsidR="00B02215" w:rsidRPr="00E30083" w:rsidRDefault="00B02215" w:rsidP="002A65CD">
            <w:pPr>
              <w:pStyle w:val="TAH"/>
            </w:pPr>
            <w:r w:rsidRPr="00E30083">
              <w:t>Feature</w:t>
            </w:r>
          </w:p>
        </w:tc>
        <w:tc>
          <w:tcPr>
            <w:tcW w:w="639" w:type="dxa"/>
          </w:tcPr>
          <w:p w14:paraId="03103686" w14:textId="77777777" w:rsidR="00B02215" w:rsidRPr="00E30083" w:rsidRDefault="00B02215" w:rsidP="002A65CD">
            <w:pPr>
              <w:pStyle w:val="TAH"/>
            </w:pPr>
            <w:r w:rsidRPr="00E30083">
              <w:t>M/O</w:t>
            </w:r>
          </w:p>
        </w:tc>
        <w:tc>
          <w:tcPr>
            <w:tcW w:w="6520" w:type="dxa"/>
          </w:tcPr>
          <w:p w14:paraId="20085B11" w14:textId="77777777" w:rsidR="00B02215" w:rsidRPr="00E30083" w:rsidRDefault="00B02215" w:rsidP="002A65CD">
            <w:pPr>
              <w:pStyle w:val="TAH"/>
            </w:pPr>
            <w:r w:rsidRPr="00E30083">
              <w:t>Description</w:t>
            </w:r>
          </w:p>
        </w:tc>
      </w:tr>
      <w:tr w:rsidR="00793B51" w:rsidRPr="00E30083" w14:paraId="103B304B" w14:textId="77777777" w:rsidTr="002A65CD">
        <w:trPr>
          <w:cantSplit/>
          <w:jc w:val="center"/>
        </w:trPr>
        <w:tc>
          <w:tcPr>
            <w:tcW w:w="993" w:type="dxa"/>
          </w:tcPr>
          <w:p w14:paraId="6EFB2976" w14:textId="77777777" w:rsidR="00793B51" w:rsidRPr="00E30083" w:rsidRDefault="00793B51" w:rsidP="00793B51">
            <w:pPr>
              <w:pStyle w:val="TAC"/>
            </w:pPr>
            <w:r>
              <w:rPr>
                <w:lang w:eastAsia="zh-CN"/>
              </w:rPr>
              <w:t>1</w:t>
            </w:r>
          </w:p>
        </w:tc>
        <w:tc>
          <w:tcPr>
            <w:tcW w:w="1063" w:type="dxa"/>
          </w:tcPr>
          <w:p w14:paraId="347294AC" w14:textId="77777777" w:rsidR="00793B51" w:rsidRPr="00E30083" w:rsidRDefault="00793B51" w:rsidP="00793B51">
            <w:pPr>
              <w:pStyle w:val="TAL"/>
              <w:rPr>
                <w:color w:val="FF0000"/>
              </w:rPr>
            </w:pPr>
            <w:r>
              <w:t>ES3XX</w:t>
            </w:r>
          </w:p>
        </w:tc>
        <w:tc>
          <w:tcPr>
            <w:tcW w:w="639" w:type="dxa"/>
          </w:tcPr>
          <w:p w14:paraId="2ABE4741" w14:textId="77777777" w:rsidR="00793B51" w:rsidRPr="00E30083" w:rsidRDefault="00793B51" w:rsidP="00793B51">
            <w:pPr>
              <w:pStyle w:val="TAC"/>
              <w:rPr>
                <w:color w:val="FF0000"/>
              </w:rPr>
            </w:pPr>
            <w:r>
              <w:t>M</w:t>
            </w:r>
          </w:p>
        </w:tc>
        <w:tc>
          <w:tcPr>
            <w:tcW w:w="6520" w:type="dxa"/>
          </w:tcPr>
          <w:p w14:paraId="60C04800"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4B971B77" w14:textId="77777777" w:rsidR="00793B51" w:rsidRPr="00793B51" w:rsidRDefault="00793B51" w:rsidP="00793B51">
            <w:pPr>
              <w:pStyle w:val="TAL"/>
              <w:rPr>
                <w:rFonts w:eastAsiaTheme="minorEastAsia"/>
                <w:lang w:val="en-US"/>
              </w:rPr>
            </w:pPr>
          </w:p>
          <w:p w14:paraId="7F057A8B"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793B51" w:rsidRPr="00E30083" w14:paraId="4EF6881D" w14:textId="77777777" w:rsidTr="002A65CD">
        <w:trPr>
          <w:cantSplit/>
          <w:jc w:val="center"/>
        </w:trPr>
        <w:tc>
          <w:tcPr>
            <w:tcW w:w="9215" w:type="dxa"/>
            <w:gridSpan w:val="4"/>
          </w:tcPr>
          <w:p w14:paraId="49B86238" w14:textId="77777777" w:rsidR="00793B51" w:rsidRPr="00E30083" w:rsidRDefault="00793B51" w:rsidP="00793B51">
            <w:pPr>
              <w:pStyle w:val="TAL"/>
              <w:rPr>
                <w:bCs/>
              </w:rPr>
            </w:pPr>
            <w:r w:rsidRPr="00E30083">
              <w:t>Feature number: The order number of the feature within the s</w:t>
            </w:r>
            <w:r w:rsidRPr="00E30083">
              <w:rPr>
                <w:bCs/>
              </w:rPr>
              <w:t>upportedFeatures attribute (starting with 1).</w:t>
            </w:r>
          </w:p>
          <w:p w14:paraId="419CE84B" w14:textId="77777777" w:rsidR="00793B51" w:rsidRPr="00E30083" w:rsidRDefault="00793B51" w:rsidP="00793B51">
            <w:pPr>
              <w:pStyle w:val="TAL"/>
              <w:rPr>
                <w:bCs/>
              </w:rPr>
            </w:pPr>
            <w:r w:rsidRPr="00E30083">
              <w:rPr>
                <w:bCs/>
              </w:rPr>
              <w:t>Feature: A short name that can be used to refer to the bit and to the feature.</w:t>
            </w:r>
          </w:p>
          <w:p w14:paraId="3B8858F1" w14:textId="77777777"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78C8EB44" w14:textId="77777777" w:rsidR="00793B51" w:rsidRPr="00E30083" w:rsidRDefault="00793B51" w:rsidP="00793B51">
            <w:pPr>
              <w:pStyle w:val="TAL"/>
            </w:pPr>
            <w:r w:rsidRPr="00E30083">
              <w:t>Description: A clear textual description of the feature.</w:t>
            </w:r>
          </w:p>
        </w:tc>
      </w:tr>
    </w:tbl>
    <w:p w14:paraId="62D0967A" w14:textId="77777777" w:rsidR="00B02215" w:rsidRPr="00630AB6" w:rsidRDefault="00B02215" w:rsidP="00B02215">
      <w:pPr>
        <w:rPr>
          <w:lang w:eastAsia="zh-CN"/>
        </w:rPr>
      </w:pPr>
    </w:p>
    <w:p w14:paraId="7729AD45" w14:textId="77777777" w:rsidR="00B02215" w:rsidRPr="00630AB6" w:rsidRDefault="00B02215" w:rsidP="00B02215">
      <w:pPr>
        <w:pStyle w:val="Heading3"/>
        <w:rPr>
          <w:lang w:val="en-US"/>
        </w:rPr>
      </w:pPr>
      <w:bookmarkStart w:id="656" w:name="_Toc20142342"/>
      <w:bookmarkStart w:id="657" w:name="_Toc34217288"/>
      <w:bookmarkStart w:id="658" w:name="_Toc34217440"/>
      <w:bookmarkStart w:id="659" w:name="_Toc39051803"/>
      <w:bookmarkStart w:id="660" w:name="_Toc43210375"/>
      <w:bookmarkStart w:id="661" w:name="_Toc49853281"/>
      <w:bookmarkStart w:id="662" w:name="_Toc56530070"/>
      <w:bookmarkStart w:id="663" w:name="_Toc74990044"/>
      <w:r w:rsidRPr="00630AB6">
        <w:rPr>
          <w:lang w:val="en-US"/>
        </w:rPr>
        <w:t>6.1.9</w:t>
      </w:r>
      <w:r w:rsidRPr="00630AB6">
        <w:rPr>
          <w:lang w:val="en-US"/>
        </w:rPr>
        <w:tab/>
        <w:t>Security</w:t>
      </w:r>
      <w:bookmarkEnd w:id="656"/>
      <w:bookmarkEnd w:id="657"/>
      <w:bookmarkEnd w:id="658"/>
      <w:bookmarkEnd w:id="659"/>
      <w:bookmarkEnd w:id="660"/>
      <w:bookmarkEnd w:id="661"/>
      <w:bookmarkEnd w:id="662"/>
      <w:bookmarkEnd w:id="663"/>
    </w:p>
    <w:p w14:paraId="14E91FF0"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4E7AF501"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E1617C1"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109A32A3" w14:textId="77777777" w:rsidR="00B02215" w:rsidRDefault="00B02215" w:rsidP="00B02215">
      <w:pPr>
        <w:rPr>
          <w:lang w:val="en-US"/>
        </w:rPr>
      </w:pPr>
      <w:r w:rsidRPr="00630AB6">
        <w:rPr>
          <w:lang w:val="en-US"/>
        </w:rPr>
        <w:t>The Nnssf_NSSelection API does not define any scopes for OAuth2 authorization.</w:t>
      </w:r>
    </w:p>
    <w:p w14:paraId="069563CC" w14:textId="77777777" w:rsidR="00793B51" w:rsidRDefault="00793B51" w:rsidP="00B02215">
      <w:pPr>
        <w:rPr>
          <w:lang w:eastAsia="zh-CN"/>
        </w:rPr>
      </w:pPr>
    </w:p>
    <w:p w14:paraId="2C222EA6" w14:textId="77777777" w:rsidR="00793B51" w:rsidRDefault="00793B51" w:rsidP="00793B51">
      <w:pPr>
        <w:pStyle w:val="Heading3"/>
      </w:pPr>
      <w:bookmarkStart w:id="664" w:name="_Toc56530071"/>
      <w:bookmarkStart w:id="665" w:name="_Toc74990045"/>
      <w:r w:rsidRPr="003B2883">
        <w:t>6.1.</w:t>
      </w:r>
      <w:r>
        <w:t>10</w:t>
      </w:r>
      <w:r w:rsidRPr="003B2883">
        <w:tab/>
      </w:r>
      <w:r>
        <w:t>HTTP redirection</w:t>
      </w:r>
      <w:bookmarkEnd w:id="664"/>
      <w:bookmarkEnd w:id="665"/>
    </w:p>
    <w:p w14:paraId="36647038"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4631ECFC"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045D54D2"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B8BA487" w14:textId="77777777" w:rsidR="00793B51" w:rsidRPr="00793B51" w:rsidRDefault="00793B51" w:rsidP="00B02215">
      <w:pPr>
        <w:rPr>
          <w:lang w:val="en-US" w:eastAsia="zh-CN"/>
        </w:rPr>
      </w:pPr>
    </w:p>
    <w:p w14:paraId="07339747" w14:textId="77777777" w:rsidR="00B02215" w:rsidRPr="00630AB6" w:rsidRDefault="00B02215" w:rsidP="00B02215">
      <w:pPr>
        <w:pStyle w:val="Heading2"/>
      </w:pPr>
      <w:bookmarkStart w:id="666" w:name="_Toc20142343"/>
      <w:bookmarkStart w:id="667" w:name="_Toc34217289"/>
      <w:bookmarkStart w:id="668" w:name="_Toc34217441"/>
      <w:bookmarkStart w:id="669" w:name="_Toc39051804"/>
      <w:bookmarkStart w:id="670" w:name="_Toc43210376"/>
      <w:bookmarkStart w:id="671" w:name="_Toc49853282"/>
      <w:bookmarkStart w:id="672" w:name="_Toc56530072"/>
      <w:bookmarkStart w:id="673" w:name="_Toc74990046"/>
      <w:r w:rsidRPr="00630AB6">
        <w:t>6.2</w:t>
      </w:r>
      <w:r w:rsidRPr="00630AB6">
        <w:tab/>
        <w:t>Nnssf_NSSAIAvailability Service API</w:t>
      </w:r>
      <w:bookmarkEnd w:id="666"/>
      <w:bookmarkEnd w:id="667"/>
      <w:bookmarkEnd w:id="668"/>
      <w:bookmarkEnd w:id="669"/>
      <w:bookmarkEnd w:id="670"/>
      <w:bookmarkEnd w:id="671"/>
      <w:bookmarkEnd w:id="672"/>
      <w:bookmarkEnd w:id="673"/>
    </w:p>
    <w:p w14:paraId="613F362A" w14:textId="77777777" w:rsidR="00B02215" w:rsidRPr="00630AB6" w:rsidRDefault="00B02215" w:rsidP="00B02215">
      <w:pPr>
        <w:pStyle w:val="Heading2"/>
      </w:pPr>
      <w:bookmarkStart w:id="674" w:name="_Toc20142344"/>
      <w:bookmarkStart w:id="675" w:name="_Toc34217290"/>
      <w:bookmarkStart w:id="676" w:name="_Toc34217442"/>
      <w:bookmarkStart w:id="677" w:name="_Toc39051805"/>
      <w:bookmarkStart w:id="678" w:name="_Toc43210377"/>
      <w:bookmarkStart w:id="679" w:name="_Toc49853283"/>
      <w:bookmarkStart w:id="680" w:name="_Toc56530073"/>
      <w:bookmarkStart w:id="681" w:name="_Toc74990047"/>
      <w:r w:rsidRPr="00630AB6">
        <w:t>6.2.1</w:t>
      </w:r>
      <w:r w:rsidRPr="00630AB6">
        <w:tab/>
        <w:t>API URI</w:t>
      </w:r>
      <w:bookmarkEnd w:id="674"/>
      <w:bookmarkEnd w:id="675"/>
      <w:bookmarkEnd w:id="676"/>
      <w:bookmarkEnd w:id="677"/>
      <w:bookmarkEnd w:id="678"/>
      <w:bookmarkEnd w:id="679"/>
      <w:bookmarkEnd w:id="680"/>
      <w:bookmarkEnd w:id="681"/>
    </w:p>
    <w:p w14:paraId="510DCC03"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958785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720E697D" w14:textId="77777777"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2DF1DB3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3273C218" w14:textId="77777777" w:rsidR="00B02215" w:rsidRPr="00E23840" w:rsidRDefault="00B02215" w:rsidP="00B02215">
      <w:pPr>
        <w:pStyle w:val="B10"/>
        <w:rPr>
          <w:b/>
          <w:noProof/>
        </w:rPr>
      </w:pPr>
      <w:r w:rsidRPr="00E23840">
        <w:rPr>
          <w:b/>
          <w:noProof/>
        </w:rPr>
        <w:lastRenderedPageBreak/>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1DE9E8E4" w14:textId="77777777" w:rsidR="00B02215" w:rsidRPr="00E23840" w:rsidRDefault="00B02215" w:rsidP="00B02215">
      <w:pPr>
        <w:rPr>
          <w:noProof/>
          <w:lang w:eastAsia="zh-CN"/>
        </w:rPr>
      </w:pPr>
      <w:r w:rsidRPr="00E23840">
        <w:rPr>
          <w:noProof/>
          <w:lang w:eastAsia="zh-CN"/>
        </w:rPr>
        <w:t>with the following components:</w:t>
      </w:r>
    </w:p>
    <w:p w14:paraId="319821F6"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45B9782" w14:textId="77777777"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38D03875"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2712BF5D" w14:textId="77777777" w:rsidR="00B02215" w:rsidRPr="00630AB6" w:rsidRDefault="00B02215" w:rsidP="00B02215">
      <w:pPr>
        <w:pStyle w:val="Heading3"/>
      </w:pPr>
      <w:bookmarkStart w:id="682" w:name="_Toc20142345"/>
      <w:bookmarkStart w:id="683" w:name="_Toc34217291"/>
      <w:bookmarkStart w:id="684" w:name="_Toc34217443"/>
      <w:bookmarkStart w:id="685" w:name="_Toc39051806"/>
      <w:bookmarkStart w:id="686" w:name="_Toc43210378"/>
      <w:bookmarkStart w:id="687" w:name="_Toc49853284"/>
      <w:bookmarkStart w:id="688" w:name="_Toc56530074"/>
      <w:bookmarkStart w:id="689" w:name="_Toc74990048"/>
      <w:r w:rsidRPr="00630AB6">
        <w:t>6.2.2</w:t>
      </w:r>
      <w:r w:rsidRPr="00630AB6">
        <w:tab/>
        <w:t>Usage of HTTP</w:t>
      </w:r>
      <w:bookmarkEnd w:id="682"/>
      <w:bookmarkEnd w:id="683"/>
      <w:bookmarkEnd w:id="684"/>
      <w:bookmarkEnd w:id="685"/>
      <w:bookmarkEnd w:id="686"/>
      <w:bookmarkEnd w:id="687"/>
      <w:bookmarkEnd w:id="688"/>
      <w:bookmarkEnd w:id="689"/>
    </w:p>
    <w:p w14:paraId="15442AFB" w14:textId="77777777" w:rsidR="00B02215" w:rsidRPr="00630AB6" w:rsidRDefault="00B02215" w:rsidP="00B02215">
      <w:pPr>
        <w:pStyle w:val="Heading4"/>
      </w:pPr>
      <w:bookmarkStart w:id="690" w:name="_Toc20142346"/>
      <w:bookmarkStart w:id="691" w:name="_Toc34217292"/>
      <w:bookmarkStart w:id="692" w:name="_Toc34217444"/>
      <w:bookmarkStart w:id="693" w:name="_Toc39051807"/>
      <w:bookmarkStart w:id="694" w:name="_Toc43210379"/>
      <w:bookmarkStart w:id="695" w:name="_Toc49853285"/>
      <w:bookmarkStart w:id="696" w:name="_Toc56530075"/>
      <w:bookmarkStart w:id="697" w:name="_Toc74990049"/>
      <w:r w:rsidRPr="00630AB6">
        <w:t>6.2.2.1</w:t>
      </w:r>
      <w:r w:rsidRPr="00630AB6">
        <w:tab/>
        <w:t>General</w:t>
      </w:r>
      <w:bookmarkEnd w:id="690"/>
      <w:bookmarkEnd w:id="691"/>
      <w:bookmarkEnd w:id="692"/>
      <w:bookmarkEnd w:id="693"/>
      <w:bookmarkEnd w:id="694"/>
      <w:bookmarkEnd w:id="695"/>
      <w:bookmarkEnd w:id="696"/>
      <w:bookmarkEnd w:id="697"/>
    </w:p>
    <w:p w14:paraId="73318AA4"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EA09CE7"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02B03658" w14:textId="77777777" w:rsidR="00B02215" w:rsidRPr="00630AB6" w:rsidRDefault="00B02215" w:rsidP="00B02215">
      <w:pPr>
        <w:pStyle w:val="Heading4"/>
      </w:pPr>
      <w:bookmarkStart w:id="698" w:name="_Toc20142347"/>
      <w:bookmarkStart w:id="699" w:name="_Toc34217293"/>
      <w:bookmarkStart w:id="700" w:name="_Toc34217445"/>
      <w:bookmarkStart w:id="701" w:name="_Toc39051808"/>
      <w:bookmarkStart w:id="702" w:name="_Toc43210380"/>
      <w:bookmarkStart w:id="703" w:name="_Toc49853286"/>
      <w:bookmarkStart w:id="704" w:name="_Toc56530076"/>
      <w:bookmarkStart w:id="705" w:name="_Toc74990050"/>
      <w:r w:rsidRPr="00630AB6">
        <w:t>6.2.2.2</w:t>
      </w:r>
      <w:r w:rsidRPr="00630AB6">
        <w:tab/>
        <w:t>HTTP standard headers</w:t>
      </w:r>
      <w:bookmarkEnd w:id="698"/>
      <w:bookmarkEnd w:id="699"/>
      <w:bookmarkEnd w:id="700"/>
      <w:bookmarkEnd w:id="701"/>
      <w:bookmarkEnd w:id="702"/>
      <w:bookmarkEnd w:id="703"/>
      <w:bookmarkEnd w:id="704"/>
      <w:bookmarkEnd w:id="705"/>
    </w:p>
    <w:p w14:paraId="3D217B13" w14:textId="77777777" w:rsidR="00B02215" w:rsidRPr="00630AB6" w:rsidRDefault="00B02215" w:rsidP="00B02215">
      <w:pPr>
        <w:pStyle w:val="Heading5"/>
        <w:rPr>
          <w:lang w:eastAsia="zh-CN"/>
        </w:rPr>
      </w:pPr>
      <w:bookmarkStart w:id="706" w:name="_Toc20142348"/>
      <w:bookmarkStart w:id="707" w:name="_Toc34217294"/>
      <w:bookmarkStart w:id="708" w:name="_Toc34217446"/>
      <w:bookmarkStart w:id="709" w:name="_Toc39051809"/>
      <w:bookmarkStart w:id="710" w:name="_Toc43210381"/>
      <w:bookmarkStart w:id="711" w:name="_Toc49853287"/>
      <w:bookmarkStart w:id="712" w:name="_Toc56530077"/>
      <w:bookmarkStart w:id="713" w:name="_Toc74990051"/>
      <w:r w:rsidRPr="00630AB6">
        <w:t>6.2.2.2.1</w:t>
      </w:r>
      <w:r w:rsidRPr="00630AB6">
        <w:rPr>
          <w:rFonts w:hint="eastAsia"/>
          <w:lang w:eastAsia="zh-CN"/>
        </w:rPr>
        <w:tab/>
      </w:r>
      <w:r w:rsidRPr="00630AB6">
        <w:rPr>
          <w:lang w:eastAsia="zh-CN"/>
        </w:rPr>
        <w:t>General</w:t>
      </w:r>
      <w:bookmarkEnd w:id="706"/>
      <w:bookmarkEnd w:id="707"/>
      <w:bookmarkEnd w:id="708"/>
      <w:bookmarkEnd w:id="709"/>
      <w:bookmarkEnd w:id="710"/>
      <w:bookmarkEnd w:id="711"/>
      <w:bookmarkEnd w:id="712"/>
      <w:bookmarkEnd w:id="713"/>
    </w:p>
    <w:p w14:paraId="487B6F15"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426147AE" w14:textId="77777777" w:rsidR="00B02215" w:rsidRPr="00630AB6" w:rsidRDefault="00B02215" w:rsidP="00B02215">
      <w:pPr>
        <w:pStyle w:val="Heading5"/>
      </w:pPr>
      <w:bookmarkStart w:id="714" w:name="_Toc20142349"/>
      <w:bookmarkStart w:id="715" w:name="_Toc34217295"/>
      <w:bookmarkStart w:id="716" w:name="_Toc34217447"/>
      <w:bookmarkStart w:id="717" w:name="_Toc39051810"/>
      <w:bookmarkStart w:id="718" w:name="_Toc43210382"/>
      <w:bookmarkStart w:id="719" w:name="_Toc49853288"/>
      <w:bookmarkStart w:id="720" w:name="_Toc56530078"/>
      <w:bookmarkStart w:id="721" w:name="_Toc74990052"/>
      <w:r w:rsidRPr="00630AB6">
        <w:t>6.2.2.2.2</w:t>
      </w:r>
      <w:r w:rsidRPr="00630AB6">
        <w:tab/>
        <w:t>Content type</w:t>
      </w:r>
      <w:bookmarkEnd w:id="714"/>
      <w:bookmarkEnd w:id="715"/>
      <w:bookmarkEnd w:id="716"/>
      <w:bookmarkEnd w:id="717"/>
      <w:bookmarkEnd w:id="718"/>
      <w:bookmarkEnd w:id="719"/>
      <w:bookmarkEnd w:id="720"/>
      <w:bookmarkEnd w:id="721"/>
    </w:p>
    <w:p w14:paraId="2907A9E4"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260D54D7" w14:textId="77777777" w:rsidR="00B02215" w:rsidRPr="00630AB6" w:rsidRDefault="00B02215" w:rsidP="00B02215">
      <w:r w:rsidRPr="00630AB6">
        <w:t>The following content types shall be supported:</w:t>
      </w:r>
    </w:p>
    <w:p w14:paraId="687C7ABE"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A7DC589"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160FCB93" w14:textId="77777777"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77017FB8" w14:textId="77777777" w:rsidR="00B02215" w:rsidRPr="002857AD" w:rsidRDefault="00B02215" w:rsidP="00B02215">
      <w:pPr>
        <w:pStyle w:val="Heading5"/>
        <w:rPr>
          <w:lang w:val="en-US"/>
        </w:rPr>
      </w:pPr>
      <w:bookmarkStart w:id="722" w:name="_Toc20142350"/>
      <w:bookmarkStart w:id="723" w:name="_Toc34217296"/>
      <w:bookmarkStart w:id="724" w:name="_Toc34217448"/>
      <w:bookmarkStart w:id="725" w:name="_Toc39051811"/>
      <w:bookmarkStart w:id="726" w:name="_Toc43210383"/>
      <w:bookmarkStart w:id="727" w:name="_Toc49853289"/>
      <w:bookmarkStart w:id="728" w:name="_Toc56530079"/>
      <w:bookmarkStart w:id="729" w:name="_Toc74990053"/>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22"/>
      <w:bookmarkEnd w:id="723"/>
      <w:bookmarkEnd w:id="724"/>
      <w:bookmarkEnd w:id="725"/>
      <w:bookmarkEnd w:id="726"/>
      <w:bookmarkEnd w:id="727"/>
      <w:bookmarkEnd w:id="728"/>
      <w:bookmarkEnd w:id="729"/>
    </w:p>
    <w:p w14:paraId="0F8DB453"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4A4B9F01" w14:textId="77777777" w:rsidR="00B02215" w:rsidRPr="00D65AA5" w:rsidRDefault="00B02215" w:rsidP="00B02215"/>
    <w:p w14:paraId="521FD4CF" w14:textId="77777777" w:rsidR="00B02215" w:rsidRPr="00630AB6" w:rsidRDefault="00B02215" w:rsidP="00B02215">
      <w:pPr>
        <w:pStyle w:val="Heading4"/>
      </w:pPr>
      <w:bookmarkStart w:id="730" w:name="_Toc20142351"/>
      <w:bookmarkStart w:id="731" w:name="_Toc34217297"/>
      <w:bookmarkStart w:id="732" w:name="_Toc34217449"/>
      <w:bookmarkStart w:id="733" w:name="_Toc39051812"/>
      <w:bookmarkStart w:id="734" w:name="_Toc43210384"/>
      <w:bookmarkStart w:id="735" w:name="_Toc49853290"/>
      <w:bookmarkStart w:id="736" w:name="_Toc56530080"/>
      <w:bookmarkStart w:id="737" w:name="_Toc74990054"/>
      <w:r w:rsidRPr="00630AB6">
        <w:t>6.2.2.3</w:t>
      </w:r>
      <w:r w:rsidRPr="00630AB6">
        <w:tab/>
        <w:t>HTTP custom headers</w:t>
      </w:r>
      <w:bookmarkEnd w:id="730"/>
      <w:bookmarkEnd w:id="731"/>
      <w:bookmarkEnd w:id="732"/>
      <w:bookmarkEnd w:id="733"/>
      <w:bookmarkEnd w:id="734"/>
      <w:bookmarkEnd w:id="735"/>
      <w:bookmarkEnd w:id="736"/>
      <w:bookmarkEnd w:id="737"/>
    </w:p>
    <w:p w14:paraId="2A33F52C" w14:textId="77777777" w:rsidR="00B02215" w:rsidRPr="00630AB6" w:rsidRDefault="00B02215" w:rsidP="00B02215">
      <w:pPr>
        <w:pStyle w:val="Heading5"/>
        <w:rPr>
          <w:lang w:eastAsia="zh-CN"/>
        </w:rPr>
      </w:pPr>
      <w:bookmarkStart w:id="738" w:name="_Toc20142352"/>
      <w:bookmarkStart w:id="739" w:name="_Toc34217298"/>
      <w:bookmarkStart w:id="740" w:name="_Toc34217450"/>
      <w:bookmarkStart w:id="741" w:name="_Toc39051813"/>
      <w:bookmarkStart w:id="742" w:name="_Toc43210385"/>
      <w:bookmarkStart w:id="743" w:name="_Toc49853291"/>
      <w:bookmarkStart w:id="744" w:name="_Toc56530081"/>
      <w:bookmarkStart w:id="745" w:name="_Toc74990055"/>
      <w:r w:rsidRPr="00630AB6">
        <w:t>6.2.2.3.1</w:t>
      </w:r>
      <w:r w:rsidRPr="00630AB6">
        <w:rPr>
          <w:rFonts w:hint="eastAsia"/>
          <w:lang w:eastAsia="zh-CN"/>
        </w:rPr>
        <w:tab/>
      </w:r>
      <w:r w:rsidRPr="00630AB6">
        <w:rPr>
          <w:lang w:eastAsia="zh-CN"/>
        </w:rPr>
        <w:t>General</w:t>
      </w:r>
      <w:bookmarkEnd w:id="738"/>
      <w:bookmarkEnd w:id="739"/>
      <w:bookmarkEnd w:id="740"/>
      <w:bookmarkEnd w:id="741"/>
      <w:bookmarkEnd w:id="742"/>
      <w:bookmarkEnd w:id="743"/>
      <w:bookmarkEnd w:id="744"/>
      <w:bookmarkEnd w:id="745"/>
    </w:p>
    <w:p w14:paraId="26516902"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1C364B45" w14:textId="77777777" w:rsidR="00B02215" w:rsidRPr="00630AB6" w:rsidRDefault="00B02215" w:rsidP="00B02215">
      <w:pPr>
        <w:pStyle w:val="Heading3"/>
      </w:pPr>
      <w:bookmarkStart w:id="746" w:name="_Toc20142353"/>
      <w:bookmarkStart w:id="747" w:name="_Toc34217299"/>
      <w:bookmarkStart w:id="748" w:name="_Toc34217451"/>
      <w:bookmarkStart w:id="749" w:name="_Toc39051814"/>
      <w:bookmarkStart w:id="750" w:name="_Toc43210386"/>
      <w:bookmarkStart w:id="751" w:name="_Toc49853292"/>
      <w:bookmarkStart w:id="752" w:name="_Toc56530082"/>
      <w:bookmarkStart w:id="753" w:name="_Toc74990056"/>
      <w:r w:rsidRPr="00630AB6">
        <w:lastRenderedPageBreak/>
        <w:t>6.2.3</w:t>
      </w:r>
      <w:r w:rsidRPr="00630AB6">
        <w:tab/>
        <w:t>Resources</w:t>
      </w:r>
      <w:bookmarkEnd w:id="746"/>
      <w:bookmarkEnd w:id="747"/>
      <w:bookmarkEnd w:id="748"/>
      <w:bookmarkEnd w:id="749"/>
      <w:bookmarkEnd w:id="750"/>
      <w:bookmarkEnd w:id="751"/>
      <w:bookmarkEnd w:id="752"/>
      <w:bookmarkEnd w:id="753"/>
    </w:p>
    <w:p w14:paraId="69F24BDD" w14:textId="77777777" w:rsidR="00B02215" w:rsidRPr="00630AB6" w:rsidRDefault="00B02215" w:rsidP="00B02215">
      <w:pPr>
        <w:pStyle w:val="Heading4"/>
      </w:pPr>
      <w:bookmarkStart w:id="754" w:name="_Toc20142354"/>
      <w:bookmarkStart w:id="755" w:name="_Toc34217300"/>
      <w:bookmarkStart w:id="756" w:name="_Toc34217452"/>
      <w:bookmarkStart w:id="757" w:name="_Toc39051815"/>
      <w:bookmarkStart w:id="758" w:name="_Toc43210387"/>
      <w:bookmarkStart w:id="759" w:name="_Toc49853293"/>
      <w:bookmarkStart w:id="760" w:name="_Toc56530083"/>
      <w:bookmarkStart w:id="761" w:name="_Toc74990057"/>
      <w:r w:rsidRPr="00630AB6">
        <w:t>6.2.3.1</w:t>
      </w:r>
      <w:r w:rsidRPr="00630AB6">
        <w:tab/>
        <w:t>Overview</w:t>
      </w:r>
      <w:bookmarkEnd w:id="754"/>
      <w:bookmarkEnd w:id="755"/>
      <w:bookmarkEnd w:id="756"/>
      <w:bookmarkEnd w:id="757"/>
      <w:bookmarkEnd w:id="758"/>
      <w:bookmarkEnd w:id="759"/>
      <w:bookmarkEnd w:id="760"/>
      <w:bookmarkEnd w:id="761"/>
    </w:p>
    <w:p w14:paraId="0F55472A" w14:textId="77777777" w:rsidR="00B02215" w:rsidRDefault="00B02215" w:rsidP="00B02215">
      <w:pPr>
        <w:pStyle w:val="TH"/>
      </w:pPr>
    </w:p>
    <w:p w14:paraId="5597BC9F" w14:textId="77777777" w:rsidR="00B02215" w:rsidRDefault="00B02215" w:rsidP="00B02215">
      <w:pPr>
        <w:pStyle w:val="TH"/>
      </w:pPr>
    </w:p>
    <w:p w14:paraId="392BF99A" w14:textId="77777777" w:rsidR="00B02215" w:rsidRDefault="00B02215" w:rsidP="00B02215">
      <w:pPr>
        <w:pStyle w:val="TH"/>
      </w:pPr>
    </w:p>
    <w:p w14:paraId="67135A9D" w14:textId="77777777" w:rsidR="00B02215" w:rsidRPr="00630AB6" w:rsidRDefault="00B02215" w:rsidP="00B02215">
      <w:pPr>
        <w:pStyle w:val="TH"/>
      </w:pPr>
      <w:r w:rsidRPr="00630AB6">
        <w:object w:dxaOrig="8790" w:dyaOrig="5191" w14:anchorId="23285F00">
          <v:shape id="_x0000_i1037" type="#_x0000_t75" style="width:348.9pt;height:204.9pt" o:ole="">
            <v:imagedata r:id="rId36" o:title=""/>
          </v:shape>
          <o:OLEObject Type="Embed" ProgID="Visio.Drawing.15" ShapeID="_x0000_i1037" DrawAspect="Content" ObjectID="_1685602822" r:id="rId37"/>
        </w:object>
      </w:r>
    </w:p>
    <w:p w14:paraId="6C8838C9" w14:textId="77777777" w:rsidR="00B02215" w:rsidRPr="000D12E5" w:rsidRDefault="00B02215" w:rsidP="00B02215">
      <w:pPr>
        <w:pStyle w:val="TF"/>
      </w:pPr>
      <w:r w:rsidRPr="000D12E5">
        <w:t>Figure 6.2.3.1-1: Resource URI structure of the Nnssf_NSSAIAvailability API</w:t>
      </w:r>
    </w:p>
    <w:p w14:paraId="40F76B9C" w14:textId="77777777" w:rsidR="00B02215" w:rsidRPr="00630AB6" w:rsidRDefault="00B02215" w:rsidP="00B02215">
      <w:r w:rsidRPr="00630AB6">
        <w:t>Table 6.2.3.1-1 provides an overview of the resources and applicable HTTP methods.</w:t>
      </w:r>
    </w:p>
    <w:p w14:paraId="6EE80B6C"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72814546"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B2093"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D886F"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7ECC8"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3820F" w14:textId="77777777" w:rsidR="00B02215" w:rsidRPr="00E30083" w:rsidRDefault="00B02215" w:rsidP="002A65CD">
            <w:pPr>
              <w:pStyle w:val="TAH"/>
            </w:pPr>
            <w:r w:rsidRPr="00E30083">
              <w:t>Description</w:t>
            </w:r>
          </w:p>
        </w:tc>
      </w:tr>
      <w:tr w:rsidR="00B02215" w:rsidRPr="00E30083" w14:paraId="5F25D936" w14:textId="77777777" w:rsidTr="002A65CD">
        <w:trPr>
          <w:jc w:val="center"/>
        </w:trPr>
        <w:tc>
          <w:tcPr>
            <w:tcW w:w="1225" w:type="pct"/>
            <w:tcBorders>
              <w:top w:val="single" w:sz="4" w:space="0" w:color="auto"/>
              <w:left w:val="single" w:sz="4" w:space="0" w:color="auto"/>
              <w:right w:val="single" w:sz="4" w:space="0" w:color="auto"/>
            </w:tcBorders>
          </w:tcPr>
          <w:p w14:paraId="644B87BD"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40A33A7F"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107F600"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39752C00" w14:textId="77777777" w:rsidR="00B02215" w:rsidRPr="00E30083" w:rsidRDefault="00B02215" w:rsidP="002A65CD">
            <w:pPr>
              <w:pStyle w:val="TAL"/>
            </w:pPr>
            <w:r w:rsidRPr="00E30083">
              <w:t>Discover the communication options supported by the NSSF for this resource.</w:t>
            </w:r>
          </w:p>
        </w:tc>
      </w:tr>
      <w:tr w:rsidR="00B02215" w:rsidRPr="00E30083" w14:paraId="658893D6" w14:textId="77777777" w:rsidTr="002A65CD">
        <w:trPr>
          <w:trHeight w:val="710"/>
          <w:jc w:val="center"/>
        </w:trPr>
        <w:tc>
          <w:tcPr>
            <w:tcW w:w="0" w:type="auto"/>
            <w:vMerge w:val="restart"/>
            <w:tcBorders>
              <w:left w:val="single" w:sz="4" w:space="0" w:color="auto"/>
              <w:right w:val="single" w:sz="4" w:space="0" w:color="auto"/>
            </w:tcBorders>
          </w:tcPr>
          <w:p w14:paraId="4A0AC4F5"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1A32CAC4"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299979ED"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7FE73FD4"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607291AA" w14:textId="77777777" w:rsidTr="002A65CD">
        <w:trPr>
          <w:trHeight w:val="710"/>
          <w:jc w:val="center"/>
        </w:trPr>
        <w:tc>
          <w:tcPr>
            <w:tcW w:w="0" w:type="auto"/>
            <w:vMerge/>
            <w:tcBorders>
              <w:left w:val="single" w:sz="4" w:space="0" w:color="auto"/>
              <w:right w:val="single" w:sz="4" w:space="0" w:color="auto"/>
            </w:tcBorders>
            <w:vAlign w:val="center"/>
          </w:tcPr>
          <w:p w14:paraId="439C614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614C567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89D776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5BFBA840"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1FEAAC9D" w14:textId="77777777" w:rsidTr="002A65CD">
        <w:trPr>
          <w:trHeight w:val="710"/>
          <w:jc w:val="center"/>
        </w:trPr>
        <w:tc>
          <w:tcPr>
            <w:tcW w:w="0" w:type="auto"/>
            <w:vMerge/>
            <w:tcBorders>
              <w:left w:val="single" w:sz="4" w:space="0" w:color="auto"/>
              <w:right w:val="single" w:sz="4" w:space="0" w:color="auto"/>
            </w:tcBorders>
            <w:vAlign w:val="center"/>
          </w:tcPr>
          <w:p w14:paraId="264B0E9C"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87C4712"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2BF538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40F55C82"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24FCB428" w14:textId="77777777" w:rsidTr="002A65CD">
        <w:trPr>
          <w:jc w:val="center"/>
        </w:trPr>
        <w:tc>
          <w:tcPr>
            <w:tcW w:w="0" w:type="auto"/>
            <w:tcBorders>
              <w:left w:val="single" w:sz="4" w:space="0" w:color="auto"/>
              <w:right w:val="single" w:sz="4" w:space="0" w:color="auto"/>
            </w:tcBorders>
            <w:vAlign w:val="center"/>
          </w:tcPr>
          <w:p w14:paraId="08ECBE28"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D47C411"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539C194"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53C418EA"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3F9A734A" w14:textId="77777777" w:rsidTr="002A65CD">
        <w:trPr>
          <w:jc w:val="center"/>
        </w:trPr>
        <w:tc>
          <w:tcPr>
            <w:tcW w:w="0" w:type="auto"/>
            <w:vMerge w:val="restart"/>
            <w:tcBorders>
              <w:left w:val="single" w:sz="4" w:space="0" w:color="auto"/>
              <w:right w:val="single" w:sz="4" w:space="0" w:color="auto"/>
            </w:tcBorders>
            <w:vAlign w:val="center"/>
          </w:tcPr>
          <w:p w14:paraId="0D9832A2"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22DB2AFF"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4D0D50AD"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12DCE719"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06036143" w14:textId="77777777" w:rsidTr="002A65CD">
        <w:trPr>
          <w:jc w:val="center"/>
        </w:trPr>
        <w:tc>
          <w:tcPr>
            <w:tcW w:w="0" w:type="auto"/>
            <w:vMerge/>
            <w:tcBorders>
              <w:left w:val="single" w:sz="4" w:space="0" w:color="auto"/>
              <w:right w:val="single" w:sz="4" w:space="0" w:color="auto"/>
            </w:tcBorders>
            <w:vAlign w:val="center"/>
          </w:tcPr>
          <w:p w14:paraId="2345A31E"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18F8972"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3A98A232"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0C933275"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4AB70801" w14:textId="77777777" w:rsidR="00B02215" w:rsidRPr="00630AB6" w:rsidRDefault="00B02215" w:rsidP="00B02215"/>
    <w:p w14:paraId="6ABADED6" w14:textId="77777777" w:rsidR="00B02215" w:rsidRPr="00630AB6" w:rsidRDefault="00B02215" w:rsidP="00B02215">
      <w:pPr>
        <w:pStyle w:val="Heading4"/>
      </w:pPr>
      <w:bookmarkStart w:id="762" w:name="_Toc20142355"/>
      <w:bookmarkStart w:id="763" w:name="_Toc34217301"/>
      <w:bookmarkStart w:id="764" w:name="_Toc34217453"/>
      <w:bookmarkStart w:id="765" w:name="_Toc39051816"/>
      <w:bookmarkStart w:id="766" w:name="_Toc43210388"/>
      <w:bookmarkStart w:id="767" w:name="_Toc49853294"/>
      <w:bookmarkStart w:id="768" w:name="_Toc56530084"/>
      <w:bookmarkStart w:id="769" w:name="_Toc74990058"/>
      <w:r w:rsidRPr="00630AB6">
        <w:lastRenderedPageBreak/>
        <w:t>6.2.3.2</w:t>
      </w:r>
      <w:r w:rsidRPr="00630AB6">
        <w:tab/>
        <w:t xml:space="preserve">Resource: NSSAI Availability </w:t>
      </w:r>
      <w:r w:rsidRPr="00E517E8">
        <w:rPr>
          <w:lang w:val="fr-FR"/>
        </w:rPr>
        <w:t>Doc</w:t>
      </w:r>
      <w:r>
        <w:rPr>
          <w:lang w:val="fr-FR"/>
        </w:rPr>
        <w:t>ument</w:t>
      </w:r>
      <w:bookmarkEnd w:id="762"/>
      <w:bookmarkEnd w:id="763"/>
      <w:bookmarkEnd w:id="764"/>
      <w:bookmarkEnd w:id="765"/>
      <w:bookmarkEnd w:id="766"/>
      <w:bookmarkEnd w:id="767"/>
      <w:bookmarkEnd w:id="768"/>
      <w:bookmarkEnd w:id="769"/>
    </w:p>
    <w:p w14:paraId="1E0394BB" w14:textId="77777777" w:rsidR="00B02215" w:rsidRPr="00630AB6" w:rsidRDefault="00B02215" w:rsidP="00B02215">
      <w:pPr>
        <w:pStyle w:val="Heading5"/>
      </w:pPr>
      <w:bookmarkStart w:id="770" w:name="_Toc20142356"/>
      <w:bookmarkStart w:id="771" w:name="_Toc34217302"/>
      <w:bookmarkStart w:id="772" w:name="_Toc34217454"/>
      <w:bookmarkStart w:id="773" w:name="_Toc39051817"/>
      <w:bookmarkStart w:id="774" w:name="_Toc43210389"/>
      <w:bookmarkStart w:id="775" w:name="_Toc49853295"/>
      <w:bookmarkStart w:id="776" w:name="_Toc56530085"/>
      <w:bookmarkStart w:id="777" w:name="_Toc74990059"/>
      <w:r w:rsidRPr="00630AB6">
        <w:t>6.2.3.2.1</w:t>
      </w:r>
      <w:r w:rsidRPr="00630AB6">
        <w:tab/>
        <w:t>Description</w:t>
      </w:r>
      <w:bookmarkEnd w:id="770"/>
      <w:bookmarkEnd w:id="771"/>
      <w:bookmarkEnd w:id="772"/>
      <w:bookmarkEnd w:id="773"/>
      <w:bookmarkEnd w:id="774"/>
      <w:bookmarkEnd w:id="775"/>
      <w:bookmarkEnd w:id="776"/>
      <w:bookmarkEnd w:id="777"/>
    </w:p>
    <w:p w14:paraId="0A6D8D5F" w14:textId="77777777" w:rsidR="00B02215" w:rsidRPr="00630AB6" w:rsidRDefault="00B02215" w:rsidP="00B02215">
      <w:r w:rsidRPr="00630AB6">
        <w:t xml:space="preserve">This resource represents a </w:t>
      </w:r>
      <w:r>
        <w:t>single</w:t>
      </w:r>
      <w:r w:rsidRPr="00630AB6">
        <w:t xml:space="preserve">  NSSAI Availability resource.</w:t>
      </w:r>
    </w:p>
    <w:p w14:paraId="27D53B46"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3A4FA407" w14:textId="77777777" w:rsidR="00B02215" w:rsidRPr="00630AB6" w:rsidRDefault="00B02215" w:rsidP="00B02215">
      <w:pPr>
        <w:pStyle w:val="Heading5"/>
      </w:pPr>
      <w:bookmarkStart w:id="778" w:name="_Toc20142357"/>
      <w:bookmarkStart w:id="779" w:name="_Toc34217303"/>
      <w:bookmarkStart w:id="780" w:name="_Toc34217455"/>
      <w:bookmarkStart w:id="781" w:name="_Toc39051818"/>
      <w:bookmarkStart w:id="782" w:name="_Toc43210390"/>
      <w:bookmarkStart w:id="783" w:name="_Toc49853296"/>
      <w:bookmarkStart w:id="784" w:name="_Toc56530086"/>
      <w:bookmarkStart w:id="785" w:name="_Toc74990060"/>
      <w:r w:rsidRPr="00630AB6">
        <w:t>6.2.3.2.2</w:t>
      </w:r>
      <w:r w:rsidRPr="00630AB6">
        <w:tab/>
        <w:t>Resource Definition</w:t>
      </w:r>
      <w:bookmarkEnd w:id="778"/>
      <w:bookmarkEnd w:id="779"/>
      <w:bookmarkEnd w:id="780"/>
      <w:bookmarkEnd w:id="781"/>
      <w:bookmarkEnd w:id="782"/>
      <w:bookmarkEnd w:id="783"/>
      <w:bookmarkEnd w:id="784"/>
      <w:bookmarkEnd w:id="785"/>
    </w:p>
    <w:p w14:paraId="1C5471D8" w14:textId="77777777"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14:paraId="6EA02204" w14:textId="77777777"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14:paraId="1045D649"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747B5A7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3A7879"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782C9E8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C9D849" w14:textId="77777777" w:rsidR="005106A3" w:rsidRPr="00E30083" w:rsidRDefault="005106A3" w:rsidP="002A65CD">
            <w:pPr>
              <w:pStyle w:val="TAH"/>
            </w:pPr>
            <w:r w:rsidRPr="00E30083">
              <w:t>Definition</w:t>
            </w:r>
          </w:p>
        </w:tc>
      </w:tr>
      <w:tr w:rsidR="005106A3" w:rsidRPr="00E30083" w14:paraId="407764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B4B2B74"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4DCEC3E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03E48B1" w14:textId="77777777" w:rsidR="005106A3" w:rsidRPr="00E30083" w:rsidRDefault="005106A3" w:rsidP="005106A3">
            <w:pPr>
              <w:pStyle w:val="TAL"/>
            </w:pPr>
            <w:r w:rsidRPr="00E30083">
              <w:rPr>
                <w:rFonts w:hint="eastAsia"/>
                <w:lang w:eastAsia="zh-CN"/>
              </w:rPr>
              <w:t>See clause 6.2.1</w:t>
            </w:r>
          </w:p>
        </w:tc>
      </w:tr>
      <w:tr w:rsidR="005106A3" w:rsidRPr="00E30083" w14:paraId="0A622B3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F5C1C0D"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4BACF4F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53E8431"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689B26C3"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31F8CAD"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1C64CA8D"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61BB46E2"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32AFECD" w14:textId="77777777" w:rsidR="00B02215" w:rsidRPr="00630AB6" w:rsidRDefault="00B02215" w:rsidP="00B02215"/>
    <w:p w14:paraId="437DD0E5" w14:textId="77777777" w:rsidR="00B02215" w:rsidRPr="00630AB6" w:rsidRDefault="00B02215" w:rsidP="00B02215">
      <w:pPr>
        <w:pStyle w:val="Heading5"/>
      </w:pPr>
      <w:bookmarkStart w:id="786" w:name="_Toc20142358"/>
      <w:bookmarkStart w:id="787" w:name="_Toc34217304"/>
      <w:bookmarkStart w:id="788" w:name="_Toc34217456"/>
      <w:bookmarkStart w:id="789" w:name="_Toc39051819"/>
      <w:bookmarkStart w:id="790" w:name="_Toc43210391"/>
      <w:bookmarkStart w:id="791" w:name="_Toc49853297"/>
      <w:bookmarkStart w:id="792" w:name="_Toc56530087"/>
      <w:bookmarkStart w:id="793" w:name="_Toc74990061"/>
      <w:r w:rsidRPr="00630AB6">
        <w:t>6.2.3.2.3</w:t>
      </w:r>
      <w:r w:rsidRPr="00630AB6">
        <w:tab/>
        <w:t>Resource Standard Methods</w:t>
      </w:r>
      <w:bookmarkEnd w:id="786"/>
      <w:bookmarkEnd w:id="787"/>
      <w:bookmarkEnd w:id="788"/>
      <w:bookmarkEnd w:id="789"/>
      <w:bookmarkEnd w:id="790"/>
      <w:bookmarkEnd w:id="791"/>
      <w:bookmarkEnd w:id="792"/>
      <w:bookmarkEnd w:id="793"/>
    </w:p>
    <w:p w14:paraId="4CC3B38A" w14:textId="77777777" w:rsidR="00B02215" w:rsidRPr="00630AB6" w:rsidRDefault="00B02215" w:rsidP="00B02215">
      <w:pPr>
        <w:pStyle w:val="Heading6"/>
      </w:pPr>
      <w:bookmarkStart w:id="794" w:name="_Toc20142359"/>
      <w:bookmarkStart w:id="795" w:name="_Toc34217305"/>
      <w:bookmarkStart w:id="796" w:name="_Toc34217457"/>
      <w:bookmarkStart w:id="797" w:name="_Toc39051820"/>
      <w:bookmarkStart w:id="798" w:name="_Toc43210392"/>
      <w:bookmarkStart w:id="799" w:name="_Toc49853298"/>
      <w:bookmarkStart w:id="800" w:name="_Toc56530088"/>
      <w:bookmarkStart w:id="801" w:name="_Toc74990062"/>
      <w:r w:rsidRPr="00630AB6">
        <w:t>6.2.3.2.3.1</w:t>
      </w:r>
      <w:r w:rsidRPr="00630AB6">
        <w:tab/>
        <w:t>PUT</w:t>
      </w:r>
      <w:bookmarkEnd w:id="794"/>
      <w:bookmarkEnd w:id="795"/>
      <w:bookmarkEnd w:id="796"/>
      <w:bookmarkEnd w:id="797"/>
      <w:bookmarkEnd w:id="798"/>
      <w:bookmarkEnd w:id="799"/>
      <w:bookmarkEnd w:id="800"/>
      <w:bookmarkEnd w:id="801"/>
    </w:p>
    <w:p w14:paraId="0ACB8084"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3C0DF117"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4DCDAA4"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DE6CE7A"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8C1755"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67D8D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F69C74" w14:textId="77777777" w:rsidR="00B02215" w:rsidRPr="00E30083" w:rsidRDefault="00B02215" w:rsidP="002A65CD">
            <w:pPr>
              <w:pStyle w:val="TAH"/>
            </w:pPr>
            <w:r w:rsidRPr="00E30083">
              <w:t>Description</w:t>
            </w:r>
          </w:p>
        </w:tc>
      </w:tr>
      <w:tr w:rsidR="00B02215" w:rsidRPr="00E30083" w14:paraId="58C046C5"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7BCB0E0"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CDA5F68"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08B1769"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30DF015"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14:paraId="6367D80B" w14:textId="77777777" w:rsidR="00B02215" w:rsidRPr="00630AB6" w:rsidRDefault="00B02215" w:rsidP="00B02215"/>
    <w:p w14:paraId="21D80E17"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993D8D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15800"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B9FB6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EF4F26"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BC5ABE" w14:textId="77777777" w:rsidR="00B02215" w:rsidRPr="00E30083" w:rsidRDefault="00B02215" w:rsidP="002A65CD">
            <w:pPr>
              <w:pStyle w:val="TAH"/>
            </w:pPr>
            <w:r w:rsidRPr="00E30083">
              <w:t>Response</w:t>
            </w:r>
          </w:p>
          <w:p w14:paraId="70F2011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21AA6D" w14:textId="77777777" w:rsidR="00B02215" w:rsidRPr="00E30083" w:rsidRDefault="00B02215" w:rsidP="002A65CD">
            <w:pPr>
              <w:pStyle w:val="TAH"/>
            </w:pPr>
            <w:r w:rsidRPr="00E30083">
              <w:t>Description</w:t>
            </w:r>
          </w:p>
        </w:tc>
      </w:tr>
      <w:tr w:rsidR="00B02215" w:rsidRPr="00E30083" w14:paraId="04C846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351C7"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2C9521AD"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039B047"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2C8A1A"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BB0074"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5C0D4977" w14:textId="77777777"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14:paraId="6F22E44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4B4824"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D1B4DE4"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88023D"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CAB2E8"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3E3277"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131E520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9D85D0" w14:textId="6543521B"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E23519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BFE875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E9BF5BF"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008328" w14:textId="62B1BBDC"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02F56B5" w14:textId="63B45A2A" w:rsidR="00CE4B70" w:rsidRDefault="00CE4B70" w:rsidP="0039554D">
            <w:pPr>
              <w:pStyle w:val="TAL"/>
              <w:rPr>
                <w:b/>
                <w:lang w:eastAsia="zh-CN"/>
              </w:rPr>
            </w:pPr>
            <w:r>
              <w:t>(NOTE 2)</w:t>
            </w:r>
          </w:p>
        </w:tc>
      </w:tr>
      <w:tr w:rsidR="00793B51" w:rsidRPr="00E30083" w14:paraId="5086EC9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3E463E" w14:textId="5780CFE5"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9196EA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B5A92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26D30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F3E5C9" w14:textId="03B47064"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77B4EB2" w14:textId="5FC31268" w:rsidR="00CE4B70" w:rsidRDefault="00CE4B70" w:rsidP="00793B51">
            <w:pPr>
              <w:pStyle w:val="TAL"/>
              <w:rPr>
                <w:b/>
                <w:lang w:eastAsia="zh-CN"/>
              </w:rPr>
            </w:pPr>
            <w:r>
              <w:t>(NOTE 2)</w:t>
            </w:r>
          </w:p>
        </w:tc>
      </w:tr>
      <w:tr w:rsidR="00793B51" w:rsidRPr="00E30083" w14:paraId="510EF16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016E1"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46EA9965"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10B817F"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73BBC2"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F6B40D"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666647DD" w14:textId="77777777" w:rsidR="00793B51" w:rsidRPr="00A52A49" w:rsidRDefault="00793B51" w:rsidP="00793B51">
            <w:pPr>
              <w:pStyle w:val="TAL"/>
            </w:pPr>
            <w:r w:rsidRPr="00A52A49">
              <w:t>-</w:t>
            </w:r>
            <w:r w:rsidRPr="00A52A49">
              <w:tab/>
              <w:t>SNSSAI_NOT_SUPPORTED, if the S-NSSAI provided is not supported in the PLMN.</w:t>
            </w:r>
          </w:p>
          <w:p w14:paraId="7CDFCDE9"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30EB61AD" w14:textId="77777777"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14:paraId="258A74B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316CF4" w14:textId="77777777" w:rsidR="00793B51" w:rsidRDefault="00793B51" w:rsidP="00793B51">
            <w:pPr>
              <w:pStyle w:val="TAN"/>
            </w:pPr>
            <w:r w:rsidRPr="00A52A49">
              <w:t>NOTE</w:t>
            </w:r>
            <w:r w:rsidR="00CE4B70">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454FE82A" w14:textId="632DA428" w:rsidR="00CE4B70" w:rsidRPr="00E30083" w:rsidDel="00780322"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BAD5C90" w14:textId="77777777" w:rsidR="00B02215" w:rsidRDefault="00B02215" w:rsidP="00B02215"/>
    <w:p w14:paraId="54C4DB59"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FDB08AC"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FD9C6"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23EB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DF99C"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3D8F70"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4BD9E" w14:textId="77777777" w:rsidR="009E4D86" w:rsidRPr="00E30083" w:rsidRDefault="009E4D86" w:rsidP="00716112">
            <w:pPr>
              <w:pStyle w:val="TAH"/>
            </w:pPr>
            <w:r w:rsidRPr="00E30083">
              <w:t>Description</w:t>
            </w:r>
          </w:p>
        </w:tc>
      </w:tr>
      <w:tr w:rsidR="009E4D86" w:rsidRPr="00E30083" w14:paraId="1D92AB64"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8AA1F"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48D30FA6"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40C297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419FDC7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D90B49" w14:textId="77777777" w:rsidR="009E4D86" w:rsidRPr="00E30083" w:rsidRDefault="009E4D86" w:rsidP="009E4D86">
            <w:pPr>
              <w:pStyle w:val="TAL"/>
            </w:pPr>
            <w:r w:rsidRPr="00E30083">
              <w:t>Content-Encoding, described in IETF RFC 7231 [18]</w:t>
            </w:r>
          </w:p>
        </w:tc>
      </w:tr>
    </w:tbl>
    <w:p w14:paraId="1EC5D3D4" w14:textId="77777777" w:rsidR="009E4D86" w:rsidRDefault="009E4D86" w:rsidP="009E4D86"/>
    <w:p w14:paraId="265C1DD8"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51A2CC1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1B94B"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5E3335"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DF649A"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233498"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5A474" w14:textId="77777777" w:rsidR="009E4D86" w:rsidRPr="00E30083" w:rsidRDefault="009E4D86" w:rsidP="00716112">
            <w:pPr>
              <w:pStyle w:val="TAH"/>
            </w:pPr>
            <w:r w:rsidRPr="00E30083">
              <w:t>Description</w:t>
            </w:r>
          </w:p>
        </w:tc>
      </w:tr>
      <w:tr w:rsidR="009E4D86" w:rsidRPr="00E30083" w14:paraId="0231900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C2894"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F2DA5A2"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25381909"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7425384C"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DA721" w14:textId="77777777" w:rsidR="009E4D86" w:rsidRPr="00E30083" w:rsidRDefault="009E4D86" w:rsidP="009E4D86">
            <w:pPr>
              <w:pStyle w:val="TAL"/>
              <w:outlineLvl w:val="0"/>
            </w:pPr>
            <w:r w:rsidRPr="00E30083">
              <w:t>Accept-Encoding, described in IETF RFC 7694 [19]</w:t>
            </w:r>
          </w:p>
        </w:tc>
      </w:tr>
    </w:tbl>
    <w:p w14:paraId="426E493C" w14:textId="77777777" w:rsidR="009E4D86" w:rsidRDefault="009E4D86" w:rsidP="00B02215"/>
    <w:p w14:paraId="1BFC5898"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3AD381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F88E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2C20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7445"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1845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F953E" w14:textId="77777777" w:rsidR="00793B51" w:rsidRPr="00D67AB2" w:rsidRDefault="00793B51" w:rsidP="00AA491A">
            <w:pPr>
              <w:pStyle w:val="TAH"/>
            </w:pPr>
            <w:r w:rsidRPr="00D67AB2">
              <w:t>Description</w:t>
            </w:r>
          </w:p>
        </w:tc>
      </w:tr>
      <w:tr w:rsidR="00793B51" w:rsidRPr="00D67AB2" w14:paraId="2C1282FD"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4E0959"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C9753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3CA8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25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717E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473735AA" w14:textId="290D7E92"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5D076E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801A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A3F9B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AF0AF0"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437AE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E77A3" w14:textId="77777777" w:rsidR="00793B51" w:rsidRPr="00D70312" w:rsidRDefault="00793B51" w:rsidP="00AA491A">
            <w:pPr>
              <w:pStyle w:val="TAL"/>
            </w:pPr>
            <w:r w:rsidRPr="00525507">
              <w:t>Identifier of the target NF (service) instance ID towards which the request is redirected</w:t>
            </w:r>
          </w:p>
        </w:tc>
      </w:tr>
    </w:tbl>
    <w:p w14:paraId="196DD808" w14:textId="77777777" w:rsidR="00793B51" w:rsidRDefault="00793B51" w:rsidP="00793B51"/>
    <w:p w14:paraId="26055E29"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EB49F6D"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A07AA"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4C426"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E5B2E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0D449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0D8503" w14:textId="77777777" w:rsidR="00793B51" w:rsidRPr="00D67AB2" w:rsidRDefault="00793B51" w:rsidP="00AA491A">
            <w:pPr>
              <w:pStyle w:val="TAH"/>
            </w:pPr>
            <w:r w:rsidRPr="00D67AB2">
              <w:t>Description</w:t>
            </w:r>
          </w:p>
        </w:tc>
      </w:tr>
      <w:tr w:rsidR="00793B51" w:rsidRPr="00D67AB2" w14:paraId="1B4E8651"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5028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4F88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3C450C"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31A72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BD659C"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2E6CCDF" w14:textId="4DEFB87C"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B5B2DA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39C48"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0F3B3E"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07F2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FA0B6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933B6A" w14:textId="77777777" w:rsidR="00793B51" w:rsidRPr="00D70312" w:rsidRDefault="00793B51" w:rsidP="00AA491A">
            <w:pPr>
              <w:pStyle w:val="TAL"/>
            </w:pPr>
            <w:r w:rsidRPr="00525507">
              <w:t>Identifier of the target NF (service) instance ID towards which the request is redirected</w:t>
            </w:r>
          </w:p>
        </w:tc>
      </w:tr>
    </w:tbl>
    <w:p w14:paraId="33F3E2FF" w14:textId="77777777" w:rsidR="00793B51" w:rsidRPr="00793B51" w:rsidRDefault="00793B51" w:rsidP="00B02215"/>
    <w:p w14:paraId="2E581D5D" w14:textId="77777777" w:rsidR="00B02215" w:rsidRPr="00630AB6" w:rsidRDefault="00B02215" w:rsidP="00B02215">
      <w:pPr>
        <w:pStyle w:val="Heading6"/>
      </w:pPr>
      <w:bookmarkStart w:id="802" w:name="_Toc20142360"/>
      <w:bookmarkStart w:id="803" w:name="_Toc34217306"/>
      <w:bookmarkStart w:id="804" w:name="_Toc34217458"/>
      <w:bookmarkStart w:id="805" w:name="_Toc39051821"/>
      <w:bookmarkStart w:id="806" w:name="_Toc43210393"/>
      <w:bookmarkStart w:id="807" w:name="_Toc49853299"/>
      <w:bookmarkStart w:id="808" w:name="_Toc56530089"/>
      <w:bookmarkStart w:id="809" w:name="_Toc74990063"/>
      <w:r w:rsidRPr="00630AB6">
        <w:t>6.2.3.2.3.2</w:t>
      </w:r>
      <w:r w:rsidRPr="00630AB6">
        <w:tab/>
        <w:t>PATCH</w:t>
      </w:r>
      <w:bookmarkEnd w:id="802"/>
      <w:bookmarkEnd w:id="803"/>
      <w:bookmarkEnd w:id="804"/>
      <w:bookmarkEnd w:id="805"/>
      <w:bookmarkEnd w:id="806"/>
      <w:bookmarkEnd w:id="807"/>
      <w:bookmarkEnd w:id="808"/>
      <w:bookmarkEnd w:id="809"/>
    </w:p>
    <w:p w14:paraId="056B52A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14D95CD"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2CA0805"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88C8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2D8B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12ED3"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CDE2F50" w14:textId="77777777" w:rsidR="00B02215" w:rsidRPr="00E30083" w:rsidRDefault="00B02215" w:rsidP="002A65CD">
            <w:pPr>
              <w:pStyle w:val="TAH"/>
            </w:pPr>
            <w:r w:rsidRPr="00E30083">
              <w:t>Description</w:t>
            </w:r>
          </w:p>
        </w:tc>
      </w:tr>
      <w:tr w:rsidR="00B02215" w:rsidRPr="00E30083" w14:paraId="46935BD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BA2A0AD"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8FAE63D"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0C5F8064"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6CD21B8" w14:textId="3C486AE5" w:rsidR="00B02215" w:rsidRPr="00E30083" w:rsidRDefault="00B02215" w:rsidP="002A65CD">
            <w:pPr>
              <w:pStyle w:val="TF"/>
              <w:jc w:val="left"/>
              <w:rPr>
                <w:b w:val="0"/>
                <w:sz w:val="18"/>
              </w:rPr>
            </w:pPr>
            <w:r w:rsidRPr="00E30083">
              <w:rPr>
                <w:b w:val="0"/>
                <w:sz w:val="18"/>
              </w:rPr>
              <w:t xml:space="preserve">This IE contains the information regarding the JSON patch instructions for updating the </w:t>
            </w:r>
            <w:r w:rsidR="008675A7" w:rsidRPr="00112F53">
              <w:rPr>
                <w:b w:val="0"/>
                <w:sz w:val="18"/>
              </w:rPr>
              <w:t>supportedSnssai</w:t>
            </w:r>
            <w:r w:rsidR="008675A7">
              <w:rPr>
                <w:b w:val="0"/>
                <w:sz w:val="18"/>
              </w:rPr>
              <w:t xml:space="preserve">(s) in </w:t>
            </w:r>
            <w:r w:rsidRPr="00E30083">
              <w:rPr>
                <w:b w:val="0"/>
                <w:sz w:val="18"/>
              </w:rPr>
              <w:t>NssaiAvailability</w:t>
            </w:r>
            <w:r w:rsidRPr="00E30083">
              <w:rPr>
                <w:rFonts w:hint="eastAsia"/>
                <w:b w:val="0"/>
                <w:sz w:val="18"/>
                <w:lang w:eastAsia="zh-CN"/>
              </w:rPr>
              <w:t>I</w:t>
            </w:r>
            <w:r w:rsidRPr="00E30083">
              <w:rPr>
                <w:b w:val="0"/>
                <w:sz w:val="18"/>
              </w:rPr>
              <w:t>nfo.</w:t>
            </w:r>
          </w:p>
        </w:tc>
      </w:tr>
    </w:tbl>
    <w:p w14:paraId="1E36682C" w14:textId="77777777" w:rsidR="00B02215" w:rsidRPr="00630AB6" w:rsidRDefault="00B02215" w:rsidP="00B02215"/>
    <w:p w14:paraId="28473481"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5C7132E"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60E81"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575C4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7CF653"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2ADC3" w14:textId="77777777" w:rsidR="00B02215" w:rsidRPr="00E30083" w:rsidRDefault="00B02215" w:rsidP="002A65CD">
            <w:pPr>
              <w:pStyle w:val="TAH"/>
            </w:pPr>
            <w:r w:rsidRPr="00E30083">
              <w:t>Response</w:t>
            </w:r>
          </w:p>
          <w:p w14:paraId="41D0E2F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A0D2E3" w14:textId="77777777" w:rsidR="00B02215" w:rsidRPr="00E30083" w:rsidRDefault="00B02215" w:rsidP="002A65CD">
            <w:pPr>
              <w:pStyle w:val="TAH"/>
            </w:pPr>
            <w:r w:rsidRPr="00E30083">
              <w:t>Description</w:t>
            </w:r>
          </w:p>
        </w:tc>
      </w:tr>
      <w:tr w:rsidR="00B02215" w:rsidRPr="00E30083" w14:paraId="3E72117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76E7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069622F4"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8C79BF1"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CB65A52"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B3D999"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10AFAC4F" w14:textId="77777777"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14:paraId="14988A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5CA7E"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40614B3"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854D119"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E67D27"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5C2F8A"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73B2B7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4715B" w14:textId="4139A05E"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EAD9416"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416FCA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0E6E197"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A5F712" w14:textId="5ACA136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46938BF" w14:textId="4F045ED4" w:rsidR="00CE4B70" w:rsidRDefault="00CE4B70" w:rsidP="00793B51">
            <w:pPr>
              <w:pStyle w:val="TAL"/>
              <w:rPr>
                <w:b/>
                <w:lang w:eastAsia="zh-CN"/>
              </w:rPr>
            </w:pPr>
            <w:r>
              <w:t>(NOTE 2)</w:t>
            </w:r>
          </w:p>
        </w:tc>
      </w:tr>
      <w:tr w:rsidR="00793B51" w:rsidRPr="00E30083" w14:paraId="4B3DF94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377C1A" w14:textId="155868A3"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DA0C4F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B20C0F"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8854F60"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B6DD6E" w14:textId="7BB2EA7C"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3D42EAFE" w14:textId="0359ACD1" w:rsidR="00CE4B70" w:rsidRDefault="00CE4B70" w:rsidP="00793B51">
            <w:pPr>
              <w:pStyle w:val="TAL"/>
              <w:rPr>
                <w:b/>
                <w:lang w:eastAsia="zh-CN"/>
              </w:rPr>
            </w:pPr>
            <w:r>
              <w:t>(NOTE 2)</w:t>
            </w:r>
          </w:p>
        </w:tc>
      </w:tr>
      <w:tr w:rsidR="00793B51" w:rsidRPr="00E30083" w14:paraId="0D4841E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1CF7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BD02567"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B37A3DA"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095CE51"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18D777"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3A0EA222"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5E6ECB2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5B740748" w14:textId="77777777"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14:paraId="6477CE5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41DB8"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6C4F28A"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C9951AD"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50DF46DE"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AE9794" w14:textId="77777777" w:rsidR="00793B51" w:rsidRDefault="00793B51" w:rsidP="00793B51">
            <w:pPr>
              <w:pStyle w:val="TAL"/>
            </w:pPr>
            <w:r w:rsidRPr="00481773">
              <w:t xml:space="preserve">The "cause" attribute may be used to indicate one of </w:t>
            </w:r>
            <w:r>
              <w:t>the following application error</w:t>
            </w:r>
            <w:r w:rsidRPr="00481773">
              <w:t>:</w:t>
            </w:r>
          </w:p>
          <w:p w14:paraId="64F9D5F1"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F915BD6" w14:textId="77777777"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667D000D" w14:textId="77777777" w:rsidR="00793B51" w:rsidRPr="00E30083" w:rsidRDefault="00793B51" w:rsidP="00793B51">
            <w:pPr>
              <w:pStyle w:val="TF"/>
              <w:jc w:val="left"/>
              <w:rPr>
                <w:b w:val="0"/>
                <w:sz w:val="18"/>
                <w:lang w:eastAsia="zh-CN"/>
              </w:rPr>
            </w:pPr>
          </w:p>
        </w:tc>
      </w:tr>
      <w:tr w:rsidR="00793B51" w:rsidRPr="00E30083" w14:paraId="6FF4674F"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F65ADD" w14:textId="77777777" w:rsidR="00793B51" w:rsidRDefault="00793B51" w:rsidP="00793B51">
            <w:pPr>
              <w:pStyle w:val="TAN"/>
            </w:pPr>
            <w:r w:rsidRPr="00A52A49">
              <w:t>NOTE</w:t>
            </w:r>
            <w:r w:rsidR="00CE4B70">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63347EE1" w14:textId="560897EA"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E2C3F48" w14:textId="77777777" w:rsidR="00B02215" w:rsidRDefault="00B02215" w:rsidP="00B02215"/>
    <w:p w14:paraId="5284711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B4619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45C1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D060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C9B5F"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C1762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DE27A" w14:textId="77777777" w:rsidR="00793B51" w:rsidRPr="00D67AB2" w:rsidRDefault="00793B51" w:rsidP="00AA491A">
            <w:pPr>
              <w:pStyle w:val="TAH"/>
            </w:pPr>
            <w:r w:rsidRPr="00D67AB2">
              <w:t>Description</w:t>
            </w:r>
          </w:p>
        </w:tc>
      </w:tr>
      <w:tr w:rsidR="00793B51" w:rsidRPr="00D67AB2" w14:paraId="51F2E9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D1DA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48117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40FF4"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74BCCF"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4A56"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787C41BD" w14:textId="14817E31"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91DDA8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BCE69"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5A83E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826B1E"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4149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6FBFC" w14:textId="77777777" w:rsidR="00793B51" w:rsidRPr="00D70312" w:rsidRDefault="00793B51" w:rsidP="00AA491A">
            <w:pPr>
              <w:pStyle w:val="TAL"/>
            </w:pPr>
            <w:r w:rsidRPr="00525507">
              <w:t>Identifier of the target NF (service) instance ID towards which the request is redirected</w:t>
            </w:r>
          </w:p>
        </w:tc>
      </w:tr>
    </w:tbl>
    <w:p w14:paraId="19560B32" w14:textId="77777777" w:rsidR="00793B51" w:rsidRDefault="00793B51" w:rsidP="00793B51"/>
    <w:p w14:paraId="14F84AF1"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423E4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5FC7D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3014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45F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D4B1A"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72926" w14:textId="77777777" w:rsidR="00793B51" w:rsidRPr="00D67AB2" w:rsidRDefault="00793B51" w:rsidP="00AA491A">
            <w:pPr>
              <w:pStyle w:val="TAH"/>
            </w:pPr>
            <w:r w:rsidRPr="00D67AB2">
              <w:t>Description</w:t>
            </w:r>
          </w:p>
        </w:tc>
      </w:tr>
      <w:tr w:rsidR="00793B51" w:rsidRPr="00D67AB2" w14:paraId="31F8F6D9"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C92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6DEFE7"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946D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404CE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D2D313"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20D1F6E2" w14:textId="20F86ADD"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A8B7CA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2A5E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430B7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1BED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660D52"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9CAF2" w14:textId="77777777" w:rsidR="00793B51" w:rsidRPr="00D70312" w:rsidRDefault="00793B51" w:rsidP="00AA491A">
            <w:pPr>
              <w:pStyle w:val="TAL"/>
            </w:pPr>
            <w:r w:rsidRPr="00525507">
              <w:t>Identifier of the target NF (service) instance ID towards which the request is redirected</w:t>
            </w:r>
          </w:p>
        </w:tc>
      </w:tr>
    </w:tbl>
    <w:p w14:paraId="343B0617" w14:textId="77777777" w:rsidR="00793B51" w:rsidRPr="00793B51" w:rsidRDefault="00793B51" w:rsidP="00B02215"/>
    <w:p w14:paraId="576562E4" w14:textId="77777777" w:rsidR="00B02215" w:rsidRPr="00630AB6" w:rsidRDefault="00B02215" w:rsidP="00B02215">
      <w:pPr>
        <w:pStyle w:val="Heading6"/>
      </w:pPr>
      <w:bookmarkStart w:id="810" w:name="_Toc20142361"/>
      <w:bookmarkStart w:id="811" w:name="_Toc34217307"/>
      <w:bookmarkStart w:id="812" w:name="_Toc34217459"/>
      <w:bookmarkStart w:id="813" w:name="_Toc39051822"/>
      <w:bookmarkStart w:id="814" w:name="_Toc43210394"/>
      <w:bookmarkStart w:id="815" w:name="_Toc49853300"/>
      <w:bookmarkStart w:id="816" w:name="_Toc56530090"/>
      <w:bookmarkStart w:id="817" w:name="_Toc74990064"/>
      <w:r w:rsidRPr="00630AB6">
        <w:t>6.2.3.2.3.</w:t>
      </w:r>
      <w:r w:rsidRPr="00630AB6">
        <w:rPr>
          <w:rFonts w:hint="eastAsia"/>
          <w:lang w:eastAsia="zh-CN"/>
        </w:rPr>
        <w:t>3</w:t>
      </w:r>
      <w:r w:rsidRPr="00630AB6">
        <w:tab/>
        <w:t>DELETE</w:t>
      </w:r>
      <w:bookmarkEnd w:id="810"/>
      <w:bookmarkEnd w:id="811"/>
      <w:bookmarkEnd w:id="812"/>
      <w:bookmarkEnd w:id="813"/>
      <w:bookmarkEnd w:id="814"/>
      <w:bookmarkEnd w:id="815"/>
      <w:bookmarkEnd w:id="816"/>
      <w:bookmarkEnd w:id="817"/>
    </w:p>
    <w:p w14:paraId="678FAA0E"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0D7BC424"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0ED8E6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0203F8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318BC3"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B8565"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5C92717" w14:textId="77777777" w:rsidR="00B02215" w:rsidRPr="00E30083" w:rsidRDefault="00B02215" w:rsidP="002A65CD">
            <w:pPr>
              <w:pStyle w:val="TAH"/>
            </w:pPr>
            <w:r w:rsidRPr="00E30083">
              <w:t>Description</w:t>
            </w:r>
          </w:p>
        </w:tc>
      </w:tr>
      <w:tr w:rsidR="00B02215" w:rsidRPr="00E30083" w14:paraId="452DE2A9"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47DA2D1"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2DC271C"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2D52854"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678D91C" w14:textId="77777777" w:rsidR="00B02215" w:rsidRPr="00E30083" w:rsidRDefault="00B02215" w:rsidP="002A65CD">
            <w:pPr>
              <w:pStyle w:val="TF"/>
              <w:keepNext/>
              <w:spacing w:after="0"/>
              <w:jc w:val="left"/>
              <w:rPr>
                <w:b w:val="0"/>
                <w:sz w:val="18"/>
              </w:rPr>
            </w:pPr>
          </w:p>
        </w:tc>
      </w:tr>
    </w:tbl>
    <w:p w14:paraId="0C5D3EEC" w14:textId="77777777" w:rsidR="00B02215" w:rsidRPr="00630AB6" w:rsidRDefault="00B02215" w:rsidP="00B02215"/>
    <w:p w14:paraId="704388D2"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130136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4DD1E"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03B96B"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ECF878"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04C8B7" w14:textId="77777777" w:rsidR="00B02215" w:rsidRPr="00E30083" w:rsidRDefault="00B02215" w:rsidP="002A65CD">
            <w:pPr>
              <w:pStyle w:val="TAH"/>
            </w:pPr>
            <w:r w:rsidRPr="00E30083">
              <w:t>Response</w:t>
            </w:r>
          </w:p>
          <w:p w14:paraId="25950C5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083D99" w14:textId="77777777" w:rsidR="00B02215" w:rsidRPr="00E30083" w:rsidRDefault="00B02215" w:rsidP="002A65CD">
            <w:pPr>
              <w:pStyle w:val="TAH"/>
            </w:pPr>
            <w:r w:rsidRPr="00E30083">
              <w:t>Description</w:t>
            </w:r>
          </w:p>
        </w:tc>
      </w:tr>
      <w:tr w:rsidR="00B02215" w:rsidRPr="00E30083" w14:paraId="3270A24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659482"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FFF38B0"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D2E7C46"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625615"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8D3680" w14:textId="77777777" w:rsidR="00B02215" w:rsidRPr="00E30083" w:rsidRDefault="00B02215" w:rsidP="002A65CD">
            <w:pPr>
              <w:pStyle w:val="TF"/>
              <w:jc w:val="left"/>
              <w:rPr>
                <w:b w:val="0"/>
              </w:rPr>
            </w:pPr>
          </w:p>
        </w:tc>
      </w:tr>
      <w:tr w:rsidR="00793B51" w:rsidRPr="00E30083" w14:paraId="68CC6E6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0EF043" w14:textId="19DA9CDF"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240C17"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F0885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ABAECC"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47781D" w14:textId="72C0DA5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A5DBA9A" w14:textId="2AD7AE21" w:rsidR="00CE4B70" w:rsidRPr="00E30083" w:rsidRDefault="00CE4B70" w:rsidP="00793B51">
            <w:pPr>
              <w:pStyle w:val="TAL"/>
              <w:rPr>
                <w:b/>
              </w:rPr>
            </w:pPr>
            <w:r>
              <w:t>(NOTE 2)</w:t>
            </w:r>
          </w:p>
        </w:tc>
      </w:tr>
      <w:tr w:rsidR="00793B51" w:rsidRPr="00E30083" w14:paraId="143DAF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431B3" w14:textId="6B8653AA"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E3500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783137B"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A8F5331"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3FE74E" w14:textId="1B4482FE"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773BCB" w14:textId="41996178" w:rsidR="00CE4B70" w:rsidRPr="00E30083" w:rsidRDefault="00CE4B70" w:rsidP="0039554D">
            <w:pPr>
              <w:pStyle w:val="TAL"/>
              <w:rPr>
                <w:b/>
              </w:rPr>
            </w:pPr>
            <w:r>
              <w:t>(NOTE 2)</w:t>
            </w:r>
          </w:p>
        </w:tc>
      </w:tr>
      <w:tr w:rsidR="00793B51" w:rsidRPr="00E30083" w14:paraId="208379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0F9BD"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22978BE"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09C386"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D9ED5DA"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7EF4CB" w14:textId="77777777" w:rsidR="00793B51" w:rsidRDefault="00793B51" w:rsidP="00793B51">
            <w:pPr>
              <w:pStyle w:val="TAL"/>
            </w:pPr>
            <w:r w:rsidRPr="00481773">
              <w:t xml:space="preserve">The "cause" attribute may be used to indicate one of </w:t>
            </w:r>
            <w:r>
              <w:t>the following application error</w:t>
            </w:r>
            <w:r w:rsidRPr="00481773">
              <w:t>:</w:t>
            </w:r>
          </w:p>
          <w:p w14:paraId="0E81FF78"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2C324B67" w14:textId="77777777"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14:paraId="5A9503E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E3E3DD8"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6EE176BC" w14:textId="04D74404"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1C3ADA1" w14:textId="77777777" w:rsidR="00B02215" w:rsidRDefault="00B02215" w:rsidP="00B02215"/>
    <w:p w14:paraId="6AE8C4DD"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230354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54825"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DA90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89650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68DD1"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AB92EC" w14:textId="77777777" w:rsidR="00793B51" w:rsidRPr="00D67AB2" w:rsidRDefault="00793B51" w:rsidP="00AA491A">
            <w:pPr>
              <w:pStyle w:val="TAH"/>
            </w:pPr>
            <w:r w:rsidRPr="00D67AB2">
              <w:t>Description</w:t>
            </w:r>
          </w:p>
        </w:tc>
      </w:tr>
      <w:tr w:rsidR="00793B51" w:rsidRPr="00D67AB2" w14:paraId="33E4C6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90B48"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B2BA3A"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9EFA3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F20432"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8721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1797C171" w14:textId="2BAE5D23"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335FA5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7241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4FD30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5FA37C"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FB42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DEE90" w14:textId="77777777" w:rsidR="00793B51" w:rsidRPr="00D70312" w:rsidRDefault="00793B51" w:rsidP="00AA491A">
            <w:pPr>
              <w:pStyle w:val="TAL"/>
            </w:pPr>
            <w:r w:rsidRPr="00525507">
              <w:t>Identifier of the target NF (service) instance ID towards which the request is redirected</w:t>
            </w:r>
          </w:p>
        </w:tc>
      </w:tr>
    </w:tbl>
    <w:p w14:paraId="78D1578E" w14:textId="77777777" w:rsidR="00793B51" w:rsidRDefault="00793B51" w:rsidP="00793B51"/>
    <w:p w14:paraId="1218EA49"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FF8A053"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A43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7FC6A"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6B37B7"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52CB7"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13C07" w14:textId="77777777" w:rsidR="00793B51" w:rsidRPr="00D67AB2" w:rsidRDefault="00793B51" w:rsidP="00AA491A">
            <w:pPr>
              <w:pStyle w:val="TAH"/>
            </w:pPr>
            <w:r w:rsidRPr="00D67AB2">
              <w:t>Description</w:t>
            </w:r>
          </w:p>
        </w:tc>
      </w:tr>
      <w:tr w:rsidR="00793B51" w:rsidRPr="00D67AB2" w14:paraId="60B3987B"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B6A72"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F462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3C6A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89EDA"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CDC5"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01F2F527" w14:textId="06DDF86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70BB30B"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D932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343D2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1ADB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66D2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5CF39" w14:textId="77777777" w:rsidR="00793B51" w:rsidRPr="00D70312" w:rsidRDefault="00793B51" w:rsidP="00AA491A">
            <w:pPr>
              <w:pStyle w:val="TAL"/>
            </w:pPr>
            <w:r w:rsidRPr="00525507">
              <w:t>Identifier of the target NF (service) instance ID towards which the request is redirected</w:t>
            </w:r>
          </w:p>
        </w:tc>
      </w:tr>
    </w:tbl>
    <w:p w14:paraId="16E09812" w14:textId="77777777" w:rsidR="00793B51" w:rsidRPr="00793B51" w:rsidRDefault="00793B51" w:rsidP="00B02215"/>
    <w:p w14:paraId="4136B3BF" w14:textId="77777777" w:rsidR="00B02215" w:rsidRPr="00630AB6" w:rsidRDefault="00B02215" w:rsidP="00B02215">
      <w:pPr>
        <w:pStyle w:val="Heading4"/>
      </w:pPr>
      <w:bookmarkStart w:id="818" w:name="_Toc20142362"/>
      <w:bookmarkStart w:id="819" w:name="_Toc34217308"/>
      <w:bookmarkStart w:id="820" w:name="_Toc34217460"/>
      <w:bookmarkStart w:id="821" w:name="_Toc39051823"/>
      <w:bookmarkStart w:id="822" w:name="_Toc43210395"/>
      <w:bookmarkStart w:id="823" w:name="_Toc49853301"/>
      <w:bookmarkStart w:id="824" w:name="_Toc56530091"/>
      <w:bookmarkStart w:id="825" w:name="_Toc74990065"/>
      <w:r w:rsidRPr="00630AB6">
        <w:t>6.2.3.3</w:t>
      </w:r>
      <w:r w:rsidRPr="00630AB6">
        <w:tab/>
        <w:t>Resource: NSSAI Availability Notification Subscriptions Collection</w:t>
      </w:r>
      <w:bookmarkEnd w:id="818"/>
      <w:bookmarkEnd w:id="819"/>
      <w:bookmarkEnd w:id="820"/>
      <w:bookmarkEnd w:id="821"/>
      <w:bookmarkEnd w:id="822"/>
      <w:bookmarkEnd w:id="823"/>
      <w:bookmarkEnd w:id="824"/>
      <w:bookmarkEnd w:id="825"/>
    </w:p>
    <w:p w14:paraId="6A9A6B9E" w14:textId="77777777" w:rsidR="00B02215" w:rsidRPr="00630AB6" w:rsidRDefault="00B02215" w:rsidP="00B02215">
      <w:pPr>
        <w:pStyle w:val="Heading5"/>
      </w:pPr>
      <w:bookmarkStart w:id="826" w:name="_Toc20142363"/>
      <w:bookmarkStart w:id="827" w:name="_Toc34217309"/>
      <w:bookmarkStart w:id="828" w:name="_Toc34217461"/>
      <w:bookmarkStart w:id="829" w:name="_Toc39051824"/>
      <w:bookmarkStart w:id="830" w:name="_Toc43210396"/>
      <w:bookmarkStart w:id="831" w:name="_Toc49853302"/>
      <w:bookmarkStart w:id="832" w:name="_Toc56530092"/>
      <w:bookmarkStart w:id="833" w:name="_Toc74990066"/>
      <w:r w:rsidRPr="00630AB6">
        <w:t>6.2.3.3.1</w:t>
      </w:r>
      <w:r w:rsidRPr="00630AB6">
        <w:tab/>
        <w:t>Description</w:t>
      </w:r>
      <w:bookmarkEnd w:id="826"/>
      <w:bookmarkEnd w:id="827"/>
      <w:bookmarkEnd w:id="828"/>
      <w:bookmarkEnd w:id="829"/>
      <w:bookmarkEnd w:id="830"/>
      <w:bookmarkEnd w:id="831"/>
      <w:bookmarkEnd w:id="832"/>
      <w:bookmarkEnd w:id="833"/>
    </w:p>
    <w:p w14:paraId="411F864F" w14:textId="77777777" w:rsidR="00B02215" w:rsidRPr="00630AB6" w:rsidRDefault="00B02215" w:rsidP="00B02215">
      <w:r w:rsidRPr="00630AB6">
        <w:t>This resource represents the collection of NSSAI Availability Notification Subscriptions in the NSSF.</w:t>
      </w:r>
    </w:p>
    <w:p w14:paraId="71704C7A"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7C32E4F8" w14:textId="77777777" w:rsidR="00B02215" w:rsidRPr="00630AB6" w:rsidRDefault="00B02215" w:rsidP="00B02215">
      <w:pPr>
        <w:pStyle w:val="Heading5"/>
      </w:pPr>
      <w:bookmarkStart w:id="834" w:name="_Toc20142364"/>
      <w:bookmarkStart w:id="835" w:name="_Toc34217310"/>
      <w:bookmarkStart w:id="836" w:name="_Toc34217462"/>
      <w:bookmarkStart w:id="837" w:name="_Toc39051825"/>
      <w:bookmarkStart w:id="838" w:name="_Toc43210397"/>
      <w:bookmarkStart w:id="839" w:name="_Toc49853303"/>
      <w:bookmarkStart w:id="840" w:name="_Toc56530093"/>
      <w:bookmarkStart w:id="841" w:name="_Toc74990067"/>
      <w:r w:rsidRPr="00630AB6">
        <w:t>6.2.3.3.2</w:t>
      </w:r>
      <w:r w:rsidRPr="00630AB6">
        <w:tab/>
        <w:t>Resource Definition</w:t>
      </w:r>
      <w:bookmarkEnd w:id="834"/>
      <w:bookmarkEnd w:id="835"/>
      <w:bookmarkEnd w:id="836"/>
      <w:bookmarkEnd w:id="837"/>
      <w:bookmarkEnd w:id="838"/>
      <w:bookmarkEnd w:id="839"/>
      <w:bookmarkEnd w:id="840"/>
      <w:bookmarkEnd w:id="841"/>
    </w:p>
    <w:p w14:paraId="4786F9A6" w14:textId="77777777" w:rsidR="00B02215" w:rsidRPr="00630AB6" w:rsidRDefault="00B02215" w:rsidP="00B02215">
      <w:r w:rsidRPr="00630AB6">
        <w:t>Resource URI: {apiRoot}/nnssf-nssaiavailability/</w:t>
      </w:r>
      <w:r>
        <w:t>{apiVersion}</w:t>
      </w:r>
      <w:r w:rsidRPr="00630AB6">
        <w:t>/nssai-availability/subscriptions</w:t>
      </w:r>
    </w:p>
    <w:p w14:paraId="20244360" w14:textId="77777777"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14:paraId="2A398D32"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D8116B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CEA9066"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DB2A612"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99D4AF" w14:textId="77777777" w:rsidR="005106A3" w:rsidRPr="00E30083" w:rsidRDefault="005106A3" w:rsidP="002A65CD">
            <w:pPr>
              <w:pStyle w:val="TAH"/>
            </w:pPr>
            <w:r w:rsidRPr="00E30083">
              <w:t>Definition</w:t>
            </w:r>
          </w:p>
        </w:tc>
      </w:tr>
      <w:tr w:rsidR="005106A3" w:rsidRPr="00E30083" w14:paraId="4C02E9C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3058"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815782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AF8EB7" w14:textId="77777777" w:rsidR="005106A3" w:rsidRPr="00E30083" w:rsidRDefault="005106A3" w:rsidP="005106A3">
            <w:pPr>
              <w:pStyle w:val="TAL"/>
            </w:pPr>
            <w:r w:rsidRPr="00E30083">
              <w:rPr>
                <w:rFonts w:hint="eastAsia"/>
                <w:lang w:eastAsia="zh-CN"/>
              </w:rPr>
              <w:t>See clause 6.2.1</w:t>
            </w:r>
          </w:p>
        </w:tc>
      </w:tr>
      <w:tr w:rsidR="005106A3" w:rsidRPr="00E30083" w14:paraId="61A69A1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6D0702F"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256C8794"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99FDB3" w14:textId="77777777" w:rsidR="005106A3" w:rsidRPr="00E30083" w:rsidRDefault="005106A3" w:rsidP="005106A3">
            <w:pPr>
              <w:pStyle w:val="TAL"/>
              <w:rPr>
                <w:lang w:eastAsia="zh-CN"/>
              </w:rPr>
            </w:pPr>
            <w:r w:rsidRPr="00E30083">
              <w:rPr>
                <w:rFonts w:hint="eastAsia"/>
                <w:lang w:eastAsia="zh-CN"/>
              </w:rPr>
              <w:t>See clause 6.2.1</w:t>
            </w:r>
          </w:p>
        </w:tc>
      </w:tr>
    </w:tbl>
    <w:p w14:paraId="4F713014" w14:textId="77777777" w:rsidR="00B02215" w:rsidRPr="00630AB6" w:rsidRDefault="00B02215" w:rsidP="00B02215"/>
    <w:p w14:paraId="444E480E" w14:textId="77777777" w:rsidR="00B02215" w:rsidRPr="00630AB6" w:rsidRDefault="00B02215" w:rsidP="00B02215">
      <w:pPr>
        <w:pStyle w:val="Heading5"/>
      </w:pPr>
      <w:bookmarkStart w:id="842" w:name="_Toc20142365"/>
      <w:bookmarkStart w:id="843" w:name="_Toc34217311"/>
      <w:bookmarkStart w:id="844" w:name="_Toc34217463"/>
      <w:bookmarkStart w:id="845" w:name="_Toc39051826"/>
      <w:bookmarkStart w:id="846" w:name="_Toc43210398"/>
      <w:bookmarkStart w:id="847" w:name="_Toc49853304"/>
      <w:bookmarkStart w:id="848" w:name="_Toc56530094"/>
      <w:bookmarkStart w:id="849" w:name="_Toc74990068"/>
      <w:r w:rsidRPr="00630AB6">
        <w:t>6.2.3.3.3</w:t>
      </w:r>
      <w:r w:rsidRPr="00630AB6">
        <w:tab/>
        <w:t>Resource Standard Methods</w:t>
      </w:r>
      <w:bookmarkEnd w:id="842"/>
      <w:bookmarkEnd w:id="843"/>
      <w:bookmarkEnd w:id="844"/>
      <w:bookmarkEnd w:id="845"/>
      <w:bookmarkEnd w:id="846"/>
      <w:bookmarkEnd w:id="847"/>
      <w:bookmarkEnd w:id="848"/>
      <w:bookmarkEnd w:id="849"/>
    </w:p>
    <w:p w14:paraId="0A2F244B" w14:textId="77777777" w:rsidR="00B02215" w:rsidRPr="00630AB6" w:rsidRDefault="00B02215" w:rsidP="00B02215">
      <w:pPr>
        <w:pStyle w:val="Heading6"/>
      </w:pPr>
      <w:bookmarkStart w:id="850" w:name="_Toc20142366"/>
      <w:bookmarkStart w:id="851" w:name="_Toc34217312"/>
      <w:bookmarkStart w:id="852" w:name="_Toc34217464"/>
      <w:bookmarkStart w:id="853" w:name="_Toc39051827"/>
      <w:bookmarkStart w:id="854" w:name="_Toc43210399"/>
      <w:bookmarkStart w:id="855" w:name="_Toc49853305"/>
      <w:bookmarkStart w:id="856" w:name="_Toc56530095"/>
      <w:bookmarkStart w:id="857" w:name="_Toc74990069"/>
      <w:r w:rsidRPr="00630AB6">
        <w:t>6.2.3.3.3.1</w:t>
      </w:r>
      <w:r w:rsidRPr="00630AB6">
        <w:tab/>
        <w:t>POST</w:t>
      </w:r>
      <w:bookmarkEnd w:id="850"/>
      <w:bookmarkEnd w:id="851"/>
      <w:bookmarkEnd w:id="852"/>
      <w:bookmarkEnd w:id="853"/>
      <w:bookmarkEnd w:id="854"/>
      <w:bookmarkEnd w:id="855"/>
      <w:bookmarkEnd w:id="856"/>
      <w:bookmarkEnd w:id="857"/>
    </w:p>
    <w:p w14:paraId="4D90179A"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2BE65E4A"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43F53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BC1393"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47CE5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C299B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2900CB2" w14:textId="77777777" w:rsidR="00B02215" w:rsidRPr="00E30083" w:rsidRDefault="00B02215" w:rsidP="002A65CD">
            <w:pPr>
              <w:pStyle w:val="TAH"/>
            </w:pPr>
            <w:r w:rsidRPr="00E30083">
              <w:t>Description</w:t>
            </w:r>
          </w:p>
        </w:tc>
      </w:tr>
      <w:tr w:rsidR="00B02215" w:rsidRPr="00E30083" w14:paraId="4E16B90A"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923E035"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405D09D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C4EC2D0"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4947344"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14:paraId="58C59D75" w14:textId="77777777" w:rsidR="00B02215" w:rsidRPr="00630AB6" w:rsidRDefault="00B02215" w:rsidP="00B02215"/>
    <w:p w14:paraId="30366FC4"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2A23FE1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A790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B13485"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89049"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3FC50" w14:textId="77777777" w:rsidR="00B02215" w:rsidRPr="00E30083" w:rsidRDefault="00B02215" w:rsidP="002A65CD">
            <w:pPr>
              <w:pStyle w:val="TAH"/>
            </w:pPr>
            <w:r w:rsidRPr="00E30083">
              <w:t>Response</w:t>
            </w:r>
          </w:p>
          <w:p w14:paraId="73F360F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DB4CF3" w14:textId="77777777" w:rsidR="00B02215" w:rsidRPr="00E30083" w:rsidRDefault="00B02215" w:rsidP="002A65CD">
            <w:pPr>
              <w:pStyle w:val="TAH"/>
            </w:pPr>
            <w:r w:rsidRPr="00E30083">
              <w:t>Description</w:t>
            </w:r>
          </w:p>
        </w:tc>
      </w:tr>
      <w:tr w:rsidR="00B02215" w:rsidRPr="00E30083" w14:paraId="44F9FF8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77CD7" w14:textId="77777777" w:rsidR="00B02215" w:rsidRPr="00E30083" w:rsidRDefault="00B02215" w:rsidP="002A65CD">
            <w:pPr>
              <w:pStyle w:val="TAL"/>
            </w:pPr>
            <w:r w:rsidRPr="00E30083">
              <w:rPr>
                <w:lang w:eastAsia="zh-CN"/>
              </w:rPr>
              <w:t>NssfEventSubscriptionCreatedData</w:t>
            </w:r>
          </w:p>
          <w:p w14:paraId="02DD1EB3"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77EF5D4A"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4DADCC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B551A5B"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E10142" w14:textId="77777777"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14:paraId="171D3E9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D44AC" w14:textId="2E6202D8"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D057C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9C3FFE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3C1002"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3D1309" w14:textId="760FA930" w:rsidR="00793B51" w:rsidRDefault="00793B51" w:rsidP="003A2CCE">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E3F228D" w14:textId="260FFCF7" w:rsidR="00CE4B70" w:rsidRPr="00E30083" w:rsidRDefault="00CE4B70" w:rsidP="003A2CCE">
            <w:pPr>
              <w:pStyle w:val="TAL"/>
              <w:rPr>
                <w:b/>
                <w:lang w:eastAsia="zh-CN"/>
              </w:rPr>
            </w:pPr>
            <w:r>
              <w:t>(NOTE 2)</w:t>
            </w:r>
          </w:p>
        </w:tc>
      </w:tr>
      <w:tr w:rsidR="00793B51" w:rsidRPr="00E30083" w14:paraId="77CC287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6BF48" w14:textId="51DA7E23"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150F3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F6681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03CE10"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684827" w14:textId="4625F914"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050CE2" w14:textId="11A4D165" w:rsidR="00CE4B70" w:rsidRPr="00E30083" w:rsidRDefault="00CE4B70" w:rsidP="003A2CCE">
            <w:pPr>
              <w:pStyle w:val="TAL"/>
              <w:rPr>
                <w:b/>
                <w:lang w:eastAsia="zh-CN"/>
              </w:rPr>
            </w:pPr>
            <w:r>
              <w:t>(NOTE 2)</w:t>
            </w:r>
          </w:p>
        </w:tc>
      </w:tr>
      <w:tr w:rsidR="00793B51" w:rsidRPr="00E30083" w14:paraId="6FD3DE8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972C9"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CF57824"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0EBEF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0BFF06E"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776D5F" w14:textId="77777777" w:rsidR="00793B51" w:rsidRDefault="00793B51" w:rsidP="00793B51">
            <w:pPr>
              <w:pStyle w:val="TAL"/>
            </w:pPr>
            <w:r w:rsidRPr="00481773">
              <w:t xml:space="preserve">The "cause" attribute may be used to indicate one of </w:t>
            </w:r>
            <w:r>
              <w:t>the following application error</w:t>
            </w:r>
            <w:r w:rsidRPr="00481773">
              <w:t>:</w:t>
            </w:r>
          </w:p>
          <w:p w14:paraId="56ABC54E" w14:textId="77777777" w:rsidR="00793B51" w:rsidRDefault="00793B51" w:rsidP="00793B51">
            <w:pPr>
              <w:pStyle w:val="TAL"/>
            </w:pPr>
            <w:r w:rsidRPr="003B2883">
              <w:t>-</w:t>
            </w:r>
            <w:r w:rsidRPr="003B2883">
              <w:tab/>
            </w:r>
            <w:r w:rsidRPr="00780322">
              <w:rPr>
                <w:color w:val="000000"/>
              </w:rPr>
              <w:t>NOT_AUTHORIZED</w:t>
            </w:r>
          </w:p>
          <w:p w14:paraId="16BD1B7A" w14:textId="77777777"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14:paraId="14622C5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A7DFC3" w14:textId="77777777" w:rsidR="00793B51" w:rsidRDefault="00793B51" w:rsidP="00793B51">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2E0BC3C5" w14:textId="6940301E" w:rsidR="00CE4B70" w:rsidRPr="00E30083" w:rsidDel="00780322" w:rsidRDefault="00CE4B70"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154CD6C9" w14:textId="77777777" w:rsidR="00B02215" w:rsidRDefault="00B02215" w:rsidP="00B02215"/>
    <w:p w14:paraId="3FD89F2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628AC31F"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F907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35D629"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65ADE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D2394"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AA222" w14:textId="77777777" w:rsidR="009E4D86" w:rsidRPr="00E30083" w:rsidRDefault="009E4D86" w:rsidP="00716112">
            <w:pPr>
              <w:pStyle w:val="TAH"/>
            </w:pPr>
            <w:r w:rsidRPr="00E30083">
              <w:t>Description</w:t>
            </w:r>
          </w:p>
        </w:tc>
      </w:tr>
      <w:tr w:rsidR="009E4D86" w:rsidRPr="00E30083" w14:paraId="6E043F9D"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C7520"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5BD5FF93"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3BBA9806"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0066F98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F26E8"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34094E22" w14:textId="77777777" w:rsidR="009E4D86" w:rsidRDefault="009E4D86" w:rsidP="00B02215"/>
    <w:p w14:paraId="64072C77"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3193F51"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1C154"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25CCD"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CF018A"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7AC62D"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18B49" w14:textId="77777777" w:rsidR="00793B51" w:rsidRPr="00D67AB2" w:rsidRDefault="00793B51" w:rsidP="00AA491A">
            <w:pPr>
              <w:pStyle w:val="TAH"/>
            </w:pPr>
            <w:r w:rsidRPr="00D67AB2">
              <w:t>Description</w:t>
            </w:r>
          </w:p>
        </w:tc>
      </w:tr>
      <w:tr w:rsidR="00793B51" w:rsidRPr="00D67AB2" w14:paraId="2165113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9EF16D"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A0A4C1"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D8F39"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C7B84"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483C"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0AB2987" w14:textId="6FD2DDD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89FC930"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11C8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C13D50"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5A1C1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3E20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336B15" w14:textId="77777777" w:rsidR="00793B51" w:rsidRPr="00D70312" w:rsidRDefault="00793B51" w:rsidP="00AA491A">
            <w:pPr>
              <w:pStyle w:val="TAL"/>
            </w:pPr>
            <w:r w:rsidRPr="00525507">
              <w:t>Identifier of the target NF (service) instance ID towards which the request is redirected</w:t>
            </w:r>
          </w:p>
        </w:tc>
      </w:tr>
    </w:tbl>
    <w:p w14:paraId="04F61800" w14:textId="77777777" w:rsidR="00793B51" w:rsidRDefault="00793B51" w:rsidP="00793B51"/>
    <w:p w14:paraId="70035824"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6F3FF4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95A5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EC49D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AD0A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8416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09F17" w14:textId="77777777" w:rsidR="00793B51" w:rsidRPr="00D67AB2" w:rsidRDefault="00793B51" w:rsidP="00AA491A">
            <w:pPr>
              <w:pStyle w:val="TAH"/>
            </w:pPr>
            <w:r w:rsidRPr="00D67AB2">
              <w:t>Description</w:t>
            </w:r>
          </w:p>
        </w:tc>
      </w:tr>
      <w:tr w:rsidR="00793B51" w:rsidRPr="00D67AB2" w14:paraId="55CC0362"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965E41"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AAB44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D42C9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F7A4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957C37"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C35620" w14:textId="0CCB0E3E"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F4DF39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AA6E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D1159A"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36853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0974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71BAF" w14:textId="77777777" w:rsidR="00793B51" w:rsidRPr="00D70312" w:rsidRDefault="00793B51" w:rsidP="00AA491A">
            <w:pPr>
              <w:pStyle w:val="TAL"/>
            </w:pPr>
            <w:r w:rsidRPr="00525507">
              <w:t>Identifier of the target NF (service) instance ID towards which the request is redirected</w:t>
            </w:r>
          </w:p>
        </w:tc>
      </w:tr>
    </w:tbl>
    <w:p w14:paraId="7C861090" w14:textId="77777777" w:rsidR="00793B51" w:rsidRPr="00793B51" w:rsidRDefault="00793B51" w:rsidP="00B02215"/>
    <w:p w14:paraId="3E364D10" w14:textId="77777777" w:rsidR="00B02215" w:rsidRPr="00630AB6" w:rsidRDefault="00B02215" w:rsidP="00B02215">
      <w:pPr>
        <w:pStyle w:val="Heading4"/>
      </w:pPr>
      <w:bookmarkStart w:id="858" w:name="_Toc20142367"/>
      <w:bookmarkStart w:id="859" w:name="_Toc34217313"/>
      <w:bookmarkStart w:id="860" w:name="_Toc34217465"/>
      <w:bookmarkStart w:id="861" w:name="_Toc39051828"/>
      <w:bookmarkStart w:id="862" w:name="_Toc43210400"/>
      <w:bookmarkStart w:id="863" w:name="_Toc49853306"/>
      <w:bookmarkStart w:id="864" w:name="_Toc56530096"/>
      <w:bookmarkStart w:id="865" w:name="_Toc74990070"/>
      <w:r w:rsidRPr="00630AB6">
        <w:lastRenderedPageBreak/>
        <w:t>6.2.3.4</w:t>
      </w:r>
      <w:r w:rsidRPr="00630AB6">
        <w:tab/>
        <w:t>Resource: Individual NSSAI Availability Notification Subscriptions</w:t>
      </w:r>
      <w:bookmarkEnd w:id="858"/>
      <w:bookmarkEnd w:id="859"/>
      <w:bookmarkEnd w:id="860"/>
      <w:bookmarkEnd w:id="861"/>
      <w:bookmarkEnd w:id="862"/>
      <w:bookmarkEnd w:id="863"/>
      <w:bookmarkEnd w:id="864"/>
      <w:bookmarkEnd w:id="865"/>
    </w:p>
    <w:p w14:paraId="44373641" w14:textId="77777777" w:rsidR="00B02215" w:rsidRPr="00630AB6" w:rsidRDefault="00B02215" w:rsidP="00B02215">
      <w:pPr>
        <w:pStyle w:val="Heading5"/>
      </w:pPr>
      <w:bookmarkStart w:id="866" w:name="_Toc20142368"/>
      <w:bookmarkStart w:id="867" w:name="_Toc34217314"/>
      <w:bookmarkStart w:id="868" w:name="_Toc34217466"/>
      <w:bookmarkStart w:id="869" w:name="_Toc39051829"/>
      <w:bookmarkStart w:id="870" w:name="_Toc43210401"/>
      <w:bookmarkStart w:id="871" w:name="_Toc49853307"/>
      <w:bookmarkStart w:id="872" w:name="_Toc56530097"/>
      <w:bookmarkStart w:id="873" w:name="_Toc74990071"/>
      <w:r w:rsidRPr="00630AB6">
        <w:t>6.2.3.4.1</w:t>
      </w:r>
      <w:r w:rsidRPr="00630AB6">
        <w:tab/>
        <w:t>Description</w:t>
      </w:r>
      <w:bookmarkEnd w:id="866"/>
      <w:bookmarkEnd w:id="867"/>
      <w:bookmarkEnd w:id="868"/>
      <w:bookmarkEnd w:id="869"/>
      <w:bookmarkEnd w:id="870"/>
      <w:bookmarkEnd w:id="871"/>
      <w:bookmarkEnd w:id="872"/>
      <w:bookmarkEnd w:id="873"/>
    </w:p>
    <w:p w14:paraId="1529347B" w14:textId="77777777" w:rsidR="00B02215" w:rsidRPr="00630AB6" w:rsidRDefault="00B02215" w:rsidP="00B02215">
      <w:r w:rsidRPr="00630AB6">
        <w:t>This resource represents an Individual NSSAI Availability Notification Subscriptions resources generated by the NSSF.</w:t>
      </w:r>
    </w:p>
    <w:p w14:paraId="68CF167E"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9EC85F" w14:textId="77777777" w:rsidR="00B02215" w:rsidRPr="00630AB6" w:rsidRDefault="00B02215" w:rsidP="00B02215">
      <w:pPr>
        <w:pStyle w:val="Heading5"/>
      </w:pPr>
      <w:bookmarkStart w:id="874" w:name="_Toc20142369"/>
      <w:bookmarkStart w:id="875" w:name="_Toc34217315"/>
      <w:bookmarkStart w:id="876" w:name="_Toc34217467"/>
      <w:bookmarkStart w:id="877" w:name="_Toc39051830"/>
      <w:bookmarkStart w:id="878" w:name="_Toc43210402"/>
      <w:bookmarkStart w:id="879" w:name="_Toc49853308"/>
      <w:bookmarkStart w:id="880" w:name="_Toc56530098"/>
      <w:bookmarkStart w:id="881" w:name="_Toc74990072"/>
      <w:r w:rsidRPr="00630AB6">
        <w:t>6.2.3.4.2</w:t>
      </w:r>
      <w:r w:rsidRPr="00630AB6">
        <w:tab/>
        <w:t>Resource Definition</w:t>
      </w:r>
      <w:bookmarkEnd w:id="874"/>
      <w:bookmarkEnd w:id="875"/>
      <w:bookmarkEnd w:id="876"/>
      <w:bookmarkEnd w:id="877"/>
      <w:bookmarkEnd w:id="878"/>
      <w:bookmarkEnd w:id="879"/>
      <w:bookmarkEnd w:id="880"/>
      <w:bookmarkEnd w:id="881"/>
    </w:p>
    <w:p w14:paraId="4579D43B" w14:textId="77777777" w:rsidR="00B02215" w:rsidRPr="00630AB6" w:rsidRDefault="00B02215" w:rsidP="00B02215">
      <w:r w:rsidRPr="00630AB6">
        <w:t>Resource URI: {apiRoot}/nnssf-nssaiavailability/</w:t>
      </w:r>
      <w:r>
        <w:t>{apiVersion}</w:t>
      </w:r>
      <w:r w:rsidRPr="00630AB6">
        <w:t>/nssai-availability/subscriptions/{subscriptionId}</w:t>
      </w:r>
    </w:p>
    <w:p w14:paraId="6DCFAEAD" w14:textId="77777777"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14:paraId="536D1B7B"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2ECBCF73"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C4289C"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4F56A3DD"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D94228" w14:textId="77777777" w:rsidR="005106A3" w:rsidRPr="00E30083" w:rsidRDefault="005106A3" w:rsidP="002A65CD">
            <w:pPr>
              <w:pStyle w:val="TAH"/>
            </w:pPr>
            <w:r w:rsidRPr="00E30083">
              <w:t>Definition</w:t>
            </w:r>
          </w:p>
        </w:tc>
      </w:tr>
      <w:tr w:rsidR="005106A3" w:rsidRPr="00E30083" w14:paraId="373E77DE"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E23D3A"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1153BABB"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42F578C" w14:textId="77777777" w:rsidR="005106A3" w:rsidRPr="00E30083" w:rsidRDefault="005106A3" w:rsidP="005106A3">
            <w:pPr>
              <w:pStyle w:val="TAL"/>
            </w:pPr>
            <w:r w:rsidRPr="00E30083">
              <w:rPr>
                <w:rFonts w:hint="eastAsia"/>
                <w:lang w:eastAsia="zh-CN"/>
              </w:rPr>
              <w:t>See clause 6.2.1</w:t>
            </w:r>
          </w:p>
        </w:tc>
      </w:tr>
      <w:tr w:rsidR="005106A3" w:rsidRPr="00E30083" w14:paraId="439FF7CC"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289499A"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17D97D80"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0DB0685A" w14:textId="77777777" w:rsidR="005106A3" w:rsidRPr="00E30083" w:rsidRDefault="005106A3" w:rsidP="005106A3">
            <w:pPr>
              <w:pStyle w:val="TAL"/>
              <w:rPr>
                <w:lang w:eastAsia="zh-CN"/>
              </w:rPr>
            </w:pPr>
            <w:r w:rsidRPr="00E30083">
              <w:rPr>
                <w:lang w:eastAsia="zh-CN"/>
              </w:rPr>
              <w:t>See clause 6.2.1</w:t>
            </w:r>
          </w:p>
        </w:tc>
      </w:tr>
      <w:tr w:rsidR="005106A3" w:rsidRPr="00E30083" w14:paraId="4D2369C6"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6AF2224D"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61AD1F7" w14:textId="77777777"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2DF5E37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629DB734" w14:textId="77777777" w:rsidR="00B02215" w:rsidRPr="00630AB6" w:rsidRDefault="00B02215" w:rsidP="00B02215"/>
    <w:p w14:paraId="578A43C5" w14:textId="77777777" w:rsidR="00B02215" w:rsidRPr="00630AB6" w:rsidRDefault="00B02215" w:rsidP="00B02215">
      <w:pPr>
        <w:pStyle w:val="Heading5"/>
      </w:pPr>
      <w:bookmarkStart w:id="882" w:name="_Toc20142370"/>
      <w:bookmarkStart w:id="883" w:name="_Toc34217316"/>
      <w:bookmarkStart w:id="884" w:name="_Toc34217468"/>
      <w:bookmarkStart w:id="885" w:name="_Toc39051831"/>
      <w:bookmarkStart w:id="886" w:name="_Toc43210403"/>
      <w:bookmarkStart w:id="887" w:name="_Toc49853309"/>
      <w:bookmarkStart w:id="888" w:name="_Toc56530099"/>
      <w:bookmarkStart w:id="889" w:name="_Toc74990073"/>
      <w:r w:rsidRPr="00630AB6">
        <w:t>6.2.3.4.3</w:t>
      </w:r>
      <w:r w:rsidRPr="00630AB6">
        <w:tab/>
        <w:t>Resource Standard Methods</w:t>
      </w:r>
      <w:bookmarkEnd w:id="882"/>
      <w:bookmarkEnd w:id="883"/>
      <w:bookmarkEnd w:id="884"/>
      <w:bookmarkEnd w:id="885"/>
      <w:bookmarkEnd w:id="886"/>
      <w:bookmarkEnd w:id="887"/>
      <w:bookmarkEnd w:id="888"/>
      <w:bookmarkEnd w:id="889"/>
    </w:p>
    <w:p w14:paraId="6E56BC66" w14:textId="77777777" w:rsidR="00B02215" w:rsidRPr="00630AB6" w:rsidRDefault="00B02215" w:rsidP="00B02215">
      <w:pPr>
        <w:pStyle w:val="Heading6"/>
      </w:pPr>
      <w:bookmarkStart w:id="890" w:name="_Toc20142371"/>
      <w:bookmarkStart w:id="891" w:name="_Toc34217317"/>
      <w:bookmarkStart w:id="892" w:name="_Toc34217469"/>
      <w:bookmarkStart w:id="893" w:name="_Toc39051832"/>
      <w:bookmarkStart w:id="894" w:name="_Toc43210404"/>
      <w:bookmarkStart w:id="895" w:name="_Toc49853310"/>
      <w:bookmarkStart w:id="896" w:name="_Toc56530100"/>
      <w:bookmarkStart w:id="897" w:name="_Toc74990074"/>
      <w:r w:rsidRPr="00630AB6">
        <w:t>6.2.3.4.3.1</w:t>
      </w:r>
      <w:r>
        <w:tab/>
      </w:r>
      <w:r w:rsidRPr="00630AB6">
        <w:t>DELETE</w:t>
      </w:r>
      <w:bookmarkEnd w:id="890"/>
      <w:bookmarkEnd w:id="891"/>
      <w:bookmarkEnd w:id="892"/>
      <w:bookmarkEnd w:id="893"/>
      <w:bookmarkEnd w:id="894"/>
      <w:bookmarkEnd w:id="895"/>
      <w:bookmarkEnd w:id="896"/>
      <w:bookmarkEnd w:id="897"/>
    </w:p>
    <w:p w14:paraId="10867B1C"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122DA3F0"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950357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BF6DB9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332E8"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D4BC4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7F35F" w14:textId="77777777" w:rsidR="00B02215" w:rsidRPr="00E30083" w:rsidRDefault="00B02215" w:rsidP="002A65CD">
            <w:pPr>
              <w:pStyle w:val="TAH"/>
            </w:pPr>
            <w:r w:rsidRPr="00E30083">
              <w:t>Description</w:t>
            </w:r>
          </w:p>
        </w:tc>
      </w:tr>
      <w:tr w:rsidR="00B02215" w:rsidRPr="00E30083" w14:paraId="10920F8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520DC2C"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28AB3CDB"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4C4A723A"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F0CFEA6" w14:textId="77777777" w:rsidR="00B02215" w:rsidRPr="00E30083" w:rsidRDefault="00B02215" w:rsidP="002A65CD">
            <w:pPr>
              <w:pStyle w:val="TF"/>
              <w:keepNext/>
              <w:spacing w:after="0"/>
              <w:jc w:val="left"/>
              <w:rPr>
                <w:b w:val="0"/>
                <w:sz w:val="18"/>
              </w:rPr>
            </w:pPr>
          </w:p>
        </w:tc>
      </w:tr>
    </w:tbl>
    <w:p w14:paraId="4E69A29A" w14:textId="77777777" w:rsidR="00B02215" w:rsidRPr="00630AB6" w:rsidRDefault="00B02215" w:rsidP="00B02215"/>
    <w:p w14:paraId="458FC683"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6D81C3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F5DE4"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81C68D"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AAD71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09FB87" w14:textId="77777777" w:rsidR="00B02215" w:rsidRPr="00E30083" w:rsidRDefault="00B02215" w:rsidP="002A65CD">
            <w:pPr>
              <w:pStyle w:val="TAH"/>
            </w:pPr>
            <w:r w:rsidRPr="00E30083">
              <w:t>Response</w:t>
            </w:r>
          </w:p>
          <w:p w14:paraId="5F0314A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3D1840" w14:textId="77777777" w:rsidR="00B02215" w:rsidRPr="00E30083" w:rsidRDefault="00B02215" w:rsidP="002A65CD">
            <w:pPr>
              <w:pStyle w:val="TAH"/>
            </w:pPr>
            <w:r w:rsidRPr="00E30083">
              <w:t>Description</w:t>
            </w:r>
          </w:p>
        </w:tc>
      </w:tr>
      <w:tr w:rsidR="00B02215" w:rsidRPr="00E30083" w14:paraId="7353A0E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EBF46"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4FBCA5BD"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32F1E2D"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1A56803" w14:textId="77777777"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93EF65"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2CE0CC5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C7746" w14:textId="39D1517A" w:rsidR="00793B51" w:rsidRPr="00E36443" w:rsidRDefault="00CE4B70" w:rsidP="00E36443">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23C9E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A9FAB22"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752D3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01BF45" w14:textId="2E2F8DAA" w:rsidR="00793B51" w:rsidRDefault="00793B51" w:rsidP="00793B51">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5C54662E" w14:textId="0D13A105" w:rsidR="00CE4B70" w:rsidRPr="00E30083" w:rsidRDefault="00CE4B70" w:rsidP="00793B51">
            <w:pPr>
              <w:pStyle w:val="TAL"/>
              <w:rPr>
                <w:b/>
                <w:lang w:eastAsia="zh-CN"/>
              </w:rPr>
            </w:pPr>
            <w:r>
              <w:t>(NOTE 2)</w:t>
            </w:r>
          </w:p>
        </w:tc>
      </w:tr>
      <w:tr w:rsidR="00793B51" w:rsidRPr="00E30083" w14:paraId="63FC5D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B6F48" w14:textId="715A6C26" w:rsidR="00793B51" w:rsidRPr="00E30083" w:rsidRDefault="00CE4B70"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CB902E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B171C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6582B5"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150679" w14:textId="34F3F341"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B5416D1" w14:textId="52A618A3" w:rsidR="00CE4B70" w:rsidRPr="00E30083" w:rsidRDefault="00CE4B70" w:rsidP="003A2CCE">
            <w:pPr>
              <w:pStyle w:val="TAL"/>
              <w:rPr>
                <w:b/>
                <w:lang w:eastAsia="zh-CN"/>
              </w:rPr>
            </w:pPr>
            <w:r>
              <w:t>(NOTE 2)</w:t>
            </w:r>
          </w:p>
        </w:tc>
      </w:tr>
      <w:tr w:rsidR="00793B51" w:rsidRPr="00E30083" w14:paraId="7165479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AAD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5A2A9DDC"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2FF6D42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647E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70E099" w14:textId="77777777"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14:paraId="5DEEAFD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42B845"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5577546D" w14:textId="6FA405E8"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8DCA792" w14:textId="77777777" w:rsidR="00B02215" w:rsidRDefault="00B02215" w:rsidP="00B02215">
      <w:pPr>
        <w:rPr>
          <w:lang w:eastAsia="zh-CN"/>
        </w:rPr>
      </w:pPr>
    </w:p>
    <w:p w14:paraId="34154510"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917E77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07330E"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E7B6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11C82E"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986C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4095C" w14:textId="77777777" w:rsidR="00793B51" w:rsidRPr="00D67AB2" w:rsidRDefault="00793B51" w:rsidP="00AA491A">
            <w:pPr>
              <w:pStyle w:val="TAH"/>
            </w:pPr>
            <w:r w:rsidRPr="00D67AB2">
              <w:t>Description</w:t>
            </w:r>
          </w:p>
        </w:tc>
      </w:tr>
      <w:tr w:rsidR="00793B51" w:rsidRPr="00D67AB2" w14:paraId="00C9E518"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6856F"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09D3A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AAAA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2A15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2634"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B344F0F" w14:textId="1F3C963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C667D9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679BF"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97EC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61C7A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342077"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CE38D0" w14:textId="77777777" w:rsidR="00793B51" w:rsidRPr="00D70312" w:rsidRDefault="00793B51" w:rsidP="00AA491A">
            <w:pPr>
              <w:pStyle w:val="TAL"/>
            </w:pPr>
            <w:r w:rsidRPr="00525507">
              <w:t>Identifier of the target NF (service) instance ID towards which the request is redirected</w:t>
            </w:r>
          </w:p>
        </w:tc>
      </w:tr>
    </w:tbl>
    <w:p w14:paraId="32EE128E" w14:textId="77777777" w:rsidR="00793B51" w:rsidRDefault="00793B51" w:rsidP="00793B51"/>
    <w:p w14:paraId="724AAAAC"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C4A82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82879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77B8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B9AB4"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AB42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7DD797" w14:textId="77777777" w:rsidR="00793B51" w:rsidRPr="00D67AB2" w:rsidRDefault="00793B51" w:rsidP="00AA491A">
            <w:pPr>
              <w:pStyle w:val="TAH"/>
            </w:pPr>
            <w:r w:rsidRPr="00D67AB2">
              <w:t>Description</w:t>
            </w:r>
          </w:p>
        </w:tc>
      </w:tr>
      <w:tr w:rsidR="00793B51" w:rsidRPr="00D67AB2" w14:paraId="2D10ECA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2BF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2A40B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249F5"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DC17C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CC44D"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898DC6" w14:textId="6BE3C0D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268FB5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528E2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4CB81"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A00396"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B63E4D"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0DB48" w14:textId="77777777" w:rsidR="00793B51" w:rsidRPr="00D70312" w:rsidRDefault="00793B51" w:rsidP="00AA491A">
            <w:pPr>
              <w:pStyle w:val="TAL"/>
            </w:pPr>
            <w:r w:rsidRPr="00525507">
              <w:t>Identifier of the target NF (service) instance ID towards which the request is redirected</w:t>
            </w:r>
          </w:p>
        </w:tc>
      </w:tr>
    </w:tbl>
    <w:p w14:paraId="207E7266" w14:textId="77777777" w:rsidR="00793B51" w:rsidRPr="00793B51" w:rsidRDefault="00793B51" w:rsidP="00B02215">
      <w:pPr>
        <w:rPr>
          <w:lang w:eastAsia="zh-CN"/>
        </w:rPr>
      </w:pPr>
    </w:p>
    <w:p w14:paraId="2DF78554" w14:textId="77777777" w:rsidR="00C1575C" w:rsidRPr="00630AB6" w:rsidRDefault="00C1575C" w:rsidP="00C1575C">
      <w:pPr>
        <w:pStyle w:val="Heading6"/>
      </w:pPr>
      <w:bookmarkStart w:id="898" w:name="_Toc49853311"/>
      <w:bookmarkStart w:id="899" w:name="_Toc56530101"/>
      <w:bookmarkStart w:id="900" w:name="_Toc74990075"/>
      <w:r w:rsidRPr="00630AB6">
        <w:t>6.2.3.4.3.</w:t>
      </w:r>
      <w:r>
        <w:t>2</w:t>
      </w:r>
      <w:r>
        <w:tab/>
        <w:t>PATCH</w:t>
      </w:r>
      <w:bookmarkEnd w:id="898"/>
      <w:bookmarkEnd w:id="899"/>
      <w:bookmarkEnd w:id="900"/>
    </w:p>
    <w:p w14:paraId="0BC2ABEE"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464A76B8"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060A2DF6"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31B93F98"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C98063"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F4F2B76"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6B430B02" w14:textId="77777777" w:rsidR="00C1575C" w:rsidRPr="00E30083" w:rsidRDefault="00C1575C" w:rsidP="00B043F5">
            <w:pPr>
              <w:pStyle w:val="TAH"/>
            </w:pPr>
            <w:r w:rsidRPr="00E30083">
              <w:t>Description</w:t>
            </w:r>
          </w:p>
        </w:tc>
      </w:tr>
      <w:tr w:rsidR="00C1575C" w:rsidRPr="00E30083" w14:paraId="7543552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4F91EEF0"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2C884C59"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3E5C009"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2004DA9C" w14:textId="77777777"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14:paraId="3325D79D" w14:textId="77777777" w:rsidR="00C1575C" w:rsidRPr="00630AB6" w:rsidRDefault="00C1575C" w:rsidP="00C1575C"/>
    <w:p w14:paraId="4DCD68FE"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11973E29"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1B2A3"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6EF34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78B3E1"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998F96" w14:textId="77777777" w:rsidR="00C1575C" w:rsidRPr="00E30083" w:rsidRDefault="00C1575C" w:rsidP="00B043F5">
            <w:pPr>
              <w:pStyle w:val="TAH"/>
            </w:pPr>
            <w:r w:rsidRPr="00E30083">
              <w:t>Response</w:t>
            </w:r>
          </w:p>
          <w:p w14:paraId="192646F6"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7CFA32" w14:textId="77777777" w:rsidR="00C1575C" w:rsidRPr="00E30083" w:rsidRDefault="00C1575C" w:rsidP="00B043F5">
            <w:pPr>
              <w:pStyle w:val="TAH"/>
            </w:pPr>
            <w:r w:rsidRPr="00E30083">
              <w:t>Description</w:t>
            </w:r>
          </w:p>
        </w:tc>
      </w:tr>
      <w:tr w:rsidR="00C1575C" w:rsidRPr="00E30083" w14:paraId="0AD3A1BF"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38773E" w14:textId="77777777" w:rsidR="00C1575C" w:rsidRPr="00E30083" w:rsidRDefault="00C1575C" w:rsidP="00B043F5">
            <w:pPr>
              <w:pStyle w:val="TAL"/>
            </w:pPr>
            <w:r w:rsidRPr="00E30083">
              <w:rPr>
                <w:lang w:eastAsia="zh-CN"/>
              </w:rPr>
              <w:t>NssfEventSubscriptionCreatedData</w:t>
            </w:r>
          </w:p>
          <w:p w14:paraId="7B43893E"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68F51C50"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E4C0E9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6D8956A" w14:textId="77777777"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E8E631"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25F46BE0"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DBD9" w14:textId="0DC7CB6D"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A2F0E43"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7A43190C"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7B24D32C"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0C0666" w14:textId="44D3BAA9" w:rsidR="00793B51" w:rsidRPr="00CE4B70" w:rsidRDefault="00793B51" w:rsidP="00CE4B70">
            <w:pPr>
              <w:pStyle w:val="TAL"/>
            </w:pPr>
            <w:r w:rsidRPr="00CE4B70">
              <w:t>Temporary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w:t>
            </w:r>
            <w:r w:rsidRPr="00CE4B70">
              <w:t>on an alternative service instance within the same NSSF or NSSF (service) set.</w:t>
            </w:r>
          </w:p>
          <w:p w14:paraId="4EC63BE4" w14:textId="6D5E4115" w:rsidR="00CE4B70" w:rsidRPr="00793B51" w:rsidRDefault="00CE4B70" w:rsidP="00CE4B70">
            <w:pPr>
              <w:pStyle w:val="TAL"/>
              <w:rPr>
                <w:rFonts w:eastAsiaTheme="minorEastAsia"/>
                <w:b/>
              </w:rPr>
            </w:pPr>
            <w:r>
              <w:t>(NOTE 2)</w:t>
            </w:r>
          </w:p>
        </w:tc>
      </w:tr>
      <w:tr w:rsidR="00793B51" w:rsidRPr="00E30083" w14:paraId="5A1633E1"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DB463F" w14:textId="09ACC9BA"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3229881"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114180DB"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8F90BEE"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BE2FF3" w14:textId="44C3A05D" w:rsidR="00793B51" w:rsidRPr="00CE4B70" w:rsidRDefault="00793B51" w:rsidP="00CE4B70">
            <w:pPr>
              <w:pStyle w:val="TAL"/>
            </w:pPr>
            <w:r w:rsidRPr="00CE4B70">
              <w:t>Permanent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on </w:t>
            </w:r>
            <w:r w:rsidRPr="00CE4B70">
              <w:t>an alternative service instance within the same NSSF or NSSF (service) set.</w:t>
            </w:r>
          </w:p>
          <w:p w14:paraId="254B700C" w14:textId="13427564" w:rsidR="00CE4B70" w:rsidRPr="00793B51" w:rsidRDefault="00CE4B70" w:rsidP="00CE4B70">
            <w:pPr>
              <w:pStyle w:val="TAL"/>
              <w:rPr>
                <w:rFonts w:eastAsiaTheme="minorEastAsia"/>
                <w:b/>
              </w:rPr>
            </w:pPr>
            <w:r>
              <w:t>(NOTE 2)</w:t>
            </w:r>
          </w:p>
        </w:tc>
      </w:tr>
      <w:tr w:rsidR="00793B51" w:rsidRPr="00E30083" w14:paraId="7C69E1D6"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12F6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4156FFF"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57645B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55DE45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0D8312" w14:textId="77777777" w:rsidR="00793B51" w:rsidRDefault="00793B51" w:rsidP="00793B51">
            <w:pPr>
              <w:pStyle w:val="TAL"/>
            </w:pPr>
            <w:r w:rsidRPr="003B2883">
              <w:t>Indicates the modification of subscription has failed due to application error.</w:t>
            </w:r>
          </w:p>
          <w:p w14:paraId="576A1C7C" w14:textId="77777777" w:rsidR="00793B51" w:rsidRDefault="00793B51" w:rsidP="00793B51">
            <w:pPr>
              <w:pStyle w:val="TAL"/>
            </w:pPr>
          </w:p>
          <w:p w14:paraId="1CD39DD0" w14:textId="77777777" w:rsidR="00793B51" w:rsidRPr="003B2883" w:rsidRDefault="00793B51" w:rsidP="00793B51">
            <w:pPr>
              <w:pStyle w:val="TAL"/>
            </w:pPr>
            <w:r w:rsidRPr="00534FD2">
              <w:t>The "cause" attribute may be used to indicate one of the following application errors</w:t>
            </w:r>
            <w:r w:rsidRPr="003B2883">
              <w:t>:</w:t>
            </w:r>
          </w:p>
          <w:p w14:paraId="7D59E317" w14:textId="77777777"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14:paraId="64C7E67C"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88D771" w14:textId="77777777" w:rsidR="00793B51" w:rsidRDefault="00793B51" w:rsidP="00793B51">
            <w:pPr>
              <w:pStyle w:val="TAN"/>
            </w:pPr>
            <w:r w:rsidRPr="00A52A49">
              <w:t>NOTE</w:t>
            </w:r>
            <w:r w:rsidR="00CE4B70">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0509D1F2" w14:textId="54BDC3D2"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63E21E61" w14:textId="77777777" w:rsidR="00C1575C" w:rsidRDefault="00C1575C" w:rsidP="00B02215">
      <w:pPr>
        <w:rPr>
          <w:lang w:eastAsia="zh-CN"/>
        </w:rPr>
      </w:pPr>
    </w:p>
    <w:p w14:paraId="74B44853"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562F51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973B"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818EA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4B26F8"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229A5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87AF75" w14:textId="77777777" w:rsidR="00793B51" w:rsidRPr="00D67AB2" w:rsidRDefault="00793B51" w:rsidP="00AA491A">
            <w:pPr>
              <w:pStyle w:val="TAH"/>
            </w:pPr>
            <w:r w:rsidRPr="00D67AB2">
              <w:t>Description</w:t>
            </w:r>
          </w:p>
        </w:tc>
      </w:tr>
      <w:tr w:rsidR="00793B51" w:rsidRPr="00D67AB2" w14:paraId="5F4E3D7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2630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7DE94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BD5B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27D6E"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B1171"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6C2EEC1" w14:textId="7588DB3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E93060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84EB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11094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9D4B6B"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634048"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5E019" w14:textId="77777777" w:rsidR="00793B51" w:rsidRPr="00D70312" w:rsidRDefault="00793B51" w:rsidP="00AA491A">
            <w:pPr>
              <w:pStyle w:val="TAL"/>
            </w:pPr>
            <w:r w:rsidRPr="00525507">
              <w:t>Identifier of the target NF (service) instance ID towards which the request is redirected</w:t>
            </w:r>
          </w:p>
        </w:tc>
      </w:tr>
    </w:tbl>
    <w:p w14:paraId="295B50C7" w14:textId="77777777" w:rsidR="00793B51" w:rsidRDefault="00793B51" w:rsidP="00793B51"/>
    <w:p w14:paraId="2F369D0A"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00D877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34BB1"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BB4F2"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89741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8725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86A24E" w14:textId="77777777" w:rsidR="00793B51" w:rsidRPr="00D67AB2" w:rsidRDefault="00793B51" w:rsidP="00AA491A">
            <w:pPr>
              <w:pStyle w:val="TAH"/>
            </w:pPr>
            <w:r w:rsidRPr="00D67AB2">
              <w:t>Description</w:t>
            </w:r>
          </w:p>
        </w:tc>
      </w:tr>
      <w:tr w:rsidR="00793B51" w:rsidRPr="00D67AB2" w14:paraId="7914E96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2C71B"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6D3F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1E7F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13C"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4EAB8B"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70DD799" w14:textId="4B17AFF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2A85E4F"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A6EE1"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8C8793"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3A0A6F"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AF443A"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413B" w14:textId="77777777" w:rsidR="00793B51" w:rsidRPr="00D70312" w:rsidRDefault="00793B51" w:rsidP="00AA491A">
            <w:pPr>
              <w:pStyle w:val="TAL"/>
            </w:pPr>
            <w:r w:rsidRPr="00525507">
              <w:t>Identifier of the target NF (service) instance ID towards which the request is redirected</w:t>
            </w:r>
          </w:p>
        </w:tc>
      </w:tr>
    </w:tbl>
    <w:p w14:paraId="5036C980" w14:textId="77777777" w:rsidR="00793B51" w:rsidRPr="00793B51" w:rsidRDefault="00793B51" w:rsidP="00B02215">
      <w:pPr>
        <w:rPr>
          <w:lang w:eastAsia="zh-CN"/>
        </w:rPr>
      </w:pPr>
    </w:p>
    <w:p w14:paraId="60DD144E" w14:textId="77777777" w:rsidR="00B02215" w:rsidRPr="00630AB6" w:rsidRDefault="00B02215" w:rsidP="00B02215">
      <w:pPr>
        <w:pStyle w:val="Heading4"/>
      </w:pPr>
      <w:bookmarkStart w:id="901" w:name="_Toc20142372"/>
      <w:bookmarkStart w:id="902" w:name="_Toc34217318"/>
      <w:bookmarkStart w:id="903" w:name="_Toc34217470"/>
      <w:bookmarkStart w:id="904" w:name="_Toc39051833"/>
      <w:bookmarkStart w:id="905" w:name="_Toc43210405"/>
      <w:bookmarkStart w:id="906" w:name="_Toc49853312"/>
      <w:bookmarkStart w:id="907" w:name="_Toc56530102"/>
      <w:bookmarkStart w:id="908" w:name="_Toc74990076"/>
      <w:r w:rsidRPr="00630AB6">
        <w:t>6.2.3.</w:t>
      </w:r>
      <w:r>
        <w:t>5</w:t>
      </w:r>
      <w:r w:rsidRPr="00630AB6">
        <w:tab/>
        <w:t>Resource: NSSAI Availability Store</w:t>
      </w:r>
      <w:bookmarkEnd w:id="901"/>
      <w:bookmarkEnd w:id="902"/>
      <w:bookmarkEnd w:id="903"/>
      <w:bookmarkEnd w:id="904"/>
      <w:bookmarkEnd w:id="905"/>
      <w:bookmarkEnd w:id="906"/>
      <w:bookmarkEnd w:id="907"/>
      <w:bookmarkEnd w:id="908"/>
    </w:p>
    <w:p w14:paraId="1C60E841" w14:textId="77777777" w:rsidR="00B02215" w:rsidRPr="00630AB6" w:rsidRDefault="00B02215" w:rsidP="00B02215">
      <w:pPr>
        <w:pStyle w:val="Heading5"/>
      </w:pPr>
      <w:bookmarkStart w:id="909" w:name="_Toc20142373"/>
      <w:bookmarkStart w:id="910" w:name="_Toc34217319"/>
      <w:bookmarkStart w:id="911" w:name="_Toc34217471"/>
      <w:bookmarkStart w:id="912" w:name="_Toc39051834"/>
      <w:bookmarkStart w:id="913" w:name="_Toc43210406"/>
      <w:bookmarkStart w:id="914" w:name="_Toc49853313"/>
      <w:bookmarkStart w:id="915" w:name="_Toc56530103"/>
      <w:bookmarkStart w:id="916" w:name="_Toc74990077"/>
      <w:r w:rsidRPr="00630AB6">
        <w:t>6.2.3.</w:t>
      </w:r>
      <w:r>
        <w:t>5</w:t>
      </w:r>
      <w:r w:rsidRPr="00630AB6">
        <w:t>.1</w:t>
      </w:r>
      <w:r w:rsidRPr="00630AB6">
        <w:tab/>
        <w:t>Description</w:t>
      </w:r>
      <w:bookmarkEnd w:id="909"/>
      <w:bookmarkEnd w:id="910"/>
      <w:bookmarkEnd w:id="911"/>
      <w:bookmarkEnd w:id="912"/>
      <w:bookmarkEnd w:id="913"/>
      <w:bookmarkEnd w:id="914"/>
      <w:bookmarkEnd w:id="915"/>
      <w:bookmarkEnd w:id="916"/>
    </w:p>
    <w:p w14:paraId="4CBAB903" w14:textId="77777777" w:rsidR="00B02215" w:rsidRPr="00630AB6" w:rsidRDefault="00B02215" w:rsidP="00B02215">
      <w:r w:rsidRPr="00630AB6">
        <w:t>This resource represents a collection of NSSAI Availability resources.</w:t>
      </w:r>
    </w:p>
    <w:p w14:paraId="32589928"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0BF8710C" w14:textId="77777777" w:rsidR="00B02215" w:rsidRPr="00630AB6" w:rsidRDefault="00B02215" w:rsidP="00B02215">
      <w:pPr>
        <w:pStyle w:val="Heading5"/>
      </w:pPr>
      <w:bookmarkStart w:id="917" w:name="_Toc20142374"/>
      <w:bookmarkStart w:id="918" w:name="_Toc34217320"/>
      <w:bookmarkStart w:id="919" w:name="_Toc34217472"/>
      <w:bookmarkStart w:id="920" w:name="_Toc39051835"/>
      <w:bookmarkStart w:id="921" w:name="_Toc43210407"/>
      <w:bookmarkStart w:id="922" w:name="_Toc49853314"/>
      <w:bookmarkStart w:id="923" w:name="_Toc56530104"/>
      <w:bookmarkStart w:id="924" w:name="_Toc74990078"/>
      <w:r w:rsidRPr="00630AB6">
        <w:lastRenderedPageBreak/>
        <w:t>6.2.3.</w:t>
      </w:r>
      <w:r>
        <w:t>5</w:t>
      </w:r>
      <w:r w:rsidRPr="00630AB6">
        <w:t>.2</w:t>
      </w:r>
      <w:r w:rsidRPr="00630AB6">
        <w:tab/>
        <w:t>Resource Definition</w:t>
      </w:r>
      <w:bookmarkEnd w:id="917"/>
      <w:bookmarkEnd w:id="918"/>
      <w:bookmarkEnd w:id="919"/>
      <w:bookmarkEnd w:id="920"/>
      <w:bookmarkEnd w:id="921"/>
      <w:bookmarkEnd w:id="922"/>
      <w:bookmarkEnd w:id="923"/>
      <w:bookmarkEnd w:id="924"/>
    </w:p>
    <w:p w14:paraId="551580D8" w14:textId="77777777" w:rsidR="00B02215" w:rsidRPr="00630AB6" w:rsidRDefault="00B02215" w:rsidP="00B02215">
      <w:r w:rsidRPr="00630AB6">
        <w:t>Resource URI: {apiRoot}/nnssf-nssaiavailability/v1/nssai-availability</w:t>
      </w:r>
    </w:p>
    <w:p w14:paraId="34FCD41B" w14:textId="77777777"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6261F064"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4391906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500B56"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3CFC85F"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6AE17" w14:textId="77777777" w:rsidR="005106A3" w:rsidRPr="00E30083" w:rsidRDefault="005106A3" w:rsidP="002A65CD">
            <w:pPr>
              <w:pStyle w:val="TAH"/>
            </w:pPr>
            <w:r w:rsidRPr="00E30083">
              <w:t>Definition</w:t>
            </w:r>
          </w:p>
        </w:tc>
      </w:tr>
      <w:tr w:rsidR="005106A3" w:rsidRPr="00E30083" w14:paraId="50218F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425EB144"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45C3475C"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6F955D1A" w14:textId="77777777" w:rsidR="005106A3" w:rsidRPr="00E30083" w:rsidRDefault="005106A3" w:rsidP="002A65CD">
            <w:pPr>
              <w:pStyle w:val="TAL"/>
            </w:pPr>
            <w:r w:rsidRPr="00E30083">
              <w:rPr>
                <w:rFonts w:hint="eastAsia"/>
                <w:lang w:eastAsia="zh-CN"/>
              </w:rPr>
              <w:t>See clause 6.2.1</w:t>
            </w:r>
          </w:p>
        </w:tc>
      </w:tr>
    </w:tbl>
    <w:p w14:paraId="328FDD98" w14:textId="77777777" w:rsidR="00B02215" w:rsidRPr="00630AB6" w:rsidRDefault="00B02215" w:rsidP="00B02215"/>
    <w:p w14:paraId="5434DC58" w14:textId="77777777" w:rsidR="00B02215" w:rsidRPr="00630AB6" w:rsidRDefault="00B02215" w:rsidP="00B02215">
      <w:pPr>
        <w:pStyle w:val="Heading5"/>
      </w:pPr>
      <w:bookmarkStart w:id="925" w:name="_Toc20142375"/>
      <w:bookmarkStart w:id="926" w:name="_Toc34217321"/>
      <w:bookmarkStart w:id="927" w:name="_Toc34217473"/>
      <w:bookmarkStart w:id="928" w:name="_Toc39051836"/>
      <w:bookmarkStart w:id="929" w:name="_Toc43210408"/>
      <w:bookmarkStart w:id="930" w:name="_Toc49853315"/>
      <w:bookmarkStart w:id="931" w:name="_Toc56530105"/>
      <w:bookmarkStart w:id="932" w:name="_Toc74990079"/>
      <w:r w:rsidRPr="00630AB6">
        <w:t>6.2.3.</w:t>
      </w:r>
      <w:r>
        <w:t>5</w:t>
      </w:r>
      <w:r w:rsidRPr="00630AB6">
        <w:t>.3</w:t>
      </w:r>
      <w:r w:rsidRPr="00630AB6">
        <w:tab/>
        <w:t>Resource Standard Methods</w:t>
      </w:r>
      <w:bookmarkEnd w:id="925"/>
      <w:bookmarkEnd w:id="926"/>
      <w:bookmarkEnd w:id="927"/>
      <w:bookmarkEnd w:id="928"/>
      <w:bookmarkEnd w:id="929"/>
      <w:bookmarkEnd w:id="930"/>
      <w:bookmarkEnd w:id="931"/>
      <w:bookmarkEnd w:id="932"/>
    </w:p>
    <w:p w14:paraId="0AF60ACB" w14:textId="77777777" w:rsidR="00B02215" w:rsidRPr="00630AB6" w:rsidRDefault="00B02215" w:rsidP="00B02215">
      <w:pPr>
        <w:pStyle w:val="Heading6"/>
      </w:pPr>
      <w:bookmarkStart w:id="933" w:name="_Toc20142376"/>
      <w:bookmarkStart w:id="934" w:name="_Toc34217322"/>
      <w:bookmarkStart w:id="935" w:name="_Toc34217474"/>
      <w:bookmarkStart w:id="936" w:name="_Toc39051837"/>
      <w:bookmarkStart w:id="937" w:name="_Toc43210409"/>
      <w:bookmarkStart w:id="938" w:name="_Toc49853316"/>
      <w:bookmarkStart w:id="939" w:name="_Toc56530106"/>
      <w:bookmarkStart w:id="940" w:name="_Toc74990080"/>
      <w:r w:rsidRPr="00630AB6">
        <w:t>6.2.3.</w:t>
      </w:r>
      <w:r>
        <w:t>5</w:t>
      </w:r>
      <w:r w:rsidRPr="00630AB6">
        <w:t>.3.1</w:t>
      </w:r>
      <w:r w:rsidRPr="00630AB6">
        <w:tab/>
      </w:r>
      <w:r>
        <w:t>OPTIONS</w:t>
      </w:r>
      <w:bookmarkEnd w:id="933"/>
      <w:bookmarkEnd w:id="934"/>
      <w:bookmarkEnd w:id="935"/>
      <w:bookmarkEnd w:id="936"/>
      <w:bookmarkEnd w:id="937"/>
      <w:bookmarkEnd w:id="938"/>
      <w:bookmarkEnd w:id="939"/>
      <w:bookmarkEnd w:id="940"/>
    </w:p>
    <w:p w14:paraId="1C08B3AA"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14E130CA"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05B63AE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9796C"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3D503"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1FB771"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CCD64B5"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E9D5AEE" w14:textId="77777777" w:rsidR="00B02215" w:rsidRPr="00E30083" w:rsidRDefault="00B02215" w:rsidP="002A65CD">
            <w:pPr>
              <w:pStyle w:val="TAH"/>
            </w:pPr>
            <w:r w:rsidRPr="00E30083">
              <w:t>Description</w:t>
            </w:r>
          </w:p>
        </w:tc>
      </w:tr>
      <w:tr w:rsidR="00B02215" w:rsidRPr="00E30083" w14:paraId="2CAFAF3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D51C2"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233643AA"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73CE8F78"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5662F012"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CA0B796" w14:textId="77777777" w:rsidR="00B02215" w:rsidRPr="00E30083" w:rsidRDefault="00B02215" w:rsidP="002A65CD">
            <w:pPr>
              <w:pStyle w:val="TAL"/>
            </w:pPr>
          </w:p>
        </w:tc>
      </w:tr>
    </w:tbl>
    <w:p w14:paraId="6AE09907" w14:textId="77777777" w:rsidR="00B02215" w:rsidRPr="002857AD" w:rsidRDefault="00B02215" w:rsidP="00B02215"/>
    <w:p w14:paraId="455BA485"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67C34945"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6B6BC99C"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DEDCCB"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C933D6"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D6554A"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92A25E" w14:textId="77777777" w:rsidR="00B02215" w:rsidRPr="00E30083" w:rsidRDefault="00B02215" w:rsidP="002A65CD">
            <w:pPr>
              <w:pStyle w:val="TAH"/>
            </w:pPr>
            <w:r w:rsidRPr="00E30083">
              <w:t>Description</w:t>
            </w:r>
          </w:p>
        </w:tc>
      </w:tr>
      <w:tr w:rsidR="00B02215" w:rsidRPr="00E30083" w14:paraId="18BEC1FA"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22613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3EF8DC24"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6C222465"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DB364B" w14:textId="77777777" w:rsidR="00B02215" w:rsidRPr="00E30083" w:rsidRDefault="00B02215" w:rsidP="002A65CD">
            <w:pPr>
              <w:pStyle w:val="TAL"/>
            </w:pPr>
          </w:p>
        </w:tc>
      </w:tr>
    </w:tbl>
    <w:p w14:paraId="6924487E" w14:textId="77777777" w:rsidR="00B02215" w:rsidRPr="002857AD" w:rsidRDefault="00B02215" w:rsidP="00B02215"/>
    <w:p w14:paraId="2FFDFE37"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2D3E17F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0E41CC"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FF035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92F8DA6"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9F4DF" w14:textId="77777777" w:rsidR="00B02215" w:rsidRPr="00E30083" w:rsidRDefault="00B02215" w:rsidP="002A65CD">
            <w:pPr>
              <w:pStyle w:val="TAH"/>
            </w:pPr>
            <w:r w:rsidRPr="00E30083">
              <w:t>Response</w:t>
            </w:r>
          </w:p>
          <w:p w14:paraId="3613C124"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EE54969" w14:textId="77777777" w:rsidR="00B02215" w:rsidRPr="00E30083" w:rsidRDefault="00B02215" w:rsidP="002A65CD">
            <w:pPr>
              <w:pStyle w:val="TAH"/>
            </w:pPr>
            <w:r w:rsidRPr="00E30083">
              <w:t>Description</w:t>
            </w:r>
          </w:p>
        </w:tc>
      </w:tr>
      <w:tr w:rsidR="00B02215" w:rsidRPr="00E30083" w14:paraId="267E64A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2B0C64"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08873D1C"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47401A69"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014213AD"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F98C0B" w14:textId="77777777" w:rsidR="00B02215" w:rsidRPr="00E30083" w:rsidRDefault="00B02215" w:rsidP="002A65CD">
            <w:pPr>
              <w:pStyle w:val="TAL"/>
            </w:pPr>
          </w:p>
        </w:tc>
      </w:tr>
      <w:tr w:rsidR="00793B51" w:rsidRPr="00E30083" w14:paraId="57AA2E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92E9E" w14:textId="1FEBE7AE"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61AE4135"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50877F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60EF96F9"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214123" w14:textId="3823B429" w:rsidR="00793B51" w:rsidRDefault="00793B51" w:rsidP="00793B51">
            <w:pPr>
              <w:pStyle w:val="TAL"/>
            </w:pPr>
            <w:r>
              <w:t>Temporary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27FB0B0" w14:textId="3ED0DABD" w:rsidR="00CE4B70" w:rsidRPr="00E30083" w:rsidRDefault="00CE4B70" w:rsidP="00793B51">
            <w:pPr>
              <w:pStyle w:val="TAL"/>
            </w:pPr>
            <w:r>
              <w:t>(NOTE 2)</w:t>
            </w:r>
          </w:p>
        </w:tc>
      </w:tr>
      <w:tr w:rsidR="00793B51" w:rsidRPr="002601D4" w14:paraId="7C34170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2204D" w14:textId="4CC35A57"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362DFBCC"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D218213"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987D8E3"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D644C70" w14:textId="7D6DA673" w:rsidR="00793B51" w:rsidRDefault="00793B51" w:rsidP="00793B51">
            <w:pPr>
              <w:pStyle w:val="TAL"/>
            </w:pPr>
            <w:r>
              <w:t>Permanent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B9848F7" w14:textId="3BD56557" w:rsidR="00CE4B70" w:rsidRPr="00E30083" w:rsidRDefault="00CE4B70" w:rsidP="00793B51">
            <w:pPr>
              <w:pStyle w:val="TAL"/>
            </w:pPr>
            <w:r>
              <w:t>(NOTE 2)</w:t>
            </w:r>
          </w:p>
        </w:tc>
      </w:tr>
      <w:tr w:rsidR="00B02215" w:rsidRPr="00E30083" w14:paraId="5E183F1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644593"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22CE171C"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575946A4"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16F7E7A2"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7DF477" w14:textId="77777777" w:rsidR="00B02215" w:rsidRPr="00E30083" w:rsidRDefault="00B02215" w:rsidP="002A65CD">
            <w:pPr>
              <w:pStyle w:val="TAL"/>
            </w:pPr>
          </w:p>
        </w:tc>
      </w:tr>
      <w:tr w:rsidR="00B02215" w:rsidRPr="00E30083" w14:paraId="2FADC5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82DBD"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7D3F9F32"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CB44D1"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D1BBEF2"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792C85" w14:textId="77777777" w:rsidR="00B02215" w:rsidRPr="00E30083" w:rsidRDefault="00B02215" w:rsidP="002A65CD">
            <w:pPr>
              <w:pStyle w:val="TAL"/>
            </w:pPr>
          </w:p>
        </w:tc>
      </w:tr>
      <w:tr w:rsidR="00B02215" w:rsidRPr="00E30083" w14:paraId="4E6D5E18"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6C4BD" w14:textId="77777777" w:rsidR="00B02215" w:rsidRDefault="00B02215" w:rsidP="002A65CD">
            <w:pPr>
              <w:pStyle w:val="TAN"/>
            </w:pPr>
            <w:r w:rsidRPr="00E30083">
              <w:t>NOTE</w:t>
            </w:r>
            <w:r w:rsidR="00CE4B70">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3884819E" w14:textId="0F167209" w:rsidR="00CE4B70" w:rsidRPr="00E30083" w:rsidRDefault="00CE4B70"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4BF9470" w14:textId="77777777" w:rsidR="00B02215" w:rsidRDefault="00B02215" w:rsidP="00B02215">
      <w:pPr>
        <w:rPr>
          <w:lang w:eastAsia="zh-CN"/>
        </w:rPr>
      </w:pPr>
    </w:p>
    <w:p w14:paraId="54AE5EBC"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BDDAB83"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75282A"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2B33D"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31F2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ED589"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2D5B7" w14:textId="77777777" w:rsidR="009E4D86" w:rsidRPr="00E30083" w:rsidRDefault="009E4D86" w:rsidP="00716112">
            <w:pPr>
              <w:pStyle w:val="TAH"/>
            </w:pPr>
            <w:r w:rsidRPr="00E30083">
              <w:t>Description</w:t>
            </w:r>
          </w:p>
        </w:tc>
      </w:tr>
      <w:tr w:rsidR="009E4D86" w:rsidRPr="00E30083" w14:paraId="5A41B31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9BF39"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AF9A04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586DB4C"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0197EE18"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5CF62" w14:textId="77777777" w:rsidR="009E4D86" w:rsidRPr="00E30083" w:rsidRDefault="009E4D86" w:rsidP="009E4D86">
            <w:pPr>
              <w:pStyle w:val="TAL"/>
            </w:pPr>
            <w:r w:rsidRPr="00E30083">
              <w:t>Accept-Encoding, described in IETF RFC 7694 [19]</w:t>
            </w:r>
          </w:p>
        </w:tc>
      </w:tr>
    </w:tbl>
    <w:p w14:paraId="257FC85B" w14:textId="77777777" w:rsidR="009E4D86" w:rsidRDefault="009E4D86" w:rsidP="00B02215">
      <w:pPr>
        <w:rPr>
          <w:lang w:eastAsia="zh-CN"/>
        </w:rPr>
      </w:pPr>
    </w:p>
    <w:p w14:paraId="3236067A"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51ACC3F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351BB"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8363D9"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A71C6"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B68AA"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BAE9EB" w14:textId="77777777" w:rsidR="006A03D8" w:rsidRPr="00D67AB2" w:rsidRDefault="006A03D8" w:rsidP="00AA491A">
            <w:pPr>
              <w:pStyle w:val="TAH"/>
            </w:pPr>
            <w:r w:rsidRPr="00D67AB2">
              <w:t>Description</w:t>
            </w:r>
          </w:p>
        </w:tc>
      </w:tr>
      <w:tr w:rsidR="006A03D8" w:rsidRPr="00D67AB2" w14:paraId="2601202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7EF7E"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DB9728"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2A00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2768E"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6609C" w14:textId="77777777" w:rsidR="00FB541B" w:rsidRDefault="006A03D8"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68ACDAC" w14:textId="63751E41"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181F3C18"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AF686"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10264E"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9A5DF2"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2DE11"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DDAC9" w14:textId="77777777" w:rsidR="006A03D8" w:rsidRPr="00D70312" w:rsidRDefault="006A03D8" w:rsidP="00AA491A">
            <w:pPr>
              <w:pStyle w:val="TAL"/>
            </w:pPr>
            <w:r w:rsidRPr="00525507">
              <w:t>Identifier of the target NF (service) instance ID towards which the request is redirected</w:t>
            </w:r>
          </w:p>
        </w:tc>
      </w:tr>
    </w:tbl>
    <w:p w14:paraId="01512DDA" w14:textId="77777777" w:rsidR="006A03D8" w:rsidRDefault="006A03D8" w:rsidP="006A03D8"/>
    <w:p w14:paraId="2258C276"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ED8198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90089"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065AAE"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D18B59"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DB8969"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3DD5" w14:textId="77777777" w:rsidR="006A03D8" w:rsidRPr="00D67AB2" w:rsidRDefault="006A03D8" w:rsidP="00AA491A">
            <w:pPr>
              <w:pStyle w:val="TAH"/>
            </w:pPr>
            <w:r w:rsidRPr="00D67AB2">
              <w:t>Description</w:t>
            </w:r>
          </w:p>
        </w:tc>
      </w:tr>
      <w:tr w:rsidR="006A03D8" w:rsidRPr="00D67AB2" w14:paraId="20CEE7E6"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82158"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03E384"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3C21C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E8E5E6"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69ECC" w14:textId="77777777" w:rsidR="00FB541B" w:rsidRDefault="006A03D8"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DC88624" w14:textId="41D6C343"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242FD0D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32DB5"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D59B6"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07769C"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5DE9D6"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05BD4" w14:textId="77777777" w:rsidR="006A03D8" w:rsidRPr="00D70312" w:rsidRDefault="006A03D8" w:rsidP="00AA491A">
            <w:pPr>
              <w:pStyle w:val="TAL"/>
            </w:pPr>
            <w:r w:rsidRPr="00525507">
              <w:t>Identifier of the target NF (service) instance ID towards which the request is redirected</w:t>
            </w:r>
          </w:p>
        </w:tc>
      </w:tr>
    </w:tbl>
    <w:p w14:paraId="596BDFFC" w14:textId="77777777" w:rsidR="006A03D8" w:rsidRPr="006A03D8" w:rsidRDefault="006A03D8" w:rsidP="00B02215">
      <w:pPr>
        <w:rPr>
          <w:lang w:eastAsia="zh-CN"/>
        </w:rPr>
      </w:pPr>
    </w:p>
    <w:p w14:paraId="1A7CA782" w14:textId="77777777" w:rsidR="00B02215" w:rsidRPr="00630AB6" w:rsidRDefault="00B02215" w:rsidP="00B02215">
      <w:pPr>
        <w:pStyle w:val="Heading3"/>
      </w:pPr>
      <w:bookmarkStart w:id="941" w:name="_Toc20142377"/>
      <w:bookmarkStart w:id="942" w:name="_Toc34217323"/>
      <w:bookmarkStart w:id="943" w:name="_Toc34217475"/>
      <w:bookmarkStart w:id="944" w:name="_Toc39051838"/>
      <w:bookmarkStart w:id="945" w:name="_Toc43210410"/>
      <w:bookmarkStart w:id="946" w:name="_Toc49853317"/>
      <w:bookmarkStart w:id="947" w:name="_Toc56530107"/>
      <w:bookmarkStart w:id="948" w:name="_Toc74990081"/>
      <w:r w:rsidRPr="00630AB6">
        <w:t>6.2.4</w:t>
      </w:r>
      <w:r w:rsidRPr="00630AB6">
        <w:tab/>
        <w:t>Custom Operations without associated resources</w:t>
      </w:r>
      <w:bookmarkEnd w:id="941"/>
      <w:bookmarkEnd w:id="942"/>
      <w:bookmarkEnd w:id="943"/>
      <w:bookmarkEnd w:id="944"/>
      <w:bookmarkEnd w:id="945"/>
      <w:bookmarkEnd w:id="946"/>
      <w:bookmarkEnd w:id="947"/>
      <w:bookmarkEnd w:id="948"/>
    </w:p>
    <w:p w14:paraId="3B32DB5A"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2915DD38" w14:textId="77777777" w:rsidR="00B02215" w:rsidRPr="00630AB6" w:rsidRDefault="00B02215" w:rsidP="00B02215">
      <w:pPr>
        <w:pStyle w:val="Heading3"/>
      </w:pPr>
      <w:bookmarkStart w:id="949" w:name="_Toc20142378"/>
      <w:bookmarkStart w:id="950" w:name="_Toc34217324"/>
      <w:bookmarkStart w:id="951" w:name="_Toc34217476"/>
      <w:bookmarkStart w:id="952" w:name="_Toc39051839"/>
      <w:bookmarkStart w:id="953" w:name="_Toc43210411"/>
      <w:bookmarkStart w:id="954" w:name="_Toc49853318"/>
      <w:bookmarkStart w:id="955" w:name="_Toc56530108"/>
      <w:bookmarkStart w:id="956" w:name="_Toc74990082"/>
      <w:r w:rsidRPr="00630AB6">
        <w:lastRenderedPageBreak/>
        <w:t>6.2.5</w:t>
      </w:r>
      <w:r w:rsidRPr="00630AB6">
        <w:tab/>
        <w:t>Notifications</w:t>
      </w:r>
      <w:bookmarkEnd w:id="949"/>
      <w:bookmarkEnd w:id="950"/>
      <w:bookmarkEnd w:id="951"/>
      <w:bookmarkEnd w:id="952"/>
      <w:bookmarkEnd w:id="953"/>
      <w:bookmarkEnd w:id="954"/>
      <w:bookmarkEnd w:id="955"/>
      <w:bookmarkEnd w:id="956"/>
    </w:p>
    <w:p w14:paraId="46D478CC" w14:textId="77777777" w:rsidR="00B02215" w:rsidRPr="00630AB6" w:rsidRDefault="00B02215" w:rsidP="00B02215">
      <w:pPr>
        <w:pStyle w:val="Heading4"/>
      </w:pPr>
      <w:bookmarkStart w:id="957" w:name="_Toc20142379"/>
      <w:bookmarkStart w:id="958" w:name="_Toc34217325"/>
      <w:bookmarkStart w:id="959" w:name="_Toc34217477"/>
      <w:bookmarkStart w:id="960" w:name="_Toc39051840"/>
      <w:bookmarkStart w:id="961" w:name="_Toc43210412"/>
      <w:bookmarkStart w:id="962" w:name="_Toc49853319"/>
      <w:bookmarkStart w:id="963" w:name="_Toc56530109"/>
      <w:bookmarkStart w:id="964" w:name="_Toc74990083"/>
      <w:r w:rsidRPr="00630AB6">
        <w:t>6.2.5.1</w:t>
      </w:r>
      <w:r w:rsidRPr="00630AB6">
        <w:tab/>
        <w:t>General</w:t>
      </w:r>
      <w:bookmarkEnd w:id="957"/>
      <w:bookmarkEnd w:id="958"/>
      <w:bookmarkEnd w:id="959"/>
      <w:bookmarkEnd w:id="960"/>
      <w:bookmarkEnd w:id="961"/>
      <w:bookmarkEnd w:id="962"/>
      <w:bookmarkEnd w:id="963"/>
      <w:bookmarkEnd w:id="964"/>
    </w:p>
    <w:p w14:paraId="602B0093" w14:textId="77777777" w:rsidR="00B02215" w:rsidRDefault="00B02215" w:rsidP="00B02215">
      <w:r w:rsidRPr="00630AB6">
        <w:t xml:space="preserve">This </w:t>
      </w:r>
      <w:r>
        <w:t>clause</w:t>
      </w:r>
      <w:r w:rsidRPr="00630AB6">
        <w:t xml:space="preserve"> specifies the notifications provided by the Nnssf_NSSAIAvailability service.</w:t>
      </w:r>
    </w:p>
    <w:p w14:paraId="6CC1F8C4"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366E17CD"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17096"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F90E38"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3717C"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454E2F" w14:textId="77777777" w:rsidR="002B1C19" w:rsidRPr="00E30083" w:rsidRDefault="002B1C19" w:rsidP="00716112">
            <w:pPr>
              <w:pStyle w:val="TAH"/>
            </w:pPr>
            <w:r w:rsidRPr="00E30083">
              <w:t>Description</w:t>
            </w:r>
          </w:p>
          <w:p w14:paraId="11D51407" w14:textId="77777777" w:rsidR="002B1C19" w:rsidRPr="00E30083" w:rsidRDefault="002B1C19" w:rsidP="00716112">
            <w:pPr>
              <w:pStyle w:val="TAH"/>
            </w:pPr>
            <w:r w:rsidRPr="00E30083">
              <w:t>(service operation)</w:t>
            </w:r>
          </w:p>
        </w:tc>
      </w:tr>
      <w:tr w:rsidR="002B1C19" w:rsidRPr="00E30083" w14:paraId="360458EF" w14:textId="77777777" w:rsidTr="00716112">
        <w:trPr>
          <w:jc w:val="center"/>
        </w:trPr>
        <w:tc>
          <w:tcPr>
            <w:tcW w:w="705" w:type="pct"/>
            <w:tcBorders>
              <w:left w:val="single" w:sz="4" w:space="0" w:color="auto"/>
              <w:right w:val="single" w:sz="4" w:space="0" w:color="auto"/>
            </w:tcBorders>
            <w:vAlign w:val="center"/>
          </w:tcPr>
          <w:p w14:paraId="3893E359"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1C8598F0"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4C48ED3A"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4C1B332" w14:textId="77777777" w:rsidR="002B1C19" w:rsidRPr="00E30083" w:rsidRDefault="002B1C19" w:rsidP="00716112">
            <w:pPr>
              <w:pStyle w:val="TAL"/>
              <w:rPr>
                <w:lang w:val="en-US"/>
              </w:rPr>
            </w:pPr>
          </w:p>
        </w:tc>
      </w:tr>
    </w:tbl>
    <w:p w14:paraId="5FD4A582" w14:textId="77777777" w:rsidR="002B1C19" w:rsidRPr="00630AB6" w:rsidRDefault="002B1C19" w:rsidP="00B02215"/>
    <w:p w14:paraId="7BDE6083" w14:textId="77777777" w:rsidR="00B02215" w:rsidRPr="00630AB6" w:rsidRDefault="00B02215" w:rsidP="00B02215">
      <w:pPr>
        <w:pStyle w:val="Heading4"/>
      </w:pPr>
      <w:bookmarkStart w:id="965" w:name="_Toc20142380"/>
      <w:bookmarkStart w:id="966" w:name="_Toc34217326"/>
      <w:bookmarkStart w:id="967" w:name="_Toc34217478"/>
      <w:bookmarkStart w:id="968" w:name="_Toc39051841"/>
      <w:bookmarkStart w:id="969" w:name="_Toc43210413"/>
      <w:bookmarkStart w:id="970" w:name="_Toc49853320"/>
      <w:bookmarkStart w:id="971" w:name="_Toc56530110"/>
      <w:bookmarkStart w:id="972" w:name="_Toc74990084"/>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65"/>
      <w:bookmarkEnd w:id="966"/>
      <w:bookmarkEnd w:id="967"/>
      <w:bookmarkEnd w:id="968"/>
      <w:bookmarkEnd w:id="969"/>
      <w:bookmarkEnd w:id="970"/>
      <w:bookmarkEnd w:id="971"/>
      <w:bookmarkEnd w:id="972"/>
    </w:p>
    <w:p w14:paraId="1D297E33" w14:textId="77777777" w:rsidR="00B02215" w:rsidRPr="00630AB6" w:rsidRDefault="00B02215" w:rsidP="00B02215">
      <w:pPr>
        <w:pStyle w:val="Heading5"/>
      </w:pPr>
      <w:bookmarkStart w:id="973" w:name="_Toc20142381"/>
      <w:bookmarkStart w:id="974" w:name="_Toc34217327"/>
      <w:bookmarkStart w:id="975" w:name="_Toc34217479"/>
      <w:bookmarkStart w:id="976" w:name="_Toc39051842"/>
      <w:bookmarkStart w:id="977" w:name="_Toc43210414"/>
      <w:bookmarkStart w:id="978" w:name="_Toc49853321"/>
      <w:bookmarkStart w:id="979" w:name="_Toc56530111"/>
      <w:bookmarkStart w:id="980" w:name="_Toc74990085"/>
      <w:r w:rsidRPr="00630AB6">
        <w:t>6.2.5.2.1</w:t>
      </w:r>
      <w:r w:rsidRPr="00630AB6">
        <w:tab/>
        <w:t>Description</w:t>
      </w:r>
      <w:bookmarkEnd w:id="973"/>
      <w:bookmarkEnd w:id="974"/>
      <w:bookmarkEnd w:id="975"/>
      <w:bookmarkEnd w:id="976"/>
      <w:bookmarkEnd w:id="977"/>
      <w:bookmarkEnd w:id="978"/>
      <w:bookmarkEnd w:id="979"/>
      <w:bookmarkEnd w:id="980"/>
    </w:p>
    <w:p w14:paraId="5BDB20B3"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00825962" w14:textId="77777777" w:rsidR="00B02215" w:rsidRPr="00630AB6" w:rsidRDefault="00B02215" w:rsidP="00B02215">
      <w:pPr>
        <w:pStyle w:val="Heading5"/>
      </w:pPr>
      <w:bookmarkStart w:id="981" w:name="_Toc20142382"/>
      <w:bookmarkStart w:id="982" w:name="_Toc34217328"/>
      <w:bookmarkStart w:id="983" w:name="_Toc34217480"/>
      <w:bookmarkStart w:id="984" w:name="_Toc39051843"/>
      <w:bookmarkStart w:id="985" w:name="_Toc43210415"/>
      <w:bookmarkStart w:id="986" w:name="_Toc49853322"/>
      <w:bookmarkStart w:id="987" w:name="_Toc56530112"/>
      <w:bookmarkStart w:id="988" w:name="_Toc74990086"/>
      <w:r w:rsidRPr="00630AB6">
        <w:t>6.2.5.2.2</w:t>
      </w:r>
      <w:r w:rsidRPr="00630AB6">
        <w:tab/>
        <w:t>Notification Definition</w:t>
      </w:r>
      <w:bookmarkEnd w:id="981"/>
      <w:bookmarkEnd w:id="982"/>
      <w:bookmarkEnd w:id="983"/>
      <w:bookmarkEnd w:id="984"/>
      <w:bookmarkEnd w:id="985"/>
      <w:bookmarkEnd w:id="986"/>
      <w:bookmarkEnd w:id="987"/>
      <w:bookmarkEnd w:id="988"/>
    </w:p>
    <w:p w14:paraId="23ABBCBA"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0E73E0E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0E88894E"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19F2E26E"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081CB6"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424A1E"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25AD7"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03EEF5" w14:textId="77777777" w:rsidR="00B02215" w:rsidRPr="00E30083" w:rsidRDefault="00B02215" w:rsidP="002A65CD">
            <w:pPr>
              <w:pStyle w:val="TAH"/>
            </w:pPr>
            <w:r w:rsidRPr="00E30083">
              <w:t>Description</w:t>
            </w:r>
          </w:p>
        </w:tc>
      </w:tr>
      <w:tr w:rsidR="00B02215" w:rsidRPr="00E30083" w14:paraId="690CE671" w14:textId="77777777" w:rsidTr="002A65CD">
        <w:trPr>
          <w:jc w:val="center"/>
        </w:trPr>
        <w:tc>
          <w:tcPr>
            <w:tcW w:w="0" w:type="auto"/>
            <w:tcBorders>
              <w:left w:val="single" w:sz="4" w:space="0" w:color="auto"/>
              <w:right w:val="single" w:sz="4" w:space="0" w:color="auto"/>
            </w:tcBorders>
            <w:vAlign w:val="center"/>
          </w:tcPr>
          <w:p w14:paraId="15E55CFF"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1B2D5D9C"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66CDB46"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0924EFB7"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EF16846" w14:textId="77777777" w:rsidR="00B02215" w:rsidRPr="00630AB6" w:rsidRDefault="00B02215" w:rsidP="00B02215"/>
    <w:p w14:paraId="7E3A1C7E" w14:textId="77777777" w:rsidR="00B02215" w:rsidRPr="00630AB6" w:rsidRDefault="00B02215" w:rsidP="00B02215">
      <w:pPr>
        <w:pStyle w:val="Heading5"/>
      </w:pPr>
      <w:bookmarkStart w:id="989" w:name="_Toc20142383"/>
      <w:bookmarkStart w:id="990" w:name="_Toc34217329"/>
      <w:bookmarkStart w:id="991" w:name="_Toc34217481"/>
      <w:bookmarkStart w:id="992" w:name="_Toc39051844"/>
      <w:bookmarkStart w:id="993" w:name="_Toc43210416"/>
      <w:bookmarkStart w:id="994" w:name="_Toc49853323"/>
      <w:bookmarkStart w:id="995" w:name="_Toc56530113"/>
      <w:bookmarkStart w:id="996" w:name="_Toc74990087"/>
      <w:r w:rsidRPr="00630AB6">
        <w:t>6.2.5.2.3</w:t>
      </w:r>
      <w:r w:rsidRPr="00630AB6">
        <w:tab/>
        <w:t>Notification Standard Methods</w:t>
      </w:r>
      <w:bookmarkEnd w:id="989"/>
      <w:bookmarkEnd w:id="990"/>
      <w:bookmarkEnd w:id="991"/>
      <w:bookmarkEnd w:id="992"/>
      <w:bookmarkEnd w:id="993"/>
      <w:bookmarkEnd w:id="994"/>
      <w:bookmarkEnd w:id="995"/>
      <w:bookmarkEnd w:id="996"/>
    </w:p>
    <w:p w14:paraId="16641087" w14:textId="77777777" w:rsidR="00B02215" w:rsidRPr="00630AB6" w:rsidRDefault="00B02215" w:rsidP="00B02215">
      <w:pPr>
        <w:pStyle w:val="Heading6"/>
      </w:pPr>
      <w:bookmarkStart w:id="997" w:name="_Toc20142384"/>
      <w:bookmarkStart w:id="998" w:name="_Toc34217330"/>
      <w:bookmarkStart w:id="999" w:name="_Toc34217482"/>
      <w:bookmarkStart w:id="1000" w:name="_Toc39051845"/>
      <w:bookmarkStart w:id="1001" w:name="_Toc43210417"/>
      <w:bookmarkStart w:id="1002" w:name="_Toc49853324"/>
      <w:bookmarkStart w:id="1003" w:name="_Toc56530114"/>
      <w:bookmarkStart w:id="1004" w:name="_Toc74990088"/>
      <w:r w:rsidRPr="00630AB6">
        <w:t>6.2.5.2.3.1</w:t>
      </w:r>
      <w:r w:rsidRPr="00630AB6">
        <w:tab/>
        <w:t>POST</w:t>
      </w:r>
      <w:bookmarkEnd w:id="997"/>
      <w:bookmarkEnd w:id="998"/>
      <w:bookmarkEnd w:id="999"/>
      <w:bookmarkEnd w:id="1000"/>
      <w:bookmarkEnd w:id="1001"/>
      <w:bookmarkEnd w:id="1002"/>
      <w:bookmarkEnd w:id="1003"/>
      <w:bookmarkEnd w:id="1004"/>
    </w:p>
    <w:p w14:paraId="17DABD2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3D980851"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A9F3075"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83E24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C388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6237A4"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FD4DD1" w14:textId="77777777" w:rsidR="00B02215" w:rsidRPr="00E30083" w:rsidRDefault="00B02215" w:rsidP="002A65CD">
            <w:pPr>
              <w:pStyle w:val="TAH"/>
            </w:pPr>
            <w:r w:rsidRPr="00E30083">
              <w:t>Description</w:t>
            </w:r>
          </w:p>
        </w:tc>
      </w:tr>
      <w:tr w:rsidR="00B02215" w:rsidRPr="00E30083" w14:paraId="7139B3DC"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12B0B4"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2011A5B6"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600EF30F"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8F6C47" w14:textId="77777777"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4DB5F77B" w14:textId="77777777" w:rsidR="00B02215" w:rsidRPr="00630AB6" w:rsidRDefault="00B02215" w:rsidP="00B02215"/>
    <w:p w14:paraId="58E40D90"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B87F594"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92C06"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4AAC6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C5F86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D6D4B1" w14:textId="77777777" w:rsidR="00B02215" w:rsidRPr="00E30083" w:rsidRDefault="00B02215" w:rsidP="002A65CD">
            <w:pPr>
              <w:pStyle w:val="TAH"/>
            </w:pPr>
            <w:r w:rsidRPr="00E30083">
              <w:t>Response</w:t>
            </w:r>
          </w:p>
          <w:p w14:paraId="6BAA654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FBA8D0" w14:textId="77777777" w:rsidR="00B02215" w:rsidRPr="00E30083" w:rsidRDefault="00B02215" w:rsidP="002A65CD">
            <w:pPr>
              <w:pStyle w:val="TAH"/>
            </w:pPr>
            <w:r w:rsidRPr="00E30083">
              <w:t>Description</w:t>
            </w:r>
          </w:p>
        </w:tc>
      </w:tr>
      <w:tr w:rsidR="00B02215" w:rsidRPr="00E30083" w14:paraId="252683E1"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4E33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5CEDAB82"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4D97292"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0D046F"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6FF569" w14:textId="77777777"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14:paraId="4E851F78"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9E1432" w14:textId="72978ABA"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879AA9D"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E932AD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DE6F56"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9D8FCE" w14:textId="3AB1F2A3" w:rsidR="006A03D8" w:rsidRDefault="006A03D8" w:rsidP="006A03D8">
            <w:pPr>
              <w:pStyle w:val="TAL"/>
            </w:pPr>
            <w:r>
              <w:t xml:space="preserve">Temporary redirection. </w:t>
            </w:r>
            <w:r w:rsidR="002601D4">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16622729" w14:textId="2BA2731B" w:rsidR="00CE4B70" w:rsidRPr="00E30083" w:rsidRDefault="00CE4B70" w:rsidP="006A03D8">
            <w:pPr>
              <w:pStyle w:val="TAL"/>
              <w:rPr>
                <w:b/>
                <w:lang w:eastAsia="zh-CN"/>
              </w:rPr>
            </w:pPr>
            <w:r>
              <w:t>(NOTE 2)</w:t>
            </w:r>
          </w:p>
        </w:tc>
      </w:tr>
      <w:tr w:rsidR="006A03D8" w:rsidRPr="00E30083" w14:paraId="294E0685"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514AF" w14:textId="57B634CD"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7C77277"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97F007E"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842C3A0"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269F2A" w14:textId="0414714C" w:rsidR="006A03D8" w:rsidRDefault="006A03D8" w:rsidP="006A03D8">
            <w:pPr>
              <w:pStyle w:val="TAL"/>
            </w:pPr>
            <w:r>
              <w:t xml:space="preserve">Permanent redirection. </w:t>
            </w:r>
            <w:r w:rsidR="00E36443">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3457D9DF" w14:textId="6EB4C541" w:rsidR="00CE4B70" w:rsidRPr="00E30083" w:rsidRDefault="00CE4B70" w:rsidP="006A03D8">
            <w:pPr>
              <w:pStyle w:val="TAL"/>
              <w:rPr>
                <w:b/>
                <w:lang w:eastAsia="zh-CN"/>
              </w:rPr>
            </w:pPr>
            <w:r>
              <w:t>(NOTE 2)</w:t>
            </w:r>
          </w:p>
        </w:tc>
      </w:tr>
      <w:tr w:rsidR="00780322" w:rsidRPr="00E30083" w14:paraId="55EC133F"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50D3F8DB" w14:textId="77777777" w:rsidR="00780322" w:rsidRDefault="00780322" w:rsidP="00780322">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15CF33C" w14:textId="6EFED23B" w:rsidR="00CE4B70" w:rsidRPr="00E30083" w:rsidRDefault="00CE4B70" w:rsidP="00780322">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5CAB388B" w14:textId="77777777" w:rsidR="00B02215" w:rsidRDefault="00B02215" w:rsidP="00B02215"/>
    <w:p w14:paraId="2FA5127A"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DE61FA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C28DF6"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6AF"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64C22"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35EB0"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45178" w14:textId="77777777" w:rsidR="006A03D8" w:rsidRPr="00D67AB2" w:rsidRDefault="006A03D8" w:rsidP="00AA491A">
            <w:pPr>
              <w:pStyle w:val="TAH"/>
            </w:pPr>
            <w:r w:rsidRPr="00D67AB2">
              <w:t>Description</w:t>
            </w:r>
          </w:p>
        </w:tc>
      </w:tr>
      <w:tr w:rsidR="006A03D8" w:rsidRPr="00D67AB2" w14:paraId="0F586D6C"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9AA01"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DBBBC3"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EE1AF"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4D91C"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9B52E" w14:textId="1F4B1567" w:rsidR="006A03D8" w:rsidRPr="00D67AB2" w:rsidRDefault="006A03D8" w:rsidP="00FB541B">
            <w:pPr>
              <w:pStyle w:val="TAL"/>
            </w:pPr>
            <w:r w:rsidRPr="00D70312">
              <w:t>A URI pointing to the endpoint of NF service consumer to which the notification should be sent</w:t>
            </w:r>
          </w:p>
        </w:tc>
      </w:tr>
      <w:tr w:rsidR="006A03D8" w:rsidRPr="00D67AB2" w14:paraId="59BD67A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6A7531"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1EB20A"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A11048"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A9483"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572F" w14:textId="77777777" w:rsidR="006A03D8" w:rsidRPr="00D70312" w:rsidRDefault="006A03D8" w:rsidP="00AA491A">
            <w:pPr>
              <w:pStyle w:val="TAL"/>
            </w:pPr>
            <w:r w:rsidRPr="00525507">
              <w:t>Identifier of the target NF (service) instance ID towards which the request is redirected</w:t>
            </w:r>
          </w:p>
        </w:tc>
      </w:tr>
    </w:tbl>
    <w:p w14:paraId="523DAF95" w14:textId="77777777" w:rsidR="006A03D8" w:rsidRDefault="006A03D8" w:rsidP="006A03D8">
      <w:pPr>
        <w:pStyle w:val="TH"/>
      </w:pPr>
    </w:p>
    <w:p w14:paraId="2385B907"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3AECD018" w14:textId="77777777" w:rsidTr="00AA491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C180979" w14:textId="77777777" w:rsidR="006A03D8" w:rsidRPr="00D67AB2" w:rsidRDefault="006A03D8" w:rsidP="00AA491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304F2F" w14:textId="77777777" w:rsidR="006A03D8" w:rsidRPr="00D67AB2" w:rsidRDefault="006A03D8" w:rsidP="00AA491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55A8AF3" w14:textId="77777777" w:rsidR="006A03D8" w:rsidRPr="00D67AB2" w:rsidRDefault="006A03D8" w:rsidP="00AA491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D91740E" w14:textId="77777777" w:rsidR="006A03D8" w:rsidRPr="00D67AB2" w:rsidRDefault="006A03D8" w:rsidP="00AA491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01E0685" w14:textId="77777777" w:rsidR="006A03D8" w:rsidRPr="00D67AB2" w:rsidRDefault="006A03D8" w:rsidP="00AA491A">
            <w:pPr>
              <w:pStyle w:val="TAH"/>
            </w:pPr>
            <w:r w:rsidRPr="00D67AB2">
              <w:t>Description</w:t>
            </w:r>
          </w:p>
        </w:tc>
      </w:tr>
      <w:tr w:rsidR="006A03D8" w:rsidRPr="00D67AB2" w14:paraId="7A9243AF" w14:textId="77777777" w:rsidTr="00AA491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9F7EFE7" w14:textId="77777777" w:rsidR="006A03D8" w:rsidRPr="00D67AB2" w:rsidRDefault="006A03D8" w:rsidP="00AA491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7BB39D3" w14:textId="77777777" w:rsidR="006A03D8" w:rsidRPr="00D67AB2" w:rsidRDefault="006A03D8" w:rsidP="00AA491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4A62360" w14:textId="77777777" w:rsidR="006A03D8" w:rsidRPr="00D67AB2" w:rsidRDefault="006A03D8" w:rsidP="00AA491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4A7FDE9" w14:textId="77777777" w:rsidR="006A03D8" w:rsidRPr="00D67AB2" w:rsidRDefault="006A03D8" w:rsidP="00AA491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BC47391" w14:textId="1E80CB04" w:rsidR="006A03D8" w:rsidRPr="00D67AB2" w:rsidRDefault="006A03D8" w:rsidP="00FB541B">
            <w:pPr>
              <w:pStyle w:val="TAL"/>
            </w:pPr>
            <w:r w:rsidRPr="00D70312">
              <w:t>A URI pointing to the endpoint of NF service consumer to which the notification should be sent</w:t>
            </w:r>
          </w:p>
        </w:tc>
      </w:tr>
      <w:tr w:rsidR="006A03D8" w:rsidRPr="00D67AB2" w14:paraId="686DB650" w14:textId="77777777" w:rsidTr="00AA491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83B91C0" w14:textId="77777777" w:rsidR="006A03D8" w:rsidRDefault="006A03D8" w:rsidP="00AA491A">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053524A" w14:textId="77777777" w:rsidR="006A03D8" w:rsidRDefault="006A03D8" w:rsidP="00AA491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78884B4" w14:textId="77777777" w:rsidR="006A03D8" w:rsidRDefault="006A03D8" w:rsidP="00AA491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B579A1F" w14:textId="77777777" w:rsidR="006A03D8" w:rsidRPr="00D67AB2" w:rsidRDefault="006A03D8" w:rsidP="00AA491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AC09054" w14:textId="77777777" w:rsidR="006A03D8" w:rsidRPr="00D70312" w:rsidRDefault="006A03D8" w:rsidP="00AA491A">
            <w:pPr>
              <w:pStyle w:val="TAL"/>
            </w:pPr>
            <w:r w:rsidRPr="00525507">
              <w:t>Identifier of the target NF (service) instance ID towards which the request is redirected</w:t>
            </w:r>
          </w:p>
        </w:tc>
      </w:tr>
    </w:tbl>
    <w:p w14:paraId="53F8060F" w14:textId="77777777" w:rsidR="006A03D8" w:rsidRPr="006A03D8" w:rsidRDefault="006A03D8" w:rsidP="00B02215"/>
    <w:p w14:paraId="6D0D55F9" w14:textId="77777777" w:rsidR="00B02215" w:rsidRPr="00630AB6" w:rsidRDefault="00B02215" w:rsidP="00B02215">
      <w:pPr>
        <w:pStyle w:val="Heading3"/>
      </w:pPr>
      <w:bookmarkStart w:id="1005" w:name="_Toc20142385"/>
      <w:bookmarkStart w:id="1006" w:name="_Toc34217331"/>
      <w:bookmarkStart w:id="1007" w:name="_Toc34217483"/>
      <w:bookmarkStart w:id="1008" w:name="_Toc39051846"/>
      <w:bookmarkStart w:id="1009" w:name="_Toc43210418"/>
      <w:bookmarkStart w:id="1010" w:name="_Toc49853325"/>
      <w:bookmarkStart w:id="1011" w:name="_Toc56530115"/>
      <w:bookmarkStart w:id="1012" w:name="_Toc74990089"/>
      <w:r w:rsidRPr="00630AB6">
        <w:t>6.2.6</w:t>
      </w:r>
      <w:r w:rsidRPr="00630AB6">
        <w:tab/>
        <w:t>Data Model</w:t>
      </w:r>
      <w:bookmarkEnd w:id="1005"/>
      <w:bookmarkEnd w:id="1006"/>
      <w:bookmarkEnd w:id="1007"/>
      <w:bookmarkEnd w:id="1008"/>
      <w:bookmarkEnd w:id="1009"/>
      <w:bookmarkEnd w:id="1010"/>
      <w:bookmarkEnd w:id="1011"/>
      <w:bookmarkEnd w:id="1012"/>
    </w:p>
    <w:p w14:paraId="33A81A35" w14:textId="77777777" w:rsidR="00B02215" w:rsidRPr="00630AB6" w:rsidRDefault="00B02215" w:rsidP="00B02215">
      <w:pPr>
        <w:pStyle w:val="Heading4"/>
      </w:pPr>
      <w:bookmarkStart w:id="1013" w:name="_Toc20142386"/>
      <w:bookmarkStart w:id="1014" w:name="_Toc34217332"/>
      <w:bookmarkStart w:id="1015" w:name="_Toc34217484"/>
      <w:bookmarkStart w:id="1016" w:name="_Toc39051847"/>
      <w:bookmarkStart w:id="1017" w:name="_Toc43210419"/>
      <w:bookmarkStart w:id="1018" w:name="_Toc49853326"/>
      <w:bookmarkStart w:id="1019" w:name="_Toc56530116"/>
      <w:bookmarkStart w:id="1020" w:name="_Toc74990090"/>
      <w:r w:rsidRPr="00630AB6">
        <w:t>6.2.6.1</w:t>
      </w:r>
      <w:r w:rsidRPr="00630AB6">
        <w:tab/>
        <w:t>General</w:t>
      </w:r>
      <w:bookmarkEnd w:id="1013"/>
      <w:bookmarkEnd w:id="1014"/>
      <w:bookmarkEnd w:id="1015"/>
      <w:bookmarkEnd w:id="1016"/>
      <w:bookmarkEnd w:id="1017"/>
      <w:bookmarkEnd w:id="1018"/>
      <w:bookmarkEnd w:id="1019"/>
      <w:bookmarkEnd w:id="1020"/>
    </w:p>
    <w:p w14:paraId="53023AB2" w14:textId="77777777" w:rsidR="00B02215" w:rsidRPr="00630AB6" w:rsidRDefault="00B02215" w:rsidP="00B02215">
      <w:r w:rsidRPr="00630AB6">
        <w:t xml:space="preserve">This </w:t>
      </w:r>
      <w:r>
        <w:t>clause</w:t>
      </w:r>
      <w:r w:rsidRPr="00630AB6">
        <w:t xml:space="preserve"> specifies the application data model supported by the API.</w:t>
      </w:r>
    </w:p>
    <w:p w14:paraId="17929788" w14:textId="77777777" w:rsidR="00B02215" w:rsidRPr="00630AB6" w:rsidRDefault="00B02215" w:rsidP="00B02215">
      <w:r w:rsidRPr="00630AB6">
        <w:t>Table 6.2.6.1-1 specifies the data types defined for the Nnssf_NSSAIAvailability service based interface protocol.</w:t>
      </w:r>
    </w:p>
    <w:p w14:paraId="6DCC0037"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138E7AA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6312695"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66A1EB7B"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6CD3C737" w14:textId="77777777" w:rsidR="00B02215" w:rsidRPr="00E30083" w:rsidRDefault="00B02215" w:rsidP="002A65CD">
            <w:pPr>
              <w:pStyle w:val="TAH"/>
            </w:pPr>
            <w:r w:rsidRPr="00E30083">
              <w:t>Description</w:t>
            </w:r>
          </w:p>
        </w:tc>
      </w:tr>
      <w:tr w:rsidR="00B02215" w:rsidRPr="00E30083" w14:paraId="13AD51B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C03FAE9"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1FBD96DC"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47514412"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356F3B2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B239D08"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204C42C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28AAA456"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DE74BB"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073C2A32"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2A2B8566"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2A96D99"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4E7077D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30DDDC"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52BC160A"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4A664A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1723CB9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BB35CA2"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3AF59CA7"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7B87786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294BE6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4FE65" w14:textId="77777777" w:rsidR="00B02215" w:rsidRPr="00E30083" w:rsidRDefault="00B02215" w:rsidP="002A65CD">
            <w:pPr>
              <w:pStyle w:val="TAL"/>
            </w:pPr>
          </w:p>
          <w:p w14:paraId="18E0538B"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70F1AFB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2EF16D7"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7234EC8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FCE507E"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08F2D7AE"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6748E2E2"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BDF9D3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3634E4F"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3C0275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DB2B53C"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A7CD2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C9ECF00"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1377F730"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7C52AB26" w14:textId="77777777"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14:paraId="2A46CC5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19BE932"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054E2997"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229E343D" w14:textId="77777777" w:rsidR="00B02215" w:rsidRPr="00E30083" w:rsidRDefault="00B02215" w:rsidP="002A65CD">
            <w:pPr>
              <w:pStyle w:val="TAL"/>
              <w:rPr>
                <w:rFonts w:cs="Arial"/>
                <w:szCs w:val="18"/>
              </w:rPr>
            </w:pPr>
          </w:p>
        </w:tc>
      </w:tr>
    </w:tbl>
    <w:p w14:paraId="791A310B" w14:textId="77777777" w:rsidR="00B02215" w:rsidRPr="00630AB6" w:rsidRDefault="00B02215" w:rsidP="00B02215"/>
    <w:p w14:paraId="7CD87478" w14:textId="77777777" w:rsidR="00B02215" w:rsidRPr="00630AB6" w:rsidRDefault="00B02215" w:rsidP="00B02215">
      <w:r w:rsidRPr="00630AB6">
        <w:t>Table 6.2.6.1-2 specifies data types re-used by the Nnssf service based interface protocol from other specifications.</w:t>
      </w:r>
    </w:p>
    <w:p w14:paraId="16F91B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781E90A5"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D8DAF21"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8486E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A3897A6" w14:textId="77777777" w:rsidR="00B02215" w:rsidRPr="00E30083" w:rsidRDefault="00B02215" w:rsidP="002A65CD">
            <w:pPr>
              <w:pStyle w:val="TAH"/>
            </w:pPr>
            <w:r w:rsidRPr="00E30083">
              <w:t>Comments</w:t>
            </w:r>
          </w:p>
        </w:tc>
      </w:tr>
      <w:tr w:rsidR="00B02215" w:rsidRPr="00E30083" w14:paraId="7D484E8B"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47A005DF"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610E26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6ED00E5"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4DF1273A"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59FA265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C9E2E46"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B621CA2" w14:textId="77777777" w:rsidR="00B02215" w:rsidRPr="00E30083" w:rsidRDefault="00B02215" w:rsidP="002A65CD">
            <w:pPr>
              <w:pStyle w:val="TAL"/>
              <w:rPr>
                <w:rFonts w:cs="Arial"/>
                <w:szCs w:val="18"/>
              </w:rPr>
            </w:pPr>
          </w:p>
        </w:tc>
      </w:tr>
      <w:tr w:rsidR="00B02215" w:rsidRPr="00E30083" w14:paraId="6CAA7DB4"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77AB4A3"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9709F83"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A45DAC"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002C3EED"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63A543B8"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5623E83F"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A91A323" w14:textId="77777777" w:rsidR="00B02215" w:rsidRPr="00E30083" w:rsidRDefault="00B02215" w:rsidP="002A65CD">
            <w:pPr>
              <w:pStyle w:val="TAL"/>
              <w:rPr>
                <w:rFonts w:cs="Arial"/>
                <w:szCs w:val="18"/>
              </w:rPr>
            </w:pPr>
          </w:p>
        </w:tc>
      </w:tr>
      <w:tr w:rsidR="00FB541B" w:rsidRPr="00E30083" w14:paraId="6D1EA34C"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1C2A807" w14:textId="6A3C1C76" w:rsidR="00FB541B" w:rsidRPr="00E30083" w:rsidRDefault="00FB541B" w:rsidP="00FB541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3B4E684" w14:textId="1F1CCA96" w:rsidR="00FB541B" w:rsidRPr="00E30083" w:rsidRDefault="00FB541B" w:rsidP="00FB541B">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DFC24DB" w14:textId="77777777" w:rsidR="00FB541B" w:rsidRPr="00E30083" w:rsidRDefault="00FB541B" w:rsidP="00FB541B">
            <w:pPr>
              <w:pStyle w:val="TAL"/>
              <w:rPr>
                <w:rFonts w:cs="Arial"/>
                <w:szCs w:val="18"/>
              </w:rPr>
            </w:pPr>
          </w:p>
        </w:tc>
      </w:tr>
      <w:tr w:rsidR="00FB541B" w:rsidRPr="00E30083" w14:paraId="63F086E1"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C76A8F8" w14:textId="77777777" w:rsidR="00FB541B" w:rsidRPr="00E30083" w:rsidRDefault="00FB541B" w:rsidP="00FB541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2F3D05A4" w14:textId="77777777" w:rsidR="00FB541B" w:rsidRPr="00E30083" w:rsidRDefault="00FB541B" w:rsidP="00FB541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530E3ABF" w14:textId="77777777" w:rsidR="00FB541B" w:rsidRPr="00E30083" w:rsidRDefault="00FB541B" w:rsidP="00FB541B">
            <w:pPr>
              <w:pStyle w:val="TAL"/>
              <w:rPr>
                <w:rFonts w:cs="Arial"/>
                <w:szCs w:val="18"/>
              </w:rPr>
            </w:pPr>
          </w:p>
        </w:tc>
      </w:tr>
    </w:tbl>
    <w:p w14:paraId="1D73493F" w14:textId="77777777" w:rsidR="00B02215" w:rsidRPr="00630AB6" w:rsidRDefault="00B02215" w:rsidP="00B02215"/>
    <w:p w14:paraId="6ACDB1C1" w14:textId="77777777" w:rsidR="00B02215" w:rsidRPr="00630AB6" w:rsidRDefault="00B02215" w:rsidP="00B02215">
      <w:pPr>
        <w:pStyle w:val="Heading4"/>
        <w:rPr>
          <w:lang w:val="en-US"/>
        </w:rPr>
      </w:pPr>
      <w:bookmarkStart w:id="1021" w:name="_Toc20142387"/>
      <w:bookmarkStart w:id="1022" w:name="_Toc34217333"/>
      <w:bookmarkStart w:id="1023" w:name="_Toc34217485"/>
      <w:bookmarkStart w:id="1024" w:name="_Toc39051848"/>
      <w:bookmarkStart w:id="1025" w:name="_Toc43210420"/>
      <w:bookmarkStart w:id="1026" w:name="_Toc49853327"/>
      <w:bookmarkStart w:id="1027" w:name="_Toc56530117"/>
      <w:bookmarkStart w:id="1028" w:name="_Toc74990091"/>
      <w:r w:rsidRPr="00630AB6">
        <w:rPr>
          <w:lang w:val="en-US"/>
        </w:rPr>
        <w:t>6.2.6.2</w:t>
      </w:r>
      <w:r w:rsidRPr="00630AB6">
        <w:rPr>
          <w:lang w:val="en-US"/>
        </w:rPr>
        <w:tab/>
        <w:t>Structured data types</w:t>
      </w:r>
      <w:bookmarkEnd w:id="1021"/>
      <w:bookmarkEnd w:id="1022"/>
      <w:bookmarkEnd w:id="1023"/>
      <w:bookmarkEnd w:id="1024"/>
      <w:bookmarkEnd w:id="1025"/>
      <w:bookmarkEnd w:id="1026"/>
      <w:bookmarkEnd w:id="1027"/>
      <w:bookmarkEnd w:id="1028"/>
    </w:p>
    <w:p w14:paraId="702917F8" w14:textId="77777777" w:rsidR="00B02215" w:rsidRPr="00630AB6" w:rsidRDefault="00B02215" w:rsidP="00B02215">
      <w:pPr>
        <w:pStyle w:val="Heading5"/>
      </w:pPr>
      <w:bookmarkStart w:id="1029" w:name="_Toc20142388"/>
      <w:bookmarkStart w:id="1030" w:name="_Toc34217334"/>
      <w:bookmarkStart w:id="1031" w:name="_Toc34217486"/>
      <w:bookmarkStart w:id="1032" w:name="_Toc39051849"/>
      <w:bookmarkStart w:id="1033" w:name="_Toc43210421"/>
      <w:bookmarkStart w:id="1034" w:name="_Toc49853328"/>
      <w:bookmarkStart w:id="1035" w:name="_Toc56530118"/>
      <w:bookmarkStart w:id="1036" w:name="_Toc74990092"/>
      <w:r w:rsidRPr="00630AB6">
        <w:t>6.2.6.2.1</w:t>
      </w:r>
      <w:r w:rsidRPr="00630AB6">
        <w:tab/>
        <w:t>Introduction</w:t>
      </w:r>
      <w:bookmarkEnd w:id="1029"/>
      <w:bookmarkEnd w:id="1030"/>
      <w:bookmarkEnd w:id="1031"/>
      <w:bookmarkEnd w:id="1032"/>
      <w:bookmarkEnd w:id="1033"/>
      <w:bookmarkEnd w:id="1034"/>
      <w:bookmarkEnd w:id="1035"/>
      <w:bookmarkEnd w:id="1036"/>
    </w:p>
    <w:p w14:paraId="738983CB" w14:textId="77777777" w:rsidR="00B02215" w:rsidRPr="00630AB6" w:rsidRDefault="00B02215" w:rsidP="00B02215">
      <w:r w:rsidRPr="00630AB6">
        <w:t xml:space="preserve">This </w:t>
      </w:r>
      <w:r>
        <w:t>clause</w:t>
      </w:r>
      <w:r w:rsidRPr="00630AB6">
        <w:t xml:space="preserve"> defines the structures to be used in resource representations.</w:t>
      </w:r>
    </w:p>
    <w:p w14:paraId="7D9208F0" w14:textId="77777777" w:rsidR="00B02215" w:rsidRPr="00630AB6" w:rsidRDefault="00B02215" w:rsidP="00B02215">
      <w:pPr>
        <w:pStyle w:val="Heading5"/>
      </w:pPr>
      <w:bookmarkStart w:id="1037" w:name="_Toc20142389"/>
      <w:bookmarkStart w:id="1038" w:name="_Toc34217335"/>
      <w:bookmarkStart w:id="1039" w:name="_Toc34217487"/>
      <w:bookmarkStart w:id="1040" w:name="_Toc39051850"/>
      <w:bookmarkStart w:id="1041" w:name="_Toc43210422"/>
      <w:bookmarkStart w:id="1042" w:name="_Toc49853329"/>
      <w:bookmarkStart w:id="1043" w:name="_Toc56530119"/>
      <w:bookmarkStart w:id="1044" w:name="_Toc74990093"/>
      <w:r w:rsidRPr="00630AB6">
        <w:t>6.2.6.2.2</w:t>
      </w:r>
      <w:r w:rsidRPr="00630AB6">
        <w:tab/>
        <w:t>Type: NssaiAvailabilityInfo</w:t>
      </w:r>
      <w:bookmarkEnd w:id="1037"/>
      <w:bookmarkEnd w:id="1038"/>
      <w:bookmarkEnd w:id="1039"/>
      <w:bookmarkEnd w:id="1040"/>
      <w:bookmarkEnd w:id="1041"/>
      <w:bookmarkEnd w:id="1042"/>
      <w:bookmarkEnd w:id="1043"/>
      <w:bookmarkEnd w:id="1044"/>
    </w:p>
    <w:p w14:paraId="666DEBAD"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2B475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F73BDE"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07C5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E83B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F340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CE89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868B1E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02E427"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39F79D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5224A3"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484A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15222"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00F03B3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7EA730"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CE0D16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7CE24A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0D20B"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66AC63"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5CA8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B1D74DF"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54193D18"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67499BE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E7E01"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64AFB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EB6315C"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0E907882" w14:textId="77777777" w:rsidR="00B02215" w:rsidRPr="00E30083" w:rsidRDefault="00B02215" w:rsidP="002A65CD">
            <w:pPr>
              <w:pStyle w:val="TAL"/>
              <w:rPr>
                <w:lang w:eastAsia="zh-CN"/>
              </w:rPr>
            </w:pPr>
          </w:p>
          <w:p w14:paraId="576BBDC9" w14:textId="77777777" w:rsidR="00B02215" w:rsidRPr="00E30083" w:rsidRDefault="00B02215" w:rsidP="002A65CD">
            <w:pPr>
              <w:pStyle w:val="TAL"/>
              <w:rPr>
                <w:rFonts w:cs="Arial"/>
                <w:szCs w:val="18"/>
              </w:rPr>
            </w:pPr>
            <w:r w:rsidRPr="00E30083">
              <w:t>Pattern: '^[0-9]{3}-[0-9]{2-3}-[A-Fa-f0-9]{2}-[0-3][A-Fa-f0-9]{2}$'</w:t>
            </w:r>
          </w:p>
        </w:tc>
      </w:tr>
    </w:tbl>
    <w:p w14:paraId="0CB73B37" w14:textId="77777777" w:rsidR="00B02215" w:rsidRPr="00630AB6" w:rsidRDefault="00B02215" w:rsidP="00B02215"/>
    <w:p w14:paraId="6C6774FC" w14:textId="77777777" w:rsidR="00B02215" w:rsidRPr="00630AB6" w:rsidRDefault="00B02215" w:rsidP="00B02215">
      <w:pPr>
        <w:pStyle w:val="Heading5"/>
      </w:pPr>
      <w:bookmarkStart w:id="1045" w:name="_Toc20142390"/>
      <w:bookmarkStart w:id="1046" w:name="_Toc34217336"/>
      <w:bookmarkStart w:id="1047" w:name="_Toc34217488"/>
      <w:bookmarkStart w:id="1048" w:name="_Toc39051851"/>
      <w:bookmarkStart w:id="1049" w:name="_Toc43210423"/>
      <w:bookmarkStart w:id="1050" w:name="_Toc49853330"/>
      <w:bookmarkStart w:id="1051" w:name="_Toc56530120"/>
      <w:bookmarkStart w:id="1052" w:name="_Toc74990094"/>
      <w:r w:rsidRPr="00630AB6">
        <w:lastRenderedPageBreak/>
        <w:t>6.2.6.2.3</w:t>
      </w:r>
      <w:r w:rsidRPr="00630AB6">
        <w:tab/>
        <w:t xml:space="preserve">Type: </w:t>
      </w:r>
      <w:r w:rsidRPr="00630AB6">
        <w:rPr>
          <w:rFonts w:hint="eastAsia"/>
          <w:lang w:eastAsia="zh-CN"/>
        </w:rPr>
        <w:t>Supported</w:t>
      </w:r>
      <w:r w:rsidRPr="00630AB6">
        <w:t>NssaiAvailabilityData</w:t>
      </w:r>
      <w:bookmarkEnd w:id="1045"/>
      <w:bookmarkEnd w:id="1046"/>
      <w:bookmarkEnd w:id="1047"/>
      <w:bookmarkEnd w:id="1048"/>
      <w:bookmarkEnd w:id="1049"/>
      <w:bookmarkEnd w:id="1050"/>
      <w:bookmarkEnd w:id="1051"/>
      <w:bookmarkEnd w:id="1052"/>
    </w:p>
    <w:p w14:paraId="57FFD6BD"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1B8C1A9D"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0CDDFFC8"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BAA5D7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1CFA453"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5DFC9AF" w14:textId="77777777"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55492DF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37646EE"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1B6F98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8E5C024"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51090D6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3531615"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583074A"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0EBB4554"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415F57C5" w14:textId="77777777" w:rsidR="00B02215" w:rsidRPr="00E30083" w:rsidRDefault="00B02215" w:rsidP="002A65CD">
            <w:pPr>
              <w:pStyle w:val="TAL"/>
              <w:rPr>
                <w:rFonts w:cs="Arial"/>
                <w:szCs w:val="18"/>
                <w:lang w:eastAsia="zh-CN"/>
              </w:rPr>
            </w:pPr>
          </w:p>
        </w:tc>
      </w:tr>
      <w:tr w:rsidR="00B02215" w:rsidRPr="00E30083" w14:paraId="30F1B53C"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38EBB0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5A8F9D7"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6E85B433"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5EF58D"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47FEE0CA"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18027290" w14:textId="77777777" w:rsidR="00B02215" w:rsidRPr="00E30083" w:rsidRDefault="00B02215" w:rsidP="002A65CD">
            <w:pPr>
              <w:pStyle w:val="TF"/>
              <w:jc w:val="left"/>
              <w:rPr>
                <w:b w:val="0"/>
                <w:sz w:val="18"/>
                <w:lang w:eastAsia="zh-CN"/>
              </w:rPr>
            </w:pPr>
          </w:p>
        </w:tc>
      </w:tr>
      <w:tr w:rsidR="00B02215" w:rsidRPr="00E30083" w14:paraId="2F722B71"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3C29E1B"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C384D7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36FFEDE0"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3556D9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4F59EAB5"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8E0C1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0D980AB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9F94F2A"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7C5ED22D"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5CB1F2F8"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1C3003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0EC1BF1"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1CF8BDD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E77846F"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1CE0FDDB"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4A209A46" w14:textId="77777777" w:rsidR="00B02215" w:rsidRPr="00630AB6" w:rsidRDefault="00B02215" w:rsidP="00B02215"/>
    <w:p w14:paraId="5FCB4452" w14:textId="77777777" w:rsidR="00B02215" w:rsidRPr="00630AB6" w:rsidRDefault="00B02215" w:rsidP="00B02215">
      <w:pPr>
        <w:pStyle w:val="Heading5"/>
      </w:pPr>
      <w:bookmarkStart w:id="1053" w:name="_Toc20142391"/>
      <w:bookmarkStart w:id="1054" w:name="_Toc34217337"/>
      <w:bookmarkStart w:id="1055" w:name="_Toc34217489"/>
      <w:bookmarkStart w:id="1056" w:name="_Toc39051852"/>
      <w:bookmarkStart w:id="1057" w:name="_Toc43210424"/>
      <w:bookmarkStart w:id="1058" w:name="_Toc49853331"/>
      <w:bookmarkStart w:id="1059" w:name="_Toc56530121"/>
      <w:bookmarkStart w:id="1060" w:name="_Toc74990095"/>
      <w:r w:rsidRPr="00630AB6">
        <w:t>6.2.6.2.4</w:t>
      </w:r>
      <w:r w:rsidRPr="00630AB6">
        <w:tab/>
        <w:t>Type: AuthorizedNssaiAvailabilityData</w:t>
      </w:r>
      <w:bookmarkEnd w:id="1053"/>
      <w:bookmarkEnd w:id="1054"/>
      <w:bookmarkEnd w:id="1055"/>
      <w:bookmarkEnd w:id="1056"/>
      <w:bookmarkEnd w:id="1057"/>
      <w:bookmarkEnd w:id="1058"/>
      <w:bookmarkEnd w:id="1059"/>
      <w:bookmarkEnd w:id="1060"/>
    </w:p>
    <w:p w14:paraId="1408F647"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3EC2B2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DCB844"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C95E491"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6E5CAD"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DE6360E" w14:textId="77777777"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03B4B5CB"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46AEE637"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670EB019"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E34C5E1"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599834EF"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3F3399C1"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99E4E4A"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092E4A2C"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FE032EE" w14:textId="77777777" w:rsidR="00B02215" w:rsidRPr="00E30083" w:rsidRDefault="00B02215" w:rsidP="002A65CD">
            <w:pPr>
              <w:pStyle w:val="TAL"/>
              <w:rPr>
                <w:rFonts w:cs="Arial"/>
                <w:szCs w:val="18"/>
                <w:lang w:eastAsia="zh-CN"/>
              </w:rPr>
            </w:pPr>
          </w:p>
        </w:tc>
      </w:tr>
      <w:tr w:rsidR="00B02215" w:rsidRPr="00E30083" w14:paraId="5AEC329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9868E8B"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7A172DB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66414FF8"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2A5C7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CE0240B" w14:textId="77777777"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DD3A1A0" w14:textId="77777777" w:rsidR="00B02215" w:rsidRPr="00E30083" w:rsidRDefault="00B02215" w:rsidP="002A65CD">
            <w:pPr>
              <w:pStyle w:val="TAL"/>
              <w:rPr>
                <w:rFonts w:cs="Arial"/>
                <w:szCs w:val="18"/>
                <w:lang w:eastAsia="zh-CN"/>
              </w:rPr>
            </w:pPr>
          </w:p>
        </w:tc>
      </w:tr>
      <w:tr w:rsidR="00B02215" w:rsidRPr="00E30083" w14:paraId="0A4EC90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25EB9C8"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7709F4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3E5E64E"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35C110FC"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AB5546F" w14:textId="77777777"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750BB4" w14:textId="77777777" w:rsidR="00B02215" w:rsidRPr="00E30083" w:rsidRDefault="00B02215" w:rsidP="002A65CD">
            <w:pPr>
              <w:pStyle w:val="TF"/>
              <w:jc w:val="left"/>
              <w:rPr>
                <w:b w:val="0"/>
                <w:sz w:val="18"/>
                <w:lang w:eastAsia="zh-CN"/>
              </w:rPr>
            </w:pPr>
          </w:p>
        </w:tc>
      </w:tr>
      <w:tr w:rsidR="00B02215" w:rsidRPr="00E30083" w14:paraId="05426B9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B826304"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241D4BA6"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12EBE5D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EDC337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60AFC422"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2042D15"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A4BB6A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025C449"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23E81537"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198299A7"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24D57C3"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C2CA13E"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32935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B2374A6"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5AA8E57"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A3EE45D" w14:textId="77777777" w:rsidR="00B02215" w:rsidRPr="00630AB6" w:rsidRDefault="00B02215" w:rsidP="00B02215"/>
    <w:p w14:paraId="39CB9861" w14:textId="77777777" w:rsidR="00B02215" w:rsidRPr="00630AB6" w:rsidRDefault="00B02215" w:rsidP="00B02215">
      <w:pPr>
        <w:pStyle w:val="Heading5"/>
      </w:pPr>
      <w:bookmarkStart w:id="1061" w:name="_Toc20142392"/>
      <w:bookmarkStart w:id="1062" w:name="_Toc34217338"/>
      <w:bookmarkStart w:id="1063" w:name="_Toc34217490"/>
      <w:bookmarkStart w:id="1064" w:name="_Toc39051853"/>
      <w:bookmarkStart w:id="1065" w:name="_Toc43210425"/>
      <w:bookmarkStart w:id="1066" w:name="_Toc49853332"/>
      <w:bookmarkStart w:id="1067" w:name="_Toc56530122"/>
      <w:bookmarkStart w:id="1068" w:name="_Toc74990096"/>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061"/>
      <w:bookmarkEnd w:id="1062"/>
      <w:bookmarkEnd w:id="1063"/>
      <w:bookmarkEnd w:id="1064"/>
      <w:bookmarkEnd w:id="1065"/>
      <w:bookmarkEnd w:id="1066"/>
      <w:bookmarkEnd w:id="1067"/>
      <w:bookmarkEnd w:id="1068"/>
    </w:p>
    <w:p w14:paraId="52A19DD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751105B"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1D317B28"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E4E6189"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0007A7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D6816AD" w14:textId="77777777"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7D3AE20E"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6FF32EA"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24B1D0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1BED2244"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73484ECF"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38045FAC"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D728B9"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B41EF83" w14:textId="77777777"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14:paraId="3B8E582C" w14:textId="77777777"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5ED952D2" w14:textId="77777777" w:rsidR="00B02215" w:rsidRPr="00E30083" w:rsidRDefault="00B02215" w:rsidP="002A65CD">
            <w:pPr>
              <w:pStyle w:val="TF"/>
              <w:keepNext/>
              <w:spacing w:after="0"/>
              <w:jc w:val="left"/>
              <w:rPr>
                <w:b w:val="0"/>
                <w:sz w:val="18"/>
                <w:lang w:eastAsia="zh-CN"/>
              </w:rPr>
            </w:pPr>
          </w:p>
        </w:tc>
      </w:tr>
      <w:tr w:rsidR="00B02215" w:rsidRPr="00E30083" w14:paraId="2975E284"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6A56E1C"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337DF679"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026552AF"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421A512"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19C65E70"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6A21B050" w14:textId="77777777" w:rsidR="00B02215" w:rsidRPr="00E30083" w:rsidRDefault="00B02215" w:rsidP="002A65CD">
            <w:pPr>
              <w:pStyle w:val="TF"/>
              <w:jc w:val="left"/>
              <w:rPr>
                <w:b w:val="0"/>
                <w:sz w:val="18"/>
                <w:lang w:eastAsia="zh-CN"/>
              </w:rPr>
            </w:pPr>
          </w:p>
        </w:tc>
      </w:tr>
      <w:tr w:rsidR="00B02215" w:rsidRPr="00E30083" w14:paraId="209971D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A7F9DE6"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7CD94004"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3579D3E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DC27DD0"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49615FF1"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37AA700D"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14:paraId="096E6F02"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39B1647B" w14:textId="77777777"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65688392"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758C5D6A"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24E8A27F"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0BAEA6B3" w14:textId="77777777" w:rsidR="007A425A" w:rsidRPr="00E30083" w:rsidRDefault="007A425A" w:rsidP="007A425A">
            <w:pPr>
              <w:pStyle w:val="TAL"/>
              <w:rPr>
                <w:rFonts w:cs="Arial"/>
                <w:szCs w:val="18"/>
              </w:rPr>
            </w:pPr>
            <w:r w:rsidRPr="00E30083">
              <w:rPr>
                <w:rFonts w:cs="Arial"/>
                <w:szCs w:val="18"/>
              </w:rPr>
              <w:t>When present, it shall be set as follows:</w:t>
            </w:r>
          </w:p>
          <w:p w14:paraId="463DDC38"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4E363D37"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11D73DE7" w14:textId="77777777" w:rsidR="007A425A" w:rsidRPr="00E30083" w:rsidRDefault="007A425A" w:rsidP="007A425A">
            <w:pPr>
              <w:pStyle w:val="TF"/>
              <w:jc w:val="left"/>
              <w:rPr>
                <w:b w:val="0"/>
                <w:sz w:val="18"/>
                <w:lang w:eastAsia="zh-CN"/>
              </w:rPr>
            </w:pPr>
            <w:r w:rsidRPr="00E30083">
              <w:rPr>
                <w:b w:val="0"/>
                <w:sz w:val="18"/>
                <w:lang w:eastAsia="zh-CN"/>
              </w:rPr>
              <w:t>ONSSAI</w:t>
            </w:r>
          </w:p>
        </w:tc>
      </w:tr>
    </w:tbl>
    <w:p w14:paraId="6CA55A05" w14:textId="77777777" w:rsidR="00B02215" w:rsidRPr="00630AB6" w:rsidRDefault="00B02215" w:rsidP="00B02215"/>
    <w:p w14:paraId="1E7B57CC" w14:textId="77777777" w:rsidR="00B02215" w:rsidRPr="00630AB6" w:rsidRDefault="00B02215" w:rsidP="00B02215">
      <w:pPr>
        <w:pStyle w:val="Heading5"/>
      </w:pPr>
      <w:bookmarkStart w:id="1069" w:name="_Toc20142393"/>
      <w:bookmarkStart w:id="1070" w:name="_Toc34217339"/>
      <w:bookmarkStart w:id="1071" w:name="_Toc34217491"/>
      <w:bookmarkStart w:id="1072" w:name="_Toc39051854"/>
      <w:bookmarkStart w:id="1073" w:name="_Toc43210426"/>
      <w:bookmarkStart w:id="1074" w:name="_Toc49853333"/>
      <w:bookmarkStart w:id="1075" w:name="_Toc56530123"/>
      <w:bookmarkStart w:id="1076" w:name="_Toc74990097"/>
      <w:r w:rsidRPr="00630AB6">
        <w:t>6.2.6.2.6</w:t>
      </w:r>
      <w:r w:rsidRPr="00630AB6">
        <w:tab/>
        <w:t xml:space="preserve">Type: </w:t>
      </w:r>
      <w:bookmarkEnd w:id="1069"/>
      <w:r w:rsidRPr="00630AB6">
        <w:t>AuthorizedNssaiAvailability</w:t>
      </w:r>
      <w:r>
        <w:t>I</w:t>
      </w:r>
      <w:r w:rsidRPr="00630AB6">
        <w:t>nfo</w:t>
      </w:r>
      <w:bookmarkEnd w:id="1070"/>
      <w:bookmarkEnd w:id="1071"/>
      <w:bookmarkEnd w:id="1072"/>
      <w:bookmarkEnd w:id="1073"/>
      <w:bookmarkEnd w:id="1074"/>
      <w:bookmarkEnd w:id="1075"/>
      <w:bookmarkEnd w:id="1076"/>
    </w:p>
    <w:p w14:paraId="7CE3E8D3"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0D8E02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67DDF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A20A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8244D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78DC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5DE9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B4794A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B1D2DB0"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696E7EC5"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2307F"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0B455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6EEB5A"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12B77E2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1E3336"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59FA470"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74466A"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BE0F4C"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5DB8B0"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1B832F3A" w14:textId="77777777" w:rsidR="00B02215" w:rsidRPr="00E30083" w:rsidRDefault="00B02215" w:rsidP="002A65CD">
            <w:pPr>
              <w:pStyle w:val="TF"/>
              <w:jc w:val="left"/>
              <w:rPr>
                <w:b w:val="0"/>
                <w:sz w:val="18"/>
                <w:lang w:eastAsia="zh-CN"/>
              </w:rPr>
            </w:pPr>
          </w:p>
        </w:tc>
      </w:tr>
    </w:tbl>
    <w:p w14:paraId="246EFC27" w14:textId="77777777" w:rsidR="00B02215" w:rsidRPr="00630AB6" w:rsidRDefault="00B02215" w:rsidP="00B02215"/>
    <w:p w14:paraId="50CC2C2C" w14:textId="77777777" w:rsidR="00B02215" w:rsidRPr="00630AB6" w:rsidRDefault="00B02215" w:rsidP="00B02215">
      <w:pPr>
        <w:pStyle w:val="Heading5"/>
      </w:pPr>
      <w:bookmarkStart w:id="1077" w:name="_Toc20142394"/>
      <w:bookmarkStart w:id="1078" w:name="_Toc34217340"/>
      <w:bookmarkStart w:id="1079" w:name="_Toc34217492"/>
      <w:bookmarkStart w:id="1080" w:name="_Toc39051855"/>
      <w:bookmarkStart w:id="1081" w:name="_Toc43210427"/>
      <w:bookmarkStart w:id="1082" w:name="_Toc49853334"/>
      <w:bookmarkStart w:id="1083" w:name="_Toc56530124"/>
      <w:bookmarkStart w:id="1084" w:name="_Toc74990098"/>
      <w:r w:rsidRPr="00630AB6">
        <w:t>6.2.6.2.7</w:t>
      </w:r>
      <w:r w:rsidRPr="00630AB6">
        <w:tab/>
        <w:t>Type: PatchDocument</w:t>
      </w:r>
      <w:bookmarkEnd w:id="1077"/>
      <w:bookmarkEnd w:id="1078"/>
      <w:bookmarkEnd w:id="1079"/>
      <w:bookmarkEnd w:id="1080"/>
      <w:bookmarkEnd w:id="1081"/>
      <w:bookmarkEnd w:id="1082"/>
      <w:bookmarkEnd w:id="1083"/>
      <w:bookmarkEnd w:id="1084"/>
    </w:p>
    <w:p w14:paraId="43C7832E"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C411DE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04477"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4F716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D828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44A12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E611A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9EE99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923DE30"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300F99AD"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1874B33"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5CDD10"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B997A1D" w14:textId="77777777"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14:paraId="5180E435" w14:textId="77777777" w:rsidR="00B02215" w:rsidRPr="00630AB6" w:rsidRDefault="00B02215" w:rsidP="00B02215">
      <w:pPr>
        <w:rPr>
          <w:lang w:eastAsia="zh-CN"/>
        </w:rPr>
      </w:pPr>
    </w:p>
    <w:p w14:paraId="58BF9799" w14:textId="77777777" w:rsidR="00B02215" w:rsidRPr="00630AB6" w:rsidRDefault="00B02215" w:rsidP="00B02215">
      <w:pPr>
        <w:pStyle w:val="Heading5"/>
      </w:pPr>
      <w:bookmarkStart w:id="1085" w:name="_Toc20142395"/>
      <w:bookmarkStart w:id="1086" w:name="_Toc34217341"/>
      <w:bookmarkStart w:id="1087" w:name="_Toc34217493"/>
      <w:bookmarkStart w:id="1088" w:name="_Toc39051856"/>
      <w:bookmarkStart w:id="1089" w:name="_Toc43210428"/>
      <w:bookmarkStart w:id="1090" w:name="_Toc49853335"/>
      <w:bookmarkStart w:id="1091" w:name="_Toc56530125"/>
      <w:bookmarkStart w:id="1092" w:name="_Toc74990099"/>
      <w:r w:rsidRPr="00630AB6">
        <w:lastRenderedPageBreak/>
        <w:t>6.2.6.2.</w:t>
      </w:r>
      <w:r w:rsidRPr="00630AB6">
        <w:rPr>
          <w:rFonts w:hint="eastAsia"/>
          <w:lang w:eastAsia="zh-CN"/>
        </w:rPr>
        <w:t>8</w:t>
      </w:r>
      <w:r w:rsidRPr="00630AB6">
        <w:tab/>
        <w:t>Type: NssfEventSubscriptionCreateData</w:t>
      </w:r>
      <w:bookmarkEnd w:id="1085"/>
      <w:bookmarkEnd w:id="1086"/>
      <w:bookmarkEnd w:id="1087"/>
      <w:bookmarkEnd w:id="1088"/>
      <w:bookmarkEnd w:id="1089"/>
      <w:bookmarkEnd w:id="1090"/>
      <w:bookmarkEnd w:id="1091"/>
      <w:bookmarkEnd w:id="1092"/>
    </w:p>
    <w:p w14:paraId="4927BA53"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14:paraId="1FD84EBD"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1423D1A7" w14:textId="77777777"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D2EC2CB"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5F3B864"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1F5BB95" w14:textId="77777777"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3B2A0225" w14:textId="77777777"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55A11610"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0C70319E"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85163DA"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751" w:type="pct"/>
            <w:tcBorders>
              <w:top w:val="single" w:sz="4" w:space="0" w:color="auto"/>
              <w:left w:val="single" w:sz="4" w:space="0" w:color="auto"/>
              <w:bottom w:val="single" w:sz="4" w:space="0" w:color="auto"/>
              <w:right w:val="single" w:sz="4" w:space="0" w:color="auto"/>
            </w:tcBorders>
          </w:tcPr>
          <w:p w14:paraId="75708F10"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7A2D5617"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84CA52B" w14:textId="77777777"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14:paraId="6F69435A"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3449C0A4" w14:textId="77777777" w:rsidR="006A73BB" w:rsidRPr="00E30083" w:rsidRDefault="006A73BB" w:rsidP="002A65CD">
            <w:pPr>
              <w:pStyle w:val="TAL"/>
              <w:rPr>
                <w:noProof/>
              </w:rPr>
            </w:pPr>
          </w:p>
        </w:tc>
      </w:tr>
      <w:tr w:rsidR="006A73BB" w:rsidRPr="00E30083" w14:paraId="7A6EE16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72C2C4D" w14:textId="77777777" w:rsidR="006A73BB" w:rsidRPr="00E30083" w:rsidRDefault="006A73BB" w:rsidP="002A65CD">
            <w:pPr>
              <w:pStyle w:val="TAL"/>
            </w:pPr>
            <w:r w:rsidRPr="00E30083">
              <w:t>taiList</w:t>
            </w:r>
          </w:p>
        </w:tc>
        <w:tc>
          <w:tcPr>
            <w:tcW w:w="751" w:type="pct"/>
            <w:tcBorders>
              <w:top w:val="single" w:sz="4" w:space="0" w:color="auto"/>
              <w:left w:val="single" w:sz="4" w:space="0" w:color="auto"/>
              <w:bottom w:val="single" w:sz="4" w:space="0" w:color="auto"/>
              <w:right w:val="single" w:sz="4" w:space="0" w:color="auto"/>
            </w:tcBorders>
          </w:tcPr>
          <w:p w14:paraId="04AC5EC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63BC420B"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83E8CB8"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14:paraId="22A937D3"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50CF7058" w14:textId="77777777"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4115BFE1" w14:textId="77777777" w:rsidR="006A73BB" w:rsidRPr="00E30083" w:rsidRDefault="006A73BB" w:rsidP="002A65CD">
            <w:pPr>
              <w:pStyle w:val="TAL"/>
              <w:rPr>
                <w:rFonts w:cs="Arial"/>
                <w:szCs w:val="18"/>
                <w:lang w:eastAsia="zh-CN"/>
              </w:rPr>
            </w:pPr>
          </w:p>
        </w:tc>
      </w:tr>
      <w:tr w:rsidR="006A73BB" w:rsidRPr="00E30083" w14:paraId="283C237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0AC9C48C" w14:textId="77777777"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14:paraId="7985F537"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231D2E53"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186FCFF" w14:textId="77777777"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14:paraId="22A48A1F"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1D5385AE" w14:textId="77777777" w:rsidR="006A73BB" w:rsidRPr="00E30083" w:rsidRDefault="006A73BB" w:rsidP="002A65CD">
            <w:pPr>
              <w:pStyle w:val="TAL"/>
              <w:rPr>
                <w:rFonts w:cs="Arial"/>
                <w:szCs w:val="18"/>
              </w:rPr>
            </w:pPr>
          </w:p>
        </w:tc>
      </w:tr>
      <w:tr w:rsidR="006A73BB" w:rsidRPr="00E30083" w14:paraId="42CA7BE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628D84F" w14:textId="77777777"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14:paraId="07FF06E6"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5DB861DF"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058F8A52" w14:textId="77777777"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14:paraId="6EBA2B40"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771A30AE" w14:textId="77777777" w:rsidR="006A73BB" w:rsidRPr="00E30083" w:rsidRDefault="006A73BB" w:rsidP="002A65CD">
            <w:pPr>
              <w:pStyle w:val="TAL"/>
              <w:rPr>
                <w:rFonts w:cs="Arial"/>
                <w:szCs w:val="18"/>
              </w:rPr>
            </w:pPr>
          </w:p>
        </w:tc>
      </w:tr>
      <w:tr w:rsidR="006A73BB" w:rsidRPr="00E30083" w14:paraId="335E708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6D00D82F" w14:textId="77777777" w:rsidR="006A73BB" w:rsidRPr="00E30083" w:rsidRDefault="006A73BB" w:rsidP="002A65CD">
            <w:pPr>
              <w:pStyle w:val="TAL"/>
            </w:pPr>
            <w:r w:rsidRPr="00E30083">
              <w:t>amfSetId</w:t>
            </w:r>
          </w:p>
        </w:tc>
        <w:tc>
          <w:tcPr>
            <w:tcW w:w="751" w:type="pct"/>
            <w:tcBorders>
              <w:top w:val="single" w:sz="4" w:space="0" w:color="auto"/>
              <w:left w:val="single" w:sz="4" w:space="0" w:color="auto"/>
              <w:bottom w:val="single" w:sz="4" w:space="0" w:color="auto"/>
              <w:right w:val="single" w:sz="4" w:space="0" w:color="auto"/>
            </w:tcBorders>
          </w:tcPr>
          <w:p w14:paraId="54727FE7"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47A1B26F"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21472D49" w14:textId="77777777"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14:paraId="42A0FEA5"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3555D177" w14:textId="77777777" w:rsidR="006A73BB" w:rsidRPr="00E30083" w:rsidRDefault="006A73BB" w:rsidP="002A65CD">
            <w:pPr>
              <w:pStyle w:val="TAL"/>
              <w:rPr>
                <w:rFonts w:cs="Arial"/>
                <w:szCs w:val="18"/>
                <w:lang w:eastAsia="zh-CN"/>
              </w:rPr>
            </w:pPr>
          </w:p>
          <w:p w14:paraId="38518DAF"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2BB5490B" w14:textId="77777777" w:rsidR="006A73BB" w:rsidRPr="00E30083" w:rsidRDefault="006A73BB" w:rsidP="002A65CD">
            <w:pPr>
              <w:pStyle w:val="TAL"/>
              <w:rPr>
                <w:rFonts w:cs="Arial"/>
                <w:szCs w:val="18"/>
                <w:lang w:eastAsia="zh-CN"/>
              </w:rPr>
            </w:pPr>
          </w:p>
          <w:p w14:paraId="64BFF5FF" w14:textId="77777777" w:rsidR="006A73BB" w:rsidRPr="00E30083" w:rsidRDefault="006A73BB" w:rsidP="002A65CD">
            <w:pPr>
              <w:pStyle w:val="TAL"/>
              <w:rPr>
                <w:rFonts w:cs="Arial"/>
                <w:szCs w:val="18"/>
              </w:rPr>
            </w:pPr>
            <w:r w:rsidRPr="00E30083">
              <w:rPr>
                <w:rFonts w:cs="Arial"/>
                <w:szCs w:val="18"/>
              </w:rPr>
              <w:t>Pattern: '^[0-9]{3}-[0-9]{2-3}-[A-Fa-f0-9]{2}-[0-3][A-Fa-f0-9]{2}$'</w:t>
            </w:r>
          </w:p>
        </w:tc>
        <w:tc>
          <w:tcPr>
            <w:tcW w:w="660" w:type="pct"/>
            <w:tcBorders>
              <w:top w:val="single" w:sz="4" w:space="0" w:color="auto"/>
              <w:left w:val="single" w:sz="4" w:space="0" w:color="auto"/>
              <w:bottom w:val="single" w:sz="4" w:space="0" w:color="auto"/>
              <w:right w:val="single" w:sz="4" w:space="0" w:color="auto"/>
            </w:tcBorders>
          </w:tcPr>
          <w:p w14:paraId="334D3106" w14:textId="77777777" w:rsidR="006A73BB" w:rsidRPr="00E30083" w:rsidRDefault="006A73BB" w:rsidP="002A65CD">
            <w:pPr>
              <w:pStyle w:val="TAL"/>
              <w:rPr>
                <w:rFonts w:cs="Arial"/>
                <w:szCs w:val="18"/>
              </w:rPr>
            </w:pPr>
          </w:p>
        </w:tc>
      </w:tr>
      <w:tr w:rsidR="006A73BB" w:rsidRPr="00E30083" w14:paraId="202A1BC3"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9107BA2" w14:textId="77777777" w:rsidR="006A73BB" w:rsidRPr="00E30083" w:rsidRDefault="006A73BB" w:rsidP="006A73BB">
            <w:pPr>
              <w:pStyle w:val="TAL"/>
            </w:pPr>
            <w:r>
              <w:t>taiRangeList</w:t>
            </w:r>
          </w:p>
        </w:tc>
        <w:tc>
          <w:tcPr>
            <w:tcW w:w="751" w:type="pct"/>
            <w:tcBorders>
              <w:top w:val="single" w:sz="4" w:space="0" w:color="auto"/>
              <w:left w:val="single" w:sz="4" w:space="0" w:color="auto"/>
              <w:bottom w:val="single" w:sz="4" w:space="0" w:color="auto"/>
              <w:right w:val="single" w:sz="4" w:space="0" w:color="auto"/>
            </w:tcBorders>
          </w:tcPr>
          <w:p w14:paraId="1863C85A"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4709D7A5"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5FA2C28F" w14:textId="77777777"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14:paraId="020EDE31"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0F6EA30B"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22719B0B" w14:textId="77777777" w:rsidR="006A73BB" w:rsidRPr="00E30083" w:rsidRDefault="006A73BB" w:rsidP="006A73BB">
            <w:pPr>
              <w:pStyle w:val="TAL"/>
              <w:rPr>
                <w:rFonts w:cs="Arial"/>
                <w:szCs w:val="18"/>
              </w:rPr>
            </w:pPr>
            <w:r>
              <w:rPr>
                <w:rFonts w:cs="Arial"/>
                <w:szCs w:val="18"/>
                <w:lang w:eastAsia="zh-CN"/>
              </w:rPr>
              <w:t>(NOTE)</w:t>
            </w:r>
          </w:p>
        </w:tc>
        <w:tc>
          <w:tcPr>
            <w:tcW w:w="660" w:type="pct"/>
          </w:tcPr>
          <w:p w14:paraId="7B55A86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14:paraId="73205034" w14:textId="77777777" w:rsidTr="006A73BB">
        <w:trPr>
          <w:jc w:val="center"/>
        </w:trPr>
        <w:tc>
          <w:tcPr>
            <w:tcW w:w="943" w:type="pct"/>
            <w:tcBorders>
              <w:top w:val="single" w:sz="4" w:space="0" w:color="auto"/>
              <w:left w:val="single" w:sz="4" w:space="0" w:color="auto"/>
              <w:bottom w:val="single" w:sz="4" w:space="0" w:color="auto"/>
              <w:right w:val="single" w:sz="4" w:space="0" w:color="auto"/>
            </w:tcBorders>
          </w:tcPr>
          <w:p w14:paraId="0A77BF11" w14:textId="77777777" w:rsidR="00632223" w:rsidRDefault="00632223" w:rsidP="00632223">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tcPr>
          <w:p w14:paraId="2EE99DA2" w14:textId="77777777" w:rsidR="00632223" w:rsidRDefault="00632223" w:rsidP="00632223">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53511B01" w14:textId="77777777"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6985D651" w14:textId="77777777"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4E7BE347" w14:textId="77777777" w:rsidR="00632223" w:rsidRDefault="00632223" w:rsidP="00632223">
            <w:pPr>
              <w:pStyle w:val="TAL"/>
              <w:rPr>
                <w:lang w:eastAsia="zh-CN"/>
              </w:rPr>
            </w:pPr>
            <w:r>
              <w:rPr>
                <w:rFonts w:cs="Arial"/>
                <w:szCs w:val="18"/>
              </w:rPr>
              <w:t>This IE shall be present if at least one optional feature defined in clause 6.2.8 is supported.</w:t>
            </w:r>
          </w:p>
          <w:p w14:paraId="01CAEC52" w14:textId="77777777" w:rsidR="00632223" w:rsidRPr="00E30083" w:rsidRDefault="00632223" w:rsidP="00632223">
            <w:pPr>
              <w:pStyle w:val="TAL"/>
              <w:rPr>
                <w:rFonts w:cs="Arial"/>
                <w:szCs w:val="18"/>
                <w:lang w:eastAsia="zh-CN"/>
              </w:rPr>
            </w:pPr>
          </w:p>
        </w:tc>
        <w:tc>
          <w:tcPr>
            <w:tcW w:w="660" w:type="pct"/>
          </w:tcPr>
          <w:p w14:paraId="60D8AAE0" w14:textId="77777777" w:rsidR="00632223" w:rsidRPr="006A73BB" w:rsidRDefault="00632223" w:rsidP="00632223">
            <w:pPr>
              <w:pStyle w:val="TAL"/>
              <w:rPr>
                <w:rFonts w:eastAsiaTheme="minorEastAsia" w:cs="Arial"/>
                <w:szCs w:val="18"/>
                <w:lang w:eastAsia="zh-CN"/>
              </w:rPr>
            </w:pPr>
          </w:p>
        </w:tc>
      </w:tr>
      <w:tr w:rsidR="00632223" w:rsidRPr="00E30083" w14:paraId="78684B4A" w14:textId="77777777" w:rsidTr="006A73BB">
        <w:trPr>
          <w:jc w:val="center"/>
        </w:trPr>
        <w:tc>
          <w:tcPr>
            <w:tcW w:w="5000" w:type="pct"/>
            <w:gridSpan w:val="6"/>
            <w:tcBorders>
              <w:top w:val="single" w:sz="4" w:space="0" w:color="auto"/>
              <w:left w:val="single" w:sz="4" w:space="0" w:color="auto"/>
              <w:bottom w:val="single" w:sz="4" w:space="0" w:color="auto"/>
            </w:tcBorders>
          </w:tcPr>
          <w:p w14:paraId="39B1E343" w14:textId="77777777" w:rsidR="00632223" w:rsidRDefault="00632223" w:rsidP="00632223">
            <w:pPr>
              <w:pStyle w:val="TAN"/>
              <w:rPr>
                <w:rFonts w:cs="Arial"/>
                <w:szCs w:val="18"/>
                <w:lang w:eastAsia="zh-CN"/>
              </w:rPr>
            </w:pPr>
            <w:r w:rsidRPr="006A73BB">
              <w:rPr>
                <w:rFonts w:eastAsiaTheme="minorEastAsia"/>
                <w:lang w:eastAsia="zh-CN"/>
              </w:rPr>
              <w:t>NOTE:</w:t>
            </w:r>
            <w:r w:rsidR="00626685">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541D60CD" w14:textId="77777777" w:rsidR="00B02215" w:rsidRPr="00630AB6" w:rsidRDefault="00B02215" w:rsidP="00B02215"/>
    <w:p w14:paraId="06176953" w14:textId="77777777" w:rsidR="00B02215" w:rsidRPr="00630AB6" w:rsidRDefault="00B02215" w:rsidP="00B02215">
      <w:pPr>
        <w:pStyle w:val="Heading5"/>
      </w:pPr>
      <w:bookmarkStart w:id="1093" w:name="_Toc20142396"/>
      <w:bookmarkStart w:id="1094" w:name="_Toc34217342"/>
      <w:bookmarkStart w:id="1095" w:name="_Toc34217494"/>
      <w:bookmarkStart w:id="1096" w:name="_Toc39051857"/>
      <w:bookmarkStart w:id="1097" w:name="_Toc43210429"/>
      <w:bookmarkStart w:id="1098" w:name="_Toc49853336"/>
      <w:bookmarkStart w:id="1099" w:name="_Toc56530126"/>
      <w:bookmarkStart w:id="1100" w:name="_Toc74990100"/>
      <w:r w:rsidRPr="00630AB6">
        <w:lastRenderedPageBreak/>
        <w:t>6.2.6.2.</w:t>
      </w:r>
      <w:r w:rsidRPr="00630AB6">
        <w:rPr>
          <w:rFonts w:hint="eastAsia"/>
          <w:lang w:eastAsia="zh-CN"/>
        </w:rPr>
        <w:t>9</w:t>
      </w:r>
      <w:r w:rsidRPr="00630AB6">
        <w:tab/>
        <w:t>Type: NssfEventSubscriptionCreatedData</w:t>
      </w:r>
      <w:bookmarkEnd w:id="1093"/>
      <w:bookmarkEnd w:id="1094"/>
      <w:bookmarkEnd w:id="1095"/>
      <w:bookmarkEnd w:id="1096"/>
      <w:bookmarkEnd w:id="1097"/>
      <w:bookmarkEnd w:id="1098"/>
      <w:bookmarkEnd w:id="1099"/>
      <w:bookmarkEnd w:id="1100"/>
    </w:p>
    <w:p w14:paraId="4B304841"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ECA2F3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50BAC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1B5ED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1DDB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742C4B"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41F8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63A98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D817100"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39D8CCB1"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4D3164E9"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92AD6"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43ED5F09"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360731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6B3791"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723FB739"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1165082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6BF6C982"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759D7E67"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4D3CAE6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F46E44"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8371825"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54A61D6E"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3E493"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248631"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5D4A117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FBDD38"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8627678"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7467E495"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9263C"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FC9A3F"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1AB6438C" w14:textId="77777777" w:rsidR="00A6235C" w:rsidRPr="00E30083" w:rsidRDefault="00A6235C" w:rsidP="00A6235C">
            <w:pPr>
              <w:pStyle w:val="TAL"/>
              <w:rPr>
                <w:rFonts w:cs="Arial"/>
                <w:szCs w:val="18"/>
                <w:lang w:eastAsia="zh-CN"/>
              </w:rPr>
            </w:pPr>
          </w:p>
        </w:tc>
      </w:tr>
    </w:tbl>
    <w:p w14:paraId="7D8D30F6" w14:textId="77777777" w:rsidR="00B02215" w:rsidRPr="00630AB6" w:rsidRDefault="00B02215" w:rsidP="00B02215"/>
    <w:p w14:paraId="2C9C3DB0" w14:textId="77777777" w:rsidR="00B02215" w:rsidRPr="00630AB6" w:rsidRDefault="00B02215" w:rsidP="00B02215">
      <w:pPr>
        <w:pStyle w:val="Heading5"/>
      </w:pPr>
      <w:bookmarkStart w:id="1101" w:name="_Toc20142397"/>
      <w:bookmarkStart w:id="1102" w:name="_Toc34217343"/>
      <w:bookmarkStart w:id="1103" w:name="_Toc34217495"/>
      <w:bookmarkStart w:id="1104" w:name="_Toc39051858"/>
      <w:bookmarkStart w:id="1105" w:name="_Toc43210430"/>
      <w:bookmarkStart w:id="1106" w:name="_Toc49853337"/>
      <w:bookmarkStart w:id="1107" w:name="_Toc56530127"/>
      <w:bookmarkStart w:id="1108" w:name="_Toc74990101"/>
      <w:r w:rsidRPr="00630AB6">
        <w:t>6.2.6.2.</w:t>
      </w:r>
      <w:r w:rsidRPr="00630AB6">
        <w:rPr>
          <w:rFonts w:hint="eastAsia"/>
          <w:lang w:eastAsia="zh-CN"/>
        </w:rPr>
        <w:t>10</w:t>
      </w:r>
      <w:r w:rsidRPr="00630AB6">
        <w:tab/>
        <w:t>Type: NssfEventNotification</w:t>
      </w:r>
      <w:bookmarkEnd w:id="1101"/>
      <w:bookmarkEnd w:id="1102"/>
      <w:bookmarkEnd w:id="1103"/>
      <w:bookmarkEnd w:id="1104"/>
      <w:bookmarkEnd w:id="1105"/>
      <w:bookmarkEnd w:id="1106"/>
      <w:bookmarkEnd w:id="1107"/>
      <w:bookmarkEnd w:id="1108"/>
    </w:p>
    <w:p w14:paraId="00F74735"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EEB070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736D8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ECE5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7F625F"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EDA87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656BF3"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825C4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9791811"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159D286F"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924DF26"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269190D2"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396D7DDD"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6344E7A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1A02B3"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0CE68C1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0399C40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02CAD7"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2C62B6"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54D3BA54" w14:textId="77777777" w:rsidR="00B02215" w:rsidRPr="00E30083" w:rsidRDefault="00B02215" w:rsidP="002A65CD">
            <w:pPr>
              <w:pStyle w:val="TAL"/>
              <w:rPr>
                <w:noProof/>
              </w:rPr>
            </w:pPr>
          </w:p>
          <w:p w14:paraId="59A01D07"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6E8680B0" w14:textId="77777777" w:rsidR="00A6235C" w:rsidRDefault="00A6235C" w:rsidP="002A65CD">
            <w:pPr>
              <w:pStyle w:val="TAL"/>
            </w:pPr>
          </w:p>
          <w:p w14:paraId="3903D666"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298E6BD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773739"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57CBBA52" w14:textId="77777777" w:rsidR="00B02215" w:rsidRPr="00630AB6" w:rsidRDefault="00B02215" w:rsidP="00B02215"/>
    <w:p w14:paraId="3DB7C3DD" w14:textId="77777777" w:rsidR="00B02215" w:rsidRPr="00630AB6" w:rsidRDefault="00B02215" w:rsidP="00B02215">
      <w:pPr>
        <w:pStyle w:val="Heading4"/>
        <w:rPr>
          <w:lang w:val="en-US"/>
        </w:rPr>
      </w:pPr>
      <w:bookmarkStart w:id="1109" w:name="_Toc20142398"/>
      <w:bookmarkStart w:id="1110" w:name="_Toc34217344"/>
      <w:bookmarkStart w:id="1111" w:name="_Toc34217496"/>
      <w:bookmarkStart w:id="1112" w:name="_Toc39051859"/>
      <w:bookmarkStart w:id="1113" w:name="_Toc43210431"/>
      <w:bookmarkStart w:id="1114" w:name="_Toc49853338"/>
      <w:bookmarkStart w:id="1115" w:name="_Toc56530128"/>
      <w:bookmarkStart w:id="1116" w:name="_Toc74990102"/>
      <w:r w:rsidRPr="00630AB6">
        <w:rPr>
          <w:lang w:val="en-US"/>
        </w:rPr>
        <w:lastRenderedPageBreak/>
        <w:t>6.2.6.3</w:t>
      </w:r>
      <w:r w:rsidRPr="00630AB6">
        <w:rPr>
          <w:lang w:val="en-US"/>
        </w:rPr>
        <w:tab/>
        <w:t>Simple data types and enumerations</w:t>
      </w:r>
      <w:bookmarkEnd w:id="1109"/>
      <w:bookmarkEnd w:id="1110"/>
      <w:bookmarkEnd w:id="1111"/>
      <w:bookmarkEnd w:id="1112"/>
      <w:bookmarkEnd w:id="1113"/>
      <w:bookmarkEnd w:id="1114"/>
      <w:bookmarkEnd w:id="1115"/>
      <w:bookmarkEnd w:id="1116"/>
    </w:p>
    <w:p w14:paraId="4DE1DA96" w14:textId="77777777" w:rsidR="00B02215" w:rsidRPr="00630AB6" w:rsidRDefault="00B02215" w:rsidP="00B02215">
      <w:pPr>
        <w:pStyle w:val="Heading5"/>
      </w:pPr>
      <w:bookmarkStart w:id="1117" w:name="_Toc20142399"/>
      <w:bookmarkStart w:id="1118" w:name="_Toc34217345"/>
      <w:bookmarkStart w:id="1119" w:name="_Toc34217497"/>
      <w:bookmarkStart w:id="1120" w:name="_Toc39051860"/>
      <w:bookmarkStart w:id="1121" w:name="_Toc43210432"/>
      <w:bookmarkStart w:id="1122" w:name="_Toc49853339"/>
      <w:bookmarkStart w:id="1123" w:name="_Toc56530129"/>
      <w:bookmarkStart w:id="1124" w:name="_Toc74990103"/>
      <w:r w:rsidRPr="00630AB6">
        <w:t>6.2.6.3.1</w:t>
      </w:r>
      <w:r w:rsidRPr="00630AB6">
        <w:tab/>
        <w:t>Introduction</w:t>
      </w:r>
      <w:bookmarkEnd w:id="1117"/>
      <w:bookmarkEnd w:id="1118"/>
      <w:bookmarkEnd w:id="1119"/>
      <w:bookmarkEnd w:id="1120"/>
      <w:bookmarkEnd w:id="1121"/>
      <w:bookmarkEnd w:id="1122"/>
      <w:bookmarkEnd w:id="1123"/>
      <w:bookmarkEnd w:id="1124"/>
    </w:p>
    <w:p w14:paraId="6C8B9C82"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43001645" w14:textId="77777777" w:rsidR="00B02215" w:rsidRPr="00630AB6" w:rsidRDefault="00B02215" w:rsidP="00B02215">
      <w:pPr>
        <w:pStyle w:val="Heading5"/>
      </w:pPr>
      <w:bookmarkStart w:id="1125" w:name="_Toc20142400"/>
      <w:bookmarkStart w:id="1126" w:name="_Toc34217346"/>
      <w:bookmarkStart w:id="1127" w:name="_Toc34217498"/>
      <w:bookmarkStart w:id="1128" w:name="_Toc39051861"/>
      <w:bookmarkStart w:id="1129" w:name="_Toc43210433"/>
      <w:bookmarkStart w:id="1130" w:name="_Toc49853340"/>
      <w:bookmarkStart w:id="1131" w:name="_Toc56530130"/>
      <w:bookmarkStart w:id="1132" w:name="_Toc74990104"/>
      <w:r w:rsidRPr="00630AB6">
        <w:t>6.2.6.3.2</w:t>
      </w:r>
      <w:r w:rsidRPr="00630AB6">
        <w:tab/>
        <w:t>Simple data types</w:t>
      </w:r>
      <w:bookmarkEnd w:id="1125"/>
      <w:bookmarkEnd w:id="1126"/>
      <w:bookmarkEnd w:id="1127"/>
      <w:bookmarkEnd w:id="1128"/>
      <w:bookmarkEnd w:id="1129"/>
      <w:bookmarkEnd w:id="1130"/>
      <w:bookmarkEnd w:id="1131"/>
      <w:bookmarkEnd w:id="1132"/>
    </w:p>
    <w:p w14:paraId="75633665" w14:textId="77777777" w:rsidR="00B02215" w:rsidRPr="00630AB6" w:rsidRDefault="00B02215" w:rsidP="00B02215">
      <w:r w:rsidRPr="00630AB6">
        <w:t>The simple data types defined in table 6.2.6.3.2-1 shall be supported.</w:t>
      </w:r>
    </w:p>
    <w:p w14:paraId="7A2ABF04"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721EEE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EF063F"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CF7A39"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290C6A7" w14:textId="77777777" w:rsidR="00B02215" w:rsidRPr="00E30083" w:rsidRDefault="00B02215" w:rsidP="002A65CD">
            <w:pPr>
              <w:pStyle w:val="TAH"/>
            </w:pPr>
            <w:r w:rsidRPr="00E30083">
              <w:t>Description</w:t>
            </w:r>
          </w:p>
        </w:tc>
      </w:tr>
      <w:tr w:rsidR="00B02215" w:rsidRPr="00E30083" w14:paraId="5DAFA43C"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5EB08"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A65BB5"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21192BBD" w14:textId="77777777" w:rsidR="00B02215" w:rsidRPr="00E30083" w:rsidRDefault="00B02215" w:rsidP="002A65CD">
            <w:pPr>
              <w:pStyle w:val="TAL"/>
            </w:pPr>
          </w:p>
        </w:tc>
      </w:tr>
    </w:tbl>
    <w:p w14:paraId="363C82F1" w14:textId="77777777" w:rsidR="00B02215" w:rsidRPr="00630AB6" w:rsidRDefault="00B02215" w:rsidP="00B02215"/>
    <w:p w14:paraId="4A7815AB" w14:textId="77777777" w:rsidR="00B02215" w:rsidRPr="00630AB6" w:rsidRDefault="00B02215" w:rsidP="00B02215">
      <w:pPr>
        <w:pStyle w:val="Heading5"/>
      </w:pPr>
      <w:bookmarkStart w:id="1133" w:name="_Toc20142401"/>
      <w:bookmarkStart w:id="1134" w:name="_Toc34217347"/>
      <w:bookmarkStart w:id="1135" w:name="_Toc34217499"/>
      <w:bookmarkStart w:id="1136" w:name="_Toc39051862"/>
      <w:bookmarkStart w:id="1137" w:name="_Toc43210434"/>
      <w:bookmarkStart w:id="1138" w:name="_Toc49853341"/>
      <w:bookmarkStart w:id="1139" w:name="_Toc56530131"/>
      <w:bookmarkStart w:id="1140" w:name="_Toc74990105"/>
      <w:r w:rsidRPr="00630AB6">
        <w:t>6.2.6.3.3</w:t>
      </w:r>
      <w:r w:rsidRPr="00630AB6">
        <w:tab/>
        <w:t>Enumeration: NssfEventType</w:t>
      </w:r>
      <w:bookmarkEnd w:id="1133"/>
      <w:bookmarkEnd w:id="1134"/>
      <w:bookmarkEnd w:id="1135"/>
      <w:bookmarkEnd w:id="1136"/>
      <w:bookmarkEnd w:id="1137"/>
      <w:bookmarkEnd w:id="1138"/>
      <w:bookmarkEnd w:id="1139"/>
      <w:bookmarkEnd w:id="1140"/>
    </w:p>
    <w:p w14:paraId="7BE40AD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725F76C1"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811CD7"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3C679B" w14:textId="77777777" w:rsidR="00B02215" w:rsidRPr="00E30083" w:rsidRDefault="00B02215" w:rsidP="002A65CD">
            <w:pPr>
              <w:pStyle w:val="TAH"/>
            </w:pPr>
            <w:r w:rsidRPr="00E30083">
              <w:t>Description</w:t>
            </w:r>
          </w:p>
        </w:tc>
      </w:tr>
      <w:tr w:rsidR="00B02215" w:rsidRPr="00E30083" w14:paraId="5055106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BB4F6"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A1C1C"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A62012D" w14:textId="77777777" w:rsidR="00B02215" w:rsidRPr="00630AB6" w:rsidRDefault="00B02215" w:rsidP="00B02215">
      <w:pPr>
        <w:rPr>
          <w:lang w:val="en-US"/>
        </w:rPr>
      </w:pPr>
    </w:p>
    <w:p w14:paraId="4CD3FC74" w14:textId="77777777" w:rsidR="00B02215" w:rsidRPr="00630AB6" w:rsidRDefault="00B02215" w:rsidP="00B02215">
      <w:pPr>
        <w:pStyle w:val="Heading4"/>
      </w:pPr>
      <w:bookmarkStart w:id="1141" w:name="_Toc20142402"/>
      <w:bookmarkStart w:id="1142" w:name="_Toc34217348"/>
      <w:bookmarkStart w:id="1143" w:name="_Toc34217500"/>
      <w:bookmarkStart w:id="1144" w:name="_Toc39051863"/>
      <w:bookmarkStart w:id="1145" w:name="_Toc43210435"/>
      <w:bookmarkStart w:id="1146" w:name="_Toc49853342"/>
      <w:bookmarkStart w:id="1147" w:name="_Toc56530132"/>
      <w:bookmarkStart w:id="1148" w:name="_Toc74990106"/>
      <w:r w:rsidRPr="00630AB6">
        <w:t>6.2.6.4</w:t>
      </w:r>
      <w:r w:rsidRPr="00630AB6">
        <w:tab/>
        <w:t>Binary data</w:t>
      </w:r>
      <w:bookmarkEnd w:id="1141"/>
      <w:bookmarkEnd w:id="1142"/>
      <w:bookmarkEnd w:id="1143"/>
      <w:bookmarkEnd w:id="1144"/>
      <w:bookmarkEnd w:id="1145"/>
      <w:bookmarkEnd w:id="1146"/>
      <w:bookmarkEnd w:id="1147"/>
      <w:bookmarkEnd w:id="1148"/>
    </w:p>
    <w:p w14:paraId="7B88D790"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4BC29EF5" w14:textId="77777777" w:rsidR="00B02215" w:rsidRPr="00630AB6" w:rsidRDefault="00B02215" w:rsidP="00B02215">
      <w:pPr>
        <w:pStyle w:val="Heading3"/>
      </w:pPr>
      <w:bookmarkStart w:id="1149" w:name="_Toc20142403"/>
      <w:bookmarkStart w:id="1150" w:name="_Toc34217349"/>
      <w:bookmarkStart w:id="1151" w:name="_Toc34217501"/>
      <w:bookmarkStart w:id="1152" w:name="_Toc39051864"/>
      <w:bookmarkStart w:id="1153" w:name="_Toc43210436"/>
      <w:bookmarkStart w:id="1154" w:name="_Toc49853343"/>
      <w:bookmarkStart w:id="1155" w:name="_Toc56530133"/>
      <w:bookmarkStart w:id="1156" w:name="_Toc74990107"/>
      <w:r w:rsidRPr="00630AB6">
        <w:t>6.2.7</w:t>
      </w:r>
      <w:r w:rsidRPr="00630AB6">
        <w:tab/>
        <w:t>Error Handling</w:t>
      </w:r>
      <w:bookmarkEnd w:id="1149"/>
      <w:bookmarkEnd w:id="1150"/>
      <w:bookmarkEnd w:id="1151"/>
      <w:bookmarkEnd w:id="1152"/>
      <w:bookmarkEnd w:id="1153"/>
      <w:bookmarkEnd w:id="1154"/>
      <w:bookmarkEnd w:id="1155"/>
      <w:bookmarkEnd w:id="1156"/>
    </w:p>
    <w:p w14:paraId="0458E95C" w14:textId="77777777" w:rsidR="00B02215" w:rsidRPr="00630AB6" w:rsidRDefault="00B02215" w:rsidP="00B02215">
      <w:pPr>
        <w:pStyle w:val="Heading4"/>
      </w:pPr>
      <w:bookmarkStart w:id="1157" w:name="_Toc20142404"/>
      <w:bookmarkStart w:id="1158" w:name="_Toc34217350"/>
      <w:bookmarkStart w:id="1159" w:name="_Toc34217502"/>
      <w:bookmarkStart w:id="1160" w:name="_Toc39051865"/>
      <w:bookmarkStart w:id="1161" w:name="_Toc43210437"/>
      <w:bookmarkStart w:id="1162" w:name="_Toc49853344"/>
      <w:bookmarkStart w:id="1163" w:name="_Toc56530134"/>
      <w:bookmarkStart w:id="1164" w:name="_Toc74990108"/>
      <w:r w:rsidRPr="00630AB6">
        <w:t>6.2.7.1</w:t>
      </w:r>
      <w:r w:rsidRPr="00630AB6">
        <w:tab/>
        <w:t>General</w:t>
      </w:r>
      <w:bookmarkEnd w:id="1157"/>
      <w:bookmarkEnd w:id="1158"/>
      <w:bookmarkEnd w:id="1159"/>
      <w:bookmarkEnd w:id="1160"/>
      <w:bookmarkEnd w:id="1161"/>
      <w:bookmarkEnd w:id="1162"/>
      <w:bookmarkEnd w:id="1163"/>
      <w:bookmarkEnd w:id="1164"/>
    </w:p>
    <w:p w14:paraId="61FD256B"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47916026" w14:textId="77777777" w:rsidR="00B02215" w:rsidRPr="00630AB6" w:rsidRDefault="00B02215" w:rsidP="00B02215">
      <w:pPr>
        <w:pStyle w:val="Heading4"/>
      </w:pPr>
      <w:bookmarkStart w:id="1165" w:name="_Toc20142405"/>
      <w:bookmarkStart w:id="1166" w:name="_Toc34217351"/>
      <w:bookmarkStart w:id="1167" w:name="_Toc34217503"/>
      <w:bookmarkStart w:id="1168" w:name="_Toc39051866"/>
      <w:bookmarkStart w:id="1169" w:name="_Toc43210438"/>
      <w:bookmarkStart w:id="1170" w:name="_Toc49853345"/>
      <w:bookmarkStart w:id="1171" w:name="_Toc56530135"/>
      <w:bookmarkStart w:id="1172" w:name="_Toc74990109"/>
      <w:r w:rsidRPr="00630AB6">
        <w:t>6.2.7.2</w:t>
      </w:r>
      <w:r w:rsidRPr="00630AB6">
        <w:tab/>
        <w:t>Protocol Errors</w:t>
      </w:r>
      <w:bookmarkEnd w:id="1165"/>
      <w:bookmarkEnd w:id="1166"/>
      <w:bookmarkEnd w:id="1167"/>
      <w:bookmarkEnd w:id="1168"/>
      <w:bookmarkEnd w:id="1169"/>
      <w:bookmarkEnd w:id="1170"/>
      <w:bookmarkEnd w:id="1171"/>
      <w:bookmarkEnd w:id="1172"/>
    </w:p>
    <w:p w14:paraId="2F226953"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562F4E9F" w14:textId="77777777" w:rsidR="00B02215" w:rsidRPr="00630AB6" w:rsidRDefault="00B02215" w:rsidP="00B02215">
      <w:pPr>
        <w:pStyle w:val="Heading4"/>
      </w:pPr>
      <w:bookmarkStart w:id="1173" w:name="_Toc20142406"/>
      <w:bookmarkStart w:id="1174" w:name="_Toc34217352"/>
      <w:bookmarkStart w:id="1175" w:name="_Toc34217504"/>
      <w:bookmarkStart w:id="1176" w:name="_Toc39051867"/>
      <w:bookmarkStart w:id="1177" w:name="_Toc43210439"/>
      <w:bookmarkStart w:id="1178" w:name="_Toc49853346"/>
      <w:bookmarkStart w:id="1179" w:name="_Toc56530136"/>
      <w:bookmarkStart w:id="1180" w:name="_Toc74990110"/>
      <w:r w:rsidRPr="00630AB6">
        <w:t>6.2.7.3</w:t>
      </w:r>
      <w:r w:rsidRPr="00630AB6">
        <w:tab/>
        <w:t>Application Errors</w:t>
      </w:r>
      <w:bookmarkEnd w:id="1173"/>
      <w:bookmarkEnd w:id="1174"/>
      <w:bookmarkEnd w:id="1175"/>
      <w:bookmarkEnd w:id="1176"/>
      <w:bookmarkEnd w:id="1177"/>
      <w:bookmarkEnd w:id="1178"/>
      <w:bookmarkEnd w:id="1179"/>
      <w:bookmarkEnd w:id="1180"/>
    </w:p>
    <w:p w14:paraId="6FE80FD0"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34B3878A"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02E14C8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6637F0A" w14:textId="77777777" w:rsidR="00B02215" w:rsidRPr="00E30083" w:rsidRDefault="00B02215" w:rsidP="002A65CD">
            <w:pPr>
              <w:pStyle w:val="TAH"/>
            </w:pPr>
            <w:bookmarkStart w:id="1181"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120D8E88"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D21C076" w14:textId="77777777" w:rsidR="00B02215" w:rsidRPr="00E30083" w:rsidRDefault="00B02215" w:rsidP="002A65CD">
            <w:pPr>
              <w:pStyle w:val="TAH"/>
            </w:pPr>
            <w:r w:rsidRPr="00E30083">
              <w:t>Description</w:t>
            </w:r>
          </w:p>
        </w:tc>
      </w:tr>
      <w:tr w:rsidR="00B02215" w:rsidRPr="00E30083" w14:paraId="04278150"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841B2D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2B765C6A"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6C4207A" w14:textId="77777777"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14:paraId="5D1EDD95" w14:textId="77777777" w:rsidR="00B02215" w:rsidRPr="00E30083" w:rsidRDefault="00B02215" w:rsidP="002A65CD">
            <w:pPr>
              <w:pStyle w:val="TAL"/>
            </w:pPr>
          </w:p>
        </w:tc>
      </w:tr>
      <w:tr w:rsidR="00780322" w:rsidRPr="00E30083" w14:paraId="13212FF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A9887EA" w14:textId="77777777"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48A32281" w14:textId="77777777"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56F8A80"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14:paraId="25EFF97A"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B39B393" w14:textId="77777777"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14:paraId="6FAB0BFB" w14:textId="77777777"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14:paraId="0FF78683"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14:paraId="5CB70E5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2428568" w14:textId="77777777"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4D049037" w14:textId="77777777"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431D78FB" w14:textId="77777777"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181"/>
    </w:tbl>
    <w:p w14:paraId="75AE4C03" w14:textId="77777777" w:rsidR="00B02215" w:rsidRPr="00630AB6" w:rsidRDefault="00B02215" w:rsidP="00B02215">
      <w:pPr>
        <w:rPr>
          <w:lang w:val="en-US"/>
        </w:rPr>
      </w:pPr>
    </w:p>
    <w:p w14:paraId="3AA70D92" w14:textId="77777777" w:rsidR="00B02215" w:rsidRPr="00630AB6" w:rsidRDefault="00B02215" w:rsidP="00B02215">
      <w:pPr>
        <w:pStyle w:val="Heading3"/>
      </w:pPr>
      <w:bookmarkStart w:id="1182" w:name="_Toc20142407"/>
      <w:bookmarkStart w:id="1183" w:name="_Toc34217353"/>
      <w:bookmarkStart w:id="1184" w:name="_Toc34217505"/>
      <w:bookmarkStart w:id="1185" w:name="_Toc39051868"/>
      <w:bookmarkStart w:id="1186" w:name="_Toc43210440"/>
      <w:bookmarkStart w:id="1187" w:name="_Toc49853347"/>
      <w:bookmarkStart w:id="1188" w:name="_Toc56530137"/>
      <w:bookmarkStart w:id="1189" w:name="_Toc74990111"/>
      <w:r w:rsidRPr="00630AB6">
        <w:t>6.2.</w:t>
      </w:r>
      <w:r w:rsidRPr="00630AB6">
        <w:rPr>
          <w:rFonts w:hint="eastAsia"/>
          <w:lang w:eastAsia="zh-CN"/>
        </w:rPr>
        <w:t>8</w:t>
      </w:r>
      <w:r w:rsidRPr="00630AB6">
        <w:tab/>
        <w:t>Feature negotiation</w:t>
      </w:r>
      <w:bookmarkEnd w:id="1182"/>
      <w:bookmarkEnd w:id="1183"/>
      <w:bookmarkEnd w:id="1184"/>
      <w:bookmarkEnd w:id="1185"/>
      <w:bookmarkEnd w:id="1186"/>
      <w:bookmarkEnd w:id="1187"/>
      <w:bookmarkEnd w:id="1188"/>
      <w:bookmarkEnd w:id="1189"/>
    </w:p>
    <w:p w14:paraId="35C064E5"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30EB6A4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5258EB67"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384B9E71"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480A2E97" w14:textId="77777777" w:rsidR="00B02215" w:rsidRPr="00630AB6" w:rsidRDefault="00B02215" w:rsidP="00B02215">
      <w:pPr>
        <w:rPr>
          <w:lang w:val="en-US"/>
        </w:rPr>
      </w:pPr>
      <w:r w:rsidRPr="00630AB6">
        <w:rPr>
          <w:lang w:val="en-US"/>
        </w:rPr>
        <w:t>The following features are defined for the Nnssf_NSSAIAvailability service.</w:t>
      </w:r>
    </w:p>
    <w:p w14:paraId="49AA3304"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1B0EBBC4" w14:textId="77777777" w:rsidTr="002A65CD">
        <w:trPr>
          <w:cantSplit/>
          <w:jc w:val="center"/>
        </w:trPr>
        <w:tc>
          <w:tcPr>
            <w:tcW w:w="993" w:type="dxa"/>
          </w:tcPr>
          <w:p w14:paraId="21740A54" w14:textId="77777777" w:rsidR="00B02215" w:rsidRPr="00E30083" w:rsidRDefault="00B02215" w:rsidP="002A65CD">
            <w:pPr>
              <w:pStyle w:val="TAH"/>
            </w:pPr>
            <w:r w:rsidRPr="00E30083">
              <w:t>Feature Number</w:t>
            </w:r>
          </w:p>
        </w:tc>
        <w:tc>
          <w:tcPr>
            <w:tcW w:w="1063" w:type="dxa"/>
          </w:tcPr>
          <w:p w14:paraId="7BBD053D" w14:textId="77777777" w:rsidR="00B02215" w:rsidRPr="00E30083" w:rsidRDefault="00B02215" w:rsidP="002A65CD">
            <w:pPr>
              <w:pStyle w:val="TAH"/>
            </w:pPr>
            <w:r w:rsidRPr="00E30083">
              <w:t>Feature</w:t>
            </w:r>
          </w:p>
        </w:tc>
        <w:tc>
          <w:tcPr>
            <w:tcW w:w="639" w:type="dxa"/>
          </w:tcPr>
          <w:p w14:paraId="1D7EF55D" w14:textId="77777777" w:rsidR="00B02215" w:rsidRPr="00E30083" w:rsidRDefault="00B02215" w:rsidP="002A65CD">
            <w:pPr>
              <w:pStyle w:val="TAH"/>
            </w:pPr>
            <w:r w:rsidRPr="00E30083">
              <w:t>M/O</w:t>
            </w:r>
          </w:p>
        </w:tc>
        <w:tc>
          <w:tcPr>
            <w:tcW w:w="6520" w:type="dxa"/>
          </w:tcPr>
          <w:p w14:paraId="2A97C289" w14:textId="77777777" w:rsidR="00B02215" w:rsidRPr="00E30083" w:rsidRDefault="00B02215" w:rsidP="002A65CD">
            <w:pPr>
              <w:pStyle w:val="TAH"/>
            </w:pPr>
            <w:r w:rsidRPr="00E30083">
              <w:t>Description</w:t>
            </w:r>
          </w:p>
        </w:tc>
      </w:tr>
      <w:tr w:rsidR="00B02215" w:rsidRPr="00E30083" w14:paraId="2933CB44" w14:textId="77777777" w:rsidTr="002A65CD">
        <w:trPr>
          <w:cantSplit/>
          <w:jc w:val="center"/>
        </w:trPr>
        <w:tc>
          <w:tcPr>
            <w:tcW w:w="993" w:type="dxa"/>
          </w:tcPr>
          <w:p w14:paraId="1F46184F" w14:textId="77777777" w:rsidR="00B02215" w:rsidRPr="00E30083" w:rsidRDefault="00B02215" w:rsidP="002A65CD">
            <w:pPr>
              <w:pStyle w:val="TAC"/>
            </w:pPr>
            <w:r w:rsidRPr="00E30083">
              <w:t>1</w:t>
            </w:r>
          </w:p>
        </w:tc>
        <w:tc>
          <w:tcPr>
            <w:tcW w:w="1063" w:type="dxa"/>
          </w:tcPr>
          <w:p w14:paraId="5F1F5AD3" w14:textId="77777777" w:rsidR="00B02215" w:rsidRPr="00F82F2A" w:rsidRDefault="00B02215" w:rsidP="002A65CD">
            <w:pPr>
              <w:pStyle w:val="TAL"/>
            </w:pPr>
            <w:r w:rsidRPr="00F82F2A">
              <w:t>ONSSAI</w:t>
            </w:r>
          </w:p>
        </w:tc>
        <w:tc>
          <w:tcPr>
            <w:tcW w:w="639" w:type="dxa"/>
          </w:tcPr>
          <w:p w14:paraId="50EC3F78" w14:textId="77777777" w:rsidR="00B02215" w:rsidRPr="00F82F2A" w:rsidRDefault="00B02215" w:rsidP="002A65CD">
            <w:pPr>
              <w:pStyle w:val="TAC"/>
            </w:pPr>
            <w:r w:rsidRPr="00F82F2A">
              <w:t>O</w:t>
            </w:r>
          </w:p>
        </w:tc>
        <w:tc>
          <w:tcPr>
            <w:tcW w:w="6520" w:type="dxa"/>
          </w:tcPr>
          <w:p w14:paraId="124BD13D" w14:textId="77777777" w:rsidR="00B02215" w:rsidRPr="00E30083" w:rsidRDefault="00B02215" w:rsidP="002A65CD">
            <w:pPr>
              <w:pStyle w:val="TAL"/>
            </w:pPr>
            <w:r w:rsidRPr="00E30083">
              <w:t>Optimized NSSAI Availability Data encoding</w:t>
            </w:r>
          </w:p>
          <w:p w14:paraId="01A6C131" w14:textId="77777777" w:rsidR="00B02215" w:rsidRPr="00E30083" w:rsidRDefault="00B02215" w:rsidP="002A65CD">
            <w:pPr>
              <w:pStyle w:val="TAL"/>
            </w:pPr>
          </w:p>
          <w:p w14:paraId="754E38D5" w14:textId="77777777" w:rsidR="00B02215" w:rsidRPr="00E30083" w:rsidRDefault="00B02215" w:rsidP="002A65CD">
            <w:pPr>
              <w:pStyle w:val="TAL"/>
            </w:pPr>
            <w:r w:rsidRPr="00E30083">
              <w:t>When this feature is supported:</w:t>
            </w:r>
          </w:p>
          <w:p w14:paraId="54E740E2" w14:textId="77777777"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6B10D12" w14:textId="77777777"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114F45C2" w14:textId="77777777"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14:paraId="0AF8BB6C" w14:textId="77777777" w:rsidTr="002A65CD">
        <w:trPr>
          <w:cantSplit/>
          <w:jc w:val="center"/>
        </w:trPr>
        <w:tc>
          <w:tcPr>
            <w:tcW w:w="993" w:type="dxa"/>
          </w:tcPr>
          <w:p w14:paraId="4309B47D" w14:textId="77777777" w:rsidR="00C1575C" w:rsidRPr="00E30083" w:rsidRDefault="00C1575C" w:rsidP="00C1575C">
            <w:pPr>
              <w:pStyle w:val="TAC"/>
              <w:rPr>
                <w:lang w:eastAsia="zh-CN"/>
              </w:rPr>
            </w:pPr>
            <w:r>
              <w:rPr>
                <w:rFonts w:hint="eastAsia"/>
                <w:lang w:eastAsia="zh-CN"/>
              </w:rPr>
              <w:t>2</w:t>
            </w:r>
          </w:p>
        </w:tc>
        <w:tc>
          <w:tcPr>
            <w:tcW w:w="1063" w:type="dxa"/>
          </w:tcPr>
          <w:p w14:paraId="665DE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3CBA2EBC" w14:textId="77777777" w:rsidR="00C1575C" w:rsidRPr="00F82F2A" w:rsidRDefault="00C1575C" w:rsidP="00C1575C">
            <w:pPr>
              <w:pStyle w:val="TAC"/>
            </w:pPr>
            <w:r>
              <w:rPr>
                <w:rFonts w:hint="eastAsia"/>
                <w:lang w:eastAsia="zh-CN"/>
              </w:rPr>
              <w:t>O</w:t>
            </w:r>
          </w:p>
        </w:tc>
        <w:tc>
          <w:tcPr>
            <w:tcW w:w="6520" w:type="dxa"/>
          </w:tcPr>
          <w:p w14:paraId="4D9FBA56"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3BC5F7F" w14:textId="77777777" w:rsidR="00C1575C" w:rsidRDefault="00C1575C" w:rsidP="00C1575C">
            <w:pPr>
              <w:pStyle w:val="TAL"/>
            </w:pPr>
          </w:p>
          <w:p w14:paraId="6CA82DFA"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470E287F" w14:textId="77777777" w:rsidTr="002A65CD">
        <w:trPr>
          <w:cantSplit/>
          <w:jc w:val="center"/>
        </w:trPr>
        <w:tc>
          <w:tcPr>
            <w:tcW w:w="993" w:type="dxa"/>
          </w:tcPr>
          <w:p w14:paraId="033ACB6C" w14:textId="77777777" w:rsidR="00A6235C" w:rsidRDefault="00A6235C" w:rsidP="00A6235C">
            <w:pPr>
              <w:pStyle w:val="TAC"/>
              <w:rPr>
                <w:lang w:eastAsia="zh-CN"/>
              </w:rPr>
            </w:pPr>
            <w:r>
              <w:rPr>
                <w:rFonts w:hint="eastAsia"/>
                <w:lang w:eastAsia="zh-CN"/>
              </w:rPr>
              <w:t>3</w:t>
            </w:r>
          </w:p>
        </w:tc>
        <w:tc>
          <w:tcPr>
            <w:tcW w:w="1063" w:type="dxa"/>
          </w:tcPr>
          <w:p w14:paraId="019A8FA8" w14:textId="77777777" w:rsidR="00A6235C" w:rsidRDefault="00A6235C" w:rsidP="00A6235C">
            <w:pPr>
              <w:pStyle w:val="TAL"/>
              <w:rPr>
                <w:lang w:eastAsia="zh-CN"/>
              </w:rPr>
            </w:pPr>
            <w:r w:rsidRPr="00991C3B">
              <w:t>EANAN</w:t>
            </w:r>
          </w:p>
        </w:tc>
        <w:tc>
          <w:tcPr>
            <w:tcW w:w="639" w:type="dxa"/>
          </w:tcPr>
          <w:p w14:paraId="2185D3F6" w14:textId="77777777" w:rsidR="00A6235C" w:rsidRDefault="00A6235C" w:rsidP="00A6235C">
            <w:pPr>
              <w:pStyle w:val="TAC"/>
              <w:rPr>
                <w:lang w:eastAsia="zh-CN"/>
              </w:rPr>
            </w:pPr>
            <w:r>
              <w:t>O</w:t>
            </w:r>
          </w:p>
        </w:tc>
        <w:tc>
          <w:tcPr>
            <w:tcW w:w="6520" w:type="dxa"/>
          </w:tcPr>
          <w:p w14:paraId="26214A1F" w14:textId="77777777" w:rsidR="00A6235C" w:rsidRDefault="00A6235C" w:rsidP="00A6235C">
            <w:pPr>
              <w:pStyle w:val="TAL"/>
            </w:pPr>
            <w:r>
              <w:t>Empty Authorized NSSAI Availability Notification</w:t>
            </w:r>
          </w:p>
          <w:p w14:paraId="66255213" w14:textId="77777777" w:rsidR="00A6235C" w:rsidRDefault="00A6235C" w:rsidP="00A6235C">
            <w:pPr>
              <w:pStyle w:val="TAL"/>
            </w:pPr>
          </w:p>
          <w:p w14:paraId="40CA9E0C"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81E0D2C" w14:textId="77777777" w:rsidR="00A6235C" w:rsidRDefault="00A6235C" w:rsidP="00A6235C">
            <w:pPr>
              <w:pStyle w:val="TAL"/>
            </w:pPr>
          </w:p>
          <w:p w14:paraId="73EC3084"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BCC7411" w14:textId="77777777" w:rsidTr="002A65CD">
        <w:trPr>
          <w:cantSplit/>
          <w:jc w:val="center"/>
        </w:trPr>
        <w:tc>
          <w:tcPr>
            <w:tcW w:w="993" w:type="dxa"/>
          </w:tcPr>
          <w:p w14:paraId="05346363" w14:textId="77777777" w:rsidR="006A03D8" w:rsidRDefault="006A03D8" w:rsidP="006A03D8">
            <w:pPr>
              <w:pStyle w:val="TAC"/>
              <w:rPr>
                <w:lang w:eastAsia="zh-CN"/>
              </w:rPr>
            </w:pPr>
            <w:r>
              <w:rPr>
                <w:lang w:eastAsia="zh-CN"/>
              </w:rPr>
              <w:t>4</w:t>
            </w:r>
          </w:p>
        </w:tc>
        <w:tc>
          <w:tcPr>
            <w:tcW w:w="1063" w:type="dxa"/>
          </w:tcPr>
          <w:p w14:paraId="45D578DF" w14:textId="77777777" w:rsidR="006A03D8" w:rsidRPr="00991C3B" w:rsidRDefault="006A03D8" w:rsidP="006A03D8">
            <w:pPr>
              <w:pStyle w:val="TAL"/>
            </w:pPr>
            <w:r>
              <w:t>ES3XX</w:t>
            </w:r>
          </w:p>
        </w:tc>
        <w:tc>
          <w:tcPr>
            <w:tcW w:w="639" w:type="dxa"/>
          </w:tcPr>
          <w:p w14:paraId="298AEDC9" w14:textId="77777777" w:rsidR="006A03D8" w:rsidRDefault="006A03D8" w:rsidP="006A03D8">
            <w:pPr>
              <w:pStyle w:val="TAC"/>
            </w:pPr>
            <w:r>
              <w:t>M</w:t>
            </w:r>
          </w:p>
        </w:tc>
        <w:tc>
          <w:tcPr>
            <w:tcW w:w="6520" w:type="dxa"/>
          </w:tcPr>
          <w:p w14:paraId="51D10BA4" w14:textId="77777777" w:rsidR="006A03D8" w:rsidRDefault="006A03D8" w:rsidP="006A03D8">
            <w:pPr>
              <w:pStyle w:val="TAL"/>
              <w:rPr>
                <w:lang w:eastAsia="ko-KR"/>
              </w:rPr>
            </w:pPr>
            <w:r>
              <w:rPr>
                <w:lang w:val="en-US"/>
              </w:rPr>
              <w:t>Extended Support of HTTP 307/308 redirection</w:t>
            </w:r>
          </w:p>
          <w:p w14:paraId="5BB86154" w14:textId="77777777" w:rsidR="006A03D8" w:rsidRDefault="006A03D8" w:rsidP="006A03D8">
            <w:pPr>
              <w:pStyle w:val="TAL"/>
              <w:rPr>
                <w:lang w:eastAsia="ko-KR"/>
              </w:rPr>
            </w:pPr>
          </w:p>
          <w:p w14:paraId="4B7AA9AF"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3CF61E90" w14:textId="77777777" w:rsidTr="002A65CD">
        <w:trPr>
          <w:cantSplit/>
          <w:jc w:val="center"/>
        </w:trPr>
        <w:tc>
          <w:tcPr>
            <w:tcW w:w="9215" w:type="dxa"/>
            <w:gridSpan w:val="4"/>
          </w:tcPr>
          <w:p w14:paraId="2D8D93AF"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2B675C72" w14:textId="77777777" w:rsidR="006A03D8" w:rsidRPr="00E30083" w:rsidRDefault="006A03D8" w:rsidP="006A03D8">
            <w:pPr>
              <w:pStyle w:val="TAL"/>
              <w:rPr>
                <w:bCs/>
              </w:rPr>
            </w:pPr>
            <w:r w:rsidRPr="00E30083">
              <w:rPr>
                <w:bCs/>
              </w:rPr>
              <w:t>Feature: A short name that can be used to refer to the bit and to the feature.</w:t>
            </w:r>
          </w:p>
          <w:p w14:paraId="375239E9"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88477D5" w14:textId="77777777" w:rsidR="006A03D8" w:rsidRPr="00E30083" w:rsidRDefault="006A03D8" w:rsidP="006A03D8">
            <w:pPr>
              <w:pStyle w:val="TAL"/>
            </w:pPr>
            <w:r w:rsidRPr="00E30083">
              <w:t>Description: A clear textual description of the feature.</w:t>
            </w:r>
          </w:p>
        </w:tc>
      </w:tr>
    </w:tbl>
    <w:p w14:paraId="48FF61A3" w14:textId="77777777" w:rsidR="00B02215" w:rsidRPr="00630AB6" w:rsidRDefault="00B02215" w:rsidP="00B02215">
      <w:pPr>
        <w:rPr>
          <w:lang w:eastAsia="zh-CN"/>
        </w:rPr>
      </w:pPr>
    </w:p>
    <w:p w14:paraId="08519691" w14:textId="77777777" w:rsidR="00B02215" w:rsidRPr="00630AB6" w:rsidRDefault="00B02215" w:rsidP="00B02215">
      <w:pPr>
        <w:pStyle w:val="Heading3"/>
        <w:rPr>
          <w:lang w:val="en-US"/>
        </w:rPr>
      </w:pPr>
      <w:bookmarkStart w:id="1190" w:name="_Toc20142408"/>
      <w:bookmarkStart w:id="1191" w:name="_Toc34217354"/>
      <w:bookmarkStart w:id="1192" w:name="_Toc34217506"/>
      <w:bookmarkStart w:id="1193" w:name="_Toc39051869"/>
      <w:bookmarkStart w:id="1194" w:name="_Toc43210441"/>
      <w:bookmarkStart w:id="1195" w:name="_Toc49853348"/>
      <w:bookmarkStart w:id="1196" w:name="_Toc56530138"/>
      <w:bookmarkStart w:id="1197" w:name="_Toc74990112"/>
      <w:r w:rsidRPr="00630AB6">
        <w:rPr>
          <w:lang w:val="en-US"/>
        </w:rPr>
        <w:t>6.2.9</w:t>
      </w:r>
      <w:r w:rsidRPr="00630AB6">
        <w:rPr>
          <w:lang w:val="en-US"/>
        </w:rPr>
        <w:tab/>
        <w:t>Security</w:t>
      </w:r>
      <w:bookmarkEnd w:id="1190"/>
      <w:bookmarkEnd w:id="1191"/>
      <w:bookmarkEnd w:id="1192"/>
      <w:bookmarkEnd w:id="1193"/>
      <w:bookmarkEnd w:id="1194"/>
      <w:bookmarkEnd w:id="1195"/>
      <w:bookmarkEnd w:id="1196"/>
      <w:bookmarkEnd w:id="1197"/>
    </w:p>
    <w:p w14:paraId="3D09DED1"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EB5BCDC"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D1B21F5"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74F28C44" w14:textId="77777777" w:rsidR="00B02215" w:rsidRDefault="00B02215" w:rsidP="00B02215">
      <w:pPr>
        <w:rPr>
          <w:lang w:val="en-US"/>
        </w:rPr>
      </w:pPr>
      <w:r w:rsidRPr="00630AB6">
        <w:rPr>
          <w:lang w:val="en-US"/>
        </w:rPr>
        <w:t>The Nnssf_NSSAIAvailability API does not define any scopes for OAuth2 authorization.</w:t>
      </w:r>
    </w:p>
    <w:p w14:paraId="17FC0BDC" w14:textId="77777777" w:rsidR="006A03D8" w:rsidRDefault="006A03D8" w:rsidP="00B02215">
      <w:pPr>
        <w:rPr>
          <w:lang w:val="en-US"/>
        </w:rPr>
      </w:pPr>
    </w:p>
    <w:p w14:paraId="3B5FB3D7" w14:textId="77777777" w:rsidR="006A03D8" w:rsidRDefault="006A03D8" w:rsidP="006A03D8">
      <w:pPr>
        <w:pStyle w:val="Heading3"/>
      </w:pPr>
      <w:bookmarkStart w:id="1198" w:name="_Toc56530139"/>
      <w:bookmarkStart w:id="1199" w:name="_Toc74990113"/>
      <w:r w:rsidRPr="003B2883">
        <w:t>6.</w:t>
      </w:r>
      <w:r>
        <w:t>2</w:t>
      </w:r>
      <w:r w:rsidRPr="003B2883">
        <w:t>.</w:t>
      </w:r>
      <w:r>
        <w:t>10</w:t>
      </w:r>
      <w:r w:rsidRPr="003B2883">
        <w:tab/>
      </w:r>
      <w:r>
        <w:t>HTTP redirection</w:t>
      </w:r>
      <w:bookmarkEnd w:id="1198"/>
      <w:bookmarkEnd w:id="1199"/>
    </w:p>
    <w:p w14:paraId="61830C6E"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7B80C32E"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15CCB925"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9E7769D" w14:textId="77777777" w:rsidR="00B02215" w:rsidRPr="00630AB6" w:rsidRDefault="00B02215" w:rsidP="00B02215">
      <w:pPr>
        <w:pStyle w:val="Heading8"/>
      </w:pPr>
      <w:r w:rsidRPr="00630AB6">
        <w:br w:type="page"/>
      </w:r>
      <w:bookmarkStart w:id="1200" w:name="_Toc20142409"/>
      <w:bookmarkStart w:id="1201" w:name="_Toc34217355"/>
      <w:bookmarkStart w:id="1202" w:name="_Toc34217507"/>
      <w:bookmarkStart w:id="1203" w:name="_Toc39051870"/>
      <w:bookmarkStart w:id="1204" w:name="_Toc43210442"/>
      <w:bookmarkStart w:id="1205" w:name="_Toc49853349"/>
      <w:bookmarkStart w:id="1206" w:name="_Toc56530140"/>
      <w:bookmarkStart w:id="1207" w:name="_Toc74990114"/>
      <w:r w:rsidRPr="00630AB6">
        <w:lastRenderedPageBreak/>
        <w:t>Annex A (normative):</w:t>
      </w:r>
      <w:r w:rsidRPr="00630AB6">
        <w:br/>
        <w:t>OpenAPI specification</w:t>
      </w:r>
      <w:bookmarkEnd w:id="1200"/>
      <w:bookmarkEnd w:id="1201"/>
      <w:bookmarkEnd w:id="1202"/>
      <w:bookmarkEnd w:id="1203"/>
      <w:bookmarkEnd w:id="1204"/>
      <w:bookmarkEnd w:id="1205"/>
      <w:bookmarkEnd w:id="1206"/>
      <w:bookmarkEnd w:id="1207"/>
    </w:p>
    <w:p w14:paraId="6FBE4B62" w14:textId="77777777" w:rsidR="00B02215" w:rsidRPr="00630AB6" w:rsidRDefault="00B02215" w:rsidP="00B02215">
      <w:pPr>
        <w:pStyle w:val="Heading2"/>
      </w:pPr>
      <w:bookmarkStart w:id="1208" w:name="_Toc20142410"/>
      <w:bookmarkStart w:id="1209" w:name="_Toc34217356"/>
      <w:bookmarkStart w:id="1210" w:name="_Toc34217508"/>
      <w:bookmarkStart w:id="1211" w:name="_Toc39051871"/>
      <w:bookmarkStart w:id="1212" w:name="_Toc43210443"/>
      <w:bookmarkStart w:id="1213" w:name="_Toc49853350"/>
      <w:bookmarkStart w:id="1214" w:name="_Toc56530141"/>
      <w:bookmarkStart w:id="1215" w:name="_Toc74990115"/>
      <w:r w:rsidRPr="00630AB6">
        <w:t>A.1</w:t>
      </w:r>
      <w:r w:rsidRPr="00630AB6">
        <w:tab/>
        <w:t>General</w:t>
      </w:r>
      <w:bookmarkEnd w:id="1208"/>
      <w:bookmarkEnd w:id="1209"/>
      <w:bookmarkEnd w:id="1210"/>
      <w:bookmarkEnd w:id="1211"/>
      <w:bookmarkEnd w:id="1212"/>
      <w:bookmarkEnd w:id="1213"/>
      <w:bookmarkEnd w:id="1214"/>
      <w:bookmarkEnd w:id="1215"/>
    </w:p>
    <w:p w14:paraId="725EF372"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3FAE5E91"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6EA7C9"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3278BF4"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4F3109D9" w14:textId="77777777" w:rsidR="00B02215" w:rsidRPr="005B7F99" w:rsidRDefault="00B02215" w:rsidP="00B02215"/>
    <w:p w14:paraId="2753AD90" w14:textId="77777777" w:rsidR="00B02215" w:rsidRPr="00630AB6" w:rsidRDefault="00B02215" w:rsidP="00B02215">
      <w:pPr>
        <w:pStyle w:val="Heading2"/>
      </w:pPr>
      <w:bookmarkStart w:id="1216" w:name="_Toc20142411"/>
      <w:bookmarkStart w:id="1217" w:name="_Toc34217357"/>
      <w:bookmarkStart w:id="1218" w:name="_Toc34217509"/>
      <w:bookmarkStart w:id="1219" w:name="_Toc39051872"/>
      <w:bookmarkStart w:id="1220" w:name="_Toc43210444"/>
      <w:bookmarkStart w:id="1221" w:name="_Toc49853351"/>
      <w:bookmarkStart w:id="1222" w:name="_Toc56530142"/>
      <w:bookmarkStart w:id="1223" w:name="_Toc74990116"/>
      <w:r w:rsidRPr="00630AB6">
        <w:t>A.2</w:t>
      </w:r>
      <w:r w:rsidRPr="00630AB6">
        <w:tab/>
        <w:t>Nnssf_NSSelection API</w:t>
      </w:r>
      <w:bookmarkEnd w:id="1216"/>
      <w:bookmarkEnd w:id="1217"/>
      <w:bookmarkEnd w:id="1218"/>
      <w:bookmarkEnd w:id="1219"/>
      <w:bookmarkEnd w:id="1220"/>
      <w:bookmarkEnd w:id="1221"/>
      <w:bookmarkEnd w:id="1222"/>
      <w:bookmarkEnd w:id="1223"/>
    </w:p>
    <w:p w14:paraId="50363E16" w14:textId="77777777" w:rsidR="00B02215" w:rsidRPr="00630AB6" w:rsidRDefault="00B02215" w:rsidP="00B02215">
      <w:pPr>
        <w:pStyle w:val="PL"/>
      </w:pPr>
      <w:r w:rsidRPr="00630AB6">
        <w:t>openapi: 3.0.0</w:t>
      </w:r>
    </w:p>
    <w:p w14:paraId="4BF8A47D" w14:textId="77777777" w:rsidR="00B02215" w:rsidRPr="00630AB6" w:rsidRDefault="00B02215" w:rsidP="00B02215">
      <w:pPr>
        <w:pStyle w:val="PL"/>
      </w:pPr>
    </w:p>
    <w:p w14:paraId="1CCB28BA" w14:textId="77777777" w:rsidR="00B02215" w:rsidRPr="00630AB6" w:rsidRDefault="00B02215" w:rsidP="00B02215">
      <w:pPr>
        <w:pStyle w:val="PL"/>
      </w:pPr>
      <w:r w:rsidRPr="00630AB6">
        <w:t>info:</w:t>
      </w:r>
    </w:p>
    <w:p w14:paraId="38E62ED4" w14:textId="4DF90D94" w:rsidR="00B02215" w:rsidRPr="00630AB6" w:rsidRDefault="00B02215" w:rsidP="00B02215">
      <w:pPr>
        <w:pStyle w:val="PL"/>
      </w:pPr>
      <w:r w:rsidRPr="00630AB6">
        <w:t xml:space="preserve">  version: '</w:t>
      </w:r>
      <w:r>
        <w:t>2</w:t>
      </w:r>
      <w:r w:rsidRPr="00630AB6">
        <w:t>.</w:t>
      </w:r>
      <w:r>
        <w:t>1</w:t>
      </w:r>
      <w:r w:rsidRPr="00630AB6">
        <w:t>.</w:t>
      </w:r>
      <w:r w:rsidR="00C85436">
        <w:t>2</w:t>
      </w:r>
      <w:r w:rsidR="00FF72CB" w:rsidRPr="00630AB6">
        <w:t>'</w:t>
      </w:r>
    </w:p>
    <w:p w14:paraId="719F4AE3" w14:textId="77777777" w:rsidR="00B02215" w:rsidRDefault="00B02215" w:rsidP="00B02215">
      <w:pPr>
        <w:pStyle w:val="PL"/>
      </w:pPr>
      <w:r w:rsidRPr="00630AB6">
        <w:t xml:space="preserve">  title: 'NSSF NS Selection'</w:t>
      </w:r>
    </w:p>
    <w:p w14:paraId="0708D86F" w14:textId="77777777" w:rsidR="00B02215" w:rsidRDefault="00B02215" w:rsidP="00B02215">
      <w:pPr>
        <w:pStyle w:val="PL"/>
      </w:pPr>
      <w:r w:rsidRPr="002857AD">
        <w:t xml:space="preserve">  description: </w:t>
      </w:r>
      <w:r>
        <w:t>|</w:t>
      </w:r>
    </w:p>
    <w:p w14:paraId="7963D870" w14:textId="77777777" w:rsidR="00B02215" w:rsidRDefault="00B02215" w:rsidP="00B02215">
      <w:pPr>
        <w:pStyle w:val="PL"/>
      </w:pPr>
      <w:r>
        <w:t xml:space="preserve">    </w:t>
      </w:r>
      <w:r w:rsidRPr="00630AB6">
        <w:t>NSSF Network Slice Selection Service</w:t>
      </w:r>
      <w:r>
        <w:t>.</w:t>
      </w:r>
    </w:p>
    <w:p w14:paraId="067330C9" w14:textId="38F256DA" w:rsidR="00B02215" w:rsidRDefault="00B02215" w:rsidP="00B02215">
      <w:pPr>
        <w:pStyle w:val="PL"/>
      </w:pPr>
      <w:r>
        <w:t xml:space="preserve">    © 202</w:t>
      </w:r>
      <w:r w:rsidR="00E0372F">
        <w:t>1</w:t>
      </w:r>
      <w:r>
        <w:t>, 3GPP Organizational Partners (ARIB, ATIS, CCSA, ETSI, TSDSI, TTA, TTC).</w:t>
      </w:r>
    </w:p>
    <w:p w14:paraId="0C23384F" w14:textId="77777777" w:rsidR="00B02215" w:rsidRPr="00630AB6" w:rsidRDefault="00B02215" w:rsidP="00B02215">
      <w:pPr>
        <w:pStyle w:val="PL"/>
      </w:pPr>
      <w:r>
        <w:t xml:space="preserve">    All rights reserved.</w:t>
      </w:r>
    </w:p>
    <w:p w14:paraId="3E33E566" w14:textId="77777777" w:rsidR="00B02215" w:rsidRPr="00630AB6" w:rsidRDefault="00B02215" w:rsidP="00B02215">
      <w:pPr>
        <w:pStyle w:val="PL"/>
      </w:pPr>
      <w:r w:rsidRPr="00630AB6">
        <w:t>security:</w:t>
      </w:r>
    </w:p>
    <w:p w14:paraId="67F44475" w14:textId="77777777" w:rsidR="00B02215" w:rsidRPr="00630AB6" w:rsidRDefault="00B02215" w:rsidP="00B02215">
      <w:pPr>
        <w:pStyle w:val="PL"/>
      </w:pPr>
      <w:r w:rsidRPr="00630AB6">
        <w:t xml:space="preserve">  - {}</w:t>
      </w:r>
    </w:p>
    <w:p w14:paraId="20F32482" w14:textId="77777777" w:rsidR="00B02215" w:rsidRDefault="00B02215" w:rsidP="00B02215">
      <w:pPr>
        <w:pStyle w:val="PL"/>
      </w:pPr>
      <w:r w:rsidRPr="00630AB6">
        <w:t xml:space="preserve">  - oAuth2Client</w:t>
      </w:r>
      <w:r>
        <w:t>C</w:t>
      </w:r>
      <w:r w:rsidRPr="00630AB6">
        <w:t>redentials:</w:t>
      </w:r>
    </w:p>
    <w:p w14:paraId="2ACC4733" w14:textId="77777777" w:rsidR="00B02215" w:rsidRPr="0028695C" w:rsidRDefault="00B02215" w:rsidP="00B02215">
      <w:pPr>
        <w:pStyle w:val="PL"/>
        <w:rPr>
          <w:lang w:val="en-US"/>
        </w:rPr>
      </w:pPr>
      <w:r>
        <w:rPr>
          <w:lang w:val="en-US"/>
        </w:rPr>
        <w:t xml:space="preserve">    - </w:t>
      </w:r>
      <w:r w:rsidRPr="002857AD">
        <w:t>nnssf-nsselection</w:t>
      </w:r>
    </w:p>
    <w:p w14:paraId="79D43D4D" w14:textId="77777777" w:rsidR="00B02215" w:rsidRPr="00630AB6" w:rsidRDefault="00B02215" w:rsidP="00B02215">
      <w:pPr>
        <w:pStyle w:val="PL"/>
      </w:pPr>
      <w:r w:rsidRPr="00630AB6">
        <w:t>servers:</w:t>
      </w:r>
    </w:p>
    <w:p w14:paraId="5E40A1A4" w14:textId="77777777" w:rsidR="00B02215" w:rsidRPr="00630AB6" w:rsidRDefault="00B02215" w:rsidP="00B02215">
      <w:pPr>
        <w:pStyle w:val="PL"/>
      </w:pPr>
      <w:r w:rsidRPr="00630AB6">
        <w:t xml:space="preserve">  - url: '{apiRoot}/nnssf-nsselection/v</w:t>
      </w:r>
      <w:r>
        <w:t>2</w:t>
      </w:r>
      <w:r w:rsidRPr="00630AB6">
        <w:t>'</w:t>
      </w:r>
    </w:p>
    <w:p w14:paraId="7085F55B" w14:textId="77777777" w:rsidR="00B02215" w:rsidRPr="00630AB6" w:rsidRDefault="00B02215" w:rsidP="00B02215">
      <w:pPr>
        <w:pStyle w:val="PL"/>
      </w:pPr>
      <w:r w:rsidRPr="00630AB6">
        <w:t xml:space="preserve">    variables:</w:t>
      </w:r>
    </w:p>
    <w:p w14:paraId="5E2289A9" w14:textId="77777777" w:rsidR="00B02215" w:rsidRPr="00630AB6" w:rsidRDefault="00B02215" w:rsidP="00B02215">
      <w:pPr>
        <w:pStyle w:val="PL"/>
      </w:pPr>
      <w:r w:rsidRPr="00630AB6">
        <w:t xml:space="preserve">      apiRoot:</w:t>
      </w:r>
    </w:p>
    <w:p w14:paraId="6E07FDEB" w14:textId="77777777" w:rsidR="00B02215" w:rsidRPr="00630AB6" w:rsidRDefault="00B02215" w:rsidP="00B02215">
      <w:pPr>
        <w:pStyle w:val="PL"/>
      </w:pPr>
      <w:r w:rsidRPr="00630AB6">
        <w:t xml:space="preserve">        default: https://example.com</w:t>
      </w:r>
    </w:p>
    <w:p w14:paraId="43A5254B" w14:textId="77777777" w:rsidR="00B02215" w:rsidRDefault="00B02215" w:rsidP="00B02215">
      <w:pPr>
        <w:pStyle w:val="PL"/>
      </w:pPr>
      <w:r w:rsidRPr="00630AB6">
        <w:t xml:space="preserve">        description: apiRoot as defined in </w:t>
      </w:r>
      <w:r>
        <w:t>clause</w:t>
      </w:r>
      <w:r w:rsidRPr="00630AB6">
        <w:t xml:space="preserve"> 4.4 of 3GPP TS 29.501</w:t>
      </w:r>
    </w:p>
    <w:p w14:paraId="31949114" w14:textId="77777777" w:rsidR="00B02215" w:rsidRPr="00D27A4B" w:rsidRDefault="00B02215" w:rsidP="00B02215">
      <w:pPr>
        <w:pStyle w:val="PL"/>
      </w:pPr>
      <w:r w:rsidRPr="00D27A4B">
        <w:t>externalDocs</w:t>
      </w:r>
      <w:r>
        <w:t>:</w:t>
      </w:r>
    </w:p>
    <w:p w14:paraId="2B8E7626" w14:textId="668AB849" w:rsidR="00B02215" w:rsidRPr="007F3DA9" w:rsidRDefault="00B02215" w:rsidP="00B02215">
      <w:pPr>
        <w:pStyle w:val="PL"/>
      </w:pPr>
      <w:r w:rsidRPr="00D27A4B">
        <w:t xml:space="preserve">  description: 3GPP TS 29.5</w:t>
      </w:r>
      <w:r>
        <w:t>3</w:t>
      </w:r>
      <w:r w:rsidRPr="00D27A4B">
        <w:t>1 V1</w:t>
      </w:r>
      <w:r>
        <w:t>6</w:t>
      </w:r>
      <w:r w:rsidRPr="00D27A4B">
        <w:t>.</w:t>
      </w:r>
      <w:r w:rsidR="00C85436">
        <w:t>7</w:t>
      </w:r>
      <w:r w:rsidRPr="00D27A4B">
        <w:t xml:space="preserve">.0; 5G System; </w:t>
      </w:r>
      <w:r w:rsidRPr="007F3DA9">
        <w:t>Network Slice Selection Services;</w:t>
      </w:r>
      <w:r>
        <w:t xml:space="preserve"> Stage 3</w:t>
      </w:r>
    </w:p>
    <w:p w14:paraId="13574708" w14:textId="77777777" w:rsidR="00B02215" w:rsidRPr="00630AB6" w:rsidRDefault="00B02215" w:rsidP="00B02215">
      <w:pPr>
        <w:pStyle w:val="PL"/>
      </w:pPr>
      <w:r w:rsidRPr="00D27A4B">
        <w:t xml:space="preserve">  url: http://www.3gpp.org/ftp/Specs/archive/29_series/29.5</w:t>
      </w:r>
      <w:r>
        <w:t>3</w:t>
      </w:r>
      <w:r w:rsidRPr="00D27A4B">
        <w:t>1/</w:t>
      </w:r>
    </w:p>
    <w:p w14:paraId="164CAC5D" w14:textId="77777777" w:rsidR="00B02215" w:rsidRPr="00630AB6" w:rsidRDefault="00B02215" w:rsidP="00B02215">
      <w:pPr>
        <w:pStyle w:val="PL"/>
      </w:pPr>
      <w:r w:rsidRPr="00630AB6">
        <w:t>paths:</w:t>
      </w:r>
    </w:p>
    <w:p w14:paraId="167D36F1" w14:textId="77777777" w:rsidR="00B02215" w:rsidRPr="00630AB6" w:rsidRDefault="00B02215" w:rsidP="00B02215">
      <w:pPr>
        <w:pStyle w:val="PL"/>
      </w:pPr>
      <w:r w:rsidRPr="00630AB6">
        <w:t xml:space="preserve">  /network-slice-information:</w:t>
      </w:r>
    </w:p>
    <w:p w14:paraId="5CB17625" w14:textId="77777777" w:rsidR="00B02215" w:rsidRPr="00630AB6" w:rsidRDefault="00B02215" w:rsidP="00B02215">
      <w:pPr>
        <w:pStyle w:val="PL"/>
      </w:pPr>
      <w:r w:rsidRPr="00630AB6">
        <w:t xml:space="preserve">    get:</w:t>
      </w:r>
    </w:p>
    <w:p w14:paraId="1F0E44EE" w14:textId="77777777" w:rsidR="00B02215" w:rsidRPr="00630AB6" w:rsidRDefault="00B02215" w:rsidP="00B02215">
      <w:pPr>
        <w:pStyle w:val="PL"/>
      </w:pPr>
      <w:r w:rsidRPr="00630AB6">
        <w:t xml:space="preserve">      summary:  Retrieve the Network Slice Selection Information</w:t>
      </w:r>
    </w:p>
    <w:p w14:paraId="01772FFD" w14:textId="77777777" w:rsidR="00B02215" w:rsidRPr="00630AB6" w:rsidRDefault="00B02215" w:rsidP="00B02215">
      <w:pPr>
        <w:pStyle w:val="PL"/>
      </w:pPr>
      <w:r w:rsidRPr="00630AB6">
        <w:t xml:space="preserve">      tags:</w:t>
      </w:r>
    </w:p>
    <w:p w14:paraId="5478A200" w14:textId="77777777" w:rsidR="00B02215" w:rsidRPr="00630AB6" w:rsidRDefault="00B02215" w:rsidP="00B02215">
      <w:pPr>
        <w:pStyle w:val="PL"/>
      </w:pPr>
      <w:r w:rsidRPr="00630AB6">
        <w:t xml:space="preserve">        - Network Slice Information (Document)</w:t>
      </w:r>
    </w:p>
    <w:p w14:paraId="32EBB078" w14:textId="77777777" w:rsidR="00B02215" w:rsidRPr="00630AB6" w:rsidRDefault="00B02215" w:rsidP="00B02215">
      <w:pPr>
        <w:pStyle w:val="PL"/>
      </w:pPr>
      <w:r w:rsidRPr="00630AB6">
        <w:t xml:space="preserve">      operationId: NSSelectionGet</w:t>
      </w:r>
    </w:p>
    <w:p w14:paraId="16DDC210" w14:textId="77777777" w:rsidR="00B02215" w:rsidRPr="00630AB6" w:rsidRDefault="00B02215" w:rsidP="00B02215">
      <w:pPr>
        <w:pStyle w:val="PL"/>
      </w:pPr>
      <w:r w:rsidRPr="00630AB6">
        <w:t xml:space="preserve">      parameters:</w:t>
      </w:r>
    </w:p>
    <w:p w14:paraId="546AAAD1" w14:textId="77777777" w:rsidR="00B02215" w:rsidRPr="00630AB6" w:rsidRDefault="00B02215" w:rsidP="00B02215">
      <w:pPr>
        <w:pStyle w:val="PL"/>
        <w:rPr>
          <w:lang w:val="en-US"/>
        </w:rPr>
      </w:pPr>
      <w:r w:rsidRPr="00630AB6">
        <w:rPr>
          <w:lang w:val="en-US"/>
        </w:rPr>
        <w:t xml:space="preserve">        - name: nf-type</w:t>
      </w:r>
    </w:p>
    <w:p w14:paraId="1B27E6F3" w14:textId="77777777" w:rsidR="00B02215" w:rsidRPr="00630AB6" w:rsidRDefault="00B02215" w:rsidP="00B02215">
      <w:pPr>
        <w:pStyle w:val="PL"/>
        <w:rPr>
          <w:lang w:val="en-US"/>
        </w:rPr>
      </w:pPr>
      <w:r w:rsidRPr="00630AB6">
        <w:rPr>
          <w:lang w:val="en-US"/>
        </w:rPr>
        <w:t xml:space="preserve">          in: query</w:t>
      </w:r>
    </w:p>
    <w:p w14:paraId="64D3B5A4" w14:textId="77777777" w:rsidR="00B02215" w:rsidRPr="00630AB6" w:rsidRDefault="00B02215" w:rsidP="00B02215">
      <w:pPr>
        <w:pStyle w:val="PL"/>
        <w:rPr>
          <w:lang w:val="en-US"/>
        </w:rPr>
      </w:pPr>
      <w:r w:rsidRPr="00630AB6">
        <w:rPr>
          <w:lang w:val="en-US"/>
        </w:rPr>
        <w:t xml:space="preserve">          description: NF type of the NF service consumer</w:t>
      </w:r>
    </w:p>
    <w:p w14:paraId="28EC4BB7" w14:textId="77777777" w:rsidR="00B02215" w:rsidRPr="00630AB6" w:rsidRDefault="00B02215" w:rsidP="00B02215">
      <w:pPr>
        <w:pStyle w:val="PL"/>
        <w:rPr>
          <w:lang w:val="en-US"/>
        </w:rPr>
      </w:pPr>
      <w:r w:rsidRPr="00630AB6">
        <w:rPr>
          <w:lang w:val="en-US"/>
        </w:rPr>
        <w:t xml:space="preserve">          required: true</w:t>
      </w:r>
    </w:p>
    <w:p w14:paraId="0C217DFB" w14:textId="77777777" w:rsidR="00B02215" w:rsidRPr="00630AB6" w:rsidRDefault="00B02215" w:rsidP="00B02215">
      <w:pPr>
        <w:pStyle w:val="PL"/>
        <w:rPr>
          <w:lang w:val="en-US"/>
        </w:rPr>
      </w:pPr>
      <w:r w:rsidRPr="00630AB6">
        <w:rPr>
          <w:lang w:val="en-US"/>
        </w:rPr>
        <w:t xml:space="preserve">          schema:</w:t>
      </w:r>
    </w:p>
    <w:p w14:paraId="7BEAB922"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76CD3AF8" w14:textId="77777777" w:rsidR="00B02215" w:rsidRPr="00630AB6" w:rsidRDefault="00B02215" w:rsidP="00B02215">
      <w:pPr>
        <w:pStyle w:val="PL"/>
        <w:rPr>
          <w:lang w:val="en-US"/>
        </w:rPr>
      </w:pPr>
      <w:r w:rsidRPr="00630AB6">
        <w:rPr>
          <w:lang w:val="en-US"/>
        </w:rPr>
        <w:t xml:space="preserve">        - name: nf-id</w:t>
      </w:r>
    </w:p>
    <w:p w14:paraId="3A5C3268" w14:textId="77777777" w:rsidR="00B02215" w:rsidRPr="00630AB6" w:rsidRDefault="00B02215" w:rsidP="00B02215">
      <w:pPr>
        <w:pStyle w:val="PL"/>
        <w:rPr>
          <w:lang w:val="en-US"/>
        </w:rPr>
      </w:pPr>
      <w:r w:rsidRPr="00630AB6">
        <w:rPr>
          <w:lang w:val="en-US"/>
        </w:rPr>
        <w:t xml:space="preserve">          in: query</w:t>
      </w:r>
    </w:p>
    <w:p w14:paraId="7E06926C" w14:textId="77777777" w:rsidR="00B02215" w:rsidRPr="00630AB6" w:rsidRDefault="00B02215" w:rsidP="00B02215">
      <w:pPr>
        <w:pStyle w:val="PL"/>
        <w:rPr>
          <w:lang w:val="en-US"/>
        </w:rPr>
      </w:pPr>
      <w:r w:rsidRPr="00630AB6">
        <w:rPr>
          <w:lang w:val="en-US"/>
        </w:rPr>
        <w:t xml:space="preserve">          description: NF Instance ID of the NF service consumer</w:t>
      </w:r>
    </w:p>
    <w:p w14:paraId="5D2C46D9" w14:textId="77777777" w:rsidR="00B02215" w:rsidRPr="00630AB6" w:rsidRDefault="00B02215" w:rsidP="00B02215">
      <w:pPr>
        <w:pStyle w:val="PL"/>
        <w:rPr>
          <w:lang w:val="en-US"/>
        </w:rPr>
      </w:pPr>
      <w:r w:rsidRPr="00630AB6">
        <w:rPr>
          <w:lang w:val="en-US"/>
        </w:rPr>
        <w:t xml:space="preserve">          required: true</w:t>
      </w:r>
    </w:p>
    <w:p w14:paraId="06A6D85D" w14:textId="77777777" w:rsidR="00B02215" w:rsidRPr="00630AB6" w:rsidRDefault="00B02215" w:rsidP="00B02215">
      <w:pPr>
        <w:pStyle w:val="PL"/>
        <w:rPr>
          <w:lang w:val="en-US"/>
        </w:rPr>
      </w:pPr>
      <w:r w:rsidRPr="00630AB6">
        <w:rPr>
          <w:lang w:val="en-US"/>
        </w:rPr>
        <w:t xml:space="preserve">          schema:</w:t>
      </w:r>
    </w:p>
    <w:p w14:paraId="49C71FFB"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7722C2D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0B9A7A98" w14:textId="77777777" w:rsidR="00B02215" w:rsidRPr="00630AB6" w:rsidRDefault="00B02215" w:rsidP="00B02215">
      <w:pPr>
        <w:pStyle w:val="PL"/>
        <w:rPr>
          <w:lang w:val="en-US"/>
        </w:rPr>
      </w:pPr>
      <w:r w:rsidRPr="00630AB6">
        <w:rPr>
          <w:lang w:val="en-US"/>
        </w:rPr>
        <w:t xml:space="preserve">          in: query</w:t>
      </w:r>
    </w:p>
    <w:p w14:paraId="405DD8AF"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6B4E85A4" w14:textId="77777777" w:rsidR="00B02215" w:rsidRPr="00630AB6" w:rsidRDefault="00B02215" w:rsidP="00B02215">
      <w:pPr>
        <w:pStyle w:val="PL"/>
        <w:rPr>
          <w:lang w:val="en-US"/>
        </w:rPr>
      </w:pPr>
      <w:r w:rsidRPr="00630AB6">
        <w:rPr>
          <w:lang w:val="en-US"/>
        </w:rPr>
        <w:lastRenderedPageBreak/>
        <w:t xml:space="preserve">          content:</w:t>
      </w:r>
    </w:p>
    <w:p w14:paraId="3E69DD23" w14:textId="77777777" w:rsidR="00B02215" w:rsidRPr="00630AB6" w:rsidRDefault="00B02215" w:rsidP="00B02215">
      <w:pPr>
        <w:pStyle w:val="PL"/>
        <w:rPr>
          <w:lang w:val="en-US"/>
        </w:rPr>
      </w:pPr>
      <w:r w:rsidRPr="00630AB6">
        <w:rPr>
          <w:lang w:val="en-US"/>
        </w:rPr>
        <w:t xml:space="preserve">            application/json:</w:t>
      </w:r>
    </w:p>
    <w:p w14:paraId="7E556B97" w14:textId="77777777" w:rsidR="00B02215" w:rsidRPr="00630AB6" w:rsidRDefault="00B02215" w:rsidP="00B02215">
      <w:pPr>
        <w:pStyle w:val="PL"/>
        <w:rPr>
          <w:lang w:val="en-US"/>
        </w:rPr>
      </w:pPr>
      <w:r w:rsidRPr="00630AB6">
        <w:rPr>
          <w:lang w:val="en-US"/>
        </w:rPr>
        <w:t xml:space="preserve">              schema:</w:t>
      </w:r>
    </w:p>
    <w:p w14:paraId="2E0D84EE"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57B168B7"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4C0B0E8B" w14:textId="77777777" w:rsidR="00B02215" w:rsidRPr="00630AB6" w:rsidRDefault="00B02215" w:rsidP="00B02215">
      <w:pPr>
        <w:pStyle w:val="PL"/>
        <w:rPr>
          <w:lang w:val="en-US"/>
        </w:rPr>
      </w:pPr>
      <w:r w:rsidRPr="00630AB6">
        <w:rPr>
          <w:lang w:val="en-US"/>
        </w:rPr>
        <w:t xml:space="preserve">          in: query</w:t>
      </w:r>
    </w:p>
    <w:p w14:paraId="5F39D112"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481692EE" w14:textId="77777777" w:rsidR="00B02215" w:rsidRPr="00630AB6" w:rsidRDefault="00B02215" w:rsidP="00B02215">
      <w:pPr>
        <w:pStyle w:val="PL"/>
        <w:rPr>
          <w:lang w:val="en-US"/>
        </w:rPr>
      </w:pPr>
      <w:r w:rsidRPr="00630AB6">
        <w:rPr>
          <w:lang w:val="en-US"/>
        </w:rPr>
        <w:t xml:space="preserve">          content:</w:t>
      </w:r>
    </w:p>
    <w:p w14:paraId="250F83D0" w14:textId="77777777" w:rsidR="00B02215" w:rsidRPr="00630AB6" w:rsidRDefault="00B02215" w:rsidP="00B02215">
      <w:pPr>
        <w:pStyle w:val="PL"/>
        <w:rPr>
          <w:lang w:val="en-US"/>
        </w:rPr>
      </w:pPr>
      <w:r w:rsidRPr="00630AB6">
        <w:rPr>
          <w:lang w:val="en-US"/>
        </w:rPr>
        <w:t xml:space="preserve">            application/json:</w:t>
      </w:r>
    </w:p>
    <w:p w14:paraId="5F4083C0" w14:textId="77777777" w:rsidR="00B02215" w:rsidRPr="00630AB6" w:rsidRDefault="00B02215" w:rsidP="00B02215">
      <w:pPr>
        <w:pStyle w:val="PL"/>
        <w:rPr>
          <w:lang w:val="en-US"/>
        </w:rPr>
      </w:pPr>
      <w:r w:rsidRPr="00630AB6">
        <w:rPr>
          <w:lang w:val="en-US"/>
        </w:rPr>
        <w:t xml:space="preserve">              schema:</w:t>
      </w:r>
    </w:p>
    <w:p w14:paraId="490B37A3"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4E624EB7"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2C72AEE7" w14:textId="77777777" w:rsidR="00B02215" w:rsidRPr="00630AB6" w:rsidRDefault="00B02215" w:rsidP="00B02215">
      <w:pPr>
        <w:pStyle w:val="PL"/>
        <w:rPr>
          <w:lang w:val="en-US"/>
        </w:rPr>
      </w:pPr>
      <w:r w:rsidRPr="00630AB6">
        <w:rPr>
          <w:lang w:val="en-US"/>
        </w:rPr>
        <w:t xml:space="preserve">          in: query</w:t>
      </w:r>
    </w:p>
    <w:p w14:paraId="46ACA763"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689E6824" w14:textId="77777777" w:rsidR="00B02215" w:rsidRPr="00630AB6" w:rsidRDefault="00B02215" w:rsidP="00B02215">
      <w:pPr>
        <w:pStyle w:val="PL"/>
        <w:rPr>
          <w:lang w:val="en-US"/>
        </w:rPr>
      </w:pPr>
      <w:r w:rsidRPr="00630AB6">
        <w:rPr>
          <w:lang w:val="en-US"/>
        </w:rPr>
        <w:t xml:space="preserve">          content:</w:t>
      </w:r>
    </w:p>
    <w:p w14:paraId="200E0B7D" w14:textId="77777777" w:rsidR="00B02215" w:rsidRPr="00630AB6" w:rsidRDefault="00B02215" w:rsidP="00B02215">
      <w:pPr>
        <w:pStyle w:val="PL"/>
        <w:rPr>
          <w:lang w:val="en-US"/>
        </w:rPr>
      </w:pPr>
      <w:r w:rsidRPr="00630AB6">
        <w:rPr>
          <w:lang w:val="en-US"/>
        </w:rPr>
        <w:t xml:space="preserve">            application/json:</w:t>
      </w:r>
    </w:p>
    <w:p w14:paraId="55DB8F27" w14:textId="77777777" w:rsidR="00B02215" w:rsidRPr="00630AB6" w:rsidRDefault="00B02215" w:rsidP="00B02215">
      <w:pPr>
        <w:pStyle w:val="PL"/>
        <w:rPr>
          <w:lang w:val="en-US"/>
        </w:rPr>
      </w:pPr>
      <w:r w:rsidRPr="00630AB6">
        <w:rPr>
          <w:lang w:val="en-US"/>
        </w:rPr>
        <w:t xml:space="preserve">              schema:</w:t>
      </w:r>
    </w:p>
    <w:p w14:paraId="630FB5B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6CBB128E"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FC3D30F" w14:textId="77777777" w:rsidR="00B02215" w:rsidRPr="00630AB6" w:rsidRDefault="00B02215" w:rsidP="00B02215">
      <w:pPr>
        <w:pStyle w:val="PL"/>
        <w:rPr>
          <w:lang w:val="en-US"/>
        </w:rPr>
      </w:pPr>
      <w:r w:rsidRPr="00630AB6">
        <w:rPr>
          <w:lang w:val="en-US"/>
        </w:rPr>
        <w:t xml:space="preserve">          in: query</w:t>
      </w:r>
    </w:p>
    <w:p w14:paraId="7684E1DA" w14:textId="77777777" w:rsidR="00B02215" w:rsidRPr="00630AB6" w:rsidRDefault="00B02215" w:rsidP="00B02215">
      <w:pPr>
        <w:pStyle w:val="PL"/>
        <w:rPr>
          <w:lang w:val="en-US"/>
        </w:rPr>
      </w:pPr>
      <w:r w:rsidRPr="00630AB6">
        <w:rPr>
          <w:lang w:val="en-US"/>
        </w:rPr>
        <w:t xml:space="preserve">          description: PLMN ID of the HPLMN</w:t>
      </w:r>
    </w:p>
    <w:p w14:paraId="62D96E9D" w14:textId="77777777" w:rsidR="00B02215" w:rsidRPr="00630AB6" w:rsidRDefault="00B02215" w:rsidP="00B02215">
      <w:pPr>
        <w:pStyle w:val="PL"/>
        <w:rPr>
          <w:lang w:val="en-US"/>
        </w:rPr>
      </w:pPr>
      <w:r w:rsidRPr="00630AB6">
        <w:rPr>
          <w:lang w:val="en-US"/>
        </w:rPr>
        <w:t xml:space="preserve">          content:</w:t>
      </w:r>
    </w:p>
    <w:p w14:paraId="4A757824" w14:textId="77777777" w:rsidR="00B02215" w:rsidRPr="00630AB6" w:rsidRDefault="00B02215" w:rsidP="00B02215">
      <w:pPr>
        <w:pStyle w:val="PL"/>
        <w:rPr>
          <w:lang w:val="en-US"/>
        </w:rPr>
      </w:pPr>
      <w:r w:rsidRPr="00630AB6">
        <w:rPr>
          <w:lang w:val="en-US"/>
        </w:rPr>
        <w:t xml:space="preserve">            application/json:</w:t>
      </w:r>
    </w:p>
    <w:p w14:paraId="178EE7A1" w14:textId="77777777" w:rsidR="00B02215" w:rsidRPr="00630AB6" w:rsidRDefault="00B02215" w:rsidP="00B02215">
      <w:pPr>
        <w:pStyle w:val="PL"/>
        <w:rPr>
          <w:lang w:val="en-US"/>
        </w:rPr>
      </w:pPr>
      <w:r w:rsidRPr="00630AB6">
        <w:rPr>
          <w:lang w:val="en-US"/>
        </w:rPr>
        <w:t xml:space="preserve">              schema:</w:t>
      </w:r>
    </w:p>
    <w:p w14:paraId="6058CA3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49520801"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6B09E368" w14:textId="77777777" w:rsidR="00B02215" w:rsidRPr="00630AB6" w:rsidRDefault="00B02215" w:rsidP="00B02215">
      <w:pPr>
        <w:pStyle w:val="PL"/>
        <w:rPr>
          <w:lang w:val="en-US"/>
        </w:rPr>
      </w:pPr>
      <w:r w:rsidRPr="00630AB6">
        <w:rPr>
          <w:lang w:val="en-US"/>
        </w:rPr>
        <w:t xml:space="preserve">          in: query</w:t>
      </w:r>
    </w:p>
    <w:p w14:paraId="7565ECD6" w14:textId="77777777" w:rsidR="00B02215" w:rsidRPr="00630AB6" w:rsidRDefault="00B02215" w:rsidP="00B02215">
      <w:pPr>
        <w:pStyle w:val="PL"/>
        <w:rPr>
          <w:lang w:val="en-US"/>
        </w:rPr>
      </w:pPr>
      <w:r w:rsidRPr="00630AB6">
        <w:rPr>
          <w:lang w:val="en-US"/>
        </w:rPr>
        <w:t xml:space="preserve">          description: TAI of the UE</w:t>
      </w:r>
    </w:p>
    <w:p w14:paraId="623BC8D9" w14:textId="77777777" w:rsidR="00B02215" w:rsidRPr="00630AB6" w:rsidRDefault="00B02215" w:rsidP="00B02215">
      <w:pPr>
        <w:pStyle w:val="PL"/>
        <w:rPr>
          <w:lang w:val="en-US"/>
        </w:rPr>
      </w:pPr>
      <w:r w:rsidRPr="00630AB6">
        <w:rPr>
          <w:lang w:val="en-US"/>
        </w:rPr>
        <w:t xml:space="preserve">          content:</w:t>
      </w:r>
    </w:p>
    <w:p w14:paraId="2A951775" w14:textId="77777777" w:rsidR="00B02215" w:rsidRPr="00630AB6" w:rsidRDefault="00B02215" w:rsidP="00B02215">
      <w:pPr>
        <w:pStyle w:val="PL"/>
        <w:rPr>
          <w:lang w:val="en-US"/>
        </w:rPr>
      </w:pPr>
      <w:r w:rsidRPr="00630AB6">
        <w:rPr>
          <w:lang w:val="en-US"/>
        </w:rPr>
        <w:t xml:space="preserve">            application/json:</w:t>
      </w:r>
    </w:p>
    <w:p w14:paraId="34B1A930" w14:textId="77777777" w:rsidR="00B02215" w:rsidRPr="00630AB6" w:rsidRDefault="00B02215" w:rsidP="00B02215">
      <w:pPr>
        <w:pStyle w:val="PL"/>
        <w:rPr>
          <w:lang w:val="en-US"/>
        </w:rPr>
      </w:pPr>
      <w:r w:rsidRPr="00630AB6">
        <w:rPr>
          <w:lang w:val="en-US"/>
        </w:rPr>
        <w:t xml:space="preserve">              schema:</w:t>
      </w:r>
    </w:p>
    <w:p w14:paraId="1EB46D6E"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0AD6EA62"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71EA67C6" w14:textId="77777777" w:rsidR="00B02215" w:rsidRPr="00630AB6" w:rsidRDefault="00B02215" w:rsidP="00B02215">
      <w:pPr>
        <w:pStyle w:val="PL"/>
        <w:rPr>
          <w:lang w:val="en-US"/>
        </w:rPr>
      </w:pPr>
      <w:r w:rsidRPr="00630AB6">
        <w:rPr>
          <w:lang w:val="en-US"/>
        </w:rPr>
        <w:t xml:space="preserve">          in: query</w:t>
      </w:r>
    </w:p>
    <w:p w14:paraId="489BFD48"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235091CB" w14:textId="77777777" w:rsidR="00B02215" w:rsidRPr="00630AB6" w:rsidRDefault="00B02215" w:rsidP="00B02215">
      <w:pPr>
        <w:pStyle w:val="PL"/>
        <w:rPr>
          <w:lang w:val="en-US"/>
        </w:rPr>
      </w:pPr>
      <w:r w:rsidRPr="00630AB6">
        <w:rPr>
          <w:lang w:val="en-US"/>
        </w:rPr>
        <w:t xml:space="preserve">          schema:</w:t>
      </w:r>
    </w:p>
    <w:p w14:paraId="64F5DC08"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4706FD17" w14:textId="77777777" w:rsidR="00B02215" w:rsidRPr="00630AB6" w:rsidRDefault="00B02215" w:rsidP="00B02215">
      <w:pPr>
        <w:pStyle w:val="PL"/>
      </w:pPr>
    </w:p>
    <w:p w14:paraId="7228418E" w14:textId="77777777" w:rsidR="00B02215" w:rsidRPr="00630AB6" w:rsidRDefault="00B02215" w:rsidP="00B02215">
      <w:pPr>
        <w:pStyle w:val="PL"/>
      </w:pPr>
      <w:r w:rsidRPr="00630AB6">
        <w:t xml:space="preserve">      responses:</w:t>
      </w:r>
    </w:p>
    <w:p w14:paraId="0D67DB80" w14:textId="77777777" w:rsidR="00B02215" w:rsidRPr="00630AB6" w:rsidRDefault="00B02215" w:rsidP="00B02215">
      <w:pPr>
        <w:pStyle w:val="PL"/>
      </w:pPr>
      <w:r w:rsidRPr="00630AB6">
        <w:t xml:space="preserve">        '200':</w:t>
      </w:r>
    </w:p>
    <w:p w14:paraId="645C7B2A" w14:textId="77777777" w:rsidR="00B02215" w:rsidRPr="00630AB6" w:rsidRDefault="00B02215" w:rsidP="00B02215">
      <w:pPr>
        <w:pStyle w:val="PL"/>
      </w:pPr>
      <w:r w:rsidRPr="00630AB6">
        <w:t xml:space="preserve">          description: OK (Successful Network Slice Selection)</w:t>
      </w:r>
    </w:p>
    <w:p w14:paraId="4AEDE6E7" w14:textId="77777777" w:rsidR="00B02215" w:rsidRPr="00630AB6" w:rsidRDefault="00B02215" w:rsidP="00B02215">
      <w:pPr>
        <w:pStyle w:val="PL"/>
      </w:pPr>
      <w:r w:rsidRPr="00630AB6">
        <w:t xml:space="preserve">          content:</w:t>
      </w:r>
    </w:p>
    <w:p w14:paraId="23C0144C" w14:textId="77777777" w:rsidR="00B02215" w:rsidRPr="00630AB6" w:rsidRDefault="00B02215" w:rsidP="00B02215">
      <w:pPr>
        <w:pStyle w:val="PL"/>
      </w:pPr>
      <w:r w:rsidRPr="00630AB6">
        <w:t xml:space="preserve">            application/json:</w:t>
      </w:r>
    </w:p>
    <w:p w14:paraId="1AD75C10" w14:textId="77777777" w:rsidR="00B02215" w:rsidRPr="00630AB6" w:rsidRDefault="00B02215" w:rsidP="00B02215">
      <w:pPr>
        <w:pStyle w:val="PL"/>
      </w:pPr>
      <w:r w:rsidRPr="00630AB6">
        <w:t xml:space="preserve">              schema:</w:t>
      </w:r>
    </w:p>
    <w:p w14:paraId="52F38AFB" w14:textId="77777777" w:rsidR="00B02215" w:rsidRDefault="00B02215" w:rsidP="00B02215">
      <w:pPr>
        <w:pStyle w:val="PL"/>
      </w:pPr>
      <w:r w:rsidRPr="00630AB6">
        <w:t xml:space="preserve">                $ref: '#/components/schemas/AuthorizedNetworkSliceInfo'</w:t>
      </w:r>
    </w:p>
    <w:p w14:paraId="6427AFB9"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C9BE192" w14:textId="31DA96E4" w:rsidR="006A03D8" w:rsidRDefault="00FB541B">
      <w:pPr>
        <w:pStyle w:val="PL"/>
        <w:rPr>
          <w:lang w:val="en-US"/>
        </w:rPr>
      </w:pPr>
      <w:r>
        <w:rPr>
          <w:lang w:val="en-US"/>
        </w:rPr>
        <w:t xml:space="preserve">          $ref: </w:t>
      </w:r>
      <w:r w:rsidRPr="00690A26">
        <w:t>'TS29571_CommonData.yaml#/components/</w:t>
      </w:r>
      <w:r>
        <w:t>responses/307'</w:t>
      </w:r>
    </w:p>
    <w:p w14:paraId="0329A7C3" w14:textId="77777777" w:rsidR="006A03D8" w:rsidRDefault="006A03D8" w:rsidP="006A03D8">
      <w:pPr>
        <w:pStyle w:val="PL"/>
        <w:rPr>
          <w:lang w:val="en-US"/>
        </w:rPr>
      </w:pPr>
      <w:r w:rsidRPr="00046E6A">
        <w:rPr>
          <w:lang w:val="en-US"/>
        </w:rPr>
        <w:t xml:space="preserve">        '308':</w:t>
      </w:r>
    </w:p>
    <w:p w14:paraId="0667C12D" w14:textId="69C39671" w:rsidR="006A03D8" w:rsidRDefault="00FB541B">
      <w:pPr>
        <w:pStyle w:val="PL"/>
      </w:pPr>
      <w:r>
        <w:rPr>
          <w:lang w:val="en-US"/>
        </w:rPr>
        <w:t xml:space="preserve">          $ref: </w:t>
      </w:r>
      <w:r w:rsidRPr="00690A26">
        <w:t>'TS29571_CommonData.yaml#/components/</w:t>
      </w:r>
      <w:r>
        <w:t>responses/308'</w:t>
      </w:r>
    </w:p>
    <w:p w14:paraId="556A86BB" w14:textId="77777777" w:rsidR="00B02215" w:rsidRDefault="00B02215" w:rsidP="00B02215">
      <w:pPr>
        <w:pStyle w:val="PL"/>
        <w:rPr>
          <w:lang w:val="en-US"/>
        </w:rPr>
      </w:pPr>
      <w:r>
        <w:rPr>
          <w:lang w:val="en-US"/>
        </w:rPr>
        <w:t xml:space="preserve">        '400':</w:t>
      </w:r>
    </w:p>
    <w:p w14:paraId="72BF944A"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3AA8CB5A" w14:textId="77777777" w:rsidR="00B02215" w:rsidRDefault="00B02215" w:rsidP="00B02215">
      <w:pPr>
        <w:pStyle w:val="PL"/>
      </w:pPr>
      <w:r>
        <w:t xml:space="preserve">        '401</w:t>
      </w:r>
      <w:r w:rsidRPr="00630AB6">
        <w:t>':</w:t>
      </w:r>
    </w:p>
    <w:p w14:paraId="788E07E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BD1D1FA" w14:textId="77777777" w:rsidR="00B02215" w:rsidRDefault="00B02215" w:rsidP="00B02215">
      <w:pPr>
        <w:pStyle w:val="PL"/>
      </w:pPr>
      <w:r w:rsidRPr="00630AB6">
        <w:t xml:space="preserve">        '403':</w:t>
      </w:r>
    </w:p>
    <w:p w14:paraId="3B715257"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70AA74" w14:textId="77777777" w:rsidR="00B02215" w:rsidRDefault="00B02215" w:rsidP="00B02215">
      <w:pPr>
        <w:pStyle w:val="PL"/>
      </w:pPr>
      <w:r>
        <w:t xml:space="preserve">        '404</w:t>
      </w:r>
      <w:r w:rsidRPr="00630AB6">
        <w:t>':</w:t>
      </w:r>
    </w:p>
    <w:p w14:paraId="4E47C54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26759C2" w14:textId="77777777" w:rsidR="00B02215" w:rsidRDefault="00B02215" w:rsidP="00B02215">
      <w:pPr>
        <w:pStyle w:val="PL"/>
      </w:pPr>
      <w:r>
        <w:t xml:space="preserve">        '406</w:t>
      </w:r>
      <w:r w:rsidRPr="00630AB6">
        <w:t>':</w:t>
      </w:r>
    </w:p>
    <w:p w14:paraId="41EB26B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5392001" w14:textId="77777777" w:rsidR="00B02215" w:rsidRDefault="00B02215" w:rsidP="00B02215">
      <w:pPr>
        <w:pStyle w:val="PL"/>
        <w:rPr>
          <w:lang w:val="en-US"/>
        </w:rPr>
      </w:pPr>
      <w:r>
        <w:rPr>
          <w:lang w:val="en-US"/>
        </w:rPr>
        <w:t xml:space="preserve">        '414':</w:t>
      </w:r>
    </w:p>
    <w:p w14:paraId="2B8DCB4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9BC9259" w14:textId="77777777" w:rsidR="00B02215" w:rsidRDefault="00B02215" w:rsidP="00B02215">
      <w:pPr>
        <w:pStyle w:val="PL"/>
      </w:pPr>
      <w:r>
        <w:t xml:space="preserve">        '429</w:t>
      </w:r>
      <w:r w:rsidRPr="00630AB6">
        <w:t>':</w:t>
      </w:r>
    </w:p>
    <w:p w14:paraId="5247509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4EAF524" w14:textId="77777777" w:rsidR="00B02215" w:rsidRDefault="00B02215" w:rsidP="00B02215">
      <w:pPr>
        <w:pStyle w:val="PL"/>
        <w:rPr>
          <w:lang w:val="en-US"/>
        </w:rPr>
      </w:pPr>
      <w:r w:rsidRPr="002E5CBA">
        <w:rPr>
          <w:lang w:val="en-US"/>
        </w:rPr>
        <w:t xml:space="preserve">        </w:t>
      </w:r>
      <w:r>
        <w:rPr>
          <w:lang w:val="en-US"/>
        </w:rPr>
        <w:t>'500':</w:t>
      </w:r>
    </w:p>
    <w:p w14:paraId="14CB2279"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FF63EDE" w14:textId="77777777" w:rsidR="00B02215" w:rsidRDefault="00B02215" w:rsidP="00B02215">
      <w:pPr>
        <w:pStyle w:val="PL"/>
        <w:rPr>
          <w:lang w:val="en-US"/>
        </w:rPr>
      </w:pPr>
      <w:r w:rsidRPr="002E5CBA">
        <w:rPr>
          <w:lang w:val="en-US"/>
        </w:rPr>
        <w:t xml:space="preserve">        </w:t>
      </w:r>
      <w:r>
        <w:rPr>
          <w:lang w:val="en-US"/>
        </w:rPr>
        <w:t>'503':</w:t>
      </w:r>
    </w:p>
    <w:p w14:paraId="34D6AC5B"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2A9EF381" w14:textId="77777777" w:rsidR="00B02215" w:rsidRPr="00630AB6" w:rsidRDefault="00B02215" w:rsidP="00B02215">
      <w:pPr>
        <w:pStyle w:val="PL"/>
      </w:pPr>
      <w:r w:rsidRPr="00630AB6">
        <w:t xml:space="preserve">        default:</w:t>
      </w:r>
    </w:p>
    <w:p w14:paraId="2EF06A8A" w14:textId="77777777" w:rsidR="00B02215" w:rsidRPr="00630AB6" w:rsidRDefault="00B02215" w:rsidP="00B02215">
      <w:pPr>
        <w:pStyle w:val="PL"/>
      </w:pPr>
      <w:r w:rsidRPr="00630AB6">
        <w:t xml:space="preserve">          description: Unexpected error</w:t>
      </w:r>
    </w:p>
    <w:p w14:paraId="5833FF55" w14:textId="77777777" w:rsidR="00B02215" w:rsidRPr="00630AB6" w:rsidRDefault="00B02215" w:rsidP="00B02215">
      <w:pPr>
        <w:pStyle w:val="PL"/>
      </w:pPr>
    </w:p>
    <w:p w14:paraId="5DD7397E" w14:textId="77777777" w:rsidR="00B02215" w:rsidRPr="00630AB6" w:rsidRDefault="00B02215" w:rsidP="00B02215">
      <w:pPr>
        <w:pStyle w:val="PL"/>
      </w:pPr>
      <w:r w:rsidRPr="00630AB6">
        <w:t>components:</w:t>
      </w:r>
    </w:p>
    <w:p w14:paraId="24C579E8" w14:textId="77777777" w:rsidR="00B02215" w:rsidRPr="00630AB6" w:rsidRDefault="00B02215" w:rsidP="00B02215">
      <w:pPr>
        <w:pStyle w:val="PL"/>
      </w:pPr>
      <w:r w:rsidRPr="00630AB6">
        <w:t xml:space="preserve">  securitySchemes:</w:t>
      </w:r>
    </w:p>
    <w:p w14:paraId="46E278AC" w14:textId="77777777" w:rsidR="00B02215" w:rsidRPr="00630AB6" w:rsidRDefault="00B02215" w:rsidP="00B02215">
      <w:pPr>
        <w:pStyle w:val="PL"/>
      </w:pPr>
      <w:r w:rsidRPr="00630AB6">
        <w:t xml:space="preserve">    oAuth2ClientCredentials:</w:t>
      </w:r>
    </w:p>
    <w:p w14:paraId="793C2B95" w14:textId="77777777" w:rsidR="00B02215" w:rsidRPr="00630AB6" w:rsidRDefault="00B02215" w:rsidP="00B02215">
      <w:pPr>
        <w:pStyle w:val="PL"/>
      </w:pPr>
      <w:r w:rsidRPr="00630AB6">
        <w:t xml:space="preserve">      type: oauth2</w:t>
      </w:r>
    </w:p>
    <w:p w14:paraId="1460EFD0" w14:textId="77777777" w:rsidR="00B02215" w:rsidRPr="00630AB6" w:rsidRDefault="00B02215" w:rsidP="00B02215">
      <w:pPr>
        <w:pStyle w:val="PL"/>
      </w:pPr>
      <w:r w:rsidRPr="00630AB6">
        <w:t xml:space="preserve">      flows:</w:t>
      </w:r>
    </w:p>
    <w:p w14:paraId="65DCBBA1" w14:textId="77777777" w:rsidR="00B02215" w:rsidRPr="00630AB6" w:rsidRDefault="00B02215" w:rsidP="00B02215">
      <w:pPr>
        <w:pStyle w:val="PL"/>
      </w:pPr>
      <w:r w:rsidRPr="00630AB6">
        <w:t xml:space="preserve">        clientCredentials:</w:t>
      </w:r>
    </w:p>
    <w:p w14:paraId="6016EAC0" w14:textId="77777777" w:rsidR="00B02215" w:rsidRPr="00630AB6" w:rsidRDefault="00B02215" w:rsidP="00B02215">
      <w:pPr>
        <w:pStyle w:val="PL"/>
      </w:pPr>
      <w:r w:rsidRPr="00630AB6">
        <w:t xml:space="preserve">          tokenUrl: '{nrfApiRoot}/oauth2/token'</w:t>
      </w:r>
    </w:p>
    <w:p w14:paraId="6A38AABA" w14:textId="77777777" w:rsidR="00B02215" w:rsidRDefault="00B02215" w:rsidP="00B02215">
      <w:pPr>
        <w:pStyle w:val="PL"/>
      </w:pPr>
      <w:r w:rsidRPr="00630AB6">
        <w:t xml:space="preserve">          scopes:</w:t>
      </w:r>
    </w:p>
    <w:p w14:paraId="1AFA9FC1" w14:textId="77777777" w:rsidR="00B02215" w:rsidRPr="00630AB6" w:rsidRDefault="00B02215" w:rsidP="00B02215">
      <w:pPr>
        <w:pStyle w:val="PL"/>
      </w:pPr>
      <w:r>
        <w:rPr>
          <w:lang w:val="en-US"/>
        </w:rPr>
        <w:lastRenderedPageBreak/>
        <w:t xml:space="preserve">            </w:t>
      </w:r>
      <w:r w:rsidRPr="002857AD">
        <w:t>nnssf-nsselection</w:t>
      </w:r>
      <w:r>
        <w:rPr>
          <w:lang w:val="en-US"/>
        </w:rPr>
        <w:t xml:space="preserve">: Access to the </w:t>
      </w:r>
      <w:r w:rsidRPr="00630AB6">
        <w:t>Nnssf_NSSelection</w:t>
      </w:r>
      <w:r>
        <w:rPr>
          <w:lang w:val="en-US"/>
        </w:rPr>
        <w:t xml:space="preserve"> API</w:t>
      </w:r>
    </w:p>
    <w:p w14:paraId="1BCF5E19" w14:textId="77777777" w:rsidR="00B02215" w:rsidRPr="00630AB6" w:rsidRDefault="00B02215" w:rsidP="00B02215">
      <w:pPr>
        <w:pStyle w:val="PL"/>
      </w:pPr>
      <w:r w:rsidRPr="00630AB6">
        <w:t xml:space="preserve">  schemas:</w:t>
      </w:r>
    </w:p>
    <w:p w14:paraId="7D599449" w14:textId="77777777" w:rsidR="00B02215" w:rsidRPr="00630AB6" w:rsidRDefault="00B02215" w:rsidP="00B02215">
      <w:pPr>
        <w:pStyle w:val="PL"/>
      </w:pPr>
      <w:r w:rsidRPr="00630AB6">
        <w:t xml:space="preserve">    AuthorizedNetworkSliceInfo:</w:t>
      </w:r>
    </w:p>
    <w:p w14:paraId="709A9EFD" w14:textId="77777777" w:rsidR="00B02215" w:rsidRPr="00630AB6" w:rsidRDefault="00B02215" w:rsidP="00B02215">
      <w:pPr>
        <w:pStyle w:val="PL"/>
      </w:pPr>
      <w:r w:rsidRPr="00630AB6">
        <w:t xml:space="preserve">      type: object</w:t>
      </w:r>
    </w:p>
    <w:p w14:paraId="76D25475" w14:textId="77777777" w:rsidR="00B02215" w:rsidRPr="00630AB6" w:rsidRDefault="00B02215" w:rsidP="00B02215">
      <w:pPr>
        <w:pStyle w:val="PL"/>
      </w:pPr>
      <w:r w:rsidRPr="00630AB6">
        <w:t xml:space="preserve">      properties:</w:t>
      </w:r>
    </w:p>
    <w:p w14:paraId="7DFEF2C7" w14:textId="77777777" w:rsidR="00B02215" w:rsidRPr="00630AB6" w:rsidRDefault="00B02215" w:rsidP="00B02215">
      <w:pPr>
        <w:pStyle w:val="PL"/>
      </w:pPr>
      <w:r w:rsidRPr="00630AB6">
        <w:t xml:space="preserve">        allowedNssaiList:</w:t>
      </w:r>
    </w:p>
    <w:p w14:paraId="38B4BA40" w14:textId="77777777" w:rsidR="00B02215" w:rsidRPr="00630AB6" w:rsidRDefault="00B02215" w:rsidP="00B02215">
      <w:pPr>
        <w:pStyle w:val="PL"/>
      </w:pPr>
      <w:r w:rsidRPr="00630AB6">
        <w:t xml:space="preserve">          type: array</w:t>
      </w:r>
    </w:p>
    <w:p w14:paraId="0859E9C4" w14:textId="77777777" w:rsidR="00B02215" w:rsidRPr="00630AB6" w:rsidRDefault="00B02215" w:rsidP="00B02215">
      <w:pPr>
        <w:pStyle w:val="PL"/>
      </w:pPr>
      <w:r w:rsidRPr="00630AB6">
        <w:t xml:space="preserve">          items:</w:t>
      </w:r>
    </w:p>
    <w:p w14:paraId="7C69C6BC" w14:textId="77777777" w:rsidR="00B02215" w:rsidRPr="00630AB6" w:rsidRDefault="00B02215" w:rsidP="00B02215">
      <w:pPr>
        <w:pStyle w:val="PL"/>
      </w:pPr>
      <w:r w:rsidRPr="00630AB6">
        <w:t xml:space="preserve">            $ref: '#/components/schemas/AllowedNssai'</w:t>
      </w:r>
    </w:p>
    <w:p w14:paraId="00FA25E4" w14:textId="77777777" w:rsidR="00B02215" w:rsidRPr="00630AB6" w:rsidRDefault="00B02215" w:rsidP="00B02215">
      <w:pPr>
        <w:pStyle w:val="PL"/>
      </w:pPr>
      <w:r w:rsidRPr="00630AB6">
        <w:t xml:space="preserve">          minItems: </w:t>
      </w:r>
      <w:r>
        <w:t>1</w:t>
      </w:r>
    </w:p>
    <w:p w14:paraId="178C5E98" w14:textId="77777777" w:rsidR="00B02215" w:rsidRPr="00630AB6" w:rsidRDefault="00B02215" w:rsidP="00B02215">
      <w:pPr>
        <w:pStyle w:val="PL"/>
      </w:pPr>
      <w:r w:rsidRPr="00630AB6">
        <w:t xml:space="preserve">        configuredNssai:</w:t>
      </w:r>
    </w:p>
    <w:p w14:paraId="7F159A9F" w14:textId="77777777" w:rsidR="00B02215" w:rsidRPr="00630AB6" w:rsidRDefault="00B02215" w:rsidP="00B02215">
      <w:pPr>
        <w:pStyle w:val="PL"/>
      </w:pPr>
      <w:r w:rsidRPr="00630AB6">
        <w:t xml:space="preserve">          type: array</w:t>
      </w:r>
    </w:p>
    <w:p w14:paraId="7AD9D44F" w14:textId="77777777" w:rsidR="00B02215" w:rsidRPr="00630AB6" w:rsidRDefault="00B02215" w:rsidP="00B02215">
      <w:pPr>
        <w:pStyle w:val="PL"/>
      </w:pPr>
      <w:r w:rsidRPr="00630AB6">
        <w:t xml:space="preserve">          items:</w:t>
      </w:r>
    </w:p>
    <w:p w14:paraId="11B2DDC1" w14:textId="77777777" w:rsidR="00B02215" w:rsidRDefault="00B02215" w:rsidP="00B02215">
      <w:pPr>
        <w:pStyle w:val="PL"/>
      </w:pPr>
      <w:r w:rsidRPr="00630AB6">
        <w:t xml:space="preserve">            $ref: '#/components/schemas/ConfiguredSnssai'</w:t>
      </w:r>
    </w:p>
    <w:p w14:paraId="15F1DCC1" w14:textId="77777777" w:rsidR="00B02215" w:rsidRPr="00630AB6" w:rsidRDefault="00B02215" w:rsidP="00B02215">
      <w:pPr>
        <w:pStyle w:val="PL"/>
      </w:pPr>
      <w:r w:rsidRPr="00630AB6">
        <w:t xml:space="preserve">          minItems: </w:t>
      </w:r>
      <w:r>
        <w:t>1</w:t>
      </w:r>
    </w:p>
    <w:p w14:paraId="7AAE8EF5" w14:textId="77777777" w:rsidR="00B02215" w:rsidRPr="00630AB6" w:rsidRDefault="00B02215" w:rsidP="00B02215">
      <w:pPr>
        <w:pStyle w:val="PL"/>
      </w:pPr>
      <w:r w:rsidRPr="00630AB6">
        <w:t xml:space="preserve">        targetAmfSet:</w:t>
      </w:r>
    </w:p>
    <w:p w14:paraId="15AF4BB6" w14:textId="77777777" w:rsidR="00B02215" w:rsidRDefault="00B02215" w:rsidP="00B02215">
      <w:pPr>
        <w:pStyle w:val="PL"/>
      </w:pPr>
      <w:r w:rsidRPr="00630AB6">
        <w:t xml:space="preserve">          type: string</w:t>
      </w:r>
    </w:p>
    <w:p w14:paraId="00F83E97"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E85E68B" w14:textId="77777777" w:rsidR="00B02215" w:rsidRPr="00630AB6" w:rsidRDefault="00B02215" w:rsidP="00B02215">
      <w:pPr>
        <w:pStyle w:val="PL"/>
      </w:pPr>
      <w:r w:rsidRPr="00630AB6">
        <w:t xml:space="preserve">        candidateAmfList:</w:t>
      </w:r>
    </w:p>
    <w:p w14:paraId="01EA4B7A" w14:textId="77777777" w:rsidR="00B02215" w:rsidRPr="00630AB6" w:rsidRDefault="00B02215" w:rsidP="00B02215">
      <w:pPr>
        <w:pStyle w:val="PL"/>
      </w:pPr>
      <w:r w:rsidRPr="00630AB6">
        <w:t xml:space="preserve">          type: array</w:t>
      </w:r>
    </w:p>
    <w:p w14:paraId="145E3242" w14:textId="77777777" w:rsidR="00B02215" w:rsidRPr="00630AB6" w:rsidRDefault="00B02215" w:rsidP="00B02215">
      <w:pPr>
        <w:pStyle w:val="PL"/>
      </w:pPr>
      <w:r w:rsidRPr="00630AB6">
        <w:t xml:space="preserve">          items:</w:t>
      </w:r>
    </w:p>
    <w:p w14:paraId="7CBAC486" w14:textId="77777777" w:rsidR="00B02215" w:rsidRPr="00A27813" w:rsidRDefault="00B02215" w:rsidP="00B02215">
      <w:pPr>
        <w:pStyle w:val="PL"/>
      </w:pPr>
      <w:r w:rsidRPr="00630AB6">
        <w:t xml:space="preserve">            $ref: 'TS29571_CommonData.yaml#/components/schemas/NfInstanceId'</w:t>
      </w:r>
    </w:p>
    <w:p w14:paraId="24124284" w14:textId="77777777" w:rsidR="00B02215" w:rsidRPr="00630AB6" w:rsidRDefault="00B02215" w:rsidP="00B02215">
      <w:pPr>
        <w:pStyle w:val="PL"/>
      </w:pPr>
      <w:r w:rsidRPr="00630AB6">
        <w:t xml:space="preserve">          minItems: </w:t>
      </w:r>
      <w:r>
        <w:t>1</w:t>
      </w:r>
    </w:p>
    <w:p w14:paraId="6B8E82EA" w14:textId="77777777" w:rsidR="00B02215" w:rsidRPr="00630AB6" w:rsidRDefault="00B02215" w:rsidP="00B02215">
      <w:pPr>
        <w:pStyle w:val="PL"/>
      </w:pPr>
      <w:r w:rsidRPr="00630AB6">
        <w:t xml:space="preserve">        rejectedNssaiInPlmn:</w:t>
      </w:r>
    </w:p>
    <w:p w14:paraId="5541375A" w14:textId="77777777" w:rsidR="00B02215" w:rsidRPr="00630AB6" w:rsidRDefault="00B02215" w:rsidP="00B02215">
      <w:pPr>
        <w:pStyle w:val="PL"/>
      </w:pPr>
      <w:r w:rsidRPr="00630AB6">
        <w:t xml:space="preserve">          type: array</w:t>
      </w:r>
    </w:p>
    <w:p w14:paraId="41F56AB6" w14:textId="77777777" w:rsidR="00B02215" w:rsidRPr="00630AB6" w:rsidRDefault="00B02215" w:rsidP="00B02215">
      <w:pPr>
        <w:pStyle w:val="PL"/>
      </w:pPr>
      <w:r w:rsidRPr="00630AB6">
        <w:t xml:space="preserve">          items:</w:t>
      </w:r>
    </w:p>
    <w:p w14:paraId="7F0B9AFC" w14:textId="77777777" w:rsidR="00B02215" w:rsidRPr="00A27813" w:rsidRDefault="00B02215" w:rsidP="00B02215">
      <w:pPr>
        <w:pStyle w:val="PL"/>
      </w:pPr>
      <w:r w:rsidRPr="00630AB6">
        <w:t xml:space="preserve">            $ref: 'TS29571_CommonData.yaml#/components/schemas/Snssai'</w:t>
      </w:r>
    </w:p>
    <w:p w14:paraId="7B45B1B3" w14:textId="77777777" w:rsidR="00B02215" w:rsidRPr="00630AB6" w:rsidRDefault="00B02215" w:rsidP="00B02215">
      <w:pPr>
        <w:pStyle w:val="PL"/>
      </w:pPr>
      <w:r w:rsidRPr="00630AB6">
        <w:t xml:space="preserve">          minItems: </w:t>
      </w:r>
      <w:r>
        <w:t>1</w:t>
      </w:r>
    </w:p>
    <w:p w14:paraId="3BBF1F7B" w14:textId="77777777" w:rsidR="00B02215" w:rsidRPr="00630AB6" w:rsidRDefault="00B02215" w:rsidP="00B02215">
      <w:pPr>
        <w:pStyle w:val="PL"/>
      </w:pPr>
      <w:r w:rsidRPr="00630AB6">
        <w:t xml:space="preserve">        rejectedNssaiInTa:</w:t>
      </w:r>
    </w:p>
    <w:p w14:paraId="2E278A7A" w14:textId="77777777" w:rsidR="00B02215" w:rsidRPr="00630AB6" w:rsidRDefault="00B02215" w:rsidP="00B02215">
      <w:pPr>
        <w:pStyle w:val="PL"/>
      </w:pPr>
      <w:r w:rsidRPr="00630AB6">
        <w:t xml:space="preserve">          type: array</w:t>
      </w:r>
    </w:p>
    <w:p w14:paraId="3DF8272A" w14:textId="77777777" w:rsidR="00B02215" w:rsidRPr="00630AB6" w:rsidRDefault="00B02215" w:rsidP="00B02215">
      <w:pPr>
        <w:pStyle w:val="PL"/>
      </w:pPr>
      <w:r w:rsidRPr="00630AB6">
        <w:t xml:space="preserve">          items:</w:t>
      </w:r>
    </w:p>
    <w:p w14:paraId="74033C9D" w14:textId="77777777" w:rsidR="00B02215" w:rsidRDefault="00B02215" w:rsidP="00B02215">
      <w:pPr>
        <w:pStyle w:val="PL"/>
      </w:pPr>
      <w:r w:rsidRPr="00630AB6">
        <w:t xml:space="preserve">            $ref: 'TS29571_CommonData.yaml#/components/schemas/Snssai'</w:t>
      </w:r>
    </w:p>
    <w:p w14:paraId="3B394261" w14:textId="77777777" w:rsidR="00B02215" w:rsidRPr="00630AB6" w:rsidRDefault="00B02215" w:rsidP="00B02215">
      <w:pPr>
        <w:pStyle w:val="PL"/>
      </w:pPr>
      <w:r w:rsidRPr="00630AB6">
        <w:t xml:space="preserve">          minItems: </w:t>
      </w:r>
      <w:r>
        <w:t>1</w:t>
      </w:r>
    </w:p>
    <w:p w14:paraId="1EB45A15" w14:textId="77777777" w:rsidR="00B02215" w:rsidRPr="00630AB6" w:rsidRDefault="00B02215" w:rsidP="00B02215">
      <w:pPr>
        <w:pStyle w:val="PL"/>
      </w:pPr>
      <w:r w:rsidRPr="00630AB6">
        <w:t xml:space="preserve">        nsiInformation:</w:t>
      </w:r>
    </w:p>
    <w:p w14:paraId="07F09F1D" w14:textId="77777777" w:rsidR="00B02215" w:rsidRPr="00630AB6" w:rsidRDefault="00B02215" w:rsidP="00B02215">
      <w:pPr>
        <w:pStyle w:val="PL"/>
      </w:pPr>
      <w:r w:rsidRPr="00630AB6">
        <w:t xml:space="preserve">          $ref: '#/components/schemas/NsiInformation'</w:t>
      </w:r>
    </w:p>
    <w:p w14:paraId="3514D9F4" w14:textId="77777777" w:rsidR="00B02215" w:rsidRPr="00630AB6" w:rsidRDefault="00B02215" w:rsidP="00B02215">
      <w:pPr>
        <w:pStyle w:val="PL"/>
      </w:pPr>
      <w:r w:rsidRPr="00630AB6">
        <w:t xml:space="preserve">        supportedFeatures:</w:t>
      </w:r>
    </w:p>
    <w:p w14:paraId="7BFA24E0" w14:textId="77777777" w:rsidR="00B02215" w:rsidRPr="00630AB6" w:rsidRDefault="00B02215" w:rsidP="00B02215">
      <w:pPr>
        <w:pStyle w:val="PL"/>
      </w:pPr>
      <w:r w:rsidRPr="00630AB6">
        <w:t xml:space="preserve">          $ref: 'TS29571_CommonData.yaml#/components/schemas/SupportedFeatures'</w:t>
      </w:r>
    </w:p>
    <w:p w14:paraId="4665B144" w14:textId="77777777" w:rsidR="00B02215" w:rsidRPr="00630AB6" w:rsidRDefault="00B02215" w:rsidP="00B02215">
      <w:pPr>
        <w:pStyle w:val="PL"/>
      </w:pPr>
      <w:r w:rsidRPr="00630AB6">
        <w:t xml:space="preserve">        nrfAmfSet:</w:t>
      </w:r>
    </w:p>
    <w:p w14:paraId="464E5C56" w14:textId="77777777" w:rsidR="00B02215" w:rsidRDefault="00B02215" w:rsidP="00B02215">
      <w:pPr>
        <w:pStyle w:val="PL"/>
      </w:pPr>
      <w:r w:rsidRPr="00630AB6">
        <w:t xml:space="preserve">          $ref: 'TS29571_CommonData.yaml#/components/schemas/Uri'</w:t>
      </w:r>
    </w:p>
    <w:p w14:paraId="473938E4"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9486103" w14:textId="77777777" w:rsidR="00B02215" w:rsidRPr="00630AB6" w:rsidRDefault="00B02215" w:rsidP="00B02215">
      <w:pPr>
        <w:pStyle w:val="PL"/>
      </w:pPr>
      <w:r w:rsidRPr="00630AB6">
        <w:t xml:space="preserve">          $ref: 'TS29571_CommonData.yaml#/components/schemas/Uri'</w:t>
      </w:r>
    </w:p>
    <w:p w14:paraId="68BE964A"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72988BCB" w14:textId="77777777" w:rsidR="00B02215" w:rsidRDefault="00B02215" w:rsidP="00B02215">
      <w:pPr>
        <w:pStyle w:val="PL"/>
      </w:pPr>
      <w:r w:rsidRPr="00630AB6">
        <w:t xml:space="preserve">          $ref: 'TS29571_CommonData.yaml#/components/schemas/Uri'</w:t>
      </w:r>
    </w:p>
    <w:p w14:paraId="6137CEB3" w14:textId="77777777" w:rsidR="00B02215" w:rsidRPr="00630AB6" w:rsidRDefault="00B02215" w:rsidP="00B02215">
      <w:pPr>
        <w:pStyle w:val="PL"/>
      </w:pPr>
      <w:r w:rsidRPr="00630AB6">
        <w:t xml:space="preserve">        targetAmf</w:t>
      </w:r>
      <w:r>
        <w:t>Service</w:t>
      </w:r>
      <w:r w:rsidRPr="00630AB6">
        <w:t>Set:</w:t>
      </w:r>
    </w:p>
    <w:p w14:paraId="35018EDB" w14:textId="77777777" w:rsidR="00B02215" w:rsidRPr="00630AB6" w:rsidRDefault="00B02215" w:rsidP="00B02215">
      <w:pPr>
        <w:pStyle w:val="PL"/>
      </w:pPr>
      <w:r w:rsidRPr="00630AB6">
        <w:t xml:space="preserve">          $ref: 'TS29571_CommonData.yaml#/components/schemas/</w:t>
      </w:r>
      <w:r w:rsidRPr="00690A26">
        <w:t>NfServiceSetId</w:t>
      </w:r>
      <w:r w:rsidRPr="00630AB6">
        <w:t>'</w:t>
      </w:r>
    </w:p>
    <w:p w14:paraId="17D23BA2" w14:textId="77777777" w:rsidR="00B02215" w:rsidRPr="00630AB6" w:rsidRDefault="00B02215" w:rsidP="00B02215">
      <w:pPr>
        <w:pStyle w:val="PL"/>
      </w:pPr>
    </w:p>
    <w:p w14:paraId="774661AE" w14:textId="77777777" w:rsidR="00B02215" w:rsidRPr="00630AB6" w:rsidRDefault="00B02215" w:rsidP="00B02215">
      <w:pPr>
        <w:pStyle w:val="PL"/>
      </w:pPr>
      <w:r w:rsidRPr="00630AB6">
        <w:t xml:space="preserve">    SubscribedSnssai:</w:t>
      </w:r>
    </w:p>
    <w:p w14:paraId="621E5A60" w14:textId="77777777" w:rsidR="00B02215" w:rsidRPr="00630AB6" w:rsidRDefault="00B02215" w:rsidP="00B02215">
      <w:pPr>
        <w:pStyle w:val="PL"/>
      </w:pPr>
      <w:r w:rsidRPr="00630AB6">
        <w:t xml:space="preserve">      type: object</w:t>
      </w:r>
    </w:p>
    <w:p w14:paraId="417E12FB" w14:textId="77777777" w:rsidR="00B02215" w:rsidRPr="00630AB6" w:rsidRDefault="00B02215" w:rsidP="00B02215">
      <w:pPr>
        <w:pStyle w:val="PL"/>
      </w:pPr>
      <w:r w:rsidRPr="00630AB6">
        <w:t xml:space="preserve">      required:</w:t>
      </w:r>
    </w:p>
    <w:p w14:paraId="1CAAF590" w14:textId="77777777" w:rsidR="00B02215" w:rsidRPr="00630AB6" w:rsidRDefault="00B02215" w:rsidP="00B02215">
      <w:pPr>
        <w:pStyle w:val="PL"/>
      </w:pPr>
      <w:r w:rsidRPr="00630AB6">
        <w:t xml:space="preserve">        - subscribedSnssai</w:t>
      </w:r>
    </w:p>
    <w:p w14:paraId="659B48A3" w14:textId="77777777" w:rsidR="00B02215" w:rsidRPr="00630AB6" w:rsidRDefault="00B02215" w:rsidP="00B02215">
      <w:pPr>
        <w:pStyle w:val="PL"/>
      </w:pPr>
      <w:r w:rsidRPr="00630AB6">
        <w:t xml:space="preserve">      properties:</w:t>
      </w:r>
    </w:p>
    <w:p w14:paraId="113E7F51" w14:textId="77777777" w:rsidR="00B02215" w:rsidRPr="00630AB6" w:rsidRDefault="00B02215" w:rsidP="00B02215">
      <w:pPr>
        <w:pStyle w:val="PL"/>
      </w:pPr>
      <w:r w:rsidRPr="00630AB6">
        <w:t xml:space="preserve">        subscribedSnssai:</w:t>
      </w:r>
    </w:p>
    <w:p w14:paraId="25A701B2" w14:textId="77777777" w:rsidR="00B02215" w:rsidRPr="00630AB6" w:rsidRDefault="00B02215" w:rsidP="00B02215">
      <w:pPr>
        <w:pStyle w:val="PL"/>
      </w:pPr>
      <w:r w:rsidRPr="00630AB6">
        <w:t xml:space="preserve">          $ref: 'TS29571_CommonData.yaml#/components/schemas/Snssai'</w:t>
      </w:r>
    </w:p>
    <w:p w14:paraId="12F8D725" w14:textId="77777777" w:rsidR="00B02215" w:rsidRPr="00630AB6" w:rsidRDefault="00B02215" w:rsidP="00B02215">
      <w:pPr>
        <w:pStyle w:val="PL"/>
      </w:pPr>
      <w:r w:rsidRPr="00630AB6">
        <w:t xml:space="preserve">        defaultIndication:</w:t>
      </w:r>
    </w:p>
    <w:p w14:paraId="6F6252DF" w14:textId="77777777" w:rsidR="00B02215" w:rsidRPr="00630AB6" w:rsidRDefault="00B02215" w:rsidP="00B02215">
      <w:pPr>
        <w:pStyle w:val="PL"/>
      </w:pPr>
      <w:r w:rsidRPr="00630AB6">
        <w:t xml:space="preserve">          type: boolean</w:t>
      </w:r>
    </w:p>
    <w:p w14:paraId="2A122A34" w14:textId="77777777" w:rsidR="00B02215" w:rsidRPr="00630AB6" w:rsidRDefault="00B02215" w:rsidP="00B02215">
      <w:pPr>
        <w:pStyle w:val="PL"/>
      </w:pPr>
    </w:p>
    <w:p w14:paraId="15E9C3AB" w14:textId="77777777" w:rsidR="00B02215" w:rsidRPr="00630AB6" w:rsidRDefault="00B02215" w:rsidP="00B02215">
      <w:pPr>
        <w:pStyle w:val="PL"/>
      </w:pPr>
    </w:p>
    <w:p w14:paraId="44042221" w14:textId="77777777" w:rsidR="00B02215" w:rsidRPr="00630AB6" w:rsidRDefault="00B02215" w:rsidP="00B02215">
      <w:pPr>
        <w:pStyle w:val="PL"/>
      </w:pPr>
      <w:r w:rsidRPr="00630AB6">
        <w:t xml:space="preserve">    AllowedSnssai:</w:t>
      </w:r>
    </w:p>
    <w:p w14:paraId="6D9E2FDE" w14:textId="77777777" w:rsidR="00B02215" w:rsidRPr="00630AB6" w:rsidRDefault="00B02215" w:rsidP="00B02215">
      <w:pPr>
        <w:pStyle w:val="PL"/>
      </w:pPr>
      <w:r w:rsidRPr="00630AB6">
        <w:t xml:space="preserve">      type: object</w:t>
      </w:r>
    </w:p>
    <w:p w14:paraId="689F365B" w14:textId="77777777" w:rsidR="00B02215" w:rsidRPr="00630AB6" w:rsidRDefault="00B02215" w:rsidP="00B02215">
      <w:pPr>
        <w:pStyle w:val="PL"/>
      </w:pPr>
      <w:r w:rsidRPr="00630AB6">
        <w:t xml:space="preserve">      required:</w:t>
      </w:r>
    </w:p>
    <w:p w14:paraId="3EF531AD" w14:textId="77777777" w:rsidR="00B02215" w:rsidRPr="00630AB6" w:rsidRDefault="00B02215" w:rsidP="00B02215">
      <w:pPr>
        <w:pStyle w:val="PL"/>
      </w:pPr>
      <w:r w:rsidRPr="00630AB6">
        <w:t xml:space="preserve">        - allowedSnssai</w:t>
      </w:r>
    </w:p>
    <w:p w14:paraId="5F7F93E9" w14:textId="77777777" w:rsidR="00B02215" w:rsidRPr="00630AB6" w:rsidRDefault="00B02215" w:rsidP="00B02215">
      <w:pPr>
        <w:pStyle w:val="PL"/>
      </w:pPr>
      <w:r w:rsidRPr="00630AB6">
        <w:t xml:space="preserve">      properties:</w:t>
      </w:r>
    </w:p>
    <w:p w14:paraId="3C5A3839" w14:textId="77777777" w:rsidR="00B02215" w:rsidRPr="00630AB6" w:rsidRDefault="00B02215" w:rsidP="00B02215">
      <w:pPr>
        <w:pStyle w:val="PL"/>
      </w:pPr>
      <w:r w:rsidRPr="00630AB6">
        <w:t xml:space="preserve">        allowedSnssai:</w:t>
      </w:r>
    </w:p>
    <w:p w14:paraId="6C2BAFBB" w14:textId="77777777" w:rsidR="00B02215" w:rsidRPr="00630AB6" w:rsidRDefault="00B02215" w:rsidP="00B02215">
      <w:pPr>
        <w:pStyle w:val="PL"/>
      </w:pPr>
      <w:r w:rsidRPr="00630AB6">
        <w:t xml:space="preserve">          $ref: 'TS29571_CommonData.yaml#/components/schemas/Snssai'</w:t>
      </w:r>
    </w:p>
    <w:p w14:paraId="63018EA5" w14:textId="77777777" w:rsidR="00B02215" w:rsidRPr="00630AB6" w:rsidRDefault="00B02215" w:rsidP="00B02215">
      <w:pPr>
        <w:pStyle w:val="PL"/>
      </w:pPr>
      <w:r w:rsidRPr="00630AB6">
        <w:t xml:space="preserve">        nsiInformationList:</w:t>
      </w:r>
    </w:p>
    <w:p w14:paraId="4DCA3791" w14:textId="77777777" w:rsidR="00B02215" w:rsidRPr="00630AB6" w:rsidRDefault="00B02215" w:rsidP="00B02215">
      <w:pPr>
        <w:pStyle w:val="PL"/>
      </w:pPr>
      <w:r w:rsidRPr="00630AB6">
        <w:t xml:space="preserve">          type: array</w:t>
      </w:r>
    </w:p>
    <w:p w14:paraId="61C29788" w14:textId="77777777" w:rsidR="00B02215" w:rsidRPr="00630AB6" w:rsidRDefault="00B02215" w:rsidP="00B02215">
      <w:pPr>
        <w:pStyle w:val="PL"/>
      </w:pPr>
      <w:r w:rsidRPr="00630AB6">
        <w:t xml:space="preserve">          items:</w:t>
      </w:r>
    </w:p>
    <w:p w14:paraId="013C1ECB" w14:textId="77777777" w:rsidR="00B02215" w:rsidRDefault="00B02215" w:rsidP="00B02215">
      <w:pPr>
        <w:pStyle w:val="PL"/>
      </w:pPr>
      <w:r w:rsidRPr="00630AB6">
        <w:t xml:space="preserve">            $ref: '#/components/schemas/NsiInformation'</w:t>
      </w:r>
    </w:p>
    <w:p w14:paraId="7A75F1D0" w14:textId="77777777" w:rsidR="00B02215" w:rsidRPr="00630AB6" w:rsidRDefault="00B02215" w:rsidP="00B02215">
      <w:pPr>
        <w:pStyle w:val="PL"/>
      </w:pPr>
      <w:r w:rsidRPr="00630AB6">
        <w:t xml:space="preserve">          minItems: </w:t>
      </w:r>
      <w:r>
        <w:t>1</w:t>
      </w:r>
    </w:p>
    <w:p w14:paraId="19CAAEE1" w14:textId="77777777" w:rsidR="00B02215" w:rsidRPr="00630AB6" w:rsidRDefault="00B02215" w:rsidP="00B02215">
      <w:pPr>
        <w:pStyle w:val="PL"/>
      </w:pPr>
      <w:r w:rsidRPr="00630AB6">
        <w:t xml:space="preserve">        mappedHomeSnssai:</w:t>
      </w:r>
    </w:p>
    <w:p w14:paraId="0FA3A590" w14:textId="77777777" w:rsidR="00B02215" w:rsidRPr="00630AB6" w:rsidRDefault="00B02215" w:rsidP="00B02215">
      <w:pPr>
        <w:pStyle w:val="PL"/>
      </w:pPr>
      <w:r w:rsidRPr="00630AB6">
        <w:t xml:space="preserve">          $ref: 'TS29571_CommonData.yaml#/components/schemas/Snssai'</w:t>
      </w:r>
    </w:p>
    <w:p w14:paraId="14134528" w14:textId="77777777" w:rsidR="00B02215" w:rsidRPr="00630AB6" w:rsidRDefault="00B02215" w:rsidP="00B02215">
      <w:pPr>
        <w:pStyle w:val="PL"/>
      </w:pPr>
    </w:p>
    <w:p w14:paraId="4250B9B7" w14:textId="77777777" w:rsidR="00B02215" w:rsidRPr="00630AB6" w:rsidRDefault="00B02215" w:rsidP="00B02215">
      <w:pPr>
        <w:pStyle w:val="PL"/>
      </w:pPr>
      <w:r w:rsidRPr="00630AB6">
        <w:t xml:space="preserve">    AllowedNssai:</w:t>
      </w:r>
    </w:p>
    <w:p w14:paraId="2DF18570" w14:textId="77777777" w:rsidR="00B02215" w:rsidRPr="00630AB6" w:rsidRDefault="00B02215" w:rsidP="00B02215">
      <w:pPr>
        <w:pStyle w:val="PL"/>
      </w:pPr>
      <w:r w:rsidRPr="00630AB6">
        <w:t xml:space="preserve">      type: object</w:t>
      </w:r>
    </w:p>
    <w:p w14:paraId="2598D901" w14:textId="77777777" w:rsidR="00B02215" w:rsidRPr="00630AB6" w:rsidRDefault="00B02215" w:rsidP="00B02215">
      <w:pPr>
        <w:pStyle w:val="PL"/>
      </w:pPr>
      <w:r w:rsidRPr="00630AB6">
        <w:t xml:space="preserve">      required:</w:t>
      </w:r>
    </w:p>
    <w:p w14:paraId="73C9C17E" w14:textId="77777777" w:rsidR="00B02215" w:rsidRPr="00630AB6" w:rsidRDefault="00B02215" w:rsidP="00B02215">
      <w:pPr>
        <w:pStyle w:val="PL"/>
      </w:pPr>
      <w:r w:rsidRPr="00630AB6">
        <w:t xml:space="preserve">        - allowedSnssaiList</w:t>
      </w:r>
    </w:p>
    <w:p w14:paraId="1E10FF94" w14:textId="77777777" w:rsidR="00B02215" w:rsidRPr="00630AB6" w:rsidRDefault="00B02215" w:rsidP="00B02215">
      <w:pPr>
        <w:pStyle w:val="PL"/>
      </w:pPr>
      <w:r w:rsidRPr="00630AB6">
        <w:t xml:space="preserve">        - accessType</w:t>
      </w:r>
    </w:p>
    <w:p w14:paraId="0D298D89" w14:textId="77777777" w:rsidR="00B02215" w:rsidRPr="00630AB6" w:rsidRDefault="00B02215" w:rsidP="00B02215">
      <w:pPr>
        <w:pStyle w:val="PL"/>
      </w:pPr>
      <w:r w:rsidRPr="00630AB6">
        <w:t xml:space="preserve">      properties:</w:t>
      </w:r>
    </w:p>
    <w:p w14:paraId="0E27802A" w14:textId="77777777" w:rsidR="00B02215" w:rsidRPr="00630AB6" w:rsidRDefault="00B02215" w:rsidP="00B02215">
      <w:pPr>
        <w:pStyle w:val="PL"/>
      </w:pPr>
      <w:r w:rsidRPr="00630AB6">
        <w:lastRenderedPageBreak/>
        <w:t xml:space="preserve">        allowedSnssaiList:</w:t>
      </w:r>
    </w:p>
    <w:p w14:paraId="1C6C7200" w14:textId="77777777" w:rsidR="00B02215" w:rsidRPr="00630AB6" w:rsidRDefault="00B02215" w:rsidP="00B02215">
      <w:pPr>
        <w:pStyle w:val="PL"/>
      </w:pPr>
      <w:r w:rsidRPr="00630AB6">
        <w:t xml:space="preserve">          type: array</w:t>
      </w:r>
    </w:p>
    <w:p w14:paraId="075E19F5" w14:textId="77777777" w:rsidR="00B02215" w:rsidRPr="00630AB6" w:rsidRDefault="00B02215" w:rsidP="00B02215">
      <w:pPr>
        <w:pStyle w:val="PL"/>
      </w:pPr>
      <w:r w:rsidRPr="00630AB6">
        <w:t xml:space="preserve">          items:</w:t>
      </w:r>
    </w:p>
    <w:p w14:paraId="40168912" w14:textId="77777777" w:rsidR="00B02215" w:rsidRPr="00630AB6" w:rsidRDefault="00B02215" w:rsidP="00B02215">
      <w:pPr>
        <w:pStyle w:val="PL"/>
      </w:pPr>
      <w:r w:rsidRPr="00630AB6">
        <w:t xml:space="preserve">            $ref: '#/components/schemas/AllowedSnssai'</w:t>
      </w:r>
    </w:p>
    <w:p w14:paraId="3B9552CD" w14:textId="77777777" w:rsidR="00B02215" w:rsidRDefault="00B02215" w:rsidP="00B02215">
      <w:pPr>
        <w:pStyle w:val="PL"/>
      </w:pPr>
      <w:r w:rsidRPr="00630AB6">
        <w:t xml:space="preserve">          minItems: 1</w:t>
      </w:r>
    </w:p>
    <w:p w14:paraId="6A966573" w14:textId="77777777" w:rsidR="00B02215" w:rsidRDefault="00B02215" w:rsidP="00B02215">
      <w:pPr>
        <w:pStyle w:val="PL"/>
      </w:pPr>
      <w:r>
        <w:t xml:space="preserve">        accessType:</w:t>
      </w:r>
    </w:p>
    <w:p w14:paraId="26BEEAF5" w14:textId="77777777" w:rsidR="00B02215" w:rsidRPr="00630AB6" w:rsidRDefault="00B02215" w:rsidP="00B02215">
      <w:pPr>
        <w:pStyle w:val="PL"/>
      </w:pPr>
      <w:r>
        <w:t xml:space="preserve">          </w:t>
      </w:r>
      <w:r w:rsidRPr="00630AB6">
        <w:t>$ref: 'TS29571_CommonData.yaml#/components/schemas/</w:t>
      </w:r>
      <w:r>
        <w:t>AccessType'</w:t>
      </w:r>
    </w:p>
    <w:p w14:paraId="05488E5A" w14:textId="77777777" w:rsidR="00B02215" w:rsidRPr="00630AB6" w:rsidRDefault="00B02215" w:rsidP="00B02215">
      <w:pPr>
        <w:pStyle w:val="PL"/>
      </w:pPr>
    </w:p>
    <w:p w14:paraId="4B89C1E6" w14:textId="77777777" w:rsidR="00B02215" w:rsidRPr="00630AB6" w:rsidRDefault="00B02215" w:rsidP="00B02215">
      <w:pPr>
        <w:pStyle w:val="PL"/>
      </w:pPr>
      <w:r w:rsidRPr="00630AB6">
        <w:t xml:space="preserve">    NsiInformation:</w:t>
      </w:r>
    </w:p>
    <w:p w14:paraId="7EE07F06" w14:textId="77777777" w:rsidR="00B02215" w:rsidRPr="00630AB6" w:rsidRDefault="00B02215" w:rsidP="00B02215">
      <w:pPr>
        <w:pStyle w:val="PL"/>
      </w:pPr>
      <w:r w:rsidRPr="00630AB6">
        <w:t xml:space="preserve">      type: object</w:t>
      </w:r>
    </w:p>
    <w:p w14:paraId="05760DA8" w14:textId="77777777" w:rsidR="00B02215" w:rsidRPr="00630AB6" w:rsidRDefault="00B02215" w:rsidP="00B02215">
      <w:pPr>
        <w:pStyle w:val="PL"/>
      </w:pPr>
      <w:r w:rsidRPr="00630AB6">
        <w:t xml:space="preserve">      required:</w:t>
      </w:r>
    </w:p>
    <w:p w14:paraId="1CF69EE7" w14:textId="77777777" w:rsidR="00B02215" w:rsidRPr="00630AB6" w:rsidRDefault="00B02215" w:rsidP="00B02215">
      <w:pPr>
        <w:pStyle w:val="PL"/>
      </w:pPr>
      <w:r w:rsidRPr="00630AB6">
        <w:t xml:space="preserve">        - nrfId</w:t>
      </w:r>
    </w:p>
    <w:p w14:paraId="3C3AD896" w14:textId="77777777" w:rsidR="00B02215" w:rsidRPr="00630AB6" w:rsidRDefault="00B02215" w:rsidP="00B02215">
      <w:pPr>
        <w:pStyle w:val="PL"/>
      </w:pPr>
      <w:r w:rsidRPr="00630AB6">
        <w:t xml:space="preserve">      properties:</w:t>
      </w:r>
    </w:p>
    <w:p w14:paraId="3893D613" w14:textId="77777777" w:rsidR="00B02215" w:rsidRPr="00630AB6" w:rsidRDefault="00B02215" w:rsidP="00B02215">
      <w:pPr>
        <w:pStyle w:val="PL"/>
      </w:pPr>
      <w:r w:rsidRPr="00630AB6">
        <w:t xml:space="preserve">        nrfId:</w:t>
      </w:r>
    </w:p>
    <w:p w14:paraId="1A8859BE" w14:textId="77777777" w:rsidR="00B02215" w:rsidRPr="00630AB6" w:rsidRDefault="00B02215" w:rsidP="00B02215">
      <w:pPr>
        <w:pStyle w:val="PL"/>
      </w:pPr>
      <w:r w:rsidRPr="00630AB6">
        <w:t xml:space="preserve">          $ref: 'TS29571_CommonData.yaml#/components/schemas/Uri'</w:t>
      </w:r>
    </w:p>
    <w:p w14:paraId="7BE78265" w14:textId="77777777" w:rsidR="00B02215" w:rsidRPr="00630AB6" w:rsidRDefault="00B02215" w:rsidP="00B02215">
      <w:pPr>
        <w:pStyle w:val="PL"/>
      </w:pPr>
      <w:r w:rsidRPr="00630AB6">
        <w:t xml:space="preserve">        nsiId:</w:t>
      </w:r>
    </w:p>
    <w:p w14:paraId="7B825B9E" w14:textId="77777777" w:rsidR="00B02215" w:rsidRDefault="00B02215" w:rsidP="00B02215">
      <w:pPr>
        <w:pStyle w:val="PL"/>
      </w:pPr>
      <w:r w:rsidRPr="00630AB6">
        <w:t xml:space="preserve">          $ref: '#/components/schemas/NsiId'</w:t>
      </w:r>
    </w:p>
    <w:p w14:paraId="5301B136"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2F8455B" w14:textId="77777777" w:rsidR="00B02215" w:rsidRPr="00630AB6" w:rsidRDefault="00B02215" w:rsidP="00B02215">
      <w:pPr>
        <w:pStyle w:val="PL"/>
      </w:pPr>
      <w:r w:rsidRPr="00630AB6">
        <w:t xml:space="preserve">          $ref: 'TS29571_CommonData.yaml#/components/schemas/Uri'</w:t>
      </w:r>
    </w:p>
    <w:p w14:paraId="09895448"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747305AD" w14:textId="77777777" w:rsidR="00B02215" w:rsidRPr="00630AB6" w:rsidRDefault="00B02215" w:rsidP="00B02215">
      <w:pPr>
        <w:pStyle w:val="PL"/>
      </w:pPr>
      <w:r w:rsidRPr="00630AB6">
        <w:t xml:space="preserve">          $ref: 'TS29571_CommonData.yaml#/components/schemas/Uri'</w:t>
      </w:r>
    </w:p>
    <w:p w14:paraId="7BADC588" w14:textId="77777777" w:rsidR="00B02215" w:rsidRPr="00630AB6" w:rsidRDefault="00B02215" w:rsidP="00B02215">
      <w:pPr>
        <w:pStyle w:val="PL"/>
      </w:pPr>
    </w:p>
    <w:p w14:paraId="547FE186" w14:textId="77777777" w:rsidR="00B02215" w:rsidRPr="00630AB6" w:rsidRDefault="00B02215" w:rsidP="00B02215">
      <w:pPr>
        <w:pStyle w:val="PL"/>
      </w:pPr>
      <w:r w:rsidRPr="00630AB6">
        <w:t xml:space="preserve">    MappingOfSnssai:</w:t>
      </w:r>
    </w:p>
    <w:p w14:paraId="48FBB9E8" w14:textId="77777777" w:rsidR="00B02215" w:rsidRPr="00630AB6" w:rsidRDefault="00B02215" w:rsidP="00B02215">
      <w:pPr>
        <w:pStyle w:val="PL"/>
      </w:pPr>
      <w:r w:rsidRPr="00630AB6">
        <w:t xml:space="preserve">      type: object</w:t>
      </w:r>
    </w:p>
    <w:p w14:paraId="7C17C628" w14:textId="77777777" w:rsidR="00B02215" w:rsidRPr="00630AB6" w:rsidRDefault="00B02215" w:rsidP="00B02215">
      <w:pPr>
        <w:pStyle w:val="PL"/>
      </w:pPr>
      <w:r w:rsidRPr="00630AB6">
        <w:t xml:space="preserve">      required:</w:t>
      </w:r>
    </w:p>
    <w:p w14:paraId="3719D44F" w14:textId="77777777" w:rsidR="00B02215" w:rsidRPr="00630AB6" w:rsidRDefault="00B02215" w:rsidP="00B02215">
      <w:pPr>
        <w:pStyle w:val="PL"/>
      </w:pPr>
      <w:r w:rsidRPr="00630AB6">
        <w:t xml:space="preserve">        - servingSnssai</w:t>
      </w:r>
    </w:p>
    <w:p w14:paraId="74F2A433" w14:textId="77777777" w:rsidR="00B02215" w:rsidRPr="00630AB6" w:rsidRDefault="00B02215" w:rsidP="00B02215">
      <w:pPr>
        <w:pStyle w:val="PL"/>
      </w:pPr>
      <w:r w:rsidRPr="00630AB6">
        <w:t xml:space="preserve">        - homeSnssai</w:t>
      </w:r>
    </w:p>
    <w:p w14:paraId="1B924000" w14:textId="77777777" w:rsidR="00B02215" w:rsidRPr="00630AB6" w:rsidRDefault="00B02215" w:rsidP="00B02215">
      <w:pPr>
        <w:pStyle w:val="PL"/>
      </w:pPr>
      <w:r w:rsidRPr="00630AB6">
        <w:t xml:space="preserve">      properties:</w:t>
      </w:r>
    </w:p>
    <w:p w14:paraId="54AE030F" w14:textId="77777777" w:rsidR="00B02215" w:rsidRPr="00630AB6" w:rsidRDefault="00B02215" w:rsidP="00B02215">
      <w:pPr>
        <w:pStyle w:val="PL"/>
      </w:pPr>
      <w:r w:rsidRPr="00630AB6">
        <w:t xml:space="preserve">        servingSnssai:</w:t>
      </w:r>
    </w:p>
    <w:p w14:paraId="32B84618" w14:textId="77777777" w:rsidR="00B02215" w:rsidRPr="00630AB6" w:rsidRDefault="00B02215" w:rsidP="00B02215">
      <w:pPr>
        <w:pStyle w:val="PL"/>
      </w:pPr>
      <w:r w:rsidRPr="00630AB6">
        <w:t xml:space="preserve">          $ref: 'TS29571_CommonData.yaml#/components/schemas/Snssai'</w:t>
      </w:r>
    </w:p>
    <w:p w14:paraId="6265D2EB" w14:textId="77777777" w:rsidR="00B02215" w:rsidRPr="00630AB6" w:rsidRDefault="00B02215" w:rsidP="00B02215">
      <w:pPr>
        <w:pStyle w:val="PL"/>
      </w:pPr>
      <w:r w:rsidRPr="00630AB6">
        <w:t xml:space="preserve">        homeSnssai:</w:t>
      </w:r>
    </w:p>
    <w:p w14:paraId="77597728" w14:textId="77777777" w:rsidR="00B02215" w:rsidRPr="00630AB6" w:rsidRDefault="00B02215" w:rsidP="00B02215">
      <w:pPr>
        <w:pStyle w:val="PL"/>
      </w:pPr>
      <w:r w:rsidRPr="00630AB6">
        <w:t xml:space="preserve">          $ref: 'TS29571_CommonData.yaml#/components/schemas/Snssai'</w:t>
      </w:r>
    </w:p>
    <w:p w14:paraId="3E3D280D" w14:textId="77777777" w:rsidR="00B02215" w:rsidRPr="00630AB6" w:rsidRDefault="00B02215" w:rsidP="00B02215">
      <w:pPr>
        <w:pStyle w:val="PL"/>
      </w:pPr>
    </w:p>
    <w:p w14:paraId="4B365190" w14:textId="77777777" w:rsidR="00B02215" w:rsidRPr="00630AB6" w:rsidRDefault="00B02215" w:rsidP="00B02215">
      <w:pPr>
        <w:pStyle w:val="PL"/>
      </w:pPr>
    </w:p>
    <w:p w14:paraId="7DE3EF27" w14:textId="77777777" w:rsidR="00B02215" w:rsidRPr="00630AB6" w:rsidRDefault="00B02215" w:rsidP="00B02215">
      <w:pPr>
        <w:pStyle w:val="PL"/>
      </w:pPr>
      <w:r w:rsidRPr="00630AB6">
        <w:t xml:space="preserve">    SliceInfoForRegistration:</w:t>
      </w:r>
    </w:p>
    <w:p w14:paraId="2C5AB650" w14:textId="77777777" w:rsidR="00B02215" w:rsidRPr="00630AB6" w:rsidRDefault="00B02215" w:rsidP="00B02215">
      <w:pPr>
        <w:pStyle w:val="PL"/>
      </w:pPr>
      <w:r w:rsidRPr="00630AB6">
        <w:t xml:space="preserve">      type: object</w:t>
      </w:r>
    </w:p>
    <w:p w14:paraId="2F10DA61" w14:textId="77777777" w:rsidR="00B02215" w:rsidRPr="00630AB6" w:rsidRDefault="00B02215" w:rsidP="00B02215">
      <w:pPr>
        <w:pStyle w:val="PL"/>
      </w:pPr>
      <w:r w:rsidRPr="00630AB6">
        <w:t xml:space="preserve">      properties:</w:t>
      </w:r>
    </w:p>
    <w:p w14:paraId="3496815F" w14:textId="77777777" w:rsidR="00B02215" w:rsidRPr="00630AB6" w:rsidRDefault="00B02215" w:rsidP="00B02215">
      <w:pPr>
        <w:pStyle w:val="PL"/>
      </w:pPr>
      <w:r w:rsidRPr="00630AB6">
        <w:t xml:space="preserve">        subscribedNssai:</w:t>
      </w:r>
    </w:p>
    <w:p w14:paraId="0CEDF3F4" w14:textId="77777777" w:rsidR="00B02215" w:rsidRPr="00630AB6" w:rsidRDefault="00B02215" w:rsidP="00B02215">
      <w:pPr>
        <w:pStyle w:val="PL"/>
      </w:pPr>
      <w:r w:rsidRPr="00630AB6">
        <w:t xml:space="preserve">          type: array</w:t>
      </w:r>
    </w:p>
    <w:p w14:paraId="1FB49456" w14:textId="77777777" w:rsidR="00B02215" w:rsidRPr="00630AB6" w:rsidRDefault="00B02215" w:rsidP="00B02215">
      <w:pPr>
        <w:pStyle w:val="PL"/>
      </w:pPr>
      <w:r w:rsidRPr="00630AB6">
        <w:t xml:space="preserve">          items:</w:t>
      </w:r>
    </w:p>
    <w:p w14:paraId="6DAB5FA9" w14:textId="77777777" w:rsidR="00B02215" w:rsidRDefault="00B02215" w:rsidP="00B02215">
      <w:pPr>
        <w:pStyle w:val="PL"/>
      </w:pPr>
      <w:r w:rsidRPr="00630AB6">
        <w:t xml:space="preserve">            $ref: '#/components/schemas/SubscribedSnssai'</w:t>
      </w:r>
    </w:p>
    <w:p w14:paraId="6281CDFA" w14:textId="77777777" w:rsidR="00B02215" w:rsidRDefault="00B02215" w:rsidP="00B02215">
      <w:pPr>
        <w:pStyle w:val="PL"/>
      </w:pPr>
      <w:r w:rsidRPr="00630AB6">
        <w:t xml:space="preserve">          minItems: </w:t>
      </w:r>
      <w:r>
        <w:t>1</w:t>
      </w:r>
    </w:p>
    <w:p w14:paraId="28C7EC21" w14:textId="77777777" w:rsidR="00B02215" w:rsidRPr="00630AB6" w:rsidRDefault="00B02215" w:rsidP="00B02215">
      <w:pPr>
        <w:pStyle w:val="PL"/>
      </w:pPr>
      <w:r w:rsidRPr="00630AB6">
        <w:t xml:space="preserve">        allowedNssai</w:t>
      </w:r>
      <w:r>
        <w:t>CurrentAccess</w:t>
      </w:r>
      <w:r w:rsidRPr="00630AB6">
        <w:t>:</w:t>
      </w:r>
    </w:p>
    <w:p w14:paraId="18BA6E94" w14:textId="77777777" w:rsidR="00B02215" w:rsidRPr="00630AB6" w:rsidRDefault="00B02215" w:rsidP="00B02215">
      <w:pPr>
        <w:pStyle w:val="PL"/>
      </w:pPr>
      <w:r w:rsidRPr="00630AB6">
        <w:t xml:space="preserve">          $ref: '#/components/sch</w:t>
      </w:r>
      <w:r>
        <w:t>emas/AllowedNssai'</w:t>
      </w:r>
    </w:p>
    <w:p w14:paraId="4330ED45" w14:textId="77777777" w:rsidR="00B02215" w:rsidRPr="00630AB6" w:rsidRDefault="00B02215" w:rsidP="00B02215">
      <w:pPr>
        <w:pStyle w:val="PL"/>
      </w:pPr>
      <w:r w:rsidRPr="00630AB6">
        <w:t xml:space="preserve">        allowedNssai</w:t>
      </w:r>
      <w:r>
        <w:t>OtherAccess</w:t>
      </w:r>
      <w:r w:rsidRPr="00630AB6">
        <w:t>:</w:t>
      </w:r>
    </w:p>
    <w:p w14:paraId="470B512C" w14:textId="77777777" w:rsidR="00B02215" w:rsidRPr="00630AB6" w:rsidRDefault="00B02215" w:rsidP="00B02215">
      <w:pPr>
        <w:pStyle w:val="PL"/>
      </w:pPr>
      <w:r w:rsidRPr="00630AB6">
        <w:t xml:space="preserve">          $ref: '#/components/schemas/AllowedNssai'</w:t>
      </w:r>
    </w:p>
    <w:p w14:paraId="1835EE69" w14:textId="77777777" w:rsidR="00B02215" w:rsidRPr="00630AB6" w:rsidRDefault="00B02215" w:rsidP="00B02215">
      <w:pPr>
        <w:pStyle w:val="PL"/>
      </w:pPr>
      <w:r w:rsidRPr="00630AB6">
        <w:t xml:space="preserve">        sNssaiForMapping:</w:t>
      </w:r>
    </w:p>
    <w:p w14:paraId="6807FB6C" w14:textId="77777777" w:rsidR="00B02215" w:rsidRPr="00630AB6" w:rsidRDefault="00B02215" w:rsidP="00B02215">
      <w:pPr>
        <w:pStyle w:val="PL"/>
      </w:pPr>
      <w:r w:rsidRPr="00630AB6">
        <w:t xml:space="preserve">          type: array</w:t>
      </w:r>
    </w:p>
    <w:p w14:paraId="154550CD" w14:textId="77777777" w:rsidR="00B02215" w:rsidRPr="00630AB6" w:rsidRDefault="00B02215" w:rsidP="00B02215">
      <w:pPr>
        <w:pStyle w:val="PL"/>
      </w:pPr>
      <w:r w:rsidRPr="00630AB6">
        <w:t xml:space="preserve">          items:</w:t>
      </w:r>
    </w:p>
    <w:p w14:paraId="1F3997E6" w14:textId="77777777" w:rsidR="00B02215" w:rsidRPr="00630AB6" w:rsidRDefault="00B02215" w:rsidP="00B02215">
      <w:pPr>
        <w:pStyle w:val="PL"/>
      </w:pPr>
      <w:r w:rsidRPr="00630AB6">
        <w:t xml:space="preserve">            $ref: 'TS29571_CommonData.yaml#/components/schemas/Snssai'</w:t>
      </w:r>
    </w:p>
    <w:p w14:paraId="7F851AB5" w14:textId="77777777" w:rsidR="00B02215" w:rsidRPr="00630AB6" w:rsidRDefault="00B02215" w:rsidP="00B02215">
      <w:pPr>
        <w:pStyle w:val="PL"/>
      </w:pPr>
      <w:r w:rsidRPr="00630AB6">
        <w:t xml:space="preserve">          minItems: </w:t>
      </w:r>
      <w:r>
        <w:t>1</w:t>
      </w:r>
    </w:p>
    <w:p w14:paraId="305E8EE3" w14:textId="77777777" w:rsidR="00B02215" w:rsidRPr="00630AB6" w:rsidRDefault="00B02215" w:rsidP="00B02215">
      <w:pPr>
        <w:pStyle w:val="PL"/>
      </w:pPr>
      <w:r w:rsidRPr="00630AB6">
        <w:t xml:space="preserve">        requestedNssai:</w:t>
      </w:r>
    </w:p>
    <w:p w14:paraId="369C5B21" w14:textId="77777777" w:rsidR="00B02215" w:rsidRPr="00630AB6" w:rsidRDefault="00B02215" w:rsidP="00B02215">
      <w:pPr>
        <w:pStyle w:val="PL"/>
      </w:pPr>
      <w:r w:rsidRPr="00630AB6">
        <w:t xml:space="preserve">          type: array</w:t>
      </w:r>
    </w:p>
    <w:p w14:paraId="2760D177" w14:textId="77777777" w:rsidR="00B02215" w:rsidRPr="00630AB6" w:rsidRDefault="00B02215" w:rsidP="00B02215">
      <w:pPr>
        <w:pStyle w:val="PL"/>
      </w:pPr>
      <w:r w:rsidRPr="00630AB6">
        <w:t xml:space="preserve">          items:</w:t>
      </w:r>
    </w:p>
    <w:p w14:paraId="485078DA" w14:textId="77777777" w:rsidR="00B02215" w:rsidRPr="00630AB6" w:rsidRDefault="00B02215" w:rsidP="00B02215">
      <w:pPr>
        <w:pStyle w:val="PL"/>
      </w:pPr>
      <w:r w:rsidRPr="00630AB6">
        <w:t xml:space="preserve">            $ref: 'TS29571_CommonData.yaml#/components/schemas/Snssai'</w:t>
      </w:r>
    </w:p>
    <w:p w14:paraId="52392CFE" w14:textId="77777777" w:rsidR="00B02215" w:rsidRDefault="00B02215" w:rsidP="00B02215">
      <w:pPr>
        <w:pStyle w:val="PL"/>
      </w:pPr>
      <w:r w:rsidRPr="00630AB6">
        <w:t xml:space="preserve">          minItems: </w:t>
      </w:r>
      <w:r>
        <w:t>1</w:t>
      </w:r>
    </w:p>
    <w:p w14:paraId="767FF864"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66918A7" w14:textId="77777777" w:rsidR="00B02215" w:rsidRPr="00630AB6" w:rsidRDefault="00B02215" w:rsidP="00B02215">
      <w:pPr>
        <w:pStyle w:val="PL"/>
      </w:pPr>
      <w:r w:rsidRPr="00630AB6">
        <w:t xml:space="preserve">          type: boolean</w:t>
      </w:r>
    </w:p>
    <w:p w14:paraId="28E3901E" w14:textId="77777777" w:rsidR="00B02215" w:rsidRPr="00630AB6" w:rsidRDefault="00B02215" w:rsidP="00B02215">
      <w:pPr>
        <w:pStyle w:val="PL"/>
      </w:pPr>
      <w:r w:rsidRPr="00630AB6">
        <w:t xml:space="preserve">        mappingOfNssai:</w:t>
      </w:r>
    </w:p>
    <w:p w14:paraId="3D1C9362" w14:textId="77777777" w:rsidR="00B02215" w:rsidRPr="00630AB6" w:rsidRDefault="00B02215" w:rsidP="00B02215">
      <w:pPr>
        <w:pStyle w:val="PL"/>
      </w:pPr>
      <w:r w:rsidRPr="00630AB6">
        <w:t xml:space="preserve">          type: array</w:t>
      </w:r>
    </w:p>
    <w:p w14:paraId="0C4EF131" w14:textId="77777777" w:rsidR="00B02215" w:rsidRPr="00630AB6" w:rsidRDefault="00B02215" w:rsidP="00B02215">
      <w:pPr>
        <w:pStyle w:val="PL"/>
      </w:pPr>
      <w:r w:rsidRPr="00630AB6">
        <w:t xml:space="preserve">          items:</w:t>
      </w:r>
    </w:p>
    <w:p w14:paraId="4B87AF6E" w14:textId="77777777" w:rsidR="00B02215" w:rsidRDefault="00B02215" w:rsidP="00B02215">
      <w:pPr>
        <w:pStyle w:val="PL"/>
      </w:pPr>
      <w:r w:rsidRPr="00630AB6">
        <w:t xml:space="preserve">            $ref: '#/components/schemas/MappingOfSnssai'</w:t>
      </w:r>
    </w:p>
    <w:p w14:paraId="2F61E581" w14:textId="77777777" w:rsidR="00B02215" w:rsidRPr="00630AB6" w:rsidRDefault="00B02215" w:rsidP="00B02215">
      <w:pPr>
        <w:pStyle w:val="PL"/>
      </w:pPr>
      <w:r w:rsidRPr="00630AB6">
        <w:t xml:space="preserve">          minItems: </w:t>
      </w:r>
      <w:r>
        <w:t>1</w:t>
      </w:r>
    </w:p>
    <w:p w14:paraId="59AE57D5" w14:textId="77777777" w:rsidR="00B02215" w:rsidRPr="00630AB6" w:rsidRDefault="00B02215" w:rsidP="00B02215">
      <w:pPr>
        <w:pStyle w:val="PL"/>
      </w:pPr>
      <w:r w:rsidRPr="00630AB6">
        <w:t xml:space="preserve">        requestMapping:</w:t>
      </w:r>
    </w:p>
    <w:p w14:paraId="106C7BA5" w14:textId="77777777" w:rsidR="00B02215" w:rsidRPr="00630AB6" w:rsidRDefault="00B02215" w:rsidP="00B02215">
      <w:pPr>
        <w:pStyle w:val="PL"/>
      </w:pPr>
      <w:r w:rsidRPr="00630AB6">
        <w:t xml:space="preserve">          type: boolean</w:t>
      </w:r>
    </w:p>
    <w:p w14:paraId="2CD026AF" w14:textId="77777777" w:rsidR="00B02215" w:rsidRPr="00630AB6" w:rsidRDefault="00B02215" w:rsidP="00B02215">
      <w:pPr>
        <w:pStyle w:val="PL"/>
      </w:pPr>
    </w:p>
    <w:p w14:paraId="4868D4D3" w14:textId="77777777" w:rsidR="00B02215" w:rsidRPr="00630AB6" w:rsidRDefault="00B02215" w:rsidP="00B02215">
      <w:pPr>
        <w:pStyle w:val="PL"/>
      </w:pPr>
      <w:r w:rsidRPr="00630AB6">
        <w:t xml:space="preserve">    SliceInfoForPDUSession:</w:t>
      </w:r>
    </w:p>
    <w:p w14:paraId="78B986E7" w14:textId="77777777" w:rsidR="00B02215" w:rsidRPr="00630AB6" w:rsidRDefault="00B02215" w:rsidP="00B02215">
      <w:pPr>
        <w:pStyle w:val="PL"/>
      </w:pPr>
      <w:r w:rsidRPr="00630AB6">
        <w:t xml:space="preserve">      type: object</w:t>
      </w:r>
    </w:p>
    <w:p w14:paraId="00794D79" w14:textId="77777777" w:rsidR="00B02215" w:rsidRPr="00630AB6" w:rsidRDefault="00B02215" w:rsidP="00B02215">
      <w:pPr>
        <w:pStyle w:val="PL"/>
      </w:pPr>
      <w:r w:rsidRPr="00630AB6">
        <w:t xml:space="preserve">      required:</w:t>
      </w:r>
    </w:p>
    <w:p w14:paraId="489DD0AE" w14:textId="77777777" w:rsidR="00B02215" w:rsidRPr="00630AB6" w:rsidRDefault="00B02215" w:rsidP="00B02215">
      <w:pPr>
        <w:pStyle w:val="PL"/>
      </w:pPr>
      <w:r w:rsidRPr="00630AB6">
        <w:t xml:space="preserve">        - sNssai</w:t>
      </w:r>
    </w:p>
    <w:p w14:paraId="695B861E" w14:textId="77777777" w:rsidR="00B02215" w:rsidRPr="00630AB6" w:rsidRDefault="00B02215" w:rsidP="00B02215">
      <w:pPr>
        <w:pStyle w:val="PL"/>
      </w:pPr>
      <w:r w:rsidRPr="00630AB6">
        <w:t xml:space="preserve">        - roamingIndication</w:t>
      </w:r>
    </w:p>
    <w:p w14:paraId="77350935" w14:textId="77777777" w:rsidR="00B02215" w:rsidRPr="00630AB6" w:rsidRDefault="00B02215" w:rsidP="00B02215">
      <w:pPr>
        <w:pStyle w:val="PL"/>
      </w:pPr>
      <w:r w:rsidRPr="00630AB6">
        <w:t xml:space="preserve">      properties:</w:t>
      </w:r>
    </w:p>
    <w:p w14:paraId="48AF2E10" w14:textId="77777777" w:rsidR="00B02215" w:rsidRPr="00630AB6" w:rsidRDefault="00B02215" w:rsidP="00B02215">
      <w:pPr>
        <w:pStyle w:val="PL"/>
      </w:pPr>
      <w:r w:rsidRPr="00630AB6">
        <w:t xml:space="preserve">        sNssai:</w:t>
      </w:r>
    </w:p>
    <w:p w14:paraId="038706BD" w14:textId="77777777" w:rsidR="00B02215" w:rsidRPr="00630AB6" w:rsidRDefault="00B02215" w:rsidP="00B02215">
      <w:pPr>
        <w:pStyle w:val="PL"/>
      </w:pPr>
      <w:r w:rsidRPr="00630AB6">
        <w:t xml:space="preserve">          $ref: 'TS29571_CommonData.yaml#/components/schemas/Snssai'</w:t>
      </w:r>
    </w:p>
    <w:p w14:paraId="6E1A3BDA" w14:textId="77777777" w:rsidR="00B02215" w:rsidRPr="00630AB6" w:rsidRDefault="00B02215" w:rsidP="00B02215">
      <w:pPr>
        <w:pStyle w:val="PL"/>
      </w:pPr>
      <w:r w:rsidRPr="00630AB6">
        <w:t xml:space="preserve">        roamingIndication:</w:t>
      </w:r>
    </w:p>
    <w:p w14:paraId="7F770710" w14:textId="77777777" w:rsidR="00B02215" w:rsidRPr="00630AB6" w:rsidRDefault="00B02215" w:rsidP="00B02215">
      <w:pPr>
        <w:pStyle w:val="PL"/>
      </w:pPr>
      <w:r w:rsidRPr="00630AB6">
        <w:t xml:space="preserve">          $ref: '#/components/schemas/RoamingIndication'</w:t>
      </w:r>
    </w:p>
    <w:p w14:paraId="1456EE2C" w14:textId="77777777" w:rsidR="00B02215" w:rsidRPr="00630AB6" w:rsidRDefault="00B02215" w:rsidP="00B02215">
      <w:pPr>
        <w:pStyle w:val="PL"/>
      </w:pPr>
      <w:r w:rsidRPr="00630AB6">
        <w:t xml:space="preserve">        homeSnssai:</w:t>
      </w:r>
    </w:p>
    <w:p w14:paraId="65FBBD1D" w14:textId="77777777" w:rsidR="00B02215" w:rsidRPr="00630AB6" w:rsidRDefault="00B02215" w:rsidP="00B02215">
      <w:pPr>
        <w:pStyle w:val="PL"/>
      </w:pPr>
      <w:r w:rsidRPr="00630AB6">
        <w:t xml:space="preserve">          $ref: 'TS29571_CommonData.yaml#/components/schemas/Snssai'</w:t>
      </w:r>
    </w:p>
    <w:p w14:paraId="0592E50B" w14:textId="77777777" w:rsidR="00B02215" w:rsidRDefault="00B02215" w:rsidP="00B02215">
      <w:pPr>
        <w:pStyle w:val="PL"/>
      </w:pPr>
    </w:p>
    <w:p w14:paraId="6F6992DC" w14:textId="77777777" w:rsidR="00B02215" w:rsidRPr="00630AB6"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40340725" w14:textId="77777777" w:rsidR="00B02215" w:rsidRPr="00630AB6" w:rsidRDefault="00B02215" w:rsidP="00B02215">
      <w:pPr>
        <w:pStyle w:val="PL"/>
      </w:pPr>
      <w:r w:rsidRPr="00630AB6">
        <w:t xml:space="preserve">      type: object</w:t>
      </w:r>
    </w:p>
    <w:p w14:paraId="2702EEC9" w14:textId="77777777" w:rsidR="00B02215" w:rsidRPr="00630AB6" w:rsidRDefault="00B02215" w:rsidP="00B02215">
      <w:pPr>
        <w:pStyle w:val="PL"/>
      </w:pPr>
      <w:r w:rsidRPr="00630AB6">
        <w:t xml:space="preserve">      properties:</w:t>
      </w:r>
    </w:p>
    <w:p w14:paraId="368F4E6A" w14:textId="77777777" w:rsidR="00B02215" w:rsidRPr="00630AB6" w:rsidRDefault="00B02215" w:rsidP="00B02215">
      <w:pPr>
        <w:pStyle w:val="PL"/>
      </w:pPr>
      <w:r w:rsidRPr="00630AB6">
        <w:t xml:space="preserve">        subscribedNssai:</w:t>
      </w:r>
    </w:p>
    <w:p w14:paraId="32C01798" w14:textId="77777777" w:rsidR="00B02215" w:rsidRPr="00630AB6" w:rsidRDefault="00B02215" w:rsidP="00B02215">
      <w:pPr>
        <w:pStyle w:val="PL"/>
      </w:pPr>
      <w:r w:rsidRPr="00630AB6">
        <w:t xml:space="preserve">          type: array</w:t>
      </w:r>
    </w:p>
    <w:p w14:paraId="0E55E8F4" w14:textId="77777777" w:rsidR="00B02215" w:rsidRPr="00630AB6" w:rsidRDefault="00B02215" w:rsidP="00B02215">
      <w:pPr>
        <w:pStyle w:val="PL"/>
      </w:pPr>
      <w:r w:rsidRPr="00630AB6">
        <w:t xml:space="preserve">          items:</w:t>
      </w:r>
    </w:p>
    <w:p w14:paraId="10D69E1A" w14:textId="77777777" w:rsidR="00B02215" w:rsidRDefault="00B02215" w:rsidP="00B02215">
      <w:pPr>
        <w:pStyle w:val="PL"/>
      </w:pPr>
      <w:r w:rsidRPr="00630AB6">
        <w:t xml:space="preserve">            $ref: '#/components/schemas/SubscribedSnssai'</w:t>
      </w:r>
    </w:p>
    <w:p w14:paraId="147C0D89" w14:textId="77777777" w:rsidR="00B02215" w:rsidRDefault="00B02215" w:rsidP="00B02215">
      <w:pPr>
        <w:pStyle w:val="PL"/>
      </w:pPr>
      <w:r w:rsidRPr="00630AB6">
        <w:t xml:space="preserve">          minItems: </w:t>
      </w:r>
      <w:r>
        <w:t>1</w:t>
      </w:r>
    </w:p>
    <w:p w14:paraId="761FFC2F" w14:textId="77777777" w:rsidR="00B02215" w:rsidRPr="00630AB6" w:rsidRDefault="00B02215" w:rsidP="00B02215">
      <w:pPr>
        <w:pStyle w:val="PL"/>
      </w:pPr>
      <w:r w:rsidRPr="00630AB6">
        <w:t xml:space="preserve">        allowedNssai</w:t>
      </w:r>
      <w:r>
        <w:t>CurrentAccess</w:t>
      </w:r>
      <w:r w:rsidRPr="00630AB6">
        <w:t>:</w:t>
      </w:r>
    </w:p>
    <w:p w14:paraId="441A98DA" w14:textId="77777777" w:rsidR="00B02215" w:rsidRPr="00630AB6" w:rsidRDefault="00B02215" w:rsidP="00B02215">
      <w:pPr>
        <w:pStyle w:val="PL"/>
      </w:pPr>
      <w:r w:rsidRPr="00630AB6">
        <w:t xml:space="preserve">          $ref: '#/components/sch</w:t>
      </w:r>
      <w:r>
        <w:t>emas/AllowedNssai'</w:t>
      </w:r>
    </w:p>
    <w:p w14:paraId="4B66ADC0" w14:textId="77777777" w:rsidR="00B02215" w:rsidRPr="00630AB6" w:rsidRDefault="00B02215" w:rsidP="00B02215">
      <w:pPr>
        <w:pStyle w:val="PL"/>
      </w:pPr>
      <w:r w:rsidRPr="00630AB6">
        <w:t xml:space="preserve">        allowedNssai</w:t>
      </w:r>
      <w:r>
        <w:t>OtherAccess</w:t>
      </w:r>
      <w:r w:rsidRPr="00630AB6">
        <w:t>:</w:t>
      </w:r>
    </w:p>
    <w:p w14:paraId="3D246E53" w14:textId="77777777" w:rsidR="00B02215" w:rsidRDefault="00B02215" w:rsidP="00B02215">
      <w:pPr>
        <w:pStyle w:val="PL"/>
      </w:pPr>
      <w:r w:rsidRPr="00630AB6">
        <w:t xml:space="preserve">          $ref: '#/components/schemas/AllowedNssai'</w:t>
      </w:r>
    </w:p>
    <w:p w14:paraId="39A93C3F"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C790B6A" w14:textId="77777777" w:rsidR="00B02215" w:rsidRPr="00630AB6" w:rsidRDefault="00B02215" w:rsidP="00B02215">
      <w:pPr>
        <w:pStyle w:val="PL"/>
      </w:pPr>
      <w:r w:rsidRPr="00630AB6">
        <w:t xml:space="preserve">          type: boolean</w:t>
      </w:r>
    </w:p>
    <w:p w14:paraId="3AB7A2C5" w14:textId="77777777" w:rsidR="00B02215" w:rsidRPr="00630AB6" w:rsidRDefault="00B02215" w:rsidP="00B02215">
      <w:pPr>
        <w:pStyle w:val="PL"/>
      </w:pPr>
      <w:r w:rsidRPr="00630AB6">
        <w:t xml:space="preserve">        requestedNssai:</w:t>
      </w:r>
    </w:p>
    <w:p w14:paraId="31EC416D" w14:textId="77777777" w:rsidR="00B02215" w:rsidRPr="00630AB6" w:rsidRDefault="00B02215" w:rsidP="00B02215">
      <w:pPr>
        <w:pStyle w:val="PL"/>
      </w:pPr>
      <w:r w:rsidRPr="00630AB6">
        <w:t xml:space="preserve">          type: array</w:t>
      </w:r>
    </w:p>
    <w:p w14:paraId="4F96AE9D" w14:textId="77777777" w:rsidR="00B02215" w:rsidRPr="00630AB6" w:rsidRDefault="00B02215" w:rsidP="00B02215">
      <w:pPr>
        <w:pStyle w:val="PL"/>
      </w:pPr>
      <w:r w:rsidRPr="00630AB6">
        <w:t xml:space="preserve">          items:</w:t>
      </w:r>
    </w:p>
    <w:p w14:paraId="62B5A9D4" w14:textId="77777777" w:rsidR="00B02215" w:rsidRPr="00630AB6" w:rsidRDefault="00B02215" w:rsidP="00B02215">
      <w:pPr>
        <w:pStyle w:val="PL"/>
      </w:pPr>
      <w:r w:rsidRPr="00630AB6">
        <w:t xml:space="preserve">            $ref: 'TS29571_CommonData.yaml#/components/schemas/Snssai'</w:t>
      </w:r>
    </w:p>
    <w:p w14:paraId="6E412053" w14:textId="77777777" w:rsidR="00B02215" w:rsidRDefault="00B02215" w:rsidP="00B02215">
      <w:pPr>
        <w:pStyle w:val="PL"/>
      </w:pPr>
      <w:r w:rsidRPr="00630AB6">
        <w:t xml:space="preserve">          minItems: </w:t>
      </w:r>
      <w:r>
        <w:t>1</w:t>
      </w:r>
    </w:p>
    <w:p w14:paraId="53820916" w14:textId="77777777" w:rsidR="00B02215" w:rsidRPr="00630AB6" w:rsidRDefault="00B02215" w:rsidP="00B02215">
      <w:pPr>
        <w:pStyle w:val="PL"/>
      </w:pPr>
      <w:r w:rsidRPr="00630AB6">
        <w:t xml:space="preserve">        mappingOfNssai:</w:t>
      </w:r>
    </w:p>
    <w:p w14:paraId="3EA3716D" w14:textId="77777777" w:rsidR="00B02215" w:rsidRPr="00630AB6" w:rsidRDefault="00B02215" w:rsidP="00B02215">
      <w:pPr>
        <w:pStyle w:val="PL"/>
      </w:pPr>
      <w:r w:rsidRPr="00630AB6">
        <w:t xml:space="preserve">          type: array</w:t>
      </w:r>
    </w:p>
    <w:p w14:paraId="1F4333AC" w14:textId="77777777" w:rsidR="00B02215" w:rsidRPr="00630AB6" w:rsidRDefault="00B02215" w:rsidP="00B02215">
      <w:pPr>
        <w:pStyle w:val="PL"/>
      </w:pPr>
      <w:r w:rsidRPr="00630AB6">
        <w:t xml:space="preserve">          items:</w:t>
      </w:r>
    </w:p>
    <w:p w14:paraId="7022157D" w14:textId="77777777" w:rsidR="00B02215" w:rsidRDefault="00B02215" w:rsidP="00B02215">
      <w:pPr>
        <w:pStyle w:val="PL"/>
      </w:pPr>
      <w:r w:rsidRPr="00630AB6">
        <w:t xml:space="preserve">            $ref: '#/components/schemas/MappingOfSnssai'</w:t>
      </w:r>
    </w:p>
    <w:p w14:paraId="669F4B9A" w14:textId="77777777" w:rsidR="00B02215" w:rsidRPr="00630AB6" w:rsidRDefault="00B02215" w:rsidP="00B02215">
      <w:pPr>
        <w:pStyle w:val="PL"/>
      </w:pPr>
      <w:r w:rsidRPr="00630AB6">
        <w:t xml:space="preserve">          minItems: </w:t>
      </w:r>
      <w:r>
        <w:t>1</w:t>
      </w:r>
    </w:p>
    <w:p w14:paraId="08244211" w14:textId="77777777" w:rsidR="00B02215" w:rsidRPr="00630AB6" w:rsidRDefault="00B02215" w:rsidP="00B02215">
      <w:pPr>
        <w:pStyle w:val="PL"/>
      </w:pPr>
    </w:p>
    <w:p w14:paraId="720747F6" w14:textId="77777777" w:rsidR="00B02215" w:rsidRPr="00630AB6" w:rsidRDefault="00B02215" w:rsidP="00B02215">
      <w:pPr>
        <w:pStyle w:val="PL"/>
      </w:pPr>
      <w:r w:rsidRPr="00630AB6">
        <w:t xml:space="preserve">    ConfiguredSnssai:</w:t>
      </w:r>
    </w:p>
    <w:p w14:paraId="1C6094A4" w14:textId="77777777" w:rsidR="00B02215" w:rsidRPr="00630AB6" w:rsidRDefault="00B02215" w:rsidP="00B02215">
      <w:pPr>
        <w:pStyle w:val="PL"/>
      </w:pPr>
      <w:r w:rsidRPr="00630AB6">
        <w:t xml:space="preserve">      type: object</w:t>
      </w:r>
    </w:p>
    <w:p w14:paraId="40331D30" w14:textId="77777777" w:rsidR="00B02215" w:rsidRPr="00630AB6" w:rsidRDefault="00B02215" w:rsidP="00B02215">
      <w:pPr>
        <w:pStyle w:val="PL"/>
      </w:pPr>
      <w:r w:rsidRPr="00630AB6">
        <w:t xml:space="preserve">      required:</w:t>
      </w:r>
    </w:p>
    <w:p w14:paraId="03F38A77" w14:textId="77777777" w:rsidR="00B02215" w:rsidRPr="00630AB6" w:rsidRDefault="00B02215" w:rsidP="00B02215">
      <w:pPr>
        <w:pStyle w:val="PL"/>
      </w:pPr>
      <w:r w:rsidRPr="00630AB6">
        <w:t xml:space="preserve">        - configuredSnssai</w:t>
      </w:r>
    </w:p>
    <w:p w14:paraId="3113AA68" w14:textId="77777777" w:rsidR="00B02215" w:rsidRPr="00630AB6" w:rsidRDefault="00B02215" w:rsidP="00B02215">
      <w:pPr>
        <w:pStyle w:val="PL"/>
      </w:pPr>
      <w:r w:rsidRPr="00630AB6">
        <w:t xml:space="preserve">      properties:</w:t>
      </w:r>
    </w:p>
    <w:p w14:paraId="5A7D33F1" w14:textId="77777777" w:rsidR="00B02215" w:rsidRPr="00630AB6" w:rsidRDefault="00B02215" w:rsidP="00B02215">
      <w:pPr>
        <w:pStyle w:val="PL"/>
      </w:pPr>
      <w:r w:rsidRPr="00630AB6">
        <w:t xml:space="preserve">        configuredSnssai:</w:t>
      </w:r>
    </w:p>
    <w:p w14:paraId="103E8E6D" w14:textId="77777777" w:rsidR="00B02215" w:rsidRPr="00630AB6" w:rsidRDefault="00B02215" w:rsidP="00B02215">
      <w:pPr>
        <w:pStyle w:val="PL"/>
      </w:pPr>
      <w:r w:rsidRPr="00630AB6">
        <w:t xml:space="preserve">          $ref: 'TS29571_CommonData.yaml#/components/schemas/Snssai'</w:t>
      </w:r>
    </w:p>
    <w:p w14:paraId="4AEAB853" w14:textId="77777777" w:rsidR="00B02215" w:rsidRPr="00630AB6" w:rsidRDefault="00B02215" w:rsidP="00B02215">
      <w:pPr>
        <w:pStyle w:val="PL"/>
      </w:pPr>
      <w:r w:rsidRPr="00630AB6">
        <w:t xml:space="preserve">        mappedHomeSnssai:</w:t>
      </w:r>
    </w:p>
    <w:p w14:paraId="29AE21FE" w14:textId="77777777" w:rsidR="00B02215" w:rsidRPr="00630AB6" w:rsidRDefault="00B02215" w:rsidP="00B02215">
      <w:pPr>
        <w:pStyle w:val="PL"/>
      </w:pPr>
      <w:r w:rsidRPr="00630AB6">
        <w:t xml:space="preserve">          $ref: 'TS29571_CommonData.yaml#/components/schemas/Snssai'</w:t>
      </w:r>
    </w:p>
    <w:p w14:paraId="185ADEF3" w14:textId="77777777" w:rsidR="00B02215" w:rsidRPr="00630AB6" w:rsidRDefault="00B02215" w:rsidP="00B02215">
      <w:pPr>
        <w:pStyle w:val="PL"/>
      </w:pPr>
    </w:p>
    <w:p w14:paraId="7127C34D" w14:textId="77777777" w:rsidR="00B02215" w:rsidRPr="00630AB6" w:rsidRDefault="00B02215" w:rsidP="00B02215">
      <w:pPr>
        <w:pStyle w:val="PL"/>
      </w:pPr>
    </w:p>
    <w:p w14:paraId="1D7C5590" w14:textId="77777777" w:rsidR="00B02215" w:rsidRPr="00630AB6" w:rsidRDefault="00B02215" w:rsidP="00B02215">
      <w:pPr>
        <w:pStyle w:val="PL"/>
      </w:pPr>
      <w:r w:rsidRPr="00630AB6">
        <w:t xml:space="preserve">    RoamingIndication:</w:t>
      </w:r>
    </w:p>
    <w:p w14:paraId="45EB4111" w14:textId="77777777" w:rsidR="00B02215" w:rsidRPr="00630AB6" w:rsidRDefault="00B02215" w:rsidP="00B02215">
      <w:pPr>
        <w:pStyle w:val="PL"/>
      </w:pPr>
      <w:r w:rsidRPr="00630AB6">
        <w:t xml:space="preserve">      anyOf:</w:t>
      </w:r>
    </w:p>
    <w:p w14:paraId="6D2BF527" w14:textId="77777777" w:rsidR="00B02215" w:rsidRPr="00630AB6" w:rsidRDefault="00B02215" w:rsidP="00B02215">
      <w:pPr>
        <w:pStyle w:val="PL"/>
      </w:pPr>
      <w:r w:rsidRPr="00630AB6">
        <w:t xml:space="preserve">        - type: string</w:t>
      </w:r>
    </w:p>
    <w:p w14:paraId="4A68BA0D" w14:textId="77777777" w:rsidR="00B02215" w:rsidRPr="00630AB6" w:rsidRDefault="00B02215" w:rsidP="00B02215">
      <w:pPr>
        <w:pStyle w:val="PL"/>
      </w:pPr>
      <w:r w:rsidRPr="00630AB6">
        <w:t xml:space="preserve">          enum:</w:t>
      </w:r>
    </w:p>
    <w:p w14:paraId="2EB65951" w14:textId="77777777" w:rsidR="00B02215" w:rsidRPr="00630AB6" w:rsidRDefault="00B02215" w:rsidP="00B02215">
      <w:pPr>
        <w:pStyle w:val="PL"/>
      </w:pPr>
      <w:r w:rsidRPr="00630AB6">
        <w:t xml:space="preserve">            - NON_ROAMING</w:t>
      </w:r>
    </w:p>
    <w:p w14:paraId="248D550A" w14:textId="77777777" w:rsidR="00B02215" w:rsidRPr="00630AB6" w:rsidRDefault="00B02215" w:rsidP="00B02215">
      <w:pPr>
        <w:pStyle w:val="PL"/>
      </w:pPr>
      <w:r w:rsidRPr="00630AB6">
        <w:t xml:space="preserve">            - LOCAL_BREAKOUT</w:t>
      </w:r>
    </w:p>
    <w:p w14:paraId="5D042797" w14:textId="77777777" w:rsidR="00B02215" w:rsidRPr="00630AB6" w:rsidRDefault="00B02215" w:rsidP="00B02215">
      <w:pPr>
        <w:pStyle w:val="PL"/>
      </w:pPr>
      <w:r w:rsidRPr="00630AB6">
        <w:t xml:space="preserve">            - HOME_ROUTED_ROAMING</w:t>
      </w:r>
    </w:p>
    <w:p w14:paraId="036FA639" w14:textId="77777777" w:rsidR="00B02215" w:rsidRPr="00630AB6" w:rsidRDefault="00B02215" w:rsidP="00B02215">
      <w:pPr>
        <w:pStyle w:val="PL"/>
      </w:pPr>
      <w:r w:rsidRPr="00630AB6">
        <w:t xml:space="preserve">        - type: string</w:t>
      </w:r>
    </w:p>
    <w:p w14:paraId="6D488E6E" w14:textId="77777777" w:rsidR="00B02215" w:rsidRPr="00630AB6" w:rsidRDefault="00B02215" w:rsidP="00B02215">
      <w:pPr>
        <w:pStyle w:val="PL"/>
      </w:pPr>
      <w:r w:rsidRPr="00630AB6">
        <w:t xml:space="preserve">    NsiId:</w:t>
      </w:r>
    </w:p>
    <w:p w14:paraId="138CF4DF" w14:textId="77777777" w:rsidR="00B02215" w:rsidRPr="00630AB6" w:rsidRDefault="00B02215" w:rsidP="00B02215">
      <w:pPr>
        <w:pStyle w:val="PL"/>
      </w:pPr>
      <w:r w:rsidRPr="00630AB6">
        <w:t xml:space="preserve">      type: string</w:t>
      </w:r>
    </w:p>
    <w:p w14:paraId="219AB980" w14:textId="77777777" w:rsidR="00B02215" w:rsidRPr="00630AB6" w:rsidRDefault="00B02215" w:rsidP="00B02215">
      <w:pPr>
        <w:pStyle w:val="PL"/>
      </w:pPr>
    </w:p>
    <w:p w14:paraId="47CB169A" w14:textId="77777777" w:rsidR="00B02215" w:rsidRPr="00630AB6" w:rsidRDefault="00B02215" w:rsidP="00B02215">
      <w:pPr>
        <w:pStyle w:val="PL"/>
        <w:rPr>
          <w:i/>
        </w:rPr>
      </w:pPr>
    </w:p>
    <w:p w14:paraId="552EE723" w14:textId="77777777" w:rsidR="00B02215" w:rsidRPr="00630AB6" w:rsidRDefault="00B02215" w:rsidP="00B02215">
      <w:pPr>
        <w:pStyle w:val="Heading2"/>
      </w:pPr>
      <w:bookmarkStart w:id="1224" w:name="_Toc20142412"/>
      <w:bookmarkStart w:id="1225" w:name="_Toc34217358"/>
      <w:bookmarkStart w:id="1226" w:name="_Toc34217510"/>
      <w:bookmarkStart w:id="1227" w:name="_Toc39051873"/>
      <w:bookmarkStart w:id="1228" w:name="_Toc43210445"/>
      <w:bookmarkStart w:id="1229" w:name="_Toc49853352"/>
      <w:bookmarkStart w:id="1230" w:name="_Toc56530143"/>
      <w:bookmarkStart w:id="1231" w:name="_Toc74990117"/>
      <w:r w:rsidRPr="00630AB6">
        <w:t>A.3</w:t>
      </w:r>
      <w:r w:rsidRPr="00630AB6">
        <w:tab/>
        <w:t>Nnssf_NSSAIAvailability API</w:t>
      </w:r>
      <w:bookmarkEnd w:id="1224"/>
      <w:bookmarkEnd w:id="1225"/>
      <w:bookmarkEnd w:id="1226"/>
      <w:bookmarkEnd w:id="1227"/>
      <w:bookmarkEnd w:id="1228"/>
      <w:bookmarkEnd w:id="1229"/>
      <w:bookmarkEnd w:id="1230"/>
      <w:bookmarkEnd w:id="1231"/>
    </w:p>
    <w:p w14:paraId="036617B7" w14:textId="77777777" w:rsidR="00B02215" w:rsidRPr="00630AB6" w:rsidRDefault="00B02215" w:rsidP="00B02215">
      <w:pPr>
        <w:pStyle w:val="PL"/>
      </w:pPr>
      <w:r w:rsidRPr="00630AB6">
        <w:t>openapi: 3.0.0</w:t>
      </w:r>
    </w:p>
    <w:p w14:paraId="7EA86D77" w14:textId="77777777" w:rsidR="00B02215" w:rsidRPr="00630AB6" w:rsidRDefault="00B02215" w:rsidP="00B02215">
      <w:pPr>
        <w:pStyle w:val="PL"/>
      </w:pPr>
    </w:p>
    <w:p w14:paraId="1E7C71F5" w14:textId="77777777" w:rsidR="00B02215" w:rsidRPr="00630AB6" w:rsidRDefault="00B02215" w:rsidP="00B02215">
      <w:pPr>
        <w:pStyle w:val="PL"/>
      </w:pPr>
      <w:r w:rsidRPr="00630AB6">
        <w:t>info:</w:t>
      </w:r>
    </w:p>
    <w:p w14:paraId="272C8412" w14:textId="0F6F5F9F" w:rsidR="00B02215" w:rsidRPr="00630AB6" w:rsidRDefault="00B02215" w:rsidP="00B02215">
      <w:pPr>
        <w:pStyle w:val="PL"/>
      </w:pPr>
      <w:r w:rsidRPr="00630AB6">
        <w:t xml:space="preserve">  version: '1.</w:t>
      </w:r>
      <w:r>
        <w:t>1</w:t>
      </w:r>
      <w:r w:rsidRPr="00630AB6">
        <w:t>.</w:t>
      </w:r>
      <w:r w:rsidR="00C85436">
        <w:t>4</w:t>
      </w:r>
      <w:r w:rsidR="00FF72CB" w:rsidRPr="00630AB6">
        <w:t>'</w:t>
      </w:r>
    </w:p>
    <w:p w14:paraId="71D365A0" w14:textId="77777777" w:rsidR="00B02215" w:rsidRPr="00630AB6" w:rsidRDefault="00B02215" w:rsidP="00B02215">
      <w:pPr>
        <w:pStyle w:val="PL"/>
      </w:pPr>
      <w:r w:rsidRPr="00630AB6">
        <w:t xml:space="preserve">  title: 'NSSF NSSAI Availability'</w:t>
      </w:r>
    </w:p>
    <w:p w14:paraId="55EEA914" w14:textId="77777777" w:rsidR="00B02215" w:rsidRDefault="00B02215" w:rsidP="00B02215">
      <w:pPr>
        <w:pStyle w:val="PL"/>
      </w:pPr>
      <w:r w:rsidRPr="00630AB6">
        <w:t xml:space="preserve">  description: </w:t>
      </w:r>
      <w:r>
        <w:t>|</w:t>
      </w:r>
    </w:p>
    <w:p w14:paraId="3FD94B24" w14:textId="77777777" w:rsidR="00B02215" w:rsidRPr="007113AE" w:rsidRDefault="00B02215" w:rsidP="00B02215">
      <w:pPr>
        <w:pStyle w:val="PL"/>
      </w:pPr>
      <w:r>
        <w:t xml:space="preserve">    </w:t>
      </w:r>
      <w:r w:rsidRPr="00630AB6">
        <w:t>NSSF NSSAI Availability Service</w:t>
      </w:r>
      <w:r>
        <w:t>.</w:t>
      </w:r>
    </w:p>
    <w:p w14:paraId="0E248CFB" w14:textId="77777777" w:rsidR="00B02215" w:rsidRDefault="00E5709B" w:rsidP="00B02215">
      <w:pPr>
        <w:pStyle w:val="PL"/>
      </w:pPr>
      <w:r>
        <w:t xml:space="preserve">    © 2021</w:t>
      </w:r>
      <w:r w:rsidR="00B02215">
        <w:t>, 3GPP Organizational Partners (ARIB, ATIS, CCSA, ETSI, TSDSI, TTA, TTC).</w:t>
      </w:r>
    </w:p>
    <w:p w14:paraId="2B41380D" w14:textId="77777777" w:rsidR="00B02215" w:rsidRPr="00630AB6" w:rsidRDefault="00B02215" w:rsidP="00B02215">
      <w:pPr>
        <w:pStyle w:val="PL"/>
      </w:pPr>
      <w:r>
        <w:t xml:space="preserve">    All rights reserved.</w:t>
      </w:r>
    </w:p>
    <w:p w14:paraId="00100D6A" w14:textId="77777777" w:rsidR="00B02215" w:rsidRPr="00630AB6" w:rsidRDefault="00B02215" w:rsidP="00B02215">
      <w:pPr>
        <w:pStyle w:val="PL"/>
      </w:pPr>
      <w:r w:rsidRPr="00630AB6">
        <w:t>security:</w:t>
      </w:r>
    </w:p>
    <w:p w14:paraId="02DF41F3" w14:textId="77777777" w:rsidR="00B02215" w:rsidRPr="00630AB6" w:rsidRDefault="00B02215" w:rsidP="00B02215">
      <w:pPr>
        <w:pStyle w:val="PL"/>
      </w:pPr>
      <w:r w:rsidRPr="00630AB6">
        <w:t xml:space="preserve">  - {}</w:t>
      </w:r>
    </w:p>
    <w:p w14:paraId="49F1C1B9" w14:textId="77777777" w:rsidR="00B02215" w:rsidRDefault="00B02215" w:rsidP="00B02215">
      <w:pPr>
        <w:pStyle w:val="PL"/>
      </w:pPr>
      <w:r w:rsidRPr="00630AB6">
        <w:t xml:space="preserve">  - oAuth2Client</w:t>
      </w:r>
      <w:r>
        <w:t>C</w:t>
      </w:r>
      <w:r w:rsidRPr="00630AB6">
        <w:t>redentials:</w:t>
      </w:r>
    </w:p>
    <w:p w14:paraId="5AA1B16A" w14:textId="77777777" w:rsidR="00B02215" w:rsidRPr="0028695C" w:rsidRDefault="00B02215" w:rsidP="00B02215">
      <w:pPr>
        <w:pStyle w:val="PL"/>
        <w:rPr>
          <w:lang w:val="en-US"/>
        </w:rPr>
      </w:pPr>
      <w:r>
        <w:rPr>
          <w:lang w:val="en-US"/>
        </w:rPr>
        <w:t xml:space="preserve">    - </w:t>
      </w:r>
      <w:r w:rsidRPr="002857AD">
        <w:t>nnssf-nssaiavailability</w:t>
      </w:r>
    </w:p>
    <w:p w14:paraId="082003A8" w14:textId="77777777" w:rsidR="00B02215" w:rsidRPr="00630AB6" w:rsidRDefault="00B02215" w:rsidP="00B02215">
      <w:pPr>
        <w:pStyle w:val="PL"/>
      </w:pPr>
      <w:r w:rsidRPr="00630AB6">
        <w:t>servers:</w:t>
      </w:r>
    </w:p>
    <w:p w14:paraId="4F38F6D5" w14:textId="77777777" w:rsidR="00B02215" w:rsidRPr="00630AB6" w:rsidRDefault="00B02215" w:rsidP="00B02215">
      <w:pPr>
        <w:pStyle w:val="PL"/>
      </w:pPr>
      <w:r w:rsidRPr="00630AB6">
        <w:t xml:space="preserve">  - url: '{apiRoot}/nnssf-nssaiavailability/v1'</w:t>
      </w:r>
    </w:p>
    <w:p w14:paraId="57622910" w14:textId="77777777" w:rsidR="00B02215" w:rsidRPr="00630AB6" w:rsidRDefault="00B02215" w:rsidP="00B02215">
      <w:pPr>
        <w:pStyle w:val="PL"/>
      </w:pPr>
      <w:r w:rsidRPr="00630AB6">
        <w:t xml:space="preserve">    variables:</w:t>
      </w:r>
    </w:p>
    <w:p w14:paraId="6BCE22ED" w14:textId="77777777" w:rsidR="00B02215" w:rsidRPr="00630AB6" w:rsidRDefault="00B02215" w:rsidP="00B02215">
      <w:pPr>
        <w:pStyle w:val="PL"/>
      </w:pPr>
      <w:r w:rsidRPr="00630AB6">
        <w:t xml:space="preserve">      apiRoot:</w:t>
      </w:r>
    </w:p>
    <w:p w14:paraId="5E1ECF50" w14:textId="77777777" w:rsidR="00B02215" w:rsidRPr="00630AB6" w:rsidRDefault="00B02215" w:rsidP="00B02215">
      <w:pPr>
        <w:pStyle w:val="PL"/>
      </w:pPr>
      <w:r w:rsidRPr="00630AB6">
        <w:t xml:space="preserve">        default: https://example.com</w:t>
      </w:r>
    </w:p>
    <w:p w14:paraId="5F041B95" w14:textId="77777777" w:rsidR="00B02215" w:rsidRDefault="00B02215" w:rsidP="00B02215">
      <w:pPr>
        <w:pStyle w:val="PL"/>
      </w:pPr>
      <w:r w:rsidRPr="00630AB6">
        <w:t xml:space="preserve">        description: apiRoot as defined in </w:t>
      </w:r>
      <w:r>
        <w:t>clause</w:t>
      </w:r>
      <w:r w:rsidRPr="00630AB6">
        <w:t xml:space="preserve"> 4.4 of 3GPP TS 29.501</w:t>
      </w:r>
    </w:p>
    <w:p w14:paraId="3BA31612" w14:textId="77777777" w:rsidR="00B02215" w:rsidRPr="00D27A4B" w:rsidRDefault="00B02215" w:rsidP="00B02215">
      <w:pPr>
        <w:pStyle w:val="PL"/>
      </w:pPr>
      <w:r w:rsidRPr="00D27A4B">
        <w:t>externalDocs</w:t>
      </w:r>
      <w:r>
        <w:t>:</w:t>
      </w:r>
    </w:p>
    <w:p w14:paraId="7A927C70" w14:textId="3EB3FFD3" w:rsidR="00B02215" w:rsidRPr="00D27A4B" w:rsidRDefault="00B02215" w:rsidP="00B02215">
      <w:pPr>
        <w:pStyle w:val="PL"/>
      </w:pPr>
      <w:r w:rsidRPr="00D27A4B">
        <w:t xml:space="preserve">  description: 3GPP TS 29.5</w:t>
      </w:r>
      <w:r>
        <w:t>3</w:t>
      </w:r>
      <w:r w:rsidRPr="00D27A4B">
        <w:t>1 V1</w:t>
      </w:r>
      <w:r>
        <w:t>6</w:t>
      </w:r>
      <w:r w:rsidRPr="00D27A4B">
        <w:t>.</w:t>
      </w:r>
      <w:r w:rsidR="00C85436">
        <w:t>7</w:t>
      </w:r>
      <w:r w:rsidRPr="00D27A4B">
        <w:t xml:space="preserve">.0; 5G System; </w:t>
      </w:r>
      <w:r w:rsidRPr="007F3DA9">
        <w:t>Network Slice Selection Services;</w:t>
      </w:r>
      <w:r>
        <w:t xml:space="preserve"> Stage 3</w:t>
      </w:r>
    </w:p>
    <w:p w14:paraId="60BCD4F7" w14:textId="77777777" w:rsidR="00B02215" w:rsidRPr="00630AB6" w:rsidRDefault="00B02215" w:rsidP="00B02215">
      <w:pPr>
        <w:pStyle w:val="PL"/>
      </w:pPr>
      <w:r w:rsidRPr="00D27A4B">
        <w:t xml:space="preserve">  url: http://www.3gpp.org/ftp/Specs/archive/29_series/29.5</w:t>
      </w:r>
      <w:r>
        <w:t>3</w:t>
      </w:r>
      <w:r w:rsidRPr="00D27A4B">
        <w:t>1/</w:t>
      </w:r>
    </w:p>
    <w:p w14:paraId="4742E05F" w14:textId="77777777" w:rsidR="00B02215" w:rsidRPr="00630AB6" w:rsidRDefault="00B02215" w:rsidP="00B02215">
      <w:pPr>
        <w:pStyle w:val="PL"/>
      </w:pPr>
      <w:r w:rsidRPr="00630AB6">
        <w:t>paths:</w:t>
      </w:r>
    </w:p>
    <w:p w14:paraId="6BA671C7" w14:textId="77777777" w:rsidR="00B02215" w:rsidRPr="00630AB6" w:rsidRDefault="00B02215" w:rsidP="00B02215">
      <w:pPr>
        <w:pStyle w:val="PL"/>
      </w:pPr>
      <w:r w:rsidRPr="00630AB6">
        <w:t xml:space="preserve">  /nssai-availability/{nfId}:</w:t>
      </w:r>
    </w:p>
    <w:p w14:paraId="6B67D441" w14:textId="77777777" w:rsidR="00B02215" w:rsidRPr="00630AB6" w:rsidRDefault="00B02215" w:rsidP="00B02215">
      <w:pPr>
        <w:pStyle w:val="PL"/>
      </w:pPr>
      <w:r w:rsidRPr="00630AB6">
        <w:t xml:space="preserve">    put:</w:t>
      </w:r>
    </w:p>
    <w:p w14:paraId="0946B049" w14:textId="77777777" w:rsidR="00B02215" w:rsidRPr="00630AB6" w:rsidRDefault="00B02215" w:rsidP="00B02215">
      <w:pPr>
        <w:pStyle w:val="PL"/>
      </w:pPr>
      <w:r w:rsidRPr="00630AB6">
        <w:lastRenderedPageBreak/>
        <w:t xml:space="preserve">      summary: Updates/replaces the NSSF with the S-NSSAIs the NF service consumer (e.g AMF)supports per TA</w:t>
      </w:r>
    </w:p>
    <w:p w14:paraId="77E59EEF" w14:textId="77777777" w:rsidR="00B02215" w:rsidRPr="00630AB6" w:rsidRDefault="00B02215" w:rsidP="00B02215">
      <w:pPr>
        <w:pStyle w:val="PL"/>
      </w:pPr>
      <w:r w:rsidRPr="00630AB6">
        <w:t xml:space="preserve">      tags:</w:t>
      </w:r>
    </w:p>
    <w:p w14:paraId="3F0F1C6D" w14:textId="77777777" w:rsidR="00B02215" w:rsidRPr="00630AB6" w:rsidRDefault="00B02215" w:rsidP="00B02215">
      <w:pPr>
        <w:pStyle w:val="PL"/>
      </w:pPr>
      <w:r w:rsidRPr="00630AB6">
        <w:t xml:space="preserve">        - NF Instance ID (Document)</w:t>
      </w:r>
    </w:p>
    <w:p w14:paraId="41C26720" w14:textId="77777777" w:rsidR="00B02215" w:rsidRPr="00630AB6" w:rsidRDefault="00B02215" w:rsidP="00B02215">
      <w:pPr>
        <w:pStyle w:val="PL"/>
      </w:pPr>
      <w:r w:rsidRPr="00630AB6">
        <w:t xml:space="preserve">      operationId: NSSAIAvailabilityPut</w:t>
      </w:r>
    </w:p>
    <w:p w14:paraId="59FB152F" w14:textId="77777777" w:rsidR="00B02215" w:rsidRPr="00630AB6" w:rsidRDefault="00B02215" w:rsidP="00B02215">
      <w:pPr>
        <w:pStyle w:val="PL"/>
      </w:pPr>
      <w:r w:rsidRPr="00630AB6">
        <w:t xml:space="preserve">      parameters:</w:t>
      </w:r>
    </w:p>
    <w:p w14:paraId="10688EC2" w14:textId="77777777" w:rsidR="00B02215" w:rsidRPr="00630AB6" w:rsidRDefault="00B02215" w:rsidP="00B02215">
      <w:pPr>
        <w:pStyle w:val="PL"/>
      </w:pPr>
      <w:r w:rsidRPr="00630AB6">
        <w:t xml:space="preserve">        - name: nfId</w:t>
      </w:r>
    </w:p>
    <w:p w14:paraId="1639646C" w14:textId="77777777" w:rsidR="00B02215" w:rsidRPr="00630AB6" w:rsidRDefault="00B02215" w:rsidP="00B02215">
      <w:pPr>
        <w:pStyle w:val="PL"/>
      </w:pPr>
      <w:r w:rsidRPr="00630AB6">
        <w:t xml:space="preserve">          in: path</w:t>
      </w:r>
    </w:p>
    <w:p w14:paraId="32CE42B3" w14:textId="77777777" w:rsidR="00B02215" w:rsidRPr="00630AB6" w:rsidRDefault="00B02215" w:rsidP="00B02215">
      <w:pPr>
        <w:pStyle w:val="PL"/>
      </w:pPr>
      <w:r w:rsidRPr="00630AB6">
        <w:t xml:space="preserve">          description: Identifier of the NF service consumer instance</w:t>
      </w:r>
    </w:p>
    <w:p w14:paraId="2DE1A119" w14:textId="77777777" w:rsidR="00B02215" w:rsidRPr="00630AB6" w:rsidRDefault="00B02215" w:rsidP="00B02215">
      <w:pPr>
        <w:pStyle w:val="PL"/>
      </w:pPr>
      <w:r w:rsidRPr="00630AB6">
        <w:t xml:space="preserve">          required: true</w:t>
      </w:r>
    </w:p>
    <w:p w14:paraId="43EE0E47" w14:textId="77777777" w:rsidR="00B02215" w:rsidRPr="00630AB6" w:rsidRDefault="00B02215" w:rsidP="00B02215">
      <w:pPr>
        <w:pStyle w:val="PL"/>
      </w:pPr>
      <w:r w:rsidRPr="00630AB6">
        <w:t xml:space="preserve">          schema:</w:t>
      </w:r>
    </w:p>
    <w:p w14:paraId="1EA69D9A" w14:textId="77777777" w:rsidR="00B02215" w:rsidRDefault="00B02215" w:rsidP="00B02215">
      <w:pPr>
        <w:pStyle w:val="PL"/>
        <w:rPr>
          <w:lang w:val="en-US"/>
        </w:rPr>
      </w:pPr>
      <w:r w:rsidRPr="00630AB6">
        <w:t xml:space="preserve">            $ref: 'TS29571_CommonData.yaml#/components/schemas/NfInstanceId'</w:t>
      </w:r>
    </w:p>
    <w:p w14:paraId="78F8CE52"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7C101486" w14:textId="77777777" w:rsidR="00B02215" w:rsidRPr="002857AD" w:rsidRDefault="00B02215" w:rsidP="00B02215">
      <w:pPr>
        <w:pStyle w:val="PL"/>
        <w:rPr>
          <w:lang w:val="en-US"/>
        </w:rPr>
      </w:pPr>
      <w:r w:rsidRPr="002857AD">
        <w:rPr>
          <w:lang w:val="en-US"/>
        </w:rPr>
        <w:t xml:space="preserve">          in: header</w:t>
      </w:r>
    </w:p>
    <w:p w14:paraId="0FF058E3"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128EA7DA" w14:textId="77777777" w:rsidR="00B02215" w:rsidRPr="002857AD" w:rsidRDefault="00B02215" w:rsidP="00B02215">
      <w:pPr>
        <w:pStyle w:val="PL"/>
        <w:rPr>
          <w:lang w:val="en-US"/>
        </w:rPr>
      </w:pPr>
      <w:r w:rsidRPr="002857AD">
        <w:rPr>
          <w:lang w:val="en-US"/>
        </w:rPr>
        <w:t xml:space="preserve">          schema:</w:t>
      </w:r>
    </w:p>
    <w:p w14:paraId="05CA1032" w14:textId="77777777" w:rsidR="00B02215" w:rsidRDefault="00B02215" w:rsidP="00B02215">
      <w:pPr>
        <w:pStyle w:val="PL"/>
        <w:rPr>
          <w:lang w:val="en-US"/>
        </w:rPr>
      </w:pPr>
      <w:r w:rsidRPr="002857AD">
        <w:rPr>
          <w:lang w:val="en-US"/>
        </w:rPr>
        <w:t xml:space="preserve">            type: string</w:t>
      </w:r>
    </w:p>
    <w:p w14:paraId="33DBF1E8" w14:textId="77777777" w:rsidR="00B02215" w:rsidRDefault="00B02215" w:rsidP="00B02215">
      <w:pPr>
        <w:pStyle w:val="PL"/>
        <w:rPr>
          <w:lang w:val="en-US"/>
        </w:rPr>
      </w:pPr>
      <w:r>
        <w:rPr>
          <w:lang w:val="en-US"/>
        </w:rPr>
        <w:t xml:space="preserve">        - name: Accept-Encoding</w:t>
      </w:r>
    </w:p>
    <w:p w14:paraId="17DC1D69" w14:textId="77777777" w:rsidR="00B02215" w:rsidRDefault="00B02215" w:rsidP="00B02215">
      <w:pPr>
        <w:pStyle w:val="PL"/>
        <w:rPr>
          <w:lang w:val="en-US"/>
        </w:rPr>
      </w:pPr>
      <w:r>
        <w:rPr>
          <w:lang w:val="en-US"/>
        </w:rPr>
        <w:t xml:space="preserve">          in: header</w:t>
      </w:r>
    </w:p>
    <w:p w14:paraId="72610D99" w14:textId="77777777" w:rsidR="00B02215" w:rsidRDefault="00B02215" w:rsidP="00B02215">
      <w:pPr>
        <w:pStyle w:val="PL"/>
        <w:rPr>
          <w:lang w:val="en-US"/>
        </w:rPr>
      </w:pPr>
      <w:r>
        <w:rPr>
          <w:lang w:val="en-US"/>
        </w:rPr>
        <w:t xml:space="preserve">          description: Accept-Encoding, described in IETF RFC 7231</w:t>
      </w:r>
    </w:p>
    <w:p w14:paraId="1053993A" w14:textId="77777777" w:rsidR="00B02215" w:rsidRDefault="00B02215" w:rsidP="00B02215">
      <w:pPr>
        <w:pStyle w:val="PL"/>
        <w:rPr>
          <w:lang w:val="en-US"/>
        </w:rPr>
      </w:pPr>
      <w:r>
        <w:rPr>
          <w:lang w:val="en-US"/>
        </w:rPr>
        <w:t xml:space="preserve">          schema:</w:t>
      </w:r>
    </w:p>
    <w:p w14:paraId="7229F63F" w14:textId="77777777" w:rsidR="00B02215" w:rsidRPr="00630AB6" w:rsidRDefault="00B02215" w:rsidP="00B02215">
      <w:pPr>
        <w:pStyle w:val="PL"/>
      </w:pPr>
      <w:r>
        <w:rPr>
          <w:lang w:val="en-US"/>
        </w:rPr>
        <w:t xml:space="preserve">            type: string</w:t>
      </w:r>
    </w:p>
    <w:p w14:paraId="4ED8C739" w14:textId="77777777" w:rsidR="00B02215" w:rsidRPr="00630AB6" w:rsidRDefault="00B02215" w:rsidP="00B02215">
      <w:pPr>
        <w:pStyle w:val="PL"/>
      </w:pPr>
      <w:r w:rsidRPr="00630AB6">
        <w:t xml:space="preserve">      requestBody:</w:t>
      </w:r>
    </w:p>
    <w:p w14:paraId="6D5FA4C1" w14:textId="77777777" w:rsidR="00B02215" w:rsidRPr="00630AB6" w:rsidRDefault="00B02215" w:rsidP="00B02215">
      <w:pPr>
        <w:pStyle w:val="PL"/>
      </w:pPr>
      <w:r w:rsidRPr="00630AB6">
        <w:t xml:space="preserve">        description: Parameters to update/replace at the NSSF, the S-NSSAIs supported per TA</w:t>
      </w:r>
    </w:p>
    <w:p w14:paraId="09407228" w14:textId="77777777" w:rsidR="00B02215" w:rsidRPr="00630AB6" w:rsidRDefault="00B02215" w:rsidP="00B02215">
      <w:pPr>
        <w:pStyle w:val="PL"/>
      </w:pPr>
      <w:r w:rsidRPr="00630AB6">
        <w:t xml:space="preserve">        required: true</w:t>
      </w:r>
    </w:p>
    <w:p w14:paraId="08682DB2" w14:textId="77777777" w:rsidR="00B02215" w:rsidRPr="00630AB6" w:rsidRDefault="00B02215" w:rsidP="00B02215">
      <w:pPr>
        <w:pStyle w:val="PL"/>
      </w:pPr>
      <w:r w:rsidRPr="00630AB6">
        <w:t xml:space="preserve">        content:</w:t>
      </w:r>
    </w:p>
    <w:p w14:paraId="1FADABE1" w14:textId="77777777" w:rsidR="00B02215" w:rsidRPr="00630AB6" w:rsidRDefault="00B02215" w:rsidP="00B02215">
      <w:pPr>
        <w:pStyle w:val="PL"/>
      </w:pPr>
      <w:r w:rsidRPr="00630AB6">
        <w:t xml:space="preserve">          application/json:</w:t>
      </w:r>
    </w:p>
    <w:p w14:paraId="64A7A2A4" w14:textId="77777777" w:rsidR="00B02215" w:rsidRPr="00630AB6" w:rsidRDefault="00B02215" w:rsidP="00B02215">
      <w:pPr>
        <w:pStyle w:val="PL"/>
      </w:pPr>
      <w:r w:rsidRPr="00630AB6">
        <w:t xml:space="preserve">            schema:</w:t>
      </w:r>
    </w:p>
    <w:p w14:paraId="0E17477F" w14:textId="77777777" w:rsidR="00B02215" w:rsidRPr="00630AB6" w:rsidRDefault="00B02215" w:rsidP="00B02215">
      <w:pPr>
        <w:pStyle w:val="PL"/>
      </w:pPr>
      <w:r w:rsidRPr="00630AB6">
        <w:t xml:space="preserve">              $ref: '#/components/schemas/NssaiAvailabilityInfo'</w:t>
      </w:r>
    </w:p>
    <w:p w14:paraId="2E1E856A" w14:textId="77777777" w:rsidR="00B02215" w:rsidRPr="00630AB6" w:rsidRDefault="00B02215" w:rsidP="00B02215">
      <w:pPr>
        <w:pStyle w:val="PL"/>
      </w:pPr>
      <w:r w:rsidRPr="00630AB6">
        <w:t xml:space="preserve">      responses:</w:t>
      </w:r>
    </w:p>
    <w:p w14:paraId="63F108C6" w14:textId="77777777" w:rsidR="00B02215" w:rsidRPr="00630AB6" w:rsidRDefault="00B02215" w:rsidP="00B02215">
      <w:pPr>
        <w:pStyle w:val="PL"/>
      </w:pPr>
      <w:r w:rsidRPr="00630AB6">
        <w:t xml:space="preserve">        '200':</w:t>
      </w:r>
    </w:p>
    <w:p w14:paraId="30EA88E5" w14:textId="77777777" w:rsidR="00B02215" w:rsidRPr="00630AB6" w:rsidRDefault="00B02215" w:rsidP="00B02215">
      <w:pPr>
        <w:pStyle w:val="PL"/>
      </w:pPr>
      <w:r w:rsidRPr="00630AB6">
        <w:t xml:space="preserve">          description: OK (Successful update of SNSSAI information per TA)</w:t>
      </w:r>
    </w:p>
    <w:p w14:paraId="3092816C" w14:textId="77777777" w:rsidR="00B02215" w:rsidRPr="00630AB6" w:rsidRDefault="00B02215" w:rsidP="00B02215">
      <w:pPr>
        <w:pStyle w:val="PL"/>
      </w:pPr>
      <w:r w:rsidRPr="00630AB6">
        <w:t xml:space="preserve">          content:</w:t>
      </w:r>
    </w:p>
    <w:p w14:paraId="7F7BE9F7" w14:textId="77777777" w:rsidR="00B02215" w:rsidRPr="00630AB6" w:rsidRDefault="00B02215" w:rsidP="00B02215">
      <w:pPr>
        <w:pStyle w:val="PL"/>
      </w:pPr>
      <w:r w:rsidRPr="00630AB6">
        <w:t xml:space="preserve">            application/json:</w:t>
      </w:r>
    </w:p>
    <w:p w14:paraId="4FCBB1D9" w14:textId="77777777" w:rsidR="00B02215" w:rsidRPr="00630AB6" w:rsidRDefault="00B02215" w:rsidP="00B02215">
      <w:pPr>
        <w:pStyle w:val="PL"/>
      </w:pPr>
      <w:r w:rsidRPr="00630AB6">
        <w:t xml:space="preserve">              schema:</w:t>
      </w:r>
    </w:p>
    <w:p w14:paraId="5472BB41" w14:textId="77777777" w:rsidR="00B02215" w:rsidRDefault="00B02215" w:rsidP="00B02215">
      <w:pPr>
        <w:pStyle w:val="PL"/>
        <w:rPr>
          <w:lang w:val="en-US"/>
        </w:rPr>
      </w:pPr>
      <w:r w:rsidRPr="00630AB6">
        <w:t xml:space="preserve">                $ref: '#/components/schemas/AuthorizedNssaiAvailabilityInfo'</w:t>
      </w:r>
    </w:p>
    <w:p w14:paraId="50869C41" w14:textId="77777777" w:rsidR="00B02215" w:rsidRDefault="00B02215" w:rsidP="00B02215">
      <w:pPr>
        <w:pStyle w:val="PL"/>
      </w:pPr>
      <w:r>
        <w:t xml:space="preserve">          headers:</w:t>
      </w:r>
    </w:p>
    <w:p w14:paraId="57255C2D" w14:textId="77777777" w:rsidR="00B02215" w:rsidRDefault="00B02215" w:rsidP="00B02215">
      <w:pPr>
        <w:pStyle w:val="PL"/>
      </w:pPr>
      <w:r>
        <w:t xml:space="preserve">            </w:t>
      </w:r>
      <w:r>
        <w:rPr>
          <w:lang w:val="en-US"/>
        </w:rPr>
        <w:t>Accept-Encoding</w:t>
      </w:r>
      <w:r>
        <w:t>:</w:t>
      </w:r>
    </w:p>
    <w:p w14:paraId="4F4E2022"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0333A6E0" w14:textId="77777777" w:rsidR="00B02215" w:rsidRDefault="00B02215" w:rsidP="00B02215">
      <w:pPr>
        <w:pStyle w:val="PL"/>
      </w:pPr>
      <w:r>
        <w:t xml:space="preserve">              schema:</w:t>
      </w:r>
    </w:p>
    <w:p w14:paraId="6F958FC7" w14:textId="77777777" w:rsidR="00B02215" w:rsidRDefault="00B02215" w:rsidP="00B02215">
      <w:pPr>
        <w:pStyle w:val="PL"/>
      </w:pPr>
      <w:r>
        <w:t xml:space="preserve">                type: string</w:t>
      </w:r>
    </w:p>
    <w:p w14:paraId="57B9AC2C" w14:textId="77777777" w:rsidR="00B02215" w:rsidRDefault="00B02215" w:rsidP="00B02215">
      <w:pPr>
        <w:pStyle w:val="PL"/>
      </w:pPr>
      <w:r>
        <w:t xml:space="preserve">            </w:t>
      </w:r>
      <w:r>
        <w:rPr>
          <w:lang w:val="en-US"/>
        </w:rPr>
        <w:t>Content-Encoding</w:t>
      </w:r>
      <w:r>
        <w:t>:</w:t>
      </w:r>
    </w:p>
    <w:p w14:paraId="090EED87" w14:textId="77777777" w:rsidR="00B02215" w:rsidRDefault="00B02215" w:rsidP="00B02215">
      <w:pPr>
        <w:pStyle w:val="PL"/>
      </w:pPr>
      <w:r>
        <w:t xml:space="preserve">              description: </w:t>
      </w:r>
      <w:r>
        <w:rPr>
          <w:lang w:val="en-US"/>
        </w:rPr>
        <w:t>Content-Encoding, described in IETF RFC 7231</w:t>
      </w:r>
    </w:p>
    <w:p w14:paraId="1CBB09D8" w14:textId="77777777" w:rsidR="00B02215" w:rsidRDefault="00B02215" w:rsidP="00B02215">
      <w:pPr>
        <w:pStyle w:val="PL"/>
      </w:pPr>
      <w:r>
        <w:t xml:space="preserve">              schema:</w:t>
      </w:r>
    </w:p>
    <w:p w14:paraId="4E7566FB" w14:textId="77777777" w:rsidR="00B02215" w:rsidRDefault="00B02215" w:rsidP="00B02215">
      <w:pPr>
        <w:pStyle w:val="PL"/>
      </w:pPr>
      <w:r>
        <w:t xml:space="preserve">                type: string</w:t>
      </w:r>
    </w:p>
    <w:p w14:paraId="08FC77EA" w14:textId="77777777" w:rsidR="00780322" w:rsidRDefault="00780322" w:rsidP="00780322">
      <w:pPr>
        <w:pStyle w:val="PL"/>
      </w:pPr>
      <w:r>
        <w:t xml:space="preserve">        '204':</w:t>
      </w:r>
    </w:p>
    <w:p w14:paraId="5890FF7B" w14:textId="77777777" w:rsidR="00780322" w:rsidRDefault="00780322" w:rsidP="00B02215">
      <w:pPr>
        <w:pStyle w:val="PL"/>
      </w:pPr>
      <w:r>
        <w:t xml:space="preserve">          description: No Content (No supported slices after Successful update)</w:t>
      </w:r>
    </w:p>
    <w:p w14:paraId="4DA609B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A7AAB3" w14:textId="002B40C9" w:rsidR="006A03D8" w:rsidRDefault="00FB541B">
      <w:pPr>
        <w:pStyle w:val="PL"/>
        <w:rPr>
          <w:lang w:val="en-US"/>
        </w:rPr>
      </w:pPr>
      <w:r>
        <w:rPr>
          <w:lang w:val="en-US"/>
        </w:rPr>
        <w:t xml:space="preserve">          $ref: </w:t>
      </w:r>
      <w:r w:rsidRPr="00690A26">
        <w:t>'TS29571_CommonData.yaml#/components/</w:t>
      </w:r>
      <w:r>
        <w:t>responses/307'</w:t>
      </w:r>
    </w:p>
    <w:p w14:paraId="764C87BD" w14:textId="77777777" w:rsidR="006A03D8" w:rsidRDefault="006A03D8" w:rsidP="006A03D8">
      <w:pPr>
        <w:pStyle w:val="PL"/>
        <w:rPr>
          <w:lang w:val="en-US"/>
        </w:rPr>
      </w:pPr>
      <w:r w:rsidRPr="00046E6A">
        <w:rPr>
          <w:lang w:val="en-US"/>
        </w:rPr>
        <w:t xml:space="preserve">        '308':</w:t>
      </w:r>
    </w:p>
    <w:p w14:paraId="576CB19A" w14:textId="31367ACF" w:rsidR="006A03D8" w:rsidRPr="00780322" w:rsidRDefault="00FB541B">
      <w:pPr>
        <w:pStyle w:val="PL"/>
      </w:pPr>
      <w:r>
        <w:rPr>
          <w:lang w:val="en-US"/>
        </w:rPr>
        <w:t xml:space="preserve">          $ref: </w:t>
      </w:r>
      <w:r w:rsidRPr="00690A26">
        <w:t>'TS29571_CommonData.yaml#/components/</w:t>
      </w:r>
      <w:r>
        <w:t>responses/308'</w:t>
      </w:r>
    </w:p>
    <w:p w14:paraId="7FE637B5" w14:textId="77777777" w:rsidR="00B02215" w:rsidRDefault="00B02215" w:rsidP="00B02215">
      <w:pPr>
        <w:pStyle w:val="PL"/>
        <w:rPr>
          <w:lang w:val="en-US"/>
        </w:rPr>
      </w:pPr>
      <w:r>
        <w:rPr>
          <w:lang w:val="en-US"/>
        </w:rPr>
        <w:t xml:space="preserve">        '400':</w:t>
      </w:r>
    </w:p>
    <w:p w14:paraId="3DF427F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AAF243F" w14:textId="77777777" w:rsidR="00B02215" w:rsidRDefault="00B02215" w:rsidP="00B02215">
      <w:pPr>
        <w:pStyle w:val="PL"/>
        <w:rPr>
          <w:lang w:val="en-US"/>
        </w:rPr>
      </w:pPr>
      <w:r>
        <w:rPr>
          <w:lang w:val="en-US"/>
        </w:rPr>
        <w:t xml:space="preserve">        '401':</w:t>
      </w:r>
    </w:p>
    <w:p w14:paraId="0C0E711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115178F" w14:textId="77777777" w:rsidR="00B02215" w:rsidRDefault="00B02215" w:rsidP="00B02215">
      <w:pPr>
        <w:pStyle w:val="PL"/>
      </w:pPr>
      <w:r w:rsidRPr="00630AB6">
        <w:t xml:space="preserve">        '403':</w:t>
      </w:r>
    </w:p>
    <w:p w14:paraId="4135962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FCD26E9" w14:textId="77777777" w:rsidR="00B02215" w:rsidRDefault="00B02215" w:rsidP="00B02215">
      <w:pPr>
        <w:pStyle w:val="PL"/>
      </w:pPr>
      <w:r w:rsidRPr="00630AB6">
        <w:t xml:space="preserve">        '404':</w:t>
      </w:r>
    </w:p>
    <w:p w14:paraId="3C5A97F4"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A844746" w14:textId="77777777" w:rsidR="00B02215" w:rsidRPr="00630AB6" w:rsidRDefault="00B02215" w:rsidP="00B02215">
      <w:pPr>
        <w:pStyle w:val="PL"/>
      </w:pPr>
    </w:p>
    <w:p w14:paraId="3FAF4E41" w14:textId="77777777" w:rsidR="00B02215" w:rsidRDefault="00B02215" w:rsidP="00B02215">
      <w:pPr>
        <w:pStyle w:val="PL"/>
        <w:rPr>
          <w:lang w:val="en-US"/>
        </w:rPr>
      </w:pPr>
      <w:r>
        <w:rPr>
          <w:lang w:val="en-US"/>
        </w:rPr>
        <w:t xml:space="preserve">        '411':</w:t>
      </w:r>
    </w:p>
    <w:p w14:paraId="4359D6F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898F39C" w14:textId="77777777" w:rsidR="00B02215" w:rsidRDefault="00B02215" w:rsidP="00B02215">
      <w:pPr>
        <w:pStyle w:val="PL"/>
        <w:rPr>
          <w:lang w:val="en-US"/>
        </w:rPr>
      </w:pPr>
      <w:r>
        <w:rPr>
          <w:lang w:val="en-US"/>
        </w:rPr>
        <w:t xml:space="preserve">        '413':</w:t>
      </w:r>
    </w:p>
    <w:p w14:paraId="4EC689C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19F8209" w14:textId="77777777" w:rsidR="00B02215" w:rsidRDefault="00B02215" w:rsidP="00B02215">
      <w:pPr>
        <w:pStyle w:val="PL"/>
        <w:rPr>
          <w:lang w:val="en-US"/>
        </w:rPr>
      </w:pPr>
      <w:r>
        <w:rPr>
          <w:lang w:val="en-US"/>
        </w:rPr>
        <w:t xml:space="preserve">        '415':</w:t>
      </w:r>
    </w:p>
    <w:p w14:paraId="4F4C73B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2FF9177" w14:textId="77777777" w:rsidR="00B02215" w:rsidRDefault="00B02215" w:rsidP="00B02215">
      <w:pPr>
        <w:pStyle w:val="PL"/>
      </w:pPr>
      <w:r>
        <w:t xml:space="preserve">        '429</w:t>
      </w:r>
      <w:r w:rsidRPr="00630AB6">
        <w:t>':</w:t>
      </w:r>
    </w:p>
    <w:p w14:paraId="617C4A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838CEFD" w14:textId="77777777" w:rsidR="00B02215" w:rsidRDefault="00B02215" w:rsidP="00B02215">
      <w:pPr>
        <w:pStyle w:val="PL"/>
        <w:rPr>
          <w:lang w:val="en-US"/>
        </w:rPr>
      </w:pPr>
      <w:r w:rsidRPr="002E5CBA">
        <w:rPr>
          <w:lang w:val="en-US"/>
        </w:rPr>
        <w:t xml:space="preserve">        </w:t>
      </w:r>
      <w:r>
        <w:rPr>
          <w:lang w:val="en-US"/>
        </w:rPr>
        <w:t>'500':</w:t>
      </w:r>
    </w:p>
    <w:p w14:paraId="3669AF08"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F6C87C6" w14:textId="77777777" w:rsidR="00B02215" w:rsidRDefault="00B02215" w:rsidP="00B02215">
      <w:pPr>
        <w:pStyle w:val="PL"/>
        <w:rPr>
          <w:lang w:val="en-US"/>
        </w:rPr>
      </w:pPr>
      <w:r w:rsidRPr="002E5CBA">
        <w:rPr>
          <w:lang w:val="en-US"/>
        </w:rPr>
        <w:t xml:space="preserve">        </w:t>
      </w:r>
      <w:r>
        <w:rPr>
          <w:lang w:val="en-US"/>
        </w:rPr>
        <w:t>'503':</w:t>
      </w:r>
    </w:p>
    <w:p w14:paraId="51A15D71"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8A9FD4" w14:textId="77777777" w:rsidR="00B02215" w:rsidRPr="00630AB6" w:rsidRDefault="00B02215" w:rsidP="00B02215">
      <w:pPr>
        <w:pStyle w:val="PL"/>
      </w:pPr>
      <w:r w:rsidRPr="00630AB6">
        <w:t xml:space="preserve">        default:</w:t>
      </w:r>
    </w:p>
    <w:p w14:paraId="7F225171" w14:textId="77777777" w:rsidR="00B02215" w:rsidRPr="00630AB6" w:rsidRDefault="00B02215" w:rsidP="00B02215">
      <w:pPr>
        <w:pStyle w:val="PL"/>
      </w:pPr>
      <w:r w:rsidRPr="00630AB6">
        <w:t xml:space="preserve">          description: Unexpected error</w:t>
      </w:r>
    </w:p>
    <w:p w14:paraId="629B5C8D" w14:textId="77777777" w:rsidR="00B02215" w:rsidRPr="00630AB6" w:rsidRDefault="00B02215" w:rsidP="00B02215">
      <w:pPr>
        <w:pStyle w:val="PL"/>
      </w:pPr>
    </w:p>
    <w:p w14:paraId="7D3A7AD7" w14:textId="77777777" w:rsidR="00B02215" w:rsidRPr="00630AB6" w:rsidRDefault="00B02215" w:rsidP="00B02215">
      <w:pPr>
        <w:pStyle w:val="PL"/>
      </w:pPr>
      <w:r w:rsidRPr="00630AB6">
        <w:t xml:space="preserve">    patch:</w:t>
      </w:r>
    </w:p>
    <w:p w14:paraId="47878058" w14:textId="77777777" w:rsidR="00B02215" w:rsidRPr="00630AB6" w:rsidRDefault="00B02215" w:rsidP="00B02215">
      <w:pPr>
        <w:pStyle w:val="PL"/>
      </w:pPr>
      <w:r w:rsidRPr="00630AB6">
        <w:t xml:space="preserve">      summary: Updates an already existing S-NSSAIs per TA provided by the NF service consumer (e.g AMF)</w:t>
      </w:r>
    </w:p>
    <w:p w14:paraId="34537BB9" w14:textId="77777777" w:rsidR="00B02215" w:rsidRPr="00630AB6" w:rsidRDefault="00B02215" w:rsidP="00B02215">
      <w:pPr>
        <w:pStyle w:val="PL"/>
      </w:pPr>
      <w:r w:rsidRPr="00630AB6">
        <w:lastRenderedPageBreak/>
        <w:t xml:space="preserve">      tags:</w:t>
      </w:r>
    </w:p>
    <w:p w14:paraId="01BE3430" w14:textId="77777777" w:rsidR="00B02215" w:rsidRPr="00630AB6" w:rsidRDefault="00B02215" w:rsidP="00B02215">
      <w:pPr>
        <w:pStyle w:val="PL"/>
      </w:pPr>
      <w:r w:rsidRPr="00630AB6">
        <w:t xml:space="preserve">        - NF Instance ID (Document)</w:t>
      </w:r>
    </w:p>
    <w:p w14:paraId="78E4CFF4" w14:textId="77777777" w:rsidR="00B02215" w:rsidRPr="00630AB6" w:rsidRDefault="00B02215" w:rsidP="00B02215">
      <w:pPr>
        <w:pStyle w:val="PL"/>
      </w:pPr>
      <w:r w:rsidRPr="00630AB6">
        <w:t xml:space="preserve">      operationId: NSSAIAvailabilityPatch</w:t>
      </w:r>
    </w:p>
    <w:p w14:paraId="7D0ABE86" w14:textId="77777777" w:rsidR="00B02215" w:rsidRPr="00630AB6" w:rsidRDefault="00B02215" w:rsidP="00B02215">
      <w:pPr>
        <w:pStyle w:val="PL"/>
      </w:pPr>
      <w:r w:rsidRPr="00630AB6">
        <w:t xml:space="preserve">      parameters:</w:t>
      </w:r>
    </w:p>
    <w:p w14:paraId="203C0767" w14:textId="77777777" w:rsidR="00B02215" w:rsidRPr="00630AB6" w:rsidRDefault="00B02215" w:rsidP="00B02215">
      <w:pPr>
        <w:pStyle w:val="PL"/>
      </w:pPr>
      <w:r w:rsidRPr="00630AB6">
        <w:t xml:space="preserve">        - name: nfId</w:t>
      </w:r>
    </w:p>
    <w:p w14:paraId="39F4C379" w14:textId="77777777" w:rsidR="00B02215" w:rsidRPr="00630AB6" w:rsidRDefault="00B02215" w:rsidP="00B02215">
      <w:pPr>
        <w:pStyle w:val="PL"/>
      </w:pPr>
      <w:r w:rsidRPr="00630AB6">
        <w:t xml:space="preserve">          in: path</w:t>
      </w:r>
    </w:p>
    <w:p w14:paraId="7DFBD69D" w14:textId="77777777" w:rsidR="00B02215" w:rsidRPr="00630AB6" w:rsidRDefault="00B02215" w:rsidP="00B02215">
      <w:pPr>
        <w:pStyle w:val="PL"/>
      </w:pPr>
      <w:r w:rsidRPr="00630AB6">
        <w:t xml:space="preserve">          description: Identifier of the NF service consumer instance</w:t>
      </w:r>
    </w:p>
    <w:p w14:paraId="41654730" w14:textId="77777777" w:rsidR="00B02215" w:rsidRPr="00630AB6" w:rsidRDefault="00B02215" w:rsidP="00B02215">
      <w:pPr>
        <w:pStyle w:val="PL"/>
      </w:pPr>
      <w:r w:rsidRPr="00630AB6">
        <w:t xml:space="preserve">          required: true</w:t>
      </w:r>
    </w:p>
    <w:p w14:paraId="6568C38B" w14:textId="77777777" w:rsidR="00B02215" w:rsidRPr="00630AB6" w:rsidRDefault="00B02215" w:rsidP="00B02215">
      <w:pPr>
        <w:pStyle w:val="PL"/>
      </w:pPr>
      <w:r w:rsidRPr="00630AB6">
        <w:t xml:space="preserve">          schema:</w:t>
      </w:r>
    </w:p>
    <w:p w14:paraId="7F2293CB" w14:textId="77777777" w:rsidR="00B02215" w:rsidRDefault="00B02215" w:rsidP="00B02215">
      <w:pPr>
        <w:pStyle w:val="PL"/>
      </w:pPr>
      <w:r w:rsidRPr="00630AB6">
        <w:t xml:space="preserve">            type: string</w:t>
      </w:r>
    </w:p>
    <w:p w14:paraId="6C8CCCF4" w14:textId="77777777" w:rsidR="005106A3" w:rsidRPr="00F04D60" w:rsidRDefault="005106A3" w:rsidP="005106A3">
      <w:pPr>
        <w:pStyle w:val="PL"/>
        <w:rPr>
          <w:lang w:val="en-US"/>
        </w:rPr>
      </w:pPr>
      <w:r w:rsidRPr="00F04D60">
        <w:rPr>
          <w:lang w:val="en-US"/>
        </w:rPr>
        <w:t xml:space="preserve">        - name: Content-Encoding</w:t>
      </w:r>
    </w:p>
    <w:p w14:paraId="709F905E" w14:textId="77777777" w:rsidR="005106A3" w:rsidRPr="00F04D60" w:rsidRDefault="005106A3" w:rsidP="005106A3">
      <w:pPr>
        <w:pStyle w:val="PL"/>
        <w:rPr>
          <w:lang w:val="en-US"/>
        </w:rPr>
      </w:pPr>
      <w:r w:rsidRPr="00F04D60">
        <w:rPr>
          <w:lang w:val="en-US"/>
        </w:rPr>
        <w:t xml:space="preserve">          in: header</w:t>
      </w:r>
    </w:p>
    <w:p w14:paraId="34725D5C" w14:textId="77777777" w:rsidR="005106A3" w:rsidRPr="00F04D60" w:rsidRDefault="005106A3" w:rsidP="005106A3">
      <w:pPr>
        <w:pStyle w:val="PL"/>
        <w:rPr>
          <w:lang w:val="en-US"/>
        </w:rPr>
      </w:pPr>
      <w:r w:rsidRPr="00F04D60">
        <w:rPr>
          <w:lang w:val="en-US"/>
        </w:rPr>
        <w:t xml:space="preserve">          description: Content-Encoding, described in IETF RFC 7231</w:t>
      </w:r>
    </w:p>
    <w:p w14:paraId="22746BF7" w14:textId="77777777" w:rsidR="005106A3" w:rsidRPr="00F04D60" w:rsidRDefault="005106A3" w:rsidP="005106A3">
      <w:pPr>
        <w:pStyle w:val="PL"/>
        <w:rPr>
          <w:lang w:val="en-US"/>
        </w:rPr>
      </w:pPr>
      <w:r w:rsidRPr="00F04D60">
        <w:rPr>
          <w:lang w:val="en-US"/>
        </w:rPr>
        <w:t xml:space="preserve">          schema:</w:t>
      </w:r>
    </w:p>
    <w:p w14:paraId="675E9887" w14:textId="77777777" w:rsidR="005106A3" w:rsidRPr="00F04D60" w:rsidRDefault="005106A3" w:rsidP="005106A3">
      <w:pPr>
        <w:pStyle w:val="PL"/>
        <w:rPr>
          <w:lang w:val="en-US"/>
        </w:rPr>
      </w:pPr>
      <w:r w:rsidRPr="00F04D60">
        <w:rPr>
          <w:lang w:val="en-US"/>
        </w:rPr>
        <w:t xml:space="preserve">            type: string</w:t>
      </w:r>
    </w:p>
    <w:p w14:paraId="330E5CEB" w14:textId="77777777" w:rsidR="005106A3" w:rsidRPr="00F04D60" w:rsidRDefault="005106A3" w:rsidP="005106A3">
      <w:pPr>
        <w:pStyle w:val="PL"/>
        <w:rPr>
          <w:lang w:val="en-US"/>
        </w:rPr>
      </w:pPr>
      <w:r w:rsidRPr="00F04D60">
        <w:rPr>
          <w:lang w:val="en-US"/>
        </w:rPr>
        <w:t xml:space="preserve">        - name: Accept-Encoding</w:t>
      </w:r>
    </w:p>
    <w:p w14:paraId="490F7019" w14:textId="77777777" w:rsidR="005106A3" w:rsidRPr="00F04D60" w:rsidRDefault="005106A3" w:rsidP="005106A3">
      <w:pPr>
        <w:pStyle w:val="PL"/>
        <w:rPr>
          <w:lang w:val="en-US"/>
        </w:rPr>
      </w:pPr>
      <w:r w:rsidRPr="00F04D60">
        <w:rPr>
          <w:lang w:val="en-US"/>
        </w:rPr>
        <w:t xml:space="preserve">          in: header</w:t>
      </w:r>
    </w:p>
    <w:p w14:paraId="704C48EB" w14:textId="77777777" w:rsidR="005106A3" w:rsidRPr="00F04D60" w:rsidRDefault="005106A3" w:rsidP="005106A3">
      <w:pPr>
        <w:pStyle w:val="PL"/>
        <w:rPr>
          <w:lang w:val="en-US"/>
        </w:rPr>
      </w:pPr>
      <w:r w:rsidRPr="00F04D60">
        <w:rPr>
          <w:lang w:val="en-US"/>
        </w:rPr>
        <w:t xml:space="preserve">          description: Accept-Encoding, described in IETF RFC 7231</w:t>
      </w:r>
    </w:p>
    <w:p w14:paraId="39965768" w14:textId="77777777" w:rsidR="005106A3" w:rsidRPr="00F04D60" w:rsidRDefault="005106A3" w:rsidP="005106A3">
      <w:pPr>
        <w:pStyle w:val="PL"/>
        <w:rPr>
          <w:lang w:val="en-US"/>
        </w:rPr>
      </w:pPr>
      <w:r w:rsidRPr="00F04D60">
        <w:rPr>
          <w:lang w:val="en-US"/>
        </w:rPr>
        <w:t xml:space="preserve">          schema:</w:t>
      </w:r>
    </w:p>
    <w:p w14:paraId="57A40A52" w14:textId="77777777" w:rsidR="005106A3" w:rsidRPr="00630AB6" w:rsidRDefault="005106A3" w:rsidP="005106A3">
      <w:pPr>
        <w:pStyle w:val="PL"/>
      </w:pPr>
      <w:r w:rsidRPr="00F04D60">
        <w:rPr>
          <w:lang w:val="en-US"/>
        </w:rPr>
        <w:t xml:space="preserve">            type: string</w:t>
      </w:r>
    </w:p>
    <w:p w14:paraId="4B2CC7F3" w14:textId="77777777" w:rsidR="00B02215" w:rsidRPr="00630AB6" w:rsidRDefault="00B02215" w:rsidP="00B02215">
      <w:pPr>
        <w:pStyle w:val="PL"/>
      </w:pPr>
      <w:r w:rsidRPr="00630AB6">
        <w:t xml:space="preserve">      requestBody:</w:t>
      </w:r>
    </w:p>
    <w:p w14:paraId="0FFF9F27" w14:textId="77777777" w:rsidR="00B02215" w:rsidRPr="00630AB6" w:rsidRDefault="00B02215" w:rsidP="00B02215">
      <w:pPr>
        <w:pStyle w:val="PL"/>
      </w:pPr>
      <w:r w:rsidRPr="00630AB6">
        <w:t xml:space="preserve">        description: JSON Patch instructions to update at the NSSF, the S-NSSAIs supported per TA</w:t>
      </w:r>
    </w:p>
    <w:p w14:paraId="5C8967E5" w14:textId="77777777" w:rsidR="00B02215" w:rsidRPr="00630AB6" w:rsidRDefault="00B02215" w:rsidP="00B02215">
      <w:pPr>
        <w:pStyle w:val="PL"/>
      </w:pPr>
      <w:r w:rsidRPr="00630AB6">
        <w:t xml:space="preserve">        required: true</w:t>
      </w:r>
    </w:p>
    <w:p w14:paraId="1E639608" w14:textId="77777777" w:rsidR="00B02215" w:rsidRPr="00630AB6" w:rsidRDefault="00B02215" w:rsidP="00B02215">
      <w:pPr>
        <w:pStyle w:val="PL"/>
      </w:pPr>
      <w:r w:rsidRPr="00630AB6">
        <w:t xml:space="preserve">        content:</w:t>
      </w:r>
    </w:p>
    <w:p w14:paraId="6D7F8293" w14:textId="77777777" w:rsidR="00B02215" w:rsidRPr="00630AB6" w:rsidRDefault="00B02215" w:rsidP="00B02215">
      <w:pPr>
        <w:pStyle w:val="PL"/>
      </w:pPr>
      <w:r w:rsidRPr="00630AB6">
        <w:t xml:space="preserve">          application/json-patch+json::</w:t>
      </w:r>
    </w:p>
    <w:p w14:paraId="4FC14128" w14:textId="77777777" w:rsidR="00B02215" w:rsidRPr="00630AB6" w:rsidRDefault="00B02215" w:rsidP="00B02215">
      <w:pPr>
        <w:pStyle w:val="PL"/>
      </w:pPr>
      <w:r w:rsidRPr="00630AB6">
        <w:t xml:space="preserve">            schema:</w:t>
      </w:r>
    </w:p>
    <w:p w14:paraId="43ED69D5" w14:textId="77777777" w:rsidR="00B02215" w:rsidRPr="00630AB6" w:rsidRDefault="00B02215" w:rsidP="00B02215">
      <w:pPr>
        <w:pStyle w:val="PL"/>
      </w:pPr>
      <w:r w:rsidRPr="00630AB6">
        <w:t xml:space="preserve">              $ref: '#/components/schemas/PatchDocument'</w:t>
      </w:r>
    </w:p>
    <w:p w14:paraId="0601E31B" w14:textId="77777777" w:rsidR="00B02215" w:rsidRPr="00630AB6" w:rsidRDefault="00B02215" w:rsidP="00B02215">
      <w:pPr>
        <w:pStyle w:val="PL"/>
      </w:pPr>
    </w:p>
    <w:p w14:paraId="1172244E" w14:textId="77777777" w:rsidR="00B02215" w:rsidRPr="00630AB6" w:rsidRDefault="00B02215" w:rsidP="00B02215">
      <w:pPr>
        <w:pStyle w:val="PL"/>
      </w:pPr>
      <w:r w:rsidRPr="00630AB6">
        <w:t xml:space="preserve">      responses:</w:t>
      </w:r>
    </w:p>
    <w:p w14:paraId="62E77F3A" w14:textId="77777777" w:rsidR="00B02215" w:rsidRPr="00630AB6" w:rsidRDefault="00B02215" w:rsidP="00B02215">
      <w:pPr>
        <w:pStyle w:val="PL"/>
      </w:pPr>
      <w:r w:rsidRPr="00630AB6">
        <w:t xml:space="preserve">        '200':</w:t>
      </w:r>
    </w:p>
    <w:p w14:paraId="6608CB6E" w14:textId="77777777" w:rsidR="00B02215" w:rsidRPr="00630AB6" w:rsidRDefault="00B02215" w:rsidP="00B02215">
      <w:pPr>
        <w:pStyle w:val="PL"/>
      </w:pPr>
      <w:r w:rsidRPr="00630AB6">
        <w:t xml:space="preserve">          description: OK (Successful update of SNSSAI information per TA)</w:t>
      </w:r>
    </w:p>
    <w:p w14:paraId="7A71225C" w14:textId="77777777" w:rsidR="00B02215" w:rsidRPr="00630AB6" w:rsidRDefault="00B02215" w:rsidP="00B02215">
      <w:pPr>
        <w:pStyle w:val="PL"/>
      </w:pPr>
      <w:r w:rsidRPr="00630AB6">
        <w:t xml:space="preserve">          content:</w:t>
      </w:r>
    </w:p>
    <w:p w14:paraId="614016BC" w14:textId="77777777" w:rsidR="00B02215" w:rsidRPr="00630AB6" w:rsidRDefault="00B02215" w:rsidP="00B02215">
      <w:pPr>
        <w:pStyle w:val="PL"/>
      </w:pPr>
      <w:r w:rsidRPr="00630AB6">
        <w:t xml:space="preserve">            application/json:</w:t>
      </w:r>
    </w:p>
    <w:p w14:paraId="72B5191D" w14:textId="77777777" w:rsidR="00B02215" w:rsidRPr="00630AB6" w:rsidRDefault="00B02215" w:rsidP="00B02215">
      <w:pPr>
        <w:pStyle w:val="PL"/>
      </w:pPr>
      <w:r w:rsidRPr="00630AB6">
        <w:t xml:space="preserve">              schema:</w:t>
      </w:r>
    </w:p>
    <w:p w14:paraId="2891602D" w14:textId="77777777" w:rsidR="00B02215" w:rsidRDefault="00B02215" w:rsidP="00B02215">
      <w:pPr>
        <w:pStyle w:val="PL"/>
      </w:pPr>
      <w:r w:rsidRPr="00630AB6">
        <w:t xml:space="preserve">                $ref: '#/components/schemas/AuthorizedNssaiAvailabilityInfo'</w:t>
      </w:r>
    </w:p>
    <w:p w14:paraId="6C2374E3" w14:textId="77777777" w:rsidR="005106A3" w:rsidRPr="00F04D60" w:rsidRDefault="005106A3" w:rsidP="005106A3">
      <w:pPr>
        <w:pStyle w:val="PL"/>
      </w:pPr>
      <w:r w:rsidRPr="00821B5C">
        <w:t xml:space="preserve">          </w:t>
      </w:r>
      <w:r w:rsidRPr="00F04D60">
        <w:t>headers:</w:t>
      </w:r>
    </w:p>
    <w:p w14:paraId="274820CD" w14:textId="77777777" w:rsidR="005106A3" w:rsidRPr="00F04D60" w:rsidRDefault="005106A3" w:rsidP="005106A3">
      <w:pPr>
        <w:pStyle w:val="PL"/>
      </w:pPr>
      <w:r w:rsidRPr="00821B5C">
        <w:t xml:space="preserve">            </w:t>
      </w:r>
      <w:r w:rsidRPr="00F04D60">
        <w:rPr>
          <w:lang w:val="en-US"/>
        </w:rPr>
        <w:t>Accept-Encoding</w:t>
      </w:r>
      <w:r w:rsidRPr="00F04D60">
        <w:t>:</w:t>
      </w:r>
    </w:p>
    <w:p w14:paraId="151F2786"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673C0B5B" w14:textId="77777777" w:rsidR="005106A3" w:rsidRPr="00F04D60" w:rsidRDefault="005106A3" w:rsidP="005106A3">
      <w:pPr>
        <w:pStyle w:val="PL"/>
      </w:pPr>
      <w:r w:rsidRPr="00821B5C">
        <w:t xml:space="preserve">              </w:t>
      </w:r>
      <w:r w:rsidRPr="00F04D60">
        <w:t>schema:</w:t>
      </w:r>
    </w:p>
    <w:p w14:paraId="058C8D6F" w14:textId="77777777" w:rsidR="005106A3" w:rsidRPr="00F04D60" w:rsidRDefault="005106A3" w:rsidP="005106A3">
      <w:pPr>
        <w:pStyle w:val="PL"/>
      </w:pPr>
      <w:r w:rsidRPr="00821B5C">
        <w:t xml:space="preserve">                </w:t>
      </w:r>
      <w:r w:rsidRPr="00F04D60">
        <w:t>type: string</w:t>
      </w:r>
    </w:p>
    <w:p w14:paraId="7C1A99F6" w14:textId="77777777" w:rsidR="005106A3" w:rsidRPr="00F04D60" w:rsidRDefault="005106A3" w:rsidP="005106A3">
      <w:pPr>
        <w:pStyle w:val="PL"/>
      </w:pPr>
      <w:r w:rsidRPr="00F04D60">
        <w:t xml:space="preserve">            </w:t>
      </w:r>
      <w:r w:rsidRPr="00F04D60">
        <w:rPr>
          <w:lang w:val="en-US"/>
        </w:rPr>
        <w:t>Content-Encoding</w:t>
      </w:r>
      <w:r w:rsidRPr="00F04D60">
        <w:t>:</w:t>
      </w:r>
    </w:p>
    <w:p w14:paraId="23916CE1"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1D0AA69E" w14:textId="77777777" w:rsidR="005106A3" w:rsidRPr="00F04D60" w:rsidRDefault="005106A3" w:rsidP="005106A3">
      <w:pPr>
        <w:pStyle w:val="PL"/>
      </w:pPr>
      <w:r w:rsidRPr="00F04D60">
        <w:t xml:space="preserve">              schema:</w:t>
      </w:r>
    </w:p>
    <w:p w14:paraId="3CA6BBB0" w14:textId="77777777" w:rsidR="005106A3" w:rsidRDefault="005106A3" w:rsidP="005106A3">
      <w:pPr>
        <w:pStyle w:val="PL"/>
      </w:pPr>
      <w:r w:rsidRPr="00F04D60">
        <w:t xml:space="preserve">                type: string</w:t>
      </w:r>
    </w:p>
    <w:p w14:paraId="637B22EE" w14:textId="77777777" w:rsidR="002679FA" w:rsidRDefault="002679FA" w:rsidP="002679FA">
      <w:pPr>
        <w:pStyle w:val="PL"/>
      </w:pPr>
      <w:r>
        <w:t xml:space="preserve">        '204':</w:t>
      </w:r>
    </w:p>
    <w:p w14:paraId="05F7F60E" w14:textId="77777777" w:rsidR="002679FA" w:rsidRDefault="002679FA" w:rsidP="002679FA">
      <w:pPr>
        <w:pStyle w:val="PL"/>
      </w:pPr>
      <w:r>
        <w:t xml:space="preserve">          description: No Content (No supported slices after Successful update)</w:t>
      </w:r>
    </w:p>
    <w:p w14:paraId="14A738A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910C45" w14:textId="57BF08A6" w:rsidR="006A03D8" w:rsidRDefault="00FB541B">
      <w:pPr>
        <w:pStyle w:val="PL"/>
        <w:rPr>
          <w:lang w:val="en-US"/>
        </w:rPr>
      </w:pPr>
      <w:r>
        <w:rPr>
          <w:lang w:val="en-US"/>
        </w:rPr>
        <w:t xml:space="preserve">          $ref: </w:t>
      </w:r>
      <w:r w:rsidRPr="00690A26">
        <w:t>'TS29571_CommonData.yaml#/components/</w:t>
      </w:r>
      <w:r>
        <w:t>responses/307'</w:t>
      </w:r>
    </w:p>
    <w:p w14:paraId="05905A08" w14:textId="77777777" w:rsidR="006A03D8" w:rsidRDefault="006A03D8" w:rsidP="006A03D8">
      <w:pPr>
        <w:pStyle w:val="PL"/>
        <w:rPr>
          <w:lang w:val="en-US"/>
        </w:rPr>
      </w:pPr>
      <w:r w:rsidRPr="00046E6A">
        <w:rPr>
          <w:lang w:val="en-US"/>
        </w:rPr>
        <w:t xml:space="preserve">        '308':</w:t>
      </w:r>
    </w:p>
    <w:p w14:paraId="465EF7B3" w14:textId="1011963E" w:rsidR="006A03D8" w:rsidRDefault="00FB541B">
      <w:pPr>
        <w:pStyle w:val="PL"/>
      </w:pPr>
      <w:r>
        <w:rPr>
          <w:lang w:val="en-US"/>
        </w:rPr>
        <w:t xml:space="preserve">          $ref: </w:t>
      </w:r>
      <w:r w:rsidRPr="00690A26">
        <w:t>'TS29571_CommonData.yaml#/components/</w:t>
      </w:r>
      <w:r>
        <w:t>responses/308'</w:t>
      </w:r>
    </w:p>
    <w:p w14:paraId="44515D14" w14:textId="77777777" w:rsidR="00B02215" w:rsidRDefault="00B02215" w:rsidP="00B02215">
      <w:pPr>
        <w:pStyle w:val="PL"/>
        <w:rPr>
          <w:lang w:val="en-US"/>
        </w:rPr>
      </w:pPr>
      <w:r>
        <w:rPr>
          <w:lang w:val="en-US"/>
        </w:rPr>
        <w:t xml:space="preserve">        '400':</w:t>
      </w:r>
    </w:p>
    <w:p w14:paraId="006C93F3"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60746FEC" w14:textId="77777777" w:rsidR="00B02215" w:rsidRDefault="00B02215" w:rsidP="00B02215">
      <w:pPr>
        <w:pStyle w:val="PL"/>
        <w:rPr>
          <w:lang w:val="en-US"/>
        </w:rPr>
      </w:pPr>
      <w:r>
        <w:rPr>
          <w:lang w:val="en-US"/>
        </w:rPr>
        <w:t xml:space="preserve">        '401':</w:t>
      </w:r>
    </w:p>
    <w:p w14:paraId="6DF695B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7DB5345" w14:textId="77777777" w:rsidR="00B02215" w:rsidRDefault="00B02215" w:rsidP="00B02215">
      <w:pPr>
        <w:pStyle w:val="PL"/>
      </w:pPr>
      <w:r w:rsidRPr="00630AB6">
        <w:t xml:space="preserve">        '403':</w:t>
      </w:r>
    </w:p>
    <w:p w14:paraId="24164F3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E9BFF5" w14:textId="77777777" w:rsidR="00B02215" w:rsidRPr="00630AB6" w:rsidRDefault="00B02215" w:rsidP="00B02215">
      <w:pPr>
        <w:pStyle w:val="PL"/>
      </w:pPr>
    </w:p>
    <w:p w14:paraId="5075DEB6" w14:textId="77777777" w:rsidR="00B02215" w:rsidRDefault="00B02215" w:rsidP="00B02215">
      <w:pPr>
        <w:pStyle w:val="PL"/>
      </w:pPr>
      <w:r w:rsidRPr="00630AB6">
        <w:t xml:space="preserve">        '404':</w:t>
      </w:r>
    </w:p>
    <w:p w14:paraId="54EDDB9C"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40ED44D" w14:textId="77777777" w:rsidR="00B02215" w:rsidRPr="00630AB6" w:rsidRDefault="00B02215" w:rsidP="00B02215">
      <w:pPr>
        <w:pStyle w:val="PL"/>
      </w:pPr>
    </w:p>
    <w:p w14:paraId="07F365A4" w14:textId="77777777" w:rsidR="00B02215" w:rsidRDefault="00B02215" w:rsidP="00B02215">
      <w:pPr>
        <w:pStyle w:val="PL"/>
        <w:rPr>
          <w:lang w:val="en-US"/>
        </w:rPr>
      </w:pPr>
      <w:r>
        <w:rPr>
          <w:lang w:val="en-US"/>
        </w:rPr>
        <w:t xml:space="preserve">        '411':</w:t>
      </w:r>
    </w:p>
    <w:p w14:paraId="1F8F0BF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DCBA05B" w14:textId="77777777" w:rsidR="00B02215" w:rsidRDefault="00B02215" w:rsidP="00B02215">
      <w:pPr>
        <w:pStyle w:val="PL"/>
        <w:rPr>
          <w:lang w:val="en-US"/>
        </w:rPr>
      </w:pPr>
      <w:r>
        <w:rPr>
          <w:lang w:val="en-US"/>
        </w:rPr>
        <w:t xml:space="preserve">        '413':</w:t>
      </w:r>
    </w:p>
    <w:p w14:paraId="17D3ACC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2E9859D0" w14:textId="77777777" w:rsidR="00B02215" w:rsidRDefault="00B02215" w:rsidP="00B02215">
      <w:pPr>
        <w:pStyle w:val="PL"/>
        <w:rPr>
          <w:lang w:val="en-US"/>
        </w:rPr>
      </w:pPr>
      <w:r>
        <w:rPr>
          <w:lang w:val="en-US"/>
        </w:rPr>
        <w:t xml:space="preserve">        '415':</w:t>
      </w:r>
    </w:p>
    <w:p w14:paraId="25BA3C4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4A76713" w14:textId="77777777" w:rsidR="00B02215" w:rsidRDefault="00B02215" w:rsidP="00B02215">
      <w:pPr>
        <w:pStyle w:val="PL"/>
      </w:pPr>
      <w:r>
        <w:t xml:space="preserve">        '429</w:t>
      </w:r>
      <w:r w:rsidRPr="00630AB6">
        <w:t>':</w:t>
      </w:r>
    </w:p>
    <w:p w14:paraId="552A4AB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280862D" w14:textId="77777777" w:rsidR="00B02215" w:rsidRDefault="00B02215" w:rsidP="00B02215">
      <w:pPr>
        <w:pStyle w:val="PL"/>
        <w:rPr>
          <w:lang w:val="en-US"/>
        </w:rPr>
      </w:pPr>
      <w:r w:rsidRPr="002E5CBA">
        <w:rPr>
          <w:lang w:val="en-US"/>
        </w:rPr>
        <w:t xml:space="preserve">        </w:t>
      </w:r>
      <w:r>
        <w:rPr>
          <w:lang w:val="en-US"/>
        </w:rPr>
        <w:t>'500':</w:t>
      </w:r>
    </w:p>
    <w:p w14:paraId="27A83B53"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7BF8A3DC" w14:textId="77777777" w:rsidR="00B02215" w:rsidRDefault="00B02215" w:rsidP="00B02215">
      <w:pPr>
        <w:pStyle w:val="PL"/>
        <w:rPr>
          <w:lang w:val="en-US"/>
        </w:rPr>
      </w:pPr>
      <w:r w:rsidRPr="002E5CBA">
        <w:rPr>
          <w:lang w:val="en-US"/>
        </w:rPr>
        <w:t xml:space="preserve">        </w:t>
      </w:r>
      <w:r>
        <w:rPr>
          <w:lang w:val="en-US"/>
        </w:rPr>
        <w:t>'503':</w:t>
      </w:r>
    </w:p>
    <w:p w14:paraId="0CB31E6B"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4EA2AD23" w14:textId="77777777" w:rsidR="00B02215" w:rsidRPr="00630AB6" w:rsidRDefault="00B02215" w:rsidP="00B02215">
      <w:pPr>
        <w:pStyle w:val="PL"/>
      </w:pPr>
      <w:r w:rsidRPr="00630AB6">
        <w:t xml:space="preserve">        default:</w:t>
      </w:r>
    </w:p>
    <w:p w14:paraId="51D8EF61" w14:textId="77777777" w:rsidR="00B02215" w:rsidRPr="00630AB6" w:rsidRDefault="00B02215" w:rsidP="00B02215">
      <w:pPr>
        <w:pStyle w:val="PL"/>
      </w:pPr>
      <w:r w:rsidRPr="00630AB6">
        <w:t xml:space="preserve">          description: Unexpected error</w:t>
      </w:r>
    </w:p>
    <w:p w14:paraId="0A644A03" w14:textId="77777777" w:rsidR="00B02215" w:rsidRPr="00630AB6" w:rsidRDefault="00B02215" w:rsidP="00B02215">
      <w:pPr>
        <w:pStyle w:val="PL"/>
      </w:pPr>
    </w:p>
    <w:p w14:paraId="44780C89" w14:textId="77777777" w:rsidR="00B02215" w:rsidRPr="00630AB6" w:rsidRDefault="00B02215" w:rsidP="00B02215">
      <w:pPr>
        <w:pStyle w:val="PL"/>
      </w:pPr>
    </w:p>
    <w:p w14:paraId="4C85CD7E" w14:textId="77777777" w:rsidR="00B02215" w:rsidRPr="00630AB6" w:rsidRDefault="00B02215" w:rsidP="00B02215">
      <w:pPr>
        <w:pStyle w:val="PL"/>
      </w:pPr>
      <w:r w:rsidRPr="00630AB6">
        <w:t xml:space="preserve">    delete:</w:t>
      </w:r>
    </w:p>
    <w:p w14:paraId="44293FED" w14:textId="77777777" w:rsidR="00B02215" w:rsidRPr="00630AB6" w:rsidRDefault="00B02215" w:rsidP="00B02215">
      <w:pPr>
        <w:pStyle w:val="PL"/>
      </w:pPr>
      <w:r w:rsidRPr="00630AB6">
        <w:lastRenderedPageBreak/>
        <w:t xml:space="preserve">      summary: Deletes an already existing S-NSSAIs per TA provided by the NF service consumer (e.g AMF)</w:t>
      </w:r>
    </w:p>
    <w:p w14:paraId="7D86492D" w14:textId="77777777" w:rsidR="00B02215" w:rsidRPr="00630AB6" w:rsidRDefault="00B02215" w:rsidP="00B02215">
      <w:pPr>
        <w:pStyle w:val="PL"/>
      </w:pPr>
      <w:r w:rsidRPr="00630AB6">
        <w:t xml:space="preserve">      tags:</w:t>
      </w:r>
    </w:p>
    <w:p w14:paraId="23B23AA3" w14:textId="77777777" w:rsidR="00B02215" w:rsidRPr="00630AB6" w:rsidRDefault="00B02215" w:rsidP="00B02215">
      <w:pPr>
        <w:pStyle w:val="PL"/>
      </w:pPr>
      <w:r w:rsidRPr="00630AB6">
        <w:t xml:space="preserve">        - NF Instance ID (Document)</w:t>
      </w:r>
    </w:p>
    <w:p w14:paraId="0780394A" w14:textId="77777777" w:rsidR="00B02215" w:rsidRPr="00630AB6" w:rsidRDefault="00B02215" w:rsidP="00B02215">
      <w:pPr>
        <w:pStyle w:val="PL"/>
      </w:pPr>
      <w:r w:rsidRPr="00630AB6">
        <w:t xml:space="preserve">      operationId: NSSAIAvailabilityDelete</w:t>
      </w:r>
    </w:p>
    <w:p w14:paraId="5D227697" w14:textId="77777777" w:rsidR="00B02215" w:rsidRPr="00630AB6" w:rsidRDefault="00B02215" w:rsidP="00B02215">
      <w:pPr>
        <w:pStyle w:val="PL"/>
      </w:pPr>
      <w:r w:rsidRPr="00630AB6">
        <w:t xml:space="preserve">      parameters:</w:t>
      </w:r>
    </w:p>
    <w:p w14:paraId="0E2C6D3A" w14:textId="77777777" w:rsidR="00B02215" w:rsidRPr="00630AB6" w:rsidRDefault="00B02215" w:rsidP="00B02215">
      <w:pPr>
        <w:pStyle w:val="PL"/>
      </w:pPr>
      <w:r w:rsidRPr="00630AB6">
        <w:t xml:space="preserve">        - name: nfId</w:t>
      </w:r>
    </w:p>
    <w:p w14:paraId="596712E6" w14:textId="77777777" w:rsidR="00B02215" w:rsidRPr="00630AB6" w:rsidRDefault="00B02215" w:rsidP="00B02215">
      <w:pPr>
        <w:pStyle w:val="PL"/>
      </w:pPr>
      <w:r w:rsidRPr="00630AB6">
        <w:t xml:space="preserve">          in: path</w:t>
      </w:r>
    </w:p>
    <w:p w14:paraId="624CF0AC" w14:textId="77777777" w:rsidR="00B02215" w:rsidRPr="00630AB6" w:rsidRDefault="00B02215" w:rsidP="00B02215">
      <w:pPr>
        <w:pStyle w:val="PL"/>
      </w:pPr>
      <w:r w:rsidRPr="00630AB6">
        <w:t xml:space="preserve">          description: Identifier of the NF service consumer instance</w:t>
      </w:r>
    </w:p>
    <w:p w14:paraId="3CB9DEA3" w14:textId="77777777" w:rsidR="00B02215" w:rsidRPr="00630AB6" w:rsidRDefault="00B02215" w:rsidP="00B02215">
      <w:pPr>
        <w:pStyle w:val="PL"/>
      </w:pPr>
      <w:r w:rsidRPr="00630AB6">
        <w:t xml:space="preserve">          required: true</w:t>
      </w:r>
    </w:p>
    <w:p w14:paraId="419ED920" w14:textId="77777777" w:rsidR="00B02215" w:rsidRPr="00630AB6" w:rsidRDefault="00B02215" w:rsidP="00B02215">
      <w:pPr>
        <w:pStyle w:val="PL"/>
      </w:pPr>
      <w:r w:rsidRPr="00630AB6">
        <w:t xml:space="preserve">          schema:</w:t>
      </w:r>
    </w:p>
    <w:p w14:paraId="05FC662A" w14:textId="77777777" w:rsidR="00B02215" w:rsidRPr="00630AB6" w:rsidRDefault="00B02215" w:rsidP="00B02215">
      <w:pPr>
        <w:pStyle w:val="PL"/>
      </w:pPr>
      <w:r w:rsidRPr="00630AB6">
        <w:t xml:space="preserve">            type: string</w:t>
      </w:r>
    </w:p>
    <w:p w14:paraId="3EE7FBF3" w14:textId="77777777" w:rsidR="00B02215" w:rsidRPr="00630AB6" w:rsidRDefault="00B02215" w:rsidP="00B02215">
      <w:pPr>
        <w:pStyle w:val="PL"/>
      </w:pPr>
    </w:p>
    <w:p w14:paraId="64B976F0" w14:textId="77777777" w:rsidR="00B02215" w:rsidRPr="00630AB6" w:rsidRDefault="00B02215" w:rsidP="00B02215">
      <w:pPr>
        <w:pStyle w:val="PL"/>
      </w:pPr>
      <w:r w:rsidRPr="00630AB6">
        <w:t xml:space="preserve">      responses:</w:t>
      </w:r>
    </w:p>
    <w:p w14:paraId="3A14B0FA" w14:textId="77777777" w:rsidR="00B02215" w:rsidRPr="00630AB6" w:rsidRDefault="00B02215" w:rsidP="00B02215">
      <w:pPr>
        <w:pStyle w:val="PL"/>
      </w:pPr>
      <w:r w:rsidRPr="00630AB6">
        <w:t xml:space="preserve">        '204':</w:t>
      </w:r>
    </w:p>
    <w:p w14:paraId="46D62DDA" w14:textId="77777777" w:rsidR="00B02215" w:rsidRDefault="00B02215" w:rsidP="00B02215">
      <w:pPr>
        <w:pStyle w:val="PL"/>
      </w:pPr>
      <w:r w:rsidRPr="00630AB6">
        <w:t xml:space="preserve">          description: No Content (Successful deletion of SNSSAI information per TA)</w:t>
      </w:r>
    </w:p>
    <w:p w14:paraId="21A9E58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1E72CC7" w14:textId="78743C66" w:rsidR="006A03D8" w:rsidRDefault="00FB541B">
      <w:pPr>
        <w:pStyle w:val="PL"/>
        <w:rPr>
          <w:lang w:val="en-US"/>
        </w:rPr>
      </w:pPr>
      <w:r>
        <w:rPr>
          <w:lang w:val="en-US"/>
        </w:rPr>
        <w:t xml:space="preserve">          $ref: </w:t>
      </w:r>
      <w:r w:rsidRPr="00690A26">
        <w:t>'TS29571_CommonData.yaml#/components/</w:t>
      </w:r>
      <w:r>
        <w:t>responses/307'</w:t>
      </w:r>
    </w:p>
    <w:p w14:paraId="5CAD96D2" w14:textId="77777777" w:rsidR="006A03D8" w:rsidRDefault="006A03D8" w:rsidP="006A03D8">
      <w:pPr>
        <w:pStyle w:val="PL"/>
        <w:rPr>
          <w:lang w:val="en-US"/>
        </w:rPr>
      </w:pPr>
      <w:r w:rsidRPr="00046E6A">
        <w:rPr>
          <w:lang w:val="en-US"/>
        </w:rPr>
        <w:t xml:space="preserve">        '308':</w:t>
      </w:r>
    </w:p>
    <w:p w14:paraId="65FFFC27" w14:textId="3C36D59E" w:rsidR="006A03D8" w:rsidRDefault="00FB541B">
      <w:pPr>
        <w:pStyle w:val="PL"/>
      </w:pPr>
      <w:r>
        <w:rPr>
          <w:lang w:val="en-US"/>
        </w:rPr>
        <w:t xml:space="preserve">          $ref: </w:t>
      </w:r>
      <w:r w:rsidRPr="00690A26">
        <w:t>'TS29571_CommonData.yaml#/components/</w:t>
      </w:r>
      <w:r>
        <w:t>responses/308'</w:t>
      </w:r>
    </w:p>
    <w:p w14:paraId="28796113" w14:textId="77777777" w:rsidR="00B02215" w:rsidRDefault="00B02215" w:rsidP="00B02215">
      <w:pPr>
        <w:pStyle w:val="PL"/>
      </w:pPr>
      <w:r>
        <w:t xml:space="preserve">        '400</w:t>
      </w:r>
      <w:r w:rsidRPr="00630AB6">
        <w:t>':</w:t>
      </w:r>
    </w:p>
    <w:p w14:paraId="538DE7D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6054B47" w14:textId="77777777" w:rsidR="00B02215" w:rsidRDefault="00B02215" w:rsidP="00B02215">
      <w:pPr>
        <w:pStyle w:val="PL"/>
      </w:pPr>
      <w:r>
        <w:t xml:space="preserve">        '401</w:t>
      </w:r>
      <w:r w:rsidRPr="00630AB6">
        <w:t>':</w:t>
      </w:r>
    </w:p>
    <w:p w14:paraId="1425A089"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28C7506" w14:textId="77777777" w:rsidR="00B02215" w:rsidRDefault="00B02215" w:rsidP="00B02215">
      <w:pPr>
        <w:pStyle w:val="PL"/>
      </w:pPr>
      <w:r w:rsidRPr="00630AB6">
        <w:t xml:space="preserve">        '404':</w:t>
      </w:r>
    </w:p>
    <w:p w14:paraId="61722512"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304FEBA" w14:textId="77777777" w:rsidR="00B02215" w:rsidRPr="00630AB6" w:rsidRDefault="00B02215" w:rsidP="00B02215">
      <w:pPr>
        <w:pStyle w:val="PL"/>
      </w:pPr>
    </w:p>
    <w:p w14:paraId="21AD1896" w14:textId="77777777" w:rsidR="00B02215" w:rsidRDefault="00B02215" w:rsidP="00B02215">
      <w:pPr>
        <w:pStyle w:val="PL"/>
      </w:pPr>
      <w:r>
        <w:t xml:space="preserve">        '429</w:t>
      </w:r>
      <w:r w:rsidRPr="00630AB6">
        <w:t>':</w:t>
      </w:r>
    </w:p>
    <w:p w14:paraId="0895057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7FE7673" w14:textId="77777777" w:rsidR="00B02215" w:rsidRDefault="00B02215" w:rsidP="00B02215">
      <w:pPr>
        <w:pStyle w:val="PL"/>
        <w:rPr>
          <w:lang w:val="en-US"/>
        </w:rPr>
      </w:pPr>
      <w:r w:rsidRPr="002E5CBA">
        <w:rPr>
          <w:lang w:val="en-US"/>
        </w:rPr>
        <w:t xml:space="preserve">        </w:t>
      </w:r>
      <w:r>
        <w:rPr>
          <w:lang w:val="en-US"/>
        </w:rPr>
        <w:t>'500':</w:t>
      </w:r>
    </w:p>
    <w:p w14:paraId="5812EEAC"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95B0E9B" w14:textId="77777777" w:rsidR="00B02215" w:rsidRDefault="00B02215" w:rsidP="00B02215">
      <w:pPr>
        <w:pStyle w:val="PL"/>
        <w:rPr>
          <w:lang w:val="en-US"/>
        </w:rPr>
      </w:pPr>
      <w:r w:rsidRPr="002E5CBA">
        <w:rPr>
          <w:lang w:val="en-US"/>
        </w:rPr>
        <w:t xml:space="preserve">        </w:t>
      </w:r>
      <w:r>
        <w:rPr>
          <w:lang w:val="en-US"/>
        </w:rPr>
        <w:t>'503':</w:t>
      </w:r>
    </w:p>
    <w:p w14:paraId="654C2D25"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6CC04E" w14:textId="77777777" w:rsidR="00B02215" w:rsidRPr="00630AB6" w:rsidRDefault="00B02215" w:rsidP="00B02215">
      <w:pPr>
        <w:pStyle w:val="PL"/>
      </w:pPr>
    </w:p>
    <w:p w14:paraId="051A3E57" w14:textId="77777777" w:rsidR="00B02215" w:rsidRPr="00630AB6" w:rsidRDefault="00B02215" w:rsidP="00B02215">
      <w:pPr>
        <w:pStyle w:val="PL"/>
      </w:pPr>
      <w:r w:rsidRPr="00630AB6">
        <w:t xml:space="preserve">        default:</w:t>
      </w:r>
    </w:p>
    <w:p w14:paraId="5AD64674" w14:textId="77777777" w:rsidR="00B02215" w:rsidRPr="00630AB6" w:rsidRDefault="00B02215" w:rsidP="00B02215">
      <w:pPr>
        <w:pStyle w:val="PL"/>
      </w:pPr>
      <w:r w:rsidRPr="00630AB6">
        <w:t xml:space="preserve">          description: Unexpected error</w:t>
      </w:r>
    </w:p>
    <w:p w14:paraId="6959A87B" w14:textId="77777777" w:rsidR="00B02215" w:rsidRPr="00630AB6" w:rsidRDefault="00B02215" w:rsidP="00B02215">
      <w:pPr>
        <w:pStyle w:val="PL"/>
      </w:pPr>
    </w:p>
    <w:p w14:paraId="2FA15671" w14:textId="77777777" w:rsidR="00B02215" w:rsidRPr="00630AB6" w:rsidRDefault="00B02215" w:rsidP="00B02215">
      <w:pPr>
        <w:pStyle w:val="PL"/>
      </w:pPr>
    </w:p>
    <w:p w14:paraId="5B7E0C22" w14:textId="77777777" w:rsidR="00B02215" w:rsidRPr="00630AB6" w:rsidRDefault="00B02215" w:rsidP="00B02215">
      <w:pPr>
        <w:pStyle w:val="PL"/>
      </w:pPr>
      <w:r w:rsidRPr="00630AB6">
        <w:t xml:space="preserve">  /nssai-availability/subscriptions:</w:t>
      </w:r>
    </w:p>
    <w:p w14:paraId="0DA46173" w14:textId="77777777" w:rsidR="00B02215" w:rsidRPr="00630AB6" w:rsidRDefault="00B02215" w:rsidP="00B02215">
      <w:pPr>
        <w:pStyle w:val="PL"/>
      </w:pPr>
      <w:r w:rsidRPr="00630AB6">
        <w:t xml:space="preserve">    post:</w:t>
      </w:r>
    </w:p>
    <w:p w14:paraId="763B3E3C" w14:textId="77777777" w:rsidR="00B02215" w:rsidRPr="00630AB6" w:rsidRDefault="00B02215" w:rsidP="00B02215">
      <w:pPr>
        <w:pStyle w:val="PL"/>
      </w:pPr>
      <w:r w:rsidRPr="00630AB6">
        <w:t xml:space="preserve">      summary: Creates subscriptions for notification about updates to NSSAI availability information</w:t>
      </w:r>
    </w:p>
    <w:p w14:paraId="59CF6C3F" w14:textId="77777777" w:rsidR="00B02215" w:rsidRPr="00630AB6" w:rsidRDefault="00B02215" w:rsidP="00B02215">
      <w:pPr>
        <w:pStyle w:val="PL"/>
      </w:pPr>
      <w:r w:rsidRPr="00630AB6">
        <w:t xml:space="preserve">      tags:</w:t>
      </w:r>
    </w:p>
    <w:p w14:paraId="05788ED2" w14:textId="77777777" w:rsidR="00B02215" w:rsidRPr="00630AB6" w:rsidRDefault="00B02215" w:rsidP="00B02215">
      <w:pPr>
        <w:pStyle w:val="PL"/>
      </w:pPr>
      <w:r w:rsidRPr="00630AB6">
        <w:t xml:space="preserve">        - Subscriptions (Collection)</w:t>
      </w:r>
    </w:p>
    <w:p w14:paraId="7D0BD146" w14:textId="77777777" w:rsidR="00B02215" w:rsidRDefault="00B02215" w:rsidP="00B02215">
      <w:pPr>
        <w:pStyle w:val="PL"/>
      </w:pPr>
      <w:r w:rsidRPr="00630AB6">
        <w:t xml:space="preserve">      operationId: NSSAIAvailabilityPost</w:t>
      </w:r>
    </w:p>
    <w:p w14:paraId="4968531B" w14:textId="77777777" w:rsidR="005106A3" w:rsidRDefault="005106A3" w:rsidP="005106A3">
      <w:pPr>
        <w:pStyle w:val="PL"/>
      </w:pPr>
      <w:r w:rsidRPr="00821B5C">
        <w:t xml:space="preserve">      </w:t>
      </w:r>
      <w:r>
        <w:t>parameters:</w:t>
      </w:r>
    </w:p>
    <w:p w14:paraId="42490335" w14:textId="77777777" w:rsidR="005106A3" w:rsidRPr="00690A26" w:rsidRDefault="005106A3" w:rsidP="005106A3">
      <w:pPr>
        <w:pStyle w:val="PL"/>
        <w:rPr>
          <w:lang w:val="en-US"/>
        </w:rPr>
      </w:pPr>
      <w:r w:rsidRPr="00821B5C">
        <w:t xml:space="preserve">        - </w:t>
      </w:r>
      <w:r w:rsidRPr="00690A26">
        <w:rPr>
          <w:lang w:val="en-US"/>
        </w:rPr>
        <w:t>name: Content-Encoding</w:t>
      </w:r>
    </w:p>
    <w:p w14:paraId="060CDE47" w14:textId="77777777" w:rsidR="005106A3" w:rsidRPr="00690A26" w:rsidRDefault="005106A3" w:rsidP="005106A3">
      <w:pPr>
        <w:pStyle w:val="PL"/>
        <w:rPr>
          <w:lang w:val="en-US"/>
        </w:rPr>
      </w:pPr>
      <w:r w:rsidRPr="00821B5C">
        <w:t xml:space="preserve">          </w:t>
      </w:r>
      <w:r w:rsidRPr="00690A26">
        <w:rPr>
          <w:lang w:val="en-US"/>
        </w:rPr>
        <w:t>in: header</w:t>
      </w:r>
    </w:p>
    <w:p w14:paraId="36B7EAFD"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48BEB14B" w14:textId="77777777" w:rsidR="005106A3" w:rsidRPr="00690A26" w:rsidRDefault="005106A3" w:rsidP="005106A3">
      <w:pPr>
        <w:pStyle w:val="PL"/>
        <w:rPr>
          <w:lang w:val="en-US"/>
        </w:rPr>
      </w:pPr>
      <w:r w:rsidRPr="00821B5C">
        <w:t xml:space="preserve">          </w:t>
      </w:r>
      <w:r w:rsidRPr="00690A26">
        <w:rPr>
          <w:lang w:val="en-US"/>
        </w:rPr>
        <w:t>schema:</w:t>
      </w:r>
    </w:p>
    <w:p w14:paraId="56A46BBA" w14:textId="77777777" w:rsidR="005106A3" w:rsidRPr="00630AB6" w:rsidRDefault="005106A3" w:rsidP="005106A3">
      <w:pPr>
        <w:pStyle w:val="PL"/>
      </w:pPr>
      <w:r w:rsidRPr="00821B5C">
        <w:t xml:space="preserve">            </w:t>
      </w:r>
      <w:r w:rsidRPr="00690A26">
        <w:rPr>
          <w:lang w:val="en-US"/>
        </w:rPr>
        <w:t>type: string</w:t>
      </w:r>
    </w:p>
    <w:p w14:paraId="7CC5A478" w14:textId="77777777" w:rsidR="00B02215" w:rsidRPr="00630AB6" w:rsidRDefault="00B02215" w:rsidP="00B02215">
      <w:pPr>
        <w:pStyle w:val="PL"/>
      </w:pPr>
      <w:r w:rsidRPr="00630AB6">
        <w:t xml:space="preserve">      requestBody:</w:t>
      </w:r>
    </w:p>
    <w:p w14:paraId="454390FF" w14:textId="77777777" w:rsidR="00B02215" w:rsidRPr="00630AB6" w:rsidRDefault="00B02215" w:rsidP="00B02215">
      <w:pPr>
        <w:pStyle w:val="PL"/>
      </w:pPr>
      <w:r w:rsidRPr="00630AB6">
        <w:t xml:space="preserve">        description: Subscription for notification about updates to NSSAI availability information</w:t>
      </w:r>
    </w:p>
    <w:p w14:paraId="4C1E54C9" w14:textId="77777777" w:rsidR="00B02215" w:rsidRPr="00630AB6" w:rsidRDefault="00B02215" w:rsidP="00B02215">
      <w:pPr>
        <w:pStyle w:val="PL"/>
      </w:pPr>
      <w:r w:rsidRPr="00630AB6">
        <w:t xml:space="preserve">        required: true</w:t>
      </w:r>
    </w:p>
    <w:p w14:paraId="42A78E2B" w14:textId="77777777" w:rsidR="00B02215" w:rsidRPr="00630AB6" w:rsidRDefault="00B02215" w:rsidP="00B02215">
      <w:pPr>
        <w:pStyle w:val="PL"/>
      </w:pPr>
      <w:r w:rsidRPr="00630AB6">
        <w:t xml:space="preserve">        content:</w:t>
      </w:r>
    </w:p>
    <w:p w14:paraId="3105D7B8" w14:textId="77777777" w:rsidR="00B02215" w:rsidRPr="00630AB6" w:rsidRDefault="00B02215" w:rsidP="00B02215">
      <w:pPr>
        <w:pStyle w:val="PL"/>
      </w:pPr>
      <w:r w:rsidRPr="00630AB6">
        <w:t xml:space="preserve">          application/json:</w:t>
      </w:r>
    </w:p>
    <w:p w14:paraId="48318E5A" w14:textId="77777777" w:rsidR="00B02215" w:rsidRPr="00630AB6" w:rsidRDefault="00B02215" w:rsidP="00B02215">
      <w:pPr>
        <w:pStyle w:val="PL"/>
      </w:pPr>
      <w:r w:rsidRPr="00630AB6">
        <w:t xml:space="preserve">            schema:</w:t>
      </w:r>
    </w:p>
    <w:p w14:paraId="302EEABD" w14:textId="77777777" w:rsidR="00B02215" w:rsidRPr="00630AB6" w:rsidRDefault="00B02215" w:rsidP="00B02215">
      <w:pPr>
        <w:pStyle w:val="PL"/>
      </w:pPr>
      <w:r w:rsidRPr="00630AB6">
        <w:t xml:space="preserve">              $ref: '#/components/schemas/NssfEventSubscriptionCreateData'</w:t>
      </w:r>
    </w:p>
    <w:p w14:paraId="12F0188C" w14:textId="77777777" w:rsidR="00B02215" w:rsidRPr="00630AB6" w:rsidRDefault="00B02215" w:rsidP="00B02215">
      <w:pPr>
        <w:pStyle w:val="PL"/>
      </w:pPr>
      <w:r w:rsidRPr="00630AB6">
        <w:t xml:space="preserve">      callbacks:</w:t>
      </w:r>
    </w:p>
    <w:p w14:paraId="1FEA7C11" w14:textId="77777777" w:rsidR="00B02215" w:rsidRPr="00630AB6" w:rsidRDefault="00B02215" w:rsidP="00B02215">
      <w:pPr>
        <w:pStyle w:val="PL"/>
      </w:pPr>
      <w:r w:rsidRPr="00630AB6">
        <w:t xml:space="preserve">        nssaiAvailabilityNotification:</w:t>
      </w:r>
    </w:p>
    <w:p w14:paraId="01A65D6A" w14:textId="77777777" w:rsidR="00B02215" w:rsidRPr="00630AB6" w:rsidRDefault="00B02215" w:rsidP="00B02215">
      <w:pPr>
        <w:pStyle w:val="PL"/>
      </w:pPr>
      <w:r w:rsidRPr="00630AB6">
        <w:t xml:space="preserve">          '{request.body#/nfNssaiAvailabilityUri}':</w:t>
      </w:r>
    </w:p>
    <w:p w14:paraId="665A58B0" w14:textId="77777777" w:rsidR="00B02215" w:rsidRDefault="00B02215" w:rsidP="00B02215">
      <w:pPr>
        <w:pStyle w:val="PL"/>
      </w:pPr>
      <w:r w:rsidRPr="00630AB6">
        <w:t xml:space="preserve">            post:</w:t>
      </w:r>
    </w:p>
    <w:p w14:paraId="33094616" w14:textId="77777777" w:rsidR="005106A3" w:rsidRDefault="005106A3" w:rsidP="005106A3">
      <w:pPr>
        <w:pStyle w:val="PL"/>
      </w:pPr>
      <w:r>
        <w:t xml:space="preserve">              </w:t>
      </w:r>
      <w:r w:rsidRPr="00690A26">
        <w:t>parameters:</w:t>
      </w:r>
    </w:p>
    <w:p w14:paraId="05D2796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768771B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4521DCB5"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3F1CEF2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410B956"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20A2FB3A" w14:textId="77777777" w:rsidR="00B02215" w:rsidRPr="00630AB6" w:rsidRDefault="00B02215" w:rsidP="00B02215">
      <w:pPr>
        <w:pStyle w:val="PL"/>
      </w:pPr>
      <w:r w:rsidRPr="00630AB6">
        <w:t xml:space="preserve">              requestBody:  # contents of the callback message</w:t>
      </w:r>
    </w:p>
    <w:p w14:paraId="278C9186" w14:textId="77777777" w:rsidR="00B02215" w:rsidRPr="00630AB6" w:rsidRDefault="00B02215" w:rsidP="00B02215">
      <w:pPr>
        <w:pStyle w:val="PL"/>
      </w:pPr>
      <w:r w:rsidRPr="00630AB6">
        <w:t xml:space="preserve">                required: true</w:t>
      </w:r>
    </w:p>
    <w:p w14:paraId="56B79706" w14:textId="77777777" w:rsidR="00B02215" w:rsidRPr="00630AB6" w:rsidRDefault="00B02215" w:rsidP="00B02215">
      <w:pPr>
        <w:pStyle w:val="PL"/>
      </w:pPr>
      <w:r w:rsidRPr="00630AB6">
        <w:t xml:space="preserve">                content:</w:t>
      </w:r>
    </w:p>
    <w:p w14:paraId="5C2996BF" w14:textId="77777777" w:rsidR="00B02215" w:rsidRPr="00630AB6" w:rsidRDefault="00B02215" w:rsidP="00B02215">
      <w:pPr>
        <w:pStyle w:val="PL"/>
      </w:pPr>
      <w:r w:rsidRPr="00630AB6">
        <w:t xml:space="preserve">                  application/json:</w:t>
      </w:r>
    </w:p>
    <w:p w14:paraId="428907DC" w14:textId="77777777" w:rsidR="00B02215" w:rsidRPr="00630AB6" w:rsidRDefault="00B02215" w:rsidP="00B02215">
      <w:pPr>
        <w:pStyle w:val="PL"/>
      </w:pPr>
      <w:r w:rsidRPr="00630AB6">
        <w:t xml:space="preserve">                    schema:</w:t>
      </w:r>
    </w:p>
    <w:p w14:paraId="1DFF6109" w14:textId="77777777" w:rsidR="00B02215" w:rsidRPr="00630AB6" w:rsidRDefault="00B02215" w:rsidP="00B02215">
      <w:pPr>
        <w:pStyle w:val="PL"/>
      </w:pPr>
      <w:r w:rsidRPr="00630AB6">
        <w:t xml:space="preserve">                      $ref: '#/components/schemas/NssfEventNotification'</w:t>
      </w:r>
    </w:p>
    <w:p w14:paraId="693A4F23" w14:textId="77777777" w:rsidR="00B02215" w:rsidRPr="00630AB6" w:rsidRDefault="00B02215" w:rsidP="00B02215">
      <w:pPr>
        <w:pStyle w:val="PL"/>
      </w:pPr>
      <w:r w:rsidRPr="00630AB6">
        <w:t xml:space="preserve">              responses:</w:t>
      </w:r>
    </w:p>
    <w:p w14:paraId="7CFAECBE" w14:textId="77777777" w:rsidR="00B02215" w:rsidRPr="00630AB6" w:rsidRDefault="00B02215" w:rsidP="00B02215">
      <w:pPr>
        <w:pStyle w:val="PL"/>
      </w:pPr>
      <w:r w:rsidRPr="00630AB6">
        <w:t xml:space="preserve">                '204':</w:t>
      </w:r>
    </w:p>
    <w:p w14:paraId="41593EF7" w14:textId="77777777" w:rsidR="00B02215" w:rsidRDefault="00B02215" w:rsidP="00B02215">
      <w:pPr>
        <w:pStyle w:val="PL"/>
      </w:pPr>
      <w:r w:rsidRPr="00630AB6">
        <w:t xml:space="preserve">                  description: No Content (successful notification)</w:t>
      </w:r>
    </w:p>
    <w:p w14:paraId="17D17302" w14:textId="77777777" w:rsidR="005106A3" w:rsidRPr="00690A26" w:rsidRDefault="005106A3" w:rsidP="005106A3">
      <w:pPr>
        <w:pStyle w:val="PL"/>
      </w:pPr>
      <w:r w:rsidRPr="00690A26">
        <w:t xml:space="preserve">          </w:t>
      </w:r>
      <w:r>
        <w:t xml:space="preserve">        </w:t>
      </w:r>
      <w:r w:rsidRPr="00690A26">
        <w:t>headers:</w:t>
      </w:r>
    </w:p>
    <w:p w14:paraId="5935CF12"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0055B9FD" w14:textId="77777777" w:rsidR="005106A3" w:rsidRPr="00690A26" w:rsidRDefault="005106A3" w:rsidP="005106A3">
      <w:pPr>
        <w:pStyle w:val="PL"/>
      </w:pPr>
      <w:r w:rsidRPr="00690A26">
        <w:lastRenderedPageBreak/>
        <w:t xml:space="preserve">              </w:t>
      </w:r>
      <w:r>
        <w:t xml:space="preserve">        </w:t>
      </w:r>
      <w:r w:rsidRPr="00690A26">
        <w:t xml:space="preserve">description: </w:t>
      </w:r>
      <w:r w:rsidRPr="00690A26">
        <w:rPr>
          <w:lang w:val="en-US"/>
        </w:rPr>
        <w:t>Accept-Encoding, described in IETF RFC 7694</w:t>
      </w:r>
    </w:p>
    <w:p w14:paraId="73CCC738" w14:textId="77777777" w:rsidR="005106A3" w:rsidRPr="00690A26" w:rsidRDefault="005106A3" w:rsidP="005106A3">
      <w:pPr>
        <w:pStyle w:val="PL"/>
      </w:pPr>
      <w:r w:rsidRPr="00690A26">
        <w:t xml:space="preserve">              </w:t>
      </w:r>
      <w:r>
        <w:t xml:space="preserve">        </w:t>
      </w:r>
      <w:r w:rsidRPr="00690A26">
        <w:t>schema:</w:t>
      </w:r>
    </w:p>
    <w:p w14:paraId="1203A4E9" w14:textId="77777777" w:rsidR="005106A3" w:rsidRDefault="005106A3" w:rsidP="005106A3">
      <w:pPr>
        <w:pStyle w:val="PL"/>
      </w:pPr>
      <w:r w:rsidRPr="00690A26">
        <w:t xml:space="preserve">                </w:t>
      </w:r>
      <w:r>
        <w:t xml:space="preserve">        </w:t>
      </w:r>
      <w:r w:rsidRPr="00690A26">
        <w:t>type: string</w:t>
      </w:r>
    </w:p>
    <w:p w14:paraId="30DA405C"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7782786C" w14:textId="20DA62A6" w:rsidR="006A03D8" w:rsidRDefault="00FB541B">
      <w:pPr>
        <w:pStyle w:val="PL"/>
        <w:rPr>
          <w:lang w:val="en-US"/>
        </w:rPr>
      </w:pPr>
      <w:r>
        <w:rPr>
          <w:lang w:val="en-US"/>
        </w:rPr>
        <w:t xml:space="preserve">                  $ref: </w:t>
      </w:r>
      <w:r w:rsidRPr="00690A26">
        <w:t>'TS29571_CommonData.yaml#/components/</w:t>
      </w:r>
      <w:r>
        <w:t>responses/307'</w:t>
      </w:r>
    </w:p>
    <w:p w14:paraId="6352D080" w14:textId="77777777" w:rsidR="006A03D8" w:rsidRDefault="002B40B6" w:rsidP="006A03D8">
      <w:pPr>
        <w:pStyle w:val="PL"/>
        <w:rPr>
          <w:lang w:val="en-US"/>
        </w:rPr>
      </w:pPr>
      <w:r w:rsidRPr="00690A26">
        <w:t xml:space="preserve">        </w:t>
      </w:r>
      <w:r w:rsidR="006A03D8" w:rsidRPr="00046E6A">
        <w:rPr>
          <w:lang w:val="en-US"/>
        </w:rPr>
        <w:t xml:space="preserve">        '308':</w:t>
      </w:r>
    </w:p>
    <w:p w14:paraId="6895B9C0" w14:textId="3F3377F9" w:rsidR="006A03D8" w:rsidRDefault="00FB541B">
      <w:pPr>
        <w:pStyle w:val="PL"/>
      </w:pPr>
      <w:r>
        <w:rPr>
          <w:lang w:val="en-US"/>
        </w:rPr>
        <w:t xml:space="preserve">                  $ref: </w:t>
      </w:r>
      <w:r w:rsidRPr="00690A26">
        <w:t>'TS29571_CommonData.yaml#/components/</w:t>
      </w:r>
      <w:r>
        <w:t>responses/308'</w:t>
      </w:r>
    </w:p>
    <w:p w14:paraId="5303DC02" w14:textId="77777777" w:rsidR="00B02215" w:rsidRDefault="00B02215" w:rsidP="00B02215">
      <w:pPr>
        <w:pStyle w:val="PL"/>
      </w:pPr>
      <w:r>
        <w:t xml:space="preserve">                '400':</w:t>
      </w:r>
    </w:p>
    <w:p w14:paraId="561C09B9" w14:textId="77777777" w:rsidR="00B02215" w:rsidRDefault="00B02215" w:rsidP="00B02215">
      <w:pPr>
        <w:pStyle w:val="PL"/>
      </w:pPr>
      <w:r>
        <w:t xml:space="preserve">                  $ref: 'TS29571_CommonData.yaml#/components/responses/400'</w:t>
      </w:r>
    </w:p>
    <w:p w14:paraId="0CADE59D" w14:textId="77777777" w:rsidR="00B02215" w:rsidRDefault="00B02215" w:rsidP="00B02215">
      <w:pPr>
        <w:pStyle w:val="PL"/>
      </w:pPr>
      <w:r>
        <w:t xml:space="preserve">                '411':</w:t>
      </w:r>
    </w:p>
    <w:p w14:paraId="064E5EA1" w14:textId="77777777" w:rsidR="00B02215" w:rsidRDefault="00B02215" w:rsidP="00B02215">
      <w:pPr>
        <w:pStyle w:val="PL"/>
      </w:pPr>
      <w:r>
        <w:t xml:space="preserve">                  $ref: 'TS29571_CommonData.yaml#/components/responses/411'</w:t>
      </w:r>
    </w:p>
    <w:p w14:paraId="0790E882" w14:textId="77777777" w:rsidR="00B02215" w:rsidRDefault="00B02215" w:rsidP="00B02215">
      <w:pPr>
        <w:pStyle w:val="PL"/>
      </w:pPr>
      <w:r>
        <w:t xml:space="preserve">                '413':</w:t>
      </w:r>
    </w:p>
    <w:p w14:paraId="5D348889" w14:textId="77777777" w:rsidR="00B02215" w:rsidRDefault="00B02215" w:rsidP="00B02215">
      <w:pPr>
        <w:pStyle w:val="PL"/>
      </w:pPr>
      <w:r>
        <w:t xml:space="preserve">                  $ref: 'TS29571_CommonData.yaml#/components/responses/413'</w:t>
      </w:r>
    </w:p>
    <w:p w14:paraId="4366CA48" w14:textId="77777777" w:rsidR="00B02215" w:rsidRDefault="00B02215" w:rsidP="00B02215">
      <w:pPr>
        <w:pStyle w:val="PL"/>
      </w:pPr>
      <w:r>
        <w:t xml:space="preserve">                '415':</w:t>
      </w:r>
    </w:p>
    <w:p w14:paraId="596B162E" w14:textId="77777777" w:rsidR="00B02215" w:rsidRDefault="00B02215" w:rsidP="00B02215">
      <w:pPr>
        <w:pStyle w:val="PL"/>
      </w:pPr>
      <w:r>
        <w:t xml:space="preserve">                  $ref: 'TS29571_CommonData.yaml#/components/responses/415'</w:t>
      </w:r>
    </w:p>
    <w:p w14:paraId="7C3EBD5F" w14:textId="77777777" w:rsidR="00B02215" w:rsidRDefault="00B02215" w:rsidP="00B02215">
      <w:pPr>
        <w:pStyle w:val="PL"/>
      </w:pPr>
      <w:r>
        <w:t xml:space="preserve">                '429':</w:t>
      </w:r>
    </w:p>
    <w:p w14:paraId="0DF3DD7A" w14:textId="77777777" w:rsidR="00B02215" w:rsidRDefault="00B02215" w:rsidP="00B02215">
      <w:pPr>
        <w:pStyle w:val="PL"/>
      </w:pPr>
      <w:r>
        <w:t xml:space="preserve">                  $ref: 'TS29571_CommonData.yaml#/components/responses/429'</w:t>
      </w:r>
    </w:p>
    <w:p w14:paraId="5F843D74" w14:textId="77777777" w:rsidR="00B02215" w:rsidRDefault="00B02215" w:rsidP="00B02215">
      <w:pPr>
        <w:pStyle w:val="PL"/>
      </w:pPr>
      <w:r>
        <w:t xml:space="preserve">                '500':</w:t>
      </w:r>
    </w:p>
    <w:p w14:paraId="6F366474" w14:textId="77777777" w:rsidR="00B02215" w:rsidRDefault="00B02215" w:rsidP="00B02215">
      <w:pPr>
        <w:pStyle w:val="PL"/>
      </w:pPr>
      <w:r>
        <w:t xml:space="preserve">                  $ref: 'TS29571_CommonData.yaml#/components/responses/500'</w:t>
      </w:r>
    </w:p>
    <w:p w14:paraId="14B8A3C4" w14:textId="77777777" w:rsidR="00B02215" w:rsidRDefault="00B02215" w:rsidP="00B02215">
      <w:pPr>
        <w:pStyle w:val="PL"/>
      </w:pPr>
      <w:r>
        <w:t xml:space="preserve">                '503':</w:t>
      </w:r>
    </w:p>
    <w:p w14:paraId="0A6F3FCB" w14:textId="77777777" w:rsidR="00B02215" w:rsidRDefault="00B02215" w:rsidP="00B02215">
      <w:pPr>
        <w:pStyle w:val="PL"/>
      </w:pPr>
      <w:r>
        <w:t xml:space="preserve">                  $ref: 'TS29571_CommonData.yaml#/components/responses/503'</w:t>
      </w:r>
    </w:p>
    <w:p w14:paraId="68EEFAF4" w14:textId="77777777" w:rsidR="00B02215" w:rsidRDefault="00B02215" w:rsidP="00B02215">
      <w:pPr>
        <w:pStyle w:val="PL"/>
      </w:pPr>
      <w:r>
        <w:t xml:space="preserve">                default:</w:t>
      </w:r>
    </w:p>
    <w:p w14:paraId="331E42ED" w14:textId="77777777" w:rsidR="00B02215" w:rsidRPr="00630AB6" w:rsidRDefault="00B02215" w:rsidP="00B02215">
      <w:pPr>
        <w:pStyle w:val="PL"/>
      </w:pPr>
      <w:r>
        <w:t xml:space="preserve">                  description: Unexpected error</w:t>
      </w:r>
    </w:p>
    <w:p w14:paraId="2AFA413C" w14:textId="77777777" w:rsidR="00B02215" w:rsidRPr="00630AB6" w:rsidRDefault="00B02215" w:rsidP="00B02215">
      <w:pPr>
        <w:pStyle w:val="PL"/>
      </w:pPr>
    </w:p>
    <w:p w14:paraId="5DA56B0B" w14:textId="77777777" w:rsidR="00B02215" w:rsidRPr="00630AB6" w:rsidRDefault="00B02215" w:rsidP="00B02215">
      <w:pPr>
        <w:pStyle w:val="PL"/>
      </w:pPr>
    </w:p>
    <w:p w14:paraId="2E087371" w14:textId="77777777" w:rsidR="00B02215" w:rsidRPr="00630AB6" w:rsidRDefault="00B02215" w:rsidP="00B02215">
      <w:pPr>
        <w:pStyle w:val="PL"/>
      </w:pPr>
      <w:r w:rsidRPr="00630AB6">
        <w:t xml:space="preserve">      responses:</w:t>
      </w:r>
    </w:p>
    <w:p w14:paraId="154185DA" w14:textId="77777777" w:rsidR="00B02215" w:rsidRPr="00630AB6" w:rsidRDefault="00B02215" w:rsidP="00B02215">
      <w:pPr>
        <w:pStyle w:val="PL"/>
      </w:pPr>
      <w:r w:rsidRPr="00630AB6">
        <w:t xml:space="preserve">        '201':</w:t>
      </w:r>
    </w:p>
    <w:p w14:paraId="0DB8C0D5" w14:textId="77777777" w:rsidR="00B02215" w:rsidRPr="00630AB6" w:rsidRDefault="00B02215" w:rsidP="00B02215">
      <w:pPr>
        <w:pStyle w:val="PL"/>
      </w:pPr>
      <w:r w:rsidRPr="00630AB6">
        <w:t xml:space="preserve">          description: Created (Successful creation of subscription for notification)</w:t>
      </w:r>
    </w:p>
    <w:p w14:paraId="03CA6D8B" w14:textId="77777777" w:rsidR="00B02215" w:rsidRPr="00630AB6" w:rsidRDefault="00B02215" w:rsidP="00B02215">
      <w:pPr>
        <w:pStyle w:val="PL"/>
      </w:pPr>
      <w:r w:rsidRPr="00630AB6">
        <w:t xml:space="preserve">          content:</w:t>
      </w:r>
    </w:p>
    <w:p w14:paraId="07D92FE3" w14:textId="77777777" w:rsidR="00B02215" w:rsidRPr="00630AB6" w:rsidRDefault="00B02215" w:rsidP="00B02215">
      <w:pPr>
        <w:pStyle w:val="PL"/>
      </w:pPr>
      <w:r w:rsidRPr="00630AB6">
        <w:t xml:space="preserve">            application/json:</w:t>
      </w:r>
    </w:p>
    <w:p w14:paraId="320EC865" w14:textId="77777777" w:rsidR="00B02215" w:rsidRPr="00630AB6" w:rsidRDefault="00B02215" w:rsidP="00B02215">
      <w:pPr>
        <w:pStyle w:val="PL"/>
      </w:pPr>
      <w:r w:rsidRPr="00630AB6">
        <w:t xml:space="preserve">              schema:</w:t>
      </w:r>
    </w:p>
    <w:p w14:paraId="7C2A959E" w14:textId="77777777" w:rsidR="00B02215" w:rsidRDefault="00B02215" w:rsidP="00B02215">
      <w:pPr>
        <w:pStyle w:val="PL"/>
      </w:pPr>
      <w:r w:rsidRPr="00630AB6">
        <w:t xml:space="preserve">                $ref: '#/components/schemas/NssfEventSubscriptionCreatedData'</w:t>
      </w:r>
    </w:p>
    <w:p w14:paraId="08BAC0D1" w14:textId="77777777" w:rsidR="00B02215" w:rsidRDefault="00B02215" w:rsidP="00B02215">
      <w:pPr>
        <w:pStyle w:val="PL"/>
      </w:pPr>
      <w:r>
        <w:t xml:space="preserve">          headers:</w:t>
      </w:r>
    </w:p>
    <w:p w14:paraId="7F83D37C" w14:textId="77777777" w:rsidR="00B02215" w:rsidRDefault="00B02215" w:rsidP="00B02215">
      <w:pPr>
        <w:pStyle w:val="PL"/>
      </w:pPr>
      <w:r>
        <w:t xml:space="preserve">            Location:</w:t>
      </w:r>
    </w:p>
    <w:p w14:paraId="7F5539C6"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3965958" w14:textId="77777777" w:rsidR="00B02215" w:rsidRDefault="00B02215" w:rsidP="00B02215">
      <w:pPr>
        <w:pStyle w:val="PL"/>
      </w:pPr>
      <w:r>
        <w:t xml:space="preserve">              required: true</w:t>
      </w:r>
    </w:p>
    <w:p w14:paraId="39EE348D" w14:textId="77777777" w:rsidR="00B02215" w:rsidRDefault="00B02215" w:rsidP="00B02215">
      <w:pPr>
        <w:pStyle w:val="PL"/>
      </w:pPr>
      <w:r>
        <w:t xml:space="preserve">              schema:</w:t>
      </w:r>
    </w:p>
    <w:p w14:paraId="0262C5D1" w14:textId="77777777" w:rsidR="00B02215" w:rsidRDefault="00B02215" w:rsidP="00B02215">
      <w:pPr>
        <w:pStyle w:val="PL"/>
      </w:pPr>
      <w:r>
        <w:t xml:space="preserve">                type: string</w:t>
      </w:r>
    </w:p>
    <w:p w14:paraId="224B8612"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46631B49"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631A9995"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0E82CFB6" w14:textId="77777777" w:rsidR="005106A3" w:rsidRDefault="005106A3" w:rsidP="005106A3">
      <w:pPr>
        <w:pStyle w:val="PL"/>
        <w:rPr>
          <w:lang w:val="en-US"/>
        </w:rPr>
      </w:pPr>
      <w:r w:rsidRPr="00A4449F">
        <w:rPr>
          <w:lang w:val="en-US"/>
        </w:rPr>
        <w:t xml:space="preserve">                type: string</w:t>
      </w:r>
    </w:p>
    <w:p w14:paraId="4B671FC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46EE1A5" w14:textId="1CEEA2EF" w:rsidR="006A03D8" w:rsidRDefault="00FB541B">
      <w:pPr>
        <w:pStyle w:val="PL"/>
        <w:rPr>
          <w:lang w:val="en-US"/>
        </w:rPr>
      </w:pPr>
      <w:r>
        <w:rPr>
          <w:lang w:val="en-US"/>
        </w:rPr>
        <w:t xml:space="preserve">          $ref: </w:t>
      </w:r>
      <w:r w:rsidRPr="00690A26">
        <w:t>'TS29571_CommonData.yaml#/components/</w:t>
      </w:r>
      <w:r>
        <w:t>responses/307'</w:t>
      </w:r>
    </w:p>
    <w:p w14:paraId="1CD34BFD" w14:textId="77777777" w:rsidR="006A03D8" w:rsidRDefault="006A03D8" w:rsidP="006A03D8">
      <w:pPr>
        <w:pStyle w:val="PL"/>
        <w:rPr>
          <w:lang w:val="en-US"/>
        </w:rPr>
      </w:pPr>
      <w:r w:rsidRPr="00046E6A">
        <w:rPr>
          <w:lang w:val="en-US"/>
        </w:rPr>
        <w:t xml:space="preserve">        '308':</w:t>
      </w:r>
    </w:p>
    <w:p w14:paraId="754FCF65" w14:textId="15217772" w:rsidR="006A03D8" w:rsidRDefault="00FB541B">
      <w:pPr>
        <w:pStyle w:val="PL"/>
      </w:pPr>
      <w:r>
        <w:rPr>
          <w:lang w:val="en-US"/>
        </w:rPr>
        <w:t xml:space="preserve">          $ref: </w:t>
      </w:r>
      <w:r w:rsidRPr="00690A26">
        <w:t>'TS29571_CommonData.yaml#/components/</w:t>
      </w:r>
      <w:r>
        <w:t>responses/308'</w:t>
      </w:r>
    </w:p>
    <w:p w14:paraId="11D449C2" w14:textId="77777777" w:rsidR="00B02215" w:rsidRDefault="00B02215" w:rsidP="00B02215">
      <w:pPr>
        <w:pStyle w:val="PL"/>
        <w:rPr>
          <w:lang w:val="en-US"/>
        </w:rPr>
      </w:pPr>
      <w:r>
        <w:rPr>
          <w:lang w:val="en-US"/>
        </w:rPr>
        <w:t xml:space="preserve">        '400':</w:t>
      </w:r>
    </w:p>
    <w:p w14:paraId="181E58E4"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F44EC42" w14:textId="77777777" w:rsidR="00B02215" w:rsidRDefault="00B02215" w:rsidP="00B02215">
      <w:pPr>
        <w:pStyle w:val="PL"/>
        <w:rPr>
          <w:lang w:val="en-US"/>
        </w:rPr>
      </w:pPr>
      <w:r>
        <w:rPr>
          <w:lang w:val="en-US"/>
        </w:rPr>
        <w:t xml:space="preserve">        '401':</w:t>
      </w:r>
    </w:p>
    <w:p w14:paraId="72287A1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E19815" w14:textId="77777777" w:rsidR="00B02215" w:rsidRDefault="00B02215" w:rsidP="00B02215">
      <w:pPr>
        <w:pStyle w:val="PL"/>
      </w:pPr>
      <w:r w:rsidRPr="00630AB6">
        <w:t xml:space="preserve">        '403':</w:t>
      </w:r>
    </w:p>
    <w:p w14:paraId="0A9426B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9CE53B" w14:textId="77777777" w:rsidR="00B02215" w:rsidRDefault="00B02215" w:rsidP="00B02215">
      <w:pPr>
        <w:pStyle w:val="PL"/>
      </w:pPr>
      <w:r w:rsidRPr="00630AB6">
        <w:t xml:space="preserve">        '404':</w:t>
      </w:r>
    </w:p>
    <w:p w14:paraId="4E130A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B89E399" w14:textId="77777777" w:rsidR="00B02215" w:rsidRPr="00630AB6" w:rsidRDefault="00B02215" w:rsidP="00B02215">
      <w:pPr>
        <w:pStyle w:val="PL"/>
      </w:pPr>
    </w:p>
    <w:p w14:paraId="03ED4CE3" w14:textId="77777777" w:rsidR="00B02215" w:rsidRDefault="00B02215" w:rsidP="00B02215">
      <w:pPr>
        <w:pStyle w:val="PL"/>
        <w:rPr>
          <w:lang w:val="en-US"/>
        </w:rPr>
      </w:pPr>
      <w:r>
        <w:rPr>
          <w:lang w:val="en-US"/>
        </w:rPr>
        <w:t xml:space="preserve">        '411':</w:t>
      </w:r>
    </w:p>
    <w:p w14:paraId="41AB4DF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3DA2091" w14:textId="77777777" w:rsidR="00B02215" w:rsidRDefault="00B02215" w:rsidP="00B02215">
      <w:pPr>
        <w:pStyle w:val="PL"/>
        <w:rPr>
          <w:lang w:val="en-US"/>
        </w:rPr>
      </w:pPr>
      <w:r>
        <w:rPr>
          <w:lang w:val="en-US"/>
        </w:rPr>
        <w:t xml:space="preserve">        '413':</w:t>
      </w:r>
    </w:p>
    <w:p w14:paraId="42204AD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BE41715" w14:textId="77777777" w:rsidR="00B02215" w:rsidRDefault="00B02215" w:rsidP="00B02215">
      <w:pPr>
        <w:pStyle w:val="PL"/>
        <w:rPr>
          <w:lang w:val="en-US"/>
        </w:rPr>
      </w:pPr>
      <w:r>
        <w:rPr>
          <w:lang w:val="en-US"/>
        </w:rPr>
        <w:t xml:space="preserve">        '415':</w:t>
      </w:r>
    </w:p>
    <w:p w14:paraId="28567FE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976BEAE" w14:textId="77777777" w:rsidR="00B02215" w:rsidRDefault="00B02215" w:rsidP="00B02215">
      <w:pPr>
        <w:pStyle w:val="PL"/>
        <w:rPr>
          <w:lang w:val="en-US"/>
        </w:rPr>
      </w:pPr>
      <w:r>
        <w:rPr>
          <w:lang w:val="en-US"/>
        </w:rPr>
        <w:t xml:space="preserve">        '429':</w:t>
      </w:r>
    </w:p>
    <w:p w14:paraId="7B7DDE4B"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26C5CF38" w14:textId="77777777" w:rsidR="00B02215" w:rsidRDefault="00B02215" w:rsidP="00B02215">
      <w:pPr>
        <w:pStyle w:val="PL"/>
        <w:rPr>
          <w:lang w:val="en-US"/>
        </w:rPr>
      </w:pPr>
      <w:r w:rsidRPr="002E5CBA">
        <w:rPr>
          <w:lang w:val="en-US"/>
        </w:rPr>
        <w:t xml:space="preserve">        </w:t>
      </w:r>
      <w:r>
        <w:rPr>
          <w:lang w:val="en-US"/>
        </w:rPr>
        <w:t>'500':</w:t>
      </w:r>
    </w:p>
    <w:p w14:paraId="0DAB6772"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3AC3A90" w14:textId="77777777" w:rsidR="00B02215" w:rsidRDefault="00B02215" w:rsidP="00B02215">
      <w:pPr>
        <w:pStyle w:val="PL"/>
        <w:rPr>
          <w:lang w:val="en-US"/>
        </w:rPr>
      </w:pPr>
      <w:r w:rsidRPr="002E5CBA">
        <w:rPr>
          <w:lang w:val="en-US"/>
        </w:rPr>
        <w:t xml:space="preserve">        </w:t>
      </w:r>
      <w:r>
        <w:rPr>
          <w:lang w:val="en-US"/>
        </w:rPr>
        <w:t>'503':</w:t>
      </w:r>
    </w:p>
    <w:p w14:paraId="014F57FE"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5BEF6F28" w14:textId="77777777" w:rsidR="00B02215" w:rsidRPr="00630AB6" w:rsidRDefault="00B02215" w:rsidP="00B02215">
      <w:pPr>
        <w:pStyle w:val="PL"/>
      </w:pPr>
      <w:r w:rsidRPr="00630AB6">
        <w:t xml:space="preserve">        default:</w:t>
      </w:r>
    </w:p>
    <w:p w14:paraId="0B88411B" w14:textId="77777777" w:rsidR="00B02215" w:rsidRPr="00630AB6" w:rsidRDefault="00B02215" w:rsidP="00B02215">
      <w:pPr>
        <w:pStyle w:val="PL"/>
      </w:pPr>
      <w:r w:rsidRPr="00630AB6">
        <w:t xml:space="preserve">          description: Unexpected error</w:t>
      </w:r>
    </w:p>
    <w:p w14:paraId="05365326" w14:textId="77777777" w:rsidR="00B02215" w:rsidRDefault="00B02215" w:rsidP="00B02215">
      <w:pPr>
        <w:pStyle w:val="PL"/>
      </w:pPr>
    </w:p>
    <w:p w14:paraId="10207DF9"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498D7087" w14:textId="77777777" w:rsidR="00B02215" w:rsidRPr="00630AB6" w:rsidRDefault="00B02215" w:rsidP="00B02215">
      <w:pPr>
        <w:pStyle w:val="PL"/>
      </w:pPr>
      <w:r w:rsidRPr="00630AB6">
        <w:t xml:space="preserve">    delete:</w:t>
      </w:r>
    </w:p>
    <w:p w14:paraId="5222D84A" w14:textId="77777777" w:rsidR="00B02215" w:rsidRPr="00630AB6" w:rsidRDefault="00B02215" w:rsidP="00B02215">
      <w:pPr>
        <w:pStyle w:val="PL"/>
      </w:pPr>
      <w:r w:rsidRPr="00630AB6">
        <w:t xml:space="preserve">      summary: Deletes an already existing NSSAI availability notification subscription</w:t>
      </w:r>
    </w:p>
    <w:p w14:paraId="1DD06248" w14:textId="77777777" w:rsidR="00B02215" w:rsidRPr="00630AB6" w:rsidRDefault="00B02215" w:rsidP="00B02215">
      <w:pPr>
        <w:pStyle w:val="PL"/>
      </w:pPr>
      <w:r w:rsidRPr="00630AB6">
        <w:t xml:space="preserve">      tags:</w:t>
      </w:r>
    </w:p>
    <w:p w14:paraId="5E571E00" w14:textId="77777777" w:rsidR="00B02215" w:rsidRPr="00630AB6" w:rsidRDefault="00B02215" w:rsidP="00B02215">
      <w:pPr>
        <w:pStyle w:val="PL"/>
      </w:pPr>
      <w:r w:rsidRPr="00630AB6">
        <w:t xml:space="preserve">        - Subscription ID (Document)</w:t>
      </w:r>
    </w:p>
    <w:p w14:paraId="4F26C888" w14:textId="77777777" w:rsidR="00B02215" w:rsidRPr="00630AB6" w:rsidRDefault="00B02215" w:rsidP="00B02215">
      <w:pPr>
        <w:pStyle w:val="PL"/>
      </w:pPr>
      <w:r w:rsidRPr="00630AB6">
        <w:t xml:space="preserve">      operationId: NSSAIAvailabilityUnsubscribe</w:t>
      </w:r>
    </w:p>
    <w:p w14:paraId="1DE7DDC7" w14:textId="77777777" w:rsidR="00B02215" w:rsidRPr="00630AB6" w:rsidRDefault="00B02215" w:rsidP="00B02215">
      <w:pPr>
        <w:pStyle w:val="PL"/>
      </w:pPr>
      <w:r w:rsidRPr="00630AB6">
        <w:t xml:space="preserve">      parameters:</w:t>
      </w:r>
    </w:p>
    <w:p w14:paraId="6333E2FF" w14:textId="77777777" w:rsidR="00B02215" w:rsidRPr="00630AB6" w:rsidRDefault="00B02215" w:rsidP="00B02215">
      <w:pPr>
        <w:pStyle w:val="PL"/>
      </w:pPr>
      <w:r w:rsidRPr="00630AB6">
        <w:lastRenderedPageBreak/>
        <w:t xml:space="preserve">        - name: subscriptionId</w:t>
      </w:r>
    </w:p>
    <w:p w14:paraId="58984A52" w14:textId="77777777" w:rsidR="00B02215" w:rsidRPr="00630AB6" w:rsidRDefault="00B02215" w:rsidP="00B02215">
      <w:pPr>
        <w:pStyle w:val="PL"/>
      </w:pPr>
      <w:r w:rsidRPr="00630AB6">
        <w:t xml:space="preserve">          in: path</w:t>
      </w:r>
    </w:p>
    <w:p w14:paraId="65680507" w14:textId="77777777" w:rsidR="00B02215" w:rsidRPr="00630AB6" w:rsidRDefault="00B02215" w:rsidP="00B02215">
      <w:pPr>
        <w:pStyle w:val="PL"/>
      </w:pPr>
      <w:r w:rsidRPr="00630AB6">
        <w:t xml:space="preserve">          description: Identifier of the subscription for notification</w:t>
      </w:r>
    </w:p>
    <w:p w14:paraId="6295C431" w14:textId="77777777" w:rsidR="00B02215" w:rsidRPr="00630AB6" w:rsidRDefault="00B02215" w:rsidP="00B02215">
      <w:pPr>
        <w:pStyle w:val="PL"/>
      </w:pPr>
      <w:r w:rsidRPr="00630AB6">
        <w:t xml:space="preserve">          required: true</w:t>
      </w:r>
    </w:p>
    <w:p w14:paraId="26948629" w14:textId="77777777" w:rsidR="00B02215" w:rsidRPr="00630AB6" w:rsidRDefault="00B02215" w:rsidP="00B02215">
      <w:pPr>
        <w:pStyle w:val="PL"/>
      </w:pPr>
      <w:r w:rsidRPr="00630AB6">
        <w:t xml:space="preserve">          schema:</w:t>
      </w:r>
    </w:p>
    <w:p w14:paraId="2AEB9E20" w14:textId="77777777" w:rsidR="00B02215" w:rsidRPr="00630AB6" w:rsidRDefault="00B02215" w:rsidP="00B02215">
      <w:pPr>
        <w:pStyle w:val="PL"/>
      </w:pPr>
      <w:r w:rsidRPr="00630AB6">
        <w:t xml:space="preserve">            type: string</w:t>
      </w:r>
    </w:p>
    <w:p w14:paraId="2C1DF330" w14:textId="77777777" w:rsidR="00B02215" w:rsidRPr="00630AB6" w:rsidRDefault="00B02215" w:rsidP="00B02215">
      <w:pPr>
        <w:pStyle w:val="PL"/>
      </w:pPr>
    </w:p>
    <w:p w14:paraId="14074FCF" w14:textId="77777777" w:rsidR="00B02215" w:rsidRPr="00630AB6" w:rsidRDefault="00B02215" w:rsidP="00B02215">
      <w:pPr>
        <w:pStyle w:val="PL"/>
      </w:pPr>
      <w:r w:rsidRPr="00630AB6">
        <w:t xml:space="preserve">      responses:</w:t>
      </w:r>
    </w:p>
    <w:p w14:paraId="778D63BB" w14:textId="77777777" w:rsidR="00B02215" w:rsidRPr="00630AB6" w:rsidRDefault="00B02215" w:rsidP="00B02215">
      <w:pPr>
        <w:pStyle w:val="PL"/>
      </w:pPr>
      <w:r w:rsidRPr="00630AB6">
        <w:t xml:space="preserve">        '204':</w:t>
      </w:r>
    </w:p>
    <w:p w14:paraId="0637EB3B" w14:textId="77777777" w:rsidR="00B02215" w:rsidRDefault="00B02215" w:rsidP="00B02215">
      <w:pPr>
        <w:pStyle w:val="PL"/>
      </w:pPr>
      <w:r w:rsidRPr="00630AB6">
        <w:t xml:space="preserve">          description: No Content (Successful deletion of subscription for NSSAI Availability notification)</w:t>
      </w:r>
    </w:p>
    <w:p w14:paraId="2A47F84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9406092" w14:textId="6ABB7B3F" w:rsidR="006A03D8" w:rsidRDefault="00FB541B">
      <w:pPr>
        <w:pStyle w:val="PL"/>
        <w:rPr>
          <w:lang w:val="en-US"/>
        </w:rPr>
      </w:pPr>
      <w:r>
        <w:rPr>
          <w:lang w:val="en-US"/>
        </w:rPr>
        <w:t xml:space="preserve">          $ref: </w:t>
      </w:r>
      <w:r w:rsidRPr="00690A26">
        <w:t>'TS29571_CommonData.yaml#/components/</w:t>
      </w:r>
      <w:r>
        <w:t>responses/307'</w:t>
      </w:r>
    </w:p>
    <w:p w14:paraId="25C594E3" w14:textId="77777777" w:rsidR="006A03D8" w:rsidRDefault="006A03D8" w:rsidP="006A03D8">
      <w:pPr>
        <w:pStyle w:val="PL"/>
        <w:rPr>
          <w:lang w:val="en-US"/>
        </w:rPr>
      </w:pPr>
      <w:r w:rsidRPr="00046E6A">
        <w:rPr>
          <w:lang w:val="en-US"/>
        </w:rPr>
        <w:t xml:space="preserve">        '308':</w:t>
      </w:r>
    </w:p>
    <w:p w14:paraId="3BABA173" w14:textId="2430AFC1" w:rsidR="006A03D8" w:rsidRDefault="00FB541B">
      <w:pPr>
        <w:pStyle w:val="PL"/>
      </w:pPr>
      <w:r>
        <w:rPr>
          <w:lang w:val="en-US"/>
        </w:rPr>
        <w:t xml:space="preserve">          $ref: </w:t>
      </w:r>
      <w:r w:rsidRPr="00690A26">
        <w:t>'TS29571_CommonData.yaml#/components/</w:t>
      </w:r>
      <w:r>
        <w:t>responses/308'</w:t>
      </w:r>
    </w:p>
    <w:p w14:paraId="425D8940" w14:textId="77777777" w:rsidR="00B02215" w:rsidRDefault="00B02215" w:rsidP="00B02215">
      <w:pPr>
        <w:pStyle w:val="PL"/>
        <w:rPr>
          <w:lang w:val="en-US"/>
        </w:rPr>
      </w:pPr>
      <w:r>
        <w:rPr>
          <w:lang w:val="en-US"/>
        </w:rPr>
        <w:t xml:space="preserve">        '400':</w:t>
      </w:r>
    </w:p>
    <w:p w14:paraId="1967393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80B9C99" w14:textId="77777777" w:rsidR="00B02215" w:rsidRDefault="00B02215" w:rsidP="00B02215">
      <w:pPr>
        <w:pStyle w:val="PL"/>
        <w:rPr>
          <w:lang w:val="en-US"/>
        </w:rPr>
      </w:pPr>
      <w:r>
        <w:rPr>
          <w:lang w:val="en-US"/>
        </w:rPr>
        <w:t xml:space="preserve">        '401':</w:t>
      </w:r>
    </w:p>
    <w:p w14:paraId="60835F5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ED6A91" w14:textId="77777777" w:rsidR="00B02215" w:rsidRDefault="00B02215" w:rsidP="00B02215">
      <w:pPr>
        <w:pStyle w:val="PL"/>
      </w:pPr>
      <w:r w:rsidRPr="00630AB6">
        <w:t xml:space="preserve">        '404':</w:t>
      </w:r>
    </w:p>
    <w:p w14:paraId="711E0DF8"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290AE65F" w14:textId="77777777" w:rsidR="00B02215" w:rsidRPr="00630AB6" w:rsidRDefault="00B02215" w:rsidP="00B02215">
      <w:pPr>
        <w:pStyle w:val="PL"/>
      </w:pPr>
    </w:p>
    <w:p w14:paraId="223486FB" w14:textId="77777777" w:rsidR="00B02215" w:rsidRDefault="00B02215" w:rsidP="00B02215">
      <w:pPr>
        <w:pStyle w:val="PL"/>
      </w:pPr>
      <w:r>
        <w:t xml:space="preserve">        '429</w:t>
      </w:r>
      <w:r w:rsidRPr="00630AB6">
        <w:t>':</w:t>
      </w:r>
    </w:p>
    <w:p w14:paraId="542B151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3D3E467" w14:textId="77777777" w:rsidR="00B02215" w:rsidRDefault="00B02215" w:rsidP="00B02215">
      <w:pPr>
        <w:pStyle w:val="PL"/>
        <w:rPr>
          <w:lang w:val="en-US"/>
        </w:rPr>
      </w:pPr>
      <w:r w:rsidRPr="002E5CBA">
        <w:rPr>
          <w:lang w:val="en-US"/>
        </w:rPr>
        <w:t xml:space="preserve">        </w:t>
      </w:r>
      <w:r>
        <w:rPr>
          <w:lang w:val="en-US"/>
        </w:rPr>
        <w:t>'500':</w:t>
      </w:r>
    </w:p>
    <w:p w14:paraId="42EDF1E0"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D64E987" w14:textId="77777777" w:rsidR="00B02215" w:rsidRDefault="00B02215" w:rsidP="00B02215">
      <w:pPr>
        <w:pStyle w:val="PL"/>
        <w:rPr>
          <w:lang w:val="en-US"/>
        </w:rPr>
      </w:pPr>
      <w:r w:rsidRPr="002E5CBA">
        <w:rPr>
          <w:lang w:val="en-US"/>
        </w:rPr>
        <w:t xml:space="preserve">        </w:t>
      </w:r>
      <w:r>
        <w:rPr>
          <w:lang w:val="en-US"/>
        </w:rPr>
        <w:t>'503':</w:t>
      </w:r>
    </w:p>
    <w:p w14:paraId="635FC100"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6B7BF87C" w14:textId="77777777" w:rsidR="00B02215" w:rsidRPr="00630AB6" w:rsidRDefault="00B02215" w:rsidP="00B02215">
      <w:pPr>
        <w:pStyle w:val="PL"/>
      </w:pPr>
    </w:p>
    <w:p w14:paraId="0DF8A4EF" w14:textId="77777777" w:rsidR="00B02215" w:rsidRPr="00630AB6" w:rsidRDefault="00B02215" w:rsidP="00B02215">
      <w:pPr>
        <w:pStyle w:val="PL"/>
      </w:pPr>
      <w:r w:rsidRPr="00630AB6">
        <w:t xml:space="preserve">        default:</w:t>
      </w:r>
    </w:p>
    <w:p w14:paraId="16DC3048" w14:textId="77777777" w:rsidR="00B02215" w:rsidRDefault="00B02215" w:rsidP="00B02215">
      <w:pPr>
        <w:pStyle w:val="PL"/>
      </w:pPr>
      <w:r w:rsidRPr="00630AB6">
        <w:t xml:space="preserve">          description: Unexpected error</w:t>
      </w:r>
    </w:p>
    <w:p w14:paraId="1834EA43" w14:textId="77777777" w:rsidR="00C1575C" w:rsidRPr="00630AB6" w:rsidRDefault="00C1575C" w:rsidP="00C1575C">
      <w:pPr>
        <w:pStyle w:val="PL"/>
      </w:pPr>
    </w:p>
    <w:p w14:paraId="410BD758" w14:textId="77777777" w:rsidR="00C1575C" w:rsidRPr="00630AB6" w:rsidRDefault="00C1575C" w:rsidP="00C1575C">
      <w:pPr>
        <w:pStyle w:val="PL"/>
      </w:pPr>
      <w:r w:rsidRPr="00630AB6">
        <w:t xml:space="preserve">    patch:</w:t>
      </w:r>
    </w:p>
    <w:p w14:paraId="7E511DFC"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08F856A5" w14:textId="77777777" w:rsidR="00C1575C" w:rsidRPr="00630AB6" w:rsidRDefault="00C1575C" w:rsidP="00C1575C">
      <w:pPr>
        <w:pStyle w:val="PL"/>
      </w:pPr>
      <w:r w:rsidRPr="00630AB6">
        <w:t xml:space="preserve">      tags:</w:t>
      </w:r>
    </w:p>
    <w:p w14:paraId="3A20A26D" w14:textId="77777777" w:rsidR="00C1575C" w:rsidRPr="00630AB6" w:rsidRDefault="00C1575C" w:rsidP="00C1575C">
      <w:pPr>
        <w:pStyle w:val="PL"/>
      </w:pPr>
      <w:r w:rsidRPr="00630AB6">
        <w:t xml:space="preserve">        - Subscription ID (Document)</w:t>
      </w:r>
    </w:p>
    <w:p w14:paraId="11040911" w14:textId="77777777" w:rsidR="00C1575C" w:rsidRPr="00630AB6" w:rsidRDefault="00C1575C" w:rsidP="00C1575C">
      <w:pPr>
        <w:pStyle w:val="PL"/>
      </w:pPr>
      <w:r w:rsidRPr="00630AB6">
        <w:t xml:space="preserve">      operationId: NSSAIAvailability</w:t>
      </w:r>
      <w:r>
        <w:t>SubModify</w:t>
      </w:r>
      <w:r w:rsidRPr="00630AB6">
        <w:t>Patch</w:t>
      </w:r>
    </w:p>
    <w:p w14:paraId="62DC8001" w14:textId="77777777" w:rsidR="00C1575C" w:rsidRPr="00630AB6" w:rsidRDefault="00C1575C" w:rsidP="00C1575C">
      <w:pPr>
        <w:pStyle w:val="PL"/>
      </w:pPr>
      <w:r w:rsidRPr="00630AB6">
        <w:t xml:space="preserve">      parameters:</w:t>
      </w:r>
    </w:p>
    <w:p w14:paraId="4027945C" w14:textId="77777777" w:rsidR="00C1575C" w:rsidRPr="00630AB6" w:rsidRDefault="00C1575C" w:rsidP="00C1575C">
      <w:pPr>
        <w:pStyle w:val="PL"/>
      </w:pPr>
      <w:r w:rsidRPr="00630AB6">
        <w:t xml:space="preserve">        - name: subscriptionId</w:t>
      </w:r>
    </w:p>
    <w:p w14:paraId="497359C6" w14:textId="77777777" w:rsidR="00C1575C" w:rsidRPr="00630AB6" w:rsidRDefault="00C1575C" w:rsidP="00C1575C">
      <w:pPr>
        <w:pStyle w:val="PL"/>
      </w:pPr>
      <w:r w:rsidRPr="00630AB6">
        <w:t xml:space="preserve">          in: path</w:t>
      </w:r>
    </w:p>
    <w:p w14:paraId="6947DE4A" w14:textId="77777777" w:rsidR="00C1575C" w:rsidRPr="00630AB6" w:rsidRDefault="00C1575C" w:rsidP="00C1575C">
      <w:pPr>
        <w:pStyle w:val="PL"/>
      </w:pPr>
      <w:r w:rsidRPr="00630AB6">
        <w:t xml:space="preserve">          description: Identifier of the subscription for notification</w:t>
      </w:r>
    </w:p>
    <w:p w14:paraId="0527A32A" w14:textId="77777777" w:rsidR="00C1575C" w:rsidRPr="00630AB6" w:rsidRDefault="00C1575C" w:rsidP="00C1575C">
      <w:pPr>
        <w:pStyle w:val="PL"/>
      </w:pPr>
      <w:r w:rsidRPr="00630AB6">
        <w:t xml:space="preserve">          required: true</w:t>
      </w:r>
    </w:p>
    <w:p w14:paraId="5CAB3369" w14:textId="77777777" w:rsidR="00C1575C" w:rsidRPr="00630AB6" w:rsidRDefault="00C1575C" w:rsidP="00C1575C">
      <w:pPr>
        <w:pStyle w:val="PL"/>
      </w:pPr>
      <w:r w:rsidRPr="00630AB6">
        <w:t xml:space="preserve">          schema:</w:t>
      </w:r>
    </w:p>
    <w:p w14:paraId="2EE022FB" w14:textId="77777777" w:rsidR="00C1575C" w:rsidRDefault="00C1575C" w:rsidP="00C1575C">
      <w:pPr>
        <w:pStyle w:val="PL"/>
      </w:pPr>
      <w:r w:rsidRPr="00630AB6">
        <w:t xml:space="preserve">            type: string</w:t>
      </w:r>
    </w:p>
    <w:p w14:paraId="67AAB6DF" w14:textId="77777777" w:rsidR="00C1575C" w:rsidRPr="00690A26" w:rsidRDefault="00C1575C" w:rsidP="00C1575C">
      <w:pPr>
        <w:pStyle w:val="PL"/>
        <w:rPr>
          <w:lang w:val="en-US"/>
        </w:rPr>
      </w:pPr>
      <w:r w:rsidRPr="00821B5C">
        <w:t xml:space="preserve">        - </w:t>
      </w:r>
      <w:r w:rsidRPr="00690A26">
        <w:rPr>
          <w:lang w:val="en-US"/>
        </w:rPr>
        <w:t>name: Content-Encoding</w:t>
      </w:r>
    </w:p>
    <w:p w14:paraId="1B3671FD" w14:textId="77777777" w:rsidR="00C1575C" w:rsidRPr="00690A26" w:rsidRDefault="00C1575C" w:rsidP="00C1575C">
      <w:pPr>
        <w:pStyle w:val="PL"/>
        <w:rPr>
          <w:lang w:val="en-US"/>
        </w:rPr>
      </w:pPr>
      <w:r w:rsidRPr="00821B5C">
        <w:t xml:space="preserve">          </w:t>
      </w:r>
      <w:r w:rsidRPr="00690A26">
        <w:rPr>
          <w:lang w:val="en-US"/>
        </w:rPr>
        <w:t>in: header</w:t>
      </w:r>
    </w:p>
    <w:p w14:paraId="12BFBCBF"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60B8A9F3" w14:textId="77777777" w:rsidR="00C1575C" w:rsidRPr="00690A26" w:rsidRDefault="00C1575C" w:rsidP="00C1575C">
      <w:pPr>
        <w:pStyle w:val="PL"/>
        <w:rPr>
          <w:lang w:val="en-US"/>
        </w:rPr>
      </w:pPr>
      <w:r w:rsidRPr="00821B5C">
        <w:t xml:space="preserve">          </w:t>
      </w:r>
      <w:r w:rsidRPr="00690A26">
        <w:rPr>
          <w:lang w:val="en-US"/>
        </w:rPr>
        <w:t>schema:</w:t>
      </w:r>
    </w:p>
    <w:p w14:paraId="275CC2D2" w14:textId="77777777" w:rsidR="00C1575C" w:rsidRDefault="00C1575C" w:rsidP="00C1575C">
      <w:pPr>
        <w:pStyle w:val="PL"/>
        <w:rPr>
          <w:lang w:val="en-US"/>
        </w:rPr>
      </w:pPr>
      <w:r w:rsidRPr="00821B5C">
        <w:t xml:space="preserve">            </w:t>
      </w:r>
      <w:r w:rsidRPr="00690A26">
        <w:rPr>
          <w:lang w:val="en-US"/>
        </w:rPr>
        <w:t>type: string</w:t>
      </w:r>
    </w:p>
    <w:p w14:paraId="2CAAA937" w14:textId="77777777" w:rsidR="00C1575C" w:rsidRPr="00630AB6" w:rsidRDefault="00C1575C" w:rsidP="00C1575C">
      <w:pPr>
        <w:pStyle w:val="PL"/>
      </w:pPr>
      <w:r w:rsidRPr="00630AB6">
        <w:t xml:space="preserve">      requestBody:</w:t>
      </w:r>
    </w:p>
    <w:p w14:paraId="2A2A5BED"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36156EBC" w14:textId="77777777" w:rsidR="00C1575C" w:rsidRPr="00630AB6" w:rsidRDefault="00C1575C" w:rsidP="00C1575C">
      <w:pPr>
        <w:pStyle w:val="PL"/>
      </w:pPr>
      <w:r w:rsidRPr="00630AB6">
        <w:t xml:space="preserve">        required: true</w:t>
      </w:r>
    </w:p>
    <w:p w14:paraId="6F4601C1" w14:textId="77777777" w:rsidR="00C1575C" w:rsidRPr="00630AB6" w:rsidRDefault="00C1575C" w:rsidP="00C1575C">
      <w:pPr>
        <w:pStyle w:val="PL"/>
      </w:pPr>
      <w:r w:rsidRPr="00630AB6">
        <w:t xml:space="preserve">        content:</w:t>
      </w:r>
    </w:p>
    <w:p w14:paraId="6BBE32AF" w14:textId="77777777" w:rsidR="00C1575C" w:rsidRPr="00630AB6" w:rsidRDefault="00C1575C" w:rsidP="00C1575C">
      <w:pPr>
        <w:pStyle w:val="PL"/>
      </w:pPr>
      <w:r w:rsidRPr="00630AB6">
        <w:t xml:space="preserve">          application/json-patch+json::</w:t>
      </w:r>
    </w:p>
    <w:p w14:paraId="7AAB613A" w14:textId="77777777" w:rsidR="00C1575C" w:rsidRPr="00630AB6" w:rsidRDefault="00C1575C" w:rsidP="00C1575C">
      <w:pPr>
        <w:pStyle w:val="PL"/>
      </w:pPr>
      <w:r w:rsidRPr="00630AB6">
        <w:t xml:space="preserve">            schema:</w:t>
      </w:r>
    </w:p>
    <w:p w14:paraId="1BBDDF70" w14:textId="77777777" w:rsidR="00C1575C" w:rsidRPr="00630AB6" w:rsidRDefault="00C1575C" w:rsidP="00C1575C">
      <w:pPr>
        <w:pStyle w:val="PL"/>
      </w:pPr>
      <w:r w:rsidRPr="00630AB6">
        <w:t xml:space="preserve">              $ref: '#/components/schemas/PatchDocument'</w:t>
      </w:r>
    </w:p>
    <w:p w14:paraId="5E319EC8" w14:textId="77777777" w:rsidR="00C1575C" w:rsidRPr="00630AB6" w:rsidRDefault="00C1575C" w:rsidP="00C1575C">
      <w:pPr>
        <w:pStyle w:val="PL"/>
      </w:pPr>
    </w:p>
    <w:p w14:paraId="30A5495B" w14:textId="77777777" w:rsidR="00C1575C" w:rsidRPr="00630AB6" w:rsidRDefault="00C1575C" w:rsidP="00C1575C">
      <w:pPr>
        <w:pStyle w:val="PL"/>
      </w:pPr>
      <w:r w:rsidRPr="00630AB6">
        <w:t xml:space="preserve">     </w:t>
      </w:r>
      <w:r w:rsidR="00DB7547">
        <w:t xml:space="preserve"> </w:t>
      </w:r>
      <w:r w:rsidRPr="00630AB6">
        <w:t>responses:</w:t>
      </w:r>
    </w:p>
    <w:p w14:paraId="4FFBF4B6" w14:textId="77777777" w:rsidR="00C1575C" w:rsidRPr="00630AB6" w:rsidRDefault="00C1575C" w:rsidP="00C1575C">
      <w:pPr>
        <w:pStyle w:val="PL"/>
      </w:pPr>
      <w:r w:rsidRPr="00630AB6">
        <w:t xml:space="preserve">        '200':</w:t>
      </w:r>
    </w:p>
    <w:p w14:paraId="0FE7BCFE" w14:textId="77777777" w:rsidR="00C1575C" w:rsidRPr="00630AB6" w:rsidRDefault="00C1575C" w:rsidP="00C1575C">
      <w:pPr>
        <w:pStyle w:val="PL"/>
      </w:pPr>
      <w:r w:rsidRPr="00630AB6">
        <w:t xml:space="preserve">          description: OK (Successful update of NSSAI availability notification subscription)</w:t>
      </w:r>
    </w:p>
    <w:p w14:paraId="484A0BB4" w14:textId="77777777" w:rsidR="00C1575C" w:rsidRPr="00630AB6" w:rsidRDefault="00C1575C" w:rsidP="00C1575C">
      <w:pPr>
        <w:pStyle w:val="PL"/>
      </w:pPr>
      <w:r w:rsidRPr="00630AB6">
        <w:t xml:space="preserve">          content:</w:t>
      </w:r>
    </w:p>
    <w:p w14:paraId="5BAFD167" w14:textId="77777777" w:rsidR="00C1575C" w:rsidRPr="00630AB6" w:rsidRDefault="00C1575C" w:rsidP="00C1575C">
      <w:pPr>
        <w:pStyle w:val="PL"/>
      </w:pPr>
      <w:r w:rsidRPr="00630AB6">
        <w:t xml:space="preserve">            application/json:</w:t>
      </w:r>
    </w:p>
    <w:p w14:paraId="03015488" w14:textId="77777777" w:rsidR="00C1575C" w:rsidRPr="00630AB6" w:rsidRDefault="00C1575C" w:rsidP="00C1575C">
      <w:pPr>
        <w:pStyle w:val="PL"/>
      </w:pPr>
      <w:r w:rsidRPr="00630AB6">
        <w:t xml:space="preserve">              schema:</w:t>
      </w:r>
    </w:p>
    <w:p w14:paraId="65149F66"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3FC86" w14:textId="77777777" w:rsidR="00C1575C" w:rsidRPr="00F04D60" w:rsidRDefault="00C1575C" w:rsidP="00C1575C">
      <w:pPr>
        <w:pStyle w:val="PL"/>
      </w:pPr>
      <w:r w:rsidRPr="00821B5C">
        <w:t xml:space="preserve">          </w:t>
      </w:r>
      <w:r w:rsidRPr="00F04D60">
        <w:t>headers:</w:t>
      </w:r>
    </w:p>
    <w:p w14:paraId="5C6B83CF" w14:textId="77777777" w:rsidR="00C1575C" w:rsidRPr="00F04D60" w:rsidRDefault="00C1575C" w:rsidP="00C1575C">
      <w:pPr>
        <w:pStyle w:val="PL"/>
      </w:pPr>
      <w:r w:rsidRPr="00F04D60">
        <w:t xml:space="preserve">            </w:t>
      </w:r>
      <w:r w:rsidRPr="00F04D60">
        <w:rPr>
          <w:lang w:val="en-US"/>
        </w:rPr>
        <w:t>Content-Encoding</w:t>
      </w:r>
      <w:r w:rsidRPr="00F04D60">
        <w:t>:</w:t>
      </w:r>
    </w:p>
    <w:p w14:paraId="23AC81F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2C023ABE" w14:textId="77777777" w:rsidR="00C1575C" w:rsidRPr="00F04D60" w:rsidRDefault="00C1575C" w:rsidP="00C1575C">
      <w:pPr>
        <w:pStyle w:val="PL"/>
      </w:pPr>
      <w:r w:rsidRPr="00F04D60">
        <w:t xml:space="preserve">              schema:</w:t>
      </w:r>
    </w:p>
    <w:p w14:paraId="6C946157" w14:textId="77777777" w:rsidR="00C1575C" w:rsidRDefault="00C1575C" w:rsidP="00C1575C">
      <w:pPr>
        <w:pStyle w:val="PL"/>
      </w:pPr>
      <w:r w:rsidRPr="00F04D60">
        <w:t xml:space="preserve">                type: string</w:t>
      </w:r>
    </w:p>
    <w:p w14:paraId="13672A0A"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75504B2" w14:textId="26519050" w:rsidR="006A03D8" w:rsidRDefault="00FB541B">
      <w:pPr>
        <w:pStyle w:val="PL"/>
        <w:rPr>
          <w:lang w:val="en-US"/>
        </w:rPr>
      </w:pPr>
      <w:r>
        <w:rPr>
          <w:lang w:val="en-US"/>
        </w:rPr>
        <w:t xml:space="preserve">          $ref: </w:t>
      </w:r>
      <w:r w:rsidRPr="00690A26">
        <w:t>'TS29571_CommonData.yaml#/components/</w:t>
      </w:r>
      <w:r>
        <w:t>responses/307'</w:t>
      </w:r>
    </w:p>
    <w:p w14:paraId="03A1F3FD" w14:textId="77777777" w:rsidR="006A03D8" w:rsidRDefault="006A03D8" w:rsidP="006A03D8">
      <w:pPr>
        <w:pStyle w:val="PL"/>
        <w:rPr>
          <w:lang w:val="en-US"/>
        </w:rPr>
      </w:pPr>
      <w:r w:rsidRPr="00046E6A">
        <w:rPr>
          <w:lang w:val="en-US"/>
        </w:rPr>
        <w:t xml:space="preserve">        '308':</w:t>
      </w:r>
    </w:p>
    <w:p w14:paraId="4AB427A3" w14:textId="6D315FF1" w:rsidR="006A03D8" w:rsidRDefault="00FB541B">
      <w:pPr>
        <w:pStyle w:val="PL"/>
      </w:pPr>
      <w:r>
        <w:rPr>
          <w:lang w:val="en-US"/>
        </w:rPr>
        <w:t xml:space="preserve">          $ref: </w:t>
      </w:r>
      <w:r w:rsidRPr="00690A26">
        <w:t>'TS29571_CommonData.yaml#/components/</w:t>
      </w:r>
      <w:r>
        <w:t>responses/308'</w:t>
      </w:r>
    </w:p>
    <w:p w14:paraId="7C6169E2" w14:textId="77777777" w:rsidR="00C1575C" w:rsidRDefault="00C1575C" w:rsidP="00C1575C">
      <w:pPr>
        <w:pStyle w:val="PL"/>
        <w:rPr>
          <w:lang w:val="en-US"/>
        </w:rPr>
      </w:pPr>
      <w:r>
        <w:rPr>
          <w:lang w:val="en-US"/>
        </w:rPr>
        <w:t xml:space="preserve">        '400':</w:t>
      </w:r>
    </w:p>
    <w:p w14:paraId="402802DB"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5A0259DB" w14:textId="77777777" w:rsidR="00C1575C" w:rsidRDefault="00C1575C" w:rsidP="00C1575C">
      <w:pPr>
        <w:pStyle w:val="PL"/>
        <w:rPr>
          <w:lang w:val="en-US"/>
        </w:rPr>
      </w:pPr>
      <w:r>
        <w:rPr>
          <w:lang w:val="en-US"/>
        </w:rPr>
        <w:t xml:space="preserve">        '401':</w:t>
      </w:r>
    </w:p>
    <w:p w14:paraId="273E1FA5"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50C4CD" w14:textId="77777777" w:rsidR="00C1575C" w:rsidRDefault="00C1575C" w:rsidP="00C1575C">
      <w:pPr>
        <w:pStyle w:val="PL"/>
      </w:pPr>
      <w:r w:rsidRPr="00630AB6">
        <w:lastRenderedPageBreak/>
        <w:t xml:space="preserve">        '403':</w:t>
      </w:r>
    </w:p>
    <w:p w14:paraId="569AA75E"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139226" w14:textId="77777777" w:rsidR="00C1575C" w:rsidRDefault="00C1575C" w:rsidP="00C1575C">
      <w:pPr>
        <w:pStyle w:val="PL"/>
      </w:pPr>
      <w:r w:rsidRPr="00630AB6">
        <w:t xml:space="preserve">        '404':</w:t>
      </w:r>
    </w:p>
    <w:p w14:paraId="37DA7CD8"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3F4376B" w14:textId="77777777" w:rsidR="00C1575C" w:rsidRDefault="00C1575C" w:rsidP="00C1575C">
      <w:pPr>
        <w:pStyle w:val="PL"/>
        <w:rPr>
          <w:lang w:val="en-US"/>
        </w:rPr>
      </w:pPr>
      <w:r>
        <w:rPr>
          <w:lang w:val="en-US"/>
        </w:rPr>
        <w:t xml:space="preserve">        '411':</w:t>
      </w:r>
    </w:p>
    <w:p w14:paraId="5AFEF29D"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1AE5CB6" w14:textId="77777777" w:rsidR="00C1575C" w:rsidRDefault="00C1575C" w:rsidP="00C1575C">
      <w:pPr>
        <w:pStyle w:val="PL"/>
        <w:rPr>
          <w:lang w:val="en-US"/>
        </w:rPr>
      </w:pPr>
      <w:r>
        <w:rPr>
          <w:lang w:val="en-US"/>
        </w:rPr>
        <w:t xml:space="preserve">        '413':</w:t>
      </w:r>
    </w:p>
    <w:p w14:paraId="1927664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78B28BB" w14:textId="77777777" w:rsidR="00C1575C" w:rsidRDefault="00C1575C" w:rsidP="00C1575C">
      <w:pPr>
        <w:pStyle w:val="PL"/>
        <w:rPr>
          <w:lang w:val="en-US"/>
        </w:rPr>
      </w:pPr>
      <w:r>
        <w:rPr>
          <w:lang w:val="en-US"/>
        </w:rPr>
        <w:t xml:space="preserve">        '415':</w:t>
      </w:r>
    </w:p>
    <w:p w14:paraId="50A6593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8BA41B2" w14:textId="77777777" w:rsidR="00C1575C" w:rsidRDefault="00C1575C" w:rsidP="00C1575C">
      <w:pPr>
        <w:pStyle w:val="PL"/>
      </w:pPr>
      <w:r>
        <w:t xml:space="preserve">        '429</w:t>
      </w:r>
      <w:r w:rsidRPr="00630AB6">
        <w:t>':</w:t>
      </w:r>
    </w:p>
    <w:p w14:paraId="3C76F68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ADD2B22" w14:textId="77777777" w:rsidR="00C1575C" w:rsidRDefault="00C1575C" w:rsidP="00C1575C">
      <w:pPr>
        <w:pStyle w:val="PL"/>
        <w:rPr>
          <w:lang w:val="en-US"/>
        </w:rPr>
      </w:pPr>
      <w:r w:rsidRPr="002E5CBA">
        <w:rPr>
          <w:lang w:val="en-US"/>
        </w:rPr>
        <w:t xml:space="preserve">        </w:t>
      </w:r>
      <w:r>
        <w:rPr>
          <w:lang w:val="en-US"/>
        </w:rPr>
        <w:t>'500':</w:t>
      </w:r>
    </w:p>
    <w:p w14:paraId="51CC7BC3"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2CB4BB76" w14:textId="77777777" w:rsidR="00C1575C" w:rsidRDefault="00C1575C" w:rsidP="00C1575C">
      <w:pPr>
        <w:pStyle w:val="PL"/>
        <w:rPr>
          <w:lang w:val="en-US"/>
        </w:rPr>
      </w:pPr>
      <w:r w:rsidRPr="002E5CBA">
        <w:rPr>
          <w:lang w:val="en-US"/>
        </w:rPr>
        <w:t xml:space="preserve">        </w:t>
      </w:r>
      <w:r>
        <w:rPr>
          <w:lang w:val="en-US"/>
        </w:rPr>
        <w:t>'503':</w:t>
      </w:r>
    </w:p>
    <w:p w14:paraId="2C886C9E"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8BBBF92" w14:textId="77777777" w:rsidR="00C1575C" w:rsidRPr="00630AB6" w:rsidRDefault="00C1575C" w:rsidP="00C1575C">
      <w:pPr>
        <w:pStyle w:val="PL"/>
      </w:pPr>
      <w:r w:rsidRPr="00630AB6">
        <w:t xml:space="preserve">        default:</w:t>
      </w:r>
    </w:p>
    <w:p w14:paraId="25B0F32C" w14:textId="77777777" w:rsidR="00C1575C" w:rsidRDefault="00C1575C" w:rsidP="00B02215">
      <w:pPr>
        <w:pStyle w:val="PL"/>
        <w:rPr>
          <w:lang w:val="en-US"/>
        </w:rPr>
      </w:pPr>
      <w:r w:rsidRPr="00630AB6">
        <w:t xml:space="preserve">          description: Unexpected error</w:t>
      </w:r>
    </w:p>
    <w:p w14:paraId="106D9C21" w14:textId="77777777" w:rsidR="00B02215" w:rsidRDefault="00B02215" w:rsidP="00B02215">
      <w:pPr>
        <w:pStyle w:val="PL"/>
      </w:pPr>
    </w:p>
    <w:p w14:paraId="580B59DB" w14:textId="77777777" w:rsidR="00B02215" w:rsidRDefault="00B02215" w:rsidP="00B02215">
      <w:pPr>
        <w:pStyle w:val="PL"/>
      </w:pPr>
      <w:r w:rsidRPr="00630AB6">
        <w:t xml:space="preserve">  /nssai-availability:</w:t>
      </w:r>
    </w:p>
    <w:p w14:paraId="4683056B" w14:textId="77777777" w:rsidR="00B02215" w:rsidRPr="002857AD" w:rsidRDefault="00B02215" w:rsidP="00B02215">
      <w:pPr>
        <w:pStyle w:val="PL"/>
      </w:pPr>
      <w:r w:rsidRPr="002857AD">
        <w:t xml:space="preserve">    </w:t>
      </w:r>
      <w:r>
        <w:t>options</w:t>
      </w:r>
      <w:r w:rsidRPr="002857AD">
        <w:t>:</w:t>
      </w:r>
    </w:p>
    <w:p w14:paraId="2B73B210"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1082E1A3" w14:textId="77777777" w:rsidR="00B02215" w:rsidRPr="002857AD" w:rsidRDefault="00B02215" w:rsidP="00B02215">
      <w:pPr>
        <w:pStyle w:val="PL"/>
      </w:pPr>
      <w:r w:rsidRPr="002857AD">
        <w:t xml:space="preserve">      operationId: </w:t>
      </w:r>
      <w:r w:rsidRPr="00630AB6">
        <w:t>NSSAIAvailability</w:t>
      </w:r>
      <w:r>
        <w:t>Options</w:t>
      </w:r>
    </w:p>
    <w:p w14:paraId="0816EB2E" w14:textId="77777777" w:rsidR="00B02215" w:rsidRPr="002857AD" w:rsidRDefault="00B02215" w:rsidP="00B02215">
      <w:pPr>
        <w:pStyle w:val="PL"/>
      </w:pPr>
      <w:r w:rsidRPr="002857AD">
        <w:t xml:space="preserve">      tags:</w:t>
      </w:r>
    </w:p>
    <w:p w14:paraId="724909B1" w14:textId="77777777" w:rsidR="00B02215" w:rsidRPr="002857AD" w:rsidRDefault="00B02215" w:rsidP="00B02215">
      <w:pPr>
        <w:pStyle w:val="PL"/>
      </w:pPr>
      <w:r w:rsidRPr="002857AD">
        <w:t xml:space="preserve">        - </w:t>
      </w:r>
      <w:r>
        <w:t>NSSAI Availability</w:t>
      </w:r>
      <w:r w:rsidRPr="002857AD">
        <w:t xml:space="preserve"> Store</w:t>
      </w:r>
    </w:p>
    <w:p w14:paraId="7705BE2A" w14:textId="77777777" w:rsidR="00B02215" w:rsidRPr="0059086B" w:rsidRDefault="00B02215" w:rsidP="00B02215">
      <w:pPr>
        <w:pStyle w:val="PL"/>
      </w:pPr>
      <w:r w:rsidRPr="0059086B">
        <w:t xml:space="preserve">      responses:</w:t>
      </w:r>
    </w:p>
    <w:p w14:paraId="325D3CA2" w14:textId="77777777" w:rsidR="00B02215" w:rsidRPr="0059086B" w:rsidRDefault="00B02215" w:rsidP="00B02215">
      <w:pPr>
        <w:pStyle w:val="PL"/>
      </w:pPr>
      <w:r w:rsidRPr="0059086B">
        <w:t xml:space="preserve">        '200':</w:t>
      </w:r>
    </w:p>
    <w:p w14:paraId="3DEBD191" w14:textId="77777777" w:rsidR="00B02215" w:rsidRPr="0059086B" w:rsidRDefault="00B02215" w:rsidP="00B02215">
      <w:pPr>
        <w:pStyle w:val="PL"/>
      </w:pPr>
      <w:r w:rsidRPr="0059086B">
        <w:t xml:space="preserve">          description: OK</w:t>
      </w:r>
    </w:p>
    <w:p w14:paraId="1AD382CB" w14:textId="77777777" w:rsidR="00B02215" w:rsidRPr="002857AD" w:rsidRDefault="00B02215" w:rsidP="00B02215">
      <w:pPr>
        <w:pStyle w:val="PL"/>
        <w:rPr>
          <w:lang w:val="en-US"/>
        </w:rPr>
      </w:pPr>
      <w:r w:rsidRPr="002857AD">
        <w:rPr>
          <w:lang w:val="en-US"/>
        </w:rPr>
        <w:t xml:space="preserve">          headers:</w:t>
      </w:r>
    </w:p>
    <w:p w14:paraId="3F4D546D"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14ACB9A9"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415B36A0" w14:textId="77777777" w:rsidR="00B02215" w:rsidRPr="002857AD" w:rsidRDefault="00B02215" w:rsidP="00B02215">
      <w:pPr>
        <w:pStyle w:val="PL"/>
        <w:rPr>
          <w:lang w:val="en-US"/>
        </w:rPr>
      </w:pPr>
      <w:r w:rsidRPr="002857AD">
        <w:rPr>
          <w:lang w:val="en-US"/>
        </w:rPr>
        <w:t xml:space="preserve">              schema:</w:t>
      </w:r>
    </w:p>
    <w:p w14:paraId="634B74BC" w14:textId="77777777" w:rsidR="00B02215" w:rsidRDefault="00B02215" w:rsidP="00B02215">
      <w:pPr>
        <w:pStyle w:val="PL"/>
        <w:rPr>
          <w:lang w:val="en-US"/>
        </w:rPr>
      </w:pPr>
      <w:r w:rsidRPr="002857AD">
        <w:rPr>
          <w:lang w:val="en-US"/>
        </w:rPr>
        <w:t xml:space="preserve">                type: string</w:t>
      </w:r>
    </w:p>
    <w:p w14:paraId="60CA3D9E"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5A8E0C4" w14:textId="660C5377" w:rsidR="006A03D8" w:rsidRDefault="00FB541B">
      <w:pPr>
        <w:pStyle w:val="PL"/>
        <w:rPr>
          <w:lang w:val="en-US"/>
        </w:rPr>
      </w:pPr>
      <w:r>
        <w:rPr>
          <w:lang w:val="en-US"/>
        </w:rPr>
        <w:t xml:space="preserve">          $ref: </w:t>
      </w:r>
      <w:r w:rsidRPr="00690A26">
        <w:t>'TS29571_CommonData.yaml#/components/</w:t>
      </w:r>
      <w:r>
        <w:t>responses/307'</w:t>
      </w:r>
    </w:p>
    <w:p w14:paraId="6AC3A780" w14:textId="77777777" w:rsidR="006A03D8" w:rsidRDefault="006A03D8" w:rsidP="006A03D8">
      <w:pPr>
        <w:pStyle w:val="PL"/>
        <w:rPr>
          <w:lang w:val="en-US"/>
        </w:rPr>
      </w:pPr>
      <w:r w:rsidRPr="00046E6A">
        <w:rPr>
          <w:lang w:val="en-US"/>
        </w:rPr>
        <w:t xml:space="preserve">        '308':</w:t>
      </w:r>
    </w:p>
    <w:p w14:paraId="7850A5D4" w14:textId="778A5FF2" w:rsidR="006A03D8" w:rsidRPr="00E517E8" w:rsidRDefault="00FB541B">
      <w:pPr>
        <w:pStyle w:val="PL"/>
        <w:rPr>
          <w:lang w:val="en-US"/>
        </w:rPr>
      </w:pPr>
      <w:r>
        <w:rPr>
          <w:lang w:val="en-US"/>
        </w:rPr>
        <w:t xml:space="preserve">          $ref: </w:t>
      </w:r>
      <w:r w:rsidRPr="00690A26">
        <w:t>'TS29571_CommonData.yaml#/components/</w:t>
      </w:r>
      <w:r>
        <w:t>responses/308'</w:t>
      </w:r>
    </w:p>
    <w:p w14:paraId="48F69CAB" w14:textId="77777777" w:rsidR="00B02215" w:rsidRPr="002857AD" w:rsidRDefault="00B02215" w:rsidP="00B02215">
      <w:pPr>
        <w:pStyle w:val="PL"/>
        <w:rPr>
          <w:lang w:val="en-US"/>
        </w:rPr>
      </w:pPr>
      <w:r w:rsidRPr="002857AD">
        <w:t xml:space="preserve">        </w:t>
      </w:r>
      <w:r w:rsidRPr="002857AD">
        <w:rPr>
          <w:lang w:val="en-US"/>
        </w:rPr>
        <w:t>'400':</w:t>
      </w:r>
    </w:p>
    <w:p w14:paraId="37E52044" w14:textId="77777777" w:rsidR="00B02215" w:rsidRDefault="00B02215" w:rsidP="00B02215">
      <w:pPr>
        <w:pStyle w:val="PL"/>
        <w:rPr>
          <w:lang w:val="en-US"/>
        </w:rPr>
      </w:pPr>
      <w:r w:rsidRPr="002857AD">
        <w:rPr>
          <w:lang w:val="en-US"/>
        </w:rPr>
        <w:t xml:space="preserve">          $ref: 'TS29571_CommonData.yaml#/components/responses/400'</w:t>
      </w:r>
    </w:p>
    <w:p w14:paraId="6C13A9DE"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9688955"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4A695A12"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6B1365C"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177F4EC0" w14:textId="77777777" w:rsidR="00B02215" w:rsidRPr="002857AD" w:rsidRDefault="00B02215" w:rsidP="00B02215">
      <w:pPr>
        <w:pStyle w:val="PL"/>
        <w:rPr>
          <w:lang w:val="en-US"/>
        </w:rPr>
      </w:pPr>
      <w:r w:rsidRPr="002857AD">
        <w:rPr>
          <w:lang w:val="en-US"/>
        </w:rPr>
        <w:t xml:space="preserve">        '404':</w:t>
      </w:r>
    </w:p>
    <w:p w14:paraId="09FCE1BD" w14:textId="77777777" w:rsidR="00B02215" w:rsidRPr="002857AD" w:rsidRDefault="00B02215" w:rsidP="00B02215">
      <w:pPr>
        <w:pStyle w:val="PL"/>
        <w:rPr>
          <w:lang w:val="en-US"/>
        </w:rPr>
      </w:pPr>
      <w:r w:rsidRPr="002857AD">
        <w:rPr>
          <w:lang w:val="en-US"/>
        </w:rPr>
        <w:t xml:space="preserve">          $ref: 'TS29571_CommonData.yaml#/components/responses/404'</w:t>
      </w:r>
    </w:p>
    <w:p w14:paraId="456CB5CC"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76873E67"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3D71F9D1"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58899F44"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32AFD376" w14:textId="77777777" w:rsidR="00B02215" w:rsidRPr="002857AD" w:rsidRDefault="00B02215" w:rsidP="00B02215">
      <w:pPr>
        <w:pStyle w:val="PL"/>
        <w:rPr>
          <w:lang w:val="en-US"/>
        </w:rPr>
      </w:pPr>
      <w:r w:rsidRPr="002857AD">
        <w:rPr>
          <w:lang w:val="en-US"/>
        </w:rPr>
        <w:t xml:space="preserve">        '500':</w:t>
      </w:r>
    </w:p>
    <w:p w14:paraId="1E5034F4" w14:textId="77777777" w:rsidR="00B02215" w:rsidRPr="002857AD" w:rsidRDefault="00B02215" w:rsidP="00B02215">
      <w:pPr>
        <w:pStyle w:val="PL"/>
        <w:rPr>
          <w:lang w:val="en-US"/>
        </w:rPr>
      </w:pPr>
      <w:r w:rsidRPr="002857AD">
        <w:rPr>
          <w:lang w:val="en-US"/>
        </w:rPr>
        <w:t xml:space="preserve">          $ref: 'TS29571_CommonData.yaml#/components/responses/500'</w:t>
      </w:r>
    </w:p>
    <w:p w14:paraId="060C3B60" w14:textId="77777777" w:rsidR="00B02215" w:rsidRPr="002857AD" w:rsidRDefault="00B02215" w:rsidP="00B02215">
      <w:pPr>
        <w:pStyle w:val="PL"/>
        <w:rPr>
          <w:lang w:val="en-US"/>
        </w:rPr>
      </w:pPr>
      <w:r w:rsidRPr="002857AD">
        <w:rPr>
          <w:lang w:val="en-US"/>
        </w:rPr>
        <w:t xml:space="preserve">        '501':</w:t>
      </w:r>
    </w:p>
    <w:p w14:paraId="1E4E9756" w14:textId="77777777" w:rsidR="00B02215" w:rsidRPr="002857AD" w:rsidRDefault="00B02215" w:rsidP="00B02215">
      <w:pPr>
        <w:pStyle w:val="PL"/>
        <w:rPr>
          <w:lang w:val="en-US"/>
        </w:rPr>
      </w:pPr>
      <w:r w:rsidRPr="002857AD">
        <w:rPr>
          <w:lang w:val="en-US"/>
        </w:rPr>
        <w:t xml:space="preserve">          $ref: 'TS29571_CommonData.yaml#/components/responses/501'</w:t>
      </w:r>
    </w:p>
    <w:p w14:paraId="48108054" w14:textId="77777777" w:rsidR="00B02215" w:rsidRPr="002857AD" w:rsidRDefault="00B02215" w:rsidP="00B02215">
      <w:pPr>
        <w:pStyle w:val="PL"/>
        <w:rPr>
          <w:lang w:val="en-US"/>
        </w:rPr>
      </w:pPr>
      <w:r w:rsidRPr="002857AD">
        <w:rPr>
          <w:lang w:val="en-US"/>
        </w:rPr>
        <w:t xml:space="preserve">        '503':</w:t>
      </w:r>
    </w:p>
    <w:p w14:paraId="3C17F84C" w14:textId="77777777" w:rsidR="00B02215" w:rsidRPr="002857AD" w:rsidRDefault="00B02215" w:rsidP="00B02215">
      <w:pPr>
        <w:pStyle w:val="PL"/>
      </w:pPr>
      <w:r w:rsidRPr="002857AD">
        <w:rPr>
          <w:lang w:val="en-US"/>
        </w:rPr>
        <w:t xml:space="preserve">          $ref: 'TS29571_CommonData.yaml#/components/responses/503'</w:t>
      </w:r>
    </w:p>
    <w:p w14:paraId="7E9D5705" w14:textId="77777777" w:rsidR="00B02215" w:rsidRPr="002857AD" w:rsidRDefault="00B02215" w:rsidP="00B02215">
      <w:pPr>
        <w:pStyle w:val="PL"/>
      </w:pPr>
      <w:r w:rsidRPr="002857AD">
        <w:t xml:space="preserve">        default:</w:t>
      </w:r>
    </w:p>
    <w:p w14:paraId="75204BBB" w14:textId="77777777" w:rsidR="00B02215" w:rsidRPr="00630AB6" w:rsidRDefault="00B02215" w:rsidP="00B02215">
      <w:pPr>
        <w:pStyle w:val="PL"/>
      </w:pPr>
      <w:r w:rsidRPr="002857AD">
        <w:rPr>
          <w:lang w:val="en-US"/>
        </w:rPr>
        <w:t xml:space="preserve">          $ref: 'TS29571_CommonData.yaml#/components/responses/default'</w:t>
      </w:r>
    </w:p>
    <w:p w14:paraId="73063AF1" w14:textId="77777777" w:rsidR="00B02215" w:rsidRPr="00630AB6" w:rsidRDefault="00B02215" w:rsidP="00B02215">
      <w:pPr>
        <w:pStyle w:val="PL"/>
      </w:pPr>
    </w:p>
    <w:p w14:paraId="5110330D" w14:textId="77777777" w:rsidR="00B02215" w:rsidRPr="00630AB6" w:rsidRDefault="00B02215" w:rsidP="00B02215">
      <w:pPr>
        <w:pStyle w:val="PL"/>
      </w:pPr>
      <w:r w:rsidRPr="00630AB6">
        <w:t>components:</w:t>
      </w:r>
    </w:p>
    <w:p w14:paraId="75834B2B" w14:textId="77777777" w:rsidR="00B02215" w:rsidRPr="00630AB6" w:rsidRDefault="00B02215" w:rsidP="00B02215">
      <w:pPr>
        <w:pStyle w:val="PL"/>
      </w:pPr>
      <w:r w:rsidRPr="00630AB6">
        <w:t xml:space="preserve">  securitySchemes:</w:t>
      </w:r>
    </w:p>
    <w:p w14:paraId="48E79B78" w14:textId="77777777" w:rsidR="00B02215" w:rsidRPr="00630AB6" w:rsidRDefault="00B02215" w:rsidP="00B02215">
      <w:pPr>
        <w:pStyle w:val="PL"/>
      </w:pPr>
      <w:r w:rsidRPr="00630AB6">
        <w:t xml:space="preserve">    oAuth2ClientCredentials:</w:t>
      </w:r>
    </w:p>
    <w:p w14:paraId="78442554" w14:textId="77777777" w:rsidR="00B02215" w:rsidRPr="00630AB6" w:rsidRDefault="00B02215" w:rsidP="00B02215">
      <w:pPr>
        <w:pStyle w:val="PL"/>
      </w:pPr>
      <w:r w:rsidRPr="00630AB6">
        <w:t xml:space="preserve">      type: oauth2</w:t>
      </w:r>
    </w:p>
    <w:p w14:paraId="69590671" w14:textId="77777777" w:rsidR="00B02215" w:rsidRPr="00630AB6" w:rsidRDefault="00B02215" w:rsidP="00B02215">
      <w:pPr>
        <w:pStyle w:val="PL"/>
      </w:pPr>
      <w:r w:rsidRPr="00630AB6">
        <w:t xml:space="preserve">      flows:</w:t>
      </w:r>
    </w:p>
    <w:p w14:paraId="175911DE" w14:textId="77777777" w:rsidR="00B02215" w:rsidRPr="00630AB6" w:rsidRDefault="00B02215" w:rsidP="00B02215">
      <w:pPr>
        <w:pStyle w:val="PL"/>
      </w:pPr>
      <w:r w:rsidRPr="00630AB6">
        <w:t xml:space="preserve">        clientCredentials:</w:t>
      </w:r>
    </w:p>
    <w:p w14:paraId="4F0F2BF1" w14:textId="77777777" w:rsidR="00B02215" w:rsidRPr="00630AB6" w:rsidRDefault="00B02215" w:rsidP="00B02215">
      <w:pPr>
        <w:pStyle w:val="PL"/>
      </w:pPr>
      <w:r w:rsidRPr="00630AB6">
        <w:t xml:space="preserve">          tokenUrl: '{nrfApiRoot}/oauth2/token'</w:t>
      </w:r>
    </w:p>
    <w:p w14:paraId="1415A288" w14:textId="77777777" w:rsidR="00B02215" w:rsidRDefault="00B02215" w:rsidP="00B02215">
      <w:pPr>
        <w:pStyle w:val="PL"/>
      </w:pPr>
      <w:r w:rsidRPr="00630AB6">
        <w:t xml:space="preserve">          scopes:</w:t>
      </w:r>
    </w:p>
    <w:p w14:paraId="1D08F70D"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7BFA77AC" w14:textId="77777777" w:rsidR="00B02215" w:rsidRPr="00174025" w:rsidRDefault="00B02215" w:rsidP="00B02215">
      <w:pPr>
        <w:pStyle w:val="PL"/>
      </w:pPr>
    </w:p>
    <w:p w14:paraId="52CE0C67" w14:textId="77777777" w:rsidR="00B02215" w:rsidRPr="00630AB6" w:rsidRDefault="00B02215" w:rsidP="00B02215">
      <w:pPr>
        <w:pStyle w:val="PL"/>
      </w:pPr>
      <w:r w:rsidRPr="00630AB6">
        <w:t xml:space="preserve">  schemas:</w:t>
      </w:r>
    </w:p>
    <w:p w14:paraId="45BE9C44" w14:textId="77777777" w:rsidR="00B02215" w:rsidRPr="00630AB6" w:rsidRDefault="00B02215" w:rsidP="00B02215">
      <w:pPr>
        <w:pStyle w:val="PL"/>
      </w:pPr>
      <w:r w:rsidRPr="00630AB6">
        <w:t xml:space="preserve">    NssaiAvailabilityInfo:</w:t>
      </w:r>
    </w:p>
    <w:p w14:paraId="3C7DB62B" w14:textId="77777777" w:rsidR="00B02215" w:rsidRPr="00630AB6" w:rsidRDefault="00B02215" w:rsidP="00B02215">
      <w:pPr>
        <w:pStyle w:val="PL"/>
      </w:pPr>
      <w:r w:rsidRPr="00630AB6">
        <w:t xml:space="preserve">      type: object</w:t>
      </w:r>
    </w:p>
    <w:p w14:paraId="3DC264D1" w14:textId="77777777" w:rsidR="00B02215" w:rsidRPr="00630AB6" w:rsidRDefault="00B02215" w:rsidP="00B02215">
      <w:pPr>
        <w:pStyle w:val="PL"/>
      </w:pPr>
      <w:r w:rsidRPr="00630AB6">
        <w:t xml:space="preserve">      required:</w:t>
      </w:r>
    </w:p>
    <w:p w14:paraId="65A26D8E" w14:textId="77777777" w:rsidR="00B02215" w:rsidRPr="00630AB6" w:rsidRDefault="00B02215" w:rsidP="00B02215">
      <w:pPr>
        <w:pStyle w:val="PL"/>
      </w:pPr>
      <w:r w:rsidRPr="00630AB6">
        <w:t xml:space="preserve">        - supportedNssaiAvailabilityData</w:t>
      </w:r>
    </w:p>
    <w:p w14:paraId="2351D34E" w14:textId="77777777" w:rsidR="00B02215" w:rsidRPr="00630AB6" w:rsidRDefault="00B02215" w:rsidP="00B02215">
      <w:pPr>
        <w:pStyle w:val="PL"/>
      </w:pPr>
      <w:r w:rsidRPr="00630AB6">
        <w:t xml:space="preserve">      properties:</w:t>
      </w:r>
    </w:p>
    <w:p w14:paraId="15240E56" w14:textId="77777777" w:rsidR="00B02215" w:rsidRDefault="00B02215" w:rsidP="00B02215">
      <w:pPr>
        <w:pStyle w:val="PL"/>
      </w:pPr>
      <w:r w:rsidRPr="00630AB6">
        <w:t xml:space="preserve">        supportedNssaiAvailabilityData:</w:t>
      </w:r>
    </w:p>
    <w:p w14:paraId="2346B928" w14:textId="77777777" w:rsidR="00B02215" w:rsidRDefault="00B02215" w:rsidP="00B02215">
      <w:pPr>
        <w:pStyle w:val="PL"/>
      </w:pPr>
      <w:r w:rsidRPr="004C2CB5">
        <w:t xml:space="preserve">          </w:t>
      </w:r>
      <w:r>
        <w:t>type: array</w:t>
      </w:r>
    </w:p>
    <w:p w14:paraId="6B3A0B0C" w14:textId="77777777" w:rsidR="00B02215" w:rsidRPr="00630AB6" w:rsidRDefault="00B02215" w:rsidP="00B02215">
      <w:pPr>
        <w:pStyle w:val="PL"/>
      </w:pPr>
      <w:r w:rsidRPr="004C2CB5">
        <w:t xml:space="preserve">          </w:t>
      </w:r>
      <w:r>
        <w:t>items:</w:t>
      </w:r>
    </w:p>
    <w:p w14:paraId="2CC6AB32" w14:textId="77777777" w:rsidR="00B02215" w:rsidRDefault="00B02215" w:rsidP="00B02215">
      <w:pPr>
        <w:pStyle w:val="PL"/>
      </w:pPr>
      <w:r w:rsidRPr="00630AB6">
        <w:t xml:space="preserve">          </w:t>
      </w:r>
      <w:r>
        <w:t xml:space="preserve">  </w:t>
      </w:r>
      <w:r w:rsidRPr="00630AB6">
        <w:t>$ref: '#/components/schemas/SupportedNssaiAvailabilityData'</w:t>
      </w:r>
    </w:p>
    <w:p w14:paraId="5CA25CED" w14:textId="77777777" w:rsidR="00B02215" w:rsidRPr="00630AB6" w:rsidRDefault="00B02215" w:rsidP="00B02215">
      <w:pPr>
        <w:pStyle w:val="PL"/>
      </w:pPr>
      <w:r>
        <w:lastRenderedPageBreak/>
        <w:t xml:space="preserve">          minItems: 1</w:t>
      </w:r>
    </w:p>
    <w:p w14:paraId="5BD3E00A" w14:textId="77777777" w:rsidR="00B02215" w:rsidRPr="00630AB6" w:rsidRDefault="00B02215" w:rsidP="00B02215">
      <w:pPr>
        <w:pStyle w:val="PL"/>
      </w:pPr>
      <w:r w:rsidRPr="00630AB6">
        <w:t xml:space="preserve">        supportedFeatures:</w:t>
      </w:r>
    </w:p>
    <w:p w14:paraId="6A46C7B5" w14:textId="77777777" w:rsidR="00B02215" w:rsidRDefault="00B02215" w:rsidP="00B02215">
      <w:pPr>
        <w:pStyle w:val="PL"/>
      </w:pPr>
      <w:r w:rsidRPr="00630AB6">
        <w:t xml:space="preserve">          $ref: 'TS29571_CommonData.yaml#/components/schemas/SupportedFeatures'</w:t>
      </w:r>
    </w:p>
    <w:p w14:paraId="3868500F" w14:textId="77777777" w:rsidR="00B02215" w:rsidRPr="00630AB6" w:rsidRDefault="00B02215" w:rsidP="00B02215">
      <w:pPr>
        <w:pStyle w:val="PL"/>
      </w:pPr>
      <w:r w:rsidRPr="00630AB6">
        <w:t xml:space="preserve">        </w:t>
      </w:r>
      <w:r>
        <w:t>amfSetId</w:t>
      </w:r>
      <w:r w:rsidRPr="00630AB6">
        <w:t>:</w:t>
      </w:r>
    </w:p>
    <w:p w14:paraId="14D4191B" w14:textId="77777777" w:rsidR="00B02215" w:rsidRDefault="00B02215" w:rsidP="00B02215">
      <w:pPr>
        <w:pStyle w:val="PL"/>
      </w:pPr>
      <w:r w:rsidRPr="00630AB6">
        <w:t xml:space="preserve">          type: string</w:t>
      </w:r>
    </w:p>
    <w:p w14:paraId="27D3E97E"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07B14199" w14:textId="77777777" w:rsidR="00B02215" w:rsidRPr="00630AB6" w:rsidRDefault="00B02215" w:rsidP="00B02215">
      <w:pPr>
        <w:pStyle w:val="PL"/>
      </w:pPr>
    </w:p>
    <w:p w14:paraId="362E2E40" w14:textId="77777777" w:rsidR="00B02215" w:rsidRPr="00630AB6" w:rsidRDefault="00B02215" w:rsidP="00B02215">
      <w:pPr>
        <w:pStyle w:val="PL"/>
      </w:pPr>
      <w:r w:rsidRPr="00630AB6">
        <w:t xml:space="preserve">    SupportedNssaiAvailabilityData:</w:t>
      </w:r>
    </w:p>
    <w:p w14:paraId="24B11269" w14:textId="77777777" w:rsidR="00B02215" w:rsidRPr="00630AB6" w:rsidRDefault="00B02215" w:rsidP="00B02215">
      <w:pPr>
        <w:pStyle w:val="PL"/>
      </w:pPr>
      <w:r w:rsidRPr="00630AB6">
        <w:t xml:space="preserve">      type: object</w:t>
      </w:r>
    </w:p>
    <w:p w14:paraId="381C12B9" w14:textId="77777777" w:rsidR="00B02215" w:rsidRPr="00630AB6" w:rsidRDefault="00B02215" w:rsidP="00B02215">
      <w:pPr>
        <w:pStyle w:val="PL"/>
      </w:pPr>
      <w:r w:rsidRPr="00630AB6">
        <w:t xml:space="preserve">      required:</w:t>
      </w:r>
    </w:p>
    <w:p w14:paraId="28070F1C" w14:textId="77777777" w:rsidR="00B02215" w:rsidRPr="00630AB6" w:rsidRDefault="00B02215" w:rsidP="00B02215">
      <w:pPr>
        <w:pStyle w:val="PL"/>
      </w:pPr>
      <w:r w:rsidRPr="00630AB6">
        <w:t xml:space="preserve">        - tai</w:t>
      </w:r>
    </w:p>
    <w:p w14:paraId="31DB7F16" w14:textId="77777777" w:rsidR="00B02215" w:rsidRPr="00630AB6" w:rsidRDefault="00B02215" w:rsidP="00B02215">
      <w:pPr>
        <w:pStyle w:val="PL"/>
      </w:pPr>
      <w:r w:rsidRPr="00630AB6">
        <w:t xml:space="preserve">        - supportedSnssaiList</w:t>
      </w:r>
    </w:p>
    <w:p w14:paraId="4CA747A2" w14:textId="77777777" w:rsidR="00B02215" w:rsidRPr="00630AB6" w:rsidRDefault="00B02215" w:rsidP="00B02215">
      <w:pPr>
        <w:pStyle w:val="PL"/>
      </w:pPr>
      <w:r w:rsidRPr="00630AB6">
        <w:t xml:space="preserve">      properties:</w:t>
      </w:r>
    </w:p>
    <w:p w14:paraId="4873E71F" w14:textId="77777777" w:rsidR="00B02215" w:rsidRPr="00630AB6" w:rsidRDefault="00B02215" w:rsidP="00B02215">
      <w:pPr>
        <w:pStyle w:val="PL"/>
      </w:pPr>
      <w:r w:rsidRPr="00630AB6">
        <w:t xml:space="preserve">        tai:</w:t>
      </w:r>
    </w:p>
    <w:p w14:paraId="21765EDD" w14:textId="77777777" w:rsidR="00B02215" w:rsidRPr="00630AB6" w:rsidRDefault="00B02215" w:rsidP="00B02215">
      <w:pPr>
        <w:pStyle w:val="PL"/>
      </w:pPr>
      <w:r w:rsidRPr="00630AB6">
        <w:t xml:space="preserve">          $ref: 'TS29571_CommonData.yaml#/components/schemas/Tai'</w:t>
      </w:r>
    </w:p>
    <w:p w14:paraId="55220C84" w14:textId="77777777" w:rsidR="00B02215" w:rsidRPr="00630AB6" w:rsidRDefault="00B02215" w:rsidP="00B02215">
      <w:pPr>
        <w:pStyle w:val="PL"/>
      </w:pPr>
      <w:r w:rsidRPr="00630AB6">
        <w:t xml:space="preserve">        supportedSnssaiList:</w:t>
      </w:r>
    </w:p>
    <w:p w14:paraId="164701B1" w14:textId="77777777" w:rsidR="00B02215" w:rsidRPr="00630AB6" w:rsidRDefault="00B02215" w:rsidP="00B02215">
      <w:pPr>
        <w:pStyle w:val="PL"/>
      </w:pPr>
      <w:r w:rsidRPr="00630AB6">
        <w:t xml:space="preserve">          type: array</w:t>
      </w:r>
    </w:p>
    <w:p w14:paraId="3D189FB2" w14:textId="77777777" w:rsidR="00B02215" w:rsidRPr="00630AB6" w:rsidRDefault="00B02215" w:rsidP="00B02215">
      <w:pPr>
        <w:pStyle w:val="PL"/>
      </w:pPr>
      <w:r w:rsidRPr="00630AB6">
        <w:t xml:space="preserve">          items:</w:t>
      </w:r>
    </w:p>
    <w:p w14:paraId="74B33292" w14:textId="77777777" w:rsidR="00B02215" w:rsidRDefault="00B02215" w:rsidP="00B02215">
      <w:pPr>
        <w:pStyle w:val="PL"/>
      </w:pPr>
      <w:r w:rsidRPr="00630AB6">
        <w:t xml:space="preserve">            $ref: 'TS29571_CommonData.yaml#/components/schemas/</w:t>
      </w:r>
      <w:r w:rsidR="005F216F">
        <w:t>Ext</w:t>
      </w:r>
      <w:r w:rsidRPr="00630AB6">
        <w:t>Snssai'</w:t>
      </w:r>
    </w:p>
    <w:p w14:paraId="19A8131D" w14:textId="77777777" w:rsidR="00B02215" w:rsidRDefault="00B02215" w:rsidP="00B02215">
      <w:pPr>
        <w:pStyle w:val="PL"/>
      </w:pPr>
      <w:r w:rsidRPr="00630AB6">
        <w:t xml:space="preserve">          minItems: </w:t>
      </w:r>
      <w:r>
        <w:t>1</w:t>
      </w:r>
    </w:p>
    <w:p w14:paraId="5FF1ED9D" w14:textId="77777777" w:rsidR="00B02215" w:rsidRPr="00630AB6" w:rsidRDefault="00B02215" w:rsidP="00B02215">
      <w:pPr>
        <w:pStyle w:val="PL"/>
      </w:pPr>
      <w:r w:rsidRPr="00630AB6">
        <w:t xml:space="preserve">        </w:t>
      </w:r>
      <w:r>
        <w:t>taiList</w:t>
      </w:r>
      <w:r w:rsidRPr="00630AB6">
        <w:t>:</w:t>
      </w:r>
    </w:p>
    <w:p w14:paraId="5F359512" w14:textId="77777777" w:rsidR="00B02215" w:rsidRPr="00630AB6" w:rsidRDefault="00B02215" w:rsidP="00B02215">
      <w:pPr>
        <w:pStyle w:val="PL"/>
      </w:pPr>
      <w:r w:rsidRPr="00630AB6">
        <w:t xml:space="preserve">          type: array</w:t>
      </w:r>
    </w:p>
    <w:p w14:paraId="25A4C91A" w14:textId="77777777" w:rsidR="00B02215" w:rsidRPr="00630AB6" w:rsidRDefault="00B02215" w:rsidP="00B02215">
      <w:pPr>
        <w:pStyle w:val="PL"/>
      </w:pPr>
      <w:r w:rsidRPr="00630AB6">
        <w:t xml:space="preserve">          items:</w:t>
      </w:r>
    </w:p>
    <w:p w14:paraId="3DC3C40F" w14:textId="77777777" w:rsidR="00B02215" w:rsidRDefault="00B02215" w:rsidP="00B02215">
      <w:pPr>
        <w:pStyle w:val="PL"/>
      </w:pPr>
      <w:r w:rsidRPr="00630AB6">
        <w:t xml:space="preserve">            $ref: 'TS29571_CommonData.yaml#/components/schemas/</w:t>
      </w:r>
      <w:r>
        <w:t>Tai</w:t>
      </w:r>
      <w:r w:rsidRPr="00630AB6">
        <w:t>'</w:t>
      </w:r>
    </w:p>
    <w:p w14:paraId="1A455695" w14:textId="77777777" w:rsidR="00B02215" w:rsidRDefault="00B02215" w:rsidP="00B02215">
      <w:pPr>
        <w:pStyle w:val="PL"/>
      </w:pPr>
      <w:r w:rsidRPr="00630AB6">
        <w:t xml:space="preserve">          minItems: </w:t>
      </w:r>
      <w:r>
        <w:t>1</w:t>
      </w:r>
    </w:p>
    <w:p w14:paraId="71175184" w14:textId="77777777" w:rsidR="00B02215" w:rsidRDefault="00B02215" w:rsidP="00B02215">
      <w:pPr>
        <w:pStyle w:val="PL"/>
      </w:pPr>
      <w:r>
        <w:t xml:space="preserve">        taiRangeList:</w:t>
      </w:r>
    </w:p>
    <w:p w14:paraId="269F286B" w14:textId="77777777" w:rsidR="00B02215" w:rsidRDefault="00B02215" w:rsidP="00B02215">
      <w:pPr>
        <w:pStyle w:val="PL"/>
      </w:pPr>
      <w:r>
        <w:t xml:space="preserve">          type: array</w:t>
      </w:r>
    </w:p>
    <w:p w14:paraId="42DE6743" w14:textId="77777777" w:rsidR="00B02215" w:rsidRDefault="00B02215" w:rsidP="00B02215">
      <w:pPr>
        <w:pStyle w:val="PL"/>
      </w:pPr>
      <w:r>
        <w:t xml:space="preserve">          items:</w:t>
      </w:r>
    </w:p>
    <w:p w14:paraId="692C5FBC" w14:textId="77777777" w:rsidR="00B02215" w:rsidRDefault="00B02215" w:rsidP="00B02215">
      <w:pPr>
        <w:pStyle w:val="PL"/>
      </w:pPr>
      <w:r>
        <w:t xml:space="preserve">            $ref: 'TS29510_Nnrf_NFManagement.yaml#/components/schemas/TaiRange'</w:t>
      </w:r>
    </w:p>
    <w:p w14:paraId="6661ACCD" w14:textId="77777777" w:rsidR="00B02215" w:rsidRPr="00630AB6" w:rsidRDefault="00B02215" w:rsidP="00B02215">
      <w:pPr>
        <w:pStyle w:val="PL"/>
      </w:pPr>
      <w:r>
        <w:t xml:space="preserve">          </w:t>
      </w:r>
      <w:r>
        <w:rPr>
          <w:lang w:eastAsia="zh-CN"/>
        </w:rPr>
        <w:t>minI</w:t>
      </w:r>
      <w:r>
        <w:t>tems:</w:t>
      </w:r>
      <w:r>
        <w:rPr>
          <w:lang w:eastAsia="zh-CN"/>
        </w:rPr>
        <w:t xml:space="preserve"> 1</w:t>
      </w:r>
    </w:p>
    <w:p w14:paraId="4C2F17D4" w14:textId="77777777" w:rsidR="00B02215" w:rsidRPr="00630AB6" w:rsidRDefault="00B02215" w:rsidP="00B02215">
      <w:pPr>
        <w:pStyle w:val="PL"/>
      </w:pPr>
    </w:p>
    <w:p w14:paraId="45B1F44F" w14:textId="77777777" w:rsidR="00B02215" w:rsidRPr="00630AB6" w:rsidRDefault="00B02215" w:rsidP="00B02215">
      <w:pPr>
        <w:pStyle w:val="PL"/>
      </w:pPr>
      <w:r w:rsidRPr="00630AB6">
        <w:t xml:space="preserve">    AuthorizedNssaiAvailabilityData:</w:t>
      </w:r>
    </w:p>
    <w:p w14:paraId="56F661CD" w14:textId="77777777" w:rsidR="00B02215" w:rsidRPr="00630AB6" w:rsidRDefault="00B02215" w:rsidP="00B02215">
      <w:pPr>
        <w:pStyle w:val="PL"/>
      </w:pPr>
      <w:r w:rsidRPr="00630AB6">
        <w:t xml:space="preserve">      type: object</w:t>
      </w:r>
    </w:p>
    <w:p w14:paraId="4512CCEA" w14:textId="77777777" w:rsidR="00B02215" w:rsidRPr="00630AB6" w:rsidRDefault="00B02215" w:rsidP="00B02215">
      <w:pPr>
        <w:pStyle w:val="PL"/>
      </w:pPr>
      <w:r w:rsidRPr="00630AB6">
        <w:t xml:space="preserve">      required:</w:t>
      </w:r>
    </w:p>
    <w:p w14:paraId="7D4C05DF" w14:textId="77777777" w:rsidR="00B02215" w:rsidRPr="00630AB6" w:rsidRDefault="00B02215" w:rsidP="00B02215">
      <w:pPr>
        <w:pStyle w:val="PL"/>
      </w:pPr>
      <w:r w:rsidRPr="00630AB6">
        <w:t xml:space="preserve">        - tai</w:t>
      </w:r>
    </w:p>
    <w:p w14:paraId="688A262F" w14:textId="77777777" w:rsidR="00B02215" w:rsidRPr="00630AB6" w:rsidRDefault="00B02215" w:rsidP="00B02215">
      <w:pPr>
        <w:pStyle w:val="PL"/>
      </w:pPr>
      <w:r w:rsidRPr="00630AB6">
        <w:t xml:space="preserve">        - supportedSnssaiList</w:t>
      </w:r>
    </w:p>
    <w:p w14:paraId="16E7C1C0" w14:textId="77777777" w:rsidR="00B02215" w:rsidRPr="00630AB6" w:rsidRDefault="00B02215" w:rsidP="00B02215">
      <w:pPr>
        <w:pStyle w:val="PL"/>
      </w:pPr>
      <w:r w:rsidRPr="00630AB6">
        <w:t xml:space="preserve">      properties:</w:t>
      </w:r>
    </w:p>
    <w:p w14:paraId="5400B312" w14:textId="77777777" w:rsidR="00B02215" w:rsidRPr="00630AB6" w:rsidRDefault="00B02215" w:rsidP="00B02215">
      <w:pPr>
        <w:pStyle w:val="PL"/>
      </w:pPr>
      <w:r w:rsidRPr="00630AB6">
        <w:t xml:space="preserve">        tai:</w:t>
      </w:r>
    </w:p>
    <w:p w14:paraId="39E2AEF4" w14:textId="77777777" w:rsidR="00B02215" w:rsidRPr="00630AB6" w:rsidRDefault="00B02215" w:rsidP="00B02215">
      <w:pPr>
        <w:pStyle w:val="PL"/>
      </w:pPr>
      <w:r w:rsidRPr="00630AB6">
        <w:t xml:space="preserve">          $ref: 'TS29571_CommonData.yaml#/components/schemas/Tai'</w:t>
      </w:r>
    </w:p>
    <w:p w14:paraId="485E9251" w14:textId="77777777" w:rsidR="00B02215" w:rsidRPr="00630AB6" w:rsidRDefault="00B02215" w:rsidP="00B02215">
      <w:pPr>
        <w:pStyle w:val="PL"/>
      </w:pPr>
      <w:r w:rsidRPr="00630AB6">
        <w:t xml:space="preserve">        supportedSnssaiList:</w:t>
      </w:r>
    </w:p>
    <w:p w14:paraId="6F2018CC" w14:textId="77777777" w:rsidR="00B02215" w:rsidRPr="00630AB6" w:rsidRDefault="00B02215" w:rsidP="00B02215">
      <w:pPr>
        <w:pStyle w:val="PL"/>
      </w:pPr>
      <w:r w:rsidRPr="00630AB6">
        <w:t xml:space="preserve">          type: array</w:t>
      </w:r>
    </w:p>
    <w:p w14:paraId="3D642F1D" w14:textId="77777777" w:rsidR="00B02215" w:rsidRPr="00630AB6" w:rsidRDefault="00B02215" w:rsidP="00B02215">
      <w:pPr>
        <w:pStyle w:val="PL"/>
      </w:pPr>
      <w:r w:rsidRPr="00630AB6">
        <w:t xml:space="preserve">          items:</w:t>
      </w:r>
    </w:p>
    <w:p w14:paraId="47703FAE" w14:textId="77777777" w:rsidR="00B02215" w:rsidRDefault="00B02215" w:rsidP="00B02215">
      <w:pPr>
        <w:pStyle w:val="PL"/>
      </w:pPr>
      <w:r w:rsidRPr="00630AB6">
        <w:t xml:space="preserve">            $ref: 'TS29571_CommonData.yaml#/components/schemas/</w:t>
      </w:r>
      <w:r w:rsidR="005F216F">
        <w:t>Ext</w:t>
      </w:r>
      <w:r w:rsidRPr="00630AB6">
        <w:t>Snssai'</w:t>
      </w:r>
    </w:p>
    <w:p w14:paraId="3847CF60" w14:textId="77777777" w:rsidR="00B02215" w:rsidRPr="00630AB6" w:rsidRDefault="00B02215" w:rsidP="00B02215">
      <w:pPr>
        <w:pStyle w:val="PL"/>
      </w:pPr>
      <w:r w:rsidRPr="00630AB6">
        <w:t xml:space="preserve">          minItems: </w:t>
      </w:r>
      <w:r>
        <w:t>1</w:t>
      </w:r>
    </w:p>
    <w:p w14:paraId="35EB758F" w14:textId="77777777" w:rsidR="00B02215" w:rsidRPr="00630AB6" w:rsidRDefault="00B02215" w:rsidP="00B02215">
      <w:pPr>
        <w:pStyle w:val="PL"/>
      </w:pPr>
      <w:r w:rsidRPr="00630AB6">
        <w:t xml:space="preserve">        restrictedSnssaiList:</w:t>
      </w:r>
    </w:p>
    <w:p w14:paraId="2509C711" w14:textId="77777777" w:rsidR="00B02215" w:rsidRPr="00630AB6" w:rsidRDefault="00B02215" w:rsidP="00B02215">
      <w:pPr>
        <w:pStyle w:val="PL"/>
      </w:pPr>
      <w:r w:rsidRPr="00630AB6">
        <w:t xml:space="preserve">          type: array</w:t>
      </w:r>
    </w:p>
    <w:p w14:paraId="0326A208" w14:textId="77777777" w:rsidR="00B02215" w:rsidRPr="00630AB6" w:rsidRDefault="00B02215" w:rsidP="00B02215">
      <w:pPr>
        <w:pStyle w:val="PL"/>
      </w:pPr>
      <w:r w:rsidRPr="00630AB6">
        <w:t xml:space="preserve">          items:</w:t>
      </w:r>
    </w:p>
    <w:p w14:paraId="7C22D1FD" w14:textId="77777777" w:rsidR="00B02215" w:rsidRDefault="00B02215" w:rsidP="00B02215">
      <w:pPr>
        <w:pStyle w:val="PL"/>
      </w:pPr>
      <w:r w:rsidRPr="00630AB6">
        <w:t xml:space="preserve">            $ref: '#/components/schemas/RestrictedSnssai'</w:t>
      </w:r>
    </w:p>
    <w:p w14:paraId="5EDEC2E2" w14:textId="77777777" w:rsidR="00B02215" w:rsidRDefault="00B02215" w:rsidP="00B02215">
      <w:pPr>
        <w:pStyle w:val="PL"/>
      </w:pPr>
      <w:r w:rsidRPr="00630AB6">
        <w:t xml:space="preserve">          minItems: </w:t>
      </w:r>
      <w:r>
        <w:t>1</w:t>
      </w:r>
    </w:p>
    <w:p w14:paraId="22E73F21" w14:textId="77777777" w:rsidR="00B02215" w:rsidRPr="00630AB6" w:rsidRDefault="00B02215" w:rsidP="00B02215">
      <w:pPr>
        <w:pStyle w:val="PL"/>
      </w:pPr>
      <w:r w:rsidRPr="00630AB6">
        <w:t xml:space="preserve">        </w:t>
      </w:r>
      <w:r>
        <w:t>taiList</w:t>
      </w:r>
      <w:r w:rsidRPr="00630AB6">
        <w:t>:</w:t>
      </w:r>
    </w:p>
    <w:p w14:paraId="1C6DA577" w14:textId="77777777" w:rsidR="00B02215" w:rsidRPr="00630AB6" w:rsidRDefault="00B02215" w:rsidP="00B02215">
      <w:pPr>
        <w:pStyle w:val="PL"/>
      </w:pPr>
      <w:r w:rsidRPr="00630AB6">
        <w:t xml:space="preserve">          type: array</w:t>
      </w:r>
    </w:p>
    <w:p w14:paraId="35717CDB" w14:textId="77777777" w:rsidR="00B02215" w:rsidRPr="00630AB6" w:rsidRDefault="00B02215" w:rsidP="00B02215">
      <w:pPr>
        <w:pStyle w:val="PL"/>
      </w:pPr>
      <w:r w:rsidRPr="00630AB6">
        <w:t xml:space="preserve">          items:</w:t>
      </w:r>
    </w:p>
    <w:p w14:paraId="5DCFA0FE" w14:textId="77777777" w:rsidR="00B02215" w:rsidRDefault="00B02215" w:rsidP="00B02215">
      <w:pPr>
        <w:pStyle w:val="PL"/>
      </w:pPr>
      <w:r w:rsidRPr="00630AB6">
        <w:t xml:space="preserve">            $ref: 'TS29571_CommonData.yaml#/components/schemas/</w:t>
      </w:r>
      <w:r>
        <w:t>Tai</w:t>
      </w:r>
      <w:r w:rsidRPr="00630AB6">
        <w:t>'</w:t>
      </w:r>
    </w:p>
    <w:p w14:paraId="01601C66" w14:textId="77777777" w:rsidR="00B02215" w:rsidRDefault="00B02215" w:rsidP="00B02215">
      <w:pPr>
        <w:pStyle w:val="PL"/>
      </w:pPr>
      <w:r w:rsidRPr="00630AB6">
        <w:t xml:space="preserve">          minItems: </w:t>
      </w:r>
      <w:r>
        <w:t>1</w:t>
      </w:r>
    </w:p>
    <w:p w14:paraId="5F2E2CA6" w14:textId="77777777" w:rsidR="00B02215" w:rsidRDefault="00B02215" w:rsidP="00B02215">
      <w:pPr>
        <w:pStyle w:val="PL"/>
      </w:pPr>
      <w:r>
        <w:t xml:space="preserve">        taiRangeList:</w:t>
      </w:r>
    </w:p>
    <w:p w14:paraId="0973D3F8" w14:textId="77777777" w:rsidR="00B02215" w:rsidRDefault="00B02215" w:rsidP="00B02215">
      <w:pPr>
        <w:pStyle w:val="PL"/>
      </w:pPr>
      <w:r>
        <w:t xml:space="preserve">          type: array</w:t>
      </w:r>
    </w:p>
    <w:p w14:paraId="3B97931B" w14:textId="77777777" w:rsidR="00B02215" w:rsidRDefault="00B02215" w:rsidP="00B02215">
      <w:pPr>
        <w:pStyle w:val="PL"/>
      </w:pPr>
      <w:r>
        <w:t xml:space="preserve">          items:</w:t>
      </w:r>
    </w:p>
    <w:p w14:paraId="40F34D9F" w14:textId="77777777" w:rsidR="00B02215" w:rsidRDefault="00B02215" w:rsidP="00B02215">
      <w:pPr>
        <w:pStyle w:val="PL"/>
      </w:pPr>
      <w:r>
        <w:t xml:space="preserve">            $ref: 'TS29510_Nnrf_NFManagement.yaml#/components/schemas/TaiRange'</w:t>
      </w:r>
    </w:p>
    <w:p w14:paraId="50F5AC4B" w14:textId="77777777" w:rsidR="00B02215" w:rsidRPr="00630AB6" w:rsidRDefault="00B02215" w:rsidP="00B02215">
      <w:pPr>
        <w:pStyle w:val="PL"/>
      </w:pPr>
      <w:r>
        <w:t xml:space="preserve">          </w:t>
      </w:r>
      <w:r>
        <w:rPr>
          <w:lang w:eastAsia="zh-CN"/>
        </w:rPr>
        <w:t>minI</w:t>
      </w:r>
      <w:r>
        <w:t>tems:</w:t>
      </w:r>
      <w:r>
        <w:rPr>
          <w:lang w:eastAsia="zh-CN"/>
        </w:rPr>
        <w:t xml:space="preserve"> 1</w:t>
      </w:r>
    </w:p>
    <w:p w14:paraId="7BDFA9C9" w14:textId="77777777" w:rsidR="00B02215" w:rsidRPr="00630AB6" w:rsidRDefault="00B02215" w:rsidP="00B02215">
      <w:pPr>
        <w:pStyle w:val="PL"/>
      </w:pPr>
    </w:p>
    <w:p w14:paraId="4E817D7A" w14:textId="77777777" w:rsidR="00B02215" w:rsidRPr="00630AB6" w:rsidRDefault="00B02215" w:rsidP="00B02215">
      <w:pPr>
        <w:pStyle w:val="PL"/>
      </w:pPr>
      <w:r w:rsidRPr="00630AB6">
        <w:t xml:space="preserve">    RestrictedSnssai:</w:t>
      </w:r>
    </w:p>
    <w:p w14:paraId="58B79C18" w14:textId="77777777" w:rsidR="00B02215" w:rsidRPr="00630AB6" w:rsidRDefault="00B02215" w:rsidP="00B02215">
      <w:pPr>
        <w:pStyle w:val="PL"/>
      </w:pPr>
      <w:r w:rsidRPr="00630AB6">
        <w:t xml:space="preserve">      type: object</w:t>
      </w:r>
    </w:p>
    <w:p w14:paraId="16EC1857" w14:textId="77777777" w:rsidR="00B02215" w:rsidRPr="00630AB6" w:rsidRDefault="00B02215" w:rsidP="00B02215">
      <w:pPr>
        <w:pStyle w:val="PL"/>
      </w:pPr>
      <w:r w:rsidRPr="00630AB6">
        <w:t xml:space="preserve">      required:</w:t>
      </w:r>
    </w:p>
    <w:p w14:paraId="7A6E905A" w14:textId="77777777" w:rsidR="00B02215" w:rsidRPr="00630AB6" w:rsidRDefault="00B02215" w:rsidP="00B02215">
      <w:pPr>
        <w:pStyle w:val="PL"/>
      </w:pPr>
      <w:r w:rsidRPr="00630AB6">
        <w:t xml:space="preserve">        - homePlmnId</w:t>
      </w:r>
    </w:p>
    <w:p w14:paraId="7EA4C939" w14:textId="77777777" w:rsidR="00B02215" w:rsidRPr="00630AB6" w:rsidRDefault="00B02215" w:rsidP="00B02215">
      <w:pPr>
        <w:pStyle w:val="PL"/>
      </w:pPr>
      <w:r w:rsidRPr="00630AB6">
        <w:t xml:space="preserve">        - sNssaiList</w:t>
      </w:r>
    </w:p>
    <w:p w14:paraId="12C88BB7" w14:textId="77777777" w:rsidR="00B02215" w:rsidRPr="00630AB6" w:rsidRDefault="00B02215" w:rsidP="00B02215">
      <w:pPr>
        <w:pStyle w:val="PL"/>
      </w:pPr>
      <w:r w:rsidRPr="00630AB6">
        <w:t xml:space="preserve">      properties:</w:t>
      </w:r>
    </w:p>
    <w:p w14:paraId="32A4B6A2" w14:textId="77777777" w:rsidR="00B02215" w:rsidRPr="00630AB6" w:rsidRDefault="00B02215" w:rsidP="00B02215">
      <w:pPr>
        <w:pStyle w:val="PL"/>
      </w:pPr>
      <w:r w:rsidRPr="00630AB6">
        <w:t xml:space="preserve">        homePlmnId:</w:t>
      </w:r>
    </w:p>
    <w:p w14:paraId="73FF45CE" w14:textId="77777777" w:rsidR="00B02215" w:rsidRPr="00630AB6" w:rsidRDefault="00B02215" w:rsidP="00B02215">
      <w:pPr>
        <w:pStyle w:val="PL"/>
      </w:pPr>
      <w:r w:rsidRPr="00630AB6">
        <w:t xml:space="preserve">          $ref: 'TS29571_CommonData.yaml#/components/schemas/PlmnId'</w:t>
      </w:r>
    </w:p>
    <w:p w14:paraId="2325F1B0" w14:textId="77777777" w:rsidR="00B02215" w:rsidRPr="00630AB6" w:rsidRDefault="00B02215" w:rsidP="00B02215">
      <w:pPr>
        <w:pStyle w:val="PL"/>
      </w:pPr>
      <w:r w:rsidRPr="00630AB6">
        <w:t xml:space="preserve">        sNssaiList:</w:t>
      </w:r>
    </w:p>
    <w:p w14:paraId="01B5BE8A" w14:textId="77777777" w:rsidR="00B02215" w:rsidRPr="00630AB6" w:rsidRDefault="00B02215" w:rsidP="00B02215">
      <w:pPr>
        <w:pStyle w:val="PL"/>
      </w:pPr>
      <w:r w:rsidRPr="00630AB6">
        <w:t xml:space="preserve">          type: array</w:t>
      </w:r>
    </w:p>
    <w:p w14:paraId="345B6031" w14:textId="77777777" w:rsidR="00B02215" w:rsidRPr="00630AB6" w:rsidRDefault="00B02215" w:rsidP="00B02215">
      <w:pPr>
        <w:pStyle w:val="PL"/>
      </w:pPr>
      <w:r w:rsidRPr="00630AB6">
        <w:t xml:space="preserve">          items:</w:t>
      </w:r>
    </w:p>
    <w:p w14:paraId="30860A27" w14:textId="77777777" w:rsidR="00B02215" w:rsidRDefault="00B02215" w:rsidP="00B02215">
      <w:pPr>
        <w:pStyle w:val="PL"/>
      </w:pPr>
      <w:r w:rsidRPr="00630AB6">
        <w:t xml:space="preserve">            $ref: 'TS29571_CommonData.yaml#/components/schemas/</w:t>
      </w:r>
      <w:r w:rsidR="005F216F">
        <w:t>Ext</w:t>
      </w:r>
      <w:r w:rsidRPr="00630AB6">
        <w:t>Snssai'</w:t>
      </w:r>
    </w:p>
    <w:p w14:paraId="21403630" w14:textId="77777777" w:rsidR="00B02215" w:rsidRDefault="00B02215" w:rsidP="00B02215">
      <w:pPr>
        <w:pStyle w:val="PL"/>
      </w:pPr>
      <w:r w:rsidRPr="00630AB6">
        <w:t xml:space="preserve">          minItems: </w:t>
      </w:r>
      <w:r>
        <w:t>1</w:t>
      </w:r>
    </w:p>
    <w:p w14:paraId="376B95DF" w14:textId="77777777" w:rsidR="00B02215" w:rsidRPr="00630AB6" w:rsidRDefault="00B02215" w:rsidP="00B02215">
      <w:pPr>
        <w:pStyle w:val="PL"/>
      </w:pPr>
      <w:r w:rsidRPr="00630AB6">
        <w:t xml:space="preserve">        </w:t>
      </w:r>
      <w:r>
        <w:t>homePlmnIdList</w:t>
      </w:r>
      <w:r w:rsidRPr="00630AB6">
        <w:t>:</w:t>
      </w:r>
    </w:p>
    <w:p w14:paraId="35615BF6" w14:textId="77777777" w:rsidR="00B02215" w:rsidRPr="00630AB6" w:rsidRDefault="00B02215" w:rsidP="00B02215">
      <w:pPr>
        <w:pStyle w:val="PL"/>
      </w:pPr>
      <w:r w:rsidRPr="00630AB6">
        <w:t xml:space="preserve">          type: array</w:t>
      </w:r>
    </w:p>
    <w:p w14:paraId="7311BEEF" w14:textId="77777777" w:rsidR="00B02215" w:rsidRPr="00630AB6" w:rsidRDefault="00B02215" w:rsidP="00B02215">
      <w:pPr>
        <w:pStyle w:val="PL"/>
      </w:pPr>
      <w:r w:rsidRPr="00630AB6">
        <w:t xml:space="preserve">          items:</w:t>
      </w:r>
    </w:p>
    <w:p w14:paraId="0AD6DD79" w14:textId="77777777" w:rsidR="00B02215" w:rsidRDefault="00B02215" w:rsidP="00B02215">
      <w:pPr>
        <w:pStyle w:val="PL"/>
      </w:pPr>
      <w:r w:rsidRPr="00630AB6">
        <w:t xml:space="preserve">            $ref: 'TS29571_CommonData.yaml#/components/schemas/</w:t>
      </w:r>
      <w:r>
        <w:t>PlmnId</w:t>
      </w:r>
      <w:r w:rsidRPr="00630AB6">
        <w:t>'</w:t>
      </w:r>
    </w:p>
    <w:p w14:paraId="6FFB2E2A" w14:textId="77777777" w:rsidR="00B02215" w:rsidRDefault="00B02215" w:rsidP="00B02215">
      <w:pPr>
        <w:pStyle w:val="PL"/>
      </w:pPr>
      <w:r w:rsidRPr="00630AB6">
        <w:t xml:space="preserve">          minItems: </w:t>
      </w:r>
      <w:r>
        <w:t>1</w:t>
      </w:r>
    </w:p>
    <w:p w14:paraId="1226FED7" w14:textId="77777777" w:rsidR="007A425A" w:rsidRDefault="007A425A" w:rsidP="007A425A">
      <w:pPr>
        <w:pStyle w:val="PL"/>
        <w:rPr>
          <w:lang w:eastAsia="zh-CN"/>
        </w:rPr>
      </w:pPr>
      <w:r w:rsidRPr="00630AB6">
        <w:lastRenderedPageBreak/>
        <w:t xml:space="preserve">        </w:t>
      </w:r>
      <w:r>
        <w:rPr>
          <w:rFonts w:hint="eastAsia"/>
          <w:lang w:eastAsia="zh-CN"/>
        </w:rPr>
        <w:t>r</w:t>
      </w:r>
      <w:r>
        <w:rPr>
          <w:lang w:eastAsia="zh-CN"/>
        </w:rPr>
        <w:t>oamingRestriction:</w:t>
      </w:r>
    </w:p>
    <w:p w14:paraId="7D0B4210" w14:textId="77777777" w:rsidR="007A425A" w:rsidRDefault="007A425A" w:rsidP="007A425A">
      <w:pPr>
        <w:pStyle w:val="PL"/>
      </w:pPr>
      <w:r w:rsidRPr="00630AB6">
        <w:t xml:space="preserve">          type: boolean</w:t>
      </w:r>
    </w:p>
    <w:p w14:paraId="33F2565A" w14:textId="77777777" w:rsidR="007A425A" w:rsidRPr="00630AB6" w:rsidRDefault="007A425A" w:rsidP="007A425A">
      <w:pPr>
        <w:pStyle w:val="PL"/>
      </w:pPr>
      <w:r w:rsidRPr="002E5CBA">
        <w:rPr>
          <w:lang w:val="en-US"/>
        </w:rPr>
        <w:t xml:space="preserve">          default: false</w:t>
      </w:r>
    </w:p>
    <w:p w14:paraId="72E77BF4" w14:textId="77777777" w:rsidR="00B02215" w:rsidRPr="00630AB6" w:rsidRDefault="00B02215" w:rsidP="00B02215">
      <w:pPr>
        <w:pStyle w:val="PL"/>
      </w:pPr>
    </w:p>
    <w:p w14:paraId="358B47DC" w14:textId="77777777" w:rsidR="00B02215" w:rsidRPr="00630AB6" w:rsidRDefault="00B02215" w:rsidP="00B02215">
      <w:pPr>
        <w:pStyle w:val="PL"/>
      </w:pPr>
      <w:r w:rsidRPr="00630AB6">
        <w:t xml:space="preserve">    AuthorizedNssaiAvailabilityInfo:</w:t>
      </w:r>
    </w:p>
    <w:p w14:paraId="3B50A574" w14:textId="77777777" w:rsidR="00B02215" w:rsidRPr="00630AB6" w:rsidRDefault="00B02215" w:rsidP="00B02215">
      <w:pPr>
        <w:pStyle w:val="PL"/>
      </w:pPr>
      <w:r w:rsidRPr="00630AB6">
        <w:t xml:space="preserve">      type: object</w:t>
      </w:r>
    </w:p>
    <w:p w14:paraId="1FE82783" w14:textId="77777777" w:rsidR="00B02215" w:rsidRPr="00630AB6" w:rsidRDefault="00B02215" w:rsidP="00B02215">
      <w:pPr>
        <w:pStyle w:val="PL"/>
      </w:pPr>
      <w:r w:rsidRPr="00630AB6">
        <w:t xml:space="preserve">      required:</w:t>
      </w:r>
    </w:p>
    <w:p w14:paraId="2840944C" w14:textId="77777777" w:rsidR="00B02215" w:rsidRPr="00630AB6" w:rsidRDefault="00B02215" w:rsidP="00B02215">
      <w:pPr>
        <w:pStyle w:val="PL"/>
      </w:pPr>
      <w:r w:rsidRPr="00630AB6">
        <w:t xml:space="preserve">        - authorizedNssaiAvailabilityData</w:t>
      </w:r>
    </w:p>
    <w:p w14:paraId="5085FAEE" w14:textId="77777777" w:rsidR="00B02215" w:rsidRPr="00630AB6" w:rsidRDefault="00B02215" w:rsidP="00B02215">
      <w:pPr>
        <w:pStyle w:val="PL"/>
      </w:pPr>
      <w:r w:rsidRPr="00630AB6">
        <w:t xml:space="preserve">      properties:</w:t>
      </w:r>
    </w:p>
    <w:p w14:paraId="3EF855B3" w14:textId="77777777" w:rsidR="00B02215" w:rsidRPr="00630AB6" w:rsidRDefault="00B02215" w:rsidP="00B02215">
      <w:pPr>
        <w:pStyle w:val="PL"/>
      </w:pPr>
      <w:r w:rsidRPr="00630AB6">
        <w:t xml:space="preserve">        authorizedNssaiAvailabilityData:</w:t>
      </w:r>
    </w:p>
    <w:p w14:paraId="57FC9AAE" w14:textId="77777777" w:rsidR="00B02215" w:rsidRPr="00630AB6" w:rsidRDefault="00B02215" w:rsidP="00B02215">
      <w:pPr>
        <w:pStyle w:val="PL"/>
      </w:pPr>
      <w:r w:rsidRPr="00630AB6">
        <w:t xml:space="preserve">          type: array</w:t>
      </w:r>
    </w:p>
    <w:p w14:paraId="10C6D935" w14:textId="77777777" w:rsidR="00B02215" w:rsidRPr="00630AB6" w:rsidRDefault="00B02215" w:rsidP="00B02215">
      <w:pPr>
        <w:pStyle w:val="PL"/>
      </w:pPr>
      <w:r w:rsidRPr="00630AB6">
        <w:t xml:space="preserve">          items:</w:t>
      </w:r>
    </w:p>
    <w:p w14:paraId="3787917C" w14:textId="77777777" w:rsidR="00B02215" w:rsidRDefault="00B02215" w:rsidP="00B02215">
      <w:pPr>
        <w:pStyle w:val="PL"/>
      </w:pPr>
      <w:r w:rsidRPr="00630AB6">
        <w:t xml:space="preserve">            $ref: '#/components/schemas/AuthorizedNssaiAvailabilityData'</w:t>
      </w:r>
    </w:p>
    <w:p w14:paraId="66E5039B" w14:textId="77777777" w:rsidR="00B02215" w:rsidRPr="00630AB6" w:rsidRDefault="00B02215" w:rsidP="00B02215">
      <w:pPr>
        <w:pStyle w:val="PL"/>
      </w:pPr>
      <w:r w:rsidRPr="00630AB6">
        <w:t xml:space="preserve">          minItems: </w:t>
      </w:r>
      <w:r>
        <w:t>1</w:t>
      </w:r>
    </w:p>
    <w:p w14:paraId="7AC84F09" w14:textId="77777777" w:rsidR="00B02215" w:rsidRPr="00630AB6" w:rsidRDefault="00B02215" w:rsidP="00B02215">
      <w:pPr>
        <w:pStyle w:val="PL"/>
      </w:pPr>
      <w:r w:rsidRPr="00630AB6">
        <w:t xml:space="preserve">        supportedFeatures:</w:t>
      </w:r>
    </w:p>
    <w:p w14:paraId="718D0487" w14:textId="77777777" w:rsidR="00B02215" w:rsidRPr="00630AB6" w:rsidRDefault="00B02215" w:rsidP="00B02215">
      <w:pPr>
        <w:pStyle w:val="PL"/>
      </w:pPr>
      <w:r w:rsidRPr="00630AB6">
        <w:t xml:space="preserve">          $ref: 'TS29571_CommonData.yaml#/components/schemas/SupportedFeatures'</w:t>
      </w:r>
    </w:p>
    <w:p w14:paraId="49F39D69" w14:textId="77777777" w:rsidR="00B02215" w:rsidRPr="00630AB6" w:rsidRDefault="00B02215" w:rsidP="00B02215">
      <w:pPr>
        <w:pStyle w:val="PL"/>
      </w:pPr>
    </w:p>
    <w:p w14:paraId="21EAB46A" w14:textId="77777777" w:rsidR="00B02215" w:rsidRPr="00630AB6" w:rsidRDefault="00B02215" w:rsidP="00B02215">
      <w:pPr>
        <w:pStyle w:val="PL"/>
      </w:pPr>
      <w:r w:rsidRPr="00630AB6">
        <w:t xml:space="preserve">    NssfEventSubscriptionCreateData:</w:t>
      </w:r>
    </w:p>
    <w:p w14:paraId="4418163B" w14:textId="77777777" w:rsidR="00B02215" w:rsidRPr="00630AB6" w:rsidRDefault="00B02215" w:rsidP="00B02215">
      <w:pPr>
        <w:pStyle w:val="PL"/>
      </w:pPr>
      <w:r w:rsidRPr="00630AB6">
        <w:t xml:space="preserve">      type: object</w:t>
      </w:r>
    </w:p>
    <w:p w14:paraId="6B19B976" w14:textId="77777777" w:rsidR="00B02215" w:rsidRPr="00630AB6" w:rsidRDefault="00B02215" w:rsidP="00B02215">
      <w:pPr>
        <w:pStyle w:val="PL"/>
      </w:pPr>
      <w:r w:rsidRPr="00630AB6">
        <w:t xml:space="preserve">      required:</w:t>
      </w:r>
    </w:p>
    <w:p w14:paraId="54ECD083" w14:textId="77777777" w:rsidR="00B02215" w:rsidRPr="00630AB6" w:rsidRDefault="00B02215" w:rsidP="00B02215">
      <w:pPr>
        <w:pStyle w:val="PL"/>
      </w:pPr>
      <w:r w:rsidRPr="00630AB6">
        <w:t xml:space="preserve">        - nfNssaiAvailabilityUri</w:t>
      </w:r>
    </w:p>
    <w:p w14:paraId="1C081A1E" w14:textId="77777777" w:rsidR="00B02215" w:rsidRPr="00630AB6" w:rsidRDefault="00B02215" w:rsidP="00B02215">
      <w:pPr>
        <w:pStyle w:val="PL"/>
      </w:pPr>
      <w:r w:rsidRPr="00630AB6">
        <w:t xml:space="preserve">        - taiList</w:t>
      </w:r>
    </w:p>
    <w:p w14:paraId="7DDEB348" w14:textId="77777777" w:rsidR="00B02215" w:rsidRPr="00630AB6" w:rsidRDefault="00B02215" w:rsidP="00B02215">
      <w:pPr>
        <w:pStyle w:val="PL"/>
      </w:pPr>
      <w:r w:rsidRPr="00630AB6">
        <w:t xml:space="preserve">        - event</w:t>
      </w:r>
    </w:p>
    <w:p w14:paraId="6390CECF" w14:textId="77777777" w:rsidR="00B02215" w:rsidRPr="00630AB6" w:rsidRDefault="00B02215" w:rsidP="00B02215">
      <w:pPr>
        <w:pStyle w:val="PL"/>
      </w:pPr>
      <w:r w:rsidRPr="00630AB6">
        <w:t xml:space="preserve">      properties:</w:t>
      </w:r>
    </w:p>
    <w:p w14:paraId="455ACC91" w14:textId="77777777" w:rsidR="00B02215" w:rsidRPr="00630AB6" w:rsidRDefault="00B02215" w:rsidP="00B02215">
      <w:pPr>
        <w:pStyle w:val="PL"/>
      </w:pPr>
      <w:r w:rsidRPr="00630AB6">
        <w:t xml:space="preserve">        nfNssaiAvailabilityUri:</w:t>
      </w:r>
    </w:p>
    <w:p w14:paraId="4766A9B2" w14:textId="77777777" w:rsidR="00B02215" w:rsidRPr="00630AB6" w:rsidRDefault="00B02215" w:rsidP="00B02215">
      <w:pPr>
        <w:pStyle w:val="PL"/>
      </w:pPr>
      <w:r w:rsidRPr="00630AB6">
        <w:t xml:space="preserve">          $ref: 'TS29571_CommonData.yaml#/components/schemas/Uri'</w:t>
      </w:r>
    </w:p>
    <w:p w14:paraId="4888F565" w14:textId="77777777" w:rsidR="00B02215" w:rsidRPr="00630AB6" w:rsidRDefault="00B02215" w:rsidP="00B02215">
      <w:pPr>
        <w:pStyle w:val="PL"/>
      </w:pPr>
      <w:r w:rsidRPr="00630AB6">
        <w:t xml:space="preserve">        taiList:</w:t>
      </w:r>
    </w:p>
    <w:p w14:paraId="493AF477" w14:textId="77777777" w:rsidR="00B02215" w:rsidRPr="00630AB6" w:rsidRDefault="00B02215" w:rsidP="00B02215">
      <w:pPr>
        <w:pStyle w:val="PL"/>
      </w:pPr>
      <w:r w:rsidRPr="00630AB6">
        <w:t xml:space="preserve">          type: array</w:t>
      </w:r>
    </w:p>
    <w:p w14:paraId="75C14BB9" w14:textId="77777777" w:rsidR="00B02215" w:rsidRPr="00630AB6" w:rsidRDefault="00B02215" w:rsidP="00B02215">
      <w:pPr>
        <w:pStyle w:val="PL"/>
      </w:pPr>
      <w:r w:rsidRPr="00630AB6">
        <w:t xml:space="preserve">          items:</w:t>
      </w:r>
    </w:p>
    <w:p w14:paraId="1382F7E3" w14:textId="77777777" w:rsidR="00B02215" w:rsidRDefault="00B02215" w:rsidP="00B02215">
      <w:pPr>
        <w:pStyle w:val="PL"/>
      </w:pPr>
      <w:r w:rsidRPr="00630AB6">
        <w:t xml:space="preserve">            $ref: 'TS29571_CommonData.yaml#/components/schemas/Tai'</w:t>
      </w:r>
    </w:p>
    <w:p w14:paraId="226C86B9" w14:textId="77777777" w:rsidR="00B02215" w:rsidRPr="00630AB6" w:rsidRDefault="00B02215" w:rsidP="00B02215">
      <w:pPr>
        <w:pStyle w:val="PL"/>
      </w:pPr>
      <w:r w:rsidRPr="00630AB6">
        <w:t xml:space="preserve">        event:</w:t>
      </w:r>
    </w:p>
    <w:p w14:paraId="38793715" w14:textId="77777777" w:rsidR="00B02215" w:rsidRDefault="00B02215" w:rsidP="00B02215">
      <w:pPr>
        <w:pStyle w:val="PL"/>
      </w:pPr>
      <w:r w:rsidRPr="00630AB6">
        <w:t xml:space="preserve">          $ref: '#/components/schemas/NssfEventType'</w:t>
      </w:r>
    </w:p>
    <w:p w14:paraId="1D42EC3C" w14:textId="77777777" w:rsidR="00B02215" w:rsidRPr="00630AB6" w:rsidRDefault="00B02215" w:rsidP="00B02215">
      <w:pPr>
        <w:pStyle w:val="PL"/>
      </w:pPr>
      <w:r w:rsidRPr="00630AB6">
        <w:t xml:space="preserve">        </w:t>
      </w:r>
      <w:r>
        <w:t>expiry</w:t>
      </w:r>
      <w:r w:rsidRPr="00630AB6">
        <w:t>:</w:t>
      </w:r>
    </w:p>
    <w:p w14:paraId="2B6D77D7" w14:textId="77777777" w:rsidR="00B02215" w:rsidRDefault="00B02215" w:rsidP="00B02215">
      <w:pPr>
        <w:pStyle w:val="PL"/>
      </w:pPr>
      <w:r w:rsidRPr="00630AB6">
        <w:t xml:space="preserve">          $ref: 'TS29571_CommonData.yaml#/components/schemas/</w:t>
      </w:r>
      <w:r>
        <w:t>DateTime</w:t>
      </w:r>
      <w:r w:rsidRPr="00630AB6">
        <w:t>'</w:t>
      </w:r>
    </w:p>
    <w:p w14:paraId="219B35DE" w14:textId="77777777" w:rsidR="00B02215" w:rsidRPr="00630AB6" w:rsidRDefault="00B02215" w:rsidP="00B02215">
      <w:pPr>
        <w:pStyle w:val="PL"/>
      </w:pPr>
      <w:r w:rsidRPr="00630AB6">
        <w:t xml:space="preserve">        </w:t>
      </w:r>
      <w:r>
        <w:t>amfSetId</w:t>
      </w:r>
      <w:r w:rsidRPr="00630AB6">
        <w:t>:</w:t>
      </w:r>
    </w:p>
    <w:p w14:paraId="5A6E596B" w14:textId="77777777" w:rsidR="00B02215" w:rsidRDefault="00B02215" w:rsidP="00B02215">
      <w:pPr>
        <w:pStyle w:val="PL"/>
      </w:pPr>
      <w:r w:rsidRPr="00630AB6">
        <w:t xml:space="preserve">          type: string</w:t>
      </w:r>
    </w:p>
    <w:p w14:paraId="56693A8E"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1DF84DE1" w14:textId="77777777" w:rsidR="0034459A" w:rsidRPr="00630AB6" w:rsidRDefault="0034459A" w:rsidP="0034459A">
      <w:pPr>
        <w:pStyle w:val="PL"/>
      </w:pPr>
      <w:r w:rsidRPr="00630AB6">
        <w:t xml:space="preserve">        tai</w:t>
      </w:r>
      <w:r>
        <w:t>Range</w:t>
      </w:r>
      <w:r w:rsidRPr="00630AB6">
        <w:t>List:</w:t>
      </w:r>
    </w:p>
    <w:p w14:paraId="59D0609E" w14:textId="77777777" w:rsidR="0034459A" w:rsidRPr="00630AB6" w:rsidRDefault="0034459A" w:rsidP="0034459A">
      <w:pPr>
        <w:pStyle w:val="PL"/>
      </w:pPr>
      <w:r w:rsidRPr="00630AB6">
        <w:t xml:space="preserve">          type: array</w:t>
      </w:r>
    </w:p>
    <w:p w14:paraId="2A1769DD" w14:textId="77777777" w:rsidR="0034459A" w:rsidRPr="00630AB6" w:rsidRDefault="0034459A" w:rsidP="0034459A">
      <w:pPr>
        <w:pStyle w:val="PL"/>
      </w:pPr>
      <w:r w:rsidRPr="00630AB6">
        <w:t xml:space="preserve">          items:</w:t>
      </w:r>
    </w:p>
    <w:p w14:paraId="5F44FC4E" w14:textId="77777777" w:rsidR="0034459A" w:rsidRDefault="0034459A" w:rsidP="0034459A">
      <w:pPr>
        <w:pStyle w:val="PL"/>
      </w:pPr>
      <w:r>
        <w:t xml:space="preserve">            $ref: 'TS29510_Nnrf_NFManagement.yaml#/components/schemas/TaiRange'</w:t>
      </w:r>
    </w:p>
    <w:p w14:paraId="74901EF0" w14:textId="77777777" w:rsidR="0034459A" w:rsidRDefault="0034459A" w:rsidP="0034459A">
      <w:pPr>
        <w:pStyle w:val="PL"/>
      </w:pPr>
      <w:r w:rsidRPr="00630AB6">
        <w:t xml:space="preserve">          minItems: </w:t>
      </w:r>
      <w:r>
        <w:t>1</w:t>
      </w:r>
    </w:p>
    <w:p w14:paraId="57FFDEE3" w14:textId="77777777" w:rsidR="00C91B01" w:rsidRPr="00630AB6" w:rsidRDefault="00C91B01" w:rsidP="00C91B01">
      <w:pPr>
        <w:pStyle w:val="PL"/>
      </w:pPr>
      <w:r w:rsidRPr="00630AB6">
        <w:t xml:space="preserve">        supportedFeatures:</w:t>
      </w:r>
    </w:p>
    <w:p w14:paraId="0E16947E" w14:textId="77777777" w:rsidR="00C91B01" w:rsidRPr="00630AB6" w:rsidRDefault="00C91B01" w:rsidP="00C91B01">
      <w:pPr>
        <w:pStyle w:val="PL"/>
      </w:pPr>
      <w:r w:rsidRPr="00630AB6">
        <w:t xml:space="preserve">          $ref: 'TS29571_CommonData.yaml#/components/schemas/SupportedFeatures'</w:t>
      </w:r>
    </w:p>
    <w:p w14:paraId="134B5A14" w14:textId="77777777" w:rsidR="00B02215" w:rsidRPr="00630AB6" w:rsidRDefault="00B02215" w:rsidP="00B02215">
      <w:pPr>
        <w:pStyle w:val="PL"/>
      </w:pPr>
    </w:p>
    <w:p w14:paraId="4CCB5C80" w14:textId="77777777" w:rsidR="00B02215" w:rsidRPr="00630AB6" w:rsidRDefault="00B02215" w:rsidP="00B02215">
      <w:pPr>
        <w:pStyle w:val="PL"/>
      </w:pPr>
      <w:r w:rsidRPr="00630AB6">
        <w:t xml:space="preserve">    NssfEventSubscriptionCreatedData:</w:t>
      </w:r>
    </w:p>
    <w:p w14:paraId="30A86CEC" w14:textId="77777777" w:rsidR="00B02215" w:rsidRPr="00630AB6" w:rsidRDefault="00B02215" w:rsidP="00B02215">
      <w:pPr>
        <w:pStyle w:val="PL"/>
      </w:pPr>
      <w:r w:rsidRPr="00630AB6">
        <w:t xml:space="preserve">      type: object</w:t>
      </w:r>
    </w:p>
    <w:p w14:paraId="48676C15" w14:textId="77777777" w:rsidR="00B02215" w:rsidRPr="00630AB6" w:rsidRDefault="00B02215" w:rsidP="00B02215">
      <w:pPr>
        <w:pStyle w:val="PL"/>
      </w:pPr>
      <w:r w:rsidRPr="00630AB6">
        <w:t xml:space="preserve">      required:</w:t>
      </w:r>
    </w:p>
    <w:p w14:paraId="42AA2D02" w14:textId="77777777" w:rsidR="00B02215" w:rsidRPr="00630AB6" w:rsidRDefault="00B02215" w:rsidP="00B02215">
      <w:pPr>
        <w:pStyle w:val="PL"/>
      </w:pPr>
      <w:r w:rsidRPr="00630AB6">
        <w:t xml:space="preserve">        - subscriptionId</w:t>
      </w:r>
    </w:p>
    <w:p w14:paraId="158D753A" w14:textId="77777777" w:rsidR="00B02215" w:rsidRPr="00630AB6" w:rsidRDefault="00B02215" w:rsidP="00B02215">
      <w:pPr>
        <w:pStyle w:val="PL"/>
      </w:pPr>
      <w:r w:rsidRPr="00630AB6">
        <w:t xml:space="preserve">      properties:</w:t>
      </w:r>
    </w:p>
    <w:p w14:paraId="6ED70131" w14:textId="77777777" w:rsidR="00B02215" w:rsidRPr="00630AB6" w:rsidRDefault="00B02215" w:rsidP="00B02215">
      <w:pPr>
        <w:pStyle w:val="PL"/>
      </w:pPr>
      <w:r w:rsidRPr="00630AB6">
        <w:t xml:space="preserve">        subscriptionId:</w:t>
      </w:r>
    </w:p>
    <w:p w14:paraId="4955ADCF" w14:textId="77777777" w:rsidR="00B02215" w:rsidRDefault="00B02215" w:rsidP="00B02215">
      <w:pPr>
        <w:pStyle w:val="PL"/>
      </w:pPr>
      <w:r w:rsidRPr="00630AB6">
        <w:t xml:space="preserve">          type: string</w:t>
      </w:r>
    </w:p>
    <w:p w14:paraId="76F9C586" w14:textId="77777777" w:rsidR="00B02215" w:rsidRPr="00630AB6" w:rsidRDefault="00B02215" w:rsidP="00B02215">
      <w:pPr>
        <w:pStyle w:val="PL"/>
      </w:pPr>
      <w:r w:rsidRPr="00630AB6">
        <w:t xml:space="preserve">        </w:t>
      </w:r>
      <w:r>
        <w:t>expiry</w:t>
      </w:r>
      <w:r w:rsidRPr="00630AB6">
        <w:t>:</w:t>
      </w:r>
    </w:p>
    <w:p w14:paraId="671B9206" w14:textId="77777777" w:rsidR="00B02215" w:rsidRPr="00630AB6" w:rsidRDefault="00B02215" w:rsidP="00B02215">
      <w:pPr>
        <w:pStyle w:val="PL"/>
      </w:pPr>
      <w:r w:rsidRPr="00630AB6">
        <w:t xml:space="preserve">          $ref: 'TS29571_CommonData.yaml#/components/schemas/</w:t>
      </w:r>
      <w:r>
        <w:t>DateTime</w:t>
      </w:r>
      <w:r w:rsidRPr="00630AB6">
        <w:t>'</w:t>
      </w:r>
    </w:p>
    <w:p w14:paraId="27BDE332" w14:textId="77777777" w:rsidR="00B02215" w:rsidRPr="00630AB6" w:rsidRDefault="00B02215" w:rsidP="00B02215">
      <w:pPr>
        <w:pStyle w:val="PL"/>
      </w:pPr>
      <w:r w:rsidRPr="00630AB6">
        <w:t xml:space="preserve">        authorizedNssaiAvailabilityData:</w:t>
      </w:r>
    </w:p>
    <w:p w14:paraId="3AC1C809" w14:textId="77777777" w:rsidR="00B02215" w:rsidRPr="00630AB6" w:rsidRDefault="00B02215" w:rsidP="00B02215">
      <w:pPr>
        <w:pStyle w:val="PL"/>
      </w:pPr>
      <w:r w:rsidRPr="00630AB6">
        <w:t xml:space="preserve">          type: array</w:t>
      </w:r>
    </w:p>
    <w:p w14:paraId="3723D710" w14:textId="77777777" w:rsidR="00B02215" w:rsidRPr="00630AB6" w:rsidRDefault="00B02215" w:rsidP="00B02215">
      <w:pPr>
        <w:pStyle w:val="PL"/>
      </w:pPr>
      <w:r w:rsidRPr="00630AB6">
        <w:t xml:space="preserve">          items:</w:t>
      </w:r>
    </w:p>
    <w:p w14:paraId="74FE59D3" w14:textId="77777777" w:rsidR="00B02215" w:rsidRDefault="00B02215" w:rsidP="00B02215">
      <w:pPr>
        <w:pStyle w:val="PL"/>
      </w:pPr>
      <w:r w:rsidRPr="00630AB6">
        <w:t xml:space="preserve">            $ref: '#/components/schemas/AuthorizedNssaiAvailabilityData'</w:t>
      </w:r>
    </w:p>
    <w:p w14:paraId="5CC8EBC3" w14:textId="77777777" w:rsidR="00B02215" w:rsidRDefault="00B02215" w:rsidP="00B02215">
      <w:pPr>
        <w:pStyle w:val="PL"/>
      </w:pPr>
      <w:r w:rsidRPr="00630AB6">
        <w:t xml:space="preserve">          minItems: </w:t>
      </w:r>
      <w:r>
        <w:t>1</w:t>
      </w:r>
    </w:p>
    <w:p w14:paraId="23097846" w14:textId="77777777" w:rsidR="00C91B01" w:rsidRPr="00630AB6" w:rsidRDefault="00C91B01" w:rsidP="00C91B01">
      <w:pPr>
        <w:pStyle w:val="PL"/>
      </w:pPr>
      <w:r w:rsidRPr="00630AB6">
        <w:t xml:space="preserve">        supportedFeatures:</w:t>
      </w:r>
    </w:p>
    <w:p w14:paraId="3D57E681" w14:textId="77777777" w:rsidR="00C91B01" w:rsidRPr="00630AB6" w:rsidRDefault="00C91B01" w:rsidP="00C91B01">
      <w:pPr>
        <w:pStyle w:val="PL"/>
      </w:pPr>
      <w:r w:rsidRPr="00630AB6">
        <w:t xml:space="preserve">          $ref: 'TS29571_CommonData.yaml#/components/schemas/SupportedFeatures'</w:t>
      </w:r>
    </w:p>
    <w:p w14:paraId="7032AADE" w14:textId="77777777" w:rsidR="00B02215" w:rsidRPr="00630AB6" w:rsidRDefault="00B02215" w:rsidP="00B02215">
      <w:pPr>
        <w:pStyle w:val="PL"/>
      </w:pPr>
    </w:p>
    <w:p w14:paraId="62D1F5D7" w14:textId="77777777" w:rsidR="00B02215" w:rsidRPr="00630AB6" w:rsidRDefault="00B02215" w:rsidP="00B02215">
      <w:pPr>
        <w:pStyle w:val="PL"/>
      </w:pPr>
      <w:r w:rsidRPr="00630AB6">
        <w:t xml:space="preserve">    NssfEventNotification:</w:t>
      </w:r>
    </w:p>
    <w:p w14:paraId="2BD1283A" w14:textId="77777777" w:rsidR="00B02215" w:rsidRPr="00630AB6" w:rsidRDefault="00B02215" w:rsidP="00B02215">
      <w:pPr>
        <w:pStyle w:val="PL"/>
      </w:pPr>
      <w:r w:rsidRPr="00630AB6">
        <w:t xml:space="preserve">      type: object</w:t>
      </w:r>
    </w:p>
    <w:p w14:paraId="1200FADC" w14:textId="77777777" w:rsidR="00B02215" w:rsidRPr="00630AB6" w:rsidRDefault="00B02215" w:rsidP="00B02215">
      <w:pPr>
        <w:pStyle w:val="PL"/>
      </w:pPr>
      <w:r w:rsidRPr="00630AB6">
        <w:t xml:space="preserve">      required:</w:t>
      </w:r>
    </w:p>
    <w:p w14:paraId="4AA48FD4" w14:textId="77777777" w:rsidR="00B02215" w:rsidRPr="00630AB6" w:rsidRDefault="00B02215" w:rsidP="00B02215">
      <w:pPr>
        <w:pStyle w:val="PL"/>
      </w:pPr>
      <w:r w:rsidRPr="00630AB6">
        <w:t xml:space="preserve">        - subscriptionId</w:t>
      </w:r>
    </w:p>
    <w:p w14:paraId="262EA3EA" w14:textId="77777777" w:rsidR="00B02215" w:rsidRPr="00630AB6" w:rsidRDefault="00B02215" w:rsidP="00B02215">
      <w:pPr>
        <w:pStyle w:val="PL"/>
      </w:pPr>
      <w:r w:rsidRPr="00630AB6">
        <w:t xml:space="preserve">        - authorizedNssaiAvailabilityData</w:t>
      </w:r>
    </w:p>
    <w:p w14:paraId="66531110" w14:textId="77777777" w:rsidR="00B02215" w:rsidRPr="00630AB6" w:rsidRDefault="00B02215" w:rsidP="00B02215">
      <w:pPr>
        <w:pStyle w:val="PL"/>
      </w:pPr>
      <w:r w:rsidRPr="00630AB6">
        <w:t xml:space="preserve">      properties:</w:t>
      </w:r>
    </w:p>
    <w:p w14:paraId="1BC2707A" w14:textId="77777777" w:rsidR="00B02215" w:rsidRPr="00630AB6" w:rsidRDefault="00B02215" w:rsidP="00B02215">
      <w:pPr>
        <w:pStyle w:val="PL"/>
      </w:pPr>
      <w:r w:rsidRPr="00630AB6">
        <w:t xml:space="preserve">        subscriptionId:</w:t>
      </w:r>
    </w:p>
    <w:p w14:paraId="0D61ADBF" w14:textId="77777777" w:rsidR="00B02215" w:rsidRPr="00630AB6" w:rsidRDefault="00B02215" w:rsidP="00B02215">
      <w:pPr>
        <w:pStyle w:val="PL"/>
      </w:pPr>
      <w:r w:rsidRPr="00630AB6">
        <w:t xml:space="preserve">          type: string</w:t>
      </w:r>
    </w:p>
    <w:p w14:paraId="77533F6A" w14:textId="77777777" w:rsidR="00B02215" w:rsidRPr="00630AB6" w:rsidRDefault="00B02215" w:rsidP="00B02215">
      <w:pPr>
        <w:pStyle w:val="PL"/>
      </w:pPr>
      <w:r w:rsidRPr="00630AB6">
        <w:t xml:space="preserve">        authorizedNssaiAvailabilityData:</w:t>
      </w:r>
    </w:p>
    <w:p w14:paraId="4FB4CD34" w14:textId="77777777" w:rsidR="00B02215" w:rsidRPr="00630AB6" w:rsidRDefault="00B02215" w:rsidP="00B02215">
      <w:pPr>
        <w:pStyle w:val="PL"/>
      </w:pPr>
      <w:r w:rsidRPr="00630AB6">
        <w:t xml:space="preserve">          type: array</w:t>
      </w:r>
    </w:p>
    <w:p w14:paraId="66311BEE" w14:textId="77777777" w:rsidR="00B02215" w:rsidRPr="00630AB6" w:rsidRDefault="00B02215" w:rsidP="00B02215">
      <w:pPr>
        <w:pStyle w:val="PL"/>
      </w:pPr>
      <w:r w:rsidRPr="00630AB6">
        <w:t xml:space="preserve">          items:</w:t>
      </w:r>
    </w:p>
    <w:p w14:paraId="050963B7" w14:textId="77777777" w:rsidR="00B02215" w:rsidRDefault="00B02215" w:rsidP="00B02215">
      <w:pPr>
        <w:pStyle w:val="PL"/>
      </w:pPr>
      <w:r w:rsidRPr="00630AB6">
        <w:t xml:space="preserve">            $ref: '#/components/schemas/AuthorizedNssaiAvailabilityData'</w:t>
      </w:r>
    </w:p>
    <w:p w14:paraId="54430652" w14:textId="77777777" w:rsidR="00B02215" w:rsidRPr="00630AB6" w:rsidRDefault="00B02215" w:rsidP="00B02215">
      <w:pPr>
        <w:pStyle w:val="PL"/>
      </w:pPr>
      <w:r w:rsidRPr="00630AB6">
        <w:t xml:space="preserve">    NssfEventType:</w:t>
      </w:r>
    </w:p>
    <w:p w14:paraId="2A566363" w14:textId="77777777" w:rsidR="00B02215" w:rsidRPr="00630AB6" w:rsidRDefault="00B02215" w:rsidP="00B02215">
      <w:pPr>
        <w:pStyle w:val="PL"/>
      </w:pPr>
      <w:r w:rsidRPr="00630AB6">
        <w:t xml:space="preserve">      anyOf:</w:t>
      </w:r>
    </w:p>
    <w:p w14:paraId="4F2FA082" w14:textId="77777777" w:rsidR="00B02215" w:rsidRPr="00630AB6" w:rsidRDefault="00B02215" w:rsidP="00B02215">
      <w:pPr>
        <w:pStyle w:val="PL"/>
      </w:pPr>
      <w:r w:rsidRPr="00630AB6">
        <w:t xml:space="preserve">        - type: string</w:t>
      </w:r>
    </w:p>
    <w:p w14:paraId="712D895E" w14:textId="77777777" w:rsidR="00B02215" w:rsidRPr="00630AB6" w:rsidRDefault="00B02215" w:rsidP="00B02215">
      <w:pPr>
        <w:pStyle w:val="PL"/>
      </w:pPr>
      <w:r w:rsidRPr="00630AB6">
        <w:t xml:space="preserve">          enum:</w:t>
      </w:r>
    </w:p>
    <w:p w14:paraId="7AFBDBCC" w14:textId="77777777" w:rsidR="00B02215" w:rsidRPr="00630AB6" w:rsidRDefault="00B02215" w:rsidP="00B02215">
      <w:pPr>
        <w:pStyle w:val="PL"/>
      </w:pPr>
      <w:r w:rsidRPr="00630AB6">
        <w:lastRenderedPageBreak/>
        <w:t xml:space="preserve">            - SNSSAI_STATUS_CHANGE_REPORT</w:t>
      </w:r>
    </w:p>
    <w:p w14:paraId="2B2C1CAB" w14:textId="77777777" w:rsidR="00B02215" w:rsidRPr="00630AB6" w:rsidRDefault="00B02215" w:rsidP="00B02215">
      <w:pPr>
        <w:pStyle w:val="PL"/>
      </w:pPr>
      <w:r w:rsidRPr="00630AB6">
        <w:t xml:space="preserve">        - type: string</w:t>
      </w:r>
    </w:p>
    <w:p w14:paraId="565493D4" w14:textId="77777777" w:rsidR="00B02215" w:rsidRPr="00630AB6" w:rsidRDefault="00B02215" w:rsidP="00B02215">
      <w:pPr>
        <w:pStyle w:val="PL"/>
      </w:pPr>
      <w:r w:rsidRPr="00630AB6">
        <w:t xml:space="preserve">    PatchDocument:</w:t>
      </w:r>
    </w:p>
    <w:p w14:paraId="05B7FF57" w14:textId="77777777" w:rsidR="00B02215" w:rsidRPr="00630AB6" w:rsidRDefault="00B02215" w:rsidP="00B02215">
      <w:pPr>
        <w:pStyle w:val="PL"/>
      </w:pPr>
      <w:r w:rsidRPr="00630AB6">
        <w:t xml:space="preserve">      type: array</w:t>
      </w:r>
    </w:p>
    <w:p w14:paraId="7ECB5F7A" w14:textId="77777777" w:rsidR="00B02215" w:rsidRPr="00630AB6" w:rsidRDefault="00B02215" w:rsidP="00B02215">
      <w:pPr>
        <w:pStyle w:val="PL"/>
      </w:pPr>
      <w:r w:rsidRPr="00630AB6">
        <w:t xml:space="preserve">      items:</w:t>
      </w:r>
    </w:p>
    <w:p w14:paraId="5B1AD856" w14:textId="77777777" w:rsidR="00B02215" w:rsidRDefault="00B02215" w:rsidP="00B02215">
      <w:pPr>
        <w:pStyle w:val="PL"/>
      </w:pPr>
      <w:r w:rsidRPr="00630AB6">
        <w:t xml:space="preserve">        $ref: 'TS29571_CommonData.yaml#/components/schemas/PatchItem'</w:t>
      </w:r>
    </w:p>
    <w:p w14:paraId="2FEA2F63" w14:textId="77777777" w:rsidR="00B02215" w:rsidRPr="00630AB6" w:rsidRDefault="00B02215" w:rsidP="00B02215">
      <w:pPr>
        <w:pStyle w:val="PL"/>
      </w:pPr>
      <w:r w:rsidRPr="00630AB6">
        <w:t xml:space="preserve">      minItems: </w:t>
      </w:r>
      <w:r>
        <w:t>1</w:t>
      </w:r>
    </w:p>
    <w:p w14:paraId="4628C221" w14:textId="77777777" w:rsidR="00B02215" w:rsidRPr="00630AB6" w:rsidRDefault="00B02215" w:rsidP="00B02215">
      <w:pPr>
        <w:pStyle w:val="PL"/>
        <w:rPr>
          <w:i/>
        </w:rPr>
      </w:pPr>
    </w:p>
    <w:p w14:paraId="24AC4BAC" w14:textId="77777777" w:rsidR="00B02215" w:rsidRPr="00630AB6" w:rsidRDefault="00B02215" w:rsidP="00B02215">
      <w:pPr>
        <w:pStyle w:val="Heading8"/>
      </w:pPr>
      <w:bookmarkStart w:id="1232" w:name="historyclause"/>
      <w:r w:rsidRPr="00630AB6">
        <w:br w:type="page"/>
      </w:r>
      <w:bookmarkStart w:id="1233" w:name="_Toc20142413"/>
      <w:bookmarkStart w:id="1234" w:name="_Toc34217359"/>
      <w:bookmarkStart w:id="1235" w:name="_Toc34217511"/>
      <w:bookmarkStart w:id="1236" w:name="_Toc39051874"/>
      <w:bookmarkStart w:id="1237" w:name="_Toc43210446"/>
      <w:bookmarkStart w:id="1238" w:name="_Toc49853353"/>
      <w:bookmarkStart w:id="1239" w:name="_Toc56530144"/>
      <w:bookmarkStart w:id="1240" w:name="_Toc74990118"/>
      <w:r w:rsidRPr="00630AB6">
        <w:lastRenderedPageBreak/>
        <w:t>Annex B (informative):</w:t>
      </w:r>
      <w:r w:rsidRPr="00630AB6">
        <w:br/>
        <w:t>Change history</w:t>
      </w:r>
      <w:bookmarkEnd w:id="1233"/>
      <w:bookmarkEnd w:id="1234"/>
      <w:bookmarkEnd w:id="1235"/>
      <w:bookmarkEnd w:id="1236"/>
      <w:bookmarkEnd w:id="1237"/>
      <w:bookmarkEnd w:id="1238"/>
      <w:bookmarkEnd w:id="1239"/>
      <w:bookmarkEnd w:id="1240"/>
    </w:p>
    <w:bookmarkEnd w:id="1232"/>
    <w:p w14:paraId="00DFDD9B"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14A88F" w14:textId="77777777" w:rsidTr="002A65CD">
        <w:trPr>
          <w:cantSplit/>
        </w:trPr>
        <w:tc>
          <w:tcPr>
            <w:tcW w:w="9639" w:type="dxa"/>
            <w:gridSpan w:val="8"/>
            <w:tcBorders>
              <w:bottom w:val="nil"/>
            </w:tcBorders>
            <w:shd w:val="solid" w:color="FFFFFF" w:fill="auto"/>
          </w:tcPr>
          <w:p w14:paraId="274527CD"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144A793D" w14:textId="77777777" w:rsidTr="002A65CD">
        <w:tc>
          <w:tcPr>
            <w:tcW w:w="800" w:type="dxa"/>
            <w:shd w:val="pct10" w:color="auto" w:fill="FFFFFF"/>
          </w:tcPr>
          <w:p w14:paraId="6A93470F"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2F19E91F"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011242E"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7CA5AAFC"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7A9D812D"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07719077"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2ABFD51C"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C5F6FA3" w14:textId="77777777" w:rsidR="00B02215" w:rsidRPr="00E30083" w:rsidRDefault="00B02215" w:rsidP="002A65CD">
            <w:pPr>
              <w:pStyle w:val="TAL"/>
              <w:rPr>
                <w:b/>
                <w:sz w:val="16"/>
              </w:rPr>
            </w:pPr>
            <w:r w:rsidRPr="00E30083">
              <w:rPr>
                <w:b/>
                <w:sz w:val="16"/>
              </w:rPr>
              <w:t>New version</w:t>
            </w:r>
          </w:p>
        </w:tc>
      </w:tr>
      <w:tr w:rsidR="00B02215" w:rsidRPr="00E30083" w14:paraId="4AF64482" w14:textId="77777777" w:rsidTr="002A65CD">
        <w:tc>
          <w:tcPr>
            <w:tcW w:w="800" w:type="dxa"/>
            <w:shd w:val="solid" w:color="FFFFFF" w:fill="auto"/>
          </w:tcPr>
          <w:p w14:paraId="0819D568"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621CABC1"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00F5F511"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76C73A81" w14:textId="77777777" w:rsidR="00B02215" w:rsidRPr="00E30083" w:rsidRDefault="00B02215" w:rsidP="002A65CD">
            <w:pPr>
              <w:pStyle w:val="TAL"/>
              <w:rPr>
                <w:sz w:val="16"/>
                <w:szCs w:val="16"/>
              </w:rPr>
            </w:pPr>
          </w:p>
        </w:tc>
        <w:tc>
          <w:tcPr>
            <w:tcW w:w="425" w:type="dxa"/>
            <w:shd w:val="solid" w:color="FFFFFF" w:fill="auto"/>
          </w:tcPr>
          <w:p w14:paraId="541C62F2" w14:textId="77777777" w:rsidR="00B02215" w:rsidRPr="00E30083" w:rsidRDefault="00B02215" w:rsidP="002A65CD">
            <w:pPr>
              <w:pStyle w:val="TAR"/>
              <w:rPr>
                <w:sz w:val="16"/>
                <w:szCs w:val="16"/>
              </w:rPr>
            </w:pPr>
          </w:p>
        </w:tc>
        <w:tc>
          <w:tcPr>
            <w:tcW w:w="425" w:type="dxa"/>
            <w:shd w:val="solid" w:color="FFFFFF" w:fill="auto"/>
          </w:tcPr>
          <w:p w14:paraId="600CBB7F" w14:textId="77777777" w:rsidR="00B02215" w:rsidRPr="00E30083" w:rsidRDefault="00B02215" w:rsidP="002A65CD">
            <w:pPr>
              <w:pStyle w:val="TAC"/>
              <w:rPr>
                <w:sz w:val="16"/>
                <w:szCs w:val="16"/>
              </w:rPr>
            </w:pPr>
          </w:p>
        </w:tc>
        <w:tc>
          <w:tcPr>
            <w:tcW w:w="4962" w:type="dxa"/>
            <w:shd w:val="solid" w:color="FFFFFF" w:fill="auto"/>
          </w:tcPr>
          <w:p w14:paraId="6381F251"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0B39FEF2" w14:textId="77777777" w:rsidR="00B02215" w:rsidRPr="00E30083" w:rsidRDefault="00B02215" w:rsidP="002A65CD">
            <w:pPr>
              <w:pStyle w:val="TAC"/>
              <w:rPr>
                <w:sz w:val="16"/>
                <w:szCs w:val="16"/>
              </w:rPr>
            </w:pPr>
            <w:r w:rsidRPr="00E30083">
              <w:rPr>
                <w:sz w:val="16"/>
                <w:szCs w:val="16"/>
              </w:rPr>
              <w:t>0.1.0</w:t>
            </w:r>
          </w:p>
        </w:tc>
      </w:tr>
      <w:tr w:rsidR="00B02215" w:rsidRPr="00E30083" w14:paraId="3DAA8FAB" w14:textId="77777777" w:rsidTr="002A65CD">
        <w:tc>
          <w:tcPr>
            <w:tcW w:w="800" w:type="dxa"/>
            <w:shd w:val="solid" w:color="FFFFFF" w:fill="auto"/>
          </w:tcPr>
          <w:p w14:paraId="64AF0AB6"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2A3AE001"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2FB051D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1A3F9565" w14:textId="77777777" w:rsidR="00B02215" w:rsidRPr="00E30083" w:rsidRDefault="00B02215" w:rsidP="002A65CD">
            <w:pPr>
              <w:pStyle w:val="TAL"/>
              <w:rPr>
                <w:sz w:val="16"/>
                <w:szCs w:val="16"/>
              </w:rPr>
            </w:pPr>
          </w:p>
        </w:tc>
        <w:tc>
          <w:tcPr>
            <w:tcW w:w="425" w:type="dxa"/>
            <w:shd w:val="solid" w:color="FFFFFF" w:fill="auto"/>
          </w:tcPr>
          <w:p w14:paraId="14530EB3" w14:textId="77777777" w:rsidR="00B02215" w:rsidRPr="00E30083" w:rsidRDefault="00B02215" w:rsidP="002A65CD">
            <w:pPr>
              <w:pStyle w:val="TAR"/>
              <w:rPr>
                <w:sz w:val="16"/>
                <w:szCs w:val="16"/>
              </w:rPr>
            </w:pPr>
          </w:p>
        </w:tc>
        <w:tc>
          <w:tcPr>
            <w:tcW w:w="425" w:type="dxa"/>
            <w:shd w:val="solid" w:color="FFFFFF" w:fill="auto"/>
          </w:tcPr>
          <w:p w14:paraId="516795AF" w14:textId="77777777" w:rsidR="00B02215" w:rsidRPr="00E30083" w:rsidRDefault="00B02215" w:rsidP="002A65CD">
            <w:pPr>
              <w:pStyle w:val="TAC"/>
              <w:rPr>
                <w:sz w:val="16"/>
                <w:szCs w:val="16"/>
              </w:rPr>
            </w:pPr>
          </w:p>
        </w:tc>
        <w:tc>
          <w:tcPr>
            <w:tcW w:w="4962" w:type="dxa"/>
            <w:shd w:val="solid" w:color="FFFFFF" w:fill="auto"/>
          </w:tcPr>
          <w:p w14:paraId="0DE63E4F"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54F1071C"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296FC71" w14:textId="77777777" w:rsidTr="002A65CD">
        <w:tc>
          <w:tcPr>
            <w:tcW w:w="800" w:type="dxa"/>
            <w:shd w:val="solid" w:color="FFFFFF" w:fill="auto"/>
          </w:tcPr>
          <w:p w14:paraId="53566C6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358ACBF2"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8BED2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3BA95AFC" w14:textId="77777777" w:rsidR="00B02215" w:rsidRPr="00E30083" w:rsidRDefault="00B02215" w:rsidP="002A65CD">
            <w:pPr>
              <w:pStyle w:val="TAL"/>
              <w:rPr>
                <w:sz w:val="16"/>
                <w:szCs w:val="16"/>
              </w:rPr>
            </w:pPr>
          </w:p>
        </w:tc>
        <w:tc>
          <w:tcPr>
            <w:tcW w:w="425" w:type="dxa"/>
            <w:shd w:val="solid" w:color="FFFFFF" w:fill="auto"/>
          </w:tcPr>
          <w:p w14:paraId="6B1459F3" w14:textId="77777777" w:rsidR="00B02215" w:rsidRPr="00E30083" w:rsidRDefault="00B02215" w:rsidP="002A65CD">
            <w:pPr>
              <w:pStyle w:val="TAR"/>
              <w:rPr>
                <w:sz w:val="16"/>
                <w:szCs w:val="16"/>
              </w:rPr>
            </w:pPr>
          </w:p>
        </w:tc>
        <w:tc>
          <w:tcPr>
            <w:tcW w:w="425" w:type="dxa"/>
            <w:shd w:val="solid" w:color="FFFFFF" w:fill="auto"/>
          </w:tcPr>
          <w:p w14:paraId="06CBA868" w14:textId="77777777" w:rsidR="00B02215" w:rsidRPr="00E30083" w:rsidRDefault="00B02215" w:rsidP="002A65CD">
            <w:pPr>
              <w:pStyle w:val="TAC"/>
              <w:rPr>
                <w:sz w:val="16"/>
                <w:szCs w:val="16"/>
              </w:rPr>
            </w:pPr>
          </w:p>
        </w:tc>
        <w:tc>
          <w:tcPr>
            <w:tcW w:w="4962" w:type="dxa"/>
            <w:shd w:val="solid" w:color="FFFFFF" w:fill="auto"/>
          </w:tcPr>
          <w:p w14:paraId="4E084B43"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14:paraId="2F3C2CFF"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648EE83" w14:textId="77777777" w:rsidTr="002A65CD">
        <w:tc>
          <w:tcPr>
            <w:tcW w:w="800" w:type="dxa"/>
            <w:shd w:val="solid" w:color="FFFFFF" w:fill="auto"/>
          </w:tcPr>
          <w:p w14:paraId="655F51AA"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14CCE610"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13A2BE98"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65768B55" w14:textId="77777777" w:rsidR="00B02215" w:rsidRPr="00E30083" w:rsidRDefault="00B02215" w:rsidP="002A65CD">
            <w:pPr>
              <w:pStyle w:val="TAL"/>
              <w:rPr>
                <w:sz w:val="16"/>
                <w:szCs w:val="16"/>
              </w:rPr>
            </w:pPr>
          </w:p>
        </w:tc>
        <w:tc>
          <w:tcPr>
            <w:tcW w:w="425" w:type="dxa"/>
            <w:shd w:val="solid" w:color="FFFFFF" w:fill="auto"/>
          </w:tcPr>
          <w:p w14:paraId="0FCC2BFA" w14:textId="77777777" w:rsidR="00B02215" w:rsidRPr="00E30083" w:rsidRDefault="00B02215" w:rsidP="002A65CD">
            <w:pPr>
              <w:pStyle w:val="TAR"/>
              <w:rPr>
                <w:sz w:val="16"/>
                <w:szCs w:val="16"/>
              </w:rPr>
            </w:pPr>
          </w:p>
        </w:tc>
        <w:tc>
          <w:tcPr>
            <w:tcW w:w="425" w:type="dxa"/>
            <w:shd w:val="solid" w:color="FFFFFF" w:fill="auto"/>
          </w:tcPr>
          <w:p w14:paraId="26BFBF1C" w14:textId="77777777" w:rsidR="00B02215" w:rsidRPr="00E30083" w:rsidRDefault="00B02215" w:rsidP="002A65CD">
            <w:pPr>
              <w:pStyle w:val="TAC"/>
              <w:rPr>
                <w:sz w:val="16"/>
                <w:szCs w:val="16"/>
              </w:rPr>
            </w:pPr>
          </w:p>
        </w:tc>
        <w:tc>
          <w:tcPr>
            <w:tcW w:w="4962" w:type="dxa"/>
            <w:shd w:val="solid" w:color="FFFFFF" w:fill="auto"/>
          </w:tcPr>
          <w:p w14:paraId="25134BDF"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14:paraId="7052746A"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55C48DDB" w14:textId="77777777" w:rsidTr="002A65CD">
        <w:tc>
          <w:tcPr>
            <w:tcW w:w="800" w:type="dxa"/>
            <w:shd w:val="solid" w:color="FFFFFF" w:fill="auto"/>
          </w:tcPr>
          <w:p w14:paraId="56F2CF8F"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3C119517"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9915BAA"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2876471A" w14:textId="77777777" w:rsidR="00B02215" w:rsidRPr="00E30083" w:rsidRDefault="00B02215" w:rsidP="002A65CD">
            <w:pPr>
              <w:pStyle w:val="TAL"/>
              <w:rPr>
                <w:sz w:val="16"/>
                <w:szCs w:val="16"/>
              </w:rPr>
            </w:pPr>
          </w:p>
        </w:tc>
        <w:tc>
          <w:tcPr>
            <w:tcW w:w="425" w:type="dxa"/>
            <w:shd w:val="solid" w:color="FFFFFF" w:fill="auto"/>
          </w:tcPr>
          <w:p w14:paraId="5C9268B7" w14:textId="77777777" w:rsidR="00B02215" w:rsidRPr="00E30083" w:rsidRDefault="00B02215" w:rsidP="002A65CD">
            <w:pPr>
              <w:pStyle w:val="TAR"/>
              <w:rPr>
                <w:sz w:val="16"/>
                <w:szCs w:val="16"/>
              </w:rPr>
            </w:pPr>
          </w:p>
        </w:tc>
        <w:tc>
          <w:tcPr>
            <w:tcW w:w="425" w:type="dxa"/>
            <w:shd w:val="solid" w:color="FFFFFF" w:fill="auto"/>
          </w:tcPr>
          <w:p w14:paraId="77C81E20" w14:textId="77777777" w:rsidR="00B02215" w:rsidRPr="00E30083" w:rsidRDefault="00B02215" w:rsidP="002A65CD">
            <w:pPr>
              <w:pStyle w:val="TAC"/>
              <w:rPr>
                <w:sz w:val="16"/>
                <w:szCs w:val="16"/>
              </w:rPr>
            </w:pPr>
          </w:p>
        </w:tc>
        <w:tc>
          <w:tcPr>
            <w:tcW w:w="4962" w:type="dxa"/>
            <w:shd w:val="solid" w:color="FFFFFF" w:fill="auto"/>
          </w:tcPr>
          <w:p w14:paraId="5338B62C"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41B19C43"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75BCA8A7" w14:textId="77777777" w:rsidTr="002A65CD">
        <w:tc>
          <w:tcPr>
            <w:tcW w:w="800" w:type="dxa"/>
            <w:shd w:val="solid" w:color="FFFFFF" w:fill="auto"/>
          </w:tcPr>
          <w:p w14:paraId="7082EA64"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6966E461"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2B54465D"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5B1C318E" w14:textId="77777777" w:rsidR="00B02215" w:rsidRPr="00E30083" w:rsidRDefault="00B02215" w:rsidP="002A65CD">
            <w:pPr>
              <w:pStyle w:val="TAL"/>
              <w:rPr>
                <w:sz w:val="16"/>
                <w:szCs w:val="16"/>
              </w:rPr>
            </w:pPr>
          </w:p>
        </w:tc>
        <w:tc>
          <w:tcPr>
            <w:tcW w:w="425" w:type="dxa"/>
            <w:shd w:val="solid" w:color="FFFFFF" w:fill="auto"/>
          </w:tcPr>
          <w:p w14:paraId="63A5F145" w14:textId="77777777" w:rsidR="00B02215" w:rsidRPr="00E30083" w:rsidRDefault="00B02215" w:rsidP="002A65CD">
            <w:pPr>
              <w:pStyle w:val="TAR"/>
              <w:rPr>
                <w:sz w:val="16"/>
                <w:szCs w:val="16"/>
              </w:rPr>
            </w:pPr>
          </w:p>
        </w:tc>
        <w:tc>
          <w:tcPr>
            <w:tcW w:w="425" w:type="dxa"/>
            <w:shd w:val="solid" w:color="FFFFFF" w:fill="auto"/>
          </w:tcPr>
          <w:p w14:paraId="7025D85A" w14:textId="77777777" w:rsidR="00B02215" w:rsidRPr="00E30083" w:rsidRDefault="00B02215" w:rsidP="002A65CD">
            <w:pPr>
              <w:pStyle w:val="TAC"/>
              <w:rPr>
                <w:sz w:val="16"/>
                <w:szCs w:val="16"/>
              </w:rPr>
            </w:pPr>
          </w:p>
        </w:tc>
        <w:tc>
          <w:tcPr>
            <w:tcW w:w="4962" w:type="dxa"/>
            <w:shd w:val="solid" w:color="FFFFFF" w:fill="auto"/>
          </w:tcPr>
          <w:p w14:paraId="76E9F14C"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14:paraId="07DAF383"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50B92AB1" w14:textId="77777777" w:rsidTr="002A65CD">
        <w:tc>
          <w:tcPr>
            <w:tcW w:w="800" w:type="dxa"/>
            <w:shd w:val="solid" w:color="FFFFFF" w:fill="auto"/>
          </w:tcPr>
          <w:p w14:paraId="619EF41F"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2A082101"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14E6F1BE"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7AD4B959" w14:textId="77777777" w:rsidR="00B02215" w:rsidRPr="00E30083" w:rsidRDefault="00B02215" w:rsidP="002A65CD">
            <w:pPr>
              <w:pStyle w:val="TAL"/>
              <w:rPr>
                <w:sz w:val="16"/>
                <w:szCs w:val="16"/>
              </w:rPr>
            </w:pPr>
          </w:p>
        </w:tc>
        <w:tc>
          <w:tcPr>
            <w:tcW w:w="425" w:type="dxa"/>
            <w:shd w:val="solid" w:color="FFFFFF" w:fill="auto"/>
          </w:tcPr>
          <w:p w14:paraId="4DD7756E" w14:textId="77777777" w:rsidR="00B02215" w:rsidRPr="00E30083" w:rsidRDefault="00B02215" w:rsidP="002A65CD">
            <w:pPr>
              <w:pStyle w:val="TAR"/>
              <w:rPr>
                <w:sz w:val="16"/>
                <w:szCs w:val="16"/>
              </w:rPr>
            </w:pPr>
          </w:p>
        </w:tc>
        <w:tc>
          <w:tcPr>
            <w:tcW w:w="425" w:type="dxa"/>
            <w:shd w:val="solid" w:color="FFFFFF" w:fill="auto"/>
          </w:tcPr>
          <w:p w14:paraId="5DC0DE97" w14:textId="77777777" w:rsidR="00B02215" w:rsidRPr="00E30083" w:rsidRDefault="00B02215" w:rsidP="002A65CD">
            <w:pPr>
              <w:pStyle w:val="TAC"/>
              <w:rPr>
                <w:sz w:val="16"/>
                <w:szCs w:val="16"/>
              </w:rPr>
            </w:pPr>
          </w:p>
        </w:tc>
        <w:tc>
          <w:tcPr>
            <w:tcW w:w="4962" w:type="dxa"/>
            <w:shd w:val="solid" w:color="FFFFFF" w:fill="auto"/>
          </w:tcPr>
          <w:p w14:paraId="4B283AB2"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61609175"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39514FD2" w14:textId="77777777" w:rsidTr="002A65CD">
        <w:tc>
          <w:tcPr>
            <w:tcW w:w="800" w:type="dxa"/>
            <w:shd w:val="solid" w:color="FFFFFF" w:fill="auto"/>
          </w:tcPr>
          <w:p w14:paraId="6AA7A56F"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3C828B0F"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71DA2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46E94F3A" w14:textId="77777777" w:rsidR="00B02215" w:rsidRPr="00E30083" w:rsidRDefault="00B02215" w:rsidP="002A65CD">
            <w:pPr>
              <w:pStyle w:val="TAL"/>
              <w:rPr>
                <w:sz w:val="16"/>
                <w:szCs w:val="16"/>
              </w:rPr>
            </w:pPr>
          </w:p>
        </w:tc>
        <w:tc>
          <w:tcPr>
            <w:tcW w:w="425" w:type="dxa"/>
            <w:shd w:val="solid" w:color="FFFFFF" w:fill="auto"/>
          </w:tcPr>
          <w:p w14:paraId="7F912E52" w14:textId="77777777" w:rsidR="00B02215" w:rsidRPr="00E30083" w:rsidRDefault="00B02215" w:rsidP="002A65CD">
            <w:pPr>
              <w:pStyle w:val="TAR"/>
              <w:rPr>
                <w:sz w:val="16"/>
                <w:szCs w:val="16"/>
              </w:rPr>
            </w:pPr>
          </w:p>
        </w:tc>
        <w:tc>
          <w:tcPr>
            <w:tcW w:w="425" w:type="dxa"/>
            <w:shd w:val="solid" w:color="FFFFFF" w:fill="auto"/>
          </w:tcPr>
          <w:p w14:paraId="7FAB0036" w14:textId="77777777" w:rsidR="00B02215" w:rsidRPr="00E30083" w:rsidRDefault="00B02215" w:rsidP="002A65CD">
            <w:pPr>
              <w:pStyle w:val="TAC"/>
              <w:rPr>
                <w:sz w:val="16"/>
                <w:szCs w:val="16"/>
              </w:rPr>
            </w:pPr>
          </w:p>
        </w:tc>
        <w:tc>
          <w:tcPr>
            <w:tcW w:w="4962" w:type="dxa"/>
            <w:shd w:val="solid" w:color="FFFFFF" w:fill="auto"/>
          </w:tcPr>
          <w:p w14:paraId="5E3424B5"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11710ECC"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75E2F2FC" w14:textId="77777777" w:rsidTr="002A65CD">
        <w:tc>
          <w:tcPr>
            <w:tcW w:w="800" w:type="dxa"/>
            <w:shd w:val="solid" w:color="FFFFFF" w:fill="auto"/>
          </w:tcPr>
          <w:p w14:paraId="7F700F77"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90E42D1"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032605B3" w14:textId="77777777" w:rsidR="00B02215" w:rsidRPr="00E30083" w:rsidRDefault="00B02215" w:rsidP="002A65CD">
            <w:pPr>
              <w:pStyle w:val="TAC"/>
              <w:rPr>
                <w:sz w:val="16"/>
                <w:szCs w:val="16"/>
                <w:lang w:eastAsia="zh-CN"/>
              </w:rPr>
            </w:pPr>
          </w:p>
        </w:tc>
        <w:tc>
          <w:tcPr>
            <w:tcW w:w="567" w:type="dxa"/>
            <w:shd w:val="solid" w:color="FFFFFF" w:fill="auto"/>
          </w:tcPr>
          <w:p w14:paraId="64B55939" w14:textId="77777777" w:rsidR="00B02215" w:rsidRPr="00E30083" w:rsidRDefault="00B02215" w:rsidP="002A65CD">
            <w:pPr>
              <w:pStyle w:val="TAL"/>
              <w:rPr>
                <w:sz w:val="16"/>
                <w:szCs w:val="16"/>
              </w:rPr>
            </w:pPr>
          </w:p>
        </w:tc>
        <w:tc>
          <w:tcPr>
            <w:tcW w:w="425" w:type="dxa"/>
            <w:shd w:val="solid" w:color="FFFFFF" w:fill="auto"/>
          </w:tcPr>
          <w:p w14:paraId="1C2CDE91" w14:textId="77777777" w:rsidR="00B02215" w:rsidRPr="00E30083" w:rsidRDefault="00B02215" w:rsidP="002A65CD">
            <w:pPr>
              <w:pStyle w:val="TAR"/>
              <w:rPr>
                <w:sz w:val="16"/>
                <w:szCs w:val="16"/>
              </w:rPr>
            </w:pPr>
          </w:p>
        </w:tc>
        <w:tc>
          <w:tcPr>
            <w:tcW w:w="425" w:type="dxa"/>
            <w:shd w:val="solid" w:color="FFFFFF" w:fill="auto"/>
          </w:tcPr>
          <w:p w14:paraId="006318A7" w14:textId="77777777" w:rsidR="00B02215" w:rsidRPr="00E30083" w:rsidRDefault="00B02215" w:rsidP="002A65CD">
            <w:pPr>
              <w:pStyle w:val="TAC"/>
              <w:rPr>
                <w:sz w:val="16"/>
                <w:szCs w:val="16"/>
              </w:rPr>
            </w:pPr>
          </w:p>
        </w:tc>
        <w:tc>
          <w:tcPr>
            <w:tcW w:w="4962" w:type="dxa"/>
            <w:shd w:val="solid" w:color="FFFFFF" w:fill="auto"/>
          </w:tcPr>
          <w:p w14:paraId="74B56614"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6E19FBEF"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1E8E182C" w14:textId="77777777" w:rsidTr="002A65CD">
        <w:tc>
          <w:tcPr>
            <w:tcW w:w="800" w:type="dxa"/>
            <w:shd w:val="solid" w:color="FFFFFF" w:fill="auto"/>
          </w:tcPr>
          <w:p w14:paraId="1E90B4C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074A4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5D17A3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504A7D4D"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54B5CD56"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5D93385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3E4D16B"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2C42ED15"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606BF41" w14:textId="77777777" w:rsidTr="002A65CD">
        <w:tc>
          <w:tcPr>
            <w:tcW w:w="800" w:type="dxa"/>
            <w:shd w:val="solid" w:color="FFFFFF" w:fill="auto"/>
          </w:tcPr>
          <w:p w14:paraId="4C4205C8"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1BE4B38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FC8352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2EAB3331"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78D7B07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0599EB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CE683A1"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3254B09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8025AFA" w14:textId="77777777" w:rsidTr="002A65CD">
        <w:tc>
          <w:tcPr>
            <w:tcW w:w="800" w:type="dxa"/>
            <w:shd w:val="solid" w:color="FFFFFF" w:fill="auto"/>
          </w:tcPr>
          <w:p w14:paraId="7BE4283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AE856F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E5C50F7"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769ADF7B"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2E7C6407"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5161B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1EC912"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7414AB7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C3F723F" w14:textId="77777777" w:rsidTr="002A65CD">
        <w:tc>
          <w:tcPr>
            <w:tcW w:w="800" w:type="dxa"/>
            <w:shd w:val="solid" w:color="FFFFFF" w:fill="auto"/>
          </w:tcPr>
          <w:p w14:paraId="6D6920EE"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5212AD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74848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50DA2A2"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07250E67" w14:textId="77777777" w:rsidR="00B02215" w:rsidRPr="00E30083" w:rsidRDefault="00B02215" w:rsidP="002A65CD">
            <w:pPr>
              <w:pStyle w:val="TAR"/>
              <w:rPr>
                <w:sz w:val="16"/>
                <w:szCs w:val="16"/>
              </w:rPr>
            </w:pPr>
          </w:p>
        </w:tc>
        <w:tc>
          <w:tcPr>
            <w:tcW w:w="425" w:type="dxa"/>
            <w:shd w:val="solid" w:color="FFFFFF" w:fill="auto"/>
          </w:tcPr>
          <w:p w14:paraId="33A627F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57D818"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2D09CE6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4E72F2D" w14:textId="77777777" w:rsidTr="002A65CD">
        <w:tc>
          <w:tcPr>
            <w:tcW w:w="800" w:type="dxa"/>
            <w:shd w:val="solid" w:color="FFFFFF" w:fill="auto"/>
          </w:tcPr>
          <w:p w14:paraId="590EC343"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65BC3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7F2E39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C114476"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2D7C365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13D686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DBAF47"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35E031E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8D3D238" w14:textId="77777777" w:rsidTr="002A65CD">
        <w:tc>
          <w:tcPr>
            <w:tcW w:w="800" w:type="dxa"/>
            <w:shd w:val="solid" w:color="FFFFFF" w:fill="auto"/>
          </w:tcPr>
          <w:p w14:paraId="6409BD64"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4B3A2D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A7AA8B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EA8089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7F5E6FF4" w14:textId="77777777" w:rsidR="00B02215" w:rsidRPr="00E30083" w:rsidRDefault="00B02215" w:rsidP="002A65CD">
            <w:pPr>
              <w:pStyle w:val="TAR"/>
              <w:rPr>
                <w:sz w:val="16"/>
                <w:szCs w:val="16"/>
              </w:rPr>
            </w:pPr>
          </w:p>
        </w:tc>
        <w:tc>
          <w:tcPr>
            <w:tcW w:w="425" w:type="dxa"/>
            <w:shd w:val="solid" w:color="FFFFFF" w:fill="auto"/>
          </w:tcPr>
          <w:p w14:paraId="64F9E171"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14AAB5A"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089C8CD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48701AD5" w14:textId="77777777" w:rsidTr="002A65CD">
        <w:tc>
          <w:tcPr>
            <w:tcW w:w="800" w:type="dxa"/>
            <w:shd w:val="solid" w:color="FFFFFF" w:fill="auto"/>
          </w:tcPr>
          <w:p w14:paraId="71349E6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AAEFE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660066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CE1889C"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5342ACB3" w14:textId="77777777" w:rsidR="00B02215" w:rsidRPr="00E30083" w:rsidRDefault="00B02215" w:rsidP="002A65CD">
            <w:pPr>
              <w:pStyle w:val="TAR"/>
              <w:rPr>
                <w:sz w:val="16"/>
                <w:szCs w:val="16"/>
              </w:rPr>
            </w:pPr>
          </w:p>
        </w:tc>
        <w:tc>
          <w:tcPr>
            <w:tcW w:w="425" w:type="dxa"/>
            <w:shd w:val="solid" w:color="FFFFFF" w:fill="auto"/>
          </w:tcPr>
          <w:p w14:paraId="3FE83BA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461DDC"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5BF45BB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AAD8CCA" w14:textId="77777777" w:rsidTr="002A65CD">
        <w:tc>
          <w:tcPr>
            <w:tcW w:w="800" w:type="dxa"/>
            <w:shd w:val="solid" w:color="FFFFFF" w:fill="auto"/>
          </w:tcPr>
          <w:p w14:paraId="0FC22790"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746C0C"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B61CCB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1F69551"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7BCB174B" w14:textId="77777777" w:rsidR="00B02215" w:rsidRPr="00E30083" w:rsidRDefault="00B02215" w:rsidP="002A65CD">
            <w:pPr>
              <w:pStyle w:val="TAR"/>
              <w:rPr>
                <w:sz w:val="16"/>
                <w:szCs w:val="16"/>
              </w:rPr>
            </w:pPr>
          </w:p>
        </w:tc>
        <w:tc>
          <w:tcPr>
            <w:tcW w:w="425" w:type="dxa"/>
            <w:shd w:val="solid" w:color="FFFFFF" w:fill="auto"/>
          </w:tcPr>
          <w:p w14:paraId="3949946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CF0C82"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601FAFF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BCBD6B7" w14:textId="77777777" w:rsidTr="002A65CD">
        <w:tc>
          <w:tcPr>
            <w:tcW w:w="800" w:type="dxa"/>
            <w:shd w:val="solid" w:color="FFFFFF" w:fill="auto"/>
          </w:tcPr>
          <w:p w14:paraId="2EFEEBD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AB45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9A516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D4B7226"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266E097" w14:textId="77777777" w:rsidR="00B02215" w:rsidRPr="00E30083" w:rsidRDefault="00B02215" w:rsidP="002A65CD">
            <w:pPr>
              <w:pStyle w:val="TAR"/>
              <w:rPr>
                <w:sz w:val="16"/>
                <w:szCs w:val="16"/>
              </w:rPr>
            </w:pPr>
          </w:p>
        </w:tc>
        <w:tc>
          <w:tcPr>
            <w:tcW w:w="425" w:type="dxa"/>
            <w:shd w:val="solid" w:color="FFFFFF" w:fill="auto"/>
          </w:tcPr>
          <w:p w14:paraId="5FC2D0F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D70126"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0653E6D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30CDD3D" w14:textId="77777777" w:rsidTr="002A65CD">
        <w:tc>
          <w:tcPr>
            <w:tcW w:w="800" w:type="dxa"/>
            <w:shd w:val="solid" w:color="FFFFFF" w:fill="auto"/>
          </w:tcPr>
          <w:p w14:paraId="35F91A0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06929F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D7B6F8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3733C02"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46D1CCA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9A4F7C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C2C10C"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7274B9E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038D29" w14:textId="77777777" w:rsidTr="002A65CD">
        <w:tc>
          <w:tcPr>
            <w:tcW w:w="800" w:type="dxa"/>
            <w:shd w:val="solid" w:color="FFFFFF" w:fill="auto"/>
          </w:tcPr>
          <w:p w14:paraId="1F902CA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90CCA3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AB5C95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FACF86"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72F82051" w14:textId="77777777" w:rsidR="00B02215" w:rsidRPr="00E30083" w:rsidRDefault="00B02215" w:rsidP="002A65CD">
            <w:pPr>
              <w:pStyle w:val="TAR"/>
              <w:rPr>
                <w:sz w:val="16"/>
                <w:szCs w:val="16"/>
              </w:rPr>
            </w:pPr>
          </w:p>
        </w:tc>
        <w:tc>
          <w:tcPr>
            <w:tcW w:w="425" w:type="dxa"/>
            <w:shd w:val="solid" w:color="FFFFFF" w:fill="auto"/>
          </w:tcPr>
          <w:p w14:paraId="33FCBF0F"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23A7134"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171587B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0273905" w14:textId="77777777" w:rsidTr="002A65CD">
        <w:tc>
          <w:tcPr>
            <w:tcW w:w="800" w:type="dxa"/>
            <w:shd w:val="solid" w:color="FFFFFF" w:fill="auto"/>
          </w:tcPr>
          <w:p w14:paraId="134B320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6CB82C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865A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3F7C62DD"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21E98324"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1658C12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5F72DDD"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56A76DA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162C0B" w14:textId="77777777" w:rsidTr="002A65CD">
        <w:tc>
          <w:tcPr>
            <w:tcW w:w="800" w:type="dxa"/>
            <w:shd w:val="solid" w:color="FFFFFF" w:fill="auto"/>
          </w:tcPr>
          <w:p w14:paraId="2BC3775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C62EA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1F7B12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5653F6C4"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6E2E8F9F"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0B48BF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0E6506A"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1EA7A29D"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15B0B6" w14:textId="77777777" w:rsidTr="002A65CD">
        <w:tc>
          <w:tcPr>
            <w:tcW w:w="800" w:type="dxa"/>
            <w:shd w:val="solid" w:color="FFFFFF" w:fill="auto"/>
          </w:tcPr>
          <w:p w14:paraId="0DA45A2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5237C8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D6DD8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0603AD"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3C7CA0E"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629F5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6AC2CB6"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663BFAE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ED7FD9F" w14:textId="77777777" w:rsidTr="002A65CD">
        <w:tc>
          <w:tcPr>
            <w:tcW w:w="800" w:type="dxa"/>
            <w:shd w:val="solid" w:color="FFFFFF" w:fill="auto"/>
          </w:tcPr>
          <w:p w14:paraId="2928F77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AA05F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CB3B2F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4E68115"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39F2CF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2FE306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9434AA"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3CB535A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B05960" w14:textId="77777777" w:rsidTr="002A65CD">
        <w:tc>
          <w:tcPr>
            <w:tcW w:w="800" w:type="dxa"/>
            <w:shd w:val="solid" w:color="FFFFFF" w:fill="auto"/>
          </w:tcPr>
          <w:p w14:paraId="0F2967D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281B4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4EF620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E8FFE14"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2513422C" w14:textId="77777777" w:rsidR="00B02215" w:rsidRPr="00E30083" w:rsidRDefault="00B02215" w:rsidP="002A65CD">
            <w:pPr>
              <w:pStyle w:val="TAR"/>
              <w:rPr>
                <w:sz w:val="16"/>
                <w:szCs w:val="16"/>
              </w:rPr>
            </w:pPr>
          </w:p>
        </w:tc>
        <w:tc>
          <w:tcPr>
            <w:tcW w:w="425" w:type="dxa"/>
            <w:shd w:val="solid" w:color="FFFFFF" w:fill="auto"/>
          </w:tcPr>
          <w:p w14:paraId="6EDE640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4B05CC6"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CE3F81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B3F2AD2" w14:textId="77777777" w:rsidTr="002A65CD">
        <w:tc>
          <w:tcPr>
            <w:tcW w:w="800" w:type="dxa"/>
            <w:shd w:val="solid" w:color="FFFFFF" w:fill="auto"/>
          </w:tcPr>
          <w:p w14:paraId="786190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1EC2D7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C999E8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C636886"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CADC19B" w14:textId="77777777" w:rsidR="00B02215" w:rsidRPr="00E30083" w:rsidRDefault="00B02215" w:rsidP="002A65CD">
            <w:pPr>
              <w:pStyle w:val="TAR"/>
              <w:rPr>
                <w:sz w:val="16"/>
                <w:szCs w:val="16"/>
              </w:rPr>
            </w:pPr>
          </w:p>
        </w:tc>
        <w:tc>
          <w:tcPr>
            <w:tcW w:w="425" w:type="dxa"/>
            <w:shd w:val="solid" w:color="FFFFFF" w:fill="auto"/>
          </w:tcPr>
          <w:p w14:paraId="60E94AD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E94444"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3FECD1F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A8E399B" w14:textId="77777777" w:rsidTr="002A65CD">
        <w:tc>
          <w:tcPr>
            <w:tcW w:w="800" w:type="dxa"/>
            <w:shd w:val="solid" w:color="FFFFFF" w:fill="auto"/>
          </w:tcPr>
          <w:p w14:paraId="415AA86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DFC84C3"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B7E0FE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34A2F9"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245D221F"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3F2B5D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35A908"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72A261C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F4F30F0" w14:textId="77777777" w:rsidTr="002A65CD">
        <w:tc>
          <w:tcPr>
            <w:tcW w:w="800" w:type="dxa"/>
            <w:shd w:val="solid" w:color="FFFFFF" w:fill="auto"/>
          </w:tcPr>
          <w:p w14:paraId="1D44C434"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227D10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C8A3CE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502C08"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44B62A50" w14:textId="77777777" w:rsidR="00B02215" w:rsidRPr="00E30083" w:rsidRDefault="00B02215" w:rsidP="002A65CD">
            <w:pPr>
              <w:pStyle w:val="TAR"/>
              <w:rPr>
                <w:sz w:val="16"/>
                <w:szCs w:val="16"/>
              </w:rPr>
            </w:pPr>
          </w:p>
        </w:tc>
        <w:tc>
          <w:tcPr>
            <w:tcW w:w="425" w:type="dxa"/>
            <w:shd w:val="solid" w:color="FFFFFF" w:fill="auto"/>
          </w:tcPr>
          <w:p w14:paraId="1B821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9F0BCDB"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5389FA2B"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C9829EE" w14:textId="77777777" w:rsidTr="002A65CD">
        <w:tc>
          <w:tcPr>
            <w:tcW w:w="800" w:type="dxa"/>
            <w:shd w:val="solid" w:color="FFFFFF" w:fill="auto"/>
          </w:tcPr>
          <w:p w14:paraId="4C1567E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C40583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86335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66D65E7"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0DEB3726" w14:textId="77777777" w:rsidR="00B02215" w:rsidRPr="00E30083" w:rsidRDefault="00B02215" w:rsidP="002A65CD">
            <w:pPr>
              <w:pStyle w:val="TAR"/>
              <w:rPr>
                <w:sz w:val="16"/>
                <w:szCs w:val="16"/>
              </w:rPr>
            </w:pPr>
          </w:p>
        </w:tc>
        <w:tc>
          <w:tcPr>
            <w:tcW w:w="425" w:type="dxa"/>
            <w:shd w:val="solid" w:color="FFFFFF" w:fill="auto"/>
          </w:tcPr>
          <w:p w14:paraId="13AF535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1C3234"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7CBEBE5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9957FE" w14:textId="77777777" w:rsidTr="002A65CD">
        <w:tc>
          <w:tcPr>
            <w:tcW w:w="800" w:type="dxa"/>
            <w:shd w:val="solid" w:color="FFFFFF" w:fill="auto"/>
          </w:tcPr>
          <w:p w14:paraId="348D56B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D44A0B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CD67E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BBDBFD2"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09749E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59E02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17BA77"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1590EC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8C1C306" w14:textId="77777777" w:rsidTr="002A65CD">
        <w:tc>
          <w:tcPr>
            <w:tcW w:w="800" w:type="dxa"/>
            <w:shd w:val="solid" w:color="FFFFFF" w:fill="auto"/>
          </w:tcPr>
          <w:p w14:paraId="35D161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9158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F0C2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0F90C73"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6D5F5B5C" w14:textId="77777777" w:rsidR="00B02215" w:rsidRPr="00E30083" w:rsidRDefault="00B02215" w:rsidP="002A65CD">
            <w:pPr>
              <w:pStyle w:val="TAR"/>
              <w:rPr>
                <w:sz w:val="16"/>
                <w:szCs w:val="16"/>
              </w:rPr>
            </w:pPr>
          </w:p>
        </w:tc>
        <w:tc>
          <w:tcPr>
            <w:tcW w:w="425" w:type="dxa"/>
            <w:shd w:val="solid" w:color="FFFFFF" w:fill="auto"/>
          </w:tcPr>
          <w:p w14:paraId="7E40D2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7D79A05"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453C637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E92FFBB" w14:textId="77777777" w:rsidTr="002A65CD">
        <w:tc>
          <w:tcPr>
            <w:tcW w:w="800" w:type="dxa"/>
            <w:shd w:val="solid" w:color="FFFFFF" w:fill="auto"/>
          </w:tcPr>
          <w:p w14:paraId="7C63866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12749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B2FFD13"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B0C89AE"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B0AD8DD" w14:textId="77777777" w:rsidR="00B02215" w:rsidRPr="00E30083" w:rsidRDefault="00B02215" w:rsidP="002A65CD">
            <w:pPr>
              <w:pStyle w:val="TAR"/>
              <w:rPr>
                <w:sz w:val="16"/>
                <w:szCs w:val="16"/>
              </w:rPr>
            </w:pPr>
          </w:p>
        </w:tc>
        <w:tc>
          <w:tcPr>
            <w:tcW w:w="425" w:type="dxa"/>
            <w:shd w:val="solid" w:color="FFFFFF" w:fill="auto"/>
          </w:tcPr>
          <w:p w14:paraId="4A2E6B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1DE1550"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6FE490C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420DDE6" w14:textId="77777777" w:rsidTr="002A65CD">
        <w:tc>
          <w:tcPr>
            <w:tcW w:w="800" w:type="dxa"/>
            <w:shd w:val="solid" w:color="FFFFFF" w:fill="auto"/>
          </w:tcPr>
          <w:p w14:paraId="58696FE4"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5FF65831"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8A22BE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07A865F"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0781BB5D"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6FD91E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D286A9"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5F84C906"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B326E1B" w14:textId="77777777" w:rsidTr="002A65CD">
        <w:tc>
          <w:tcPr>
            <w:tcW w:w="800" w:type="dxa"/>
            <w:shd w:val="solid" w:color="FFFFFF" w:fill="auto"/>
          </w:tcPr>
          <w:p w14:paraId="7BED778C"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0104280"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6AD4001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2145928"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41AD3576"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CE8D93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E1FBA7"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27802C5B"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D36C82E" w14:textId="77777777" w:rsidTr="002A65CD">
        <w:tc>
          <w:tcPr>
            <w:tcW w:w="800" w:type="dxa"/>
            <w:shd w:val="solid" w:color="FFFFFF" w:fill="auto"/>
          </w:tcPr>
          <w:p w14:paraId="58B6F3D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7DB5B75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F47EAA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45013B44"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5B4B878D" w14:textId="77777777" w:rsidR="00B02215" w:rsidRPr="00E30083" w:rsidRDefault="00B02215" w:rsidP="002A65CD">
            <w:pPr>
              <w:pStyle w:val="TAR"/>
              <w:rPr>
                <w:sz w:val="16"/>
                <w:szCs w:val="16"/>
              </w:rPr>
            </w:pPr>
          </w:p>
        </w:tc>
        <w:tc>
          <w:tcPr>
            <w:tcW w:w="425" w:type="dxa"/>
            <w:shd w:val="solid" w:color="FFFFFF" w:fill="auto"/>
          </w:tcPr>
          <w:p w14:paraId="7B9C22F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FF6F391"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2FEAC93C"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5067937" w14:textId="77777777" w:rsidTr="002A65CD">
        <w:tc>
          <w:tcPr>
            <w:tcW w:w="800" w:type="dxa"/>
            <w:shd w:val="solid" w:color="FFFFFF" w:fill="auto"/>
          </w:tcPr>
          <w:p w14:paraId="19AA6E3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5233B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E965B6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93E5909"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17EA929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1D06D9B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ADBFF8D"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4E7A089"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CDF88C1" w14:textId="77777777" w:rsidTr="002A65CD">
        <w:tc>
          <w:tcPr>
            <w:tcW w:w="800" w:type="dxa"/>
            <w:shd w:val="solid" w:color="FFFFFF" w:fill="auto"/>
          </w:tcPr>
          <w:p w14:paraId="74651DD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636289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6C08D0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3EE8999"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5121A6CC"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308AF6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3D232F"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777BA115"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1843D72D" w14:textId="77777777" w:rsidTr="002A65CD">
        <w:tc>
          <w:tcPr>
            <w:tcW w:w="800" w:type="dxa"/>
            <w:shd w:val="solid" w:color="FFFFFF" w:fill="auto"/>
          </w:tcPr>
          <w:p w14:paraId="068E442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AD8950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1DA3518"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2B337D63"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15E042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ED123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8406B2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5A5C0BF7"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248D5D19" w14:textId="77777777" w:rsidTr="002A65CD">
        <w:tc>
          <w:tcPr>
            <w:tcW w:w="800" w:type="dxa"/>
            <w:shd w:val="solid" w:color="FFFFFF" w:fill="auto"/>
          </w:tcPr>
          <w:p w14:paraId="7DA2A8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414BD61"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AB20BE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B806D32"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38E9F8CC"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2FA77AA"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DCD6828"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2C21B79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D43CA7" w14:textId="77777777" w:rsidTr="002A65CD">
        <w:tc>
          <w:tcPr>
            <w:tcW w:w="800" w:type="dxa"/>
            <w:shd w:val="solid" w:color="FFFFFF" w:fill="auto"/>
          </w:tcPr>
          <w:p w14:paraId="5E394CD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746B0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4DF76FE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88C7C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3086CDAF"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3E8D7BC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4D26CE4"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27A83A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D6771BF" w14:textId="77777777" w:rsidTr="002A65CD">
        <w:tc>
          <w:tcPr>
            <w:tcW w:w="800" w:type="dxa"/>
            <w:shd w:val="solid" w:color="FFFFFF" w:fill="auto"/>
          </w:tcPr>
          <w:p w14:paraId="1827D35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AE2C5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D21C2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F8FDD1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3D208C40"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4B13A2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E0FFDBF"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0686689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9A89FE" w14:textId="77777777" w:rsidTr="002A65CD">
        <w:tc>
          <w:tcPr>
            <w:tcW w:w="800" w:type="dxa"/>
            <w:shd w:val="solid" w:color="FFFFFF" w:fill="auto"/>
          </w:tcPr>
          <w:p w14:paraId="3483A71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9AF181E"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D3D182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BD4878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23602D72"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3BBC3B5E"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F3E4D88"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54311FB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900AF38" w14:textId="77777777" w:rsidTr="002A65CD">
        <w:tc>
          <w:tcPr>
            <w:tcW w:w="800" w:type="dxa"/>
            <w:shd w:val="solid" w:color="FFFFFF" w:fill="auto"/>
          </w:tcPr>
          <w:p w14:paraId="72ACBF4B"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833A158"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FC1ABF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3EF44B9"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6D2C622B"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ABEFA3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6B91EDB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5859683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2B8C13" w14:textId="77777777" w:rsidTr="002A65CD">
        <w:tc>
          <w:tcPr>
            <w:tcW w:w="800" w:type="dxa"/>
            <w:shd w:val="solid" w:color="FFFFFF" w:fill="auto"/>
          </w:tcPr>
          <w:p w14:paraId="2A4EE6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0004443"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5479BB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2D084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15A46FDB"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6063DE0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2499898"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0C6FE83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75A535F" w14:textId="77777777" w:rsidTr="002A65CD">
        <w:tc>
          <w:tcPr>
            <w:tcW w:w="800" w:type="dxa"/>
            <w:shd w:val="solid" w:color="FFFFFF" w:fill="auto"/>
          </w:tcPr>
          <w:p w14:paraId="6DA97A6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9CAE3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78FCDC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02D56E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0F2B6B5"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A581F7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1BBDD50"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4F26320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5209BD1E" w14:textId="77777777" w:rsidTr="002A65CD">
        <w:tc>
          <w:tcPr>
            <w:tcW w:w="800" w:type="dxa"/>
            <w:shd w:val="solid" w:color="FFFFFF" w:fill="auto"/>
          </w:tcPr>
          <w:p w14:paraId="2F3D1DA8"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6A78E12"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0232C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0633896"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297EBE2A" w14:textId="77777777" w:rsidR="00B02215" w:rsidRPr="00E30083" w:rsidRDefault="00B02215" w:rsidP="002A65CD">
            <w:pPr>
              <w:pStyle w:val="TAR"/>
              <w:rPr>
                <w:sz w:val="16"/>
                <w:szCs w:val="16"/>
              </w:rPr>
            </w:pPr>
          </w:p>
        </w:tc>
        <w:tc>
          <w:tcPr>
            <w:tcW w:w="425" w:type="dxa"/>
            <w:shd w:val="solid" w:color="FFFFFF" w:fill="auto"/>
          </w:tcPr>
          <w:p w14:paraId="7E522B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168EE76"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190FB6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48645CE" w14:textId="77777777" w:rsidTr="002A65CD">
        <w:tc>
          <w:tcPr>
            <w:tcW w:w="800" w:type="dxa"/>
            <w:shd w:val="solid" w:color="FFFFFF" w:fill="auto"/>
          </w:tcPr>
          <w:p w14:paraId="5AA8F6CC"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F10D437"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63AA0F3B"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0E172EB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2A66F120" w14:textId="77777777" w:rsidR="00B02215" w:rsidRPr="00E30083" w:rsidRDefault="00B02215" w:rsidP="002A65CD">
            <w:pPr>
              <w:pStyle w:val="TAR"/>
              <w:rPr>
                <w:sz w:val="16"/>
                <w:szCs w:val="16"/>
              </w:rPr>
            </w:pPr>
          </w:p>
        </w:tc>
        <w:tc>
          <w:tcPr>
            <w:tcW w:w="425" w:type="dxa"/>
            <w:shd w:val="solid" w:color="FFFFFF" w:fill="auto"/>
          </w:tcPr>
          <w:p w14:paraId="4A3D34A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29192D27"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45E606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55DD8526" w14:textId="77777777" w:rsidTr="002A65CD">
        <w:tc>
          <w:tcPr>
            <w:tcW w:w="800" w:type="dxa"/>
            <w:shd w:val="solid" w:color="FFFFFF" w:fill="auto"/>
          </w:tcPr>
          <w:p w14:paraId="4E30C88D"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408AA576"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21FA6A5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1ECEA0F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7800F166"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739CA91"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5F1D07E6"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77C4D99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567E97D5" w14:textId="77777777" w:rsidTr="002A65CD">
        <w:tc>
          <w:tcPr>
            <w:tcW w:w="800" w:type="dxa"/>
            <w:shd w:val="solid" w:color="FFFFFF" w:fill="auto"/>
          </w:tcPr>
          <w:p w14:paraId="2E49DB4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26EB9F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4CE0296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EA0CF2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0A38AFC4"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BBBB171"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A932195"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697C095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5D1A0AF" w14:textId="77777777" w:rsidTr="002A65CD">
        <w:tc>
          <w:tcPr>
            <w:tcW w:w="800" w:type="dxa"/>
            <w:shd w:val="solid" w:color="FFFFFF" w:fill="auto"/>
          </w:tcPr>
          <w:p w14:paraId="5193A8A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28BB2767"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2EE36E7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6612839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6F4FB51C" w14:textId="77777777" w:rsidR="00B02215" w:rsidRPr="00E30083" w:rsidRDefault="00B02215" w:rsidP="002A65CD">
            <w:pPr>
              <w:pStyle w:val="TAR"/>
              <w:rPr>
                <w:sz w:val="16"/>
                <w:szCs w:val="16"/>
                <w:lang w:eastAsia="zh-CN"/>
              </w:rPr>
            </w:pPr>
          </w:p>
        </w:tc>
        <w:tc>
          <w:tcPr>
            <w:tcW w:w="425" w:type="dxa"/>
            <w:shd w:val="solid" w:color="FFFFFF" w:fill="auto"/>
          </w:tcPr>
          <w:p w14:paraId="5FE3F146"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46ABFF3E"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4F6BCE2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CDEAE9B" w14:textId="77777777" w:rsidTr="002A65CD">
        <w:tc>
          <w:tcPr>
            <w:tcW w:w="800" w:type="dxa"/>
            <w:shd w:val="solid" w:color="FFFFFF" w:fill="auto"/>
          </w:tcPr>
          <w:p w14:paraId="060E61F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04AD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1D50B3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651B9AB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6F0C1E20"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3EEC9DD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66F6638"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4AB13F8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EAE6514" w14:textId="77777777" w:rsidTr="002A65CD">
        <w:tc>
          <w:tcPr>
            <w:tcW w:w="800" w:type="dxa"/>
            <w:shd w:val="solid" w:color="FFFFFF" w:fill="auto"/>
          </w:tcPr>
          <w:p w14:paraId="55DD29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0847E4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5EC3CB6"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2E1D55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4CC1CEBB"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4224C64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7D6A227"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2017734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730E1A1" w14:textId="77777777" w:rsidTr="002A65CD">
        <w:tc>
          <w:tcPr>
            <w:tcW w:w="800" w:type="dxa"/>
            <w:shd w:val="solid" w:color="FFFFFF" w:fill="auto"/>
          </w:tcPr>
          <w:p w14:paraId="436874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94B24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2CCCA8F"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3583CBB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1C2BA179"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50DE5EF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DED4865"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12FF4CC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A6C12FD" w14:textId="77777777" w:rsidTr="002A65CD">
        <w:tc>
          <w:tcPr>
            <w:tcW w:w="800" w:type="dxa"/>
            <w:shd w:val="solid" w:color="FFFFFF" w:fill="auto"/>
          </w:tcPr>
          <w:p w14:paraId="594CC2F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F6F2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6B79EE1"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0D56FFA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5D9B2C78"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505E045"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6D798763"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6A4BD6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EC06348" w14:textId="77777777" w:rsidTr="002A65CD">
        <w:tc>
          <w:tcPr>
            <w:tcW w:w="800" w:type="dxa"/>
            <w:shd w:val="solid" w:color="FFFFFF" w:fill="auto"/>
          </w:tcPr>
          <w:p w14:paraId="1F2166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F5C8648"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B985A9C"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ED9067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6D8C29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4ADF4C5"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0940234"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9258086"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422CFA1E" w14:textId="77777777" w:rsidTr="002A65CD">
        <w:tc>
          <w:tcPr>
            <w:tcW w:w="800" w:type="dxa"/>
            <w:shd w:val="solid" w:color="FFFFFF" w:fill="auto"/>
          </w:tcPr>
          <w:p w14:paraId="55AD896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D7C78B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B2F4DC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50C7DB1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1E2C7DE9"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BE71FD9"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CBD9741"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7060872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5CC19B4" w14:textId="77777777" w:rsidTr="002A65CD">
        <w:tc>
          <w:tcPr>
            <w:tcW w:w="800" w:type="dxa"/>
            <w:shd w:val="solid" w:color="FFFFFF" w:fill="auto"/>
          </w:tcPr>
          <w:p w14:paraId="528437E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5624F9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793710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0E63DCF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28214EF2"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0DE518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BE9DFE4"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263EE46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0B30962" w14:textId="77777777" w:rsidTr="002A65CD">
        <w:tc>
          <w:tcPr>
            <w:tcW w:w="800" w:type="dxa"/>
            <w:shd w:val="solid" w:color="FFFFFF" w:fill="auto"/>
          </w:tcPr>
          <w:p w14:paraId="1202FEA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7EF6A7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6D31F81"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6C896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6ADF2F31"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F226CCE"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6B4D402"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52361AE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96B139D" w14:textId="77777777" w:rsidTr="002A65CD">
        <w:tc>
          <w:tcPr>
            <w:tcW w:w="800" w:type="dxa"/>
            <w:shd w:val="solid" w:color="FFFFFF" w:fill="auto"/>
          </w:tcPr>
          <w:p w14:paraId="6F7B929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2B2DE0D"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2FD9D92"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6692C5D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27BC1D0D" w14:textId="77777777" w:rsidR="00B02215" w:rsidRPr="00E30083" w:rsidRDefault="00B02215" w:rsidP="002A65CD">
            <w:pPr>
              <w:pStyle w:val="TAR"/>
              <w:rPr>
                <w:sz w:val="16"/>
                <w:szCs w:val="16"/>
                <w:lang w:eastAsia="zh-CN"/>
              </w:rPr>
            </w:pPr>
          </w:p>
        </w:tc>
        <w:tc>
          <w:tcPr>
            <w:tcW w:w="425" w:type="dxa"/>
            <w:shd w:val="solid" w:color="FFFFFF" w:fill="auto"/>
          </w:tcPr>
          <w:p w14:paraId="76B336B0"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445FC44"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1BEBA0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495E7BA2" w14:textId="77777777" w:rsidTr="002A65CD">
        <w:tc>
          <w:tcPr>
            <w:tcW w:w="800" w:type="dxa"/>
            <w:shd w:val="solid" w:color="FFFFFF" w:fill="auto"/>
          </w:tcPr>
          <w:p w14:paraId="5BDC5104"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E1CDE45"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2487D269"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099FDBB7"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54BCBF97" w14:textId="77777777" w:rsidR="00A124FF" w:rsidRPr="00E30083" w:rsidRDefault="00A124FF" w:rsidP="00A124FF">
            <w:pPr>
              <w:pStyle w:val="TAR"/>
              <w:rPr>
                <w:sz w:val="16"/>
                <w:szCs w:val="16"/>
                <w:lang w:eastAsia="zh-CN"/>
              </w:rPr>
            </w:pPr>
          </w:p>
        </w:tc>
        <w:tc>
          <w:tcPr>
            <w:tcW w:w="425" w:type="dxa"/>
            <w:shd w:val="solid" w:color="FFFFFF" w:fill="auto"/>
          </w:tcPr>
          <w:p w14:paraId="680EE1F7"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DFF9FF7"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72A89B66"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06DA518" w14:textId="77777777" w:rsidTr="002A65CD">
        <w:tc>
          <w:tcPr>
            <w:tcW w:w="800" w:type="dxa"/>
            <w:shd w:val="solid" w:color="FFFFFF" w:fill="auto"/>
          </w:tcPr>
          <w:p w14:paraId="48B9DF20"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1DB1B055"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44C68153"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E5C1BD5"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7EA46336"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037F0E9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5FC059"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4062FC16"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821D85B" w14:textId="77777777" w:rsidTr="002A65CD">
        <w:tc>
          <w:tcPr>
            <w:tcW w:w="800" w:type="dxa"/>
            <w:shd w:val="solid" w:color="FFFFFF" w:fill="auto"/>
          </w:tcPr>
          <w:p w14:paraId="79636008"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4681CB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921DA5D"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2C30BD0"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0FA8DEDE"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C7A95E2"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D4E886"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3E94C53"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67402E2" w14:textId="77777777" w:rsidTr="002A65CD">
        <w:tc>
          <w:tcPr>
            <w:tcW w:w="800" w:type="dxa"/>
            <w:shd w:val="solid" w:color="FFFFFF" w:fill="auto"/>
          </w:tcPr>
          <w:p w14:paraId="6575EA7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7B15F33"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A9E24A8"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4FF1280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19A97EB"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C315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1251DB8"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7F1E89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E7CF4F2" w14:textId="77777777" w:rsidTr="002A65CD">
        <w:tc>
          <w:tcPr>
            <w:tcW w:w="800" w:type="dxa"/>
            <w:shd w:val="solid" w:color="FFFFFF" w:fill="auto"/>
          </w:tcPr>
          <w:p w14:paraId="2B9F436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7E9EC8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241200"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76D32F6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1ECDDB4F" w14:textId="77777777" w:rsidR="003869BB" w:rsidRPr="00E30083" w:rsidRDefault="003869BB" w:rsidP="003869BB">
            <w:pPr>
              <w:pStyle w:val="TAR"/>
              <w:rPr>
                <w:sz w:val="16"/>
                <w:szCs w:val="16"/>
                <w:lang w:eastAsia="zh-CN"/>
              </w:rPr>
            </w:pPr>
          </w:p>
        </w:tc>
        <w:tc>
          <w:tcPr>
            <w:tcW w:w="425" w:type="dxa"/>
            <w:shd w:val="solid" w:color="FFFFFF" w:fill="auto"/>
          </w:tcPr>
          <w:p w14:paraId="5A6320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7DD989B"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7B343FB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9BA2CA5" w14:textId="77777777" w:rsidTr="002A65CD">
        <w:tc>
          <w:tcPr>
            <w:tcW w:w="800" w:type="dxa"/>
            <w:shd w:val="solid" w:color="FFFFFF" w:fill="auto"/>
          </w:tcPr>
          <w:p w14:paraId="3ACDBAD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18666B0"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E1C7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4A36F9B7"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3A16C9D2"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749417A"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061A408"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6CDEC86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A685839" w14:textId="77777777" w:rsidTr="002A65CD">
        <w:tc>
          <w:tcPr>
            <w:tcW w:w="800" w:type="dxa"/>
            <w:shd w:val="solid" w:color="FFFFFF" w:fill="auto"/>
          </w:tcPr>
          <w:p w14:paraId="364F9613"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263D3277"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4C5D7B9"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04F19B8B"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43E8D3FA" w14:textId="77777777" w:rsidR="003869BB" w:rsidRPr="00E30083" w:rsidRDefault="003869BB" w:rsidP="003869BB">
            <w:pPr>
              <w:pStyle w:val="TAR"/>
              <w:rPr>
                <w:sz w:val="16"/>
                <w:szCs w:val="16"/>
                <w:lang w:eastAsia="zh-CN"/>
              </w:rPr>
            </w:pPr>
          </w:p>
        </w:tc>
        <w:tc>
          <w:tcPr>
            <w:tcW w:w="425" w:type="dxa"/>
            <w:shd w:val="solid" w:color="FFFFFF" w:fill="auto"/>
          </w:tcPr>
          <w:p w14:paraId="5618E54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4219FC1"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68FA6E5A"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C10A5BD" w14:textId="77777777" w:rsidTr="002A65CD">
        <w:tc>
          <w:tcPr>
            <w:tcW w:w="800" w:type="dxa"/>
            <w:shd w:val="solid" w:color="FFFFFF" w:fill="auto"/>
          </w:tcPr>
          <w:p w14:paraId="400D6144"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C59506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96DA1E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DE9271C"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648E313D"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E03E9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72A1BA6"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573870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3F530C0" w14:textId="77777777" w:rsidTr="002A65CD">
        <w:tc>
          <w:tcPr>
            <w:tcW w:w="800" w:type="dxa"/>
            <w:shd w:val="solid" w:color="FFFFFF" w:fill="auto"/>
          </w:tcPr>
          <w:p w14:paraId="45B2F6F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DBA0BA4"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55D9A92"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2FFC6F4"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39805868" w14:textId="77777777" w:rsidR="003869BB" w:rsidRPr="00E30083" w:rsidRDefault="003869BB" w:rsidP="003869BB">
            <w:pPr>
              <w:pStyle w:val="TAR"/>
              <w:rPr>
                <w:sz w:val="16"/>
                <w:szCs w:val="16"/>
                <w:lang w:eastAsia="zh-CN"/>
              </w:rPr>
            </w:pPr>
          </w:p>
        </w:tc>
        <w:tc>
          <w:tcPr>
            <w:tcW w:w="425" w:type="dxa"/>
            <w:shd w:val="solid" w:color="FFFFFF" w:fill="auto"/>
          </w:tcPr>
          <w:p w14:paraId="0BCC587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96B6A8F"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68E3BDC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3C07BFB" w14:textId="77777777" w:rsidTr="002A65CD">
        <w:tc>
          <w:tcPr>
            <w:tcW w:w="800" w:type="dxa"/>
            <w:shd w:val="solid" w:color="FFFFFF" w:fill="auto"/>
          </w:tcPr>
          <w:p w14:paraId="705BEFF7"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211DC1B"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5235B79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71D04BFB"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5EFFC442"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1518FD5C"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7ABC5CA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273C6A23"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53A3A0B" w14:textId="77777777" w:rsidTr="002A65CD">
        <w:tc>
          <w:tcPr>
            <w:tcW w:w="800" w:type="dxa"/>
            <w:shd w:val="solid" w:color="FFFFFF" w:fill="auto"/>
          </w:tcPr>
          <w:p w14:paraId="1A614006"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FE1F8FA"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B195DA5"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72A6014"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0FB4B0A4"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21E94119"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C73146E"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35E38A3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00A5290" w14:textId="77777777" w:rsidTr="002A65CD">
        <w:tc>
          <w:tcPr>
            <w:tcW w:w="800" w:type="dxa"/>
            <w:shd w:val="solid" w:color="FFFFFF" w:fill="auto"/>
          </w:tcPr>
          <w:p w14:paraId="55D19E92"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5BD3A80"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277A3D2F"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1789F125"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21F4CD58"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47766596"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2424034F"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149FC30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6FC79445" w14:textId="77777777" w:rsidTr="00E90C63">
        <w:tc>
          <w:tcPr>
            <w:tcW w:w="800" w:type="dxa"/>
            <w:shd w:val="solid" w:color="FFFFFF" w:fill="auto"/>
          </w:tcPr>
          <w:p w14:paraId="370E48C9"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A0B2521"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589C4239"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7DA5595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4B629B74" w14:textId="77777777" w:rsidR="00E90C63" w:rsidRDefault="00E90C63" w:rsidP="00E90C63">
            <w:pPr>
              <w:pStyle w:val="TAR"/>
              <w:rPr>
                <w:sz w:val="16"/>
                <w:szCs w:val="16"/>
                <w:lang w:eastAsia="zh-CN"/>
              </w:rPr>
            </w:pPr>
          </w:p>
        </w:tc>
        <w:tc>
          <w:tcPr>
            <w:tcW w:w="425" w:type="dxa"/>
            <w:shd w:val="solid" w:color="FFFFFF" w:fill="auto"/>
          </w:tcPr>
          <w:p w14:paraId="20F29A6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61AB638"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19CD306D"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19CBF8DC" w14:textId="77777777" w:rsidTr="00E90C63">
        <w:tc>
          <w:tcPr>
            <w:tcW w:w="800" w:type="dxa"/>
            <w:shd w:val="solid" w:color="FFFFFF" w:fill="auto"/>
          </w:tcPr>
          <w:p w14:paraId="569010A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FDACA2D"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78B0A7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C1C990B"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20282ED6"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40999AB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5FD02EB2"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509C5DEC"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9339F7D" w14:textId="77777777" w:rsidTr="00E90C63">
        <w:tc>
          <w:tcPr>
            <w:tcW w:w="800" w:type="dxa"/>
            <w:shd w:val="solid" w:color="FFFFFF" w:fill="auto"/>
          </w:tcPr>
          <w:p w14:paraId="4116C665"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1C5EC8E"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110D19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D4544B4"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256985BC"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5C3C36B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D0B0363"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7A8DB3B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D069C90" w14:textId="77777777" w:rsidTr="00E90C63">
        <w:tc>
          <w:tcPr>
            <w:tcW w:w="800" w:type="dxa"/>
            <w:shd w:val="solid" w:color="FFFFFF" w:fill="auto"/>
          </w:tcPr>
          <w:p w14:paraId="3C7A4093"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90C09CA"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1DE061AD"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440FF4C7"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332E4259"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10B411D3"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671C75AF"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49DBB6F4"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56D2C95" w14:textId="77777777" w:rsidTr="00E90C63">
        <w:tc>
          <w:tcPr>
            <w:tcW w:w="800" w:type="dxa"/>
            <w:shd w:val="solid" w:color="FFFFFF" w:fill="auto"/>
          </w:tcPr>
          <w:p w14:paraId="51B105B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F345F2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2F458"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8D4AF02"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024AADCE"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05FA75A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4805BE3"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7B520A97"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66CFFD60" w14:textId="77777777" w:rsidTr="00E90C63">
        <w:tc>
          <w:tcPr>
            <w:tcW w:w="800" w:type="dxa"/>
            <w:shd w:val="solid" w:color="FFFFFF" w:fill="auto"/>
          </w:tcPr>
          <w:p w14:paraId="18540EFF"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BD00F5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27E8AFF5"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4B30486"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02C15D34"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4F21432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A1ABA11"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E60E8CD"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5EDA2207" w14:textId="77777777" w:rsidTr="00E90C63">
        <w:tc>
          <w:tcPr>
            <w:tcW w:w="800" w:type="dxa"/>
            <w:shd w:val="solid" w:color="FFFFFF" w:fill="auto"/>
          </w:tcPr>
          <w:p w14:paraId="54384449"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DA07A6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08407F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4431C2E7"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440EF8A7" w14:textId="77777777" w:rsidR="00E90C63" w:rsidRDefault="00E90C63" w:rsidP="00E90C63">
            <w:pPr>
              <w:pStyle w:val="TAR"/>
              <w:rPr>
                <w:sz w:val="16"/>
                <w:szCs w:val="16"/>
                <w:lang w:eastAsia="zh-CN"/>
              </w:rPr>
            </w:pPr>
          </w:p>
        </w:tc>
        <w:tc>
          <w:tcPr>
            <w:tcW w:w="425" w:type="dxa"/>
            <w:shd w:val="solid" w:color="FFFFFF" w:fill="auto"/>
          </w:tcPr>
          <w:p w14:paraId="0D65E54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918A62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61AA570B"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5B77B92C" w14:textId="77777777" w:rsidTr="00E90C63">
        <w:tc>
          <w:tcPr>
            <w:tcW w:w="800" w:type="dxa"/>
            <w:shd w:val="solid" w:color="FFFFFF" w:fill="auto"/>
          </w:tcPr>
          <w:p w14:paraId="715848FF"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62F55266"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786705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2343F4B5"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010F7609"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92FE62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9E1AF3"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457CAFF9"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465244EA" w14:textId="77777777" w:rsidTr="00E90C63">
        <w:tc>
          <w:tcPr>
            <w:tcW w:w="800" w:type="dxa"/>
            <w:shd w:val="solid" w:color="FFFFFF" w:fill="auto"/>
          </w:tcPr>
          <w:p w14:paraId="1B07C566"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142C8990"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BA612F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7D312872"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61E9A482"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5B58FC3F"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FD1E1BD"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31CDFC3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EBD5F5A" w14:textId="77777777" w:rsidTr="00E90C63">
        <w:tc>
          <w:tcPr>
            <w:tcW w:w="800" w:type="dxa"/>
            <w:shd w:val="solid" w:color="FFFFFF" w:fill="auto"/>
          </w:tcPr>
          <w:p w14:paraId="5D2AAAE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48EB87AF"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EC112A7"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1FF54E7C"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20D0BF45"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034673D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0D6B44E"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07CFECD5"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B4B468A" w14:textId="77777777" w:rsidTr="00E90C63">
        <w:tc>
          <w:tcPr>
            <w:tcW w:w="800" w:type="dxa"/>
            <w:shd w:val="solid" w:color="FFFFFF" w:fill="auto"/>
          </w:tcPr>
          <w:p w14:paraId="51FFCD78"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D7A6343"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B3EE60B"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770C12A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25339424" w14:textId="77777777" w:rsidR="00906FD7" w:rsidRDefault="00906FD7" w:rsidP="00906FD7">
            <w:pPr>
              <w:pStyle w:val="TAR"/>
              <w:rPr>
                <w:sz w:val="16"/>
                <w:szCs w:val="16"/>
                <w:lang w:eastAsia="zh-CN"/>
              </w:rPr>
            </w:pPr>
          </w:p>
        </w:tc>
        <w:tc>
          <w:tcPr>
            <w:tcW w:w="425" w:type="dxa"/>
            <w:shd w:val="solid" w:color="FFFFFF" w:fill="auto"/>
          </w:tcPr>
          <w:p w14:paraId="46C6E10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6B47D7F"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53F5FCE"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3F70115" w14:textId="77777777" w:rsidTr="00E90C63">
        <w:tc>
          <w:tcPr>
            <w:tcW w:w="800" w:type="dxa"/>
            <w:shd w:val="solid" w:color="FFFFFF" w:fill="auto"/>
          </w:tcPr>
          <w:p w14:paraId="21DDFAC5"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BEA1ADA"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F14FB6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22FC9E7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0572599" w14:textId="77777777" w:rsidR="00906FD7" w:rsidRDefault="00906FD7" w:rsidP="00906FD7">
            <w:pPr>
              <w:pStyle w:val="TAR"/>
              <w:rPr>
                <w:sz w:val="16"/>
                <w:szCs w:val="16"/>
                <w:lang w:eastAsia="zh-CN"/>
              </w:rPr>
            </w:pPr>
          </w:p>
        </w:tc>
        <w:tc>
          <w:tcPr>
            <w:tcW w:w="425" w:type="dxa"/>
            <w:shd w:val="solid" w:color="FFFFFF" w:fill="auto"/>
          </w:tcPr>
          <w:p w14:paraId="3A4A4289"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E76772"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41786CE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1E4D350E" w14:textId="77777777" w:rsidTr="00E90C63">
        <w:tc>
          <w:tcPr>
            <w:tcW w:w="800" w:type="dxa"/>
            <w:shd w:val="solid" w:color="FFFFFF" w:fill="auto"/>
          </w:tcPr>
          <w:p w14:paraId="75F165AE"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48D6C95C"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72F79FB7" w14:textId="77777777" w:rsidR="00F74C37" w:rsidRDefault="00F74C37" w:rsidP="00A003CD">
            <w:pPr>
              <w:pStyle w:val="TAC"/>
              <w:rPr>
                <w:sz w:val="16"/>
                <w:szCs w:val="16"/>
                <w:lang w:eastAsia="zh-CN"/>
              </w:rPr>
            </w:pPr>
            <w:r>
              <w:rPr>
                <w:rFonts w:hint="eastAsia"/>
                <w:sz w:val="16"/>
                <w:szCs w:val="16"/>
                <w:lang w:eastAsia="zh-CN"/>
              </w:rPr>
              <w:t>C</w:t>
            </w:r>
            <w:r w:rsidR="00726FD6">
              <w:rPr>
                <w:sz w:val="16"/>
                <w:szCs w:val="16"/>
                <w:lang w:eastAsia="zh-CN"/>
              </w:rPr>
              <w:t>P-210</w:t>
            </w:r>
            <w:r w:rsidR="00A003CD">
              <w:rPr>
                <w:sz w:val="16"/>
                <w:szCs w:val="16"/>
                <w:lang w:eastAsia="zh-CN"/>
              </w:rPr>
              <w:t>043</w:t>
            </w:r>
          </w:p>
        </w:tc>
        <w:tc>
          <w:tcPr>
            <w:tcW w:w="567" w:type="dxa"/>
            <w:shd w:val="solid" w:color="FFFFFF" w:fill="auto"/>
          </w:tcPr>
          <w:p w14:paraId="20B732C2"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2F22F8F2" w14:textId="77777777" w:rsidR="00F74C37" w:rsidRDefault="00F74C37" w:rsidP="00906FD7">
            <w:pPr>
              <w:pStyle w:val="TAR"/>
              <w:rPr>
                <w:sz w:val="16"/>
                <w:szCs w:val="16"/>
                <w:lang w:eastAsia="zh-CN"/>
              </w:rPr>
            </w:pPr>
          </w:p>
        </w:tc>
        <w:tc>
          <w:tcPr>
            <w:tcW w:w="425" w:type="dxa"/>
            <w:shd w:val="solid" w:color="FFFFFF" w:fill="auto"/>
          </w:tcPr>
          <w:p w14:paraId="6BB525CB"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1F77BA55"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4F3423C6"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7E7706" w:rsidRPr="00DB7547" w14:paraId="3E17F6E2" w14:textId="77777777" w:rsidTr="00E90C63">
        <w:tc>
          <w:tcPr>
            <w:tcW w:w="800" w:type="dxa"/>
            <w:shd w:val="solid" w:color="FFFFFF" w:fill="auto"/>
          </w:tcPr>
          <w:p w14:paraId="12F91090" w14:textId="77777777" w:rsidR="007E7706" w:rsidRPr="00287F9C" w:rsidRDefault="007E7706" w:rsidP="007E770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FD19CF" w14:textId="77777777" w:rsidR="007E7706" w:rsidRDefault="007E7706" w:rsidP="007E7706">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3D40E90" w14:textId="77777777" w:rsidR="007E7706" w:rsidRDefault="007E7706" w:rsidP="00A003CD">
            <w:pPr>
              <w:pStyle w:val="TAC"/>
              <w:rPr>
                <w:sz w:val="16"/>
                <w:szCs w:val="16"/>
                <w:lang w:eastAsia="zh-CN"/>
              </w:rPr>
            </w:pPr>
            <w:r>
              <w:rPr>
                <w:rFonts w:hint="eastAsia"/>
                <w:sz w:val="16"/>
                <w:szCs w:val="16"/>
                <w:lang w:eastAsia="zh-CN"/>
              </w:rPr>
              <w:t>C</w:t>
            </w:r>
            <w:r>
              <w:rPr>
                <w:sz w:val="16"/>
                <w:szCs w:val="16"/>
                <w:lang w:eastAsia="zh-CN"/>
              </w:rPr>
              <w:t>P-210</w:t>
            </w:r>
            <w:r w:rsidR="00A003CD">
              <w:rPr>
                <w:sz w:val="16"/>
                <w:szCs w:val="16"/>
                <w:lang w:eastAsia="zh-CN"/>
              </w:rPr>
              <w:t>054</w:t>
            </w:r>
          </w:p>
        </w:tc>
        <w:tc>
          <w:tcPr>
            <w:tcW w:w="567" w:type="dxa"/>
            <w:shd w:val="solid" w:color="FFFFFF" w:fill="auto"/>
          </w:tcPr>
          <w:p w14:paraId="393F8799" w14:textId="77777777" w:rsidR="007E7706" w:rsidRDefault="007E7706" w:rsidP="007E7706">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5541D7E4" w14:textId="77777777" w:rsidR="007E7706" w:rsidRDefault="007E7706" w:rsidP="007E7706">
            <w:pPr>
              <w:pStyle w:val="TAR"/>
              <w:rPr>
                <w:sz w:val="16"/>
                <w:szCs w:val="16"/>
                <w:lang w:eastAsia="zh-CN"/>
              </w:rPr>
            </w:pPr>
          </w:p>
        </w:tc>
        <w:tc>
          <w:tcPr>
            <w:tcW w:w="425" w:type="dxa"/>
            <w:shd w:val="solid" w:color="FFFFFF" w:fill="auto"/>
          </w:tcPr>
          <w:p w14:paraId="5A042177" w14:textId="77777777" w:rsidR="007E7706" w:rsidRDefault="007E7706" w:rsidP="007E7706">
            <w:pPr>
              <w:pStyle w:val="TAC"/>
              <w:rPr>
                <w:sz w:val="16"/>
                <w:szCs w:val="16"/>
                <w:lang w:eastAsia="zh-CN"/>
              </w:rPr>
            </w:pPr>
            <w:r>
              <w:rPr>
                <w:rFonts w:hint="eastAsia"/>
                <w:sz w:val="16"/>
                <w:szCs w:val="16"/>
                <w:lang w:eastAsia="zh-CN"/>
              </w:rPr>
              <w:t>F</w:t>
            </w:r>
          </w:p>
        </w:tc>
        <w:tc>
          <w:tcPr>
            <w:tcW w:w="4962" w:type="dxa"/>
            <w:shd w:val="solid" w:color="FFFFFF" w:fill="auto"/>
          </w:tcPr>
          <w:p w14:paraId="6B84B1B0" w14:textId="77777777" w:rsidR="007E7706" w:rsidRPr="004D73D1" w:rsidRDefault="007E7706" w:rsidP="007E7706">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5CA19683" w14:textId="77777777" w:rsidR="007E7706" w:rsidRPr="00DB7547" w:rsidRDefault="007E7706" w:rsidP="007E7706">
            <w:pPr>
              <w:pStyle w:val="TAC"/>
              <w:rPr>
                <w:rFonts w:cs="Arial"/>
                <w:sz w:val="16"/>
                <w:szCs w:val="16"/>
              </w:rPr>
            </w:pPr>
            <w:r w:rsidRPr="00DB7547">
              <w:rPr>
                <w:rFonts w:cs="Arial" w:hint="eastAsia"/>
                <w:sz w:val="16"/>
                <w:szCs w:val="16"/>
              </w:rPr>
              <w:t>1</w:t>
            </w:r>
            <w:r w:rsidRPr="00DB7547">
              <w:rPr>
                <w:rFonts w:cs="Arial"/>
                <w:sz w:val="16"/>
                <w:szCs w:val="16"/>
              </w:rPr>
              <w:t>6.6.0</w:t>
            </w:r>
          </w:p>
        </w:tc>
      </w:tr>
      <w:tr w:rsidR="00AC603B" w:rsidRPr="00DB7547" w14:paraId="727ADE5B" w14:textId="77777777" w:rsidTr="00E90C63">
        <w:tc>
          <w:tcPr>
            <w:tcW w:w="800" w:type="dxa"/>
            <w:shd w:val="solid" w:color="FFFFFF" w:fill="auto"/>
          </w:tcPr>
          <w:p w14:paraId="0E9CCE40" w14:textId="632C8947" w:rsidR="00AC603B" w:rsidRPr="00287F9C" w:rsidRDefault="00AC603B" w:rsidP="00AC603B">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30A125E6" w14:textId="3E9B6300" w:rsidR="00AC603B" w:rsidRDefault="00AC603B" w:rsidP="00AC603B">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137A852" w14:textId="6F1459C1" w:rsidR="00AC603B" w:rsidRDefault="00AC603B" w:rsidP="006246EE">
            <w:pPr>
              <w:pStyle w:val="TAC"/>
              <w:rPr>
                <w:sz w:val="16"/>
                <w:szCs w:val="16"/>
                <w:lang w:eastAsia="zh-CN"/>
              </w:rPr>
            </w:pPr>
            <w:r>
              <w:rPr>
                <w:rFonts w:hint="eastAsia"/>
                <w:sz w:val="16"/>
                <w:szCs w:val="16"/>
                <w:lang w:eastAsia="zh-CN"/>
              </w:rPr>
              <w:t>C</w:t>
            </w:r>
            <w:r>
              <w:rPr>
                <w:sz w:val="16"/>
                <w:szCs w:val="16"/>
                <w:lang w:eastAsia="zh-CN"/>
              </w:rPr>
              <w:t>P-211</w:t>
            </w:r>
            <w:r w:rsidR="006246EE">
              <w:rPr>
                <w:sz w:val="16"/>
                <w:szCs w:val="16"/>
                <w:lang w:eastAsia="zh-CN"/>
              </w:rPr>
              <w:t>083</w:t>
            </w:r>
          </w:p>
        </w:tc>
        <w:tc>
          <w:tcPr>
            <w:tcW w:w="567" w:type="dxa"/>
            <w:shd w:val="solid" w:color="FFFFFF" w:fill="auto"/>
          </w:tcPr>
          <w:p w14:paraId="3F411B5E" w14:textId="41F6DB84" w:rsidR="00AC603B" w:rsidRDefault="00AC603B" w:rsidP="00AC603B">
            <w:pPr>
              <w:pStyle w:val="TAL"/>
              <w:rPr>
                <w:rFonts w:cs="Arial"/>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3</w:t>
            </w:r>
          </w:p>
        </w:tc>
        <w:tc>
          <w:tcPr>
            <w:tcW w:w="425" w:type="dxa"/>
            <w:shd w:val="solid" w:color="FFFFFF" w:fill="auto"/>
          </w:tcPr>
          <w:p w14:paraId="3FC3CD39" w14:textId="77777777" w:rsidR="00AC603B" w:rsidRDefault="00AC603B" w:rsidP="00AC603B">
            <w:pPr>
              <w:pStyle w:val="TAR"/>
              <w:rPr>
                <w:sz w:val="16"/>
                <w:szCs w:val="16"/>
                <w:lang w:eastAsia="zh-CN"/>
              </w:rPr>
            </w:pPr>
          </w:p>
        </w:tc>
        <w:tc>
          <w:tcPr>
            <w:tcW w:w="425" w:type="dxa"/>
            <w:shd w:val="solid" w:color="FFFFFF" w:fill="auto"/>
          </w:tcPr>
          <w:p w14:paraId="55A4E902" w14:textId="6F91705B" w:rsidR="00AC603B" w:rsidRDefault="00AC603B" w:rsidP="00AC603B">
            <w:pPr>
              <w:pStyle w:val="TAC"/>
              <w:rPr>
                <w:sz w:val="16"/>
                <w:szCs w:val="16"/>
                <w:lang w:eastAsia="zh-CN"/>
              </w:rPr>
            </w:pPr>
            <w:r>
              <w:rPr>
                <w:sz w:val="16"/>
                <w:szCs w:val="16"/>
                <w:lang w:eastAsia="zh-CN"/>
              </w:rPr>
              <w:t>A</w:t>
            </w:r>
          </w:p>
        </w:tc>
        <w:tc>
          <w:tcPr>
            <w:tcW w:w="4962" w:type="dxa"/>
            <w:shd w:val="solid" w:color="FFFFFF" w:fill="auto"/>
          </w:tcPr>
          <w:p w14:paraId="328BE1BF" w14:textId="3990525D" w:rsidR="00AC603B" w:rsidRPr="007E7706" w:rsidRDefault="00AC603B" w:rsidP="00AC603B">
            <w:pPr>
              <w:pStyle w:val="TAL"/>
              <w:rPr>
                <w:rFonts w:cs="Arial"/>
                <w:sz w:val="16"/>
                <w:szCs w:val="16"/>
              </w:rPr>
            </w:pPr>
            <w:r w:rsidRPr="00F51C09">
              <w:rPr>
                <w:sz w:val="16"/>
                <w:szCs w:val="16"/>
                <w:lang w:eastAsia="zh-CN"/>
              </w:rPr>
              <w:t>Essential correction on Nssai Availability Document Update</w:t>
            </w:r>
          </w:p>
        </w:tc>
        <w:tc>
          <w:tcPr>
            <w:tcW w:w="708" w:type="dxa"/>
            <w:shd w:val="solid" w:color="FFFFFF" w:fill="auto"/>
          </w:tcPr>
          <w:p w14:paraId="3B602511" w14:textId="7C9302B7" w:rsidR="00AC603B" w:rsidRPr="00DB7547" w:rsidRDefault="00AC603B" w:rsidP="00AC603B">
            <w:pPr>
              <w:pStyle w:val="TAC"/>
              <w:rPr>
                <w:rFonts w:cs="Arial"/>
                <w:sz w:val="16"/>
                <w:szCs w:val="16"/>
              </w:rPr>
            </w:pPr>
            <w:r w:rsidRPr="00F51C09">
              <w:rPr>
                <w:rFonts w:hint="eastAsia"/>
                <w:sz w:val="16"/>
                <w:szCs w:val="16"/>
                <w:lang w:eastAsia="zh-CN"/>
              </w:rPr>
              <w:t>1</w:t>
            </w:r>
            <w:r>
              <w:rPr>
                <w:sz w:val="16"/>
                <w:szCs w:val="16"/>
                <w:lang w:eastAsia="zh-CN"/>
              </w:rPr>
              <w:t>6</w:t>
            </w:r>
            <w:r w:rsidRPr="00F51C09">
              <w:rPr>
                <w:sz w:val="16"/>
                <w:szCs w:val="16"/>
                <w:lang w:eastAsia="zh-CN"/>
              </w:rPr>
              <w:t>.</w:t>
            </w:r>
            <w:r>
              <w:rPr>
                <w:sz w:val="16"/>
                <w:szCs w:val="16"/>
                <w:lang w:eastAsia="zh-CN"/>
              </w:rPr>
              <w:t>7</w:t>
            </w:r>
            <w:r w:rsidRPr="00F51C09">
              <w:rPr>
                <w:sz w:val="16"/>
                <w:szCs w:val="16"/>
                <w:lang w:eastAsia="zh-CN"/>
              </w:rPr>
              <w:t>.0</w:t>
            </w:r>
          </w:p>
        </w:tc>
      </w:tr>
      <w:tr w:rsidR="006246EE" w:rsidRPr="00DB7547" w14:paraId="424A08DC" w14:textId="77777777" w:rsidTr="00E90C63">
        <w:tc>
          <w:tcPr>
            <w:tcW w:w="800" w:type="dxa"/>
            <w:shd w:val="solid" w:color="FFFFFF" w:fill="auto"/>
          </w:tcPr>
          <w:p w14:paraId="55578077" w14:textId="51E2AD6C" w:rsidR="006246EE" w:rsidRPr="00287F9C" w:rsidRDefault="006246EE" w:rsidP="006246E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8E83D75" w14:textId="0023E3A7" w:rsidR="006246EE" w:rsidRDefault="006246EE" w:rsidP="006246EE">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08A7E62" w14:textId="52C05824" w:rsidR="006246EE" w:rsidRDefault="006246EE" w:rsidP="006246EE">
            <w:pPr>
              <w:pStyle w:val="TAC"/>
              <w:rPr>
                <w:sz w:val="16"/>
                <w:szCs w:val="16"/>
                <w:lang w:eastAsia="zh-CN"/>
              </w:rPr>
            </w:pPr>
            <w:r w:rsidRPr="006246EE">
              <w:rPr>
                <w:sz w:val="16"/>
                <w:szCs w:val="16"/>
                <w:lang w:eastAsia="zh-CN"/>
              </w:rPr>
              <w:t>CP-211059</w:t>
            </w:r>
          </w:p>
        </w:tc>
        <w:tc>
          <w:tcPr>
            <w:tcW w:w="567" w:type="dxa"/>
            <w:shd w:val="solid" w:color="FFFFFF" w:fill="auto"/>
          </w:tcPr>
          <w:p w14:paraId="7C1F3703" w14:textId="79B71CA2" w:rsidR="006246EE" w:rsidRPr="00F51C09" w:rsidRDefault="006246EE" w:rsidP="006246EE">
            <w:pPr>
              <w:pStyle w:val="TAL"/>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548E5DE2" w14:textId="25104C59" w:rsidR="006246EE" w:rsidRDefault="006246EE" w:rsidP="006246EE">
            <w:pPr>
              <w:pStyle w:val="TAR"/>
              <w:rPr>
                <w:sz w:val="16"/>
                <w:szCs w:val="16"/>
                <w:lang w:eastAsia="zh-CN"/>
              </w:rPr>
            </w:pPr>
            <w:r>
              <w:rPr>
                <w:rFonts w:hint="eastAsia"/>
                <w:sz w:val="16"/>
                <w:szCs w:val="16"/>
                <w:lang w:eastAsia="zh-CN"/>
              </w:rPr>
              <w:t>1</w:t>
            </w:r>
          </w:p>
        </w:tc>
        <w:tc>
          <w:tcPr>
            <w:tcW w:w="425" w:type="dxa"/>
            <w:shd w:val="solid" w:color="FFFFFF" w:fill="auto"/>
          </w:tcPr>
          <w:p w14:paraId="74B4813D" w14:textId="00D27648" w:rsidR="006246EE" w:rsidRDefault="006246EE" w:rsidP="006246EE">
            <w:pPr>
              <w:pStyle w:val="TAC"/>
              <w:rPr>
                <w:sz w:val="16"/>
                <w:szCs w:val="16"/>
                <w:lang w:eastAsia="zh-CN"/>
              </w:rPr>
            </w:pPr>
            <w:r>
              <w:rPr>
                <w:rFonts w:hint="eastAsia"/>
                <w:sz w:val="16"/>
                <w:szCs w:val="16"/>
                <w:lang w:eastAsia="zh-CN"/>
              </w:rPr>
              <w:t>F</w:t>
            </w:r>
          </w:p>
        </w:tc>
        <w:tc>
          <w:tcPr>
            <w:tcW w:w="4962" w:type="dxa"/>
            <w:shd w:val="solid" w:color="FFFFFF" w:fill="auto"/>
          </w:tcPr>
          <w:p w14:paraId="4BCEEEB4" w14:textId="2B14C2E1" w:rsidR="006246EE" w:rsidRPr="00F51C09" w:rsidRDefault="006246EE" w:rsidP="006246EE">
            <w:pPr>
              <w:pStyle w:val="TAL"/>
              <w:rPr>
                <w:sz w:val="16"/>
                <w:szCs w:val="16"/>
                <w:lang w:eastAsia="zh-CN"/>
              </w:rPr>
            </w:pPr>
            <w:r w:rsidRPr="006246EE">
              <w:rPr>
                <w:sz w:val="16"/>
                <w:szCs w:val="16"/>
                <w:lang w:eastAsia="zh-CN"/>
              </w:rPr>
              <w:t>Redirect Responses</w:t>
            </w:r>
          </w:p>
        </w:tc>
        <w:tc>
          <w:tcPr>
            <w:tcW w:w="708" w:type="dxa"/>
            <w:shd w:val="solid" w:color="FFFFFF" w:fill="auto"/>
          </w:tcPr>
          <w:p w14:paraId="5CA85ECF" w14:textId="537A92B1" w:rsidR="006246EE" w:rsidRPr="00F51C09" w:rsidRDefault="006246EE" w:rsidP="006246EE">
            <w:pPr>
              <w:pStyle w:val="TAC"/>
              <w:rPr>
                <w:sz w:val="16"/>
                <w:szCs w:val="16"/>
                <w:lang w:eastAsia="zh-CN"/>
              </w:rPr>
            </w:pPr>
            <w:r>
              <w:rPr>
                <w:rFonts w:hint="eastAsia"/>
                <w:sz w:val="16"/>
                <w:szCs w:val="16"/>
                <w:lang w:eastAsia="zh-CN"/>
              </w:rPr>
              <w:t>1</w:t>
            </w:r>
            <w:r>
              <w:rPr>
                <w:sz w:val="16"/>
                <w:szCs w:val="16"/>
                <w:lang w:eastAsia="zh-CN"/>
              </w:rPr>
              <w:t>6.7.0</w:t>
            </w:r>
          </w:p>
        </w:tc>
      </w:tr>
      <w:tr w:rsidR="00AA491A" w:rsidRPr="00DB7547" w14:paraId="53DD0539" w14:textId="77777777" w:rsidTr="00E90C63">
        <w:tc>
          <w:tcPr>
            <w:tcW w:w="800" w:type="dxa"/>
            <w:shd w:val="solid" w:color="FFFFFF" w:fill="auto"/>
          </w:tcPr>
          <w:p w14:paraId="1C8EDBCA" w14:textId="0201501C" w:rsidR="00AA491A" w:rsidRPr="00287F9C" w:rsidRDefault="00AA491A" w:rsidP="00AA491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F92890F" w14:textId="076AEFBB" w:rsidR="00AA491A" w:rsidRDefault="00AA491A" w:rsidP="00AA491A">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3A0D287" w14:textId="1D4A63D8" w:rsidR="00AA491A" w:rsidRPr="006246EE" w:rsidRDefault="00AA491A" w:rsidP="00AA491A">
            <w:pPr>
              <w:pStyle w:val="TAC"/>
              <w:rPr>
                <w:sz w:val="16"/>
                <w:szCs w:val="16"/>
                <w:lang w:eastAsia="zh-CN"/>
              </w:rPr>
            </w:pPr>
            <w:r w:rsidRPr="00AA491A">
              <w:rPr>
                <w:sz w:val="16"/>
                <w:szCs w:val="16"/>
                <w:lang w:eastAsia="zh-CN"/>
              </w:rPr>
              <w:t>CP-211073</w:t>
            </w:r>
          </w:p>
        </w:tc>
        <w:tc>
          <w:tcPr>
            <w:tcW w:w="567" w:type="dxa"/>
            <w:shd w:val="solid" w:color="FFFFFF" w:fill="auto"/>
          </w:tcPr>
          <w:p w14:paraId="6BB942DB" w14:textId="1B28DEDB" w:rsidR="00AA491A" w:rsidRDefault="00AA491A" w:rsidP="00AA491A">
            <w:pPr>
              <w:pStyle w:val="TAL"/>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3D46C624" w14:textId="77777777" w:rsidR="00AA491A" w:rsidRDefault="00AA491A" w:rsidP="00AA491A">
            <w:pPr>
              <w:pStyle w:val="TAR"/>
              <w:rPr>
                <w:sz w:val="16"/>
                <w:szCs w:val="16"/>
                <w:lang w:eastAsia="zh-CN"/>
              </w:rPr>
            </w:pPr>
          </w:p>
        </w:tc>
        <w:tc>
          <w:tcPr>
            <w:tcW w:w="425" w:type="dxa"/>
            <w:shd w:val="solid" w:color="FFFFFF" w:fill="auto"/>
          </w:tcPr>
          <w:p w14:paraId="5F2C3336" w14:textId="09FA4ABC" w:rsidR="00AA491A" w:rsidRDefault="00AA491A" w:rsidP="00AA491A">
            <w:pPr>
              <w:pStyle w:val="TAC"/>
              <w:rPr>
                <w:sz w:val="16"/>
                <w:szCs w:val="16"/>
                <w:lang w:eastAsia="zh-CN"/>
              </w:rPr>
            </w:pPr>
            <w:r>
              <w:rPr>
                <w:rFonts w:hint="eastAsia"/>
                <w:sz w:val="16"/>
                <w:szCs w:val="16"/>
                <w:lang w:eastAsia="zh-CN"/>
              </w:rPr>
              <w:t>F</w:t>
            </w:r>
          </w:p>
        </w:tc>
        <w:tc>
          <w:tcPr>
            <w:tcW w:w="4962" w:type="dxa"/>
            <w:shd w:val="solid" w:color="FFFFFF" w:fill="auto"/>
          </w:tcPr>
          <w:p w14:paraId="3DB57A2E" w14:textId="5132A08C" w:rsidR="00AA491A" w:rsidRPr="006246EE" w:rsidRDefault="00AA491A" w:rsidP="00AA491A">
            <w:pPr>
              <w:pStyle w:val="TAL"/>
              <w:rPr>
                <w:sz w:val="16"/>
                <w:szCs w:val="16"/>
                <w:lang w:eastAsia="zh-CN"/>
              </w:rPr>
            </w:pPr>
            <w:r w:rsidRPr="00AA491A">
              <w:rPr>
                <w:sz w:val="16"/>
                <w:szCs w:val="16"/>
                <w:lang w:eastAsia="zh-CN"/>
              </w:rPr>
              <w:t>29.531 Rel-16 API version and External doc update</w:t>
            </w:r>
          </w:p>
        </w:tc>
        <w:tc>
          <w:tcPr>
            <w:tcW w:w="708" w:type="dxa"/>
            <w:shd w:val="solid" w:color="FFFFFF" w:fill="auto"/>
          </w:tcPr>
          <w:p w14:paraId="761D0F33" w14:textId="78248D2A" w:rsidR="00AA491A" w:rsidRDefault="00AA491A" w:rsidP="00AA491A">
            <w:pPr>
              <w:pStyle w:val="TAC"/>
              <w:rPr>
                <w:sz w:val="16"/>
                <w:szCs w:val="16"/>
                <w:lang w:eastAsia="zh-CN"/>
              </w:rPr>
            </w:pPr>
            <w:r>
              <w:rPr>
                <w:rFonts w:hint="eastAsia"/>
                <w:sz w:val="16"/>
                <w:szCs w:val="16"/>
                <w:lang w:eastAsia="zh-CN"/>
              </w:rPr>
              <w:t>1</w:t>
            </w:r>
            <w:r>
              <w:rPr>
                <w:sz w:val="16"/>
                <w:szCs w:val="16"/>
                <w:lang w:eastAsia="zh-CN"/>
              </w:rPr>
              <w:t>6.7.0</w:t>
            </w:r>
          </w:p>
        </w:tc>
      </w:tr>
    </w:tbl>
    <w:p w14:paraId="38670708" w14:textId="77777777" w:rsidR="00080512" w:rsidRDefault="00080512" w:rsidP="00B02215"/>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30E3E" w14:textId="77777777" w:rsidR="00F918AE" w:rsidRDefault="00F918AE">
      <w:r>
        <w:separator/>
      </w:r>
    </w:p>
  </w:endnote>
  <w:endnote w:type="continuationSeparator" w:id="0">
    <w:p w14:paraId="43B211A6" w14:textId="77777777" w:rsidR="00F918AE" w:rsidRDefault="00F9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F387A" w14:textId="77777777" w:rsidR="00AA491A" w:rsidRDefault="00AA49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FE134" w14:textId="77777777" w:rsidR="00F918AE" w:rsidRDefault="00F918AE">
      <w:r>
        <w:separator/>
      </w:r>
    </w:p>
  </w:footnote>
  <w:footnote w:type="continuationSeparator" w:id="0">
    <w:p w14:paraId="2FD2307C" w14:textId="77777777" w:rsidR="00F918AE" w:rsidRDefault="00F91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2A32C" w14:textId="158A11F3" w:rsidR="00AA491A" w:rsidRDefault="00AA49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59AA12E" w14:textId="77777777" w:rsidR="00AA491A" w:rsidRDefault="00AA49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372F">
      <w:rPr>
        <w:rFonts w:ascii="Arial" w:hAnsi="Arial" w:cs="Arial"/>
        <w:b/>
        <w:noProof/>
        <w:sz w:val="18"/>
        <w:szCs w:val="18"/>
      </w:rPr>
      <w:t>64</w:t>
    </w:r>
    <w:r>
      <w:rPr>
        <w:rFonts w:ascii="Arial" w:hAnsi="Arial" w:cs="Arial"/>
        <w:b/>
        <w:sz w:val="18"/>
        <w:szCs w:val="18"/>
      </w:rPr>
      <w:fldChar w:fldCharType="end"/>
    </w:r>
  </w:p>
  <w:p w14:paraId="48264584" w14:textId="4CF8E326" w:rsidR="00AA491A" w:rsidRDefault="00AA49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1316">
      <w:rPr>
        <w:rFonts w:ascii="Arial" w:hAnsi="Arial" w:cs="Arial"/>
        <w:b/>
        <w:noProof/>
        <w:sz w:val="18"/>
        <w:szCs w:val="18"/>
      </w:rPr>
      <w:t>Release 16</w:t>
    </w:r>
    <w:r>
      <w:rPr>
        <w:rFonts w:ascii="Arial" w:hAnsi="Arial" w:cs="Arial"/>
        <w:b/>
        <w:sz w:val="18"/>
        <w:szCs w:val="18"/>
      </w:rPr>
      <w:fldChar w:fldCharType="end"/>
    </w:r>
  </w:p>
  <w:p w14:paraId="7F45B0B1" w14:textId="77777777" w:rsidR="00AA491A" w:rsidRDefault="00AA4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8"/>
  </w:num>
  <w:num w:numId="6">
    <w:abstractNumId w:val="6"/>
  </w:num>
  <w:num w:numId="7">
    <w:abstractNumId w:val="5"/>
  </w:num>
  <w:num w:numId="8">
    <w:abstractNumId w:val="4"/>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7"/>
  </w:num>
  <w:num w:numId="11">
    <w:abstractNumId w:val="9"/>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56336"/>
    <w:rsid w:val="00062023"/>
    <w:rsid w:val="000655A6"/>
    <w:rsid w:val="00080512"/>
    <w:rsid w:val="000C40D0"/>
    <w:rsid w:val="000C47C3"/>
    <w:rsid w:val="000D092D"/>
    <w:rsid w:val="000D58AB"/>
    <w:rsid w:val="00133525"/>
    <w:rsid w:val="00134E9D"/>
    <w:rsid w:val="001365D8"/>
    <w:rsid w:val="001515A6"/>
    <w:rsid w:val="001A495A"/>
    <w:rsid w:val="001A4C42"/>
    <w:rsid w:val="001A7420"/>
    <w:rsid w:val="001B3437"/>
    <w:rsid w:val="001B6637"/>
    <w:rsid w:val="001C21C3"/>
    <w:rsid w:val="001D02C2"/>
    <w:rsid w:val="001F0C1D"/>
    <w:rsid w:val="001F1132"/>
    <w:rsid w:val="001F168B"/>
    <w:rsid w:val="001F1727"/>
    <w:rsid w:val="002347A2"/>
    <w:rsid w:val="002601D4"/>
    <w:rsid w:val="002675F0"/>
    <w:rsid w:val="002679FA"/>
    <w:rsid w:val="00296351"/>
    <w:rsid w:val="002A65CD"/>
    <w:rsid w:val="002B1C19"/>
    <w:rsid w:val="002B40B6"/>
    <w:rsid w:val="002B6339"/>
    <w:rsid w:val="002E00EE"/>
    <w:rsid w:val="002F3C5E"/>
    <w:rsid w:val="002F6CFB"/>
    <w:rsid w:val="00311316"/>
    <w:rsid w:val="003172DC"/>
    <w:rsid w:val="0034459A"/>
    <w:rsid w:val="0035462D"/>
    <w:rsid w:val="00367196"/>
    <w:rsid w:val="003765B8"/>
    <w:rsid w:val="003869BB"/>
    <w:rsid w:val="00390453"/>
    <w:rsid w:val="0039554D"/>
    <w:rsid w:val="003A2CCE"/>
    <w:rsid w:val="003B4306"/>
    <w:rsid w:val="003C3971"/>
    <w:rsid w:val="00423334"/>
    <w:rsid w:val="004345EC"/>
    <w:rsid w:val="00465515"/>
    <w:rsid w:val="004D3578"/>
    <w:rsid w:val="004D73D1"/>
    <w:rsid w:val="004E213A"/>
    <w:rsid w:val="004E7C48"/>
    <w:rsid w:val="004F0988"/>
    <w:rsid w:val="004F3340"/>
    <w:rsid w:val="004F6AE3"/>
    <w:rsid w:val="00503AAA"/>
    <w:rsid w:val="005106A3"/>
    <w:rsid w:val="0053388B"/>
    <w:rsid w:val="00535773"/>
    <w:rsid w:val="00537E02"/>
    <w:rsid w:val="00543E6C"/>
    <w:rsid w:val="00565087"/>
    <w:rsid w:val="00597B11"/>
    <w:rsid w:val="005B255A"/>
    <w:rsid w:val="005D2E01"/>
    <w:rsid w:val="005D7526"/>
    <w:rsid w:val="005E4BB2"/>
    <w:rsid w:val="005F216F"/>
    <w:rsid w:val="00602AEA"/>
    <w:rsid w:val="00614FDF"/>
    <w:rsid w:val="006246EE"/>
    <w:rsid w:val="00626685"/>
    <w:rsid w:val="00632223"/>
    <w:rsid w:val="0063543D"/>
    <w:rsid w:val="00647114"/>
    <w:rsid w:val="00652CE2"/>
    <w:rsid w:val="00661EE6"/>
    <w:rsid w:val="006A03D8"/>
    <w:rsid w:val="006A323F"/>
    <w:rsid w:val="006A3CC7"/>
    <w:rsid w:val="006A73BB"/>
    <w:rsid w:val="006B30D0"/>
    <w:rsid w:val="006C3D95"/>
    <w:rsid w:val="006E5C86"/>
    <w:rsid w:val="00701116"/>
    <w:rsid w:val="00713C44"/>
    <w:rsid w:val="00716112"/>
    <w:rsid w:val="007173C5"/>
    <w:rsid w:val="00723E44"/>
    <w:rsid w:val="00726FD6"/>
    <w:rsid w:val="00734A5B"/>
    <w:rsid w:val="0074026F"/>
    <w:rsid w:val="007429F6"/>
    <w:rsid w:val="00744E76"/>
    <w:rsid w:val="0077490C"/>
    <w:rsid w:val="00774DA4"/>
    <w:rsid w:val="00780322"/>
    <w:rsid w:val="00781F0F"/>
    <w:rsid w:val="00793B51"/>
    <w:rsid w:val="007A425A"/>
    <w:rsid w:val="007A6956"/>
    <w:rsid w:val="007B600E"/>
    <w:rsid w:val="007E7706"/>
    <w:rsid w:val="007E794E"/>
    <w:rsid w:val="007F0F4A"/>
    <w:rsid w:val="007F381D"/>
    <w:rsid w:val="007F3A1E"/>
    <w:rsid w:val="008028A4"/>
    <w:rsid w:val="00827F76"/>
    <w:rsid w:val="00830747"/>
    <w:rsid w:val="0085168A"/>
    <w:rsid w:val="008675A7"/>
    <w:rsid w:val="008768CA"/>
    <w:rsid w:val="00890FB6"/>
    <w:rsid w:val="008C384C"/>
    <w:rsid w:val="008D007E"/>
    <w:rsid w:val="0090271F"/>
    <w:rsid w:val="00902E23"/>
    <w:rsid w:val="00906717"/>
    <w:rsid w:val="00906FD7"/>
    <w:rsid w:val="009114D7"/>
    <w:rsid w:val="0091348E"/>
    <w:rsid w:val="00917CCB"/>
    <w:rsid w:val="00942EC2"/>
    <w:rsid w:val="00975A80"/>
    <w:rsid w:val="009D6985"/>
    <w:rsid w:val="009E4D86"/>
    <w:rsid w:val="009F37B7"/>
    <w:rsid w:val="00A003CD"/>
    <w:rsid w:val="00A10F02"/>
    <w:rsid w:val="00A124FF"/>
    <w:rsid w:val="00A164B4"/>
    <w:rsid w:val="00A26956"/>
    <w:rsid w:val="00A27486"/>
    <w:rsid w:val="00A52A49"/>
    <w:rsid w:val="00A53724"/>
    <w:rsid w:val="00A56066"/>
    <w:rsid w:val="00A6235C"/>
    <w:rsid w:val="00A73129"/>
    <w:rsid w:val="00A82346"/>
    <w:rsid w:val="00A92BA1"/>
    <w:rsid w:val="00AA491A"/>
    <w:rsid w:val="00AA6FF9"/>
    <w:rsid w:val="00AC603B"/>
    <w:rsid w:val="00AC6BC6"/>
    <w:rsid w:val="00AE65E2"/>
    <w:rsid w:val="00B02215"/>
    <w:rsid w:val="00B043F5"/>
    <w:rsid w:val="00B15449"/>
    <w:rsid w:val="00B32DB8"/>
    <w:rsid w:val="00B51692"/>
    <w:rsid w:val="00B93086"/>
    <w:rsid w:val="00BA19ED"/>
    <w:rsid w:val="00BA4B8D"/>
    <w:rsid w:val="00BC0F7D"/>
    <w:rsid w:val="00BC2F30"/>
    <w:rsid w:val="00BD7D31"/>
    <w:rsid w:val="00BE3255"/>
    <w:rsid w:val="00BF128E"/>
    <w:rsid w:val="00C074DD"/>
    <w:rsid w:val="00C1496A"/>
    <w:rsid w:val="00C1575C"/>
    <w:rsid w:val="00C20DF3"/>
    <w:rsid w:val="00C33079"/>
    <w:rsid w:val="00C45231"/>
    <w:rsid w:val="00C575B1"/>
    <w:rsid w:val="00C72833"/>
    <w:rsid w:val="00C80F1D"/>
    <w:rsid w:val="00C85436"/>
    <w:rsid w:val="00C91B01"/>
    <w:rsid w:val="00C93F40"/>
    <w:rsid w:val="00C9728E"/>
    <w:rsid w:val="00CA3D0C"/>
    <w:rsid w:val="00CE4B70"/>
    <w:rsid w:val="00CF3A68"/>
    <w:rsid w:val="00CF6152"/>
    <w:rsid w:val="00D04880"/>
    <w:rsid w:val="00D46A65"/>
    <w:rsid w:val="00D57972"/>
    <w:rsid w:val="00D675A9"/>
    <w:rsid w:val="00D738D6"/>
    <w:rsid w:val="00D755EB"/>
    <w:rsid w:val="00D76048"/>
    <w:rsid w:val="00D87E00"/>
    <w:rsid w:val="00D9134D"/>
    <w:rsid w:val="00D95B3F"/>
    <w:rsid w:val="00DA70E9"/>
    <w:rsid w:val="00DA7A03"/>
    <w:rsid w:val="00DB1818"/>
    <w:rsid w:val="00DB5E69"/>
    <w:rsid w:val="00DB7547"/>
    <w:rsid w:val="00DC309B"/>
    <w:rsid w:val="00DC4DA2"/>
    <w:rsid w:val="00DD4C17"/>
    <w:rsid w:val="00DD74A5"/>
    <w:rsid w:val="00DE5235"/>
    <w:rsid w:val="00DF2B1F"/>
    <w:rsid w:val="00DF62CD"/>
    <w:rsid w:val="00E0372F"/>
    <w:rsid w:val="00E16509"/>
    <w:rsid w:val="00E30083"/>
    <w:rsid w:val="00E33A9C"/>
    <w:rsid w:val="00E36443"/>
    <w:rsid w:val="00E371B2"/>
    <w:rsid w:val="00E44582"/>
    <w:rsid w:val="00E53049"/>
    <w:rsid w:val="00E53ACC"/>
    <w:rsid w:val="00E5709B"/>
    <w:rsid w:val="00E721F0"/>
    <w:rsid w:val="00E77645"/>
    <w:rsid w:val="00E90C63"/>
    <w:rsid w:val="00EA15B0"/>
    <w:rsid w:val="00EA5EA7"/>
    <w:rsid w:val="00EA7D87"/>
    <w:rsid w:val="00EA7E9E"/>
    <w:rsid w:val="00EC43D1"/>
    <w:rsid w:val="00EC4A25"/>
    <w:rsid w:val="00F025A2"/>
    <w:rsid w:val="00F02A0A"/>
    <w:rsid w:val="00F04712"/>
    <w:rsid w:val="00F13360"/>
    <w:rsid w:val="00F22EC7"/>
    <w:rsid w:val="00F325C8"/>
    <w:rsid w:val="00F50454"/>
    <w:rsid w:val="00F55330"/>
    <w:rsid w:val="00F5550B"/>
    <w:rsid w:val="00F653B8"/>
    <w:rsid w:val="00F74C37"/>
    <w:rsid w:val="00F766D1"/>
    <w:rsid w:val="00F82F2A"/>
    <w:rsid w:val="00F9008D"/>
    <w:rsid w:val="00F918AE"/>
    <w:rsid w:val="00FA1266"/>
    <w:rsid w:val="00FB541B"/>
    <w:rsid w:val="00FC1192"/>
    <w:rsid w:val="00FD1E4E"/>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A18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qFormat/>
    <w:locked/>
    <w:rsid w:val="00B02215"/>
    <w:rPr>
      <w:rFonts w:ascii="Arial" w:hAnsi="Arial"/>
      <w:b/>
      <w:sz w:val="18"/>
      <w:lang w:eastAsia="en-US"/>
    </w:rPr>
  </w:style>
  <w:style w:type="character" w:customStyle="1" w:styleId="THChar">
    <w:name w:val="TH Char"/>
    <w:link w:val="TH"/>
    <w:qFormat/>
    <w:locked/>
    <w:rsid w:val="00B02215"/>
    <w:rPr>
      <w:rFonts w:ascii="Arial" w:hAnsi="Arial"/>
      <w:b/>
      <w:lang w:eastAsia="en-US"/>
    </w:rPr>
  </w:style>
  <w:style w:type="character" w:customStyle="1" w:styleId="B1Char">
    <w:name w:val="B1 Char"/>
    <w:link w:val="B10"/>
    <w:qFormat/>
    <w:rsid w:val="00B02215"/>
    <w:rPr>
      <w:lang w:eastAsia="en-US"/>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eastAsia="en-US"/>
    </w:rPr>
  </w:style>
  <w:style w:type="paragraph" w:styleId="ListNumber">
    <w:name w:val="List Number"/>
    <w:basedOn w:val="Normal"/>
    <w:rsid w:val="00B02215"/>
    <w:pPr>
      <w:numPr>
        <w:numId w:val="13"/>
      </w:numPr>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qFormat/>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5B6B8-D8A4-4EFD-A9C5-4A93EB1A6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2616</TotalTime>
  <Pages>75</Pages>
  <Words>24129</Words>
  <Characters>137538</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61</cp:revision>
  <cp:lastPrinted>2019-02-25T14:05:00Z</cp:lastPrinted>
  <dcterms:created xsi:type="dcterms:W3CDTF">2020-06-16T06:34:00Z</dcterms:created>
  <dcterms:modified xsi:type="dcterms:W3CDTF">2021-06-19T08:13:00Z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(3)jQgbBguZSUh5oeQoQuQ0zSn4pbzV/N0pt04XEn/232cug4mEWp4JEORUyugJRL2vUlZcPt+e
1x0/9HNiK6yRPQWmS0xb1Hs++RJGKKcABCOfdlYYTKNLA+ZIZfAZPy3gyorF9VHMR7bl0pHp
RsAR/RoGFq4/Pf67JylI+qLqpoDbt3MrRF1jil4fcLm23jsvLMO4VEZ5lNrqsSw7psSS7joP
OTVbVq8Ax58OmwMjai</vt:lpwstr>
  </property>
  <property fmtid="{D5CDD505-2E9C-101B-9397-08002B2CF9AE}" pid="3" name="_2015_ms_pID_7253431">
    <vt:lpwstr>FY6B/tFhrUNKBZklOwHQ8fjlAMGJ/3lSYlKYFbFe+VqL51t/9W1L68
yJHry8wudo49d0P5unHSC9PP2CFyl6QfwGLlcGJFJyvXIk1e61jy5pFbdEKZYvRmbl8c63Y6
ONVx2NMGaeknNdJfmdkAwUQXxqvv8MlJRyt0qtXsxihyARk6mCEtmMDWTVlYLzNcXa0Ivb5Q
apSlnQ+hDMrd5iW3+G12NVuI34CqZITcJCAp</vt:lpwstr>
  </property>
  <property fmtid="{D5CDD505-2E9C-101B-9397-08002B2CF9AE}" pid="4" name="_2015_ms_pID_7253432">
    <vt:lpwstr>jA==</vt:lpwstr>
  </property>
</Properties>
</file>